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098"/>
        <w:gridCol w:w="450"/>
        <w:gridCol w:w="6705"/>
      </w:tblGrid>
      <w:tr w:rsidR="00EC1A0D" w:rsidRPr="00300257" w14:paraId="28AB04C4" w14:textId="77777777" w:rsidTr="005834BD">
        <w:tc>
          <w:tcPr>
            <w:tcW w:w="1098" w:type="dxa"/>
            <w:shd w:val="clear" w:color="auto" w:fill="auto"/>
          </w:tcPr>
          <w:p w14:paraId="03D65FE7" w14:textId="2EF4F440" w:rsidR="00EC1A0D" w:rsidRPr="00300257" w:rsidRDefault="00EC1A0D" w:rsidP="00E00BB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30025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450" w:type="dxa"/>
            <w:shd w:val="clear" w:color="auto" w:fill="auto"/>
          </w:tcPr>
          <w:p w14:paraId="5229E45A" w14:textId="77777777" w:rsidR="00EC1A0D" w:rsidRPr="00300257" w:rsidRDefault="00EC1A0D" w:rsidP="004B4C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2C2A3CD2" w14:textId="77777777" w:rsidR="00EC1A0D" w:rsidRPr="00300257" w:rsidRDefault="00EC1A0D" w:rsidP="004B4C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00257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EC1A0D" w:rsidRPr="00300257" w14:paraId="43979A40" w14:textId="77777777" w:rsidTr="005834BD">
        <w:trPr>
          <w:trHeight w:hRule="exact" w:val="227"/>
        </w:trPr>
        <w:tc>
          <w:tcPr>
            <w:tcW w:w="1098" w:type="dxa"/>
            <w:shd w:val="clear" w:color="auto" w:fill="auto"/>
          </w:tcPr>
          <w:p w14:paraId="43E289D3" w14:textId="77777777" w:rsidR="00EC1A0D" w:rsidRPr="00300257" w:rsidRDefault="00EC1A0D" w:rsidP="004B4C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14:paraId="64CE4D73" w14:textId="77777777" w:rsidR="00EC1A0D" w:rsidRPr="00300257" w:rsidRDefault="00EC1A0D" w:rsidP="004B4C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597E20E6" w14:textId="77777777" w:rsidR="00EC1A0D" w:rsidRPr="00300257" w:rsidRDefault="00EC1A0D" w:rsidP="004B4C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EC1A0D" w:rsidRPr="00285DF3" w14:paraId="3FBAF39B" w14:textId="77777777" w:rsidTr="005834BD">
        <w:tc>
          <w:tcPr>
            <w:tcW w:w="1098" w:type="dxa"/>
            <w:shd w:val="clear" w:color="auto" w:fill="auto"/>
          </w:tcPr>
          <w:p w14:paraId="2A05662A" w14:textId="0019B857" w:rsidR="00EC1A0D" w:rsidRPr="005B20FD" w:rsidRDefault="004E256E" w:rsidP="00FD16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56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450" w:type="dxa"/>
            <w:shd w:val="clear" w:color="auto" w:fill="auto"/>
          </w:tcPr>
          <w:p w14:paraId="2C2D15BA" w14:textId="77777777" w:rsidR="00EC1A0D" w:rsidRPr="005B20FD" w:rsidRDefault="00EC1A0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58A74A73" w14:textId="77777777" w:rsidR="00EC1A0D" w:rsidRPr="005B20FD" w:rsidRDefault="00EC1A0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EC1A0D" w:rsidRPr="00285DF3" w14:paraId="597896B2" w14:textId="77777777" w:rsidTr="005834BD">
        <w:tc>
          <w:tcPr>
            <w:tcW w:w="1098" w:type="dxa"/>
            <w:shd w:val="clear" w:color="auto" w:fill="auto"/>
          </w:tcPr>
          <w:p w14:paraId="02204C77" w14:textId="3D6CA670" w:rsidR="00EC1A0D" w:rsidRPr="005B20FD" w:rsidRDefault="004E256E" w:rsidP="00FD16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56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450" w:type="dxa"/>
            <w:shd w:val="clear" w:color="auto" w:fill="auto"/>
          </w:tcPr>
          <w:p w14:paraId="2C222BD3" w14:textId="77777777" w:rsidR="00EC1A0D" w:rsidRPr="005B20FD" w:rsidRDefault="00EC1A0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35F81925" w14:textId="3AFD218F" w:rsidR="00EC1A0D" w:rsidRPr="005B20FD" w:rsidRDefault="00EC1A0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9F13F5" w:rsidRPr="00285DF3" w14:paraId="05DBFAC0" w14:textId="77777777" w:rsidTr="005834BD">
        <w:tc>
          <w:tcPr>
            <w:tcW w:w="1098" w:type="dxa"/>
            <w:shd w:val="clear" w:color="auto" w:fill="auto"/>
          </w:tcPr>
          <w:p w14:paraId="4F83E2AE" w14:textId="16697536" w:rsidR="009F13F5" w:rsidRPr="004E256E" w:rsidRDefault="009F13F5" w:rsidP="00FD16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450" w:type="dxa"/>
            <w:shd w:val="clear" w:color="auto" w:fill="auto"/>
          </w:tcPr>
          <w:p w14:paraId="119BFDB0" w14:textId="77777777" w:rsidR="009F13F5" w:rsidRPr="005B20FD" w:rsidRDefault="009F13F5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285FFF90" w14:textId="7DE35CBB" w:rsidR="009F13F5" w:rsidRPr="00521B1E" w:rsidRDefault="009F13F5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EC1A0D" w:rsidRPr="00285DF3" w14:paraId="543764CA" w14:textId="77777777" w:rsidTr="005834BD">
        <w:tc>
          <w:tcPr>
            <w:tcW w:w="1098" w:type="dxa"/>
            <w:shd w:val="clear" w:color="auto" w:fill="auto"/>
          </w:tcPr>
          <w:p w14:paraId="023A01F6" w14:textId="4846F6DF" w:rsidR="00EC1A0D" w:rsidRPr="005B20FD" w:rsidRDefault="009F13F5" w:rsidP="00FD16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450" w:type="dxa"/>
            <w:shd w:val="clear" w:color="auto" w:fill="auto"/>
          </w:tcPr>
          <w:p w14:paraId="0669DEF0" w14:textId="77777777" w:rsidR="00EC1A0D" w:rsidRPr="005B20FD" w:rsidRDefault="00EC1A0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269A42E1" w14:textId="45DF6D31" w:rsidR="00EC1A0D" w:rsidRPr="005B20FD" w:rsidRDefault="00EC1A0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21B1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การซื้อ</w:t>
            </w:r>
            <w:r w:rsidRPr="00E80CE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ธุรกิจ</w:t>
            </w:r>
            <w:r w:rsidRPr="0009289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และการเปลี่ยนแปลงในส่วนได้เสียในบริษัทย่อย</w:t>
            </w:r>
          </w:p>
        </w:tc>
      </w:tr>
      <w:tr w:rsidR="00EC1A0D" w:rsidRPr="00285DF3" w14:paraId="4DAC59F2" w14:textId="77777777" w:rsidTr="005834BD">
        <w:tc>
          <w:tcPr>
            <w:tcW w:w="1098" w:type="dxa"/>
            <w:shd w:val="clear" w:color="auto" w:fill="auto"/>
          </w:tcPr>
          <w:p w14:paraId="6C2284CA" w14:textId="06F91068" w:rsidR="00EC1A0D" w:rsidRPr="005B20FD" w:rsidRDefault="009F13F5" w:rsidP="004521E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450" w:type="dxa"/>
            <w:shd w:val="clear" w:color="auto" w:fill="auto"/>
          </w:tcPr>
          <w:p w14:paraId="034D3505" w14:textId="77777777" w:rsidR="00EC1A0D" w:rsidRPr="005B20FD" w:rsidRDefault="00EC1A0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43F7A934" w14:textId="359845E4" w:rsidR="00EC1A0D" w:rsidRPr="00521B1E" w:rsidRDefault="00EC1A0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C1A0D" w:rsidRPr="00285DF3" w14:paraId="73F76037" w14:textId="77777777" w:rsidTr="005834BD">
        <w:tc>
          <w:tcPr>
            <w:tcW w:w="1098" w:type="dxa"/>
            <w:shd w:val="clear" w:color="auto" w:fill="auto"/>
          </w:tcPr>
          <w:p w14:paraId="6803735A" w14:textId="6F5D63FE" w:rsidR="00EC1A0D" w:rsidRPr="005B20FD" w:rsidRDefault="009F13F5" w:rsidP="004521E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450" w:type="dxa"/>
            <w:shd w:val="clear" w:color="auto" w:fill="auto"/>
          </w:tcPr>
          <w:p w14:paraId="676D26C0" w14:textId="77777777" w:rsidR="00EC1A0D" w:rsidRPr="005B20FD" w:rsidRDefault="00EC1A0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61747288" w14:textId="2DBE063C" w:rsidR="00EC1A0D" w:rsidRPr="005B20FD" w:rsidRDefault="00EC1A0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  <w:r w:rsidRPr="005B20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และลูกหนี้หมุนเวียนอื่น</w:t>
            </w: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</w:p>
        </w:tc>
      </w:tr>
      <w:tr w:rsidR="009F13F5" w:rsidRPr="00285DF3" w14:paraId="6F9A80D5" w14:textId="77777777" w:rsidTr="005834BD">
        <w:tc>
          <w:tcPr>
            <w:tcW w:w="1098" w:type="dxa"/>
            <w:shd w:val="clear" w:color="auto" w:fill="auto"/>
          </w:tcPr>
          <w:p w14:paraId="2484DF35" w14:textId="154D4FC9" w:rsidR="009F13F5" w:rsidRDefault="009F13F5" w:rsidP="004521E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450" w:type="dxa"/>
            <w:shd w:val="clear" w:color="auto" w:fill="auto"/>
          </w:tcPr>
          <w:p w14:paraId="1873BB83" w14:textId="77777777" w:rsidR="009F13F5" w:rsidRPr="005B20FD" w:rsidRDefault="009F13F5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2AED6077" w14:textId="51FA94C8" w:rsidR="009F13F5" w:rsidRPr="005B20FD" w:rsidRDefault="009F13F5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F17E16" w:rsidRPr="00285DF3" w14:paraId="605214DA" w14:textId="77777777" w:rsidTr="005834BD">
        <w:tc>
          <w:tcPr>
            <w:tcW w:w="1098" w:type="dxa"/>
            <w:shd w:val="clear" w:color="auto" w:fill="auto"/>
          </w:tcPr>
          <w:p w14:paraId="295CFFC3" w14:textId="6E6A505F" w:rsidR="00F17E16" w:rsidRPr="004E256E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1526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450" w:type="dxa"/>
            <w:shd w:val="clear" w:color="auto" w:fill="auto"/>
          </w:tcPr>
          <w:p w14:paraId="6FCCA0EC" w14:textId="77777777" w:rsidR="00F17E16" w:rsidRPr="00521B1E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184669B5" w14:textId="0A35DA36" w:rsidR="00F17E16" w:rsidRPr="00521B1E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20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 และเงินลงทุนอื่นๆ</w:t>
            </w:r>
          </w:p>
        </w:tc>
      </w:tr>
      <w:tr w:rsidR="00F17E16" w:rsidRPr="00285DF3" w14:paraId="4DD59EAA" w14:textId="77777777" w:rsidTr="005834BD">
        <w:tc>
          <w:tcPr>
            <w:tcW w:w="1098" w:type="dxa"/>
            <w:shd w:val="clear" w:color="auto" w:fill="auto"/>
          </w:tcPr>
          <w:p w14:paraId="55A59CCB" w14:textId="7F9A2C57" w:rsidR="00F17E16" w:rsidRPr="00137771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1526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450" w:type="dxa"/>
            <w:shd w:val="clear" w:color="auto" w:fill="auto"/>
          </w:tcPr>
          <w:p w14:paraId="4D7CEFC9" w14:textId="77777777" w:rsidR="00F17E16" w:rsidRPr="005B20FD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4D07DC44" w14:textId="0ED2E561" w:rsidR="00F17E16" w:rsidRPr="00137771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777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F17E16" w:rsidRPr="00285DF3" w14:paraId="0C08769C" w14:textId="77777777" w:rsidTr="005834BD">
        <w:tc>
          <w:tcPr>
            <w:tcW w:w="1098" w:type="dxa"/>
            <w:shd w:val="clear" w:color="auto" w:fill="auto"/>
          </w:tcPr>
          <w:p w14:paraId="28772EB0" w14:textId="58A41218" w:rsidR="00F17E16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1526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450" w:type="dxa"/>
            <w:shd w:val="clear" w:color="auto" w:fill="auto"/>
          </w:tcPr>
          <w:p w14:paraId="7F46DB9E" w14:textId="77777777" w:rsidR="00F17E16" w:rsidRPr="005B20FD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5C6439C1" w14:textId="64113618" w:rsidR="00F17E16" w:rsidRPr="00137771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เงินลงทุนระยะยาวอื่น</w:t>
            </w:r>
          </w:p>
        </w:tc>
      </w:tr>
      <w:tr w:rsidR="00F17E16" w:rsidRPr="00285DF3" w14:paraId="785B5E56" w14:textId="77777777" w:rsidTr="005834BD">
        <w:tc>
          <w:tcPr>
            <w:tcW w:w="1098" w:type="dxa"/>
            <w:shd w:val="clear" w:color="auto" w:fill="auto"/>
          </w:tcPr>
          <w:p w14:paraId="5AD4CE30" w14:textId="295712BD" w:rsidR="00F17E16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1526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450" w:type="dxa"/>
            <w:shd w:val="clear" w:color="auto" w:fill="auto"/>
          </w:tcPr>
          <w:p w14:paraId="30F6FFA0" w14:textId="77777777" w:rsidR="00F17E16" w:rsidRPr="005B20FD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0EB95E17" w14:textId="5F5A832E" w:rsidR="00F17E16" w:rsidRPr="005B20FD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B705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ลูกหนี้ไม่หมุนเวียนอื่น</w:t>
            </w:r>
          </w:p>
        </w:tc>
      </w:tr>
      <w:tr w:rsidR="00F17E16" w:rsidRPr="00285DF3" w14:paraId="17705A84" w14:textId="77777777" w:rsidTr="005834BD">
        <w:tc>
          <w:tcPr>
            <w:tcW w:w="1098" w:type="dxa"/>
            <w:shd w:val="clear" w:color="auto" w:fill="auto"/>
          </w:tcPr>
          <w:p w14:paraId="21DA3BCB" w14:textId="0C76A558" w:rsidR="00F17E16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1526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450" w:type="dxa"/>
            <w:shd w:val="clear" w:color="auto" w:fill="auto"/>
          </w:tcPr>
          <w:p w14:paraId="4C34A599" w14:textId="77777777" w:rsidR="00F17E16" w:rsidRPr="005B20FD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1AC1CA08" w14:textId="64CB3341" w:rsidR="00F17E16" w:rsidRPr="00DB705B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20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F17E16" w:rsidRPr="00285DF3" w14:paraId="444DD2D6" w14:textId="77777777" w:rsidTr="005834BD">
        <w:tc>
          <w:tcPr>
            <w:tcW w:w="1098" w:type="dxa"/>
            <w:shd w:val="clear" w:color="auto" w:fill="auto"/>
          </w:tcPr>
          <w:p w14:paraId="216A6C01" w14:textId="3EB1DBCA" w:rsidR="00F17E16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1526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450" w:type="dxa"/>
            <w:shd w:val="clear" w:color="auto" w:fill="auto"/>
          </w:tcPr>
          <w:p w14:paraId="0ABE2F18" w14:textId="77777777" w:rsidR="00F17E16" w:rsidRPr="005B20FD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3D215F32" w14:textId="627A2A97" w:rsidR="00F17E16" w:rsidRPr="00DB705B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F17E16" w:rsidRPr="00285DF3" w14:paraId="2EBBD2DF" w14:textId="77777777" w:rsidTr="005834BD">
        <w:tc>
          <w:tcPr>
            <w:tcW w:w="1098" w:type="dxa"/>
            <w:shd w:val="clear" w:color="auto" w:fill="auto"/>
          </w:tcPr>
          <w:p w14:paraId="5D25CE4B" w14:textId="48499E69" w:rsidR="00F17E16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1526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450" w:type="dxa"/>
            <w:shd w:val="clear" w:color="auto" w:fill="auto"/>
          </w:tcPr>
          <w:p w14:paraId="0E67F422" w14:textId="77777777" w:rsidR="00F17E16" w:rsidRPr="005B20FD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450D6A82" w14:textId="03C0C4DE" w:rsidR="00F17E16" w:rsidRPr="00DB705B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20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ค่าความนิยมและ</w:t>
            </w: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สินทรัพย์ไม่มีตัวตน</w:t>
            </w:r>
            <w:r w:rsidRPr="005B20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F17E16" w:rsidRPr="00285DF3" w14:paraId="40A3D55A" w14:textId="77777777" w:rsidTr="005834BD">
        <w:tc>
          <w:tcPr>
            <w:tcW w:w="1098" w:type="dxa"/>
            <w:shd w:val="clear" w:color="auto" w:fill="auto"/>
          </w:tcPr>
          <w:p w14:paraId="73A7369F" w14:textId="4B4F0DAB" w:rsidR="00F17E16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1526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450" w:type="dxa"/>
            <w:shd w:val="clear" w:color="auto" w:fill="auto"/>
          </w:tcPr>
          <w:p w14:paraId="70E77868" w14:textId="77777777" w:rsidR="00F17E16" w:rsidRPr="005B20FD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7B03175A" w14:textId="5093DBF8" w:rsidR="00F17E16" w:rsidRPr="005B20FD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Pr="005B20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(หนี้สินภาษีเงินได้รอการตัดบัญชี)</w:t>
            </w:r>
          </w:p>
        </w:tc>
      </w:tr>
      <w:tr w:rsidR="00F17E16" w:rsidRPr="00285DF3" w14:paraId="0F6553BE" w14:textId="77777777" w:rsidTr="005834BD">
        <w:tc>
          <w:tcPr>
            <w:tcW w:w="1098" w:type="dxa"/>
            <w:shd w:val="clear" w:color="auto" w:fill="auto"/>
          </w:tcPr>
          <w:p w14:paraId="520F38EF" w14:textId="32CC25B3" w:rsidR="00F17E16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1526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450" w:type="dxa"/>
            <w:shd w:val="clear" w:color="auto" w:fill="auto"/>
          </w:tcPr>
          <w:p w14:paraId="2D080058" w14:textId="77777777" w:rsidR="00F17E16" w:rsidRPr="005B20FD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2701E971" w14:textId="69B6CD0C" w:rsidR="00F17E16" w:rsidRPr="005B20FD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21B1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การเปลี่ยนแปลงของหนี้สินที่เกิดจากกิจกรรมจัดหาเงิน</w:t>
            </w:r>
          </w:p>
        </w:tc>
      </w:tr>
      <w:tr w:rsidR="00F17E16" w:rsidRPr="00285DF3" w14:paraId="0652B5FD" w14:textId="77777777" w:rsidTr="005834BD">
        <w:tc>
          <w:tcPr>
            <w:tcW w:w="1098" w:type="dxa"/>
            <w:shd w:val="clear" w:color="auto" w:fill="auto"/>
          </w:tcPr>
          <w:p w14:paraId="73A4D133" w14:textId="5CCF0FEE" w:rsidR="00F17E16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1526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450" w:type="dxa"/>
            <w:shd w:val="clear" w:color="auto" w:fill="auto"/>
          </w:tcPr>
          <w:p w14:paraId="14FA915C" w14:textId="77777777" w:rsidR="00F17E16" w:rsidRPr="005B20FD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6BA72566" w14:textId="536A8778" w:rsidR="00F17E16" w:rsidRPr="005B20FD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  <w:tr w:rsidR="00F17E16" w:rsidRPr="00285DF3" w14:paraId="00203B0C" w14:textId="77777777" w:rsidTr="005834BD">
        <w:tc>
          <w:tcPr>
            <w:tcW w:w="1098" w:type="dxa"/>
            <w:shd w:val="clear" w:color="auto" w:fill="auto"/>
          </w:tcPr>
          <w:p w14:paraId="7817F1CB" w14:textId="0EA2F761" w:rsidR="00F17E16" w:rsidRPr="004E256E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1526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450" w:type="dxa"/>
            <w:shd w:val="clear" w:color="auto" w:fill="auto"/>
          </w:tcPr>
          <w:p w14:paraId="49A3DEA6" w14:textId="77777777" w:rsidR="00F17E16" w:rsidRPr="00521B1E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2EA16158" w14:textId="78A68ADD" w:rsidR="00F17E16" w:rsidRPr="00521B1E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20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เงินกู้ยืม</w:t>
            </w: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ระยะยาว</w:t>
            </w:r>
          </w:p>
        </w:tc>
      </w:tr>
      <w:tr w:rsidR="00F17E16" w:rsidRPr="00285DF3" w14:paraId="73E5B89C" w14:textId="77777777" w:rsidTr="005834BD">
        <w:tc>
          <w:tcPr>
            <w:tcW w:w="1098" w:type="dxa"/>
            <w:shd w:val="clear" w:color="auto" w:fill="auto"/>
          </w:tcPr>
          <w:p w14:paraId="1734B34E" w14:textId="1CF8F685" w:rsidR="00F17E16" w:rsidRPr="005B20FD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1526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450" w:type="dxa"/>
            <w:shd w:val="clear" w:color="auto" w:fill="auto"/>
          </w:tcPr>
          <w:p w14:paraId="5BCF7F1E" w14:textId="77777777" w:rsidR="00F17E16" w:rsidRPr="005B20FD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424C7C30" w14:textId="40C69F28" w:rsidR="00F17E16" w:rsidRPr="005B20FD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หุ้นกู้</w:t>
            </w:r>
          </w:p>
        </w:tc>
      </w:tr>
      <w:tr w:rsidR="00F17E16" w:rsidRPr="00285DF3" w14:paraId="50DC54DA" w14:textId="77777777" w:rsidTr="005834BD">
        <w:tc>
          <w:tcPr>
            <w:tcW w:w="1098" w:type="dxa"/>
            <w:shd w:val="clear" w:color="auto" w:fill="auto"/>
          </w:tcPr>
          <w:p w14:paraId="4EE82F82" w14:textId="1615FB39" w:rsidR="00F17E16" w:rsidRPr="005B20FD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1526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450" w:type="dxa"/>
            <w:shd w:val="clear" w:color="auto" w:fill="auto"/>
          </w:tcPr>
          <w:p w14:paraId="3C736B5D" w14:textId="77777777" w:rsidR="00F17E16" w:rsidRPr="005B20FD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32EAA029" w14:textId="1ED48618" w:rsidR="00F17E16" w:rsidRPr="005B20FD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20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F17E16" w:rsidRPr="00285DF3" w14:paraId="307C6373" w14:textId="77777777" w:rsidTr="005834BD">
        <w:tc>
          <w:tcPr>
            <w:tcW w:w="1098" w:type="dxa"/>
            <w:shd w:val="clear" w:color="auto" w:fill="auto"/>
          </w:tcPr>
          <w:p w14:paraId="4C09A588" w14:textId="6453884E" w:rsidR="00F17E16" w:rsidRPr="004E256E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1526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450" w:type="dxa"/>
            <w:shd w:val="clear" w:color="auto" w:fill="auto"/>
          </w:tcPr>
          <w:p w14:paraId="29202C2C" w14:textId="77777777" w:rsidR="00F17E16" w:rsidRPr="005B20FD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524B5EB0" w14:textId="4061D134" w:rsidR="00F17E16" w:rsidRPr="005B20FD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F17E16" w:rsidRPr="00285DF3" w14:paraId="161D1411" w14:textId="77777777" w:rsidTr="005834BD">
        <w:tc>
          <w:tcPr>
            <w:tcW w:w="1098" w:type="dxa"/>
            <w:shd w:val="clear" w:color="auto" w:fill="auto"/>
          </w:tcPr>
          <w:p w14:paraId="31C492FD" w14:textId="73A106ED" w:rsidR="00F17E16" w:rsidRPr="004E256E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1526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450" w:type="dxa"/>
            <w:shd w:val="clear" w:color="auto" w:fill="auto"/>
          </w:tcPr>
          <w:p w14:paraId="5D47B15A" w14:textId="77777777" w:rsidR="00F17E16" w:rsidRPr="005B20FD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226BA170" w14:textId="03A39661" w:rsidR="00F17E16" w:rsidRPr="005B20FD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20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สำรองและองค์ประกอบอื่นของส่วนของผู้ถือหุ้น</w:t>
            </w:r>
          </w:p>
        </w:tc>
      </w:tr>
      <w:tr w:rsidR="00F17E16" w:rsidRPr="00285DF3" w14:paraId="73405888" w14:textId="77777777" w:rsidTr="005834BD">
        <w:tc>
          <w:tcPr>
            <w:tcW w:w="1098" w:type="dxa"/>
            <w:shd w:val="clear" w:color="auto" w:fill="auto"/>
          </w:tcPr>
          <w:p w14:paraId="2E55E03D" w14:textId="0393B633" w:rsidR="00F17E16" w:rsidRPr="004E256E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1526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450" w:type="dxa"/>
            <w:shd w:val="clear" w:color="auto" w:fill="auto"/>
          </w:tcPr>
          <w:p w14:paraId="2F886259" w14:textId="77777777" w:rsidR="00F17E16" w:rsidRPr="005B20FD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1E31B02C" w14:textId="35CCBC97" w:rsidR="00F17E16" w:rsidRPr="005B20FD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9484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</w:tr>
      <w:tr w:rsidR="00F17E16" w:rsidRPr="00285DF3" w14:paraId="3F4E0E38" w14:textId="77777777" w:rsidTr="005834BD">
        <w:tc>
          <w:tcPr>
            <w:tcW w:w="1098" w:type="dxa"/>
            <w:shd w:val="clear" w:color="auto" w:fill="auto"/>
          </w:tcPr>
          <w:p w14:paraId="2FB01FD0" w14:textId="54C17EFE" w:rsidR="00F17E16" w:rsidRPr="005B20FD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1526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450" w:type="dxa"/>
            <w:shd w:val="clear" w:color="auto" w:fill="auto"/>
          </w:tcPr>
          <w:p w14:paraId="12C148A1" w14:textId="77777777" w:rsidR="00F17E16" w:rsidRPr="005B20FD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1C0C08B4" w14:textId="129F8FC6" w:rsidR="00F17E16" w:rsidRPr="005B20FD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ข้อมูลตามส่วนงานธุรกิจ</w:t>
            </w:r>
          </w:p>
        </w:tc>
      </w:tr>
      <w:tr w:rsidR="00F17E16" w:rsidRPr="00285DF3" w14:paraId="14CCA0B3" w14:textId="77777777" w:rsidTr="005834BD">
        <w:tc>
          <w:tcPr>
            <w:tcW w:w="1098" w:type="dxa"/>
            <w:shd w:val="clear" w:color="auto" w:fill="auto"/>
          </w:tcPr>
          <w:p w14:paraId="48E31AB7" w14:textId="1E31C685" w:rsidR="00F17E16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1526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450" w:type="dxa"/>
            <w:shd w:val="clear" w:color="auto" w:fill="auto"/>
          </w:tcPr>
          <w:p w14:paraId="4B84BCD1" w14:textId="77777777" w:rsidR="00F17E16" w:rsidRPr="005B20FD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3E4C6BB4" w14:textId="6FBEDF0E" w:rsidR="00F17E16" w:rsidRPr="005B20FD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</w:tr>
      <w:tr w:rsidR="00F17E16" w:rsidRPr="00285DF3" w14:paraId="0AFAE080" w14:textId="77777777" w:rsidTr="005834BD">
        <w:tc>
          <w:tcPr>
            <w:tcW w:w="1098" w:type="dxa"/>
            <w:shd w:val="clear" w:color="auto" w:fill="auto"/>
          </w:tcPr>
          <w:p w14:paraId="50EB3840" w14:textId="76999389" w:rsidR="00F17E16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1526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26</w:t>
            </w:r>
          </w:p>
        </w:tc>
        <w:tc>
          <w:tcPr>
            <w:tcW w:w="450" w:type="dxa"/>
            <w:shd w:val="clear" w:color="auto" w:fill="auto"/>
          </w:tcPr>
          <w:p w14:paraId="6AD9D467" w14:textId="77777777" w:rsidR="00F17E16" w:rsidRPr="005B20FD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41B65580" w14:textId="0880109A" w:rsidR="00F17E16" w:rsidRPr="005B20FD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20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ต้นทุนในการจัดจำหน่าย</w:t>
            </w:r>
          </w:p>
        </w:tc>
      </w:tr>
      <w:tr w:rsidR="00F17E16" w:rsidRPr="00285DF3" w14:paraId="5FE762F2" w14:textId="77777777" w:rsidTr="005834BD">
        <w:tc>
          <w:tcPr>
            <w:tcW w:w="1098" w:type="dxa"/>
            <w:shd w:val="clear" w:color="auto" w:fill="auto"/>
          </w:tcPr>
          <w:p w14:paraId="17B00A39" w14:textId="7CBDE9F3" w:rsidR="00F17E16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1526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27</w:t>
            </w:r>
          </w:p>
        </w:tc>
        <w:tc>
          <w:tcPr>
            <w:tcW w:w="450" w:type="dxa"/>
            <w:shd w:val="clear" w:color="auto" w:fill="auto"/>
          </w:tcPr>
          <w:p w14:paraId="5784FA1B" w14:textId="77777777" w:rsidR="00F17E16" w:rsidRPr="005B20FD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237BD000" w14:textId="3409A8CE" w:rsidR="00F17E16" w:rsidRPr="005B20FD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ค่าใช้จ่ายในการบริหาร</w:t>
            </w:r>
          </w:p>
        </w:tc>
      </w:tr>
      <w:tr w:rsidR="00F17E16" w:rsidRPr="00285DF3" w14:paraId="1E16BF61" w14:textId="77777777" w:rsidTr="005834BD">
        <w:tc>
          <w:tcPr>
            <w:tcW w:w="1098" w:type="dxa"/>
            <w:shd w:val="clear" w:color="auto" w:fill="auto"/>
          </w:tcPr>
          <w:p w14:paraId="7B4B8A2E" w14:textId="1CC500CC" w:rsidR="00F17E16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1526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28</w:t>
            </w:r>
          </w:p>
        </w:tc>
        <w:tc>
          <w:tcPr>
            <w:tcW w:w="450" w:type="dxa"/>
            <w:shd w:val="clear" w:color="auto" w:fill="auto"/>
          </w:tcPr>
          <w:p w14:paraId="1C0107AA" w14:textId="77777777" w:rsidR="00F17E16" w:rsidRPr="005B20FD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6E8FCF75" w14:textId="719DBDE6" w:rsidR="00F17E16" w:rsidRPr="005B20FD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F17E16" w:rsidRPr="00285DF3" w14:paraId="2DE6F13E" w14:textId="77777777" w:rsidTr="005834BD">
        <w:tc>
          <w:tcPr>
            <w:tcW w:w="1098" w:type="dxa"/>
            <w:shd w:val="clear" w:color="auto" w:fill="auto"/>
          </w:tcPr>
          <w:p w14:paraId="5502B185" w14:textId="4CBC4CC7" w:rsidR="00F17E16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1526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29</w:t>
            </w:r>
          </w:p>
        </w:tc>
        <w:tc>
          <w:tcPr>
            <w:tcW w:w="450" w:type="dxa"/>
            <w:shd w:val="clear" w:color="auto" w:fill="auto"/>
          </w:tcPr>
          <w:p w14:paraId="63612184" w14:textId="77777777" w:rsidR="00F17E16" w:rsidRPr="005B20FD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204FBBDE" w14:textId="4B8B234E" w:rsidR="00F17E16" w:rsidRPr="005B20FD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F17E16" w:rsidRPr="00285DF3" w14:paraId="4E0AE810" w14:textId="77777777" w:rsidTr="005834BD">
        <w:tc>
          <w:tcPr>
            <w:tcW w:w="1098" w:type="dxa"/>
            <w:shd w:val="clear" w:color="auto" w:fill="auto"/>
          </w:tcPr>
          <w:p w14:paraId="4126401A" w14:textId="6EDA50BF" w:rsidR="00F17E16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1526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30</w:t>
            </w:r>
          </w:p>
        </w:tc>
        <w:tc>
          <w:tcPr>
            <w:tcW w:w="450" w:type="dxa"/>
            <w:shd w:val="clear" w:color="auto" w:fill="auto"/>
          </w:tcPr>
          <w:p w14:paraId="737604E7" w14:textId="77777777" w:rsidR="00F17E16" w:rsidRPr="005B20FD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11A6FB7F" w14:textId="2EF2D1C6" w:rsidR="00F17E16" w:rsidRPr="005B20FD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F17E16" w:rsidRPr="00285DF3" w14:paraId="4B1B82C6" w14:textId="77777777" w:rsidTr="005834BD">
        <w:tc>
          <w:tcPr>
            <w:tcW w:w="1098" w:type="dxa"/>
            <w:shd w:val="clear" w:color="auto" w:fill="auto"/>
          </w:tcPr>
          <w:p w14:paraId="5DBC3C65" w14:textId="4858A327" w:rsidR="00F17E16" w:rsidRPr="00CF4E59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1526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31</w:t>
            </w:r>
          </w:p>
        </w:tc>
        <w:tc>
          <w:tcPr>
            <w:tcW w:w="450" w:type="dxa"/>
            <w:shd w:val="clear" w:color="auto" w:fill="auto"/>
          </w:tcPr>
          <w:p w14:paraId="1965CD1B" w14:textId="77777777" w:rsidR="00F17E16" w:rsidRPr="00DB705B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717A3330" w14:textId="78E17228" w:rsidR="00F17E16" w:rsidRPr="00952147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F830EA" w:rsidRPr="00285DF3" w14:paraId="39A59496" w14:textId="77777777" w:rsidTr="005834BD">
        <w:tc>
          <w:tcPr>
            <w:tcW w:w="1098" w:type="dxa"/>
            <w:shd w:val="clear" w:color="auto" w:fill="auto"/>
          </w:tcPr>
          <w:p w14:paraId="7974CF0D" w14:textId="3C73EBEF" w:rsidR="00F830EA" w:rsidRPr="005B20FD" w:rsidRDefault="00F830EA" w:rsidP="00F83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4B2F09" w:rsidRPr="004B2F0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450" w:type="dxa"/>
            <w:shd w:val="clear" w:color="auto" w:fill="auto"/>
          </w:tcPr>
          <w:p w14:paraId="11381FDC" w14:textId="77777777" w:rsidR="00F830EA" w:rsidRPr="005B20FD" w:rsidRDefault="00F830EA" w:rsidP="00F83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312AF165" w14:textId="7BE56F79" w:rsidR="00F830EA" w:rsidRPr="005B20FD" w:rsidRDefault="00F830EA" w:rsidP="00F83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20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F830EA" w:rsidRPr="00290AA9" w14:paraId="657A3AB2" w14:textId="77777777" w:rsidTr="005834BD">
        <w:tc>
          <w:tcPr>
            <w:tcW w:w="1098" w:type="dxa"/>
            <w:shd w:val="clear" w:color="auto" w:fill="auto"/>
          </w:tcPr>
          <w:p w14:paraId="20421BB5" w14:textId="101C1B75" w:rsidR="00F830EA" w:rsidRPr="005B20FD" w:rsidRDefault="00F830EA" w:rsidP="00F83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F17E1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450" w:type="dxa"/>
            <w:shd w:val="clear" w:color="auto" w:fill="auto"/>
          </w:tcPr>
          <w:p w14:paraId="232DA0BC" w14:textId="77777777" w:rsidR="00F830EA" w:rsidRPr="005B20FD" w:rsidRDefault="00F830EA" w:rsidP="00F83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287C05B2" w14:textId="530AEF27" w:rsidR="00F830EA" w:rsidRPr="005B20FD" w:rsidRDefault="00F830EA" w:rsidP="00F83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สัญญา</w:t>
            </w:r>
          </w:p>
        </w:tc>
      </w:tr>
      <w:tr w:rsidR="00F830EA" w:rsidRPr="00290AA9" w14:paraId="29703E03" w14:textId="77777777" w:rsidTr="005834BD">
        <w:tc>
          <w:tcPr>
            <w:tcW w:w="1098" w:type="dxa"/>
            <w:shd w:val="clear" w:color="auto" w:fill="auto"/>
          </w:tcPr>
          <w:p w14:paraId="123E930F" w14:textId="215609C8" w:rsidR="00F830EA" w:rsidRDefault="00F830EA" w:rsidP="00F83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lastRenderedPageBreak/>
              <w:t>3</w:t>
            </w:r>
            <w:r w:rsidR="00F17E1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450" w:type="dxa"/>
            <w:shd w:val="clear" w:color="auto" w:fill="auto"/>
          </w:tcPr>
          <w:p w14:paraId="059C658B" w14:textId="77777777" w:rsidR="00F830EA" w:rsidRPr="005B20FD" w:rsidRDefault="00F830EA" w:rsidP="00F83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5BF036B9" w14:textId="00F1D0CA" w:rsidR="00F830EA" w:rsidRDefault="00F830EA" w:rsidP="00F83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F830EA" w:rsidRPr="00290AA9" w14:paraId="4A9B559E" w14:textId="77777777" w:rsidTr="005834BD">
        <w:tc>
          <w:tcPr>
            <w:tcW w:w="1098" w:type="dxa"/>
            <w:shd w:val="clear" w:color="auto" w:fill="auto"/>
          </w:tcPr>
          <w:p w14:paraId="5D62E44C" w14:textId="7CC212EC" w:rsidR="00F830EA" w:rsidRDefault="00C84F62" w:rsidP="00F83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F17E1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450" w:type="dxa"/>
            <w:shd w:val="clear" w:color="auto" w:fill="auto"/>
          </w:tcPr>
          <w:p w14:paraId="35DD2DEC" w14:textId="77777777" w:rsidR="00F830EA" w:rsidRPr="005B20FD" w:rsidRDefault="00F830EA" w:rsidP="00F83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0137894F" w14:textId="57E387CF" w:rsidR="00F830EA" w:rsidRPr="005B20FD" w:rsidRDefault="00F830EA" w:rsidP="00F83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ภาระผูกพันและหนี้สินที่อาจเกิดขึ้น</w:t>
            </w:r>
          </w:p>
        </w:tc>
      </w:tr>
      <w:tr w:rsidR="00F17E16" w:rsidRPr="00290AA9" w14:paraId="2DFEA32C" w14:textId="77777777" w:rsidTr="005834BD">
        <w:tc>
          <w:tcPr>
            <w:tcW w:w="1098" w:type="dxa"/>
            <w:shd w:val="clear" w:color="auto" w:fill="auto"/>
          </w:tcPr>
          <w:p w14:paraId="5C38B071" w14:textId="3C5CDCB3" w:rsidR="00F17E16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1526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36</w:t>
            </w:r>
          </w:p>
        </w:tc>
        <w:tc>
          <w:tcPr>
            <w:tcW w:w="450" w:type="dxa"/>
            <w:shd w:val="clear" w:color="auto" w:fill="auto"/>
          </w:tcPr>
          <w:p w14:paraId="05D5B6A5" w14:textId="77777777" w:rsidR="00F17E16" w:rsidRPr="005B20FD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72CC9861" w14:textId="6D0E235E" w:rsidR="00F17E16" w:rsidRPr="005B20FD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การบริหารจัดการส่วนทุน</w:t>
            </w:r>
          </w:p>
        </w:tc>
      </w:tr>
      <w:tr w:rsidR="00F17E16" w:rsidRPr="00290AA9" w14:paraId="6D24240A" w14:textId="77777777" w:rsidTr="005834BD">
        <w:tc>
          <w:tcPr>
            <w:tcW w:w="1098" w:type="dxa"/>
            <w:shd w:val="clear" w:color="auto" w:fill="auto"/>
          </w:tcPr>
          <w:p w14:paraId="577939DF" w14:textId="518B8755" w:rsidR="00F17E16" w:rsidRPr="005B20FD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1526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37</w:t>
            </w:r>
          </w:p>
        </w:tc>
        <w:tc>
          <w:tcPr>
            <w:tcW w:w="450" w:type="dxa"/>
            <w:shd w:val="clear" w:color="auto" w:fill="auto"/>
          </w:tcPr>
          <w:p w14:paraId="60ADFEA5" w14:textId="77777777" w:rsidR="00F17E16" w:rsidRPr="005B20FD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0E0EE998" w14:textId="2A37D2FA" w:rsidR="00F17E16" w:rsidRPr="005B20FD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เรื่องอื่นๆ</w:t>
            </w:r>
          </w:p>
        </w:tc>
      </w:tr>
      <w:tr w:rsidR="00F17E16" w:rsidRPr="00290AA9" w14:paraId="25C9F123" w14:textId="77777777" w:rsidTr="005834BD">
        <w:tc>
          <w:tcPr>
            <w:tcW w:w="1098" w:type="dxa"/>
            <w:shd w:val="clear" w:color="auto" w:fill="auto"/>
          </w:tcPr>
          <w:p w14:paraId="35EEBF91" w14:textId="70D3AC94" w:rsidR="00F17E16" w:rsidRPr="005B20FD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1526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38</w:t>
            </w:r>
          </w:p>
        </w:tc>
        <w:tc>
          <w:tcPr>
            <w:tcW w:w="450" w:type="dxa"/>
            <w:shd w:val="clear" w:color="auto" w:fill="auto"/>
          </w:tcPr>
          <w:p w14:paraId="2337F0EC" w14:textId="77777777" w:rsidR="00F17E16" w:rsidRPr="005B20FD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34226002" w14:textId="30D174FE" w:rsidR="00F17E16" w:rsidRPr="005B20FD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F17E16" w:rsidRPr="00290AA9" w14:paraId="32E09F93" w14:textId="77777777" w:rsidTr="005834BD">
        <w:tc>
          <w:tcPr>
            <w:tcW w:w="1098" w:type="dxa"/>
            <w:shd w:val="clear" w:color="auto" w:fill="auto"/>
          </w:tcPr>
          <w:p w14:paraId="1D2AAA7D" w14:textId="0390AEC4" w:rsidR="00F17E16" w:rsidRPr="00290AA9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1526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39</w:t>
            </w:r>
          </w:p>
        </w:tc>
        <w:tc>
          <w:tcPr>
            <w:tcW w:w="450" w:type="dxa"/>
            <w:shd w:val="clear" w:color="auto" w:fill="auto"/>
          </w:tcPr>
          <w:p w14:paraId="08DB3F80" w14:textId="77777777" w:rsidR="00F17E16" w:rsidRPr="005B20FD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5E1FCCEB" w14:textId="2015C84B" w:rsidR="00F17E16" w:rsidRPr="005B20FD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90AA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มาตรฐานการรายงานทางการเงินที่ประกาศแล้วแต่ยังไม่มีผลบังคับใช้</w:t>
            </w:r>
          </w:p>
        </w:tc>
      </w:tr>
      <w:tr w:rsidR="00F830EA" w:rsidRPr="00300257" w14:paraId="1553E407" w14:textId="77777777" w:rsidTr="005834BD">
        <w:tc>
          <w:tcPr>
            <w:tcW w:w="1098" w:type="dxa"/>
            <w:shd w:val="clear" w:color="auto" w:fill="auto"/>
          </w:tcPr>
          <w:p w14:paraId="2ACF66D4" w14:textId="348A9882" w:rsidR="00F830EA" w:rsidRPr="00300257" w:rsidRDefault="00F830EA" w:rsidP="00F83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auto"/>
          </w:tcPr>
          <w:p w14:paraId="71A8ACED" w14:textId="77777777" w:rsidR="00F830EA" w:rsidRPr="00300257" w:rsidRDefault="00F830EA" w:rsidP="00F830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6EFEFF19" w14:textId="48B07523" w:rsidR="00F830EA" w:rsidRPr="00300257" w:rsidRDefault="00F830EA" w:rsidP="00F830EA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jc w:val="both"/>
              <w:outlineLvl w:val="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</w:tbl>
    <w:p w14:paraId="4E5FAB9F" w14:textId="77777777" w:rsidR="007A477E" w:rsidRPr="00300257" w:rsidRDefault="007A477E" w:rsidP="007A4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4747CCC0" w14:textId="77777777" w:rsidR="007A477E" w:rsidRPr="00300257" w:rsidRDefault="007A477E" w:rsidP="007A4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2886C15C" w14:textId="77777777" w:rsidR="007A477E" w:rsidRPr="00300257" w:rsidRDefault="007A477E" w:rsidP="007A4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4B4B791" w14:textId="77777777" w:rsidR="007A477E" w:rsidRPr="00300257" w:rsidRDefault="007A477E" w:rsidP="007A4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33F32B04" w14:textId="77777777" w:rsidR="007A477E" w:rsidRPr="00300257" w:rsidRDefault="007A477E" w:rsidP="007A4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12C5FD2A" w14:textId="77777777" w:rsidR="007A477E" w:rsidRPr="00300257" w:rsidRDefault="007A477E" w:rsidP="007A4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08DFD63" w14:textId="77777777" w:rsidR="007A477E" w:rsidRPr="00300257" w:rsidRDefault="007A477E" w:rsidP="007A4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723EA397" w14:textId="77777777" w:rsidR="007A477E" w:rsidRPr="00300257" w:rsidRDefault="007A477E" w:rsidP="007A4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6816D5E2" w14:textId="77777777" w:rsidR="007A477E" w:rsidRPr="00300257" w:rsidRDefault="007A477E" w:rsidP="007A4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4F182D05" w14:textId="77777777" w:rsidR="007A477E" w:rsidRPr="00300257" w:rsidRDefault="007A477E" w:rsidP="007A4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6D840490" w14:textId="77777777" w:rsidR="007A477E" w:rsidRPr="00300257" w:rsidRDefault="007A477E" w:rsidP="007A4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7CAFE9CA" w14:textId="77777777" w:rsidR="007A477E" w:rsidRPr="00300257" w:rsidRDefault="007A477E" w:rsidP="007A4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03A8F6BA" w14:textId="77777777" w:rsidR="007A477E" w:rsidRPr="00300257" w:rsidRDefault="007A477E" w:rsidP="007A4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396EBDA0" w14:textId="77777777" w:rsidR="00473452" w:rsidRDefault="00473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3F5DF04" w14:textId="1D463370" w:rsidR="003057D6" w:rsidRPr="00300257" w:rsidRDefault="00E14D17" w:rsidP="000648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</w:rPr>
        <w:lastRenderedPageBreak/>
        <w:tab/>
      </w:r>
      <w:r w:rsidR="00087F1A" w:rsidRPr="00300257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หมายเหตุประกอบงบการเงินเป็นส่วนหนึ่งของงบการเงินรวมนี้</w:t>
      </w:r>
    </w:p>
    <w:p w14:paraId="0A793C27" w14:textId="77777777" w:rsidR="003562E0" w:rsidRPr="00094423" w:rsidRDefault="003562E0" w:rsidP="001D6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68055146" w14:textId="2B82894B" w:rsidR="003057D6" w:rsidRPr="005C5384" w:rsidRDefault="0006340F" w:rsidP="001D6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33667">
        <w:rPr>
          <w:rFonts w:ascii="Angsana New" w:hAnsi="Angsana New"/>
          <w:spacing w:val="-6"/>
          <w:sz w:val="30"/>
          <w:szCs w:val="30"/>
          <w:cs/>
        </w:rPr>
        <w:t>งบการเงิน</w:t>
      </w:r>
      <w:r w:rsidR="00A33667" w:rsidRPr="00A33667">
        <w:rPr>
          <w:rFonts w:ascii="Angsana New" w:hAnsi="Angsana New" w:hint="cs"/>
          <w:spacing w:val="-6"/>
          <w:sz w:val="30"/>
          <w:szCs w:val="30"/>
          <w:cs/>
        </w:rPr>
        <w:t>รวม</w:t>
      </w:r>
      <w:r w:rsidRPr="00A33667">
        <w:rPr>
          <w:rFonts w:ascii="Angsana New" w:hAnsi="Angsana New"/>
          <w:spacing w:val="-6"/>
          <w:sz w:val="30"/>
          <w:szCs w:val="30"/>
          <w:cs/>
        </w:rPr>
        <w:t>นี้นำเสนอเพื่อวัตถุประสงค์ของการรายงานเพื่อใช้ในประเทศ</w:t>
      </w:r>
      <w:r w:rsidR="003350F1" w:rsidRPr="00A33667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666ACD" w:rsidRPr="00A33667">
        <w:rPr>
          <w:rFonts w:ascii="Angsana New" w:hAnsi="Angsana New"/>
          <w:spacing w:val="-6"/>
          <w:sz w:val="30"/>
          <w:szCs w:val="30"/>
          <w:cs/>
        </w:rPr>
        <w:t>โดย</w:t>
      </w:r>
      <w:r w:rsidRPr="00A33667">
        <w:rPr>
          <w:rFonts w:ascii="Angsana New" w:hAnsi="Angsana New"/>
          <w:spacing w:val="-6"/>
          <w:sz w:val="30"/>
          <w:szCs w:val="30"/>
          <w:cs/>
        </w:rPr>
        <w:t>จัดทำเป็นภาษาไทย</w:t>
      </w:r>
      <w:r w:rsidR="00666ACD" w:rsidRPr="00A33667">
        <w:rPr>
          <w:rFonts w:ascii="Angsana New" w:hAnsi="Angsana New"/>
          <w:spacing w:val="-6"/>
          <w:sz w:val="30"/>
          <w:szCs w:val="30"/>
          <w:cs/>
        </w:rPr>
        <w:t>และ</w:t>
      </w:r>
      <w:r w:rsidRPr="00A33667">
        <w:rPr>
          <w:rFonts w:ascii="Angsana New" w:hAnsi="Angsana New"/>
          <w:spacing w:val="-6"/>
          <w:sz w:val="30"/>
          <w:szCs w:val="30"/>
          <w:cs/>
        </w:rPr>
        <w:t>ภาษาอังกฤษ</w:t>
      </w:r>
      <w:r w:rsidR="003350F1" w:rsidRPr="005C5384">
        <w:rPr>
          <w:rFonts w:ascii="Angsana New" w:hAnsi="Angsana New"/>
          <w:sz w:val="30"/>
          <w:szCs w:val="30"/>
          <w:cs/>
        </w:rPr>
        <w:t xml:space="preserve"> </w:t>
      </w:r>
      <w:r w:rsidR="00D52334" w:rsidRPr="00A33667">
        <w:rPr>
          <w:rFonts w:ascii="Angsana New" w:hAnsi="Angsana New"/>
          <w:spacing w:val="8"/>
          <w:sz w:val="30"/>
          <w:szCs w:val="30"/>
          <w:cs/>
        </w:rPr>
        <w:t>และได้รับ</w:t>
      </w:r>
      <w:r w:rsidR="003057D6" w:rsidRPr="00A33667">
        <w:rPr>
          <w:rFonts w:ascii="Angsana New" w:hAnsi="Angsana New"/>
          <w:spacing w:val="8"/>
          <w:sz w:val="30"/>
          <w:szCs w:val="30"/>
          <w:cs/>
        </w:rPr>
        <w:t>อนุมัติ</w:t>
      </w:r>
      <w:r w:rsidR="00E7330C" w:rsidRPr="00A33667">
        <w:rPr>
          <w:rFonts w:ascii="Angsana New" w:hAnsi="Angsana New"/>
          <w:spacing w:val="8"/>
          <w:sz w:val="30"/>
          <w:szCs w:val="30"/>
          <w:cs/>
        </w:rPr>
        <w:t>ให้ออกงบการเงิน</w:t>
      </w:r>
      <w:r w:rsidR="00265AA3" w:rsidRPr="00A33667">
        <w:rPr>
          <w:rFonts w:ascii="Angsana New" w:hAnsi="Angsana New"/>
          <w:spacing w:val="8"/>
          <w:sz w:val="30"/>
          <w:szCs w:val="30"/>
          <w:cs/>
        </w:rPr>
        <w:t>จากคณะกรรมการ</w:t>
      </w:r>
      <w:r w:rsidR="00E7330C" w:rsidRPr="00A33667">
        <w:rPr>
          <w:rFonts w:ascii="Angsana New" w:hAnsi="Angsana New"/>
          <w:spacing w:val="8"/>
          <w:sz w:val="30"/>
          <w:szCs w:val="30"/>
          <w:cs/>
        </w:rPr>
        <w:t>ตรวจ</w:t>
      </w:r>
      <w:r w:rsidR="00DF1918" w:rsidRPr="00A33667">
        <w:rPr>
          <w:rFonts w:ascii="Angsana New" w:hAnsi="Angsana New"/>
          <w:spacing w:val="8"/>
          <w:sz w:val="30"/>
          <w:szCs w:val="30"/>
          <w:cs/>
        </w:rPr>
        <w:t>สอบตามการมอบหมายจากคณะกรรมการ</w:t>
      </w:r>
      <w:r w:rsidR="00E7330C" w:rsidRPr="00A33667">
        <w:rPr>
          <w:rFonts w:ascii="Angsana New" w:hAnsi="Angsana New"/>
          <w:spacing w:val="8"/>
          <w:sz w:val="30"/>
          <w:szCs w:val="30"/>
          <w:cs/>
        </w:rPr>
        <w:t>บริษัท</w:t>
      </w:r>
      <w:r w:rsidR="003057D6" w:rsidRPr="005C5384">
        <w:rPr>
          <w:rFonts w:ascii="Angsana New" w:hAnsi="Angsana New"/>
          <w:sz w:val="30"/>
          <w:szCs w:val="30"/>
          <w:cs/>
        </w:rPr>
        <w:t>เมื่อ</w:t>
      </w:r>
      <w:r w:rsidR="001E2E8E" w:rsidRPr="00DE0920">
        <w:rPr>
          <w:rFonts w:ascii="Angsana New" w:hAnsi="Angsana New"/>
          <w:sz w:val="30"/>
          <w:szCs w:val="30"/>
          <w:cs/>
        </w:rPr>
        <w:t>วันที่</w:t>
      </w:r>
      <w:r w:rsidR="003350F1" w:rsidRPr="00DE0920">
        <w:rPr>
          <w:rFonts w:ascii="Angsana New" w:hAnsi="Angsana New"/>
          <w:sz w:val="30"/>
          <w:szCs w:val="30"/>
          <w:cs/>
        </w:rPr>
        <w:t xml:space="preserve"> </w:t>
      </w:r>
      <w:r w:rsidR="004A0498" w:rsidRPr="00915263">
        <w:rPr>
          <w:rFonts w:ascii="Angsana New" w:hAnsi="Angsana New"/>
          <w:sz w:val="30"/>
          <w:szCs w:val="30"/>
        </w:rPr>
        <w:t>13</w:t>
      </w:r>
      <w:r w:rsidR="000D3FC2" w:rsidRPr="00915263">
        <w:rPr>
          <w:rFonts w:ascii="Angsana New" w:hAnsi="Angsana New"/>
          <w:sz w:val="30"/>
          <w:szCs w:val="30"/>
        </w:rPr>
        <w:t xml:space="preserve"> </w:t>
      </w:r>
      <w:r w:rsidR="004A0498" w:rsidRPr="00915263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4A0498" w:rsidRPr="00915263">
        <w:rPr>
          <w:rFonts w:ascii="Angsana New" w:hAnsi="Angsana New"/>
          <w:sz w:val="30"/>
          <w:szCs w:val="30"/>
        </w:rPr>
        <w:t>2562</w:t>
      </w:r>
    </w:p>
    <w:p w14:paraId="2F0BD19B" w14:textId="77777777" w:rsidR="00CB6413" w:rsidRPr="00300257" w:rsidRDefault="00CB6413" w:rsidP="001D6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737505B7" w14:textId="119D8D9F" w:rsidR="003057D6" w:rsidRPr="00300257" w:rsidRDefault="004E256E" w:rsidP="001D6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E256E">
        <w:rPr>
          <w:rFonts w:ascii="Angsana New" w:hAnsi="Angsana New"/>
          <w:b/>
          <w:bCs/>
          <w:sz w:val="30"/>
          <w:szCs w:val="30"/>
        </w:rPr>
        <w:t>1</w:t>
      </w:r>
      <w:r w:rsidR="003057D6" w:rsidRPr="00300257">
        <w:rPr>
          <w:rFonts w:ascii="Angsana New" w:hAnsi="Angsana New"/>
          <w:b/>
          <w:bCs/>
          <w:sz w:val="30"/>
          <w:szCs w:val="30"/>
        </w:rPr>
        <w:tab/>
      </w:r>
      <w:r w:rsidR="003057D6" w:rsidRPr="00450A0A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6B693896" w14:textId="77777777" w:rsidR="00CB6413" w:rsidRPr="00094423" w:rsidRDefault="00CB6413" w:rsidP="001D6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EACBD1E" w14:textId="69541E77" w:rsidR="003057D6" w:rsidRPr="00300257" w:rsidRDefault="007B569D" w:rsidP="001D6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300257">
        <w:rPr>
          <w:rFonts w:ascii="Angsana New" w:hAnsi="Angsana New"/>
          <w:sz w:val="30"/>
          <w:szCs w:val="30"/>
          <w:cs/>
        </w:rPr>
        <w:t>บริษัทปูนซิ</w:t>
      </w:r>
      <w:proofErr w:type="spellStart"/>
      <w:r w:rsidRPr="00300257">
        <w:rPr>
          <w:rFonts w:ascii="Angsana New" w:hAnsi="Angsana New"/>
          <w:sz w:val="30"/>
          <w:szCs w:val="30"/>
          <w:cs/>
        </w:rPr>
        <w:t>เมนต์</w:t>
      </w:r>
      <w:proofErr w:type="spellEnd"/>
      <w:r w:rsidRPr="00300257">
        <w:rPr>
          <w:rFonts w:ascii="Angsana New" w:hAnsi="Angsana New"/>
          <w:sz w:val="30"/>
          <w:szCs w:val="30"/>
          <w:cs/>
        </w:rPr>
        <w:t>ไทย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z w:val="30"/>
          <w:szCs w:val="30"/>
          <w:cs/>
        </w:rPr>
        <w:t>จำกัด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z w:val="30"/>
          <w:szCs w:val="30"/>
          <w:cs/>
        </w:rPr>
        <w:t>(มหาชน)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="003718A8" w:rsidRPr="00300257">
        <w:rPr>
          <w:rFonts w:ascii="Angsana New" w:hAnsi="Angsana New"/>
          <w:sz w:val="30"/>
          <w:szCs w:val="30"/>
        </w:rPr>
        <w:t>(</w:t>
      </w:r>
      <w:r w:rsidR="003057D6" w:rsidRPr="00300257">
        <w:rPr>
          <w:rFonts w:ascii="Angsana New" w:hAnsi="Angsana New"/>
          <w:sz w:val="30"/>
          <w:szCs w:val="30"/>
        </w:rPr>
        <w:t>“</w:t>
      </w:r>
      <w:r w:rsidR="003057D6" w:rsidRPr="00300257">
        <w:rPr>
          <w:rFonts w:ascii="Angsana New" w:hAnsi="Angsana New"/>
          <w:sz w:val="30"/>
          <w:szCs w:val="30"/>
          <w:cs/>
        </w:rPr>
        <w:t>บริษัท</w:t>
      </w:r>
      <w:r w:rsidR="003057D6" w:rsidRPr="00300257">
        <w:rPr>
          <w:rFonts w:ascii="Angsana New" w:hAnsi="Angsana New"/>
          <w:sz w:val="30"/>
          <w:szCs w:val="30"/>
        </w:rPr>
        <w:t>”</w:t>
      </w:r>
      <w:r w:rsidR="003718A8" w:rsidRPr="00300257">
        <w:rPr>
          <w:rFonts w:ascii="Angsana New" w:hAnsi="Angsana New"/>
          <w:sz w:val="30"/>
          <w:szCs w:val="30"/>
        </w:rPr>
        <w:t>)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="00084D46" w:rsidRPr="00300257">
        <w:rPr>
          <w:rFonts w:ascii="Angsana New" w:hAnsi="Angsana New"/>
          <w:sz w:val="30"/>
          <w:szCs w:val="30"/>
          <w:cs/>
        </w:rPr>
        <w:t>เป็นนิติบุคคลที่จัดตั้งขึ้นในประเทศไทย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="003057D6" w:rsidRPr="00300257">
        <w:rPr>
          <w:rFonts w:ascii="Angsana New" w:hAnsi="Angsana New"/>
          <w:sz w:val="30"/>
          <w:szCs w:val="30"/>
          <w:cs/>
        </w:rPr>
        <w:t>และที่อยู่จดทะเบียนตั้งอยู่เลขที่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z w:val="30"/>
          <w:szCs w:val="30"/>
        </w:rPr>
        <w:t>1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z w:val="30"/>
          <w:szCs w:val="30"/>
          <w:cs/>
        </w:rPr>
        <w:t>ถนนปูนซิ</w:t>
      </w:r>
      <w:proofErr w:type="spellStart"/>
      <w:r w:rsidRPr="00300257">
        <w:rPr>
          <w:rFonts w:ascii="Angsana New" w:hAnsi="Angsana New"/>
          <w:sz w:val="30"/>
          <w:szCs w:val="30"/>
          <w:cs/>
        </w:rPr>
        <w:t>เมนต์</w:t>
      </w:r>
      <w:proofErr w:type="spellEnd"/>
      <w:r w:rsidRPr="00300257">
        <w:rPr>
          <w:rFonts w:ascii="Angsana New" w:hAnsi="Angsana New"/>
          <w:sz w:val="30"/>
          <w:szCs w:val="30"/>
          <w:cs/>
        </w:rPr>
        <w:t>ไทย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z w:val="30"/>
          <w:szCs w:val="30"/>
          <w:cs/>
        </w:rPr>
        <w:t>บางซื่อ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z w:val="30"/>
          <w:szCs w:val="30"/>
          <w:cs/>
        </w:rPr>
        <w:t>กรุงเทพมหานคร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z w:val="30"/>
          <w:szCs w:val="30"/>
        </w:rPr>
        <w:t>10800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z w:val="30"/>
          <w:szCs w:val="30"/>
          <w:cs/>
        </w:rPr>
        <w:t>ประเทศไทย</w:t>
      </w:r>
    </w:p>
    <w:p w14:paraId="03DFEDA9" w14:textId="77777777" w:rsidR="00CB6413" w:rsidRPr="00094423" w:rsidRDefault="00CB6413" w:rsidP="001D6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0AD23FE" w14:textId="13880F45" w:rsidR="003057D6" w:rsidRPr="00300257" w:rsidRDefault="003057D6" w:rsidP="001D6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>บริษัทจดทะเบียนกับตลาดหลักทรัพย์แห่งประเทศไทย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="00D05B61" w:rsidRPr="00300257">
        <w:rPr>
          <w:rFonts w:ascii="Angsana New" w:hAnsi="Angsana New"/>
          <w:sz w:val="30"/>
          <w:szCs w:val="30"/>
          <w:cs/>
        </w:rPr>
        <w:t>เมื่อวันที่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z w:val="30"/>
          <w:szCs w:val="30"/>
        </w:rPr>
        <w:t>25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="009377BE" w:rsidRPr="00300257">
        <w:rPr>
          <w:rFonts w:ascii="Angsana New" w:hAnsi="Angsana New"/>
          <w:sz w:val="30"/>
          <w:szCs w:val="30"/>
          <w:cs/>
        </w:rPr>
        <w:t>เมษายน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z w:val="30"/>
          <w:szCs w:val="30"/>
        </w:rPr>
        <w:t>2518</w:t>
      </w:r>
    </w:p>
    <w:p w14:paraId="4D4A9892" w14:textId="77777777" w:rsidR="00D20B0B" w:rsidRPr="00094423" w:rsidRDefault="00D20B0B" w:rsidP="001D6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1CBF5F3" w14:textId="2AD4D318" w:rsidR="005103D6" w:rsidRDefault="00D20B0B" w:rsidP="001D6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  <w:r w:rsidRPr="007E5942">
        <w:rPr>
          <w:rFonts w:ascii="Angsana New" w:hAnsi="Angsana New"/>
          <w:spacing w:val="-14"/>
          <w:sz w:val="30"/>
          <w:szCs w:val="30"/>
          <w:cs/>
        </w:rPr>
        <w:t>บริษัทและบริษัทย่อย</w:t>
      </w:r>
      <w:r w:rsidR="003350F1" w:rsidRPr="007E5942">
        <w:rPr>
          <w:rFonts w:ascii="Angsana New" w:hAnsi="Angsana New"/>
          <w:spacing w:val="-14"/>
          <w:sz w:val="30"/>
          <w:szCs w:val="30"/>
          <w:cs/>
        </w:rPr>
        <w:t xml:space="preserve"> </w:t>
      </w:r>
      <w:r w:rsidR="003718A8" w:rsidRPr="007E5942">
        <w:rPr>
          <w:rFonts w:ascii="Angsana New" w:hAnsi="Angsana New"/>
          <w:spacing w:val="-14"/>
          <w:sz w:val="30"/>
          <w:szCs w:val="30"/>
          <w:cs/>
        </w:rPr>
        <w:t>(</w:t>
      </w:r>
      <w:r w:rsidRPr="007E5942">
        <w:rPr>
          <w:rFonts w:ascii="Angsana New" w:hAnsi="Angsana New"/>
          <w:spacing w:val="-14"/>
          <w:sz w:val="30"/>
          <w:szCs w:val="30"/>
        </w:rPr>
        <w:t>“</w:t>
      </w:r>
      <w:r w:rsidRPr="007E5942">
        <w:rPr>
          <w:rFonts w:ascii="Angsana New" w:hAnsi="Angsana New"/>
          <w:spacing w:val="-14"/>
          <w:sz w:val="30"/>
          <w:szCs w:val="30"/>
          <w:cs/>
        </w:rPr>
        <w:t>กลุ่มบริษัท</w:t>
      </w:r>
      <w:r w:rsidRPr="007E5942">
        <w:rPr>
          <w:rFonts w:ascii="Angsana New" w:hAnsi="Angsana New"/>
          <w:spacing w:val="-14"/>
          <w:sz w:val="30"/>
          <w:szCs w:val="30"/>
        </w:rPr>
        <w:t>”</w:t>
      </w:r>
      <w:r w:rsidR="003718A8" w:rsidRPr="007E5942">
        <w:rPr>
          <w:rFonts w:ascii="Angsana New" w:hAnsi="Angsana New"/>
          <w:spacing w:val="-14"/>
          <w:sz w:val="30"/>
          <w:szCs w:val="30"/>
          <w:cs/>
        </w:rPr>
        <w:t>)</w:t>
      </w:r>
      <w:r w:rsidR="003350F1" w:rsidRPr="007E5942">
        <w:rPr>
          <w:rFonts w:ascii="Angsana New" w:hAnsi="Angsana New"/>
          <w:spacing w:val="-14"/>
          <w:sz w:val="30"/>
          <w:szCs w:val="30"/>
          <w:cs/>
        </w:rPr>
        <w:t xml:space="preserve"> </w:t>
      </w:r>
      <w:r w:rsidRPr="007E5942">
        <w:rPr>
          <w:rFonts w:ascii="Angsana New" w:hAnsi="Angsana New"/>
          <w:spacing w:val="-14"/>
          <w:sz w:val="30"/>
          <w:szCs w:val="30"/>
          <w:cs/>
        </w:rPr>
        <w:t>เป็นกลุ่มอุตสาหกรรมที่</w:t>
      </w:r>
      <w:r w:rsidR="00F855FF" w:rsidRPr="007E5942">
        <w:rPr>
          <w:rFonts w:ascii="Angsana New" w:hAnsi="Angsana New"/>
          <w:spacing w:val="-14"/>
          <w:sz w:val="30"/>
          <w:szCs w:val="30"/>
          <w:cs/>
        </w:rPr>
        <w:t>มีส่วนงาน</w:t>
      </w:r>
      <w:r w:rsidRPr="007E5942">
        <w:rPr>
          <w:rFonts w:ascii="Angsana New" w:hAnsi="Angsana New"/>
          <w:spacing w:val="-14"/>
          <w:sz w:val="30"/>
          <w:szCs w:val="30"/>
          <w:cs/>
        </w:rPr>
        <w:t>ธุรกิจหลัก</w:t>
      </w:r>
      <w:r w:rsidR="003350F1" w:rsidRPr="007E5942">
        <w:rPr>
          <w:rFonts w:ascii="Angsana New" w:hAnsi="Angsana New"/>
          <w:spacing w:val="-14"/>
          <w:sz w:val="30"/>
          <w:szCs w:val="30"/>
          <w:cs/>
        </w:rPr>
        <w:t xml:space="preserve"> </w:t>
      </w:r>
      <w:r w:rsidRPr="007E5942">
        <w:rPr>
          <w:rFonts w:ascii="Angsana New" w:hAnsi="Angsana New"/>
          <w:spacing w:val="-14"/>
          <w:sz w:val="30"/>
          <w:szCs w:val="30"/>
          <w:cs/>
        </w:rPr>
        <w:t>ได้แก่</w:t>
      </w:r>
      <w:r w:rsidR="003350F1" w:rsidRPr="007E5942">
        <w:rPr>
          <w:rFonts w:ascii="Angsana New" w:hAnsi="Angsana New"/>
          <w:spacing w:val="-14"/>
          <w:sz w:val="30"/>
          <w:szCs w:val="30"/>
          <w:cs/>
        </w:rPr>
        <w:t xml:space="preserve"> </w:t>
      </w:r>
      <w:r w:rsidR="00A271E2" w:rsidRPr="007E5942">
        <w:rPr>
          <w:rFonts w:ascii="Angsana New" w:hAnsi="Angsana New"/>
          <w:spacing w:val="-14"/>
          <w:sz w:val="30"/>
          <w:szCs w:val="30"/>
          <w:cs/>
        </w:rPr>
        <w:t>ธุรกิจซีเมนต์และผลิตภัณฑ์</w:t>
      </w:r>
      <w:r w:rsidR="0064617A" w:rsidRPr="007E5942">
        <w:rPr>
          <w:rFonts w:ascii="Angsana New" w:hAnsi="Angsana New"/>
          <w:spacing w:val="-14"/>
          <w:sz w:val="30"/>
          <w:szCs w:val="30"/>
          <w:cs/>
        </w:rPr>
        <w:t>ก่อสร้าง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="00A271E2">
        <w:rPr>
          <w:rFonts w:ascii="Angsana New" w:hAnsi="Angsana New" w:hint="cs"/>
          <w:sz w:val="30"/>
          <w:szCs w:val="30"/>
          <w:cs/>
        </w:rPr>
        <w:t>ธุรกิจ</w:t>
      </w:r>
      <w:proofErr w:type="spellStart"/>
      <w:r w:rsidR="00A271E2">
        <w:rPr>
          <w:rFonts w:ascii="Angsana New" w:hAnsi="Angsana New" w:hint="cs"/>
          <w:sz w:val="30"/>
          <w:szCs w:val="30"/>
          <w:cs/>
        </w:rPr>
        <w:t>เค</w:t>
      </w:r>
      <w:proofErr w:type="spellEnd"/>
      <w:r w:rsidR="00A271E2">
        <w:rPr>
          <w:rFonts w:ascii="Angsana New" w:hAnsi="Angsana New" w:hint="cs"/>
          <w:sz w:val="30"/>
          <w:szCs w:val="30"/>
          <w:cs/>
        </w:rPr>
        <w:t>มิ</w:t>
      </w:r>
      <w:proofErr w:type="spellStart"/>
      <w:r w:rsidR="00A271E2">
        <w:rPr>
          <w:rFonts w:ascii="Angsana New" w:hAnsi="Angsana New" w:hint="cs"/>
          <w:sz w:val="30"/>
          <w:szCs w:val="30"/>
          <w:cs/>
        </w:rPr>
        <w:t>คอล</w:t>
      </w:r>
      <w:r w:rsidR="00FD603C">
        <w:rPr>
          <w:rFonts w:ascii="Angsana New" w:hAnsi="Angsana New" w:hint="cs"/>
          <w:sz w:val="30"/>
          <w:szCs w:val="30"/>
          <w:cs/>
        </w:rPr>
        <w:t>ส์</w:t>
      </w:r>
      <w:proofErr w:type="spellEnd"/>
      <w:r w:rsidR="003350F1" w:rsidRPr="00300257">
        <w:rPr>
          <w:rFonts w:ascii="Angsana New" w:hAnsi="Angsana New" w:hint="cs"/>
          <w:sz w:val="30"/>
          <w:szCs w:val="30"/>
          <w:cs/>
        </w:rPr>
        <w:t xml:space="preserve"> </w:t>
      </w:r>
      <w:r w:rsidR="0064617A" w:rsidRPr="00300257">
        <w:rPr>
          <w:rFonts w:ascii="Angsana New" w:hAnsi="Angsana New" w:hint="cs"/>
          <w:sz w:val="30"/>
          <w:szCs w:val="30"/>
          <w:cs/>
        </w:rPr>
        <w:t>และ</w:t>
      </w:r>
      <w:r w:rsidR="00A271E2">
        <w:rPr>
          <w:rFonts w:ascii="Angsana New" w:hAnsi="Angsana New" w:hint="cs"/>
          <w:sz w:val="30"/>
          <w:szCs w:val="30"/>
          <w:cs/>
        </w:rPr>
        <w:t>ธุรกิจ</w:t>
      </w:r>
      <w:proofErr w:type="spellStart"/>
      <w:r w:rsidR="00A271E2">
        <w:rPr>
          <w:rFonts w:ascii="Angsana New" w:hAnsi="Angsana New" w:hint="cs"/>
          <w:sz w:val="30"/>
          <w:szCs w:val="30"/>
          <w:cs/>
        </w:rPr>
        <w:t>แพคเกจจิ้ง</w:t>
      </w:r>
      <w:proofErr w:type="spellEnd"/>
    </w:p>
    <w:p w14:paraId="5F85190D" w14:textId="001FE3F4" w:rsidR="00596E6B" w:rsidRPr="00805C22" w:rsidRDefault="00596E6B" w:rsidP="001D6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2"/>
        <w:jc w:val="thaiDistribute"/>
        <w:rPr>
          <w:rFonts w:ascii="Angsana New" w:hAnsi="Angsana New"/>
          <w:sz w:val="28"/>
          <w:szCs w:val="28"/>
        </w:rPr>
      </w:pPr>
    </w:p>
    <w:p w14:paraId="101EE2C4" w14:textId="773811C7" w:rsidR="00596E6B" w:rsidRDefault="00596E6B" w:rsidP="001D6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>รายละเอียดบริษัทย่อยที่มีผลการดำเนินงานเป็นสาระสำคัญที่นำมาจัดทำงบการเงินรวมมีดังต่อไปนี้</w:t>
      </w:r>
    </w:p>
    <w:p w14:paraId="3DD7C433" w14:textId="57C14CEA" w:rsidR="005D5EF3" w:rsidRPr="00B756BA" w:rsidRDefault="005D5EF3" w:rsidP="001D6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2"/>
        <w:jc w:val="thaiDistribute"/>
        <w:rPr>
          <w:rFonts w:ascii="Angsana New" w:hAnsi="Angsana New"/>
          <w:i/>
          <w:iCs/>
          <w:color w:val="0000FF"/>
          <w:sz w:val="28"/>
          <w:szCs w:val="28"/>
          <w:shd w:val="clear" w:color="auto" w:fill="E0E0E0"/>
        </w:rPr>
      </w:pPr>
    </w:p>
    <w:tbl>
      <w:tblPr>
        <w:tblW w:w="10368" w:type="dxa"/>
        <w:tblLayout w:type="fixed"/>
        <w:tblLook w:val="0000" w:firstRow="0" w:lastRow="0" w:firstColumn="0" w:lastColumn="0" w:noHBand="0" w:noVBand="0"/>
      </w:tblPr>
      <w:tblGrid>
        <w:gridCol w:w="4157"/>
        <w:gridCol w:w="900"/>
        <w:gridCol w:w="4321"/>
        <w:gridCol w:w="974"/>
        <w:gridCol w:w="16"/>
      </w:tblGrid>
      <w:tr w:rsidR="005D5EF3" w:rsidRPr="00300257" w14:paraId="560E6217" w14:textId="77777777" w:rsidTr="00805C22">
        <w:trPr>
          <w:gridAfter w:val="1"/>
          <w:wAfter w:w="16" w:type="dxa"/>
          <w:tblHeader/>
        </w:trPr>
        <w:tc>
          <w:tcPr>
            <w:tcW w:w="4157" w:type="dxa"/>
          </w:tcPr>
          <w:p w14:paraId="2297F9FF" w14:textId="77777777" w:rsidR="005D5EF3" w:rsidRPr="00300257" w:rsidRDefault="005D5EF3" w:rsidP="005A16C6">
            <w:pPr>
              <w:pStyle w:val="a1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3B5E7EF5" w14:textId="77777777" w:rsidR="005D5EF3" w:rsidRPr="00300257" w:rsidRDefault="005D5EF3" w:rsidP="005A16C6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0025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สัดส่วน</w:t>
            </w:r>
          </w:p>
          <w:p w14:paraId="3339563F" w14:textId="77777777" w:rsidR="005D5EF3" w:rsidRPr="00300257" w:rsidRDefault="005D5EF3" w:rsidP="005A16C6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0025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4321" w:type="dxa"/>
          </w:tcPr>
          <w:p w14:paraId="39AE6F2D" w14:textId="77777777" w:rsidR="005D5EF3" w:rsidRPr="00300257" w:rsidRDefault="005D5EF3" w:rsidP="005A16C6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74" w:type="dxa"/>
          </w:tcPr>
          <w:p w14:paraId="73EBE557" w14:textId="77777777" w:rsidR="005D5EF3" w:rsidRPr="00300257" w:rsidRDefault="005D5EF3" w:rsidP="005A16C6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0025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สัดส่วน</w:t>
            </w:r>
          </w:p>
          <w:p w14:paraId="3BCA2C33" w14:textId="77777777" w:rsidR="005D5EF3" w:rsidRPr="00300257" w:rsidRDefault="005D5EF3" w:rsidP="005A16C6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0025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การถือหุ้น</w:t>
            </w:r>
          </w:p>
        </w:tc>
      </w:tr>
      <w:tr w:rsidR="005D5EF3" w:rsidRPr="00300257" w14:paraId="14D0D49B" w14:textId="77777777" w:rsidTr="00805C22">
        <w:trPr>
          <w:gridAfter w:val="1"/>
          <w:wAfter w:w="16" w:type="dxa"/>
          <w:tblHeader/>
        </w:trPr>
        <w:tc>
          <w:tcPr>
            <w:tcW w:w="4157" w:type="dxa"/>
          </w:tcPr>
          <w:p w14:paraId="00D5E3BA" w14:textId="77777777" w:rsidR="005D5EF3" w:rsidRPr="00300257" w:rsidRDefault="005D5EF3" w:rsidP="005A16C6">
            <w:pPr>
              <w:pStyle w:val="a1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288E021B" w14:textId="77777777" w:rsidR="005D5EF3" w:rsidRPr="00300257" w:rsidRDefault="005D5EF3" w:rsidP="005A16C6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0025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โดยตรง/อ้อม</w:t>
            </w:r>
          </w:p>
        </w:tc>
        <w:tc>
          <w:tcPr>
            <w:tcW w:w="4321" w:type="dxa"/>
          </w:tcPr>
          <w:p w14:paraId="6AF38DBD" w14:textId="77777777" w:rsidR="005D5EF3" w:rsidRPr="00300257" w:rsidRDefault="005D5EF3" w:rsidP="005A16C6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74" w:type="dxa"/>
          </w:tcPr>
          <w:p w14:paraId="1C917F64" w14:textId="77777777" w:rsidR="005D5EF3" w:rsidRPr="00300257" w:rsidRDefault="005D5EF3" w:rsidP="005A16C6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0025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โดยตรง/อ้อม</w:t>
            </w:r>
          </w:p>
        </w:tc>
      </w:tr>
      <w:tr w:rsidR="005D5EF3" w:rsidRPr="00300257" w14:paraId="5D18AB78" w14:textId="77777777" w:rsidTr="00805C22">
        <w:trPr>
          <w:gridAfter w:val="1"/>
          <w:wAfter w:w="16" w:type="dxa"/>
          <w:tblHeader/>
        </w:trPr>
        <w:tc>
          <w:tcPr>
            <w:tcW w:w="4157" w:type="dxa"/>
          </w:tcPr>
          <w:p w14:paraId="2A78F768" w14:textId="77777777" w:rsidR="005D5EF3" w:rsidRPr="00ED5EB2" w:rsidRDefault="005D5EF3" w:rsidP="005A16C6">
            <w:pPr>
              <w:pStyle w:val="a1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7DB813FD" w14:textId="77777777" w:rsidR="005D5EF3" w:rsidRPr="00ED5EB2" w:rsidRDefault="005D5EF3" w:rsidP="005A16C6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D5EB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4321" w:type="dxa"/>
          </w:tcPr>
          <w:p w14:paraId="19E3CE7E" w14:textId="77777777" w:rsidR="005D5EF3" w:rsidRPr="00ED5EB2" w:rsidRDefault="005D5EF3" w:rsidP="005A16C6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74" w:type="dxa"/>
          </w:tcPr>
          <w:p w14:paraId="53757BBC" w14:textId="77777777" w:rsidR="005D5EF3" w:rsidRPr="00ED5EB2" w:rsidRDefault="005D5EF3" w:rsidP="005A16C6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D5EB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(ร้อยละ)</w:t>
            </w:r>
          </w:p>
        </w:tc>
      </w:tr>
      <w:tr w:rsidR="005D5EF3" w:rsidRPr="0009044D" w14:paraId="37868359" w14:textId="77777777" w:rsidTr="00805C22">
        <w:trPr>
          <w:gridAfter w:val="1"/>
          <w:wAfter w:w="16" w:type="dxa"/>
          <w:trHeight w:val="261"/>
        </w:trPr>
        <w:tc>
          <w:tcPr>
            <w:tcW w:w="4157" w:type="dxa"/>
          </w:tcPr>
          <w:p w14:paraId="16770213" w14:textId="29896B6D" w:rsidR="005D5EF3" w:rsidRPr="00ED5EB2" w:rsidRDefault="006957FE" w:rsidP="005A16C6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957F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ธุรกิจซีเมนต์และผลิตภัณฑ์ก่อสร้าง</w:t>
            </w:r>
          </w:p>
        </w:tc>
        <w:tc>
          <w:tcPr>
            <w:tcW w:w="900" w:type="dxa"/>
          </w:tcPr>
          <w:p w14:paraId="6E974075" w14:textId="77777777" w:rsidR="005D5EF3" w:rsidRPr="00ED5EB2" w:rsidRDefault="005D5EF3" w:rsidP="005A16C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3B90B321" w14:textId="6F018C4A" w:rsidR="005D5EF3" w:rsidRPr="00ED5EB2" w:rsidRDefault="006957FE" w:rsidP="005A16C6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957F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ธุรกิจซีเมนต์และผลิตภัณฑ์ก่อสร้าง</w:t>
            </w:r>
          </w:p>
        </w:tc>
        <w:tc>
          <w:tcPr>
            <w:tcW w:w="974" w:type="dxa"/>
          </w:tcPr>
          <w:p w14:paraId="3934BEBF" w14:textId="77777777" w:rsidR="005D5EF3" w:rsidRPr="00ED5EB2" w:rsidRDefault="005D5EF3" w:rsidP="005A16C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762A2" w:rsidRPr="0009044D" w14:paraId="4BB5956D" w14:textId="77777777" w:rsidTr="00805C22">
        <w:trPr>
          <w:gridAfter w:val="1"/>
          <w:wAfter w:w="16" w:type="dxa"/>
          <w:trHeight w:val="261"/>
        </w:trPr>
        <w:tc>
          <w:tcPr>
            <w:tcW w:w="4157" w:type="dxa"/>
          </w:tcPr>
          <w:p w14:paraId="3E69BEA1" w14:textId="51B738BB" w:rsidR="000762A2" w:rsidRPr="00ED5EB2" w:rsidRDefault="000762A2" w:rsidP="000762A2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proofErr w:type="spellStart"/>
            <w:r w:rsidRPr="00ED5EB2">
              <w:rPr>
                <w:rFonts w:ascii="Angsana New" w:hAnsi="Angsana New"/>
                <w:sz w:val="26"/>
                <w:szCs w:val="26"/>
                <w:cs/>
              </w:rPr>
              <w:t>เอส</w:t>
            </w:r>
            <w:proofErr w:type="spellEnd"/>
            <w:r w:rsidRPr="00ED5EB2">
              <w:rPr>
                <w:rFonts w:ascii="Angsana New" w:hAnsi="Angsana New"/>
                <w:sz w:val="26"/>
                <w:szCs w:val="26"/>
                <w:cs/>
              </w:rPr>
              <w:t>ซีจี ซิ</w:t>
            </w:r>
            <w:proofErr w:type="spellStart"/>
            <w:r w:rsidRPr="00ED5EB2">
              <w:rPr>
                <w:rFonts w:ascii="Angsana New" w:hAnsi="Angsana New"/>
                <w:sz w:val="26"/>
                <w:szCs w:val="26"/>
                <w:cs/>
              </w:rPr>
              <w:t>เมนต์</w:t>
            </w:r>
            <w:proofErr w:type="spellEnd"/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900" w:type="dxa"/>
          </w:tcPr>
          <w:p w14:paraId="79C30365" w14:textId="77777777" w:rsidR="000762A2" w:rsidRPr="00ED5EB2" w:rsidRDefault="000762A2" w:rsidP="000762A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1" w:type="dxa"/>
          </w:tcPr>
          <w:p w14:paraId="496642E3" w14:textId="0BD83698" w:rsidR="000762A2" w:rsidRPr="00ED5EB2" w:rsidRDefault="000762A2" w:rsidP="000762A2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  <w:cs/>
              </w:rPr>
              <w:t>บริษัทอี</w:t>
            </w:r>
            <w:proofErr w:type="spellStart"/>
            <w:r w:rsidRPr="00ED5EB2">
              <w:rPr>
                <w:rFonts w:ascii="Angsana New" w:hAnsi="Angsana New"/>
                <w:sz w:val="26"/>
                <w:szCs w:val="26"/>
                <w:cs/>
              </w:rPr>
              <w:t>โค่</w:t>
            </w:r>
            <w:proofErr w:type="spellEnd"/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แพ</w:t>
            </w:r>
            <w:proofErr w:type="spellStart"/>
            <w:r w:rsidRPr="00ED5EB2">
              <w:rPr>
                <w:rFonts w:ascii="Angsana New" w:hAnsi="Angsana New"/>
                <w:sz w:val="26"/>
                <w:szCs w:val="26"/>
                <w:cs/>
              </w:rPr>
              <w:t>ลนท์</w:t>
            </w:r>
            <w:proofErr w:type="spellEnd"/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เซอร์วิส</w:t>
            </w:r>
            <w:proofErr w:type="spellStart"/>
            <w:r w:rsidRPr="00ED5EB2">
              <w:rPr>
                <w:rFonts w:ascii="Angsana New" w:hAnsi="Angsana New"/>
                <w:sz w:val="26"/>
                <w:szCs w:val="26"/>
                <w:cs/>
              </w:rPr>
              <w:t>เซส</w:t>
            </w:r>
            <w:proofErr w:type="spellEnd"/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974" w:type="dxa"/>
          </w:tcPr>
          <w:p w14:paraId="7320C86B" w14:textId="00B31EB1" w:rsidR="000762A2" w:rsidRPr="00ED5EB2" w:rsidRDefault="000762A2" w:rsidP="000762A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0762A2" w:rsidRPr="0009044D" w14:paraId="4262F5BA" w14:textId="77777777" w:rsidTr="00805C22">
        <w:trPr>
          <w:gridAfter w:val="1"/>
          <w:wAfter w:w="16" w:type="dxa"/>
          <w:trHeight w:val="261"/>
        </w:trPr>
        <w:tc>
          <w:tcPr>
            <w:tcW w:w="4157" w:type="dxa"/>
          </w:tcPr>
          <w:p w14:paraId="10324773" w14:textId="41785FC5" w:rsidR="000762A2" w:rsidRPr="00ED5EB2" w:rsidRDefault="000762A2" w:rsidP="000762A2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ผลิตภัณฑ์และวัตถุก่อสร้าง จำกัด </w:t>
            </w:r>
          </w:p>
        </w:tc>
        <w:tc>
          <w:tcPr>
            <w:tcW w:w="900" w:type="dxa"/>
          </w:tcPr>
          <w:p w14:paraId="73EBB9E0" w14:textId="77777777" w:rsidR="000762A2" w:rsidRPr="00ED5EB2" w:rsidRDefault="000762A2" w:rsidP="000762A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1" w:type="dxa"/>
          </w:tcPr>
          <w:p w14:paraId="3546C1EF" w14:textId="72AD2BFD" w:rsidR="000762A2" w:rsidRPr="00ED5EB2" w:rsidRDefault="000762A2" w:rsidP="000762A2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บริษัทสยามวิจัยและนวัตกรรม จำกัด </w:t>
            </w:r>
          </w:p>
        </w:tc>
        <w:tc>
          <w:tcPr>
            <w:tcW w:w="974" w:type="dxa"/>
          </w:tcPr>
          <w:p w14:paraId="768AB587" w14:textId="787D71E2" w:rsidR="000762A2" w:rsidRPr="00ED5EB2" w:rsidRDefault="000762A2" w:rsidP="000762A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0762A2" w:rsidRPr="0009044D" w14:paraId="5B51E256" w14:textId="77777777" w:rsidTr="00805C22">
        <w:trPr>
          <w:gridAfter w:val="1"/>
          <w:wAfter w:w="16" w:type="dxa"/>
          <w:trHeight w:val="261"/>
        </w:trPr>
        <w:tc>
          <w:tcPr>
            <w:tcW w:w="4157" w:type="dxa"/>
          </w:tcPr>
          <w:p w14:paraId="6979B9CF" w14:textId="6C5CE923" w:rsidR="000762A2" w:rsidRPr="00ED5EB2" w:rsidRDefault="000762A2" w:rsidP="000762A2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>ปูนซิ</w:t>
            </w:r>
            <w:proofErr w:type="spellStart"/>
            <w:r w:rsidRPr="00ED5EB2">
              <w:rPr>
                <w:rFonts w:ascii="Angsana New" w:hAnsi="Angsana New"/>
                <w:sz w:val="26"/>
                <w:szCs w:val="26"/>
                <w:cs/>
              </w:rPr>
              <w:t>เมนต์</w:t>
            </w:r>
            <w:proofErr w:type="spellEnd"/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ไทย (แก่งคอย) จำกัด </w:t>
            </w:r>
          </w:p>
        </w:tc>
        <w:tc>
          <w:tcPr>
            <w:tcW w:w="900" w:type="dxa"/>
          </w:tcPr>
          <w:p w14:paraId="7DDA20D9" w14:textId="77777777" w:rsidR="000762A2" w:rsidRPr="00ED5EB2" w:rsidRDefault="000762A2" w:rsidP="000762A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1" w:type="dxa"/>
          </w:tcPr>
          <w:p w14:paraId="342B1F31" w14:textId="4038BAE9" w:rsidR="000762A2" w:rsidRPr="00ED5EB2" w:rsidRDefault="000762A2" w:rsidP="000762A2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proofErr w:type="spellStart"/>
            <w:r w:rsidRPr="00ED5EB2">
              <w:rPr>
                <w:rFonts w:ascii="Angsana New" w:hAnsi="Angsana New"/>
                <w:sz w:val="26"/>
                <w:szCs w:val="26"/>
                <w:cs/>
              </w:rPr>
              <w:t>เอส</w:t>
            </w:r>
            <w:proofErr w:type="spellEnd"/>
            <w:r w:rsidRPr="00ED5EB2">
              <w:rPr>
                <w:rFonts w:ascii="Angsana New" w:hAnsi="Angsana New"/>
                <w:sz w:val="26"/>
                <w:szCs w:val="26"/>
                <w:cs/>
              </w:rPr>
              <w:t>ซีไอ อี</w:t>
            </w:r>
            <w:proofErr w:type="spellStart"/>
            <w:r w:rsidRPr="00ED5EB2">
              <w:rPr>
                <w:rFonts w:ascii="Angsana New" w:hAnsi="Angsana New"/>
                <w:sz w:val="26"/>
                <w:szCs w:val="26"/>
                <w:cs/>
              </w:rPr>
              <w:t>โค่</w:t>
            </w:r>
            <w:proofErr w:type="spellEnd"/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เซอร์วิส</w:t>
            </w:r>
            <w:proofErr w:type="spellStart"/>
            <w:r w:rsidRPr="00ED5EB2">
              <w:rPr>
                <w:rFonts w:ascii="Angsana New" w:hAnsi="Angsana New"/>
                <w:sz w:val="26"/>
                <w:szCs w:val="26"/>
                <w:cs/>
              </w:rPr>
              <w:t>เซส</w:t>
            </w:r>
            <w:proofErr w:type="spellEnd"/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974" w:type="dxa"/>
          </w:tcPr>
          <w:p w14:paraId="7558661A" w14:textId="5B675309" w:rsidR="000762A2" w:rsidRPr="00ED5EB2" w:rsidRDefault="000762A2" w:rsidP="000762A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0762A2" w:rsidRPr="0009044D" w14:paraId="6042E214" w14:textId="77777777" w:rsidTr="00805C22">
        <w:trPr>
          <w:gridAfter w:val="1"/>
          <w:wAfter w:w="16" w:type="dxa"/>
          <w:trHeight w:val="261"/>
        </w:trPr>
        <w:tc>
          <w:tcPr>
            <w:tcW w:w="4157" w:type="dxa"/>
          </w:tcPr>
          <w:p w14:paraId="6F64F6D9" w14:textId="28CBCDD4" w:rsidR="000762A2" w:rsidRPr="00ED5EB2" w:rsidRDefault="000762A2" w:rsidP="000762A2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>ปูนซิ</w:t>
            </w:r>
            <w:proofErr w:type="spellStart"/>
            <w:r w:rsidRPr="00ED5EB2">
              <w:rPr>
                <w:rFonts w:ascii="Angsana New" w:hAnsi="Angsana New"/>
                <w:sz w:val="26"/>
                <w:szCs w:val="26"/>
                <w:cs/>
              </w:rPr>
              <w:t>เมนต์</w:t>
            </w:r>
            <w:proofErr w:type="spellEnd"/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ไทย (ท่าหลวง) จำกัด </w:t>
            </w:r>
          </w:p>
        </w:tc>
        <w:tc>
          <w:tcPr>
            <w:tcW w:w="900" w:type="dxa"/>
          </w:tcPr>
          <w:p w14:paraId="0F5EDB78" w14:textId="77777777" w:rsidR="000762A2" w:rsidRPr="00ED5EB2" w:rsidRDefault="000762A2" w:rsidP="000762A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1" w:type="dxa"/>
          </w:tcPr>
          <w:p w14:paraId="45164F27" w14:textId="7A55E7C1" w:rsidR="000762A2" w:rsidRPr="00ED5EB2" w:rsidRDefault="000762A2" w:rsidP="000762A2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>คิว</w:t>
            </w:r>
            <w:proofErr w:type="spellStart"/>
            <w:r w:rsidRPr="00ED5EB2">
              <w:rPr>
                <w:rFonts w:ascii="Angsana New" w:hAnsi="Angsana New"/>
                <w:sz w:val="26"/>
                <w:szCs w:val="26"/>
                <w:cs/>
              </w:rPr>
              <w:t>มิกซ์ซัพ</w:t>
            </w:r>
            <w:proofErr w:type="spellEnd"/>
            <w:r w:rsidRPr="00ED5EB2">
              <w:rPr>
                <w:rFonts w:ascii="Angsana New" w:hAnsi="Angsana New"/>
                <w:sz w:val="26"/>
                <w:szCs w:val="26"/>
                <w:cs/>
              </w:rPr>
              <w:t>พลาย จำกัด</w:t>
            </w:r>
          </w:p>
        </w:tc>
        <w:tc>
          <w:tcPr>
            <w:tcW w:w="974" w:type="dxa"/>
          </w:tcPr>
          <w:p w14:paraId="03E76CBB" w14:textId="4CA8D392" w:rsidR="000762A2" w:rsidRPr="00ED5EB2" w:rsidRDefault="000762A2" w:rsidP="000762A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0762A2" w:rsidRPr="0009044D" w14:paraId="2898A191" w14:textId="77777777" w:rsidTr="00805C22">
        <w:trPr>
          <w:gridAfter w:val="1"/>
          <w:wAfter w:w="16" w:type="dxa"/>
          <w:trHeight w:val="261"/>
        </w:trPr>
        <w:tc>
          <w:tcPr>
            <w:tcW w:w="4157" w:type="dxa"/>
          </w:tcPr>
          <w:p w14:paraId="00E7F030" w14:textId="2D5F41B3" w:rsidR="000762A2" w:rsidRPr="00ED5EB2" w:rsidRDefault="000762A2" w:rsidP="000762A2">
            <w:pPr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  <w:cs/>
              </w:rPr>
              <w:t>บริษัทปูนซิ</w:t>
            </w:r>
            <w:proofErr w:type="spellStart"/>
            <w:r w:rsidRPr="00ED5EB2">
              <w:rPr>
                <w:rFonts w:ascii="Angsana New" w:hAnsi="Angsana New"/>
                <w:sz w:val="26"/>
                <w:szCs w:val="26"/>
                <w:cs/>
              </w:rPr>
              <w:t>เมนต์</w:t>
            </w:r>
            <w:proofErr w:type="spellEnd"/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ไทย (ทุ่งสง) จำกัด </w:t>
            </w:r>
          </w:p>
        </w:tc>
        <w:tc>
          <w:tcPr>
            <w:tcW w:w="900" w:type="dxa"/>
          </w:tcPr>
          <w:p w14:paraId="5CF60986" w14:textId="77777777" w:rsidR="000762A2" w:rsidRPr="00ED5EB2" w:rsidRDefault="000762A2" w:rsidP="000762A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1" w:type="dxa"/>
          </w:tcPr>
          <w:p w14:paraId="65D83A56" w14:textId="03C956A5" w:rsidR="000762A2" w:rsidRPr="00ED5EB2" w:rsidRDefault="000762A2" w:rsidP="000762A2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  <w:cs/>
              </w:rPr>
              <w:t>บริษัทศิลาไทยสงวน (</w:t>
            </w:r>
            <w:r w:rsidRPr="00ED5EB2">
              <w:rPr>
                <w:rFonts w:ascii="Angsana New" w:hAnsi="Angsana New"/>
                <w:sz w:val="26"/>
                <w:szCs w:val="26"/>
              </w:rPr>
              <w:t>2540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>) จำกัด</w:t>
            </w:r>
          </w:p>
        </w:tc>
        <w:tc>
          <w:tcPr>
            <w:tcW w:w="974" w:type="dxa"/>
          </w:tcPr>
          <w:p w14:paraId="3342E6AF" w14:textId="5E0D99CF" w:rsidR="000762A2" w:rsidRPr="00ED5EB2" w:rsidRDefault="000762A2" w:rsidP="000762A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0762A2" w:rsidRPr="0009044D" w14:paraId="3D7E3A3F" w14:textId="77777777" w:rsidTr="00805C22">
        <w:trPr>
          <w:gridAfter w:val="1"/>
          <w:wAfter w:w="16" w:type="dxa"/>
          <w:trHeight w:val="261"/>
        </w:trPr>
        <w:tc>
          <w:tcPr>
            <w:tcW w:w="4157" w:type="dxa"/>
          </w:tcPr>
          <w:p w14:paraId="027AF0ED" w14:textId="3A6832F0" w:rsidR="000762A2" w:rsidRPr="00ED5EB2" w:rsidRDefault="000762A2" w:rsidP="000762A2">
            <w:pPr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  <w:cs/>
              </w:rPr>
              <w:t>บริษัทปูนซิ</w:t>
            </w:r>
            <w:proofErr w:type="spellStart"/>
            <w:r w:rsidRPr="00ED5EB2">
              <w:rPr>
                <w:rFonts w:ascii="Angsana New" w:hAnsi="Angsana New"/>
                <w:sz w:val="26"/>
                <w:szCs w:val="26"/>
                <w:cs/>
              </w:rPr>
              <w:t>เมนต์</w:t>
            </w:r>
            <w:proofErr w:type="spellEnd"/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ไทย (ลำปาง) จำกัด </w:t>
            </w:r>
          </w:p>
        </w:tc>
        <w:tc>
          <w:tcPr>
            <w:tcW w:w="900" w:type="dxa"/>
          </w:tcPr>
          <w:p w14:paraId="41795EE2" w14:textId="77777777" w:rsidR="000762A2" w:rsidRPr="00ED5EB2" w:rsidRDefault="000762A2" w:rsidP="000762A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1" w:type="dxa"/>
          </w:tcPr>
          <w:p w14:paraId="6839D314" w14:textId="4AD277EF" w:rsidR="000762A2" w:rsidRPr="00ED5EB2" w:rsidRDefault="000762A2" w:rsidP="000762A2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บริษัทศิลาสานนท์ จำกัด </w:t>
            </w:r>
          </w:p>
        </w:tc>
        <w:tc>
          <w:tcPr>
            <w:tcW w:w="974" w:type="dxa"/>
          </w:tcPr>
          <w:p w14:paraId="0D6381FB" w14:textId="074FEE95" w:rsidR="000762A2" w:rsidRPr="00ED5EB2" w:rsidRDefault="000762A2" w:rsidP="000762A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0762A2" w:rsidRPr="0009044D" w14:paraId="69AE55BF" w14:textId="77777777" w:rsidTr="00805C22">
        <w:trPr>
          <w:gridAfter w:val="1"/>
          <w:wAfter w:w="16" w:type="dxa"/>
          <w:trHeight w:val="261"/>
        </w:trPr>
        <w:tc>
          <w:tcPr>
            <w:tcW w:w="4157" w:type="dxa"/>
          </w:tcPr>
          <w:p w14:paraId="2E8D6857" w14:textId="77777777" w:rsidR="000762A2" w:rsidRPr="00ED5EB2" w:rsidRDefault="000762A2" w:rsidP="000762A2">
            <w:pPr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ED5EB2">
              <w:rPr>
                <w:rFonts w:ascii="Angsana New" w:hAnsi="Angsana New"/>
                <w:sz w:val="26"/>
                <w:szCs w:val="26"/>
              </w:rPr>
              <w:t>Khammouane</w:t>
            </w:r>
            <w:proofErr w:type="spellEnd"/>
            <w:r w:rsidRPr="00ED5EB2">
              <w:rPr>
                <w:rFonts w:ascii="Angsana New" w:hAnsi="Angsana New"/>
                <w:sz w:val="26"/>
                <w:szCs w:val="26"/>
              </w:rPr>
              <w:t xml:space="preserve"> Cement Co., Ltd.</w:t>
            </w:r>
          </w:p>
        </w:tc>
        <w:tc>
          <w:tcPr>
            <w:tcW w:w="900" w:type="dxa"/>
          </w:tcPr>
          <w:p w14:paraId="01E8A933" w14:textId="77777777" w:rsidR="000762A2" w:rsidRPr="00ED5EB2" w:rsidRDefault="000762A2" w:rsidP="000762A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1" w:type="dxa"/>
          </w:tcPr>
          <w:p w14:paraId="55AFC9F7" w14:textId="20808D0B" w:rsidR="000762A2" w:rsidRPr="00ED5EB2" w:rsidRDefault="000762A2" w:rsidP="000762A2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</w:rPr>
              <w:t>PT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D5EB2">
              <w:rPr>
                <w:rFonts w:ascii="Angsana New" w:hAnsi="Angsana New"/>
                <w:sz w:val="26"/>
                <w:szCs w:val="26"/>
              </w:rPr>
              <w:t>SCG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D5EB2">
              <w:rPr>
                <w:rFonts w:ascii="Angsana New" w:hAnsi="Angsana New"/>
                <w:sz w:val="26"/>
                <w:szCs w:val="26"/>
              </w:rPr>
              <w:t>Pipe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D5EB2">
              <w:rPr>
                <w:rFonts w:ascii="Angsana New" w:hAnsi="Angsana New"/>
                <w:sz w:val="26"/>
                <w:szCs w:val="26"/>
              </w:rPr>
              <w:t>and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D5EB2">
              <w:rPr>
                <w:rFonts w:ascii="Angsana New" w:hAnsi="Angsana New"/>
                <w:sz w:val="26"/>
                <w:szCs w:val="26"/>
              </w:rPr>
              <w:t>Precast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D5EB2">
              <w:rPr>
                <w:rFonts w:ascii="Angsana New" w:hAnsi="Angsana New"/>
                <w:sz w:val="26"/>
                <w:szCs w:val="26"/>
              </w:rPr>
              <w:t>Indonesia</w:t>
            </w:r>
          </w:p>
        </w:tc>
        <w:tc>
          <w:tcPr>
            <w:tcW w:w="974" w:type="dxa"/>
          </w:tcPr>
          <w:p w14:paraId="53E3EAAA" w14:textId="44CF7044" w:rsidR="000762A2" w:rsidRPr="00ED5EB2" w:rsidRDefault="000762A2" w:rsidP="000762A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762A2" w:rsidRPr="0009044D" w14:paraId="52681576" w14:textId="77777777" w:rsidTr="00805C22">
        <w:trPr>
          <w:gridAfter w:val="1"/>
          <w:wAfter w:w="16" w:type="dxa"/>
          <w:trHeight w:val="261"/>
        </w:trPr>
        <w:tc>
          <w:tcPr>
            <w:tcW w:w="4157" w:type="dxa"/>
          </w:tcPr>
          <w:p w14:paraId="601C5FFE" w14:textId="77777777" w:rsidR="000762A2" w:rsidRPr="00ED5EB2" w:rsidRDefault="000762A2" w:rsidP="000762A2">
            <w:pPr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  (จดทะเบียนใน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สปป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. </w:t>
            </w:r>
            <w:r w:rsidRPr="00ED5EB2">
              <w:rPr>
                <w:rFonts w:ascii="Angsana New" w:hAnsi="Angsana New" w:hint="cs"/>
                <w:sz w:val="26"/>
                <w:szCs w:val="26"/>
                <w:cs/>
              </w:rPr>
              <w:t>ลาว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900" w:type="dxa"/>
          </w:tcPr>
          <w:p w14:paraId="3B9B8AC9" w14:textId="77777777" w:rsidR="000762A2" w:rsidRPr="00ED5EB2" w:rsidRDefault="000762A2" w:rsidP="000762A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1" w:type="dxa"/>
          </w:tcPr>
          <w:p w14:paraId="59280FFE" w14:textId="7EAF9A56" w:rsidR="000762A2" w:rsidRPr="00ED5EB2" w:rsidRDefault="000762A2" w:rsidP="000762A2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  (จดทะเบียนในประเทศอินโดนีเซีย)</w:t>
            </w:r>
          </w:p>
        </w:tc>
        <w:tc>
          <w:tcPr>
            <w:tcW w:w="974" w:type="dxa"/>
          </w:tcPr>
          <w:p w14:paraId="70FA6E58" w14:textId="31C0D00D" w:rsidR="000762A2" w:rsidRPr="00ED5EB2" w:rsidRDefault="000762A2" w:rsidP="000762A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0762A2" w:rsidRPr="0009044D" w14:paraId="0D30278A" w14:textId="77777777" w:rsidTr="00805C22">
        <w:trPr>
          <w:gridAfter w:val="1"/>
          <w:wAfter w:w="16" w:type="dxa"/>
          <w:trHeight w:val="261"/>
        </w:trPr>
        <w:tc>
          <w:tcPr>
            <w:tcW w:w="4157" w:type="dxa"/>
          </w:tcPr>
          <w:p w14:paraId="7E0C347E" w14:textId="4A7702E5" w:rsidR="000762A2" w:rsidRPr="00ED5EB2" w:rsidRDefault="000762A2" w:rsidP="000762A2">
            <w:pPr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  <w:cs/>
              </w:rPr>
              <w:t>บริษัทสยาม</w:t>
            </w:r>
            <w:proofErr w:type="spellStart"/>
            <w:r w:rsidRPr="00ED5EB2">
              <w:rPr>
                <w:rFonts w:ascii="Angsana New" w:hAnsi="Angsana New"/>
                <w:sz w:val="26"/>
                <w:szCs w:val="26"/>
                <w:cs/>
              </w:rPr>
              <w:t>มอร์ตาร์</w:t>
            </w:r>
            <w:proofErr w:type="spellEnd"/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900" w:type="dxa"/>
          </w:tcPr>
          <w:p w14:paraId="3546C3CE" w14:textId="77777777" w:rsidR="000762A2" w:rsidRPr="00ED5EB2" w:rsidRDefault="000762A2" w:rsidP="000762A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1" w:type="dxa"/>
          </w:tcPr>
          <w:p w14:paraId="76D27D64" w14:textId="4CFA5179" w:rsidR="000762A2" w:rsidRPr="00ED5EB2" w:rsidRDefault="000762A2" w:rsidP="000762A2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</w:rPr>
              <w:t>PT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D5EB2">
              <w:rPr>
                <w:rFonts w:ascii="Angsana New" w:hAnsi="Angsana New"/>
                <w:sz w:val="26"/>
                <w:szCs w:val="26"/>
              </w:rPr>
              <w:t>Semen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ED5EB2">
              <w:rPr>
                <w:rFonts w:ascii="Angsana New" w:hAnsi="Angsana New"/>
                <w:sz w:val="26"/>
                <w:szCs w:val="26"/>
              </w:rPr>
              <w:t>Lebak</w:t>
            </w:r>
            <w:proofErr w:type="spellEnd"/>
          </w:p>
        </w:tc>
        <w:tc>
          <w:tcPr>
            <w:tcW w:w="974" w:type="dxa"/>
          </w:tcPr>
          <w:p w14:paraId="04215114" w14:textId="093EAFC9" w:rsidR="000762A2" w:rsidRPr="00ED5EB2" w:rsidRDefault="000762A2" w:rsidP="000762A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762A2" w:rsidRPr="0009044D" w14:paraId="24E80E2D" w14:textId="77777777" w:rsidTr="00805C22">
        <w:trPr>
          <w:gridAfter w:val="1"/>
          <w:wAfter w:w="16" w:type="dxa"/>
          <w:trHeight w:val="261"/>
        </w:trPr>
        <w:tc>
          <w:tcPr>
            <w:tcW w:w="4157" w:type="dxa"/>
          </w:tcPr>
          <w:p w14:paraId="0B698040" w14:textId="52B6DFA3" w:rsidR="000762A2" w:rsidRPr="00ED5EB2" w:rsidRDefault="000762A2" w:rsidP="000762A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D5EB2">
              <w:rPr>
                <w:rFonts w:ascii="Angsana New" w:hAnsi="Angsana New"/>
                <w:sz w:val="26"/>
                <w:szCs w:val="26"/>
                <w:cs/>
              </w:rPr>
              <w:t>บริษัทสยามปูนซิ</w:t>
            </w:r>
            <w:proofErr w:type="spellStart"/>
            <w:r w:rsidRPr="00ED5EB2">
              <w:rPr>
                <w:rFonts w:ascii="Angsana New" w:hAnsi="Angsana New"/>
                <w:sz w:val="26"/>
                <w:szCs w:val="26"/>
                <w:cs/>
              </w:rPr>
              <w:t>เมนต์</w:t>
            </w:r>
            <w:proofErr w:type="spellEnd"/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ขาว จำกัด </w:t>
            </w:r>
          </w:p>
        </w:tc>
        <w:tc>
          <w:tcPr>
            <w:tcW w:w="900" w:type="dxa"/>
          </w:tcPr>
          <w:p w14:paraId="6969C3AE" w14:textId="77777777" w:rsidR="000762A2" w:rsidRPr="00ED5EB2" w:rsidRDefault="000762A2" w:rsidP="000762A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1" w:type="dxa"/>
          </w:tcPr>
          <w:p w14:paraId="1984DF67" w14:textId="3A146520" w:rsidR="000762A2" w:rsidRPr="00ED5EB2" w:rsidRDefault="000762A2" w:rsidP="000762A2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  (จดทะเบียนในประเทศอินโดนีเซีย)</w:t>
            </w:r>
          </w:p>
        </w:tc>
        <w:tc>
          <w:tcPr>
            <w:tcW w:w="974" w:type="dxa"/>
          </w:tcPr>
          <w:p w14:paraId="197B2931" w14:textId="3B78521E" w:rsidR="000762A2" w:rsidRPr="00ED5EB2" w:rsidRDefault="000762A2" w:rsidP="000762A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0762A2" w:rsidRPr="0009044D" w14:paraId="0B2DD269" w14:textId="77777777" w:rsidTr="00805C22">
        <w:trPr>
          <w:gridAfter w:val="1"/>
          <w:wAfter w:w="16" w:type="dxa"/>
          <w:trHeight w:val="261"/>
        </w:trPr>
        <w:tc>
          <w:tcPr>
            <w:tcW w:w="4157" w:type="dxa"/>
          </w:tcPr>
          <w:p w14:paraId="757491DC" w14:textId="53AF8007" w:rsidR="000762A2" w:rsidRPr="00ED5EB2" w:rsidRDefault="000762A2" w:rsidP="000762A2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>สยามอุตสาหกรรมวัสดุทนไฟ จำกัด</w:t>
            </w:r>
          </w:p>
        </w:tc>
        <w:tc>
          <w:tcPr>
            <w:tcW w:w="900" w:type="dxa"/>
          </w:tcPr>
          <w:p w14:paraId="140CA9FF" w14:textId="77777777" w:rsidR="000762A2" w:rsidRPr="00ED5EB2" w:rsidRDefault="000762A2" w:rsidP="000762A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1" w:type="dxa"/>
          </w:tcPr>
          <w:p w14:paraId="44E265E4" w14:textId="11F32C68" w:rsidR="000762A2" w:rsidRPr="00ED5EB2" w:rsidRDefault="000762A2" w:rsidP="000762A2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</w:rPr>
              <w:t>PT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D5EB2">
              <w:rPr>
                <w:rFonts w:ascii="Angsana New" w:hAnsi="Angsana New"/>
                <w:sz w:val="26"/>
                <w:szCs w:val="26"/>
              </w:rPr>
              <w:t>SCG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ED5EB2">
              <w:rPr>
                <w:rFonts w:ascii="Angsana New" w:hAnsi="Angsana New"/>
                <w:sz w:val="26"/>
                <w:szCs w:val="26"/>
              </w:rPr>
              <w:t>Readymix</w:t>
            </w:r>
            <w:proofErr w:type="spellEnd"/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D5EB2">
              <w:rPr>
                <w:rFonts w:ascii="Angsana New" w:hAnsi="Angsana New"/>
                <w:sz w:val="26"/>
                <w:szCs w:val="26"/>
              </w:rPr>
              <w:t>Indonesia</w:t>
            </w:r>
          </w:p>
        </w:tc>
        <w:tc>
          <w:tcPr>
            <w:tcW w:w="974" w:type="dxa"/>
          </w:tcPr>
          <w:p w14:paraId="3C6BB5E4" w14:textId="7E805B5D" w:rsidR="000762A2" w:rsidRPr="00ED5EB2" w:rsidRDefault="000762A2" w:rsidP="000762A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5C22" w:rsidRPr="0009044D" w14:paraId="3498F524" w14:textId="77777777" w:rsidTr="00805C22">
        <w:trPr>
          <w:gridAfter w:val="1"/>
          <w:wAfter w:w="16" w:type="dxa"/>
          <w:trHeight w:val="261"/>
        </w:trPr>
        <w:tc>
          <w:tcPr>
            <w:tcW w:w="4157" w:type="dxa"/>
          </w:tcPr>
          <w:p w14:paraId="15C49264" w14:textId="77777777" w:rsidR="00805C22" w:rsidRDefault="00805C22" w:rsidP="004137F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D5EB2">
              <w:rPr>
                <w:rFonts w:ascii="Angsana New" w:hAnsi="Angsana New"/>
                <w:sz w:val="26"/>
                <w:szCs w:val="26"/>
                <w:cs/>
              </w:rPr>
              <w:t>บริษัทอนุรักษ์พลังงานซิ</w:t>
            </w:r>
            <w:proofErr w:type="spellStart"/>
            <w:r w:rsidRPr="00ED5EB2">
              <w:rPr>
                <w:rFonts w:ascii="Angsana New" w:hAnsi="Angsana New"/>
                <w:sz w:val="26"/>
                <w:szCs w:val="26"/>
                <w:cs/>
              </w:rPr>
              <w:t>เมนต์</w:t>
            </w:r>
            <w:proofErr w:type="spellEnd"/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ไทย จำกัด </w:t>
            </w:r>
          </w:p>
        </w:tc>
        <w:tc>
          <w:tcPr>
            <w:tcW w:w="900" w:type="dxa"/>
          </w:tcPr>
          <w:p w14:paraId="3130BCF4" w14:textId="77777777" w:rsidR="00805C22" w:rsidRPr="00ED5EB2" w:rsidRDefault="00805C22" w:rsidP="004137F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1" w:type="dxa"/>
          </w:tcPr>
          <w:p w14:paraId="35CDA014" w14:textId="77777777" w:rsidR="00805C22" w:rsidRPr="00ED5EB2" w:rsidRDefault="00805C22" w:rsidP="004137F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  (จดทะเบียนในประเทศอินโดนีเซีย)</w:t>
            </w:r>
          </w:p>
        </w:tc>
        <w:tc>
          <w:tcPr>
            <w:tcW w:w="974" w:type="dxa"/>
          </w:tcPr>
          <w:p w14:paraId="2C82E506" w14:textId="77777777" w:rsidR="00805C22" w:rsidRPr="00ED5EB2" w:rsidRDefault="00805C22" w:rsidP="004137F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805C22" w:rsidRPr="0009044D" w14:paraId="11B51ADD" w14:textId="77777777" w:rsidTr="00805C22">
        <w:trPr>
          <w:gridAfter w:val="1"/>
          <w:wAfter w:w="16" w:type="dxa"/>
          <w:trHeight w:val="261"/>
        </w:trPr>
        <w:tc>
          <w:tcPr>
            <w:tcW w:w="4157" w:type="dxa"/>
          </w:tcPr>
          <w:p w14:paraId="1876B90D" w14:textId="77777777" w:rsidR="00805C22" w:rsidRPr="00ED5EB2" w:rsidRDefault="00805C22" w:rsidP="004137F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957F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ธุรกิจซีเมนต์และผลิตภัณฑ์ก่อสร้าง</w:t>
            </w:r>
          </w:p>
        </w:tc>
        <w:tc>
          <w:tcPr>
            <w:tcW w:w="900" w:type="dxa"/>
          </w:tcPr>
          <w:p w14:paraId="1DA5F294" w14:textId="77777777" w:rsidR="00805C22" w:rsidRPr="00ED5EB2" w:rsidRDefault="00805C22" w:rsidP="004137F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1" w:type="dxa"/>
          </w:tcPr>
          <w:p w14:paraId="0257DCDB" w14:textId="77777777" w:rsidR="00805C22" w:rsidRPr="00ED5EB2" w:rsidRDefault="00805C22" w:rsidP="004137F1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6957F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ธุรกิจซีเมนต์และผลิตภัณฑ์ก่อสร้าง</w:t>
            </w:r>
          </w:p>
        </w:tc>
        <w:tc>
          <w:tcPr>
            <w:tcW w:w="974" w:type="dxa"/>
          </w:tcPr>
          <w:p w14:paraId="7FC05CCD" w14:textId="77777777" w:rsidR="00805C22" w:rsidRPr="00ED5EB2" w:rsidRDefault="00805C22" w:rsidP="004137F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762A2" w:rsidRPr="0009044D" w14:paraId="1B51403F" w14:textId="77777777" w:rsidTr="00805C22">
        <w:trPr>
          <w:gridAfter w:val="1"/>
          <w:wAfter w:w="16" w:type="dxa"/>
          <w:trHeight w:val="261"/>
        </w:trPr>
        <w:tc>
          <w:tcPr>
            <w:tcW w:w="4157" w:type="dxa"/>
          </w:tcPr>
          <w:p w14:paraId="77EDACCE" w14:textId="26B65067" w:rsidR="000762A2" w:rsidRPr="00ED5EB2" w:rsidRDefault="000762A2" w:rsidP="000762A2">
            <w:pPr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</w:rPr>
              <w:t>PT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D5EB2">
              <w:rPr>
                <w:rFonts w:ascii="Angsana New" w:hAnsi="Angsana New"/>
                <w:sz w:val="26"/>
                <w:szCs w:val="26"/>
              </w:rPr>
              <w:t>CPAC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D5EB2">
              <w:rPr>
                <w:rFonts w:ascii="Angsana New" w:hAnsi="Angsana New"/>
                <w:sz w:val="26"/>
                <w:szCs w:val="26"/>
              </w:rPr>
              <w:t>Surabaya</w:t>
            </w:r>
          </w:p>
        </w:tc>
        <w:tc>
          <w:tcPr>
            <w:tcW w:w="900" w:type="dxa"/>
          </w:tcPr>
          <w:p w14:paraId="740B508C" w14:textId="71E7CFD8" w:rsidR="000762A2" w:rsidRPr="00ED5EB2" w:rsidRDefault="000762A2" w:rsidP="000762A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1" w:type="dxa"/>
          </w:tcPr>
          <w:p w14:paraId="711DF27C" w14:textId="1AA909B6" w:rsidR="000762A2" w:rsidRPr="00ED5EB2" w:rsidRDefault="000762A2" w:rsidP="000762A2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ED5EB2">
              <w:rPr>
                <w:rFonts w:ascii="Angsana New" w:hAnsi="Angsana New"/>
                <w:sz w:val="26"/>
                <w:szCs w:val="26"/>
              </w:rPr>
              <w:t>Cementhai</w:t>
            </w:r>
            <w:proofErr w:type="spellEnd"/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D5EB2">
              <w:rPr>
                <w:rFonts w:ascii="Angsana New" w:hAnsi="Angsana New"/>
                <w:sz w:val="26"/>
                <w:szCs w:val="26"/>
              </w:rPr>
              <w:t>Gypsum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D5EB2">
              <w:rPr>
                <w:rFonts w:ascii="Angsana New" w:hAnsi="Angsana New"/>
                <w:sz w:val="26"/>
                <w:szCs w:val="26"/>
              </w:rPr>
              <w:t>(Singapore)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D5EB2">
              <w:rPr>
                <w:rFonts w:ascii="Angsana New" w:hAnsi="Angsana New"/>
                <w:sz w:val="26"/>
                <w:szCs w:val="26"/>
              </w:rPr>
              <w:t>Pte.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D5EB2">
              <w:rPr>
                <w:rFonts w:ascii="Angsana New" w:hAnsi="Angsana New"/>
                <w:sz w:val="26"/>
                <w:szCs w:val="26"/>
              </w:rPr>
              <w:t>Ltd.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974" w:type="dxa"/>
          </w:tcPr>
          <w:p w14:paraId="24EC60FB" w14:textId="77777777" w:rsidR="000762A2" w:rsidRPr="00ED5EB2" w:rsidRDefault="000762A2" w:rsidP="000762A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762A2" w:rsidRPr="0009044D" w14:paraId="16367A02" w14:textId="77777777" w:rsidTr="00805C22">
        <w:trPr>
          <w:gridAfter w:val="1"/>
          <w:wAfter w:w="16" w:type="dxa"/>
          <w:trHeight w:val="261"/>
        </w:trPr>
        <w:tc>
          <w:tcPr>
            <w:tcW w:w="4157" w:type="dxa"/>
          </w:tcPr>
          <w:p w14:paraId="171A7A2B" w14:textId="3B373B83" w:rsidR="000762A2" w:rsidRPr="00ED5EB2" w:rsidRDefault="000762A2" w:rsidP="000762A2">
            <w:pPr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  (จดทะเบียนในประเทศอินโดนีเซีย)</w:t>
            </w:r>
          </w:p>
        </w:tc>
        <w:tc>
          <w:tcPr>
            <w:tcW w:w="900" w:type="dxa"/>
          </w:tcPr>
          <w:p w14:paraId="6DCD8FD2" w14:textId="50F2DDFD" w:rsidR="000762A2" w:rsidRPr="00ED5EB2" w:rsidRDefault="000762A2" w:rsidP="000762A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1" w:type="dxa"/>
          </w:tcPr>
          <w:p w14:paraId="02136115" w14:textId="61E643E9" w:rsidR="000762A2" w:rsidRPr="00ED5EB2" w:rsidRDefault="000762A2" w:rsidP="000762A2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ED5EB2">
              <w:rPr>
                <w:rFonts w:ascii="Angsana New" w:hAnsi="Angsana New"/>
                <w:sz w:val="26"/>
                <w:szCs w:val="26"/>
              </w:rPr>
              <w:t>(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จดทะเบียนในประเทศสิงคโปร์) </w:t>
            </w:r>
          </w:p>
        </w:tc>
        <w:tc>
          <w:tcPr>
            <w:tcW w:w="974" w:type="dxa"/>
          </w:tcPr>
          <w:p w14:paraId="3C80046C" w14:textId="59C835B5" w:rsidR="000762A2" w:rsidRPr="00ED5EB2" w:rsidRDefault="000762A2" w:rsidP="000762A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0762A2" w:rsidRPr="0009044D" w14:paraId="221342B7" w14:textId="77777777" w:rsidTr="00805C22">
        <w:trPr>
          <w:gridAfter w:val="1"/>
          <w:wAfter w:w="16" w:type="dxa"/>
          <w:trHeight w:val="261"/>
        </w:trPr>
        <w:tc>
          <w:tcPr>
            <w:tcW w:w="4157" w:type="dxa"/>
          </w:tcPr>
          <w:p w14:paraId="42F34FE1" w14:textId="103B251B" w:rsidR="000762A2" w:rsidRPr="00ED5EB2" w:rsidRDefault="000762A2" w:rsidP="000762A2">
            <w:pPr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</w:rPr>
              <w:t>CPAC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D5EB2">
              <w:rPr>
                <w:rFonts w:ascii="Angsana New" w:hAnsi="Angsana New"/>
                <w:sz w:val="26"/>
                <w:szCs w:val="26"/>
              </w:rPr>
              <w:t>Lao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D5EB2">
              <w:rPr>
                <w:rFonts w:ascii="Angsana New" w:hAnsi="Angsana New"/>
                <w:sz w:val="26"/>
                <w:szCs w:val="26"/>
              </w:rPr>
              <w:t>Co.,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D5EB2">
              <w:rPr>
                <w:rFonts w:ascii="Angsana New" w:hAnsi="Angsana New"/>
                <w:sz w:val="26"/>
                <w:szCs w:val="26"/>
              </w:rPr>
              <w:t>Ltd.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0" w:type="dxa"/>
          </w:tcPr>
          <w:p w14:paraId="0B4C4A93" w14:textId="690F4EE1" w:rsidR="000762A2" w:rsidRPr="00ED5EB2" w:rsidRDefault="000762A2" w:rsidP="000762A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1" w:type="dxa"/>
          </w:tcPr>
          <w:p w14:paraId="08D5A918" w14:textId="70C14874" w:rsidR="000762A2" w:rsidRPr="00ED5EB2" w:rsidRDefault="000762A2" w:rsidP="000762A2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  <w:cs/>
              </w:rPr>
              <w:t>บริษัทกระเบื้องกระดาษไทย จำกัด</w:t>
            </w:r>
          </w:p>
        </w:tc>
        <w:tc>
          <w:tcPr>
            <w:tcW w:w="974" w:type="dxa"/>
          </w:tcPr>
          <w:p w14:paraId="07C4C055" w14:textId="420572F7" w:rsidR="000762A2" w:rsidRPr="00ED5EB2" w:rsidRDefault="000762A2" w:rsidP="000762A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0762A2" w:rsidRPr="0009044D" w14:paraId="435A9554" w14:textId="77777777" w:rsidTr="00805C22">
        <w:trPr>
          <w:gridAfter w:val="1"/>
          <w:wAfter w:w="16" w:type="dxa"/>
          <w:trHeight w:val="261"/>
        </w:trPr>
        <w:tc>
          <w:tcPr>
            <w:tcW w:w="4157" w:type="dxa"/>
          </w:tcPr>
          <w:p w14:paraId="57F3250B" w14:textId="480B2964" w:rsidR="000762A2" w:rsidRPr="00ED5EB2" w:rsidRDefault="000762A2" w:rsidP="000762A2">
            <w:pPr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  (จดทะเบียนใน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สปป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. 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>ลาว</w:t>
            </w:r>
            <w:r w:rsidRPr="00ED5EB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00" w:type="dxa"/>
          </w:tcPr>
          <w:p w14:paraId="25E10A8A" w14:textId="6F3FBE16" w:rsidR="000762A2" w:rsidRPr="00ED5EB2" w:rsidRDefault="000762A2" w:rsidP="000762A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1" w:type="dxa"/>
          </w:tcPr>
          <w:p w14:paraId="455E070E" w14:textId="2DB09AEE" w:rsidR="000762A2" w:rsidRPr="00ED5EB2" w:rsidRDefault="000762A2" w:rsidP="000762A2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0762A2">
              <w:rPr>
                <w:rFonts w:ascii="Angsana New" w:hAnsi="Angsana New"/>
                <w:sz w:val="26"/>
                <w:szCs w:val="26"/>
                <w:cs/>
              </w:rPr>
              <w:t xml:space="preserve">สยามไฟเบอร์ซีเมนต์กรุ๊ป 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974" w:type="dxa"/>
          </w:tcPr>
          <w:p w14:paraId="43418365" w14:textId="6B3461D8" w:rsidR="000762A2" w:rsidRPr="00ED5EB2" w:rsidRDefault="000762A2" w:rsidP="000762A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762A2" w:rsidRPr="0009044D" w14:paraId="45AED8FC" w14:textId="77777777" w:rsidTr="00805C22">
        <w:trPr>
          <w:trHeight w:val="261"/>
        </w:trPr>
        <w:tc>
          <w:tcPr>
            <w:tcW w:w="5057" w:type="dxa"/>
            <w:gridSpan w:val="2"/>
          </w:tcPr>
          <w:p w14:paraId="73DC8509" w14:textId="77777777" w:rsidR="000762A2" w:rsidRPr="00ED5EB2" w:rsidRDefault="000762A2" w:rsidP="000762A2">
            <w:pPr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</w:rPr>
              <w:t>The Concrete Products and Aggregate (Vietnam) Co., Ltd.</w:t>
            </w:r>
          </w:p>
        </w:tc>
        <w:tc>
          <w:tcPr>
            <w:tcW w:w="4321" w:type="dxa"/>
          </w:tcPr>
          <w:p w14:paraId="6DE89F4E" w14:textId="71FB57E2" w:rsidR="000762A2" w:rsidRPr="00ED5EB2" w:rsidDel="00764D0D" w:rsidRDefault="000762A2" w:rsidP="000762A2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2F61E8">
              <w:rPr>
                <w:rFonts w:ascii="Angsana New" w:hAnsi="Angsana New"/>
                <w:sz w:val="26"/>
                <w:szCs w:val="26"/>
              </w:rPr>
              <w:t>(</w:t>
            </w:r>
            <w:r w:rsidRPr="002F61E8">
              <w:rPr>
                <w:rFonts w:ascii="Angsana New" w:hAnsi="Angsana New"/>
                <w:sz w:val="26"/>
                <w:szCs w:val="26"/>
                <w:cs/>
              </w:rPr>
              <w:t xml:space="preserve">เดิมชื่อ </w:t>
            </w:r>
            <w:r w:rsidRPr="00350C2B">
              <w:rPr>
                <w:rFonts w:ascii="Angsana New" w:hAnsi="Angsana New"/>
                <w:sz w:val="26"/>
                <w:szCs w:val="26"/>
              </w:rPr>
              <w:t>“</w:t>
            </w:r>
            <w:r w:rsidRPr="002F61E8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0762A2">
              <w:rPr>
                <w:rFonts w:ascii="Angsana New" w:hAnsi="Angsana New"/>
                <w:sz w:val="26"/>
                <w:szCs w:val="26"/>
                <w:cs/>
              </w:rPr>
              <w:t xml:space="preserve">ผลิตภัณฑ์กระเบื้อง (ลำปาง) </w:t>
            </w:r>
            <w:r w:rsidRPr="002F61E8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r w:rsidRPr="00350C2B">
              <w:rPr>
                <w:rFonts w:ascii="Angsana New" w:hAnsi="Angsana New"/>
                <w:sz w:val="26"/>
                <w:szCs w:val="26"/>
              </w:rPr>
              <w:t>”</w:t>
            </w:r>
            <w:r w:rsidRPr="002F61E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990" w:type="dxa"/>
            <w:gridSpan w:val="2"/>
          </w:tcPr>
          <w:p w14:paraId="1034690D" w14:textId="6E31DC21" w:rsidR="000762A2" w:rsidRPr="00ED5EB2" w:rsidRDefault="000762A2" w:rsidP="000762A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0A13F9" w:rsidRPr="0009044D" w14:paraId="56919E14" w14:textId="77777777" w:rsidTr="00805C22">
        <w:trPr>
          <w:trHeight w:val="261"/>
        </w:trPr>
        <w:tc>
          <w:tcPr>
            <w:tcW w:w="4157" w:type="dxa"/>
          </w:tcPr>
          <w:p w14:paraId="5FC71D67" w14:textId="77777777" w:rsidR="000A13F9" w:rsidRPr="00ED5EB2" w:rsidRDefault="000A13F9" w:rsidP="000A13F9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  (จดทะเบียนในประเทศ</w:t>
            </w:r>
            <w:r w:rsidRPr="00ED5EB2">
              <w:rPr>
                <w:rFonts w:ascii="Angsana New" w:hAnsi="Angsana New" w:hint="cs"/>
                <w:sz w:val="26"/>
                <w:szCs w:val="26"/>
                <w:cs/>
              </w:rPr>
              <w:t>เวียดนาม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900" w:type="dxa"/>
          </w:tcPr>
          <w:p w14:paraId="74BFDACC" w14:textId="77777777" w:rsidR="000A13F9" w:rsidRPr="00ED5EB2" w:rsidRDefault="000A13F9" w:rsidP="000A13F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1" w:type="dxa"/>
          </w:tcPr>
          <w:p w14:paraId="7F39B0E7" w14:textId="583E87D7" w:rsidR="000A13F9" w:rsidRPr="00ED5EB2" w:rsidDel="00764D0D" w:rsidRDefault="000A13F9" w:rsidP="000A13F9">
            <w:pPr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proofErr w:type="spellStart"/>
            <w:r w:rsidRPr="00ED5EB2">
              <w:rPr>
                <w:rFonts w:ascii="Angsana New" w:hAnsi="Angsana New"/>
                <w:sz w:val="26"/>
                <w:szCs w:val="26"/>
                <w:cs/>
              </w:rPr>
              <w:t>เอส</w:t>
            </w:r>
            <w:proofErr w:type="spellEnd"/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ซีจี </w:t>
            </w:r>
            <w:proofErr w:type="spellStart"/>
            <w:r w:rsidRPr="00ED5EB2">
              <w:rPr>
                <w:rFonts w:ascii="Angsana New" w:hAnsi="Angsana New"/>
                <w:sz w:val="26"/>
                <w:szCs w:val="26"/>
                <w:cs/>
              </w:rPr>
              <w:t>แลนด์สเคป</w:t>
            </w:r>
            <w:proofErr w:type="spellEnd"/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90" w:type="dxa"/>
            <w:gridSpan w:val="2"/>
          </w:tcPr>
          <w:p w14:paraId="6344843A" w14:textId="71EE1AC5" w:rsidR="000A13F9" w:rsidRPr="00ED5EB2" w:rsidRDefault="000A13F9" w:rsidP="000A13F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0A13F9" w:rsidRPr="0009044D" w14:paraId="6CCC47CA" w14:textId="77777777" w:rsidTr="00805C22">
        <w:trPr>
          <w:trHeight w:val="261"/>
        </w:trPr>
        <w:tc>
          <w:tcPr>
            <w:tcW w:w="4157" w:type="dxa"/>
          </w:tcPr>
          <w:p w14:paraId="2B6A4C85" w14:textId="77777777" w:rsidR="000A13F9" w:rsidRPr="00ED5EB2" w:rsidRDefault="000A13F9" w:rsidP="000A13F9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</w:rPr>
              <w:t>Myanmar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D5EB2">
              <w:rPr>
                <w:rFonts w:ascii="Angsana New" w:hAnsi="Angsana New"/>
                <w:sz w:val="26"/>
                <w:szCs w:val="26"/>
              </w:rPr>
              <w:t>CPAC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D5EB2">
              <w:rPr>
                <w:rFonts w:ascii="Angsana New" w:hAnsi="Angsana New"/>
                <w:sz w:val="26"/>
                <w:szCs w:val="26"/>
              </w:rPr>
              <w:t>Service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D5EB2">
              <w:rPr>
                <w:rFonts w:ascii="Angsana New" w:hAnsi="Angsana New"/>
                <w:sz w:val="26"/>
                <w:szCs w:val="26"/>
              </w:rPr>
              <w:t>Co.,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D5EB2">
              <w:rPr>
                <w:rFonts w:ascii="Angsana New" w:hAnsi="Angsana New"/>
                <w:sz w:val="26"/>
                <w:szCs w:val="26"/>
              </w:rPr>
              <w:t>Ltd.</w:t>
            </w:r>
          </w:p>
        </w:tc>
        <w:tc>
          <w:tcPr>
            <w:tcW w:w="900" w:type="dxa"/>
          </w:tcPr>
          <w:p w14:paraId="28064955" w14:textId="77777777" w:rsidR="000A13F9" w:rsidRPr="00ED5EB2" w:rsidRDefault="000A13F9" w:rsidP="000A13F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1" w:type="dxa"/>
          </w:tcPr>
          <w:p w14:paraId="14381281" w14:textId="5685E556" w:rsidR="000A13F9" w:rsidRPr="00ED5EB2" w:rsidDel="00764D0D" w:rsidRDefault="000A13F9" w:rsidP="000A13F9">
            <w:pPr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  <w:cs/>
              </w:rPr>
              <w:t>บริษัทสยามไฟเบอร์</w:t>
            </w:r>
            <w:proofErr w:type="spellStart"/>
            <w:r w:rsidRPr="00ED5EB2">
              <w:rPr>
                <w:rFonts w:ascii="Angsana New" w:hAnsi="Angsana New"/>
                <w:sz w:val="26"/>
                <w:szCs w:val="26"/>
                <w:cs/>
              </w:rPr>
              <w:t>กลาส</w:t>
            </w:r>
            <w:proofErr w:type="spellEnd"/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990" w:type="dxa"/>
            <w:gridSpan w:val="2"/>
          </w:tcPr>
          <w:p w14:paraId="462AA36C" w14:textId="69BBF220" w:rsidR="000A13F9" w:rsidRPr="00ED5EB2" w:rsidRDefault="000A13F9" w:rsidP="000A13F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0A13F9" w:rsidRPr="0009044D" w14:paraId="0822E00E" w14:textId="77777777" w:rsidTr="00805C22">
        <w:trPr>
          <w:trHeight w:val="261"/>
        </w:trPr>
        <w:tc>
          <w:tcPr>
            <w:tcW w:w="4157" w:type="dxa"/>
          </w:tcPr>
          <w:p w14:paraId="73EAFD40" w14:textId="77777777" w:rsidR="000A13F9" w:rsidRPr="00ED5EB2" w:rsidRDefault="000A13F9" w:rsidP="000A13F9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ED5EB2">
              <w:rPr>
                <w:rFonts w:ascii="Angsana New" w:hAnsi="Angsana New"/>
                <w:sz w:val="26"/>
                <w:szCs w:val="26"/>
              </w:rPr>
              <w:t>(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>จดทะเบียนในประเทศ</w:t>
            </w:r>
            <w:proofErr w:type="spellStart"/>
            <w:r w:rsidRPr="00ED5EB2">
              <w:rPr>
                <w:rFonts w:ascii="Angsana New" w:hAnsi="Angsana New" w:hint="cs"/>
                <w:sz w:val="26"/>
                <w:szCs w:val="26"/>
                <w:cs/>
              </w:rPr>
              <w:t>เมียน</w:t>
            </w:r>
            <w:proofErr w:type="spellEnd"/>
            <w:r w:rsidRPr="00ED5EB2">
              <w:rPr>
                <w:rFonts w:ascii="Angsana New" w:hAnsi="Angsana New" w:hint="cs"/>
                <w:sz w:val="26"/>
                <w:szCs w:val="26"/>
                <w:cs/>
              </w:rPr>
              <w:t>มา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900" w:type="dxa"/>
          </w:tcPr>
          <w:p w14:paraId="19027D9C" w14:textId="77777777" w:rsidR="000A13F9" w:rsidRPr="00ED5EB2" w:rsidRDefault="000A13F9" w:rsidP="000A13F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1" w:type="dxa"/>
          </w:tcPr>
          <w:p w14:paraId="0F9978CE" w14:textId="05CD3836" w:rsidR="000A13F9" w:rsidRPr="00ED5EB2" w:rsidDel="00764D0D" w:rsidRDefault="000A13F9" w:rsidP="000A13F9">
            <w:pPr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  <w:cs/>
              </w:rPr>
              <w:t>บริษัทกระเบื้องหลังคาซี</w:t>
            </w:r>
            <w:proofErr w:type="spellStart"/>
            <w:r w:rsidRPr="00ED5EB2">
              <w:rPr>
                <w:rFonts w:ascii="Angsana New" w:hAnsi="Angsana New"/>
                <w:sz w:val="26"/>
                <w:szCs w:val="26"/>
                <w:cs/>
              </w:rPr>
              <w:t>แพค</w:t>
            </w:r>
            <w:proofErr w:type="spellEnd"/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990" w:type="dxa"/>
            <w:gridSpan w:val="2"/>
          </w:tcPr>
          <w:p w14:paraId="0DBC33FB" w14:textId="2CF2123C" w:rsidR="000A13F9" w:rsidRPr="00ED5EB2" w:rsidRDefault="000A13F9" w:rsidP="000A13F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0A13F9" w:rsidRPr="0009044D" w14:paraId="2698FDFC" w14:textId="77777777" w:rsidTr="00805C22">
        <w:trPr>
          <w:trHeight w:val="261"/>
        </w:trPr>
        <w:tc>
          <w:tcPr>
            <w:tcW w:w="4157" w:type="dxa"/>
          </w:tcPr>
          <w:p w14:paraId="3CFA3195" w14:textId="77777777" w:rsidR="000A13F9" w:rsidRPr="00ED5EB2" w:rsidRDefault="000A13F9" w:rsidP="000A13F9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D5EB2">
              <w:rPr>
                <w:rFonts w:ascii="Angsana New" w:hAnsi="Angsana New"/>
                <w:sz w:val="26"/>
                <w:szCs w:val="26"/>
                <w:lang w:val="en-US"/>
              </w:rPr>
              <w:t>CPAC Concrete Products (Cambodia) Co., Ltd.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0" w:type="dxa"/>
          </w:tcPr>
          <w:p w14:paraId="654CF951" w14:textId="77777777" w:rsidR="000A13F9" w:rsidRPr="00ED5EB2" w:rsidRDefault="000A13F9" w:rsidP="000A13F9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321" w:type="dxa"/>
          </w:tcPr>
          <w:p w14:paraId="5505909C" w14:textId="5DB25E7D" w:rsidR="000A13F9" w:rsidRPr="00ED5EB2" w:rsidDel="00764D0D" w:rsidRDefault="000A13F9" w:rsidP="000A13F9">
            <w:pPr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</w:rPr>
              <w:t>SCG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D5EB2">
              <w:rPr>
                <w:rFonts w:ascii="Angsana New" w:hAnsi="Angsana New"/>
                <w:sz w:val="26"/>
                <w:szCs w:val="26"/>
              </w:rPr>
              <w:t>Concrete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D5EB2">
              <w:rPr>
                <w:rFonts w:ascii="Angsana New" w:hAnsi="Angsana New"/>
                <w:sz w:val="26"/>
                <w:szCs w:val="26"/>
              </w:rPr>
              <w:t>Roof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D5EB2">
              <w:rPr>
                <w:rFonts w:ascii="Angsana New" w:hAnsi="Angsana New"/>
                <w:sz w:val="26"/>
                <w:szCs w:val="26"/>
              </w:rPr>
              <w:t>(Vietnam)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D5EB2">
              <w:rPr>
                <w:rFonts w:ascii="Angsana New" w:hAnsi="Angsana New"/>
                <w:sz w:val="26"/>
                <w:szCs w:val="26"/>
              </w:rPr>
              <w:t>Co.,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D5EB2">
              <w:rPr>
                <w:rFonts w:ascii="Angsana New" w:hAnsi="Angsana New"/>
                <w:sz w:val="26"/>
                <w:szCs w:val="26"/>
              </w:rPr>
              <w:t>Ltd.</w:t>
            </w:r>
          </w:p>
        </w:tc>
        <w:tc>
          <w:tcPr>
            <w:tcW w:w="990" w:type="dxa"/>
            <w:gridSpan w:val="2"/>
          </w:tcPr>
          <w:p w14:paraId="518997FF" w14:textId="0205DF3C" w:rsidR="000A13F9" w:rsidRPr="00ED5EB2" w:rsidRDefault="000A13F9" w:rsidP="000A13F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A13F9" w:rsidRPr="0009044D" w14:paraId="477231D6" w14:textId="77777777" w:rsidTr="00805C22">
        <w:trPr>
          <w:trHeight w:val="261"/>
        </w:trPr>
        <w:tc>
          <w:tcPr>
            <w:tcW w:w="4157" w:type="dxa"/>
          </w:tcPr>
          <w:p w14:paraId="5654790C" w14:textId="77777777" w:rsidR="000A13F9" w:rsidRPr="00ED5EB2" w:rsidRDefault="000A13F9" w:rsidP="000A13F9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  (จดทะเบียนในประเทศ</w:t>
            </w:r>
            <w:r w:rsidRPr="00ED5EB2">
              <w:rPr>
                <w:rFonts w:ascii="Angsana New" w:hAnsi="Angsana New" w:hint="cs"/>
                <w:sz w:val="26"/>
                <w:szCs w:val="26"/>
                <w:cs/>
              </w:rPr>
              <w:t>กัมพูชา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900" w:type="dxa"/>
          </w:tcPr>
          <w:p w14:paraId="01B4ACA9" w14:textId="77777777" w:rsidR="000A13F9" w:rsidRPr="00ED5EB2" w:rsidRDefault="000A13F9" w:rsidP="000A13F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5EB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1" w:type="dxa"/>
          </w:tcPr>
          <w:p w14:paraId="0B508712" w14:textId="1EDFC152" w:rsidR="000A13F9" w:rsidRPr="00ED5EB2" w:rsidDel="00764D0D" w:rsidRDefault="000A13F9" w:rsidP="000A13F9">
            <w:pPr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ED5EB2">
              <w:rPr>
                <w:rFonts w:ascii="Angsana New" w:hAnsi="Angsana New"/>
                <w:sz w:val="26"/>
                <w:szCs w:val="26"/>
              </w:rPr>
              <w:t>(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จดทะเบียนในประเทศเวียดนาม) </w:t>
            </w:r>
          </w:p>
        </w:tc>
        <w:tc>
          <w:tcPr>
            <w:tcW w:w="990" w:type="dxa"/>
            <w:gridSpan w:val="2"/>
          </w:tcPr>
          <w:p w14:paraId="2B5A6F72" w14:textId="09082D73" w:rsidR="000A13F9" w:rsidRPr="00ED5EB2" w:rsidRDefault="000A13F9" w:rsidP="000A13F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0A13F9" w:rsidRPr="0009044D" w14:paraId="7E116D6B" w14:textId="77777777" w:rsidTr="00805C22">
        <w:trPr>
          <w:trHeight w:val="261"/>
        </w:trPr>
        <w:tc>
          <w:tcPr>
            <w:tcW w:w="4157" w:type="dxa"/>
          </w:tcPr>
          <w:p w14:paraId="02EEA9A3" w14:textId="77777777" w:rsidR="000A13F9" w:rsidRPr="00ED5EB2" w:rsidRDefault="000A13F9" w:rsidP="000A13F9">
            <w:pPr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</w:rPr>
              <w:t>SCG Cement-Building Materials Vietnam</w:t>
            </w:r>
          </w:p>
        </w:tc>
        <w:tc>
          <w:tcPr>
            <w:tcW w:w="900" w:type="dxa"/>
          </w:tcPr>
          <w:p w14:paraId="18EE8791" w14:textId="77777777" w:rsidR="000A13F9" w:rsidRPr="00ED5EB2" w:rsidRDefault="000A13F9" w:rsidP="000A13F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1" w:type="dxa"/>
          </w:tcPr>
          <w:p w14:paraId="11D385BF" w14:textId="2D46F003" w:rsidR="000A13F9" w:rsidRPr="00ED5EB2" w:rsidDel="00764D0D" w:rsidRDefault="000A13F9" w:rsidP="000A13F9">
            <w:pPr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</w:rPr>
              <w:t xml:space="preserve">SCG Concrete Roof (Cambodia) Co., Ltd. </w:t>
            </w:r>
          </w:p>
        </w:tc>
        <w:tc>
          <w:tcPr>
            <w:tcW w:w="990" w:type="dxa"/>
            <w:gridSpan w:val="2"/>
          </w:tcPr>
          <w:p w14:paraId="7ABEA01D" w14:textId="5223618C" w:rsidR="000A13F9" w:rsidRPr="00ED5EB2" w:rsidRDefault="000A13F9" w:rsidP="000A13F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A13F9" w:rsidRPr="0009044D" w14:paraId="32EDAB12" w14:textId="77777777" w:rsidTr="00805C22">
        <w:trPr>
          <w:trHeight w:val="261"/>
        </w:trPr>
        <w:tc>
          <w:tcPr>
            <w:tcW w:w="4157" w:type="dxa"/>
          </w:tcPr>
          <w:p w14:paraId="7D9FAFDB" w14:textId="0D45F582" w:rsidR="000A13F9" w:rsidRPr="00ED5EB2" w:rsidDel="00764D0D" w:rsidRDefault="000A13F9" w:rsidP="000A13F9">
            <w:pPr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761EE2">
              <w:rPr>
                <w:rFonts w:ascii="Angsana New" w:hAnsi="Angsana New"/>
                <w:sz w:val="26"/>
                <w:szCs w:val="26"/>
              </w:rPr>
              <w:t>Limited</w:t>
            </w:r>
            <w:r w:rsidRPr="00ED5EB2">
              <w:rPr>
                <w:rFonts w:ascii="Angsana New" w:hAnsi="Angsana New"/>
                <w:sz w:val="26"/>
                <w:szCs w:val="26"/>
              </w:rPr>
              <w:t xml:space="preserve"> Liability Company</w:t>
            </w:r>
          </w:p>
        </w:tc>
        <w:tc>
          <w:tcPr>
            <w:tcW w:w="900" w:type="dxa"/>
          </w:tcPr>
          <w:p w14:paraId="722A6CDA" w14:textId="77777777" w:rsidR="000A13F9" w:rsidRPr="00ED5EB2" w:rsidRDefault="000A13F9" w:rsidP="000A13F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1" w:type="dxa"/>
          </w:tcPr>
          <w:p w14:paraId="609ED09E" w14:textId="603E9586" w:rsidR="000A13F9" w:rsidRPr="00ED5EB2" w:rsidDel="00764D0D" w:rsidRDefault="000A13F9" w:rsidP="000A13F9">
            <w:pPr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ED5EB2">
              <w:rPr>
                <w:rFonts w:ascii="Angsana New" w:hAnsi="Angsana New"/>
                <w:sz w:val="26"/>
                <w:szCs w:val="26"/>
              </w:rPr>
              <w:t>(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>จดทะเบียนในประเท</w:t>
            </w:r>
            <w:r w:rsidRPr="00ED5EB2">
              <w:rPr>
                <w:rFonts w:ascii="Angsana New" w:hAnsi="Angsana New" w:hint="cs"/>
                <w:sz w:val="26"/>
                <w:szCs w:val="26"/>
                <w:cs/>
              </w:rPr>
              <w:t>ศกัมพูชา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990" w:type="dxa"/>
            <w:gridSpan w:val="2"/>
          </w:tcPr>
          <w:p w14:paraId="47B62D1E" w14:textId="4D8BA514" w:rsidR="000A13F9" w:rsidRPr="00ED5EB2" w:rsidRDefault="000A13F9" w:rsidP="000A13F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0A13F9" w:rsidRPr="0009044D" w14:paraId="31D90A4E" w14:textId="77777777" w:rsidTr="00805C22">
        <w:trPr>
          <w:trHeight w:val="261"/>
        </w:trPr>
        <w:tc>
          <w:tcPr>
            <w:tcW w:w="4157" w:type="dxa"/>
          </w:tcPr>
          <w:p w14:paraId="62C89CD7" w14:textId="77777777" w:rsidR="000A13F9" w:rsidRPr="00ED5EB2" w:rsidDel="00764D0D" w:rsidRDefault="000A13F9" w:rsidP="000A13F9">
            <w:pPr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ED5EB2">
              <w:rPr>
                <w:rFonts w:ascii="Angsana New" w:hAnsi="Angsana New"/>
                <w:sz w:val="26"/>
                <w:szCs w:val="26"/>
              </w:rPr>
              <w:t>(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จดทะเบียนในประเทศเวียดนาม) </w:t>
            </w:r>
          </w:p>
        </w:tc>
        <w:tc>
          <w:tcPr>
            <w:tcW w:w="900" w:type="dxa"/>
          </w:tcPr>
          <w:p w14:paraId="4535D300" w14:textId="77777777" w:rsidR="000A13F9" w:rsidRPr="00ED5EB2" w:rsidRDefault="000A13F9" w:rsidP="000A13F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1" w:type="dxa"/>
          </w:tcPr>
          <w:p w14:paraId="3CEC7A3F" w14:textId="0148C47D" w:rsidR="000A13F9" w:rsidRPr="00ED5EB2" w:rsidDel="00764D0D" w:rsidRDefault="000A13F9" w:rsidP="000A13F9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บริษัทกระเบื้องหลังคาเซรามิคไทย จำกัด </w:t>
            </w:r>
          </w:p>
        </w:tc>
        <w:tc>
          <w:tcPr>
            <w:tcW w:w="990" w:type="dxa"/>
            <w:gridSpan w:val="2"/>
          </w:tcPr>
          <w:p w14:paraId="571A9528" w14:textId="5FA6A92E" w:rsidR="000A13F9" w:rsidRPr="00ED5EB2" w:rsidDel="00764D0D" w:rsidRDefault="000A13F9" w:rsidP="000A13F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0A13F9" w:rsidRPr="0009044D" w14:paraId="507EF092" w14:textId="77777777" w:rsidTr="00805C22">
        <w:trPr>
          <w:trHeight w:val="261"/>
        </w:trPr>
        <w:tc>
          <w:tcPr>
            <w:tcW w:w="4157" w:type="dxa"/>
          </w:tcPr>
          <w:p w14:paraId="6E6D25F4" w14:textId="77777777" w:rsidR="000A13F9" w:rsidRPr="00ED5EB2" w:rsidDel="00764D0D" w:rsidRDefault="000A13F9" w:rsidP="000A13F9">
            <w:pPr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</w:rPr>
              <w:t>Vietnam Construction Materials Joint Stock Company</w:t>
            </w:r>
          </w:p>
        </w:tc>
        <w:tc>
          <w:tcPr>
            <w:tcW w:w="900" w:type="dxa"/>
          </w:tcPr>
          <w:p w14:paraId="6C55F6C0" w14:textId="77777777" w:rsidR="000A13F9" w:rsidRPr="00ED5EB2" w:rsidRDefault="000A13F9" w:rsidP="000A13F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1" w:type="dxa"/>
          </w:tcPr>
          <w:p w14:paraId="38E8205B" w14:textId="4DD0C3FB" w:rsidR="000A13F9" w:rsidRPr="00ED5EB2" w:rsidRDefault="000A13F9" w:rsidP="000A13F9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</w:rPr>
              <w:t>PT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D5EB2">
              <w:rPr>
                <w:rFonts w:ascii="Angsana New" w:hAnsi="Angsana New"/>
                <w:sz w:val="26"/>
                <w:szCs w:val="26"/>
              </w:rPr>
              <w:t>SCG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D5EB2">
              <w:rPr>
                <w:rFonts w:ascii="Angsana New" w:hAnsi="Angsana New"/>
                <w:sz w:val="26"/>
                <w:szCs w:val="26"/>
              </w:rPr>
              <w:t>Lightweight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D5EB2">
              <w:rPr>
                <w:rFonts w:ascii="Angsana New" w:hAnsi="Angsana New"/>
                <w:sz w:val="26"/>
                <w:szCs w:val="26"/>
              </w:rPr>
              <w:t>Concrete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D5EB2">
              <w:rPr>
                <w:rFonts w:ascii="Angsana New" w:hAnsi="Angsana New"/>
                <w:sz w:val="26"/>
                <w:szCs w:val="26"/>
              </w:rPr>
              <w:t>Indonesia</w:t>
            </w:r>
          </w:p>
        </w:tc>
        <w:tc>
          <w:tcPr>
            <w:tcW w:w="990" w:type="dxa"/>
            <w:gridSpan w:val="2"/>
          </w:tcPr>
          <w:p w14:paraId="3C2E1F98" w14:textId="771CBBEF" w:rsidR="000A13F9" w:rsidRPr="00ED5EB2" w:rsidRDefault="000A13F9" w:rsidP="000A13F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A13F9" w:rsidRPr="0009044D" w14:paraId="1E37C045" w14:textId="77777777" w:rsidTr="00805C22">
        <w:trPr>
          <w:trHeight w:val="261"/>
        </w:trPr>
        <w:tc>
          <w:tcPr>
            <w:tcW w:w="4157" w:type="dxa"/>
          </w:tcPr>
          <w:p w14:paraId="30DFEF86" w14:textId="77777777" w:rsidR="000A13F9" w:rsidRPr="00ED5EB2" w:rsidDel="00764D0D" w:rsidRDefault="000A13F9" w:rsidP="000A13F9">
            <w:pPr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ED5EB2">
              <w:rPr>
                <w:rFonts w:ascii="Angsana New" w:hAnsi="Angsana New"/>
                <w:sz w:val="26"/>
                <w:szCs w:val="26"/>
              </w:rPr>
              <w:t>(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จดทะเบียนในประเทศเวียดนาม) </w:t>
            </w:r>
          </w:p>
        </w:tc>
        <w:tc>
          <w:tcPr>
            <w:tcW w:w="900" w:type="dxa"/>
          </w:tcPr>
          <w:p w14:paraId="19F4C365" w14:textId="77777777" w:rsidR="000A13F9" w:rsidRPr="00ED5EB2" w:rsidRDefault="000A13F9" w:rsidP="000A13F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1" w:type="dxa"/>
          </w:tcPr>
          <w:p w14:paraId="5DF8B9C1" w14:textId="5CFB58BC" w:rsidR="000A13F9" w:rsidRPr="00ED5EB2" w:rsidDel="00764D0D" w:rsidRDefault="000A13F9" w:rsidP="000A13F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ED5EB2">
              <w:rPr>
                <w:rFonts w:ascii="Angsana New" w:hAnsi="Angsana New"/>
                <w:sz w:val="26"/>
                <w:szCs w:val="26"/>
              </w:rPr>
              <w:t>(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>จดทะเบียนในประเทศอินโดนีเซีย)</w:t>
            </w:r>
          </w:p>
        </w:tc>
        <w:tc>
          <w:tcPr>
            <w:tcW w:w="990" w:type="dxa"/>
            <w:gridSpan w:val="2"/>
          </w:tcPr>
          <w:p w14:paraId="29FB0691" w14:textId="31881B5C" w:rsidR="000A13F9" w:rsidRPr="00ED5EB2" w:rsidDel="00764D0D" w:rsidRDefault="000A13F9" w:rsidP="000A13F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0A13F9" w:rsidRPr="0009044D" w14:paraId="07903905" w14:textId="77777777" w:rsidTr="00805C22">
        <w:trPr>
          <w:trHeight w:val="261"/>
        </w:trPr>
        <w:tc>
          <w:tcPr>
            <w:tcW w:w="4157" w:type="dxa"/>
          </w:tcPr>
          <w:p w14:paraId="5BD7D781" w14:textId="77777777" w:rsidR="000A13F9" w:rsidRPr="00ED5EB2" w:rsidDel="00764D0D" w:rsidRDefault="000A13F9" w:rsidP="000A13F9">
            <w:pPr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</w:rPr>
              <w:t xml:space="preserve">Song </w:t>
            </w:r>
            <w:proofErr w:type="spellStart"/>
            <w:r w:rsidRPr="00ED5EB2">
              <w:rPr>
                <w:rFonts w:ascii="Angsana New" w:hAnsi="Angsana New"/>
                <w:sz w:val="26"/>
                <w:szCs w:val="26"/>
              </w:rPr>
              <w:t>Gianh</w:t>
            </w:r>
            <w:proofErr w:type="spellEnd"/>
            <w:r w:rsidRPr="00ED5EB2">
              <w:rPr>
                <w:rFonts w:ascii="Angsana New" w:hAnsi="Angsana New"/>
                <w:sz w:val="26"/>
                <w:szCs w:val="26"/>
              </w:rPr>
              <w:t xml:space="preserve"> Cement Joint Stock Company</w:t>
            </w:r>
          </w:p>
        </w:tc>
        <w:tc>
          <w:tcPr>
            <w:tcW w:w="900" w:type="dxa"/>
          </w:tcPr>
          <w:p w14:paraId="027351CC" w14:textId="77777777" w:rsidR="000A13F9" w:rsidRPr="00ED5EB2" w:rsidRDefault="000A13F9" w:rsidP="000A13F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1" w:type="dxa"/>
          </w:tcPr>
          <w:p w14:paraId="1D15C219" w14:textId="4D8E63F3" w:rsidR="000A13F9" w:rsidRPr="00ED5EB2" w:rsidDel="00764D0D" w:rsidRDefault="000A13F9" w:rsidP="000A13F9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D5EB2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proofErr w:type="spellStart"/>
            <w:r w:rsidRPr="00ED5EB2">
              <w:rPr>
                <w:rFonts w:ascii="Angsana New" w:hAnsi="Angsana New"/>
                <w:sz w:val="26"/>
                <w:szCs w:val="26"/>
                <w:cs/>
              </w:rPr>
              <w:t>เอส</w:t>
            </w:r>
            <w:proofErr w:type="spellEnd"/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ซีจี </w:t>
            </w:r>
            <w:proofErr w:type="spellStart"/>
            <w:r w:rsidRPr="00ED5EB2">
              <w:rPr>
                <w:rFonts w:ascii="Angsana New" w:hAnsi="Angsana New"/>
                <w:sz w:val="26"/>
                <w:szCs w:val="26"/>
                <w:cs/>
              </w:rPr>
              <w:t>ดิสทริบิวชั่น</w:t>
            </w:r>
            <w:proofErr w:type="spellEnd"/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990" w:type="dxa"/>
            <w:gridSpan w:val="2"/>
          </w:tcPr>
          <w:p w14:paraId="66C3FB65" w14:textId="6A9D3EB6" w:rsidR="000A13F9" w:rsidRPr="00ED5EB2" w:rsidDel="00764D0D" w:rsidRDefault="000A13F9" w:rsidP="000A13F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0A13F9" w:rsidRPr="0009044D" w14:paraId="44232D12" w14:textId="77777777" w:rsidTr="00805C22">
        <w:trPr>
          <w:trHeight w:val="261"/>
        </w:trPr>
        <w:tc>
          <w:tcPr>
            <w:tcW w:w="4157" w:type="dxa"/>
          </w:tcPr>
          <w:p w14:paraId="42E83ACD" w14:textId="77777777" w:rsidR="000A13F9" w:rsidRPr="00ED5EB2" w:rsidDel="00764D0D" w:rsidRDefault="000A13F9" w:rsidP="000A13F9">
            <w:pPr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ED5EB2">
              <w:rPr>
                <w:rFonts w:ascii="Angsana New" w:hAnsi="Angsana New"/>
                <w:sz w:val="26"/>
                <w:szCs w:val="26"/>
              </w:rPr>
              <w:t>(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จดทะเบียนในประเทศเวียดนาม) </w:t>
            </w:r>
          </w:p>
        </w:tc>
        <w:tc>
          <w:tcPr>
            <w:tcW w:w="900" w:type="dxa"/>
          </w:tcPr>
          <w:p w14:paraId="622496F9" w14:textId="77777777" w:rsidR="000A13F9" w:rsidRPr="00ED5EB2" w:rsidRDefault="000A13F9" w:rsidP="000A13F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1" w:type="dxa"/>
          </w:tcPr>
          <w:p w14:paraId="30C0B9C1" w14:textId="2D7BB95D" w:rsidR="000A13F9" w:rsidRPr="00ED5EB2" w:rsidDel="00764D0D" w:rsidRDefault="000A13F9" w:rsidP="000A13F9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D5EB2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proofErr w:type="spellStart"/>
            <w:r w:rsidRPr="00ED5EB2">
              <w:rPr>
                <w:rFonts w:ascii="Angsana New" w:hAnsi="Angsana New"/>
                <w:sz w:val="26"/>
                <w:szCs w:val="26"/>
                <w:cs/>
              </w:rPr>
              <w:t>เอส</w:t>
            </w:r>
            <w:proofErr w:type="spellEnd"/>
            <w:r w:rsidRPr="00ED5EB2">
              <w:rPr>
                <w:rFonts w:ascii="Angsana New" w:hAnsi="Angsana New"/>
                <w:sz w:val="26"/>
                <w:szCs w:val="26"/>
                <w:cs/>
              </w:rPr>
              <w:t>ซีจี ซิ</w:t>
            </w:r>
            <w:proofErr w:type="spellStart"/>
            <w:r w:rsidRPr="00ED5EB2">
              <w:rPr>
                <w:rFonts w:ascii="Angsana New" w:hAnsi="Angsana New"/>
                <w:sz w:val="26"/>
                <w:szCs w:val="26"/>
                <w:cs/>
              </w:rPr>
              <w:t>เมนต์</w:t>
            </w:r>
            <w:proofErr w:type="spellEnd"/>
            <w:r w:rsidRPr="00ED5EB2">
              <w:rPr>
                <w:rFonts w:ascii="Angsana New" w:hAnsi="Angsana New"/>
                <w:sz w:val="26"/>
                <w:szCs w:val="26"/>
                <w:cs/>
              </w:rPr>
              <w:t>-ผลิตภัณฑ์ก่อสร้าง จำกัด</w:t>
            </w:r>
          </w:p>
        </w:tc>
        <w:tc>
          <w:tcPr>
            <w:tcW w:w="990" w:type="dxa"/>
            <w:gridSpan w:val="2"/>
          </w:tcPr>
          <w:p w14:paraId="6CA2FF25" w14:textId="7E82F82D" w:rsidR="000A13F9" w:rsidRPr="00ED5EB2" w:rsidDel="00764D0D" w:rsidRDefault="000A13F9" w:rsidP="000A13F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0A13F9" w:rsidRPr="0009044D" w14:paraId="7E338175" w14:textId="77777777" w:rsidTr="00805C22">
        <w:trPr>
          <w:trHeight w:val="261"/>
        </w:trPr>
        <w:tc>
          <w:tcPr>
            <w:tcW w:w="4157" w:type="dxa"/>
          </w:tcPr>
          <w:p w14:paraId="1484E47B" w14:textId="77777777" w:rsidR="000A13F9" w:rsidRPr="00ED5EB2" w:rsidDel="00764D0D" w:rsidRDefault="000A13F9" w:rsidP="000A13F9">
            <w:pPr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</w:rPr>
              <w:t xml:space="preserve">Mien </w:t>
            </w:r>
            <w:proofErr w:type="spellStart"/>
            <w:r w:rsidRPr="00ED5EB2">
              <w:rPr>
                <w:rFonts w:ascii="Angsana New" w:hAnsi="Angsana New"/>
                <w:sz w:val="26"/>
                <w:szCs w:val="26"/>
              </w:rPr>
              <w:t>Trung</w:t>
            </w:r>
            <w:proofErr w:type="spellEnd"/>
            <w:r w:rsidRPr="00ED5EB2">
              <w:rPr>
                <w:rFonts w:ascii="Angsana New" w:hAnsi="Angsana New"/>
                <w:sz w:val="26"/>
                <w:szCs w:val="26"/>
              </w:rPr>
              <w:t xml:space="preserve"> Cement One Member Company Limited</w:t>
            </w:r>
          </w:p>
        </w:tc>
        <w:tc>
          <w:tcPr>
            <w:tcW w:w="900" w:type="dxa"/>
          </w:tcPr>
          <w:p w14:paraId="493E0D76" w14:textId="77777777" w:rsidR="000A13F9" w:rsidRPr="00ED5EB2" w:rsidRDefault="000A13F9" w:rsidP="000A13F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1" w:type="dxa"/>
          </w:tcPr>
          <w:p w14:paraId="6C974C58" w14:textId="539A7CF3" w:rsidR="000A13F9" w:rsidRPr="00ED5EB2" w:rsidDel="00764D0D" w:rsidRDefault="000A13F9" w:rsidP="000A13F9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D5EB2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proofErr w:type="spellStart"/>
            <w:r w:rsidRPr="000A13F9">
              <w:rPr>
                <w:rFonts w:ascii="Angsana New" w:hAnsi="Angsana New"/>
                <w:sz w:val="26"/>
                <w:szCs w:val="26"/>
                <w:cs/>
              </w:rPr>
              <w:t>เอส</w:t>
            </w:r>
            <w:proofErr w:type="spellEnd"/>
            <w:r w:rsidRPr="000A13F9">
              <w:rPr>
                <w:rFonts w:ascii="Angsana New" w:hAnsi="Angsana New"/>
                <w:sz w:val="26"/>
                <w:szCs w:val="26"/>
                <w:cs/>
              </w:rPr>
              <w:t>ซีจี อินเตอร์</w:t>
            </w:r>
            <w:proofErr w:type="spellStart"/>
            <w:r w:rsidRPr="000A13F9">
              <w:rPr>
                <w:rFonts w:ascii="Angsana New" w:hAnsi="Angsana New"/>
                <w:sz w:val="26"/>
                <w:szCs w:val="26"/>
                <w:cs/>
              </w:rPr>
              <w:t>เนชั่นแนล</w:t>
            </w:r>
            <w:proofErr w:type="spellEnd"/>
            <w:r w:rsidRPr="000A13F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0A13F9">
              <w:rPr>
                <w:rFonts w:ascii="Angsana New" w:hAnsi="Angsana New"/>
                <w:sz w:val="26"/>
                <w:szCs w:val="26"/>
                <w:cs/>
              </w:rPr>
              <w:t>คอร์ปอเรชั่น</w:t>
            </w:r>
            <w:proofErr w:type="spellEnd"/>
            <w:r w:rsidRPr="000A13F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จำกัด </w:t>
            </w:r>
          </w:p>
        </w:tc>
        <w:tc>
          <w:tcPr>
            <w:tcW w:w="990" w:type="dxa"/>
            <w:gridSpan w:val="2"/>
          </w:tcPr>
          <w:p w14:paraId="0358BC11" w14:textId="68B85C41" w:rsidR="000A13F9" w:rsidRPr="00ED5EB2" w:rsidDel="00764D0D" w:rsidRDefault="000A13F9" w:rsidP="000A13F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A13F9" w:rsidRPr="0009044D" w14:paraId="7069F7BD" w14:textId="77777777" w:rsidTr="00805C22">
        <w:trPr>
          <w:trHeight w:val="261"/>
        </w:trPr>
        <w:tc>
          <w:tcPr>
            <w:tcW w:w="4157" w:type="dxa"/>
          </w:tcPr>
          <w:p w14:paraId="18FA68EE" w14:textId="77777777" w:rsidR="000A13F9" w:rsidRPr="00ED5EB2" w:rsidRDefault="000A13F9" w:rsidP="000A13F9">
            <w:pPr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ED5EB2">
              <w:rPr>
                <w:rFonts w:ascii="Angsana New" w:hAnsi="Angsana New"/>
                <w:sz w:val="26"/>
                <w:szCs w:val="26"/>
              </w:rPr>
              <w:t>(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จดทะเบียนในประเทศเวียดนาม) </w:t>
            </w:r>
          </w:p>
        </w:tc>
        <w:tc>
          <w:tcPr>
            <w:tcW w:w="900" w:type="dxa"/>
          </w:tcPr>
          <w:p w14:paraId="59983D03" w14:textId="77777777" w:rsidR="000A13F9" w:rsidRPr="00ED5EB2" w:rsidRDefault="000A13F9" w:rsidP="000A13F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1" w:type="dxa"/>
          </w:tcPr>
          <w:p w14:paraId="40699207" w14:textId="59CEFFB9" w:rsidR="000A13F9" w:rsidRPr="00ED5EB2" w:rsidDel="00764D0D" w:rsidRDefault="000A13F9" w:rsidP="000A13F9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2F61E8">
              <w:rPr>
                <w:rFonts w:ascii="Angsana New" w:hAnsi="Angsana New"/>
                <w:sz w:val="26"/>
                <w:szCs w:val="26"/>
              </w:rPr>
              <w:t>(</w:t>
            </w:r>
            <w:r w:rsidRPr="002F61E8">
              <w:rPr>
                <w:rFonts w:ascii="Angsana New" w:hAnsi="Angsana New"/>
                <w:sz w:val="26"/>
                <w:szCs w:val="26"/>
                <w:cs/>
              </w:rPr>
              <w:t xml:space="preserve">เดิมชื่อ </w:t>
            </w:r>
            <w:r w:rsidRPr="00350C2B">
              <w:rPr>
                <w:rFonts w:ascii="Angsana New" w:hAnsi="Angsana New"/>
                <w:sz w:val="26"/>
                <w:szCs w:val="26"/>
              </w:rPr>
              <w:t>“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proofErr w:type="spellStart"/>
            <w:r w:rsidRPr="00ED5EB2">
              <w:rPr>
                <w:rFonts w:ascii="Angsana New" w:hAnsi="Angsana New"/>
                <w:sz w:val="26"/>
                <w:szCs w:val="26"/>
                <w:cs/>
              </w:rPr>
              <w:t>เอส</w:t>
            </w:r>
            <w:proofErr w:type="spellEnd"/>
            <w:r w:rsidRPr="00ED5EB2">
              <w:rPr>
                <w:rFonts w:ascii="Angsana New" w:hAnsi="Angsana New"/>
                <w:sz w:val="26"/>
                <w:szCs w:val="26"/>
                <w:cs/>
              </w:rPr>
              <w:t>ซีจี เทรด</w:t>
            </w:r>
            <w:proofErr w:type="spellStart"/>
            <w:r w:rsidRPr="00ED5EB2">
              <w:rPr>
                <w:rFonts w:ascii="Angsana New" w:hAnsi="Angsana New"/>
                <w:sz w:val="26"/>
                <w:szCs w:val="26"/>
                <w:cs/>
              </w:rPr>
              <w:t>ดิ้ง</w:t>
            </w:r>
            <w:proofErr w:type="spellEnd"/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F61E8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r w:rsidRPr="00350C2B">
              <w:rPr>
                <w:rFonts w:ascii="Angsana New" w:hAnsi="Angsana New"/>
                <w:sz w:val="26"/>
                <w:szCs w:val="26"/>
              </w:rPr>
              <w:t>”</w:t>
            </w:r>
            <w:r w:rsidRPr="002F61E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990" w:type="dxa"/>
            <w:gridSpan w:val="2"/>
          </w:tcPr>
          <w:p w14:paraId="2D13ECA3" w14:textId="5B8BAA63" w:rsidR="000A13F9" w:rsidRPr="00ED5EB2" w:rsidDel="00764D0D" w:rsidRDefault="000A13F9" w:rsidP="000A13F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0A13F9" w:rsidRPr="0009044D" w14:paraId="3A3DEA4C" w14:textId="77777777" w:rsidTr="00805C22">
        <w:trPr>
          <w:trHeight w:val="261"/>
        </w:trPr>
        <w:tc>
          <w:tcPr>
            <w:tcW w:w="4157" w:type="dxa"/>
          </w:tcPr>
          <w:p w14:paraId="2C51F54A" w14:textId="77777777" w:rsidR="000A13F9" w:rsidRPr="00ED5EB2" w:rsidRDefault="000A13F9" w:rsidP="000A13F9">
            <w:pPr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ED5EB2">
              <w:rPr>
                <w:rFonts w:ascii="Angsana New" w:hAnsi="Angsana New"/>
                <w:sz w:val="26"/>
                <w:szCs w:val="26"/>
              </w:rPr>
              <w:t>Danang</w:t>
            </w:r>
            <w:proofErr w:type="spellEnd"/>
            <w:r w:rsidRPr="00ED5EB2">
              <w:rPr>
                <w:rFonts w:ascii="Angsana New" w:hAnsi="Angsana New"/>
                <w:sz w:val="26"/>
                <w:szCs w:val="26"/>
              </w:rPr>
              <w:t xml:space="preserve"> Cement One Member Company Limited</w:t>
            </w:r>
          </w:p>
        </w:tc>
        <w:tc>
          <w:tcPr>
            <w:tcW w:w="900" w:type="dxa"/>
          </w:tcPr>
          <w:p w14:paraId="5F3BD373" w14:textId="77777777" w:rsidR="000A13F9" w:rsidRPr="00ED5EB2" w:rsidRDefault="000A13F9" w:rsidP="000A13F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1" w:type="dxa"/>
          </w:tcPr>
          <w:p w14:paraId="152BCC21" w14:textId="74C89691" w:rsidR="000A13F9" w:rsidRPr="00ED5EB2" w:rsidDel="00764D0D" w:rsidRDefault="000A13F9" w:rsidP="000A13F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D5EB2">
              <w:rPr>
                <w:rFonts w:ascii="Angsana New" w:hAnsi="Angsana New"/>
                <w:sz w:val="26"/>
                <w:szCs w:val="26"/>
              </w:rPr>
              <w:t>SCG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D5EB2">
              <w:rPr>
                <w:rFonts w:ascii="Angsana New" w:hAnsi="Angsana New"/>
                <w:sz w:val="26"/>
                <w:szCs w:val="26"/>
              </w:rPr>
              <w:t>Trading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D5EB2">
              <w:rPr>
                <w:rFonts w:ascii="Angsana New" w:hAnsi="Angsana New"/>
                <w:sz w:val="26"/>
                <w:szCs w:val="26"/>
              </w:rPr>
              <w:t>Australia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D5EB2">
              <w:rPr>
                <w:rFonts w:ascii="Angsana New" w:hAnsi="Angsana New"/>
                <w:sz w:val="26"/>
                <w:szCs w:val="26"/>
              </w:rPr>
              <w:t>Pty.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D5EB2">
              <w:rPr>
                <w:rFonts w:ascii="Angsana New" w:hAnsi="Angsana New"/>
                <w:sz w:val="26"/>
                <w:szCs w:val="26"/>
              </w:rPr>
              <w:t>Ltd.</w:t>
            </w:r>
          </w:p>
        </w:tc>
        <w:tc>
          <w:tcPr>
            <w:tcW w:w="990" w:type="dxa"/>
            <w:gridSpan w:val="2"/>
          </w:tcPr>
          <w:p w14:paraId="4C42D04D" w14:textId="1714BC0C" w:rsidR="000A13F9" w:rsidRPr="00ED5EB2" w:rsidDel="00764D0D" w:rsidRDefault="000A13F9" w:rsidP="000A13F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A13F9" w:rsidRPr="0009044D" w14:paraId="40F50F61" w14:textId="77777777" w:rsidTr="00805C22">
        <w:trPr>
          <w:trHeight w:val="261"/>
        </w:trPr>
        <w:tc>
          <w:tcPr>
            <w:tcW w:w="4157" w:type="dxa"/>
          </w:tcPr>
          <w:p w14:paraId="745234A8" w14:textId="77777777" w:rsidR="000A13F9" w:rsidRPr="00ED5EB2" w:rsidDel="00764D0D" w:rsidRDefault="000A13F9" w:rsidP="000A13F9">
            <w:pPr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ED5EB2">
              <w:rPr>
                <w:rFonts w:ascii="Angsana New" w:hAnsi="Angsana New"/>
                <w:sz w:val="26"/>
                <w:szCs w:val="26"/>
              </w:rPr>
              <w:t>(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จดทะเบียนในประเทศเวียดนาม) </w:t>
            </w:r>
          </w:p>
        </w:tc>
        <w:tc>
          <w:tcPr>
            <w:tcW w:w="900" w:type="dxa"/>
          </w:tcPr>
          <w:p w14:paraId="10BB0313" w14:textId="77777777" w:rsidR="000A13F9" w:rsidRPr="00ED5EB2" w:rsidRDefault="000A13F9" w:rsidP="000A13F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1" w:type="dxa"/>
          </w:tcPr>
          <w:p w14:paraId="7171B50F" w14:textId="4E452BC4" w:rsidR="000A13F9" w:rsidRPr="00ED5EB2" w:rsidDel="00764D0D" w:rsidRDefault="000A13F9" w:rsidP="000A13F9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ED5EB2">
              <w:rPr>
                <w:rFonts w:ascii="Angsana New" w:hAnsi="Angsana New"/>
                <w:sz w:val="26"/>
                <w:szCs w:val="26"/>
              </w:rPr>
              <w:t>(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จดทะเบียนในประเทศออสเตรเลีย) </w:t>
            </w:r>
          </w:p>
        </w:tc>
        <w:tc>
          <w:tcPr>
            <w:tcW w:w="990" w:type="dxa"/>
            <w:gridSpan w:val="2"/>
          </w:tcPr>
          <w:p w14:paraId="323BF364" w14:textId="4EACD80B" w:rsidR="000A13F9" w:rsidRPr="00ED5EB2" w:rsidDel="00764D0D" w:rsidRDefault="000A13F9" w:rsidP="000A13F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0A13F9" w:rsidRPr="0009044D" w14:paraId="366D7307" w14:textId="77777777" w:rsidTr="00805C22">
        <w:trPr>
          <w:trHeight w:val="261"/>
        </w:trPr>
        <w:tc>
          <w:tcPr>
            <w:tcW w:w="4157" w:type="dxa"/>
          </w:tcPr>
          <w:p w14:paraId="145BE418" w14:textId="77777777" w:rsidR="000A13F9" w:rsidRPr="00ED5EB2" w:rsidDel="00764D0D" w:rsidRDefault="000A13F9" w:rsidP="000A13F9">
            <w:pPr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ED5EB2">
              <w:rPr>
                <w:rFonts w:ascii="Angsana New" w:hAnsi="Angsana New"/>
                <w:sz w:val="26"/>
                <w:szCs w:val="26"/>
              </w:rPr>
              <w:t>Phu</w:t>
            </w:r>
            <w:proofErr w:type="spellEnd"/>
            <w:r w:rsidRPr="00ED5EB2">
              <w:rPr>
                <w:rFonts w:ascii="Angsana New" w:hAnsi="Angsana New"/>
                <w:sz w:val="26"/>
                <w:szCs w:val="26"/>
              </w:rPr>
              <w:t xml:space="preserve"> Yen </w:t>
            </w:r>
            <w:proofErr w:type="spellStart"/>
            <w:r w:rsidRPr="00ED5EB2">
              <w:rPr>
                <w:rFonts w:ascii="Angsana New" w:hAnsi="Angsana New"/>
                <w:sz w:val="26"/>
                <w:szCs w:val="26"/>
              </w:rPr>
              <w:t>Cosevco</w:t>
            </w:r>
            <w:proofErr w:type="spellEnd"/>
            <w:r w:rsidRPr="00ED5EB2">
              <w:rPr>
                <w:rFonts w:ascii="Angsana New" w:hAnsi="Angsana New"/>
                <w:sz w:val="26"/>
                <w:szCs w:val="26"/>
              </w:rPr>
              <w:t xml:space="preserve"> Cement Company Limited</w:t>
            </w:r>
          </w:p>
        </w:tc>
        <w:tc>
          <w:tcPr>
            <w:tcW w:w="900" w:type="dxa"/>
          </w:tcPr>
          <w:p w14:paraId="244A16C1" w14:textId="77777777" w:rsidR="000A13F9" w:rsidRPr="00ED5EB2" w:rsidRDefault="000A13F9" w:rsidP="000A13F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1" w:type="dxa"/>
          </w:tcPr>
          <w:p w14:paraId="4957C021" w14:textId="2690A858" w:rsidR="000A13F9" w:rsidRPr="00ED5EB2" w:rsidDel="00764D0D" w:rsidRDefault="000A13F9" w:rsidP="000A13F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A13F9">
              <w:rPr>
                <w:rFonts w:ascii="Angsana New" w:hAnsi="Angsana New"/>
                <w:sz w:val="26"/>
                <w:szCs w:val="26"/>
              </w:rPr>
              <w:t>SCG International China (Guangzhou) Co., Ltd.</w:t>
            </w:r>
          </w:p>
        </w:tc>
        <w:tc>
          <w:tcPr>
            <w:tcW w:w="990" w:type="dxa"/>
            <w:gridSpan w:val="2"/>
          </w:tcPr>
          <w:p w14:paraId="46729FE8" w14:textId="59BDFC46" w:rsidR="000A13F9" w:rsidRPr="00ED5EB2" w:rsidDel="00764D0D" w:rsidRDefault="000A13F9" w:rsidP="000A13F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A13F9" w:rsidRPr="0009044D" w14:paraId="0D7C197F" w14:textId="77777777" w:rsidTr="00805C22">
        <w:trPr>
          <w:trHeight w:val="261"/>
        </w:trPr>
        <w:tc>
          <w:tcPr>
            <w:tcW w:w="4157" w:type="dxa"/>
          </w:tcPr>
          <w:p w14:paraId="1FE2B507" w14:textId="77777777" w:rsidR="000A13F9" w:rsidRPr="00ED5EB2" w:rsidDel="00764D0D" w:rsidRDefault="000A13F9" w:rsidP="000A13F9">
            <w:pPr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ED5EB2">
              <w:rPr>
                <w:rFonts w:ascii="Angsana New" w:hAnsi="Angsana New"/>
                <w:sz w:val="26"/>
                <w:szCs w:val="26"/>
              </w:rPr>
              <w:t>(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จดทะเบียนในประเทศเวียดนาม) </w:t>
            </w:r>
          </w:p>
        </w:tc>
        <w:tc>
          <w:tcPr>
            <w:tcW w:w="900" w:type="dxa"/>
          </w:tcPr>
          <w:p w14:paraId="57478D15" w14:textId="77777777" w:rsidR="000A13F9" w:rsidRPr="00ED5EB2" w:rsidRDefault="000A13F9" w:rsidP="000A13F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1" w:type="dxa"/>
          </w:tcPr>
          <w:p w14:paraId="6EFC39AA" w14:textId="31EABB7F" w:rsidR="000A13F9" w:rsidRPr="00ED5EB2" w:rsidDel="00764D0D" w:rsidRDefault="000A13F9" w:rsidP="000A13F9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2F61E8">
              <w:rPr>
                <w:rFonts w:ascii="Angsana New" w:hAnsi="Angsana New"/>
                <w:sz w:val="26"/>
                <w:szCs w:val="26"/>
              </w:rPr>
              <w:t>(</w:t>
            </w:r>
            <w:r w:rsidRPr="002F61E8">
              <w:rPr>
                <w:rFonts w:ascii="Angsana New" w:hAnsi="Angsana New"/>
                <w:sz w:val="26"/>
                <w:szCs w:val="26"/>
                <w:cs/>
              </w:rPr>
              <w:t xml:space="preserve">เดิมชื่อ </w:t>
            </w:r>
            <w:r w:rsidRPr="00350C2B">
              <w:rPr>
                <w:rFonts w:ascii="Angsana New" w:hAnsi="Angsana New"/>
                <w:sz w:val="26"/>
                <w:szCs w:val="26"/>
              </w:rPr>
              <w:t>“</w:t>
            </w:r>
            <w:r w:rsidRPr="00ED5EB2">
              <w:rPr>
                <w:rFonts w:ascii="Angsana New" w:hAnsi="Angsana New"/>
                <w:sz w:val="26"/>
                <w:szCs w:val="26"/>
              </w:rPr>
              <w:t>SCG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D5EB2">
              <w:rPr>
                <w:rFonts w:ascii="Angsana New" w:hAnsi="Angsana New"/>
                <w:sz w:val="26"/>
                <w:szCs w:val="26"/>
              </w:rPr>
              <w:t>Trading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D5EB2">
              <w:rPr>
                <w:rFonts w:ascii="Angsana New" w:hAnsi="Angsana New"/>
                <w:sz w:val="26"/>
                <w:szCs w:val="26"/>
              </w:rPr>
              <w:t>Guangzhou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D5EB2">
              <w:rPr>
                <w:rFonts w:ascii="Angsana New" w:hAnsi="Angsana New"/>
                <w:sz w:val="26"/>
                <w:szCs w:val="26"/>
              </w:rPr>
              <w:t>Co.,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D5EB2">
              <w:rPr>
                <w:rFonts w:ascii="Angsana New" w:hAnsi="Angsana New"/>
                <w:sz w:val="26"/>
                <w:szCs w:val="26"/>
              </w:rPr>
              <w:t>Ltd.</w:t>
            </w:r>
            <w:r w:rsidRPr="00350C2B">
              <w:rPr>
                <w:rFonts w:ascii="Angsana New" w:hAnsi="Angsana New"/>
                <w:sz w:val="26"/>
                <w:szCs w:val="26"/>
              </w:rPr>
              <w:t>”</w:t>
            </w:r>
            <w:r w:rsidRPr="002F61E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990" w:type="dxa"/>
            <w:gridSpan w:val="2"/>
          </w:tcPr>
          <w:p w14:paraId="5D3D2332" w14:textId="0833303B" w:rsidR="000A13F9" w:rsidRPr="00ED5EB2" w:rsidDel="00764D0D" w:rsidRDefault="000A13F9" w:rsidP="000A13F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A13F9" w:rsidRPr="0009044D" w14:paraId="6E1B95B8" w14:textId="77777777" w:rsidTr="00805C22">
        <w:trPr>
          <w:trHeight w:val="261"/>
        </w:trPr>
        <w:tc>
          <w:tcPr>
            <w:tcW w:w="4157" w:type="dxa"/>
          </w:tcPr>
          <w:p w14:paraId="6CEAD8ED" w14:textId="5494EB93" w:rsidR="000A13F9" w:rsidRPr="00ED5EB2" w:rsidRDefault="000A13F9" w:rsidP="000A13F9">
            <w:pPr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proofErr w:type="spellStart"/>
            <w:r w:rsidRPr="00ED5EB2">
              <w:rPr>
                <w:rFonts w:ascii="Angsana New" w:hAnsi="Angsana New"/>
                <w:sz w:val="26"/>
                <w:szCs w:val="26"/>
                <w:cs/>
              </w:rPr>
              <w:t>เอส</w:t>
            </w:r>
            <w:proofErr w:type="spellEnd"/>
            <w:r w:rsidRPr="00ED5EB2">
              <w:rPr>
                <w:rFonts w:ascii="Angsana New" w:hAnsi="Angsana New"/>
                <w:sz w:val="26"/>
                <w:szCs w:val="26"/>
                <w:cs/>
              </w:rPr>
              <w:t>ซีจี ผลิตภัณฑ์ก่อสร้าง จำกัด</w:t>
            </w:r>
          </w:p>
        </w:tc>
        <w:tc>
          <w:tcPr>
            <w:tcW w:w="900" w:type="dxa"/>
          </w:tcPr>
          <w:p w14:paraId="0890FA5B" w14:textId="77777777" w:rsidR="000A13F9" w:rsidRPr="00ED5EB2" w:rsidRDefault="000A13F9" w:rsidP="000A13F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1" w:type="dxa"/>
          </w:tcPr>
          <w:p w14:paraId="3CE12B15" w14:textId="2AB360F3" w:rsidR="000A13F9" w:rsidRPr="00ED5EB2" w:rsidDel="00764D0D" w:rsidRDefault="000A13F9" w:rsidP="000A13F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ED5EB2">
              <w:rPr>
                <w:rFonts w:ascii="Angsana New" w:hAnsi="Angsana New"/>
                <w:sz w:val="26"/>
                <w:szCs w:val="26"/>
              </w:rPr>
              <w:t>(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>จดทะเบียนในประเทศจีน)</w:t>
            </w:r>
          </w:p>
        </w:tc>
        <w:tc>
          <w:tcPr>
            <w:tcW w:w="990" w:type="dxa"/>
            <w:gridSpan w:val="2"/>
          </w:tcPr>
          <w:p w14:paraId="253E9D0C" w14:textId="3E9B03D3" w:rsidR="000A13F9" w:rsidRPr="00ED5EB2" w:rsidDel="00764D0D" w:rsidRDefault="000A13F9" w:rsidP="000A13F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0A13F9" w:rsidRPr="0009044D" w14:paraId="081E1F2E" w14:textId="77777777" w:rsidTr="00805C22">
        <w:trPr>
          <w:trHeight w:val="261"/>
        </w:trPr>
        <w:tc>
          <w:tcPr>
            <w:tcW w:w="4157" w:type="dxa"/>
          </w:tcPr>
          <w:p w14:paraId="334BB52C" w14:textId="701E5811" w:rsidR="000A13F9" w:rsidRPr="00ED5EB2" w:rsidDel="00764D0D" w:rsidRDefault="000A13F9" w:rsidP="000A13F9">
            <w:pPr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  <w:cs/>
              </w:rPr>
              <w:t>บริษัทยิปซัมซิ</w:t>
            </w:r>
            <w:proofErr w:type="spellStart"/>
            <w:r w:rsidRPr="00ED5EB2">
              <w:rPr>
                <w:rFonts w:ascii="Angsana New" w:hAnsi="Angsana New"/>
                <w:sz w:val="26"/>
                <w:szCs w:val="26"/>
                <w:cs/>
              </w:rPr>
              <w:t>เมนต์</w:t>
            </w:r>
            <w:proofErr w:type="spellEnd"/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ไทย จำกัด </w:t>
            </w:r>
          </w:p>
        </w:tc>
        <w:tc>
          <w:tcPr>
            <w:tcW w:w="900" w:type="dxa"/>
          </w:tcPr>
          <w:p w14:paraId="7A72203D" w14:textId="77777777" w:rsidR="000A13F9" w:rsidRPr="00ED5EB2" w:rsidRDefault="000A13F9" w:rsidP="000A13F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1" w:type="dxa"/>
          </w:tcPr>
          <w:p w14:paraId="074BBA67" w14:textId="5BEE7C4F" w:rsidR="000A13F9" w:rsidRPr="00ED5EB2" w:rsidDel="00764D0D" w:rsidRDefault="000A13F9" w:rsidP="000A13F9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D5EB2">
              <w:rPr>
                <w:rFonts w:ascii="Angsana New" w:hAnsi="Angsana New"/>
                <w:sz w:val="26"/>
                <w:szCs w:val="26"/>
              </w:rPr>
              <w:t>SCG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D5EB2">
              <w:rPr>
                <w:rFonts w:ascii="Angsana New" w:hAnsi="Angsana New"/>
                <w:sz w:val="26"/>
                <w:szCs w:val="26"/>
              </w:rPr>
              <w:t>Trading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D5EB2">
              <w:rPr>
                <w:rFonts w:ascii="Angsana New" w:hAnsi="Angsana New"/>
                <w:sz w:val="26"/>
                <w:szCs w:val="26"/>
              </w:rPr>
              <w:t>Hong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D5EB2">
              <w:rPr>
                <w:rFonts w:ascii="Angsana New" w:hAnsi="Angsana New"/>
                <w:sz w:val="26"/>
                <w:szCs w:val="26"/>
              </w:rPr>
              <w:t>Kong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D5EB2">
              <w:rPr>
                <w:rFonts w:ascii="Angsana New" w:hAnsi="Angsana New"/>
                <w:sz w:val="26"/>
                <w:szCs w:val="26"/>
              </w:rPr>
              <w:t>Limited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990" w:type="dxa"/>
            <w:gridSpan w:val="2"/>
          </w:tcPr>
          <w:p w14:paraId="7F3AA6CE" w14:textId="3BADF247" w:rsidR="000A13F9" w:rsidRPr="00ED5EB2" w:rsidDel="00764D0D" w:rsidRDefault="000A13F9" w:rsidP="000A13F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A13F9" w:rsidRPr="0009044D" w14:paraId="6C86544E" w14:textId="77777777" w:rsidTr="00805C22">
        <w:trPr>
          <w:trHeight w:val="261"/>
        </w:trPr>
        <w:tc>
          <w:tcPr>
            <w:tcW w:w="4157" w:type="dxa"/>
          </w:tcPr>
          <w:p w14:paraId="069EE262" w14:textId="57257312" w:rsidR="000A13F9" w:rsidRPr="00ED5EB2" w:rsidDel="00764D0D" w:rsidRDefault="000A13F9" w:rsidP="000A13F9">
            <w:pPr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ED5EB2">
              <w:rPr>
                <w:rFonts w:ascii="Angsana New" w:hAnsi="Angsana New"/>
                <w:sz w:val="26"/>
                <w:szCs w:val="26"/>
                <w:cs/>
              </w:rPr>
              <w:t>บริษัทเอ็มอาร์</w:t>
            </w:r>
            <w:proofErr w:type="spellEnd"/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ซี </w:t>
            </w:r>
            <w:proofErr w:type="spellStart"/>
            <w:r w:rsidRPr="00ED5EB2">
              <w:rPr>
                <w:rFonts w:ascii="Angsana New" w:hAnsi="Angsana New"/>
                <w:sz w:val="26"/>
                <w:szCs w:val="26"/>
                <w:cs/>
              </w:rPr>
              <w:t>รูฟฟิ่ง</w:t>
            </w:r>
            <w:proofErr w:type="spellEnd"/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00" w:type="dxa"/>
          </w:tcPr>
          <w:p w14:paraId="185F85B2" w14:textId="77777777" w:rsidR="000A13F9" w:rsidRPr="00ED5EB2" w:rsidRDefault="000A13F9" w:rsidP="000A13F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1" w:type="dxa"/>
          </w:tcPr>
          <w:p w14:paraId="2398CB11" w14:textId="6723C78D" w:rsidR="000A13F9" w:rsidRPr="00ED5EB2" w:rsidDel="00764D0D" w:rsidRDefault="000A13F9" w:rsidP="000A13F9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D5EB2">
              <w:rPr>
                <w:rFonts w:ascii="Angsana New" w:hAnsi="Angsana New"/>
                <w:sz w:val="26"/>
                <w:szCs w:val="26"/>
                <w:cs/>
                <w:lang w:val="fr-FR"/>
              </w:rPr>
              <w:t xml:space="preserve">   </w:t>
            </w:r>
            <w:r w:rsidRPr="00ED5EB2">
              <w:rPr>
                <w:rFonts w:ascii="Angsana New" w:hAnsi="Angsana New"/>
                <w:sz w:val="26"/>
                <w:szCs w:val="26"/>
              </w:rPr>
              <w:t>(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>จดทะเบียนในประเทศ</w:t>
            </w:r>
            <w:r w:rsidRPr="00ED5EB2">
              <w:rPr>
                <w:rFonts w:ascii="Angsana New" w:hAnsi="Angsana New" w:hint="cs"/>
                <w:sz w:val="26"/>
                <w:szCs w:val="26"/>
                <w:cs/>
              </w:rPr>
              <w:t>จีน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990" w:type="dxa"/>
            <w:gridSpan w:val="2"/>
          </w:tcPr>
          <w:p w14:paraId="37B31701" w14:textId="62AB58CB" w:rsidR="000A13F9" w:rsidRPr="00ED5EB2" w:rsidDel="00764D0D" w:rsidRDefault="000A13F9" w:rsidP="000A13F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0A13F9" w:rsidRPr="0009044D" w14:paraId="222F930D" w14:textId="77777777" w:rsidTr="00805C22">
        <w:trPr>
          <w:trHeight w:val="261"/>
        </w:trPr>
        <w:tc>
          <w:tcPr>
            <w:tcW w:w="4157" w:type="dxa"/>
          </w:tcPr>
          <w:p w14:paraId="785D3775" w14:textId="52BC4CC9" w:rsidR="000A13F9" w:rsidRPr="00ED5EB2" w:rsidDel="00764D0D" w:rsidRDefault="000A13F9" w:rsidP="000A13F9">
            <w:pPr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  <w:cs/>
              </w:rPr>
              <w:t>บริษัทเซรามิคซิ</w:t>
            </w:r>
            <w:proofErr w:type="spellStart"/>
            <w:r w:rsidRPr="00ED5EB2">
              <w:rPr>
                <w:rFonts w:ascii="Angsana New" w:hAnsi="Angsana New"/>
                <w:sz w:val="26"/>
                <w:szCs w:val="26"/>
                <w:cs/>
              </w:rPr>
              <w:t>เมนต์</w:t>
            </w:r>
            <w:proofErr w:type="spellEnd"/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ไทย จำกัด </w:t>
            </w:r>
          </w:p>
        </w:tc>
        <w:tc>
          <w:tcPr>
            <w:tcW w:w="900" w:type="dxa"/>
          </w:tcPr>
          <w:p w14:paraId="2B257EEA" w14:textId="77777777" w:rsidR="000A13F9" w:rsidRPr="00ED5EB2" w:rsidRDefault="000A13F9" w:rsidP="000A13F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1" w:type="dxa"/>
          </w:tcPr>
          <w:p w14:paraId="588290C7" w14:textId="3343075A" w:rsidR="000A13F9" w:rsidRPr="00ED5EB2" w:rsidDel="00764D0D" w:rsidRDefault="000A13F9" w:rsidP="000A13F9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D5EB2">
              <w:rPr>
                <w:rFonts w:ascii="Angsana New" w:hAnsi="Angsana New"/>
                <w:sz w:val="26"/>
                <w:szCs w:val="26"/>
              </w:rPr>
              <w:t>SCG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D5EB2">
              <w:rPr>
                <w:rFonts w:ascii="Angsana New" w:hAnsi="Angsana New"/>
                <w:sz w:val="26"/>
                <w:szCs w:val="26"/>
              </w:rPr>
              <w:t>Trading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D5EB2">
              <w:rPr>
                <w:rFonts w:ascii="Angsana New" w:hAnsi="Angsana New"/>
                <w:sz w:val="26"/>
                <w:szCs w:val="26"/>
              </w:rPr>
              <w:t>Philippines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D5EB2">
              <w:rPr>
                <w:rFonts w:ascii="Angsana New" w:hAnsi="Angsana New"/>
                <w:sz w:val="26"/>
                <w:szCs w:val="26"/>
              </w:rPr>
              <w:t>Inc.</w:t>
            </w:r>
          </w:p>
        </w:tc>
        <w:tc>
          <w:tcPr>
            <w:tcW w:w="990" w:type="dxa"/>
            <w:gridSpan w:val="2"/>
          </w:tcPr>
          <w:p w14:paraId="23F8FDDB" w14:textId="11E57C86" w:rsidR="000A13F9" w:rsidRPr="00ED5EB2" w:rsidDel="00764D0D" w:rsidRDefault="000A13F9" w:rsidP="000A13F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A13F9" w:rsidRPr="0009044D" w14:paraId="20868B1F" w14:textId="77777777" w:rsidTr="00805C22">
        <w:trPr>
          <w:trHeight w:val="261"/>
        </w:trPr>
        <w:tc>
          <w:tcPr>
            <w:tcW w:w="4157" w:type="dxa"/>
          </w:tcPr>
          <w:p w14:paraId="1629210F" w14:textId="77777777" w:rsidR="000A13F9" w:rsidRPr="00ED5EB2" w:rsidDel="00764D0D" w:rsidRDefault="000A13F9" w:rsidP="000A13F9">
            <w:pPr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ED5EB2">
              <w:rPr>
                <w:rFonts w:ascii="Angsana New" w:hAnsi="Angsana New"/>
                <w:sz w:val="26"/>
                <w:szCs w:val="26"/>
              </w:rPr>
              <w:t>Cementhai</w:t>
            </w:r>
            <w:proofErr w:type="spellEnd"/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D5EB2">
              <w:rPr>
                <w:rFonts w:ascii="Angsana New" w:hAnsi="Angsana New"/>
                <w:sz w:val="26"/>
                <w:szCs w:val="26"/>
              </w:rPr>
              <w:t>Roof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D5EB2">
              <w:rPr>
                <w:rFonts w:ascii="Angsana New" w:hAnsi="Angsana New"/>
                <w:sz w:val="26"/>
                <w:szCs w:val="26"/>
              </w:rPr>
              <w:t>Holdings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D5EB2">
              <w:rPr>
                <w:rFonts w:ascii="Angsana New" w:hAnsi="Angsana New"/>
                <w:sz w:val="26"/>
                <w:szCs w:val="26"/>
              </w:rPr>
              <w:t>Philippines,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D5EB2">
              <w:rPr>
                <w:rFonts w:ascii="Angsana New" w:hAnsi="Angsana New"/>
                <w:sz w:val="26"/>
                <w:szCs w:val="26"/>
              </w:rPr>
              <w:t>Inc.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0" w:type="dxa"/>
          </w:tcPr>
          <w:p w14:paraId="42E5ECEE" w14:textId="77777777" w:rsidR="000A13F9" w:rsidRPr="00ED5EB2" w:rsidRDefault="000A13F9" w:rsidP="000A13F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1" w:type="dxa"/>
          </w:tcPr>
          <w:p w14:paraId="09BF2DF2" w14:textId="2D7DDDDD" w:rsidR="000A13F9" w:rsidRPr="00ED5EB2" w:rsidDel="00764D0D" w:rsidRDefault="000A13F9" w:rsidP="000A13F9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ED5EB2">
              <w:rPr>
                <w:rFonts w:ascii="Angsana New" w:hAnsi="Angsana New"/>
                <w:sz w:val="26"/>
                <w:szCs w:val="26"/>
              </w:rPr>
              <w:t>(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จดทะเบียนในประเทศฟิลิปปินส์)    </w:t>
            </w:r>
          </w:p>
        </w:tc>
        <w:tc>
          <w:tcPr>
            <w:tcW w:w="990" w:type="dxa"/>
            <w:gridSpan w:val="2"/>
          </w:tcPr>
          <w:p w14:paraId="06525B55" w14:textId="50B53CC7" w:rsidR="000A13F9" w:rsidRPr="00ED5EB2" w:rsidDel="00764D0D" w:rsidRDefault="000A13F9" w:rsidP="000A13F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0A13F9" w:rsidRPr="0009044D" w14:paraId="50F7B890" w14:textId="77777777" w:rsidTr="00805C22">
        <w:trPr>
          <w:trHeight w:val="261"/>
        </w:trPr>
        <w:tc>
          <w:tcPr>
            <w:tcW w:w="4157" w:type="dxa"/>
          </w:tcPr>
          <w:p w14:paraId="6493E36D" w14:textId="77777777" w:rsidR="000A13F9" w:rsidRPr="00ED5EB2" w:rsidDel="00764D0D" w:rsidRDefault="000A13F9" w:rsidP="000A13F9">
            <w:pPr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ED5EB2">
              <w:rPr>
                <w:rFonts w:ascii="Angsana New" w:hAnsi="Angsana New"/>
                <w:sz w:val="26"/>
                <w:szCs w:val="26"/>
              </w:rPr>
              <w:t>(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จดทะเบียนในประเทศฟิลิปปินส์) </w:t>
            </w:r>
          </w:p>
        </w:tc>
        <w:tc>
          <w:tcPr>
            <w:tcW w:w="900" w:type="dxa"/>
          </w:tcPr>
          <w:p w14:paraId="1888AB29" w14:textId="77777777" w:rsidR="000A13F9" w:rsidRPr="00ED5EB2" w:rsidRDefault="000A13F9" w:rsidP="000A13F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1" w:type="dxa"/>
          </w:tcPr>
          <w:p w14:paraId="4E1B0036" w14:textId="29A9C4ED" w:rsidR="000A13F9" w:rsidRPr="00ED5EB2" w:rsidDel="00764D0D" w:rsidRDefault="000A13F9" w:rsidP="000A13F9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D5EB2">
              <w:rPr>
                <w:rFonts w:ascii="Angsana New" w:hAnsi="Angsana New"/>
                <w:sz w:val="26"/>
                <w:szCs w:val="26"/>
              </w:rPr>
              <w:t>SCG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D5EB2">
              <w:rPr>
                <w:rFonts w:ascii="Angsana New" w:hAnsi="Angsana New"/>
                <w:sz w:val="26"/>
                <w:szCs w:val="26"/>
              </w:rPr>
              <w:t>Trading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D5EB2">
              <w:rPr>
                <w:rFonts w:ascii="Angsana New" w:hAnsi="Angsana New"/>
                <w:sz w:val="26"/>
                <w:szCs w:val="26"/>
              </w:rPr>
              <w:t>USA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D5EB2">
              <w:rPr>
                <w:rFonts w:ascii="Angsana New" w:hAnsi="Angsana New"/>
                <w:sz w:val="26"/>
                <w:szCs w:val="26"/>
              </w:rPr>
              <w:t>Inc.</w:t>
            </w:r>
          </w:p>
        </w:tc>
        <w:tc>
          <w:tcPr>
            <w:tcW w:w="990" w:type="dxa"/>
            <w:gridSpan w:val="2"/>
          </w:tcPr>
          <w:p w14:paraId="7CE3F9EB" w14:textId="28A108CE" w:rsidR="000A13F9" w:rsidRPr="00ED5EB2" w:rsidDel="00764D0D" w:rsidRDefault="000A13F9" w:rsidP="000A13F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A13F9" w:rsidRPr="0009044D" w14:paraId="1AD7557F" w14:textId="77777777" w:rsidTr="00805C22">
        <w:trPr>
          <w:trHeight w:val="261"/>
        </w:trPr>
        <w:tc>
          <w:tcPr>
            <w:tcW w:w="4157" w:type="dxa"/>
          </w:tcPr>
          <w:p w14:paraId="4A704075" w14:textId="77777777" w:rsidR="000A13F9" w:rsidRPr="00ED5EB2" w:rsidDel="00764D0D" w:rsidRDefault="000A13F9" w:rsidP="000A13F9">
            <w:pPr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ED5EB2">
              <w:rPr>
                <w:rFonts w:ascii="Angsana New" w:hAnsi="Angsana New"/>
                <w:sz w:val="26"/>
                <w:szCs w:val="26"/>
              </w:rPr>
              <w:t>Cementhai</w:t>
            </w:r>
            <w:proofErr w:type="spellEnd"/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D5EB2">
              <w:rPr>
                <w:rFonts w:ascii="Angsana New" w:hAnsi="Angsana New"/>
                <w:sz w:val="26"/>
                <w:szCs w:val="26"/>
              </w:rPr>
              <w:t>Ceramics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D5EB2">
              <w:rPr>
                <w:rFonts w:ascii="Angsana New" w:hAnsi="Angsana New"/>
                <w:sz w:val="26"/>
                <w:szCs w:val="26"/>
              </w:rPr>
              <w:t>Philippines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D5EB2">
              <w:rPr>
                <w:rFonts w:ascii="Angsana New" w:hAnsi="Angsana New"/>
                <w:sz w:val="26"/>
                <w:szCs w:val="26"/>
              </w:rPr>
              <w:t>Holdings,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D5EB2">
              <w:rPr>
                <w:rFonts w:ascii="Angsana New" w:hAnsi="Angsana New"/>
                <w:sz w:val="26"/>
                <w:szCs w:val="26"/>
              </w:rPr>
              <w:t>Inc.</w:t>
            </w:r>
          </w:p>
        </w:tc>
        <w:tc>
          <w:tcPr>
            <w:tcW w:w="900" w:type="dxa"/>
          </w:tcPr>
          <w:p w14:paraId="4F65A1AB" w14:textId="77777777" w:rsidR="000A13F9" w:rsidRPr="00ED5EB2" w:rsidRDefault="000A13F9" w:rsidP="000A13F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1" w:type="dxa"/>
          </w:tcPr>
          <w:p w14:paraId="08F7FCCF" w14:textId="70F47DDA" w:rsidR="000A13F9" w:rsidRPr="00ED5EB2" w:rsidDel="00764D0D" w:rsidRDefault="000A13F9" w:rsidP="000A13F9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ED5EB2">
              <w:rPr>
                <w:rFonts w:ascii="Angsana New" w:hAnsi="Angsana New"/>
                <w:sz w:val="26"/>
                <w:szCs w:val="26"/>
              </w:rPr>
              <w:t>(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>จดทะเบียนในประเทศสหรัฐอเมริกา)</w:t>
            </w:r>
          </w:p>
        </w:tc>
        <w:tc>
          <w:tcPr>
            <w:tcW w:w="990" w:type="dxa"/>
            <w:gridSpan w:val="2"/>
          </w:tcPr>
          <w:p w14:paraId="2CAA42F4" w14:textId="6E8D1884" w:rsidR="000A13F9" w:rsidRPr="00ED5EB2" w:rsidDel="00764D0D" w:rsidRDefault="000A13F9" w:rsidP="000A13F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0A13F9" w:rsidRPr="0009044D" w14:paraId="5B440996" w14:textId="77777777" w:rsidTr="00805C22">
        <w:trPr>
          <w:trHeight w:val="261"/>
        </w:trPr>
        <w:tc>
          <w:tcPr>
            <w:tcW w:w="4157" w:type="dxa"/>
          </w:tcPr>
          <w:p w14:paraId="51F7AE38" w14:textId="77777777" w:rsidR="000A13F9" w:rsidRPr="00ED5EB2" w:rsidDel="00764D0D" w:rsidRDefault="000A13F9" w:rsidP="000A13F9">
            <w:pPr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ED5EB2">
              <w:rPr>
                <w:rFonts w:ascii="Angsana New" w:hAnsi="Angsana New"/>
                <w:sz w:val="26"/>
                <w:szCs w:val="26"/>
              </w:rPr>
              <w:t>(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จดทะเบียนในประเทศฟิลิปปินส์) </w:t>
            </w:r>
          </w:p>
        </w:tc>
        <w:tc>
          <w:tcPr>
            <w:tcW w:w="900" w:type="dxa"/>
          </w:tcPr>
          <w:p w14:paraId="25E38651" w14:textId="77777777" w:rsidR="000A13F9" w:rsidRPr="00ED5EB2" w:rsidRDefault="000A13F9" w:rsidP="000A13F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1" w:type="dxa"/>
          </w:tcPr>
          <w:p w14:paraId="24A4A174" w14:textId="2C17ACA3" w:rsidR="000A13F9" w:rsidRPr="00ED5EB2" w:rsidDel="00764D0D" w:rsidRDefault="000A13F9" w:rsidP="000A13F9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2"/>
          </w:tcPr>
          <w:p w14:paraId="5AD29251" w14:textId="461EA33D" w:rsidR="000A13F9" w:rsidRPr="00ED5EB2" w:rsidDel="00764D0D" w:rsidRDefault="000A13F9" w:rsidP="000A13F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30372" w:rsidRPr="0009044D" w14:paraId="449012B9" w14:textId="77777777" w:rsidTr="00805C22">
        <w:trPr>
          <w:trHeight w:val="261"/>
        </w:trPr>
        <w:tc>
          <w:tcPr>
            <w:tcW w:w="4157" w:type="dxa"/>
          </w:tcPr>
          <w:p w14:paraId="1399A38B" w14:textId="77777777" w:rsidR="00630372" w:rsidRPr="00ED5EB2" w:rsidRDefault="00630372" w:rsidP="000A13F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823C08D" w14:textId="77777777" w:rsidR="00630372" w:rsidRPr="00ED5EB2" w:rsidRDefault="00630372" w:rsidP="000A13F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1" w:type="dxa"/>
          </w:tcPr>
          <w:p w14:paraId="5E9E8569" w14:textId="77777777" w:rsidR="00630372" w:rsidRPr="00ED5EB2" w:rsidDel="00764D0D" w:rsidRDefault="00630372" w:rsidP="000A13F9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2"/>
          </w:tcPr>
          <w:p w14:paraId="02710316" w14:textId="77777777" w:rsidR="00630372" w:rsidRPr="00ED5EB2" w:rsidDel="00764D0D" w:rsidRDefault="00630372" w:rsidP="000A13F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A13F9" w:rsidRPr="00371870" w14:paraId="40BE0284" w14:textId="77777777" w:rsidTr="00805C22">
        <w:tc>
          <w:tcPr>
            <w:tcW w:w="4157" w:type="dxa"/>
          </w:tcPr>
          <w:p w14:paraId="2008586A" w14:textId="739E3F38" w:rsidR="000A13F9" w:rsidRPr="00B756BA" w:rsidRDefault="000A13F9" w:rsidP="00B756BA">
            <w:pPr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6957F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ธุรกิจซีเมนต์และผลิตภัณฑ์ก่อสร้าง</w:t>
            </w:r>
          </w:p>
        </w:tc>
        <w:tc>
          <w:tcPr>
            <w:tcW w:w="900" w:type="dxa"/>
          </w:tcPr>
          <w:p w14:paraId="7B349A45" w14:textId="77777777" w:rsidR="000A13F9" w:rsidRPr="00B756BA" w:rsidRDefault="000A13F9" w:rsidP="00B756BA">
            <w:pPr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4321" w:type="dxa"/>
          </w:tcPr>
          <w:p w14:paraId="2C0F3903" w14:textId="18EC4D3E" w:rsidR="000A13F9" w:rsidRPr="00B756BA" w:rsidRDefault="000A13F9" w:rsidP="000A13F9">
            <w:pPr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6957F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ธุรกิจซีเมนต์และผลิตภัณฑ์ก่อสร้าง</w:t>
            </w:r>
          </w:p>
        </w:tc>
        <w:tc>
          <w:tcPr>
            <w:tcW w:w="990" w:type="dxa"/>
            <w:gridSpan w:val="2"/>
          </w:tcPr>
          <w:p w14:paraId="5F0AE9F3" w14:textId="77777777" w:rsidR="000A13F9" w:rsidRPr="00B756BA" w:rsidDel="00764D0D" w:rsidRDefault="000A13F9" w:rsidP="00B756BA">
            <w:pPr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</w:tr>
      <w:tr w:rsidR="001C36C3" w:rsidRPr="0009044D" w14:paraId="4946B90F" w14:textId="77777777" w:rsidTr="00805C22">
        <w:tc>
          <w:tcPr>
            <w:tcW w:w="4157" w:type="dxa"/>
          </w:tcPr>
          <w:p w14:paraId="5C30A95D" w14:textId="44D13788" w:rsidR="001C36C3" w:rsidRPr="00ED5EB2" w:rsidDel="00764D0D" w:rsidRDefault="001C36C3" w:rsidP="001C36C3">
            <w:pPr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</w:rPr>
              <w:t>PT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D5EB2">
              <w:rPr>
                <w:rFonts w:ascii="Angsana New" w:hAnsi="Angsana New"/>
                <w:sz w:val="26"/>
                <w:szCs w:val="26"/>
              </w:rPr>
              <w:t>SCG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D5EB2">
              <w:rPr>
                <w:rFonts w:ascii="Angsana New" w:hAnsi="Angsana New"/>
                <w:sz w:val="26"/>
                <w:szCs w:val="26"/>
              </w:rPr>
              <w:t>Trading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D5EB2">
              <w:rPr>
                <w:rFonts w:ascii="Angsana New" w:hAnsi="Angsana New"/>
                <w:sz w:val="26"/>
                <w:szCs w:val="26"/>
              </w:rPr>
              <w:t>Indonesia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900" w:type="dxa"/>
          </w:tcPr>
          <w:p w14:paraId="51DE47E0" w14:textId="77777777" w:rsidR="001C36C3" w:rsidRPr="00ED5EB2" w:rsidRDefault="001C36C3" w:rsidP="001C36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1" w:type="dxa"/>
          </w:tcPr>
          <w:p w14:paraId="57783637" w14:textId="54672A14" w:rsidR="001C36C3" w:rsidRPr="00ED5EB2" w:rsidDel="00764D0D" w:rsidRDefault="001C36C3" w:rsidP="001C36C3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61EE2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  <w:cs/>
              </w:rPr>
              <w:t>เอส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ซีจี 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  <w:cs/>
              </w:rPr>
              <w:t>เอ็กซ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  <w:cs/>
              </w:rPr>
              <w:t>พี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  <w:cs/>
              </w:rPr>
              <w:t>เรียนซ์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จำกัด  </w:t>
            </w:r>
          </w:p>
        </w:tc>
        <w:tc>
          <w:tcPr>
            <w:tcW w:w="990" w:type="dxa"/>
            <w:gridSpan w:val="2"/>
          </w:tcPr>
          <w:p w14:paraId="39C4ADA7" w14:textId="14C61B7B" w:rsidR="001C36C3" w:rsidRPr="00ED5EB2" w:rsidDel="00764D0D" w:rsidRDefault="001C36C3" w:rsidP="001C36C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1C36C3" w:rsidRPr="0009044D" w14:paraId="0A0D58BD" w14:textId="77777777" w:rsidTr="00805C22">
        <w:tc>
          <w:tcPr>
            <w:tcW w:w="4157" w:type="dxa"/>
          </w:tcPr>
          <w:p w14:paraId="393642AD" w14:textId="294C3F8A" w:rsidR="001C36C3" w:rsidRPr="00ED5EB2" w:rsidRDefault="001C36C3" w:rsidP="001C36C3">
            <w:pPr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ED5EB2">
              <w:rPr>
                <w:rFonts w:ascii="Angsana New" w:hAnsi="Angsana New"/>
                <w:sz w:val="26"/>
                <w:szCs w:val="26"/>
              </w:rPr>
              <w:t>(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>จดทะเบียนในประเทศอินโดนีเซีย)</w:t>
            </w:r>
          </w:p>
        </w:tc>
        <w:tc>
          <w:tcPr>
            <w:tcW w:w="900" w:type="dxa"/>
          </w:tcPr>
          <w:p w14:paraId="71A8B299" w14:textId="6D2E5085" w:rsidR="001C36C3" w:rsidRPr="00ED5EB2" w:rsidRDefault="001C36C3" w:rsidP="001C36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1" w:type="dxa"/>
          </w:tcPr>
          <w:p w14:paraId="6FD889EC" w14:textId="0F190BD6" w:rsidR="001C36C3" w:rsidRPr="00ED5EB2" w:rsidDel="00764D0D" w:rsidRDefault="001C36C3" w:rsidP="001C36C3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61EE2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  <w:cs/>
              </w:rPr>
              <w:t>เอส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ซีจี 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  <w:cs/>
              </w:rPr>
              <w:t>สกิลส์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ดี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  <w:cs/>
              </w:rPr>
              <w:t>เวลล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  <w:cs/>
              </w:rPr>
              <w:t>อป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  <w:cs/>
              </w:rPr>
              <w:t>เม้นท์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90" w:type="dxa"/>
            <w:gridSpan w:val="2"/>
          </w:tcPr>
          <w:p w14:paraId="613003C4" w14:textId="4EE7D587" w:rsidR="001C36C3" w:rsidRPr="00ED5EB2" w:rsidDel="00764D0D" w:rsidRDefault="001C36C3" w:rsidP="001C36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1C36C3" w:rsidRPr="0009044D" w14:paraId="73477455" w14:textId="77777777" w:rsidTr="00805C22">
        <w:tc>
          <w:tcPr>
            <w:tcW w:w="4157" w:type="dxa"/>
          </w:tcPr>
          <w:p w14:paraId="3D11F8AB" w14:textId="3B687279" w:rsidR="001C36C3" w:rsidRPr="00ED5EB2" w:rsidDel="00764D0D" w:rsidRDefault="001C36C3" w:rsidP="001C36C3">
            <w:pPr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</w:rPr>
              <w:t>SCG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D5EB2">
              <w:rPr>
                <w:rFonts w:ascii="Angsana New" w:hAnsi="Angsana New"/>
                <w:sz w:val="26"/>
                <w:szCs w:val="26"/>
              </w:rPr>
              <w:t>Trading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D5EB2">
              <w:rPr>
                <w:rFonts w:ascii="Angsana New" w:hAnsi="Angsana New"/>
                <w:sz w:val="26"/>
                <w:szCs w:val="26"/>
              </w:rPr>
              <w:t>Lao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D5EB2">
              <w:rPr>
                <w:rFonts w:ascii="Angsana New" w:hAnsi="Angsana New"/>
                <w:sz w:val="26"/>
                <w:szCs w:val="26"/>
              </w:rPr>
              <w:t>Co.,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D5EB2">
              <w:rPr>
                <w:rFonts w:ascii="Angsana New" w:hAnsi="Angsana New"/>
                <w:sz w:val="26"/>
                <w:szCs w:val="26"/>
              </w:rPr>
              <w:t>Ltd.</w:t>
            </w:r>
          </w:p>
        </w:tc>
        <w:tc>
          <w:tcPr>
            <w:tcW w:w="900" w:type="dxa"/>
          </w:tcPr>
          <w:p w14:paraId="757D7FD3" w14:textId="7C537FB3" w:rsidR="001C36C3" w:rsidRPr="00ED5EB2" w:rsidRDefault="001C36C3" w:rsidP="001C36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1" w:type="dxa"/>
          </w:tcPr>
          <w:p w14:paraId="6A9DBB55" w14:textId="549AFC5A" w:rsidR="001C36C3" w:rsidRPr="00ED5EB2" w:rsidDel="00764D0D" w:rsidRDefault="001C36C3" w:rsidP="001C36C3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36C3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proofErr w:type="spellStart"/>
            <w:r w:rsidRPr="001C36C3">
              <w:rPr>
                <w:rFonts w:ascii="Angsana New" w:hAnsi="Angsana New"/>
                <w:sz w:val="26"/>
                <w:szCs w:val="26"/>
                <w:cs/>
              </w:rPr>
              <w:t>เอส</w:t>
            </w:r>
            <w:proofErr w:type="spellEnd"/>
            <w:r w:rsidRPr="001C36C3">
              <w:rPr>
                <w:rFonts w:ascii="Angsana New" w:hAnsi="Angsana New"/>
                <w:sz w:val="26"/>
                <w:szCs w:val="26"/>
                <w:cs/>
              </w:rPr>
              <w:t>ซีจี รี</w:t>
            </w:r>
            <w:proofErr w:type="spellStart"/>
            <w:r w:rsidRPr="001C36C3">
              <w:rPr>
                <w:rFonts w:ascii="Angsana New" w:hAnsi="Angsana New"/>
                <w:sz w:val="26"/>
                <w:szCs w:val="26"/>
                <w:cs/>
              </w:rPr>
              <w:t>เทล</w:t>
            </w:r>
            <w:proofErr w:type="spellEnd"/>
            <w:r w:rsidRPr="001C36C3">
              <w:rPr>
                <w:rFonts w:ascii="Angsana New" w:hAnsi="Angsana New"/>
                <w:sz w:val="26"/>
                <w:szCs w:val="26"/>
                <w:cs/>
              </w:rPr>
              <w:t xml:space="preserve"> โฮ</w:t>
            </w:r>
            <w:proofErr w:type="spellStart"/>
            <w:r w:rsidRPr="001C36C3">
              <w:rPr>
                <w:rFonts w:ascii="Angsana New" w:hAnsi="Angsana New"/>
                <w:sz w:val="26"/>
                <w:szCs w:val="26"/>
                <w:cs/>
              </w:rPr>
              <w:t>ลดิ้ง</w:t>
            </w:r>
            <w:proofErr w:type="spellEnd"/>
            <w:r w:rsidRPr="001C36C3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90" w:type="dxa"/>
            <w:gridSpan w:val="2"/>
          </w:tcPr>
          <w:p w14:paraId="4028AB7B" w14:textId="09893ED5" w:rsidR="001C36C3" w:rsidRPr="00ED5EB2" w:rsidDel="00764D0D" w:rsidRDefault="001C36C3" w:rsidP="001C36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1C36C3" w:rsidRPr="0009044D" w14:paraId="492C3543" w14:textId="77777777" w:rsidTr="00805C22">
        <w:tc>
          <w:tcPr>
            <w:tcW w:w="4157" w:type="dxa"/>
          </w:tcPr>
          <w:p w14:paraId="1746DB3D" w14:textId="30FC63D9" w:rsidR="001C36C3" w:rsidRPr="00ED5EB2" w:rsidDel="00764D0D" w:rsidRDefault="001C36C3" w:rsidP="001C36C3">
            <w:pPr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ED5EB2">
              <w:rPr>
                <w:rFonts w:ascii="Angsana New" w:hAnsi="Angsana New"/>
                <w:sz w:val="26"/>
                <w:szCs w:val="26"/>
              </w:rPr>
              <w:t>(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>จดทะเบียนใน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สปป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. 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>ลาว)</w:t>
            </w:r>
          </w:p>
        </w:tc>
        <w:tc>
          <w:tcPr>
            <w:tcW w:w="900" w:type="dxa"/>
          </w:tcPr>
          <w:p w14:paraId="14557E77" w14:textId="5D8F5824" w:rsidR="001C36C3" w:rsidRPr="00ED5EB2" w:rsidRDefault="001C36C3" w:rsidP="001C36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1" w:type="dxa"/>
          </w:tcPr>
          <w:p w14:paraId="2EE163C3" w14:textId="4E8C1B3C" w:rsidR="001C36C3" w:rsidRPr="00ED5EB2" w:rsidDel="00764D0D" w:rsidRDefault="001C36C3" w:rsidP="001C36C3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Prime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Group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Joint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Stock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Company</w:t>
            </w:r>
          </w:p>
        </w:tc>
        <w:tc>
          <w:tcPr>
            <w:tcW w:w="990" w:type="dxa"/>
            <w:gridSpan w:val="2"/>
          </w:tcPr>
          <w:p w14:paraId="17BD0317" w14:textId="6036D935" w:rsidR="001C36C3" w:rsidRPr="00ED5EB2" w:rsidDel="00764D0D" w:rsidRDefault="001C36C3" w:rsidP="001C36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36C3" w:rsidRPr="0009044D" w14:paraId="756D2C83" w14:textId="77777777" w:rsidTr="00805C22">
        <w:tc>
          <w:tcPr>
            <w:tcW w:w="4157" w:type="dxa"/>
          </w:tcPr>
          <w:p w14:paraId="4004361D" w14:textId="6F667524" w:rsidR="001C36C3" w:rsidRPr="00ED5EB2" w:rsidDel="00764D0D" w:rsidRDefault="001C36C3" w:rsidP="001C36C3">
            <w:pPr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SCG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Marketing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Philippines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Inc.</w:t>
            </w:r>
          </w:p>
        </w:tc>
        <w:tc>
          <w:tcPr>
            <w:tcW w:w="900" w:type="dxa"/>
          </w:tcPr>
          <w:p w14:paraId="7C9CCA27" w14:textId="68B214E5" w:rsidR="001C36C3" w:rsidRPr="00ED5EB2" w:rsidRDefault="001C36C3" w:rsidP="001C36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1" w:type="dxa"/>
          </w:tcPr>
          <w:p w14:paraId="26042F48" w14:textId="6FFD9C25" w:rsidR="001C36C3" w:rsidRPr="00ED5EB2" w:rsidDel="00764D0D" w:rsidRDefault="001C36C3" w:rsidP="001C36C3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761EE2">
              <w:rPr>
                <w:rFonts w:ascii="Angsana New" w:hAnsi="Angsana New"/>
                <w:sz w:val="26"/>
                <w:szCs w:val="26"/>
              </w:rPr>
              <w:t>(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จดทะเบียนในประเทศเวียดนาม) </w:t>
            </w:r>
          </w:p>
        </w:tc>
        <w:tc>
          <w:tcPr>
            <w:tcW w:w="990" w:type="dxa"/>
            <w:gridSpan w:val="2"/>
          </w:tcPr>
          <w:p w14:paraId="0996B367" w14:textId="6F5C1EFD" w:rsidR="001C36C3" w:rsidRPr="00ED5EB2" w:rsidDel="00764D0D" w:rsidRDefault="001C36C3" w:rsidP="001C36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1C36C3" w:rsidRPr="0009044D" w14:paraId="3466A9B3" w14:textId="77777777" w:rsidTr="00805C22">
        <w:tc>
          <w:tcPr>
            <w:tcW w:w="4157" w:type="dxa"/>
          </w:tcPr>
          <w:p w14:paraId="7851A355" w14:textId="48A8D3FF" w:rsidR="001C36C3" w:rsidRPr="00ED5EB2" w:rsidDel="00764D0D" w:rsidRDefault="001C36C3" w:rsidP="001C36C3">
            <w:pPr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761EE2">
              <w:rPr>
                <w:rFonts w:ascii="Angsana New" w:hAnsi="Angsana New"/>
                <w:sz w:val="26"/>
                <w:szCs w:val="26"/>
              </w:rPr>
              <w:t>(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จดทะเบียนในประเทศฟิลิปปินส์) </w:t>
            </w:r>
          </w:p>
        </w:tc>
        <w:tc>
          <w:tcPr>
            <w:tcW w:w="900" w:type="dxa"/>
          </w:tcPr>
          <w:p w14:paraId="6EF3FCEC" w14:textId="0FD9C976" w:rsidR="001C36C3" w:rsidRPr="00ED5EB2" w:rsidRDefault="001C36C3" w:rsidP="001C36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1" w:type="dxa"/>
          </w:tcPr>
          <w:p w14:paraId="213ACC1E" w14:textId="3CD3EE5B" w:rsidR="001C36C3" w:rsidRPr="00ED5EB2" w:rsidDel="00764D0D" w:rsidRDefault="001C36C3" w:rsidP="001C36C3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Prime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Trading,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Import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and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Export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One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Member</w:t>
            </w:r>
          </w:p>
        </w:tc>
        <w:tc>
          <w:tcPr>
            <w:tcW w:w="990" w:type="dxa"/>
            <w:gridSpan w:val="2"/>
          </w:tcPr>
          <w:p w14:paraId="67B56167" w14:textId="7B39E7CD" w:rsidR="001C36C3" w:rsidRPr="00ED5EB2" w:rsidDel="00764D0D" w:rsidRDefault="001C36C3" w:rsidP="001C36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36C3" w:rsidRPr="0009044D" w14:paraId="39A4C52B" w14:textId="77777777" w:rsidTr="00805C22">
        <w:tc>
          <w:tcPr>
            <w:tcW w:w="4157" w:type="dxa"/>
          </w:tcPr>
          <w:p w14:paraId="6F809EE8" w14:textId="311275F5" w:rsidR="001C36C3" w:rsidRPr="00761EE2" w:rsidDel="00764D0D" w:rsidRDefault="001C36C3" w:rsidP="001C36C3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SCGT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Malaysia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</w:rPr>
              <w:t>Sdn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</w:rPr>
              <w:t>.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Bhd.</w:t>
            </w:r>
          </w:p>
        </w:tc>
        <w:tc>
          <w:tcPr>
            <w:tcW w:w="900" w:type="dxa"/>
          </w:tcPr>
          <w:p w14:paraId="345D14AE" w14:textId="77777777" w:rsidR="001C36C3" w:rsidRPr="00761EE2" w:rsidDel="00764D0D" w:rsidRDefault="001C36C3" w:rsidP="001C36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1" w:type="dxa"/>
          </w:tcPr>
          <w:p w14:paraId="71EF2E5A" w14:textId="296BF021" w:rsidR="001C36C3" w:rsidRPr="00761EE2" w:rsidRDefault="001C36C3" w:rsidP="001C36C3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761EE2">
              <w:rPr>
                <w:rFonts w:ascii="Angsana New" w:hAnsi="Angsana New"/>
                <w:sz w:val="26"/>
                <w:szCs w:val="26"/>
              </w:rPr>
              <w:t>Limited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Liability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Company</w:t>
            </w:r>
          </w:p>
        </w:tc>
        <w:tc>
          <w:tcPr>
            <w:tcW w:w="990" w:type="dxa"/>
            <w:gridSpan w:val="2"/>
          </w:tcPr>
          <w:p w14:paraId="7FD2160C" w14:textId="77777777" w:rsidR="001C36C3" w:rsidRPr="0009044D" w:rsidRDefault="001C36C3" w:rsidP="001C36C3">
            <w:pPr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1C36C3" w:rsidRPr="0009044D" w14:paraId="29247E89" w14:textId="77777777" w:rsidTr="00805C22">
        <w:tc>
          <w:tcPr>
            <w:tcW w:w="4157" w:type="dxa"/>
          </w:tcPr>
          <w:p w14:paraId="012CD160" w14:textId="2C43F36C" w:rsidR="001C36C3" w:rsidRPr="00761EE2" w:rsidDel="00764D0D" w:rsidRDefault="001C36C3" w:rsidP="001C36C3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761EE2">
              <w:rPr>
                <w:rFonts w:ascii="Angsana New" w:hAnsi="Angsana New"/>
                <w:sz w:val="26"/>
                <w:szCs w:val="26"/>
              </w:rPr>
              <w:t>(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>จดทะเบียนในประเทศมาเลเซีย)</w:t>
            </w:r>
          </w:p>
        </w:tc>
        <w:tc>
          <w:tcPr>
            <w:tcW w:w="900" w:type="dxa"/>
          </w:tcPr>
          <w:p w14:paraId="2F68FFAE" w14:textId="45DE51A6" w:rsidR="001C36C3" w:rsidRPr="00761EE2" w:rsidDel="00764D0D" w:rsidRDefault="001C36C3" w:rsidP="001C36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1" w:type="dxa"/>
          </w:tcPr>
          <w:p w14:paraId="6A258BB4" w14:textId="2CE7D803" w:rsidR="001C36C3" w:rsidRPr="00761EE2" w:rsidRDefault="001C36C3" w:rsidP="001C36C3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761EE2">
              <w:rPr>
                <w:rFonts w:ascii="Angsana New" w:hAnsi="Angsana New"/>
                <w:sz w:val="26"/>
                <w:szCs w:val="26"/>
              </w:rPr>
              <w:t>(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>จดทะเบียนในประเทศเวียดนาม)</w:t>
            </w:r>
          </w:p>
        </w:tc>
        <w:tc>
          <w:tcPr>
            <w:tcW w:w="990" w:type="dxa"/>
            <w:gridSpan w:val="2"/>
          </w:tcPr>
          <w:p w14:paraId="3D6D6766" w14:textId="5556C381" w:rsidR="001C36C3" w:rsidRPr="0009044D" w:rsidRDefault="001C36C3" w:rsidP="001C36C3">
            <w:pPr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1C36C3" w:rsidRPr="0009044D" w14:paraId="6929EA30" w14:textId="77777777" w:rsidTr="00805C22">
        <w:tc>
          <w:tcPr>
            <w:tcW w:w="4157" w:type="dxa"/>
          </w:tcPr>
          <w:p w14:paraId="7817165F" w14:textId="7CEF17DB" w:rsidR="001C36C3" w:rsidRPr="00761EE2" w:rsidRDefault="001C36C3" w:rsidP="001C36C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SCG Trading (Cambodia) Co., Ltd.</w:t>
            </w:r>
            <w:r w:rsidRPr="00761EE2" w:rsidDel="00B1232A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</w:tcPr>
          <w:p w14:paraId="28C23B17" w14:textId="77777777" w:rsidR="001C36C3" w:rsidRPr="00761EE2" w:rsidRDefault="001C36C3" w:rsidP="001C36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1" w:type="dxa"/>
          </w:tcPr>
          <w:p w14:paraId="3E61AF82" w14:textId="3390E76E" w:rsidR="001C36C3" w:rsidRPr="00761EE2" w:rsidRDefault="001C36C3" w:rsidP="001C36C3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Prime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International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Import-Export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and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Service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90" w:type="dxa"/>
            <w:gridSpan w:val="2"/>
          </w:tcPr>
          <w:p w14:paraId="4496D303" w14:textId="77777777" w:rsidR="001C36C3" w:rsidRPr="00761EE2" w:rsidRDefault="001C36C3" w:rsidP="001C36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36C3" w:rsidRPr="0009044D" w14:paraId="7E2B9680" w14:textId="77777777" w:rsidTr="00805C22">
        <w:tc>
          <w:tcPr>
            <w:tcW w:w="4157" w:type="dxa"/>
          </w:tcPr>
          <w:p w14:paraId="080A13F3" w14:textId="7B73227E" w:rsidR="001C36C3" w:rsidRPr="00761EE2" w:rsidRDefault="001C36C3" w:rsidP="001C36C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761EE2">
              <w:rPr>
                <w:rFonts w:ascii="Angsana New" w:hAnsi="Angsana New"/>
                <w:sz w:val="26"/>
                <w:szCs w:val="26"/>
              </w:rPr>
              <w:t>(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>จดทะเบียนในประเทศ</w:t>
            </w:r>
            <w:r w:rsidRPr="00761EE2">
              <w:rPr>
                <w:rFonts w:ascii="Angsana New" w:hAnsi="Angsana New" w:hint="cs"/>
                <w:sz w:val="26"/>
                <w:szCs w:val="26"/>
                <w:cs/>
              </w:rPr>
              <w:t>กัมพูชา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900" w:type="dxa"/>
          </w:tcPr>
          <w:p w14:paraId="05AC02F5" w14:textId="0AFF3862" w:rsidR="001C36C3" w:rsidRPr="00761EE2" w:rsidRDefault="001C36C3" w:rsidP="001C36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1" w:type="dxa"/>
          </w:tcPr>
          <w:p w14:paraId="32FA34E4" w14:textId="590B3470" w:rsidR="001C36C3" w:rsidRPr="00761EE2" w:rsidRDefault="001C36C3" w:rsidP="001C36C3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761EE2">
              <w:rPr>
                <w:rFonts w:ascii="Angsana New" w:hAnsi="Angsana New"/>
                <w:sz w:val="26"/>
                <w:szCs w:val="26"/>
              </w:rPr>
              <w:t>Trading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Company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Limited</w:t>
            </w:r>
          </w:p>
        </w:tc>
        <w:tc>
          <w:tcPr>
            <w:tcW w:w="990" w:type="dxa"/>
            <w:gridSpan w:val="2"/>
          </w:tcPr>
          <w:p w14:paraId="43CBD808" w14:textId="770F6947" w:rsidR="001C36C3" w:rsidRPr="00761EE2" w:rsidRDefault="001C36C3" w:rsidP="001C36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36C3" w:rsidRPr="0009044D" w14:paraId="63EC5EDB" w14:textId="77777777" w:rsidTr="00805C22">
        <w:tc>
          <w:tcPr>
            <w:tcW w:w="4157" w:type="dxa"/>
          </w:tcPr>
          <w:p w14:paraId="6939A668" w14:textId="1189EF42" w:rsidR="001C36C3" w:rsidRPr="00761EE2" w:rsidRDefault="001C36C3" w:rsidP="001C36C3">
            <w:pPr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 xml:space="preserve">SCG Trading Middle East 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</w:rPr>
              <w:t>Dmcc</w:t>
            </w:r>
            <w:proofErr w:type="spellEnd"/>
          </w:p>
        </w:tc>
        <w:tc>
          <w:tcPr>
            <w:tcW w:w="900" w:type="dxa"/>
          </w:tcPr>
          <w:p w14:paraId="63B1D200" w14:textId="77777777" w:rsidR="001C36C3" w:rsidRPr="00761EE2" w:rsidRDefault="001C36C3" w:rsidP="001C36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1" w:type="dxa"/>
          </w:tcPr>
          <w:p w14:paraId="37D22B42" w14:textId="1DE77F7C" w:rsidR="001C36C3" w:rsidRPr="00761EE2" w:rsidRDefault="001C36C3" w:rsidP="001C36C3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761EE2">
              <w:rPr>
                <w:rFonts w:ascii="Angsana New" w:hAnsi="Angsana New"/>
                <w:sz w:val="26"/>
                <w:szCs w:val="26"/>
              </w:rPr>
              <w:t>(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>จดทะเบียนในประเทศเวียดนาม)</w:t>
            </w:r>
          </w:p>
        </w:tc>
        <w:tc>
          <w:tcPr>
            <w:tcW w:w="990" w:type="dxa"/>
            <w:gridSpan w:val="2"/>
          </w:tcPr>
          <w:p w14:paraId="14D253FA" w14:textId="551286DF" w:rsidR="001C36C3" w:rsidRPr="00761EE2" w:rsidRDefault="001C36C3" w:rsidP="001C36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1C36C3" w:rsidRPr="0009044D" w14:paraId="05592A37" w14:textId="77777777" w:rsidTr="00805C22">
        <w:tc>
          <w:tcPr>
            <w:tcW w:w="4157" w:type="dxa"/>
          </w:tcPr>
          <w:p w14:paraId="7DFFEADF" w14:textId="73AC6CEC" w:rsidR="001C36C3" w:rsidRPr="00761EE2" w:rsidRDefault="001C36C3" w:rsidP="001C36C3">
            <w:pPr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761EE2">
              <w:rPr>
                <w:rFonts w:ascii="Angsana New" w:hAnsi="Angsana New"/>
                <w:sz w:val="26"/>
                <w:szCs w:val="26"/>
              </w:rPr>
              <w:t>(</w:t>
            </w:r>
            <w:r w:rsidRPr="00761EE2">
              <w:rPr>
                <w:rFonts w:ascii="Angsana New" w:hAnsi="Angsana New" w:hint="cs"/>
                <w:sz w:val="26"/>
                <w:szCs w:val="26"/>
                <w:cs/>
              </w:rPr>
              <w:t>จดทะเบียนในประเทศสหรัฐอาหรับเอ</w:t>
            </w:r>
            <w:proofErr w:type="spellStart"/>
            <w:r w:rsidRPr="00761EE2">
              <w:rPr>
                <w:rFonts w:ascii="Angsana New" w:hAnsi="Angsana New" w:hint="cs"/>
                <w:sz w:val="26"/>
                <w:szCs w:val="26"/>
                <w:cs/>
              </w:rPr>
              <w:t>มิเรตส์</w:t>
            </w:r>
            <w:proofErr w:type="spellEnd"/>
            <w:r w:rsidRPr="00761EE2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900" w:type="dxa"/>
          </w:tcPr>
          <w:p w14:paraId="5DE25BC1" w14:textId="38DB918C" w:rsidR="001C36C3" w:rsidRPr="00761EE2" w:rsidRDefault="001C36C3" w:rsidP="001C36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1" w:type="dxa"/>
          </w:tcPr>
          <w:p w14:paraId="4FE6E6EF" w14:textId="2198618C" w:rsidR="001C36C3" w:rsidRPr="00761EE2" w:rsidRDefault="001C36C3" w:rsidP="001C36C3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Prime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CB26D1">
              <w:rPr>
                <w:rFonts w:ascii="Angsana New" w:hAnsi="Angsana New"/>
                <w:sz w:val="26"/>
                <w:szCs w:val="26"/>
              </w:rPr>
              <w:t xml:space="preserve">- 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</w:rPr>
              <w:t>Ngoi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Viet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Joint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Stock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Company</w:t>
            </w:r>
          </w:p>
        </w:tc>
        <w:tc>
          <w:tcPr>
            <w:tcW w:w="990" w:type="dxa"/>
            <w:gridSpan w:val="2"/>
          </w:tcPr>
          <w:p w14:paraId="68364746" w14:textId="194114F4" w:rsidR="001C36C3" w:rsidRPr="00761EE2" w:rsidRDefault="001C36C3" w:rsidP="001C36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36C3" w:rsidRPr="0009044D" w14:paraId="10490F0B" w14:textId="77777777" w:rsidTr="00805C22">
        <w:tc>
          <w:tcPr>
            <w:tcW w:w="4157" w:type="dxa"/>
          </w:tcPr>
          <w:p w14:paraId="48B53508" w14:textId="5A6B6C6B" w:rsidR="001C36C3" w:rsidRPr="00761EE2" w:rsidRDefault="001C36C3" w:rsidP="001C36C3">
            <w:pPr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SCG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Trading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Vietnam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Co.,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Ltd.</w:t>
            </w:r>
          </w:p>
        </w:tc>
        <w:tc>
          <w:tcPr>
            <w:tcW w:w="900" w:type="dxa"/>
          </w:tcPr>
          <w:p w14:paraId="6AC03E75" w14:textId="77777777" w:rsidR="001C36C3" w:rsidRPr="00761EE2" w:rsidRDefault="001C36C3" w:rsidP="001C36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1" w:type="dxa"/>
          </w:tcPr>
          <w:p w14:paraId="6C290470" w14:textId="7A5C8751" w:rsidR="001C36C3" w:rsidRPr="00761EE2" w:rsidRDefault="001C36C3" w:rsidP="001C36C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761EE2">
              <w:rPr>
                <w:rFonts w:ascii="Angsana New" w:hAnsi="Angsana New"/>
                <w:sz w:val="26"/>
                <w:szCs w:val="26"/>
              </w:rPr>
              <w:t>(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>จดทะเบียนในประเทศเวียดนาม)</w:t>
            </w:r>
          </w:p>
        </w:tc>
        <w:tc>
          <w:tcPr>
            <w:tcW w:w="990" w:type="dxa"/>
            <w:gridSpan w:val="2"/>
          </w:tcPr>
          <w:p w14:paraId="7C9C3924" w14:textId="4AC01B25" w:rsidR="001C36C3" w:rsidRPr="00761EE2" w:rsidRDefault="001C36C3" w:rsidP="001C36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1C36C3" w:rsidRPr="0009044D" w14:paraId="5FFEACEF" w14:textId="77777777" w:rsidTr="00805C22">
        <w:tc>
          <w:tcPr>
            <w:tcW w:w="4157" w:type="dxa"/>
          </w:tcPr>
          <w:p w14:paraId="5DD2E14D" w14:textId="662B266D" w:rsidR="001C36C3" w:rsidRPr="00761EE2" w:rsidRDefault="001C36C3" w:rsidP="001C36C3">
            <w:pPr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761EE2">
              <w:rPr>
                <w:rFonts w:ascii="Angsana New" w:hAnsi="Angsana New"/>
                <w:sz w:val="26"/>
                <w:szCs w:val="26"/>
              </w:rPr>
              <w:t>(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>จดทะเบียนในประเทศเวียดนาม)</w:t>
            </w:r>
          </w:p>
        </w:tc>
        <w:tc>
          <w:tcPr>
            <w:tcW w:w="900" w:type="dxa"/>
          </w:tcPr>
          <w:p w14:paraId="7E1A2BAC" w14:textId="206E1079" w:rsidR="001C36C3" w:rsidRPr="00761EE2" w:rsidRDefault="001C36C3" w:rsidP="001C36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1" w:type="dxa"/>
          </w:tcPr>
          <w:p w14:paraId="4D0A6A7B" w14:textId="46DE49DC" w:rsidR="001C36C3" w:rsidRPr="00761EE2" w:rsidRDefault="001C36C3" w:rsidP="001C36C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Prime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Pho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Yen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Joint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Stock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Company</w:t>
            </w:r>
          </w:p>
        </w:tc>
        <w:tc>
          <w:tcPr>
            <w:tcW w:w="990" w:type="dxa"/>
            <w:gridSpan w:val="2"/>
          </w:tcPr>
          <w:p w14:paraId="23A3DA69" w14:textId="71BFF669" w:rsidR="001C36C3" w:rsidRPr="00761EE2" w:rsidRDefault="001C36C3" w:rsidP="001C36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36C3" w:rsidRPr="0009044D" w14:paraId="282EAFF3" w14:textId="77777777" w:rsidTr="00805C22">
        <w:tc>
          <w:tcPr>
            <w:tcW w:w="4157" w:type="dxa"/>
          </w:tcPr>
          <w:p w14:paraId="483D2EE8" w14:textId="7929A882" w:rsidR="001C36C3" w:rsidRPr="00761EE2" w:rsidRDefault="001C36C3" w:rsidP="001C36C3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0A13F9">
              <w:rPr>
                <w:rFonts w:ascii="Angsana New" w:hAnsi="Angsana New"/>
                <w:sz w:val="26"/>
                <w:szCs w:val="26"/>
              </w:rPr>
              <w:t>SCG International India Private Limited</w:t>
            </w:r>
          </w:p>
        </w:tc>
        <w:tc>
          <w:tcPr>
            <w:tcW w:w="900" w:type="dxa"/>
          </w:tcPr>
          <w:p w14:paraId="6E3D4B34" w14:textId="77777777" w:rsidR="001C36C3" w:rsidRPr="00761EE2" w:rsidDel="00764D0D" w:rsidRDefault="001C36C3" w:rsidP="001C36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1" w:type="dxa"/>
          </w:tcPr>
          <w:p w14:paraId="407AEA53" w14:textId="58C45A95" w:rsidR="001C36C3" w:rsidRPr="00761EE2" w:rsidRDefault="001C36C3" w:rsidP="001C36C3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761EE2">
              <w:rPr>
                <w:rFonts w:ascii="Angsana New" w:hAnsi="Angsana New"/>
                <w:sz w:val="26"/>
                <w:szCs w:val="26"/>
              </w:rPr>
              <w:t>(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>จดทะเบียนในประเทศเวียดนาม)</w:t>
            </w:r>
          </w:p>
        </w:tc>
        <w:tc>
          <w:tcPr>
            <w:tcW w:w="990" w:type="dxa"/>
            <w:gridSpan w:val="2"/>
          </w:tcPr>
          <w:p w14:paraId="467C434D" w14:textId="7FD3E1EA" w:rsidR="001C36C3" w:rsidRPr="00761EE2" w:rsidRDefault="001C36C3" w:rsidP="001C36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1C36C3" w:rsidRPr="0009044D" w14:paraId="2943C249" w14:textId="77777777" w:rsidTr="00805C22">
        <w:tc>
          <w:tcPr>
            <w:tcW w:w="4157" w:type="dxa"/>
          </w:tcPr>
          <w:p w14:paraId="2220C1FD" w14:textId="4D3239A3" w:rsidR="001C36C3" w:rsidRPr="00761EE2" w:rsidDel="00764D0D" w:rsidRDefault="001C36C3" w:rsidP="001C36C3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761EE2">
              <w:rPr>
                <w:rFonts w:ascii="Angsana New" w:hAnsi="Angsana New"/>
                <w:sz w:val="26"/>
                <w:szCs w:val="26"/>
              </w:rPr>
              <w:t>(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>จดทะเบียนในประเทศ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อินเดีย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900" w:type="dxa"/>
          </w:tcPr>
          <w:p w14:paraId="5DBED00A" w14:textId="1ADA0AAB" w:rsidR="001C36C3" w:rsidRPr="00761EE2" w:rsidDel="00764D0D" w:rsidRDefault="001C36C3" w:rsidP="001C36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1" w:type="dxa"/>
          </w:tcPr>
          <w:p w14:paraId="7C3FF442" w14:textId="6DE2FBAB" w:rsidR="001C36C3" w:rsidRPr="00761EE2" w:rsidRDefault="001C36C3" w:rsidP="001C36C3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Prime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CB26D1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761EE2">
              <w:rPr>
                <w:rFonts w:ascii="Angsana New" w:hAnsi="Angsana New"/>
                <w:sz w:val="26"/>
                <w:szCs w:val="26"/>
              </w:rPr>
              <w:t>Yen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</w:rPr>
              <w:t>Binh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Joint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Stock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Company</w:t>
            </w:r>
          </w:p>
        </w:tc>
        <w:tc>
          <w:tcPr>
            <w:tcW w:w="990" w:type="dxa"/>
            <w:gridSpan w:val="2"/>
          </w:tcPr>
          <w:p w14:paraId="3C8A8602" w14:textId="6036685A" w:rsidR="001C36C3" w:rsidRPr="00761EE2" w:rsidRDefault="001C36C3" w:rsidP="001C36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36C3" w:rsidRPr="0009044D" w14:paraId="2B587626" w14:textId="77777777" w:rsidTr="00805C22">
        <w:tc>
          <w:tcPr>
            <w:tcW w:w="4157" w:type="dxa"/>
          </w:tcPr>
          <w:p w14:paraId="27812FE8" w14:textId="2CB7620A" w:rsidR="001C36C3" w:rsidRPr="00761EE2" w:rsidRDefault="001C36C3" w:rsidP="001C36C3">
            <w:pPr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  <w:cs/>
              </w:rPr>
              <w:t>เอส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ซีจี 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  <w:cs/>
              </w:rPr>
              <w:t>โล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  <w:cs/>
              </w:rPr>
              <w:t>จิ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  <w:cs/>
              </w:rPr>
              <w:t>สติกส์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  <w:cs/>
              </w:rPr>
              <w:t>แมเนจเม้นท์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00" w:type="dxa"/>
          </w:tcPr>
          <w:p w14:paraId="22179267" w14:textId="77777777" w:rsidR="001C36C3" w:rsidRPr="00761EE2" w:rsidRDefault="001C36C3" w:rsidP="001C36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1" w:type="dxa"/>
          </w:tcPr>
          <w:p w14:paraId="7D5838F4" w14:textId="44B83FC0" w:rsidR="001C36C3" w:rsidRPr="00761EE2" w:rsidRDefault="001C36C3" w:rsidP="001C36C3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761EE2">
              <w:rPr>
                <w:rFonts w:ascii="Angsana New" w:hAnsi="Angsana New"/>
                <w:sz w:val="26"/>
                <w:szCs w:val="26"/>
              </w:rPr>
              <w:t>(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>จดทะเบียนในประเทศเวียดนาม)</w:t>
            </w:r>
          </w:p>
        </w:tc>
        <w:tc>
          <w:tcPr>
            <w:tcW w:w="990" w:type="dxa"/>
            <w:gridSpan w:val="2"/>
          </w:tcPr>
          <w:p w14:paraId="3C8DEA0B" w14:textId="6B7280CA" w:rsidR="001C36C3" w:rsidRPr="00761EE2" w:rsidRDefault="001C36C3" w:rsidP="001C36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1C36C3" w:rsidRPr="0009044D" w14:paraId="630EF49B" w14:textId="77777777" w:rsidTr="00805C22">
        <w:tc>
          <w:tcPr>
            <w:tcW w:w="4157" w:type="dxa"/>
          </w:tcPr>
          <w:p w14:paraId="7BB95496" w14:textId="77777777" w:rsidR="001C36C3" w:rsidRPr="00761EE2" w:rsidRDefault="001C36C3" w:rsidP="001C36C3">
            <w:pPr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SCG Logistics Lao Co., Ltd.</w:t>
            </w:r>
          </w:p>
        </w:tc>
        <w:tc>
          <w:tcPr>
            <w:tcW w:w="900" w:type="dxa"/>
          </w:tcPr>
          <w:p w14:paraId="0FEEF4F5" w14:textId="77777777" w:rsidR="001C36C3" w:rsidRPr="00761EE2" w:rsidRDefault="001C36C3" w:rsidP="001C36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1" w:type="dxa"/>
          </w:tcPr>
          <w:p w14:paraId="5D381539" w14:textId="37DDB7B9" w:rsidR="001C36C3" w:rsidRPr="00761EE2" w:rsidRDefault="001C36C3" w:rsidP="001C36C3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Prime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CB26D1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761EE2">
              <w:rPr>
                <w:rFonts w:ascii="Angsana New" w:hAnsi="Angsana New"/>
                <w:sz w:val="26"/>
                <w:szCs w:val="26"/>
              </w:rPr>
              <w:t>Tien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</w:rPr>
              <w:t>Phong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Joint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Stock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Company</w:t>
            </w:r>
          </w:p>
        </w:tc>
        <w:tc>
          <w:tcPr>
            <w:tcW w:w="990" w:type="dxa"/>
            <w:gridSpan w:val="2"/>
          </w:tcPr>
          <w:p w14:paraId="4B930AB7" w14:textId="23F3383D" w:rsidR="001C36C3" w:rsidRPr="00761EE2" w:rsidRDefault="001C36C3" w:rsidP="001C36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36C3" w:rsidRPr="0009044D" w14:paraId="20041D94" w14:textId="77777777" w:rsidTr="00805C22">
        <w:tc>
          <w:tcPr>
            <w:tcW w:w="4157" w:type="dxa"/>
          </w:tcPr>
          <w:p w14:paraId="4FCACE40" w14:textId="77777777" w:rsidR="001C36C3" w:rsidRPr="00761EE2" w:rsidRDefault="001C36C3" w:rsidP="001C36C3">
            <w:pPr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761EE2">
              <w:rPr>
                <w:rFonts w:ascii="Angsana New" w:hAnsi="Angsana New"/>
                <w:sz w:val="26"/>
                <w:szCs w:val="26"/>
              </w:rPr>
              <w:t>(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>จดทะเบียนใน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สปป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. </w:t>
            </w:r>
            <w:r w:rsidRPr="00761EE2">
              <w:rPr>
                <w:rFonts w:ascii="Angsana New" w:hAnsi="Angsana New" w:hint="cs"/>
                <w:sz w:val="26"/>
                <w:szCs w:val="26"/>
                <w:cs/>
              </w:rPr>
              <w:t>ลาว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900" w:type="dxa"/>
          </w:tcPr>
          <w:p w14:paraId="32575554" w14:textId="77777777" w:rsidR="001C36C3" w:rsidRPr="00761EE2" w:rsidRDefault="001C36C3" w:rsidP="001C36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1" w:type="dxa"/>
          </w:tcPr>
          <w:p w14:paraId="5B713674" w14:textId="4835A335" w:rsidR="001C36C3" w:rsidRPr="00761EE2" w:rsidRDefault="001C36C3" w:rsidP="001C36C3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761EE2">
              <w:rPr>
                <w:rFonts w:ascii="Angsana New" w:hAnsi="Angsana New"/>
                <w:sz w:val="26"/>
                <w:szCs w:val="26"/>
              </w:rPr>
              <w:t>(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>จดทะเบียนในประเทศเวียดนาม)</w:t>
            </w:r>
          </w:p>
        </w:tc>
        <w:tc>
          <w:tcPr>
            <w:tcW w:w="990" w:type="dxa"/>
            <w:gridSpan w:val="2"/>
          </w:tcPr>
          <w:p w14:paraId="2142F029" w14:textId="4CC2FB6D" w:rsidR="001C36C3" w:rsidRPr="00761EE2" w:rsidRDefault="001C36C3" w:rsidP="001C36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1C36C3" w:rsidRPr="0009044D" w14:paraId="4FDE4F59" w14:textId="77777777" w:rsidTr="00805C22">
        <w:tc>
          <w:tcPr>
            <w:tcW w:w="4157" w:type="dxa"/>
          </w:tcPr>
          <w:p w14:paraId="58EF7195" w14:textId="77777777" w:rsidR="001C36C3" w:rsidRPr="00761EE2" w:rsidRDefault="001C36C3" w:rsidP="001C36C3">
            <w:pPr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SCG Logistics Management (Cambodia) Co., Ltd.</w:t>
            </w:r>
          </w:p>
        </w:tc>
        <w:tc>
          <w:tcPr>
            <w:tcW w:w="900" w:type="dxa"/>
          </w:tcPr>
          <w:p w14:paraId="74E55185" w14:textId="77777777" w:rsidR="001C36C3" w:rsidRPr="00761EE2" w:rsidRDefault="001C36C3" w:rsidP="001C36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1" w:type="dxa"/>
          </w:tcPr>
          <w:p w14:paraId="1C7546D7" w14:textId="4FDDFD90" w:rsidR="001C36C3" w:rsidRPr="00761EE2" w:rsidRDefault="001C36C3" w:rsidP="001C36C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Prime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CB26D1">
              <w:rPr>
                <w:rFonts w:ascii="Angsana New" w:hAnsi="Angsana New"/>
                <w:sz w:val="26"/>
                <w:szCs w:val="26"/>
              </w:rPr>
              <w:t xml:space="preserve">- 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</w:rPr>
              <w:t>Vinh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</w:rPr>
              <w:t>Phuc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Joint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Stock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Company</w:t>
            </w:r>
          </w:p>
        </w:tc>
        <w:tc>
          <w:tcPr>
            <w:tcW w:w="990" w:type="dxa"/>
            <w:gridSpan w:val="2"/>
          </w:tcPr>
          <w:p w14:paraId="5A2B72C1" w14:textId="249DB5CF" w:rsidR="001C36C3" w:rsidRPr="00761EE2" w:rsidRDefault="001C36C3" w:rsidP="001C36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36C3" w:rsidRPr="0009044D" w14:paraId="047D0BB3" w14:textId="77777777" w:rsidTr="00805C22">
        <w:tc>
          <w:tcPr>
            <w:tcW w:w="4157" w:type="dxa"/>
          </w:tcPr>
          <w:p w14:paraId="1E96DF21" w14:textId="77777777" w:rsidR="001C36C3" w:rsidRPr="00761EE2" w:rsidDel="00764D0D" w:rsidRDefault="001C36C3" w:rsidP="001C36C3">
            <w:pPr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761EE2">
              <w:rPr>
                <w:rFonts w:ascii="Angsana New" w:hAnsi="Angsana New"/>
                <w:sz w:val="26"/>
                <w:szCs w:val="26"/>
              </w:rPr>
              <w:t>(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>จดทะเบียนในประเทศ</w:t>
            </w:r>
            <w:r w:rsidRPr="00761EE2">
              <w:rPr>
                <w:rFonts w:ascii="Angsana New" w:hAnsi="Angsana New" w:hint="cs"/>
                <w:sz w:val="26"/>
                <w:szCs w:val="26"/>
                <w:cs/>
              </w:rPr>
              <w:t>กัมพูชา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900" w:type="dxa"/>
          </w:tcPr>
          <w:p w14:paraId="1CFAA7A4" w14:textId="77777777" w:rsidR="001C36C3" w:rsidRPr="00761EE2" w:rsidRDefault="001C36C3" w:rsidP="001C36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1" w:type="dxa"/>
          </w:tcPr>
          <w:p w14:paraId="56FE1053" w14:textId="44EA1973" w:rsidR="001C36C3" w:rsidRPr="00761EE2" w:rsidRDefault="001C36C3" w:rsidP="001C36C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761EE2">
              <w:rPr>
                <w:rFonts w:ascii="Angsana New" w:hAnsi="Angsana New"/>
                <w:sz w:val="26"/>
                <w:szCs w:val="26"/>
              </w:rPr>
              <w:t>(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>จดทะเบียนในประเทศเวียดนาม)</w:t>
            </w:r>
          </w:p>
        </w:tc>
        <w:tc>
          <w:tcPr>
            <w:tcW w:w="990" w:type="dxa"/>
            <w:gridSpan w:val="2"/>
          </w:tcPr>
          <w:p w14:paraId="6BC52082" w14:textId="63DF2405" w:rsidR="001C36C3" w:rsidRPr="00761EE2" w:rsidRDefault="001C36C3" w:rsidP="001C36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1C36C3" w:rsidRPr="0009044D" w14:paraId="1AD516DC" w14:textId="77777777" w:rsidTr="00805C22">
        <w:tc>
          <w:tcPr>
            <w:tcW w:w="4157" w:type="dxa"/>
          </w:tcPr>
          <w:p w14:paraId="4C3677DE" w14:textId="124E1097" w:rsidR="001C36C3" w:rsidRPr="00761EE2" w:rsidRDefault="001C36C3" w:rsidP="001C36C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30372">
              <w:rPr>
                <w:rFonts w:ascii="Angsana New" w:hAnsi="Angsana New"/>
                <w:sz w:val="26"/>
                <w:szCs w:val="26"/>
              </w:rPr>
              <w:t>Unify Smart Tech Joint Stock Company</w:t>
            </w:r>
          </w:p>
        </w:tc>
        <w:tc>
          <w:tcPr>
            <w:tcW w:w="900" w:type="dxa"/>
          </w:tcPr>
          <w:p w14:paraId="60A14F12" w14:textId="5FEF9462" w:rsidR="001C36C3" w:rsidRPr="00761EE2" w:rsidRDefault="001C36C3" w:rsidP="001C36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1" w:type="dxa"/>
          </w:tcPr>
          <w:p w14:paraId="2763540F" w14:textId="1255507C" w:rsidR="001C36C3" w:rsidRPr="00761EE2" w:rsidRDefault="001C36C3" w:rsidP="001C36C3">
            <w:pPr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Prime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CB26D1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761EE2">
              <w:rPr>
                <w:rFonts w:ascii="Angsana New" w:hAnsi="Angsana New"/>
                <w:sz w:val="26"/>
                <w:szCs w:val="26"/>
              </w:rPr>
              <w:t>Truong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Xuan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Joint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Stock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Company</w:t>
            </w:r>
          </w:p>
        </w:tc>
        <w:tc>
          <w:tcPr>
            <w:tcW w:w="990" w:type="dxa"/>
            <w:gridSpan w:val="2"/>
          </w:tcPr>
          <w:p w14:paraId="289C9A38" w14:textId="2B8E705D" w:rsidR="001C36C3" w:rsidRPr="00761EE2" w:rsidRDefault="001C36C3" w:rsidP="001C36C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C36C3" w:rsidRPr="0009044D" w14:paraId="4A50282E" w14:textId="77777777" w:rsidTr="00805C22">
        <w:tc>
          <w:tcPr>
            <w:tcW w:w="4157" w:type="dxa"/>
          </w:tcPr>
          <w:p w14:paraId="7BDAB874" w14:textId="27001CDD" w:rsidR="001C36C3" w:rsidRPr="00761EE2" w:rsidRDefault="001C36C3" w:rsidP="001C36C3">
            <w:pPr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  (จดทะเบียนในประเทศเวียดนาม)  </w:t>
            </w:r>
          </w:p>
        </w:tc>
        <w:tc>
          <w:tcPr>
            <w:tcW w:w="900" w:type="dxa"/>
          </w:tcPr>
          <w:p w14:paraId="10E345BC" w14:textId="4A6007CD" w:rsidR="001C36C3" w:rsidRPr="00761EE2" w:rsidRDefault="001C36C3" w:rsidP="001C36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1" w:type="dxa"/>
          </w:tcPr>
          <w:p w14:paraId="79F7000E" w14:textId="7C31428C" w:rsidR="001C36C3" w:rsidRPr="00761EE2" w:rsidRDefault="001C36C3" w:rsidP="001C36C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761EE2">
              <w:rPr>
                <w:rFonts w:ascii="Angsana New" w:hAnsi="Angsana New"/>
                <w:sz w:val="26"/>
                <w:szCs w:val="26"/>
              </w:rPr>
              <w:t>(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>จดทะเบียนในประเทศเวียดนาม)</w:t>
            </w:r>
          </w:p>
        </w:tc>
        <w:tc>
          <w:tcPr>
            <w:tcW w:w="990" w:type="dxa"/>
            <w:gridSpan w:val="2"/>
          </w:tcPr>
          <w:p w14:paraId="13CA1339" w14:textId="08D2EED9" w:rsidR="001C36C3" w:rsidRPr="00761EE2" w:rsidRDefault="001C36C3" w:rsidP="001C36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1C36C3" w:rsidRPr="0009044D" w14:paraId="0BF140F2" w14:textId="77777777" w:rsidTr="00805C22">
        <w:tc>
          <w:tcPr>
            <w:tcW w:w="4157" w:type="dxa"/>
          </w:tcPr>
          <w:p w14:paraId="00224894" w14:textId="3CCA7755" w:rsidR="001C36C3" w:rsidRPr="00761EE2" w:rsidRDefault="001C36C3" w:rsidP="001C36C3">
            <w:pPr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  <w:cs/>
              </w:rPr>
              <w:t>เอส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  <w:cs/>
              </w:rPr>
              <w:t>ซีจี เทรด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  <w:cs/>
              </w:rPr>
              <w:t>ดิ้ง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เซอร์วิส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  <w:cs/>
              </w:rPr>
              <w:t>เซส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00" w:type="dxa"/>
          </w:tcPr>
          <w:p w14:paraId="3E46FD67" w14:textId="3E50DDC8" w:rsidR="001C36C3" w:rsidRPr="00761EE2" w:rsidRDefault="001C36C3" w:rsidP="001C36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1" w:type="dxa"/>
          </w:tcPr>
          <w:p w14:paraId="447435A1" w14:textId="1F21BA4C" w:rsidR="001C36C3" w:rsidRPr="00761EE2" w:rsidRDefault="001C36C3" w:rsidP="001C36C3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proofErr w:type="spellStart"/>
            <w:r w:rsidRPr="00761EE2">
              <w:rPr>
                <w:rFonts w:ascii="Angsana New" w:hAnsi="Angsana New"/>
                <w:sz w:val="26"/>
                <w:szCs w:val="26"/>
              </w:rPr>
              <w:t>Buu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Long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Industry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and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Investment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Joint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Stock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Company</w:t>
            </w:r>
          </w:p>
        </w:tc>
        <w:tc>
          <w:tcPr>
            <w:tcW w:w="990" w:type="dxa"/>
            <w:gridSpan w:val="2"/>
          </w:tcPr>
          <w:p w14:paraId="393A4837" w14:textId="2DE816A5" w:rsidR="001C36C3" w:rsidRPr="00761EE2" w:rsidRDefault="001C36C3" w:rsidP="001C36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36C3" w:rsidRPr="0009044D" w14:paraId="074C3C68" w14:textId="77777777" w:rsidTr="00805C22">
        <w:tc>
          <w:tcPr>
            <w:tcW w:w="4157" w:type="dxa"/>
          </w:tcPr>
          <w:p w14:paraId="41554B05" w14:textId="3F591CB2" w:rsidR="001C36C3" w:rsidRPr="00761EE2" w:rsidRDefault="001C36C3" w:rsidP="001C36C3">
            <w:pPr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Myanmar CBM Services Co., Ltd.</w:t>
            </w:r>
            <w:r w:rsidRPr="00761EE2" w:rsidDel="00B1232A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</w:tcPr>
          <w:p w14:paraId="002BE71F" w14:textId="595F715C" w:rsidR="001C36C3" w:rsidRPr="00761EE2" w:rsidRDefault="001C36C3" w:rsidP="001C36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1" w:type="dxa"/>
          </w:tcPr>
          <w:p w14:paraId="2F4E3DBF" w14:textId="6BF4C9AD" w:rsidR="001C36C3" w:rsidRPr="00761EE2" w:rsidRDefault="001C36C3" w:rsidP="001C36C3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  (จดทะเบียนในประเทศเวียดนาม)  </w:t>
            </w:r>
          </w:p>
        </w:tc>
        <w:tc>
          <w:tcPr>
            <w:tcW w:w="990" w:type="dxa"/>
            <w:gridSpan w:val="2"/>
          </w:tcPr>
          <w:p w14:paraId="67A385AD" w14:textId="28E9EA69" w:rsidR="001C36C3" w:rsidRPr="00761EE2" w:rsidRDefault="001C36C3" w:rsidP="001C36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1C36C3" w:rsidRPr="0009044D" w14:paraId="5D94F2D7" w14:textId="77777777" w:rsidTr="00805C22">
        <w:tc>
          <w:tcPr>
            <w:tcW w:w="4157" w:type="dxa"/>
          </w:tcPr>
          <w:p w14:paraId="12B60D3E" w14:textId="58AEA6BD" w:rsidR="001C36C3" w:rsidRPr="00761EE2" w:rsidRDefault="001C36C3" w:rsidP="001C36C3">
            <w:pPr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761EE2">
              <w:rPr>
                <w:rFonts w:ascii="Angsana New" w:hAnsi="Angsana New"/>
                <w:sz w:val="26"/>
                <w:szCs w:val="26"/>
              </w:rPr>
              <w:t>(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>จดทะเบียนในประเทศ</w:t>
            </w:r>
            <w:proofErr w:type="spellStart"/>
            <w:r w:rsidRPr="00761EE2">
              <w:rPr>
                <w:rFonts w:ascii="Angsana New" w:hAnsi="Angsana New" w:hint="cs"/>
                <w:sz w:val="26"/>
                <w:szCs w:val="26"/>
                <w:cs/>
              </w:rPr>
              <w:t>เมียน</w:t>
            </w:r>
            <w:proofErr w:type="spellEnd"/>
            <w:r w:rsidRPr="00761EE2">
              <w:rPr>
                <w:rFonts w:ascii="Angsana New" w:hAnsi="Angsana New" w:hint="cs"/>
                <w:sz w:val="26"/>
                <w:szCs w:val="26"/>
                <w:cs/>
              </w:rPr>
              <w:t>มา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900" w:type="dxa"/>
          </w:tcPr>
          <w:p w14:paraId="6D26C47C" w14:textId="3F3F84D7" w:rsidR="001C36C3" w:rsidRPr="00761EE2" w:rsidRDefault="001C36C3" w:rsidP="001C36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1" w:type="dxa"/>
          </w:tcPr>
          <w:p w14:paraId="034CB566" w14:textId="30D27BA9" w:rsidR="001C36C3" w:rsidRPr="00761EE2" w:rsidRDefault="001C36C3" w:rsidP="001C36C3">
            <w:pPr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PT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Semen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</w:rPr>
              <w:t>Jawa</w:t>
            </w:r>
            <w:proofErr w:type="spellEnd"/>
          </w:p>
        </w:tc>
        <w:tc>
          <w:tcPr>
            <w:tcW w:w="990" w:type="dxa"/>
            <w:gridSpan w:val="2"/>
          </w:tcPr>
          <w:p w14:paraId="30D7B058" w14:textId="38E17DA0" w:rsidR="001C36C3" w:rsidRPr="00761EE2" w:rsidRDefault="001C36C3" w:rsidP="001C36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36C3" w:rsidRPr="0009044D" w14:paraId="6729359F" w14:textId="77777777" w:rsidTr="00805C22">
        <w:tc>
          <w:tcPr>
            <w:tcW w:w="4157" w:type="dxa"/>
          </w:tcPr>
          <w:p w14:paraId="36350EE7" w14:textId="1696F424" w:rsidR="001C36C3" w:rsidRPr="00761EE2" w:rsidRDefault="001C36C3" w:rsidP="001C36C3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proofErr w:type="spellStart"/>
            <w:r w:rsidRPr="00761EE2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630372">
              <w:rPr>
                <w:rFonts w:ascii="Angsana New" w:hAnsi="Angsana New"/>
                <w:sz w:val="26"/>
                <w:szCs w:val="26"/>
                <w:cs/>
              </w:rPr>
              <w:t>เน็กซเตอร์</w:t>
            </w:r>
            <w:proofErr w:type="spellEnd"/>
            <w:r w:rsidRPr="00630372">
              <w:rPr>
                <w:rFonts w:ascii="Angsana New" w:hAnsi="Angsana New"/>
                <w:sz w:val="26"/>
                <w:szCs w:val="26"/>
                <w:cs/>
              </w:rPr>
              <w:t xml:space="preserve"> ดิจิตอล 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จำกัด  </w:t>
            </w:r>
          </w:p>
        </w:tc>
        <w:tc>
          <w:tcPr>
            <w:tcW w:w="900" w:type="dxa"/>
          </w:tcPr>
          <w:p w14:paraId="2C8983DE" w14:textId="3820B716" w:rsidR="001C36C3" w:rsidRPr="00761EE2" w:rsidRDefault="001C36C3" w:rsidP="001C36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1" w:type="dxa"/>
          </w:tcPr>
          <w:p w14:paraId="3294AE38" w14:textId="15DEE11B" w:rsidR="001C36C3" w:rsidRPr="00761EE2" w:rsidRDefault="001C36C3" w:rsidP="001C36C3">
            <w:pPr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  (จดทะเบียนในประเทศอินโดนีเซีย)</w:t>
            </w:r>
          </w:p>
        </w:tc>
        <w:tc>
          <w:tcPr>
            <w:tcW w:w="990" w:type="dxa"/>
            <w:gridSpan w:val="2"/>
          </w:tcPr>
          <w:p w14:paraId="0CEC7AA1" w14:textId="226E9311" w:rsidR="001C36C3" w:rsidRPr="00761EE2" w:rsidRDefault="001C36C3" w:rsidP="001C36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98</w:t>
            </w:r>
          </w:p>
        </w:tc>
      </w:tr>
      <w:tr w:rsidR="001C36C3" w:rsidRPr="0009044D" w14:paraId="36B41E1F" w14:textId="77777777" w:rsidTr="00805C22">
        <w:tc>
          <w:tcPr>
            <w:tcW w:w="4157" w:type="dxa"/>
          </w:tcPr>
          <w:p w14:paraId="32FB0B60" w14:textId="4E7C2551" w:rsidR="001C36C3" w:rsidRPr="00761EE2" w:rsidRDefault="001C36C3" w:rsidP="001C36C3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2F61E8">
              <w:rPr>
                <w:rFonts w:ascii="Angsana New" w:hAnsi="Angsana New"/>
                <w:sz w:val="26"/>
                <w:szCs w:val="26"/>
              </w:rPr>
              <w:t>(</w:t>
            </w:r>
            <w:r w:rsidRPr="002F61E8">
              <w:rPr>
                <w:rFonts w:ascii="Angsana New" w:hAnsi="Angsana New"/>
                <w:sz w:val="26"/>
                <w:szCs w:val="26"/>
                <w:cs/>
              </w:rPr>
              <w:t xml:space="preserve">เดิมชื่อ </w:t>
            </w:r>
            <w:r w:rsidRPr="00350C2B">
              <w:rPr>
                <w:rFonts w:ascii="Angsana New" w:hAnsi="Angsana New"/>
                <w:sz w:val="26"/>
                <w:szCs w:val="26"/>
              </w:rPr>
              <w:t>“</w:t>
            </w:r>
            <w:r w:rsidRPr="00ED5EB2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กระเบื้องทิพย์ </w:t>
            </w:r>
            <w:r w:rsidRPr="002F61E8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r w:rsidRPr="00350C2B">
              <w:rPr>
                <w:rFonts w:ascii="Angsana New" w:hAnsi="Angsana New"/>
                <w:sz w:val="26"/>
                <w:szCs w:val="26"/>
              </w:rPr>
              <w:t>”</w:t>
            </w:r>
            <w:r w:rsidRPr="002F61E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900" w:type="dxa"/>
          </w:tcPr>
          <w:p w14:paraId="63F029F4" w14:textId="2771E503" w:rsidR="001C36C3" w:rsidRPr="00761EE2" w:rsidRDefault="001C36C3" w:rsidP="001C36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1" w:type="dxa"/>
          </w:tcPr>
          <w:p w14:paraId="0F866BCE" w14:textId="070CA6E1" w:rsidR="001C36C3" w:rsidRPr="00761EE2" w:rsidRDefault="001C36C3" w:rsidP="001C36C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PT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KIA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</w:rPr>
              <w:t>Serpih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Mas</w:t>
            </w:r>
          </w:p>
        </w:tc>
        <w:tc>
          <w:tcPr>
            <w:tcW w:w="990" w:type="dxa"/>
            <w:gridSpan w:val="2"/>
          </w:tcPr>
          <w:p w14:paraId="32E28279" w14:textId="21C5E66E" w:rsidR="001C36C3" w:rsidRPr="00761EE2" w:rsidRDefault="001C36C3" w:rsidP="001C36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36C3" w:rsidRPr="0009044D" w14:paraId="5820FC6D" w14:textId="77777777" w:rsidTr="00805C22">
        <w:tc>
          <w:tcPr>
            <w:tcW w:w="4157" w:type="dxa"/>
          </w:tcPr>
          <w:p w14:paraId="36F44DA6" w14:textId="21473FD9" w:rsidR="001C36C3" w:rsidRPr="00761EE2" w:rsidRDefault="001C36C3" w:rsidP="001C36C3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761EE2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630372">
              <w:rPr>
                <w:rFonts w:ascii="Angsana New" w:hAnsi="Angsana New"/>
                <w:sz w:val="26"/>
                <w:szCs w:val="26"/>
                <w:cs/>
              </w:rPr>
              <w:t>เบ็ตเตอร์</w:t>
            </w:r>
            <w:proofErr w:type="spellEnd"/>
            <w:r w:rsidRPr="00630372">
              <w:rPr>
                <w:rFonts w:ascii="Angsana New" w:hAnsi="Angsana New"/>
                <w:sz w:val="26"/>
                <w:szCs w:val="26"/>
                <w:cs/>
              </w:rPr>
              <w:t xml:space="preserve">บี </w:t>
            </w:r>
            <w:proofErr w:type="spellStart"/>
            <w:r w:rsidRPr="00630372">
              <w:rPr>
                <w:rFonts w:ascii="Angsana New" w:hAnsi="Angsana New"/>
                <w:sz w:val="26"/>
                <w:szCs w:val="26"/>
                <w:cs/>
              </w:rPr>
              <w:t>มาร์เก็ตเพลส</w:t>
            </w:r>
            <w:proofErr w:type="spellEnd"/>
            <w:r w:rsidRPr="00630372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0" w:type="dxa"/>
          </w:tcPr>
          <w:p w14:paraId="5553B098" w14:textId="77777777" w:rsidR="001C36C3" w:rsidRPr="00761EE2" w:rsidRDefault="001C36C3" w:rsidP="001C36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1" w:type="dxa"/>
          </w:tcPr>
          <w:p w14:paraId="06AAA884" w14:textId="0B6AC5F5" w:rsidR="001C36C3" w:rsidRPr="00761EE2" w:rsidRDefault="001C36C3" w:rsidP="001C36C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761EE2">
              <w:rPr>
                <w:rFonts w:ascii="Angsana New" w:hAnsi="Angsana New"/>
                <w:sz w:val="26"/>
                <w:szCs w:val="26"/>
              </w:rPr>
              <w:t>(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>จดทะเบียนในประเทศอินโดนีเซีย)</w:t>
            </w:r>
          </w:p>
        </w:tc>
        <w:tc>
          <w:tcPr>
            <w:tcW w:w="990" w:type="dxa"/>
            <w:gridSpan w:val="2"/>
          </w:tcPr>
          <w:p w14:paraId="5C0F75A4" w14:textId="1A38EEAB" w:rsidR="001C36C3" w:rsidRPr="00761EE2" w:rsidRDefault="001C36C3" w:rsidP="001C36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97</w:t>
            </w:r>
          </w:p>
        </w:tc>
      </w:tr>
      <w:tr w:rsidR="001C36C3" w:rsidRPr="0009044D" w14:paraId="3D5C2191" w14:textId="77777777" w:rsidTr="00805C22">
        <w:tc>
          <w:tcPr>
            <w:tcW w:w="4157" w:type="dxa"/>
          </w:tcPr>
          <w:p w14:paraId="0480D85D" w14:textId="2EE30F9A" w:rsidR="001C36C3" w:rsidRPr="00761EE2" w:rsidRDefault="001C36C3" w:rsidP="001C36C3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2F61E8">
              <w:rPr>
                <w:rFonts w:ascii="Angsana New" w:hAnsi="Angsana New"/>
                <w:sz w:val="26"/>
                <w:szCs w:val="26"/>
              </w:rPr>
              <w:t>(</w:t>
            </w:r>
            <w:r w:rsidRPr="002F61E8">
              <w:rPr>
                <w:rFonts w:ascii="Angsana New" w:hAnsi="Angsana New"/>
                <w:sz w:val="26"/>
                <w:szCs w:val="26"/>
                <w:cs/>
              </w:rPr>
              <w:t xml:space="preserve">เดิมชื่อ </w:t>
            </w:r>
            <w:r w:rsidRPr="00350C2B">
              <w:rPr>
                <w:rFonts w:ascii="Angsana New" w:hAnsi="Angsana New"/>
                <w:sz w:val="26"/>
                <w:szCs w:val="26"/>
              </w:rPr>
              <w:t>“</w:t>
            </w:r>
            <w:r w:rsidRPr="00630372">
              <w:rPr>
                <w:rFonts w:ascii="Angsana New" w:hAnsi="Angsana New"/>
                <w:sz w:val="26"/>
                <w:szCs w:val="26"/>
                <w:cs/>
              </w:rPr>
              <w:t>บริษัทซิ</w:t>
            </w:r>
            <w:proofErr w:type="spellStart"/>
            <w:r w:rsidRPr="00630372">
              <w:rPr>
                <w:rFonts w:ascii="Angsana New" w:hAnsi="Angsana New"/>
                <w:sz w:val="26"/>
                <w:szCs w:val="26"/>
                <w:cs/>
              </w:rPr>
              <w:t>เมนต์</w:t>
            </w:r>
            <w:proofErr w:type="spellEnd"/>
            <w:r w:rsidRPr="00630372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  <w:proofErr w:type="spellStart"/>
            <w:r w:rsidRPr="00630372">
              <w:rPr>
                <w:rFonts w:ascii="Angsana New" w:hAnsi="Angsana New"/>
                <w:sz w:val="26"/>
                <w:szCs w:val="26"/>
                <w:cs/>
              </w:rPr>
              <w:t>โฮม</w:t>
            </w:r>
            <w:proofErr w:type="spellEnd"/>
            <w:r w:rsidRPr="00630372">
              <w:rPr>
                <w:rFonts w:ascii="Angsana New" w:hAnsi="Angsana New"/>
                <w:sz w:val="26"/>
                <w:szCs w:val="26"/>
                <w:cs/>
              </w:rPr>
              <w:t xml:space="preserve">เซอร์วิส </w:t>
            </w:r>
            <w:r w:rsidRPr="002F61E8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r w:rsidRPr="00350C2B">
              <w:rPr>
                <w:rFonts w:ascii="Angsana New" w:hAnsi="Angsana New"/>
                <w:sz w:val="26"/>
                <w:szCs w:val="26"/>
              </w:rPr>
              <w:t>”</w:t>
            </w:r>
            <w:r w:rsidRPr="002F61E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900" w:type="dxa"/>
          </w:tcPr>
          <w:p w14:paraId="5DF91770" w14:textId="65D7B1CA" w:rsidR="001C36C3" w:rsidRPr="00761EE2" w:rsidRDefault="001C36C3" w:rsidP="001C36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1" w:type="dxa"/>
          </w:tcPr>
          <w:p w14:paraId="3805119C" w14:textId="1528E579" w:rsidR="001C36C3" w:rsidRPr="00761EE2" w:rsidRDefault="001C36C3" w:rsidP="001C36C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PT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KIA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</w:rPr>
              <w:t>Keramik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Mas</w:t>
            </w:r>
          </w:p>
        </w:tc>
        <w:tc>
          <w:tcPr>
            <w:tcW w:w="990" w:type="dxa"/>
            <w:gridSpan w:val="2"/>
          </w:tcPr>
          <w:p w14:paraId="3581530E" w14:textId="6FBFE303" w:rsidR="001C36C3" w:rsidRPr="00761EE2" w:rsidRDefault="001C36C3" w:rsidP="001C36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36C3" w:rsidRPr="0009044D" w14:paraId="5D06E22D" w14:textId="77777777" w:rsidTr="00805C22">
        <w:tc>
          <w:tcPr>
            <w:tcW w:w="4157" w:type="dxa"/>
          </w:tcPr>
          <w:p w14:paraId="4FA30587" w14:textId="7BA57EF7" w:rsidR="001C36C3" w:rsidRPr="00761EE2" w:rsidRDefault="001C36C3" w:rsidP="001C36C3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  <w:cs/>
              </w:rPr>
              <w:t>เอส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ซีจี 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  <w:cs/>
              </w:rPr>
              <w:t>ซอร์สซิ่ง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จำกัด  </w:t>
            </w:r>
          </w:p>
        </w:tc>
        <w:tc>
          <w:tcPr>
            <w:tcW w:w="900" w:type="dxa"/>
          </w:tcPr>
          <w:p w14:paraId="3C17F518" w14:textId="1704C3B7" w:rsidR="001C36C3" w:rsidRPr="00761EE2" w:rsidRDefault="001C36C3" w:rsidP="001C36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1" w:type="dxa"/>
          </w:tcPr>
          <w:p w14:paraId="7E226684" w14:textId="5CF81425" w:rsidR="001C36C3" w:rsidRPr="00761EE2" w:rsidRDefault="001C36C3" w:rsidP="001C36C3">
            <w:pPr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761EE2">
              <w:rPr>
                <w:rFonts w:ascii="Angsana New" w:hAnsi="Angsana New"/>
                <w:sz w:val="26"/>
                <w:szCs w:val="26"/>
              </w:rPr>
              <w:t>(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>จดทะเบียนในประเทศอินโดนีเซีย)</w:t>
            </w:r>
          </w:p>
        </w:tc>
        <w:tc>
          <w:tcPr>
            <w:tcW w:w="990" w:type="dxa"/>
            <w:gridSpan w:val="2"/>
          </w:tcPr>
          <w:p w14:paraId="08C3DD21" w14:textId="3429AA55" w:rsidR="001C36C3" w:rsidRPr="00761EE2" w:rsidRDefault="001C36C3" w:rsidP="001C36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96</w:t>
            </w:r>
          </w:p>
        </w:tc>
      </w:tr>
      <w:tr w:rsidR="001C36C3" w:rsidRPr="0009044D" w14:paraId="6C8BAA68" w14:textId="77777777" w:rsidTr="00805C22">
        <w:tc>
          <w:tcPr>
            <w:tcW w:w="4157" w:type="dxa"/>
          </w:tcPr>
          <w:p w14:paraId="6C1FB21C" w14:textId="1226743E" w:rsidR="001C36C3" w:rsidRPr="00761EE2" w:rsidRDefault="001C36C3" w:rsidP="001C36C3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1C36C3">
              <w:rPr>
                <w:rFonts w:ascii="Angsana New" w:hAnsi="Angsana New"/>
                <w:sz w:val="26"/>
                <w:szCs w:val="26"/>
                <w:cs/>
              </w:rPr>
              <w:t>บริษัทเน็กซเตอร์</w:t>
            </w:r>
            <w:proofErr w:type="spellEnd"/>
            <w:r w:rsidRPr="001C36C3">
              <w:rPr>
                <w:rFonts w:ascii="Angsana New" w:hAnsi="Angsana New"/>
                <w:sz w:val="26"/>
                <w:szCs w:val="26"/>
                <w:cs/>
              </w:rPr>
              <w:t xml:space="preserve"> รี</w:t>
            </w:r>
            <w:proofErr w:type="spellStart"/>
            <w:r w:rsidRPr="001C36C3">
              <w:rPr>
                <w:rFonts w:ascii="Angsana New" w:hAnsi="Angsana New"/>
                <w:sz w:val="26"/>
                <w:szCs w:val="26"/>
                <w:cs/>
              </w:rPr>
              <w:t>เทล</w:t>
            </w:r>
            <w:proofErr w:type="spellEnd"/>
            <w:r w:rsidRPr="001C36C3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00" w:type="dxa"/>
          </w:tcPr>
          <w:p w14:paraId="1700CD3E" w14:textId="7F195771" w:rsidR="001C36C3" w:rsidRPr="00761EE2" w:rsidRDefault="001C36C3" w:rsidP="001C36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1" w:type="dxa"/>
          </w:tcPr>
          <w:p w14:paraId="14CE7AC0" w14:textId="40699A23" w:rsidR="001C36C3" w:rsidRPr="00761EE2" w:rsidRDefault="001C36C3" w:rsidP="001C36C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5047C634" w14:textId="17429B71" w:rsidR="001C36C3" w:rsidRPr="00761EE2" w:rsidRDefault="001C36C3" w:rsidP="001C36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36C3" w:rsidRPr="0009044D" w14:paraId="35354DF9" w14:textId="77777777" w:rsidTr="00805C22">
        <w:tc>
          <w:tcPr>
            <w:tcW w:w="4157" w:type="dxa"/>
          </w:tcPr>
          <w:p w14:paraId="22073A36" w14:textId="1012622F" w:rsidR="001C36C3" w:rsidRPr="00761EE2" w:rsidRDefault="001C36C3" w:rsidP="001C36C3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6957F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ธุรกิจซีเมนต์และผลิตภัณฑ์ก่อสร้าง</w:t>
            </w:r>
          </w:p>
        </w:tc>
        <w:tc>
          <w:tcPr>
            <w:tcW w:w="900" w:type="dxa"/>
          </w:tcPr>
          <w:p w14:paraId="0A50FAFE" w14:textId="77777777" w:rsidR="001C36C3" w:rsidRPr="00761EE2" w:rsidRDefault="001C36C3" w:rsidP="001C36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1" w:type="dxa"/>
          </w:tcPr>
          <w:p w14:paraId="5FB99FCA" w14:textId="2C4D4F43" w:rsidR="001C36C3" w:rsidRPr="00761EE2" w:rsidRDefault="001C36C3" w:rsidP="001C36C3">
            <w:pPr>
              <w:rPr>
                <w:rFonts w:ascii="Angsana New" w:hAnsi="Angsana New"/>
                <w:sz w:val="26"/>
                <w:szCs w:val="26"/>
              </w:rPr>
            </w:pPr>
            <w:r w:rsidRPr="006957F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ธุรกิจซีเมนต์และผลิตภัณฑ์ก่อสร้าง</w:t>
            </w:r>
          </w:p>
        </w:tc>
        <w:tc>
          <w:tcPr>
            <w:tcW w:w="990" w:type="dxa"/>
            <w:gridSpan w:val="2"/>
          </w:tcPr>
          <w:p w14:paraId="6F33E717" w14:textId="77777777" w:rsidR="001C36C3" w:rsidRPr="00761EE2" w:rsidRDefault="001C36C3" w:rsidP="001C36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49CC" w:rsidRPr="0009044D" w14:paraId="7384699C" w14:textId="77777777" w:rsidTr="00805C22">
        <w:tc>
          <w:tcPr>
            <w:tcW w:w="4157" w:type="dxa"/>
          </w:tcPr>
          <w:p w14:paraId="12809D95" w14:textId="6980B7BF" w:rsidR="000D49CC" w:rsidRPr="00761EE2" w:rsidRDefault="000D49CC" w:rsidP="000D49CC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PT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</w:rPr>
              <w:t>Keramika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Indonesia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</w:rPr>
              <w:t>Assosiasi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</w:rPr>
              <w:t>,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</w:rPr>
              <w:t>Tbk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</w:rPr>
              <w:t>.</w:t>
            </w:r>
          </w:p>
        </w:tc>
        <w:tc>
          <w:tcPr>
            <w:tcW w:w="900" w:type="dxa"/>
          </w:tcPr>
          <w:p w14:paraId="6B2A11CD" w14:textId="7F28E3E0" w:rsidR="000D49CC" w:rsidRPr="00761EE2" w:rsidRDefault="000D49CC" w:rsidP="000D49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1" w:type="dxa"/>
          </w:tcPr>
          <w:p w14:paraId="47F9D9E9" w14:textId="32BBAB7D" w:rsidR="000D49CC" w:rsidRPr="00761EE2" w:rsidRDefault="000D49CC" w:rsidP="000D49C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61EE2">
              <w:rPr>
                <w:rFonts w:ascii="Angsana New" w:hAnsi="Angsana New"/>
                <w:sz w:val="26"/>
                <w:szCs w:val="26"/>
                <w:cs/>
              </w:rPr>
              <w:t>บริษัทสยามซานิทา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  <w:cs/>
              </w:rPr>
              <w:t>รีแวร์อินดัสทรี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(หนองแค) จำกัด</w:t>
            </w:r>
          </w:p>
        </w:tc>
        <w:tc>
          <w:tcPr>
            <w:tcW w:w="990" w:type="dxa"/>
            <w:gridSpan w:val="2"/>
          </w:tcPr>
          <w:p w14:paraId="5729A3F9" w14:textId="64AE9BBF" w:rsidR="000D49CC" w:rsidRPr="00761EE2" w:rsidRDefault="000D49CC" w:rsidP="000D49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71</w:t>
            </w:r>
          </w:p>
        </w:tc>
      </w:tr>
      <w:tr w:rsidR="000D49CC" w:rsidRPr="0009044D" w14:paraId="5BA92B2E" w14:textId="77777777" w:rsidTr="00805C22">
        <w:tc>
          <w:tcPr>
            <w:tcW w:w="4157" w:type="dxa"/>
          </w:tcPr>
          <w:p w14:paraId="39D483ED" w14:textId="64870408" w:rsidR="000D49CC" w:rsidRPr="00761EE2" w:rsidRDefault="000D49CC" w:rsidP="000D49CC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761EE2">
              <w:rPr>
                <w:rFonts w:ascii="Angsana New" w:hAnsi="Angsana New"/>
                <w:sz w:val="26"/>
                <w:szCs w:val="26"/>
              </w:rPr>
              <w:t>(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>จดทะเบียนในประเทศอินโดนีเซีย)</w:t>
            </w:r>
          </w:p>
        </w:tc>
        <w:tc>
          <w:tcPr>
            <w:tcW w:w="900" w:type="dxa"/>
          </w:tcPr>
          <w:p w14:paraId="28D5F77C" w14:textId="2AB2A610" w:rsidR="000D49CC" w:rsidRPr="00761EE2" w:rsidRDefault="000D49CC" w:rsidP="000D49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96</w:t>
            </w:r>
          </w:p>
        </w:tc>
        <w:tc>
          <w:tcPr>
            <w:tcW w:w="4321" w:type="dxa"/>
          </w:tcPr>
          <w:p w14:paraId="33842877" w14:textId="32F7EC9D" w:rsidR="000D49CC" w:rsidRPr="00761EE2" w:rsidRDefault="000D49CC" w:rsidP="000D49CC">
            <w:pPr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761EE2">
              <w:rPr>
                <w:rFonts w:ascii="Angsana New" w:hAnsi="Angsana New"/>
                <w:sz w:val="26"/>
                <w:szCs w:val="26"/>
              </w:rPr>
              <w:t>Mawlamyine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</w:rPr>
              <w:t xml:space="preserve"> Cement Limited</w:t>
            </w:r>
          </w:p>
        </w:tc>
        <w:tc>
          <w:tcPr>
            <w:tcW w:w="990" w:type="dxa"/>
            <w:gridSpan w:val="2"/>
          </w:tcPr>
          <w:p w14:paraId="70111D97" w14:textId="3FA33172" w:rsidR="000D49CC" w:rsidRPr="00761EE2" w:rsidRDefault="000D49CC" w:rsidP="000D49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49CC" w:rsidRPr="0009044D" w14:paraId="244C833A" w14:textId="77777777" w:rsidTr="00805C22">
        <w:tc>
          <w:tcPr>
            <w:tcW w:w="4157" w:type="dxa"/>
          </w:tcPr>
          <w:p w14:paraId="03EA7156" w14:textId="229970A8" w:rsidR="000D49CC" w:rsidRPr="00761EE2" w:rsidRDefault="000D49CC" w:rsidP="000D49CC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Prime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Dai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An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Joint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Stock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Company</w:t>
            </w:r>
          </w:p>
        </w:tc>
        <w:tc>
          <w:tcPr>
            <w:tcW w:w="900" w:type="dxa"/>
          </w:tcPr>
          <w:p w14:paraId="540A99C0" w14:textId="33D0B5C9" w:rsidR="000D49CC" w:rsidRPr="00761EE2" w:rsidRDefault="000D49CC" w:rsidP="000D49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1" w:type="dxa"/>
          </w:tcPr>
          <w:p w14:paraId="35B94CB8" w14:textId="6C3D057F" w:rsidR="000D49CC" w:rsidRPr="00761EE2" w:rsidRDefault="000D49CC" w:rsidP="000D49C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761EE2">
              <w:rPr>
                <w:rFonts w:ascii="Angsana New" w:hAnsi="Angsana New"/>
                <w:sz w:val="26"/>
                <w:szCs w:val="26"/>
              </w:rPr>
              <w:t>(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>จดทะเบียนในประเท</w:t>
            </w:r>
            <w:r w:rsidRPr="00761EE2">
              <w:rPr>
                <w:rFonts w:ascii="Angsana New" w:hAnsi="Angsana New" w:hint="cs"/>
                <w:sz w:val="26"/>
                <w:szCs w:val="26"/>
                <w:cs/>
              </w:rPr>
              <w:t>ศ</w:t>
            </w:r>
            <w:proofErr w:type="spellStart"/>
            <w:r w:rsidRPr="00761EE2">
              <w:rPr>
                <w:rFonts w:ascii="Angsana New" w:hAnsi="Angsana New" w:hint="cs"/>
                <w:sz w:val="26"/>
                <w:szCs w:val="26"/>
                <w:cs/>
              </w:rPr>
              <w:t>เมียน</w:t>
            </w:r>
            <w:proofErr w:type="spellEnd"/>
            <w:r w:rsidRPr="00761EE2">
              <w:rPr>
                <w:rFonts w:ascii="Angsana New" w:hAnsi="Angsana New" w:hint="cs"/>
                <w:sz w:val="26"/>
                <w:szCs w:val="26"/>
                <w:cs/>
              </w:rPr>
              <w:t>ม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>า)</w:t>
            </w:r>
          </w:p>
        </w:tc>
        <w:tc>
          <w:tcPr>
            <w:tcW w:w="990" w:type="dxa"/>
            <w:gridSpan w:val="2"/>
          </w:tcPr>
          <w:p w14:paraId="20C0ECE3" w14:textId="7C08B765" w:rsidR="000D49CC" w:rsidRPr="00761EE2" w:rsidRDefault="000D49CC" w:rsidP="000D49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70</w:t>
            </w:r>
          </w:p>
        </w:tc>
      </w:tr>
      <w:tr w:rsidR="000D49CC" w:rsidRPr="0009044D" w14:paraId="4D939808" w14:textId="77777777" w:rsidTr="00805C22">
        <w:tc>
          <w:tcPr>
            <w:tcW w:w="4157" w:type="dxa"/>
          </w:tcPr>
          <w:p w14:paraId="26531BD8" w14:textId="7383A363" w:rsidR="000D49CC" w:rsidRPr="00761EE2" w:rsidRDefault="000D49CC" w:rsidP="000D49CC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761EE2">
              <w:rPr>
                <w:rFonts w:ascii="Angsana New" w:hAnsi="Angsana New"/>
                <w:sz w:val="26"/>
                <w:szCs w:val="26"/>
              </w:rPr>
              <w:t>(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>จดทะเบียนในประเทศเวียดนาม)</w:t>
            </w:r>
          </w:p>
        </w:tc>
        <w:tc>
          <w:tcPr>
            <w:tcW w:w="900" w:type="dxa"/>
          </w:tcPr>
          <w:p w14:paraId="5D5FE3CA" w14:textId="1C1FFC50" w:rsidR="000D49CC" w:rsidRPr="00761EE2" w:rsidRDefault="000D49CC" w:rsidP="000D49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95</w:t>
            </w:r>
          </w:p>
        </w:tc>
        <w:tc>
          <w:tcPr>
            <w:tcW w:w="4321" w:type="dxa"/>
          </w:tcPr>
          <w:p w14:paraId="42B2B0AC" w14:textId="75708B02" w:rsidR="000D49CC" w:rsidRPr="00761EE2" w:rsidRDefault="000D49CC" w:rsidP="000D49C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Prime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</w:rPr>
              <w:t>Hao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</w:rPr>
              <w:t>Phu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Joint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Stock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Company</w:t>
            </w:r>
          </w:p>
        </w:tc>
        <w:tc>
          <w:tcPr>
            <w:tcW w:w="990" w:type="dxa"/>
            <w:gridSpan w:val="2"/>
          </w:tcPr>
          <w:p w14:paraId="5C308CBA" w14:textId="0038F67C" w:rsidR="000D49CC" w:rsidRPr="00761EE2" w:rsidRDefault="000D49CC" w:rsidP="000D49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49CC" w:rsidRPr="0009044D" w14:paraId="2D0F88F0" w14:textId="77777777" w:rsidTr="00805C22">
        <w:tc>
          <w:tcPr>
            <w:tcW w:w="4157" w:type="dxa"/>
          </w:tcPr>
          <w:p w14:paraId="323C4A4B" w14:textId="3FD5C76A" w:rsidR="000D49CC" w:rsidRPr="00761EE2" w:rsidRDefault="000D49CC" w:rsidP="000D49CC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761EE2">
              <w:rPr>
                <w:rFonts w:ascii="Angsana New" w:hAnsi="Angsana New"/>
                <w:sz w:val="26"/>
                <w:szCs w:val="26"/>
              </w:rPr>
              <w:t>Kampot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</w:rPr>
              <w:t xml:space="preserve"> Cement Co., Ltd.</w:t>
            </w:r>
          </w:p>
        </w:tc>
        <w:tc>
          <w:tcPr>
            <w:tcW w:w="900" w:type="dxa"/>
          </w:tcPr>
          <w:p w14:paraId="4DFADB7D" w14:textId="20AACC73" w:rsidR="000D49CC" w:rsidRPr="00761EE2" w:rsidRDefault="000D49CC" w:rsidP="000D49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1" w:type="dxa"/>
          </w:tcPr>
          <w:p w14:paraId="2BC325C0" w14:textId="7991CC86" w:rsidR="000D49CC" w:rsidRPr="00761EE2" w:rsidRDefault="000D49CC" w:rsidP="000D49C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  (จดทะเบียนในประเทศเวียดนาม)</w:t>
            </w:r>
          </w:p>
        </w:tc>
        <w:tc>
          <w:tcPr>
            <w:tcW w:w="990" w:type="dxa"/>
            <w:gridSpan w:val="2"/>
          </w:tcPr>
          <w:p w14:paraId="788BFA55" w14:textId="69603A2C" w:rsidR="000D49CC" w:rsidRPr="00761EE2" w:rsidRDefault="000D49CC" w:rsidP="000D49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Pr="00761EE2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0D49CC" w:rsidRPr="0009044D" w14:paraId="6CFC407C" w14:textId="77777777" w:rsidTr="00805C22">
        <w:tc>
          <w:tcPr>
            <w:tcW w:w="4157" w:type="dxa"/>
          </w:tcPr>
          <w:p w14:paraId="480534FB" w14:textId="074FFC69" w:rsidR="000D49CC" w:rsidRPr="00761EE2" w:rsidRDefault="000D49CC" w:rsidP="000D49CC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  (จดทะเบียนในประเทศกัมพูชา)</w:t>
            </w:r>
          </w:p>
        </w:tc>
        <w:tc>
          <w:tcPr>
            <w:tcW w:w="900" w:type="dxa"/>
          </w:tcPr>
          <w:p w14:paraId="0ACE5A34" w14:textId="5A1C8EB3" w:rsidR="000D49CC" w:rsidRPr="00761EE2" w:rsidRDefault="000D49CC" w:rsidP="000D49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4321" w:type="dxa"/>
          </w:tcPr>
          <w:p w14:paraId="29672847" w14:textId="2BA48FD0" w:rsidR="000D49CC" w:rsidRPr="00761EE2" w:rsidRDefault="000D49CC" w:rsidP="000D49CC">
            <w:pPr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761EE2">
              <w:rPr>
                <w:rFonts w:ascii="Angsana New" w:hAnsi="Angsana New"/>
                <w:sz w:val="26"/>
                <w:szCs w:val="26"/>
                <w:cs/>
              </w:rPr>
              <w:t>บริษัทค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  <w:cs/>
              </w:rPr>
              <w:t>วอ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  <w:cs/>
              </w:rPr>
              <w:t>ลิตี้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  <w:cs/>
              </w:rPr>
              <w:t>คอน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  <w:cs/>
              </w:rPr>
              <w:t>สตรัคชั่นโปรดัคส์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990" w:type="dxa"/>
            <w:gridSpan w:val="2"/>
          </w:tcPr>
          <w:p w14:paraId="7580E5C9" w14:textId="632DF2A1" w:rsidR="000D49CC" w:rsidRPr="00761EE2" w:rsidRDefault="000D49CC" w:rsidP="000D49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68</w:t>
            </w:r>
          </w:p>
        </w:tc>
      </w:tr>
      <w:tr w:rsidR="000D49CC" w:rsidRPr="0009044D" w14:paraId="33A45AFF" w14:textId="77777777" w:rsidTr="00805C22">
        <w:trPr>
          <w:trHeight w:val="244"/>
        </w:trPr>
        <w:tc>
          <w:tcPr>
            <w:tcW w:w="4157" w:type="dxa"/>
          </w:tcPr>
          <w:p w14:paraId="2442C79D" w14:textId="7D55A2B6" w:rsidR="000D49CC" w:rsidRPr="00761EE2" w:rsidRDefault="000D49CC" w:rsidP="000D49CC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PT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Tambang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 xml:space="preserve">Semen 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</w:rPr>
              <w:t>Sukabumi</w:t>
            </w:r>
            <w:proofErr w:type="spellEnd"/>
          </w:p>
        </w:tc>
        <w:tc>
          <w:tcPr>
            <w:tcW w:w="900" w:type="dxa"/>
          </w:tcPr>
          <w:p w14:paraId="30F0A189" w14:textId="77777777" w:rsidR="000D49CC" w:rsidRPr="00761EE2" w:rsidRDefault="000D49CC" w:rsidP="000D49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1" w:type="dxa"/>
          </w:tcPr>
          <w:p w14:paraId="1A71D3E5" w14:textId="74C2030C" w:rsidR="000D49CC" w:rsidRPr="00761EE2" w:rsidRDefault="000D49CC" w:rsidP="000D49CC">
            <w:pPr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  <w:cs/>
              </w:rPr>
              <w:t>บริษัทคิว-คอน อีส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  <w:cs/>
              </w:rPr>
              <w:t>เทอร์น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90" w:type="dxa"/>
            <w:gridSpan w:val="2"/>
          </w:tcPr>
          <w:p w14:paraId="1BDACAD7" w14:textId="51FBC72A" w:rsidR="000D49CC" w:rsidRPr="00761EE2" w:rsidRDefault="000D49CC" w:rsidP="000D49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68</w:t>
            </w:r>
          </w:p>
        </w:tc>
      </w:tr>
      <w:tr w:rsidR="000D49CC" w:rsidRPr="0009044D" w14:paraId="0537FC5A" w14:textId="77777777" w:rsidTr="00805C22">
        <w:tc>
          <w:tcPr>
            <w:tcW w:w="4157" w:type="dxa"/>
          </w:tcPr>
          <w:p w14:paraId="4343A7A7" w14:textId="59502ABC" w:rsidR="000D49CC" w:rsidRPr="00761EE2" w:rsidRDefault="000D49CC" w:rsidP="000D49CC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761EE2">
              <w:rPr>
                <w:rFonts w:ascii="Angsana New" w:hAnsi="Angsana New"/>
                <w:sz w:val="26"/>
                <w:szCs w:val="26"/>
              </w:rPr>
              <w:t>(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>จดทะเบียนในประเทศอินโดนีเซีย)</w:t>
            </w:r>
          </w:p>
        </w:tc>
        <w:tc>
          <w:tcPr>
            <w:tcW w:w="900" w:type="dxa"/>
          </w:tcPr>
          <w:p w14:paraId="1583824B" w14:textId="738449A2" w:rsidR="000D49CC" w:rsidRPr="00761EE2" w:rsidRDefault="000D49CC" w:rsidP="000D49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93</w:t>
            </w:r>
          </w:p>
        </w:tc>
        <w:tc>
          <w:tcPr>
            <w:tcW w:w="4321" w:type="dxa"/>
          </w:tcPr>
          <w:p w14:paraId="712A3BCE" w14:textId="43146E00" w:rsidR="000D49CC" w:rsidRPr="00761EE2" w:rsidRDefault="000D49CC" w:rsidP="000D49CC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  <w:cs/>
              </w:rPr>
              <w:t>เอส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ซีจีที ออโตโมบิล จำกัด </w:t>
            </w:r>
          </w:p>
        </w:tc>
        <w:tc>
          <w:tcPr>
            <w:tcW w:w="990" w:type="dxa"/>
            <w:gridSpan w:val="2"/>
          </w:tcPr>
          <w:p w14:paraId="7C452F64" w14:textId="01CCC461" w:rsidR="000D49CC" w:rsidRPr="00761EE2" w:rsidRDefault="000D49CC" w:rsidP="000D49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67</w:t>
            </w:r>
          </w:p>
        </w:tc>
      </w:tr>
      <w:tr w:rsidR="000D49CC" w:rsidRPr="00761EE2" w14:paraId="3B8E3E60" w14:textId="77777777" w:rsidTr="00805C22">
        <w:tc>
          <w:tcPr>
            <w:tcW w:w="4157" w:type="dxa"/>
          </w:tcPr>
          <w:p w14:paraId="4D143A1A" w14:textId="3C84C3BD" w:rsidR="000D49CC" w:rsidRPr="00761EE2" w:rsidRDefault="000D49CC" w:rsidP="000D49CC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137F1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proofErr w:type="spellStart"/>
            <w:r w:rsidRPr="004137F1">
              <w:rPr>
                <w:rFonts w:ascii="Angsana New" w:hAnsi="Angsana New"/>
                <w:sz w:val="26"/>
                <w:szCs w:val="26"/>
                <w:cs/>
              </w:rPr>
              <w:t>เอส</w:t>
            </w:r>
            <w:proofErr w:type="spellEnd"/>
            <w:r w:rsidRPr="004137F1">
              <w:rPr>
                <w:rFonts w:ascii="Angsana New" w:hAnsi="Angsana New"/>
                <w:sz w:val="26"/>
                <w:szCs w:val="26"/>
                <w:cs/>
              </w:rPr>
              <w:t>ซีจี เซรา</w:t>
            </w:r>
            <w:proofErr w:type="spellStart"/>
            <w:r w:rsidRPr="004137F1">
              <w:rPr>
                <w:rFonts w:ascii="Angsana New" w:hAnsi="Angsana New"/>
                <w:sz w:val="26"/>
                <w:szCs w:val="26"/>
                <w:cs/>
              </w:rPr>
              <w:t>มิกส์</w:t>
            </w:r>
            <w:proofErr w:type="spellEnd"/>
            <w:r w:rsidRPr="004137F1">
              <w:rPr>
                <w:rFonts w:ascii="Angsana New" w:hAnsi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900" w:type="dxa"/>
          </w:tcPr>
          <w:p w14:paraId="1C05E1FE" w14:textId="0CFB8EA8" w:rsidR="000D49CC" w:rsidRPr="00761EE2" w:rsidRDefault="000D49CC" w:rsidP="000D49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91</w:t>
            </w:r>
          </w:p>
        </w:tc>
        <w:tc>
          <w:tcPr>
            <w:tcW w:w="4321" w:type="dxa"/>
          </w:tcPr>
          <w:p w14:paraId="28BB8459" w14:textId="27967091" w:rsidR="000D49CC" w:rsidRPr="00761EE2" w:rsidRDefault="000D49CC" w:rsidP="000D49CC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61EE2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proofErr w:type="spellStart"/>
            <w:r w:rsidRPr="00761EE2">
              <w:rPr>
                <w:rFonts w:ascii="Angsana New" w:hAnsi="Angsana New" w:hint="cs"/>
                <w:sz w:val="26"/>
                <w:szCs w:val="26"/>
                <w:cs/>
              </w:rPr>
              <w:t>เอส</w:t>
            </w:r>
            <w:proofErr w:type="spellEnd"/>
            <w:r w:rsidRPr="00761EE2">
              <w:rPr>
                <w:rFonts w:ascii="Angsana New" w:hAnsi="Angsana New" w:hint="cs"/>
                <w:sz w:val="26"/>
                <w:szCs w:val="26"/>
                <w:cs/>
              </w:rPr>
              <w:t>ซีจี ยามา</w:t>
            </w:r>
            <w:proofErr w:type="spellStart"/>
            <w:r w:rsidRPr="00761EE2">
              <w:rPr>
                <w:rFonts w:ascii="Angsana New" w:hAnsi="Angsana New" w:hint="cs"/>
                <w:sz w:val="26"/>
                <w:szCs w:val="26"/>
                <w:cs/>
              </w:rPr>
              <w:t>โตะ</w:t>
            </w:r>
            <w:proofErr w:type="spellEnd"/>
            <w:r w:rsidRPr="00761EE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proofErr w:type="spellStart"/>
            <w:r w:rsidRPr="00761EE2">
              <w:rPr>
                <w:rFonts w:ascii="Angsana New" w:hAnsi="Angsana New" w:hint="cs"/>
                <w:sz w:val="26"/>
                <w:szCs w:val="26"/>
                <w:cs/>
              </w:rPr>
              <w:t>เอ็กซ์</w:t>
            </w:r>
            <w:proofErr w:type="spellEnd"/>
            <w:r w:rsidRPr="00761EE2">
              <w:rPr>
                <w:rFonts w:ascii="Angsana New" w:hAnsi="Angsana New" w:hint="cs"/>
                <w:sz w:val="26"/>
                <w:szCs w:val="26"/>
                <w:cs/>
              </w:rPr>
              <w:t>เพรส จำกัด</w:t>
            </w:r>
          </w:p>
        </w:tc>
        <w:tc>
          <w:tcPr>
            <w:tcW w:w="990" w:type="dxa"/>
            <w:gridSpan w:val="2"/>
          </w:tcPr>
          <w:p w14:paraId="3CD11137" w14:textId="51692E6A" w:rsidR="000D49CC" w:rsidRPr="00761EE2" w:rsidRDefault="000D49CC" w:rsidP="000D49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65</w:t>
            </w:r>
          </w:p>
        </w:tc>
      </w:tr>
      <w:tr w:rsidR="000D49CC" w:rsidRPr="00761EE2" w14:paraId="40FD6977" w14:textId="77777777" w:rsidTr="00805C22">
        <w:tc>
          <w:tcPr>
            <w:tcW w:w="4157" w:type="dxa"/>
          </w:tcPr>
          <w:p w14:paraId="5AFBC915" w14:textId="6E1EE4D4" w:rsidR="000D49CC" w:rsidRPr="00761EE2" w:rsidRDefault="000D49CC" w:rsidP="000D49CC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137F1">
              <w:rPr>
                <w:rFonts w:ascii="Angsana New" w:hAnsi="Angsana New"/>
                <w:sz w:val="26"/>
                <w:szCs w:val="26"/>
                <w:lang w:val="en-US"/>
              </w:rPr>
              <w:t xml:space="preserve">PT </w:t>
            </w:r>
            <w:proofErr w:type="spellStart"/>
            <w:r w:rsidRPr="004137F1">
              <w:rPr>
                <w:rFonts w:ascii="Angsana New" w:hAnsi="Angsana New"/>
                <w:sz w:val="26"/>
                <w:szCs w:val="26"/>
                <w:lang w:val="en-US"/>
              </w:rPr>
              <w:t>Kokoh</w:t>
            </w:r>
            <w:proofErr w:type="spellEnd"/>
            <w:r w:rsidRPr="004137F1">
              <w:rPr>
                <w:rFonts w:ascii="Angsana New" w:hAnsi="Angsana New"/>
                <w:sz w:val="26"/>
                <w:szCs w:val="26"/>
                <w:lang w:val="en-US"/>
              </w:rPr>
              <w:t xml:space="preserve"> Inti </w:t>
            </w:r>
            <w:proofErr w:type="spellStart"/>
            <w:r w:rsidRPr="004137F1">
              <w:rPr>
                <w:rFonts w:ascii="Angsana New" w:hAnsi="Angsana New"/>
                <w:sz w:val="26"/>
                <w:szCs w:val="26"/>
                <w:lang w:val="en-US"/>
              </w:rPr>
              <w:t>Arebama</w:t>
            </w:r>
            <w:proofErr w:type="spellEnd"/>
            <w:r w:rsidRPr="004137F1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137F1">
              <w:rPr>
                <w:rFonts w:ascii="Angsana New" w:hAnsi="Angsana New"/>
                <w:sz w:val="26"/>
                <w:szCs w:val="26"/>
                <w:lang w:val="en-US"/>
              </w:rPr>
              <w:t>Tbk</w:t>
            </w:r>
            <w:proofErr w:type="spellEnd"/>
            <w:r w:rsidRPr="004137F1">
              <w:rPr>
                <w:rFonts w:ascii="Angsana New" w:hAnsi="Angsana New"/>
                <w:sz w:val="26"/>
                <w:szCs w:val="26"/>
                <w:lang w:val="en-US"/>
              </w:rPr>
              <w:t>.</w:t>
            </w:r>
          </w:p>
        </w:tc>
        <w:tc>
          <w:tcPr>
            <w:tcW w:w="900" w:type="dxa"/>
          </w:tcPr>
          <w:p w14:paraId="085E0D2A" w14:textId="1FCEDF7C" w:rsidR="000D49CC" w:rsidRPr="00761EE2" w:rsidRDefault="000D49CC" w:rsidP="000D49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1" w:type="dxa"/>
          </w:tcPr>
          <w:p w14:paraId="1B2BB244" w14:textId="4B266AC7" w:rsidR="000D49CC" w:rsidRPr="00761EE2" w:rsidRDefault="000D49CC" w:rsidP="000D49CC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D49CC">
              <w:rPr>
                <w:rFonts w:ascii="Angsana New" w:hAnsi="Angsana New"/>
                <w:sz w:val="26"/>
                <w:szCs w:val="26"/>
                <w:lang w:val="en-US"/>
              </w:rPr>
              <w:t>Prime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D49CC">
              <w:rPr>
                <w:rFonts w:ascii="Angsana New" w:hAnsi="Angsana New"/>
                <w:sz w:val="26"/>
                <w:szCs w:val="26"/>
                <w:lang w:val="en-US"/>
              </w:rPr>
              <w:t>Dai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0D49CC">
              <w:rPr>
                <w:rFonts w:ascii="Angsana New" w:hAnsi="Angsana New"/>
                <w:sz w:val="26"/>
                <w:szCs w:val="26"/>
                <w:lang w:val="en-US"/>
              </w:rPr>
              <w:t>Quang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D49CC">
              <w:rPr>
                <w:rFonts w:ascii="Angsana New" w:hAnsi="Angsana New"/>
                <w:sz w:val="26"/>
                <w:szCs w:val="26"/>
                <w:lang w:val="en-US"/>
              </w:rPr>
              <w:t>Joint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D49CC">
              <w:rPr>
                <w:rFonts w:ascii="Angsana New" w:hAnsi="Angsana New"/>
                <w:sz w:val="26"/>
                <w:szCs w:val="26"/>
                <w:lang w:val="en-US"/>
              </w:rPr>
              <w:t>Stock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D49CC">
              <w:rPr>
                <w:rFonts w:ascii="Angsana New" w:hAnsi="Angsana New"/>
                <w:sz w:val="26"/>
                <w:szCs w:val="26"/>
                <w:lang w:val="en-US"/>
              </w:rPr>
              <w:t>Company</w:t>
            </w:r>
          </w:p>
        </w:tc>
        <w:tc>
          <w:tcPr>
            <w:tcW w:w="990" w:type="dxa"/>
            <w:gridSpan w:val="2"/>
          </w:tcPr>
          <w:p w14:paraId="7662A268" w14:textId="35A39BF5" w:rsidR="000D49CC" w:rsidRPr="00761EE2" w:rsidRDefault="000D49CC" w:rsidP="000D49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49CC" w:rsidRPr="00761EE2" w14:paraId="24C3D450" w14:textId="77777777" w:rsidTr="00805C22">
        <w:tc>
          <w:tcPr>
            <w:tcW w:w="4157" w:type="dxa"/>
          </w:tcPr>
          <w:p w14:paraId="54C3D378" w14:textId="323D91F3" w:rsidR="000D49CC" w:rsidRPr="00761EE2" w:rsidRDefault="000D49CC" w:rsidP="000D49CC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  (จดทะเบียนในประเทศอินโดนีเซีย)</w:t>
            </w:r>
          </w:p>
        </w:tc>
        <w:tc>
          <w:tcPr>
            <w:tcW w:w="900" w:type="dxa"/>
          </w:tcPr>
          <w:p w14:paraId="7794893E" w14:textId="7F14F7B5" w:rsidR="000D49CC" w:rsidRPr="00761EE2" w:rsidRDefault="000D49CC" w:rsidP="000D49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91</w:t>
            </w:r>
          </w:p>
        </w:tc>
        <w:tc>
          <w:tcPr>
            <w:tcW w:w="4321" w:type="dxa"/>
          </w:tcPr>
          <w:p w14:paraId="186209E2" w14:textId="1BDB3F11" w:rsidR="000D49CC" w:rsidRPr="00761EE2" w:rsidRDefault="000D49CC" w:rsidP="000D49C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761EE2">
              <w:rPr>
                <w:rFonts w:ascii="Angsana New" w:hAnsi="Angsana New"/>
                <w:sz w:val="26"/>
                <w:szCs w:val="26"/>
              </w:rPr>
              <w:t>(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>จดทะเบียนในประเทศเวียดนาม)</w:t>
            </w:r>
          </w:p>
        </w:tc>
        <w:tc>
          <w:tcPr>
            <w:tcW w:w="990" w:type="dxa"/>
            <w:gridSpan w:val="2"/>
          </w:tcPr>
          <w:p w14:paraId="0421EE69" w14:textId="450F42CC" w:rsidR="000D49CC" w:rsidRPr="00761EE2" w:rsidRDefault="000D49CC" w:rsidP="000D49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56</w:t>
            </w:r>
          </w:p>
        </w:tc>
      </w:tr>
      <w:tr w:rsidR="000D49CC" w:rsidRPr="00761EE2" w14:paraId="6023EDD0" w14:textId="77777777" w:rsidTr="00805C22">
        <w:trPr>
          <w:trHeight w:hRule="exact" w:val="346"/>
        </w:trPr>
        <w:tc>
          <w:tcPr>
            <w:tcW w:w="4157" w:type="dxa"/>
          </w:tcPr>
          <w:p w14:paraId="07B4D450" w14:textId="318AAEC2" w:rsidR="000D49CC" w:rsidRPr="00761EE2" w:rsidRDefault="000D49CC" w:rsidP="000D49CC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61EE2">
              <w:rPr>
                <w:rFonts w:ascii="Angsana New" w:hAnsi="Angsana New"/>
                <w:sz w:val="26"/>
                <w:szCs w:val="26"/>
                <w:cs/>
              </w:rPr>
              <w:t>บริษัทสยามซานิทารีฟิต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  <w:cs/>
              </w:rPr>
              <w:t>ติ้งส์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00" w:type="dxa"/>
          </w:tcPr>
          <w:p w14:paraId="3F41ACF9" w14:textId="305F0A44" w:rsidR="000D49CC" w:rsidRPr="00761EE2" w:rsidRDefault="000D49CC" w:rsidP="000D49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91</w:t>
            </w:r>
          </w:p>
        </w:tc>
        <w:tc>
          <w:tcPr>
            <w:tcW w:w="4321" w:type="dxa"/>
          </w:tcPr>
          <w:p w14:paraId="559590DE" w14:textId="75825ADB" w:rsidR="000D49CC" w:rsidRPr="00761EE2" w:rsidRDefault="000D49CC" w:rsidP="000D49CC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Guangxi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SCG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Logistics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Co.,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Ltd.</w:t>
            </w:r>
          </w:p>
        </w:tc>
        <w:tc>
          <w:tcPr>
            <w:tcW w:w="990" w:type="dxa"/>
            <w:gridSpan w:val="2"/>
          </w:tcPr>
          <w:p w14:paraId="65E36844" w14:textId="23F5A74D" w:rsidR="000D49CC" w:rsidRPr="00761EE2" w:rsidRDefault="000D49CC" w:rsidP="000D49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49CC" w:rsidRPr="00761EE2" w14:paraId="040515B6" w14:textId="77777777" w:rsidTr="00805C22">
        <w:trPr>
          <w:trHeight w:hRule="exact" w:val="346"/>
        </w:trPr>
        <w:tc>
          <w:tcPr>
            <w:tcW w:w="4157" w:type="dxa"/>
          </w:tcPr>
          <w:p w14:paraId="5D674118" w14:textId="7EACAFF5" w:rsidR="000D49CC" w:rsidRPr="00761EE2" w:rsidRDefault="000D49CC" w:rsidP="000D49C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Prime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Dai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Viet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Joint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Stock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Company</w:t>
            </w:r>
          </w:p>
        </w:tc>
        <w:tc>
          <w:tcPr>
            <w:tcW w:w="900" w:type="dxa"/>
          </w:tcPr>
          <w:p w14:paraId="5D390B36" w14:textId="1F7184AE" w:rsidR="000D49CC" w:rsidRPr="00761EE2" w:rsidRDefault="000D49CC" w:rsidP="000D49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1" w:type="dxa"/>
          </w:tcPr>
          <w:p w14:paraId="706FFA1F" w14:textId="24E48017" w:rsidR="000D49CC" w:rsidRPr="00761EE2" w:rsidRDefault="000D49CC" w:rsidP="000D49CC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761EE2">
              <w:rPr>
                <w:rFonts w:ascii="Angsana New" w:hAnsi="Angsana New"/>
                <w:sz w:val="26"/>
                <w:szCs w:val="26"/>
              </w:rPr>
              <w:t>(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>จดทะเบียนในประเทศจีน)</w:t>
            </w:r>
          </w:p>
        </w:tc>
        <w:tc>
          <w:tcPr>
            <w:tcW w:w="990" w:type="dxa"/>
            <w:gridSpan w:val="2"/>
          </w:tcPr>
          <w:p w14:paraId="12DB597F" w14:textId="6D12C7FF" w:rsidR="000D49CC" w:rsidRPr="00761EE2" w:rsidRDefault="000D49CC" w:rsidP="000D49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55</w:t>
            </w:r>
          </w:p>
        </w:tc>
      </w:tr>
      <w:tr w:rsidR="000D49CC" w:rsidRPr="00761EE2" w14:paraId="311F67FE" w14:textId="77777777" w:rsidTr="00805C22">
        <w:trPr>
          <w:trHeight w:hRule="exact" w:val="326"/>
        </w:trPr>
        <w:tc>
          <w:tcPr>
            <w:tcW w:w="4157" w:type="dxa"/>
          </w:tcPr>
          <w:p w14:paraId="521E9FE9" w14:textId="41E73BE5" w:rsidR="000D49CC" w:rsidRPr="00761EE2" w:rsidRDefault="000D49CC" w:rsidP="000D49C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  (จดทะเบียนในประเทศเวียดนาม)</w:t>
            </w:r>
          </w:p>
        </w:tc>
        <w:tc>
          <w:tcPr>
            <w:tcW w:w="900" w:type="dxa"/>
          </w:tcPr>
          <w:p w14:paraId="7BE9A1B5" w14:textId="5EF19DA0" w:rsidR="000D49CC" w:rsidRPr="00761EE2" w:rsidRDefault="000D49CC" w:rsidP="000D49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4321" w:type="dxa"/>
          </w:tcPr>
          <w:p w14:paraId="4CED8474" w14:textId="048F7315" w:rsidR="000D49CC" w:rsidRPr="00761EE2" w:rsidRDefault="000D49CC" w:rsidP="000D49CC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SCG-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</w:rPr>
              <w:t>Shwe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</w:rPr>
              <w:t xml:space="preserve"> Me Logistics (Myanmar) Co., Ltd.</w:t>
            </w:r>
          </w:p>
        </w:tc>
        <w:tc>
          <w:tcPr>
            <w:tcW w:w="990" w:type="dxa"/>
            <w:gridSpan w:val="2"/>
          </w:tcPr>
          <w:p w14:paraId="4EFF3EF7" w14:textId="13216259" w:rsidR="000D49CC" w:rsidRPr="00761EE2" w:rsidRDefault="000D49CC" w:rsidP="000D49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49CC" w:rsidRPr="00761EE2" w14:paraId="5357C6CC" w14:textId="77777777" w:rsidTr="00805C22">
        <w:trPr>
          <w:trHeight w:hRule="exact" w:val="346"/>
        </w:trPr>
        <w:tc>
          <w:tcPr>
            <w:tcW w:w="4157" w:type="dxa"/>
          </w:tcPr>
          <w:p w14:paraId="1CE54215" w14:textId="7638F05E" w:rsidR="000D49CC" w:rsidRPr="00761EE2" w:rsidRDefault="000D49CC" w:rsidP="000D49C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Prime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Thein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</w:rPr>
              <w:t>Phuc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Joint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Stock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Company</w:t>
            </w:r>
          </w:p>
        </w:tc>
        <w:tc>
          <w:tcPr>
            <w:tcW w:w="900" w:type="dxa"/>
          </w:tcPr>
          <w:p w14:paraId="2224EC0F" w14:textId="2EADE4CA" w:rsidR="000D49CC" w:rsidRPr="00761EE2" w:rsidRDefault="000D49CC" w:rsidP="000D49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1" w:type="dxa"/>
          </w:tcPr>
          <w:p w14:paraId="7D80B969" w14:textId="0E3EA068" w:rsidR="000D49CC" w:rsidRPr="00761EE2" w:rsidRDefault="000D49CC" w:rsidP="000D49CC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761EE2">
              <w:rPr>
                <w:rFonts w:ascii="Angsana New" w:hAnsi="Angsana New"/>
                <w:sz w:val="26"/>
                <w:szCs w:val="26"/>
              </w:rPr>
              <w:t>(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>จดทะเบียนในประเทศ</w:t>
            </w:r>
            <w:proofErr w:type="spellStart"/>
            <w:r w:rsidRPr="00761EE2">
              <w:rPr>
                <w:rFonts w:ascii="Angsana New" w:hAnsi="Angsana New" w:hint="cs"/>
                <w:sz w:val="26"/>
                <w:szCs w:val="26"/>
                <w:cs/>
              </w:rPr>
              <w:t>เมียน</w:t>
            </w:r>
            <w:proofErr w:type="spellEnd"/>
            <w:r w:rsidRPr="00761EE2">
              <w:rPr>
                <w:rFonts w:ascii="Angsana New" w:hAnsi="Angsana New" w:hint="cs"/>
                <w:sz w:val="26"/>
                <w:szCs w:val="26"/>
                <w:cs/>
              </w:rPr>
              <w:t>มา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990" w:type="dxa"/>
            <w:gridSpan w:val="2"/>
          </w:tcPr>
          <w:p w14:paraId="4E55F9AA" w14:textId="139C7CF7" w:rsidR="000D49CC" w:rsidRPr="00761EE2" w:rsidRDefault="000D49CC" w:rsidP="000D49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55</w:t>
            </w:r>
          </w:p>
        </w:tc>
      </w:tr>
      <w:tr w:rsidR="000D49CC" w:rsidRPr="00761EE2" w14:paraId="6458C0E5" w14:textId="77777777" w:rsidTr="00805C22">
        <w:trPr>
          <w:trHeight w:hRule="exact" w:val="346"/>
        </w:trPr>
        <w:tc>
          <w:tcPr>
            <w:tcW w:w="4157" w:type="dxa"/>
          </w:tcPr>
          <w:p w14:paraId="69726A5B" w14:textId="016A3FE9" w:rsidR="000D49CC" w:rsidRPr="00761EE2" w:rsidRDefault="000D49CC" w:rsidP="000D49C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  (จดทะเบียนในประเทศเวียดนาม)</w:t>
            </w:r>
          </w:p>
        </w:tc>
        <w:tc>
          <w:tcPr>
            <w:tcW w:w="900" w:type="dxa"/>
          </w:tcPr>
          <w:p w14:paraId="656714A0" w14:textId="64228790" w:rsidR="000D49CC" w:rsidRPr="00761EE2" w:rsidRDefault="000D49CC" w:rsidP="000D49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4321" w:type="dxa"/>
          </w:tcPr>
          <w:p w14:paraId="3E8F29B9" w14:textId="7572D8A2" w:rsidR="000D49CC" w:rsidRPr="00761EE2" w:rsidRDefault="000D49CC" w:rsidP="000D49CC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61EE2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  <w:cs/>
              </w:rPr>
              <w:t>พาเนล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เวิลด์ จำกัด</w:t>
            </w:r>
          </w:p>
        </w:tc>
        <w:tc>
          <w:tcPr>
            <w:tcW w:w="990" w:type="dxa"/>
            <w:gridSpan w:val="2"/>
          </w:tcPr>
          <w:p w14:paraId="154071C1" w14:textId="51EDB4F0" w:rsidR="000D49CC" w:rsidRPr="00761EE2" w:rsidRDefault="000D49CC" w:rsidP="000D49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55</w:t>
            </w:r>
          </w:p>
        </w:tc>
      </w:tr>
      <w:tr w:rsidR="000D49CC" w:rsidRPr="00761EE2" w14:paraId="2C157472" w14:textId="77777777" w:rsidTr="00805C22">
        <w:trPr>
          <w:trHeight w:hRule="exact" w:val="353"/>
        </w:trPr>
        <w:tc>
          <w:tcPr>
            <w:tcW w:w="4157" w:type="dxa"/>
          </w:tcPr>
          <w:p w14:paraId="3BECEB7B" w14:textId="1BB788D1" w:rsidR="000D49CC" w:rsidRPr="00761EE2" w:rsidRDefault="000D49CC" w:rsidP="000D49CC">
            <w:pPr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Prime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</w:rPr>
              <w:t>Phong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</w:rPr>
              <w:t>Dien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Joint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Stock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Company</w:t>
            </w:r>
          </w:p>
        </w:tc>
        <w:tc>
          <w:tcPr>
            <w:tcW w:w="900" w:type="dxa"/>
          </w:tcPr>
          <w:p w14:paraId="0B12A2CE" w14:textId="5FCF0F2C" w:rsidR="000D49CC" w:rsidRPr="00761EE2" w:rsidRDefault="000D49CC" w:rsidP="000D49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1" w:type="dxa"/>
          </w:tcPr>
          <w:p w14:paraId="64FC797F" w14:textId="27433F38" w:rsidR="000D49CC" w:rsidRPr="00761EE2" w:rsidRDefault="000D49CC" w:rsidP="000D49CC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  <w:cs/>
              </w:rPr>
              <w:t>บริษัทจัมโบ้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  <w:cs/>
              </w:rPr>
              <w:t>บาจส์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  <w:cs/>
              </w:rPr>
              <w:t>แอนด์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  <w:cs/>
              </w:rPr>
              <w:t>ทักส์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90" w:type="dxa"/>
            <w:gridSpan w:val="2"/>
          </w:tcPr>
          <w:p w14:paraId="44CDF3F9" w14:textId="59DD0DA0" w:rsidR="000D49CC" w:rsidRPr="00761EE2" w:rsidRDefault="000D49CC" w:rsidP="000D49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55</w:t>
            </w:r>
          </w:p>
        </w:tc>
      </w:tr>
      <w:tr w:rsidR="000D49CC" w:rsidRPr="00761EE2" w14:paraId="1AD8A283" w14:textId="77777777" w:rsidTr="00805C22">
        <w:trPr>
          <w:trHeight w:hRule="exact" w:val="346"/>
        </w:trPr>
        <w:tc>
          <w:tcPr>
            <w:tcW w:w="4157" w:type="dxa"/>
          </w:tcPr>
          <w:p w14:paraId="4E20FCD9" w14:textId="6B086F46" w:rsidR="000D49CC" w:rsidRPr="00761EE2" w:rsidRDefault="000D49CC" w:rsidP="000D49C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761EE2">
              <w:rPr>
                <w:rFonts w:ascii="Angsana New" w:hAnsi="Angsana New"/>
                <w:sz w:val="26"/>
                <w:szCs w:val="26"/>
              </w:rPr>
              <w:t>(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>จดทะเบียนในประเทศเวียดนาม)</w:t>
            </w:r>
          </w:p>
        </w:tc>
        <w:tc>
          <w:tcPr>
            <w:tcW w:w="900" w:type="dxa"/>
          </w:tcPr>
          <w:p w14:paraId="6290FCF4" w14:textId="3DA1B6DB" w:rsidR="000D49CC" w:rsidRPr="00761EE2" w:rsidRDefault="000D49CC" w:rsidP="000D49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4321" w:type="dxa"/>
          </w:tcPr>
          <w:p w14:paraId="6F44FA99" w14:textId="10609B81" w:rsidR="000D49CC" w:rsidRPr="00761EE2" w:rsidRDefault="000D49CC" w:rsidP="000D49CC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61EE2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  <w:cs/>
              </w:rPr>
              <w:t>เอส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  <w:cs/>
              </w:rPr>
              <w:t>ซีจี</w:t>
            </w:r>
            <w:r w:rsidRPr="00761EE2">
              <w:rPr>
                <w:rFonts w:ascii="Angsana New" w:hAnsi="Angsana New"/>
                <w:sz w:val="26"/>
                <w:szCs w:val="26"/>
              </w:rPr>
              <w:t>-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เซกิซุย 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  <w:cs/>
              </w:rPr>
              <w:t>เซลส์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90" w:type="dxa"/>
            <w:gridSpan w:val="2"/>
          </w:tcPr>
          <w:p w14:paraId="444EB73E" w14:textId="653A5850" w:rsidR="000D49CC" w:rsidRPr="00761EE2" w:rsidRDefault="000D49CC" w:rsidP="000D49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51</w:t>
            </w:r>
          </w:p>
        </w:tc>
      </w:tr>
      <w:tr w:rsidR="000D49CC" w:rsidRPr="00761EE2" w14:paraId="1BECC42D" w14:textId="77777777" w:rsidTr="00805C22">
        <w:trPr>
          <w:trHeight w:hRule="exact" w:val="346"/>
        </w:trPr>
        <w:tc>
          <w:tcPr>
            <w:tcW w:w="4157" w:type="dxa"/>
          </w:tcPr>
          <w:p w14:paraId="03DF3F08" w14:textId="7FF0D515" w:rsidR="000D49CC" w:rsidRPr="00761EE2" w:rsidRDefault="000D49CC" w:rsidP="000D49CC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Prime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Dai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</w:rPr>
              <w:t>Loc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Joint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Stock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Company</w:t>
            </w:r>
          </w:p>
        </w:tc>
        <w:tc>
          <w:tcPr>
            <w:tcW w:w="900" w:type="dxa"/>
          </w:tcPr>
          <w:p w14:paraId="2681B54E" w14:textId="299EF43B" w:rsidR="000D49CC" w:rsidRPr="00761EE2" w:rsidRDefault="000D49CC" w:rsidP="000D49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1" w:type="dxa"/>
          </w:tcPr>
          <w:p w14:paraId="591528EE" w14:textId="0A5AD49A" w:rsidR="000D49CC" w:rsidRPr="00761EE2" w:rsidRDefault="000D49CC" w:rsidP="000D49CC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49CC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proofErr w:type="spellStart"/>
            <w:r w:rsidRPr="000D49CC">
              <w:rPr>
                <w:rFonts w:ascii="Angsana New" w:hAnsi="Angsana New"/>
                <w:sz w:val="26"/>
                <w:szCs w:val="26"/>
                <w:cs/>
              </w:rPr>
              <w:t>เอส</w:t>
            </w:r>
            <w:proofErr w:type="spellEnd"/>
            <w:r w:rsidRPr="000D49CC">
              <w:rPr>
                <w:rFonts w:ascii="Angsana New" w:hAnsi="Angsana New"/>
                <w:sz w:val="26"/>
                <w:szCs w:val="26"/>
                <w:cs/>
              </w:rPr>
              <w:t>ซีจี-บุญถาวร จำกัด</w:t>
            </w:r>
          </w:p>
        </w:tc>
        <w:tc>
          <w:tcPr>
            <w:tcW w:w="990" w:type="dxa"/>
            <w:gridSpan w:val="2"/>
          </w:tcPr>
          <w:p w14:paraId="1BD02A20" w14:textId="599ABBC3" w:rsidR="000D49CC" w:rsidRPr="00761EE2" w:rsidRDefault="000D49CC" w:rsidP="000D49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49CC">
              <w:rPr>
                <w:rFonts w:ascii="Angsana New" w:hAnsi="Angsana New"/>
                <w:sz w:val="26"/>
                <w:szCs w:val="26"/>
              </w:rPr>
              <w:t>51</w:t>
            </w:r>
          </w:p>
        </w:tc>
      </w:tr>
      <w:tr w:rsidR="000D49CC" w:rsidRPr="00761EE2" w14:paraId="0766893E" w14:textId="77777777" w:rsidTr="00805C22">
        <w:trPr>
          <w:trHeight w:hRule="exact" w:val="346"/>
        </w:trPr>
        <w:tc>
          <w:tcPr>
            <w:tcW w:w="4157" w:type="dxa"/>
          </w:tcPr>
          <w:p w14:paraId="652EAED0" w14:textId="552B8B8D" w:rsidR="000D49CC" w:rsidRPr="00761EE2" w:rsidRDefault="000D49CC" w:rsidP="000D49CC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761EE2">
              <w:rPr>
                <w:rFonts w:ascii="Angsana New" w:hAnsi="Angsana New"/>
                <w:sz w:val="26"/>
                <w:szCs w:val="26"/>
              </w:rPr>
              <w:t>(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>จดทะเบียนในประเทศเวียดนาม)</w:t>
            </w:r>
          </w:p>
        </w:tc>
        <w:tc>
          <w:tcPr>
            <w:tcW w:w="900" w:type="dxa"/>
          </w:tcPr>
          <w:p w14:paraId="4AF551CE" w14:textId="0295830F" w:rsidR="000D49CC" w:rsidRPr="00761EE2" w:rsidRDefault="000D49CC" w:rsidP="000D49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4321" w:type="dxa"/>
          </w:tcPr>
          <w:p w14:paraId="4050296C" w14:textId="2021FAF0" w:rsidR="000D49CC" w:rsidRPr="00761EE2" w:rsidRDefault="000D49CC" w:rsidP="000D49CC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761EE2">
              <w:rPr>
                <w:rFonts w:ascii="Angsana New" w:hAnsi="Angsana New"/>
                <w:sz w:val="26"/>
                <w:szCs w:val="26"/>
              </w:rPr>
              <w:t>Mingalar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</w:rPr>
              <w:t xml:space="preserve"> Motor Co., Ltd.</w:t>
            </w:r>
          </w:p>
        </w:tc>
        <w:tc>
          <w:tcPr>
            <w:tcW w:w="990" w:type="dxa"/>
            <w:gridSpan w:val="2"/>
          </w:tcPr>
          <w:p w14:paraId="5E51E90D" w14:textId="7F566F9F" w:rsidR="000D49CC" w:rsidRPr="00761EE2" w:rsidRDefault="000D49CC" w:rsidP="000D49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49CC" w:rsidRPr="00761EE2" w14:paraId="10B36DD5" w14:textId="77777777" w:rsidTr="00805C22">
        <w:trPr>
          <w:trHeight w:hRule="exact" w:val="346"/>
        </w:trPr>
        <w:tc>
          <w:tcPr>
            <w:tcW w:w="4157" w:type="dxa"/>
          </w:tcPr>
          <w:p w14:paraId="03ABCA1F" w14:textId="3CD179F7" w:rsidR="000D49CC" w:rsidRPr="00761EE2" w:rsidRDefault="000D49CC" w:rsidP="000D49CC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CPAC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Cambodia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Co.,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Ltd.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0" w:type="dxa"/>
          </w:tcPr>
          <w:p w14:paraId="7075BC62" w14:textId="6D90E338" w:rsidR="000D49CC" w:rsidRPr="00761EE2" w:rsidRDefault="000D49CC" w:rsidP="000D49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1" w:type="dxa"/>
          </w:tcPr>
          <w:p w14:paraId="6FC8F37C" w14:textId="52A48D85" w:rsidR="000D49CC" w:rsidRPr="00761EE2" w:rsidRDefault="000D49CC" w:rsidP="000D49CC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761EE2">
              <w:rPr>
                <w:rFonts w:ascii="Angsana New" w:hAnsi="Angsana New"/>
                <w:sz w:val="26"/>
                <w:szCs w:val="26"/>
              </w:rPr>
              <w:t>(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>จดทะเบียนในประเทศ</w:t>
            </w:r>
            <w:proofErr w:type="spellStart"/>
            <w:r w:rsidRPr="00761EE2">
              <w:rPr>
                <w:rFonts w:ascii="Angsana New" w:hAnsi="Angsana New" w:hint="cs"/>
                <w:sz w:val="26"/>
                <w:szCs w:val="26"/>
                <w:cs/>
              </w:rPr>
              <w:t>เมียน</w:t>
            </w:r>
            <w:proofErr w:type="spellEnd"/>
            <w:r w:rsidRPr="00761EE2">
              <w:rPr>
                <w:rFonts w:ascii="Angsana New" w:hAnsi="Angsana New" w:hint="cs"/>
                <w:sz w:val="26"/>
                <w:szCs w:val="26"/>
                <w:cs/>
              </w:rPr>
              <w:t>มา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990" w:type="dxa"/>
            <w:gridSpan w:val="2"/>
          </w:tcPr>
          <w:p w14:paraId="0B31CDDE" w14:textId="0DD61A56" w:rsidR="000D49CC" w:rsidRPr="00761EE2" w:rsidRDefault="000D49CC" w:rsidP="000D49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  <w:tr w:rsidR="000D49CC" w:rsidRPr="00761EE2" w14:paraId="2CBBBD95" w14:textId="77777777" w:rsidTr="00805C22">
        <w:trPr>
          <w:trHeight w:hRule="exact" w:val="346"/>
        </w:trPr>
        <w:tc>
          <w:tcPr>
            <w:tcW w:w="4157" w:type="dxa"/>
          </w:tcPr>
          <w:p w14:paraId="4E892FFD" w14:textId="4B40D651" w:rsidR="000D49CC" w:rsidRPr="00761EE2" w:rsidRDefault="000D49CC" w:rsidP="000D49CC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761EE2">
              <w:rPr>
                <w:rFonts w:ascii="Angsana New" w:hAnsi="Angsana New"/>
                <w:sz w:val="26"/>
                <w:szCs w:val="26"/>
              </w:rPr>
              <w:t>(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จดทะเบียนในประเทศกัมพูชา) </w:t>
            </w:r>
          </w:p>
        </w:tc>
        <w:tc>
          <w:tcPr>
            <w:tcW w:w="900" w:type="dxa"/>
          </w:tcPr>
          <w:p w14:paraId="0002CBD0" w14:textId="116ACD40" w:rsidR="000D49CC" w:rsidRPr="00761EE2" w:rsidRDefault="000D49CC" w:rsidP="000D49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4321" w:type="dxa"/>
          </w:tcPr>
          <w:p w14:paraId="0651A84F" w14:textId="69BD01BF" w:rsidR="000D49CC" w:rsidRPr="00761EE2" w:rsidRDefault="000D49CC" w:rsidP="000D49CC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PT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Siam-Indo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Gypsum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Industry</w:t>
            </w:r>
          </w:p>
        </w:tc>
        <w:tc>
          <w:tcPr>
            <w:tcW w:w="990" w:type="dxa"/>
            <w:gridSpan w:val="2"/>
          </w:tcPr>
          <w:p w14:paraId="05B28598" w14:textId="37DF74B3" w:rsidR="000D49CC" w:rsidRPr="00761EE2" w:rsidRDefault="000D49CC" w:rsidP="000D49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49CC" w:rsidRPr="00761EE2" w14:paraId="27FE0653" w14:textId="77777777" w:rsidTr="00805C22">
        <w:trPr>
          <w:trHeight w:hRule="exact" w:val="346"/>
        </w:trPr>
        <w:tc>
          <w:tcPr>
            <w:tcW w:w="4157" w:type="dxa"/>
          </w:tcPr>
          <w:p w14:paraId="3964C1B3" w14:textId="4950D256" w:rsidR="000D49CC" w:rsidRPr="00761EE2" w:rsidRDefault="000D49CC" w:rsidP="000D49CC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  <w:cs/>
              </w:rPr>
              <w:t>บริษัทสระบุรี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  <w:cs/>
              </w:rPr>
              <w:t>รัชต์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จำกัด  </w:t>
            </w:r>
          </w:p>
        </w:tc>
        <w:tc>
          <w:tcPr>
            <w:tcW w:w="900" w:type="dxa"/>
          </w:tcPr>
          <w:p w14:paraId="6967BA77" w14:textId="3CA20F06" w:rsidR="000D49CC" w:rsidRPr="00761EE2" w:rsidRDefault="000D49CC" w:rsidP="000D49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83</w:t>
            </w:r>
          </w:p>
        </w:tc>
        <w:tc>
          <w:tcPr>
            <w:tcW w:w="4321" w:type="dxa"/>
          </w:tcPr>
          <w:p w14:paraId="4B6965DC" w14:textId="12F8F88C" w:rsidR="000D49CC" w:rsidRPr="00761EE2" w:rsidRDefault="000D49CC" w:rsidP="000D49CC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761EE2">
              <w:rPr>
                <w:rFonts w:ascii="Angsana New" w:hAnsi="Angsana New"/>
                <w:sz w:val="26"/>
                <w:szCs w:val="26"/>
              </w:rPr>
              <w:t>(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จดทะเบียนในประเทศอินโดนีเซีย) </w:t>
            </w:r>
          </w:p>
        </w:tc>
        <w:tc>
          <w:tcPr>
            <w:tcW w:w="990" w:type="dxa"/>
            <w:gridSpan w:val="2"/>
          </w:tcPr>
          <w:p w14:paraId="257581B7" w14:textId="7463C582" w:rsidR="000D49CC" w:rsidRPr="00761EE2" w:rsidRDefault="000D49CC" w:rsidP="000D49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  <w:tr w:rsidR="000D49CC" w:rsidRPr="00761EE2" w14:paraId="66B7BB20" w14:textId="77777777" w:rsidTr="00805C22">
        <w:trPr>
          <w:trHeight w:hRule="exact" w:val="346"/>
        </w:trPr>
        <w:tc>
          <w:tcPr>
            <w:tcW w:w="4157" w:type="dxa"/>
          </w:tcPr>
          <w:p w14:paraId="57456482" w14:textId="30273498" w:rsidR="000D49CC" w:rsidRPr="00761EE2" w:rsidRDefault="000D49CC" w:rsidP="000D49CC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761EE2">
              <w:rPr>
                <w:rFonts w:ascii="Angsana New" w:hAnsi="Angsana New"/>
                <w:sz w:val="26"/>
                <w:szCs w:val="26"/>
              </w:rPr>
              <w:t>Mariwasa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</w:rPr>
              <w:t>-Siam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Ceramics,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Inc.</w:t>
            </w:r>
          </w:p>
        </w:tc>
        <w:tc>
          <w:tcPr>
            <w:tcW w:w="900" w:type="dxa"/>
          </w:tcPr>
          <w:p w14:paraId="1C2DBE93" w14:textId="64BEEAA7" w:rsidR="000D49CC" w:rsidRPr="00761EE2" w:rsidRDefault="000D49CC" w:rsidP="000D49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1" w:type="dxa"/>
          </w:tcPr>
          <w:p w14:paraId="21F4BDBC" w14:textId="329D0456" w:rsidR="000D49CC" w:rsidRPr="00761EE2" w:rsidRDefault="000D49CC" w:rsidP="000D49CC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PT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Siam-Indo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Concrete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Products</w:t>
            </w:r>
          </w:p>
        </w:tc>
        <w:tc>
          <w:tcPr>
            <w:tcW w:w="990" w:type="dxa"/>
            <w:gridSpan w:val="2"/>
          </w:tcPr>
          <w:p w14:paraId="451F8ED8" w14:textId="459E554C" w:rsidR="000D49CC" w:rsidRPr="00761EE2" w:rsidRDefault="000D49CC" w:rsidP="000D49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49CC" w:rsidRPr="00761EE2" w14:paraId="53771017" w14:textId="77777777" w:rsidTr="00805C22">
        <w:trPr>
          <w:trHeight w:hRule="exact" w:val="346"/>
        </w:trPr>
        <w:tc>
          <w:tcPr>
            <w:tcW w:w="4157" w:type="dxa"/>
          </w:tcPr>
          <w:p w14:paraId="31929F7B" w14:textId="6B1975C5" w:rsidR="000D49CC" w:rsidRPr="00761EE2" w:rsidRDefault="000D49CC" w:rsidP="000D49CC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761EE2">
              <w:rPr>
                <w:rFonts w:ascii="Angsana New" w:hAnsi="Angsana New"/>
                <w:sz w:val="26"/>
                <w:szCs w:val="26"/>
              </w:rPr>
              <w:t>(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จดทะเบียนในประเทศฟิลิปปินส์) </w:t>
            </w:r>
          </w:p>
        </w:tc>
        <w:tc>
          <w:tcPr>
            <w:tcW w:w="900" w:type="dxa"/>
          </w:tcPr>
          <w:p w14:paraId="60FCF7E4" w14:textId="4AC7FC81" w:rsidR="000D49CC" w:rsidRPr="00761EE2" w:rsidRDefault="000D49CC" w:rsidP="000D49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83</w:t>
            </w:r>
          </w:p>
        </w:tc>
        <w:tc>
          <w:tcPr>
            <w:tcW w:w="4321" w:type="dxa"/>
          </w:tcPr>
          <w:p w14:paraId="63BEC73C" w14:textId="4CBC37AD" w:rsidR="000D49CC" w:rsidRPr="00761EE2" w:rsidRDefault="000D49CC" w:rsidP="000D49CC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761EE2">
              <w:rPr>
                <w:rFonts w:ascii="Angsana New" w:hAnsi="Angsana New"/>
                <w:sz w:val="26"/>
                <w:szCs w:val="26"/>
              </w:rPr>
              <w:t>(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จดทะเบียนในประเทศอินโดนีเซีย) </w:t>
            </w:r>
          </w:p>
        </w:tc>
        <w:tc>
          <w:tcPr>
            <w:tcW w:w="990" w:type="dxa"/>
            <w:gridSpan w:val="2"/>
          </w:tcPr>
          <w:p w14:paraId="28EE27BC" w14:textId="6BB0B8EB" w:rsidR="000D49CC" w:rsidRPr="00761EE2" w:rsidRDefault="000D49CC" w:rsidP="000D49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  <w:tr w:rsidR="000D49CC" w:rsidRPr="00761EE2" w14:paraId="3B6AE4AB" w14:textId="77777777" w:rsidTr="00805C22">
        <w:trPr>
          <w:trHeight w:hRule="exact" w:val="346"/>
        </w:trPr>
        <w:tc>
          <w:tcPr>
            <w:tcW w:w="4157" w:type="dxa"/>
          </w:tcPr>
          <w:p w14:paraId="19B1366C" w14:textId="752EB71A" w:rsidR="000D49CC" w:rsidRPr="00761EE2" w:rsidRDefault="000D49CC" w:rsidP="000D49C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SCG Myanmar Concrete and Aggregate Co., Ltd.</w:t>
            </w:r>
          </w:p>
        </w:tc>
        <w:tc>
          <w:tcPr>
            <w:tcW w:w="900" w:type="dxa"/>
          </w:tcPr>
          <w:p w14:paraId="3E818E92" w14:textId="533A6F1E" w:rsidR="000D49CC" w:rsidRPr="00761EE2" w:rsidRDefault="000D49CC" w:rsidP="000D49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1" w:type="dxa"/>
          </w:tcPr>
          <w:p w14:paraId="0B475FDE" w14:textId="75B2FDBD" w:rsidR="000D49CC" w:rsidRPr="00761EE2" w:rsidRDefault="000D49CC" w:rsidP="000D49CC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49CC">
              <w:rPr>
                <w:rFonts w:ascii="Angsana New" w:hAnsi="Angsana New"/>
                <w:sz w:val="26"/>
                <w:szCs w:val="26"/>
              </w:rPr>
              <w:t>PT Pion Quarry Nusantara</w:t>
            </w:r>
          </w:p>
        </w:tc>
        <w:tc>
          <w:tcPr>
            <w:tcW w:w="990" w:type="dxa"/>
            <w:gridSpan w:val="2"/>
          </w:tcPr>
          <w:p w14:paraId="4C357F8B" w14:textId="3E8043BE" w:rsidR="000D49CC" w:rsidRPr="00761EE2" w:rsidRDefault="000D49CC" w:rsidP="000D49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49CC" w:rsidRPr="00761EE2" w14:paraId="667E577B" w14:textId="77777777" w:rsidTr="00805C22">
        <w:trPr>
          <w:trHeight w:hRule="exact" w:val="346"/>
        </w:trPr>
        <w:tc>
          <w:tcPr>
            <w:tcW w:w="4157" w:type="dxa"/>
          </w:tcPr>
          <w:p w14:paraId="0ED3408D" w14:textId="1C336346" w:rsidR="000D49CC" w:rsidRPr="00761EE2" w:rsidRDefault="000D49CC" w:rsidP="000D49C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761EE2">
              <w:rPr>
                <w:rFonts w:ascii="Angsana New" w:hAnsi="Angsana New"/>
                <w:sz w:val="26"/>
                <w:szCs w:val="26"/>
              </w:rPr>
              <w:t>(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>จดทะเบียนในประเทศ</w:t>
            </w:r>
            <w:proofErr w:type="spellStart"/>
            <w:r w:rsidRPr="00761EE2">
              <w:rPr>
                <w:rFonts w:ascii="Angsana New" w:hAnsi="Angsana New" w:hint="cs"/>
                <w:sz w:val="26"/>
                <w:szCs w:val="26"/>
                <w:cs/>
              </w:rPr>
              <w:t>เมียน</w:t>
            </w:r>
            <w:proofErr w:type="spellEnd"/>
            <w:r w:rsidRPr="00761EE2">
              <w:rPr>
                <w:rFonts w:ascii="Angsana New" w:hAnsi="Angsana New" w:hint="cs"/>
                <w:sz w:val="26"/>
                <w:szCs w:val="26"/>
                <w:cs/>
              </w:rPr>
              <w:t>มา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900" w:type="dxa"/>
          </w:tcPr>
          <w:p w14:paraId="59601F30" w14:textId="7A742D99" w:rsidR="000D49CC" w:rsidRPr="00761EE2" w:rsidRDefault="000D49CC" w:rsidP="000D49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4321" w:type="dxa"/>
          </w:tcPr>
          <w:p w14:paraId="57995698" w14:textId="6EBD2AED" w:rsidR="000D49CC" w:rsidRPr="00761EE2" w:rsidRDefault="000D49CC" w:rsidP="000D49CC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761EE2">
              <w:rPr>
                <w:rFonts w:ascii="Angsana New" w:hAnsi="Angsana New"/>
                <w:sz w:val="26"/>
                <w:szCs w:val="26"/>
              </w:rPr>
              <w:t>(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จดทะเบียนในประเทศอินโดนีเซีย) </w:t>
            </w:r>
          </w:p>
        </w:tc>
        <w:tc>
          <w:tcPr>
            <w:tcW w:w="990" w:type="dxa"/>
            <w:gridSpan w:val="2"/>
          </w:tcPr>
          <w:p w14:paraId="309BDD1C" w14:textId="6A24BC42" w:rsidR="000D49CC" w:rsidRPr="00761EE2" w:rsidRDefault="000D49CC" w:rsidP="000D49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</w:t>
            </w:r>
          </w:p>
        </w:tc>
      </w:tr>
      <w:tr w:rsidR="000D49CC" w:rsidRPr="00761EE2" w14:paraId="66F77CB1" w14:textId="77777777" w:rsidTr="00805C22">
        <w:tc>
          <w:tcPr>
            <w:tcW w:w="4157" w:type="dxa"/>
          </w:tcPr>
          <w:p w14:paraId="17EF017F" w14:textId="56063720" w:rsidR="000D49CC" w:rsidRPr="00761EE2" w:rsidRDefault="000D49CC" w:rsidP="000D49CC">
            <w:pPr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PT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Surya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Siam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</w:rPr>
              <w:t>Keramik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900" w:type="dxa"/>
          </w:tcPr>
          <w:p w14:paraId="4719299F" w14:textId="7EC50101" w:rsidR="000D49CC" w:rsidRPr="00761EE2" w:rsidRDefault="000D49CC" w:rsidP="000D49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1" w:type="dxa"/>
          </w:tcPr>
          <w:p w14:paraId="2B5E935A" w14:textId="0EB58ADB" w:rsidR="000D49CC" w:rsidRPr="00761EE2" w:rsidRDefault="000D49CC" w:rsidP="000D49CC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0D49CC">
              <w:rPr>
                <w:rFonts w:ascii="Angsana New" w:hAnsi="Angsana New"/>
                <w:sz w:val="26"/>
                <w:szCs w:val="26"/>
                <w:cs/>
              </w:rPr>
              <w:t>บริษัทโส</w:t>
            </w:r>
            <w:proofErr w:type="spellEnd"/>
            <w:r w:rsidRPr="000D49CC">
              <w:rPr>
                <w:rFonts w:ascii="Angsana New" w:hAnsi="Angsana New"/>
                <w:sz w:val="26"/>
                <w:szCs w:val="26"/>
                <w:cs/>
              </w:rPr>
              <w:t xml:space="preserve">สุโก้ เซรามิค จำกัด  </w:t>
            </w:r>
          </w:p>
        </w:tc>
        <w:tc>
          <w:tcPr>
            <w:tcW w:w="990" w:type="dxa"/>
            <w:gridSpan w:val="2"/>
          </w:tcPr>
          <w:p w14:paraId="6647AE52" w14:textId="659CB1D2" w:rsidR="000D49CC" w:rsidRPr="00761EE2" w:rsidRDefault="000D49CC" w:rsidP="000D49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</w:t>
            </w:r>
          </w:p>
        </w:tc>
      </w:tr>
      <w:tr w:rsidR="000D49CC" w:rsidRPr="00761EE2" w14:paraId="7D8C7B44" w14:textId="77777777" w:rsidTr="00805C22">
        <w:tc>
          <w:tcPr>
            <w:tcW w:w="4157" w:type="dxa"/>
          </w:tcPr>
          <w:p w14:paraId="3F778AA3" w14:textId="477D99DF" w:rsidR="000D49CC" w:rsidRPr="00761EE2" w:rsidRDefault="000D49CC" w:rsidP="000D49CC">
            <w:pPr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761EE2">
              <w:rPr>
                <w:rFonts w:ascii="Angsana New" w:hAnsi="Angsana New"/>
                <w:sz w:val="26"/>
                <w:szCs w:val="26"/>
              </w:rPr>
              <w:t>(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จดทะเบียนในประเทศอินโดนีเซีย) </w:t>
            </w:r>
          </w:p>
        </w:tc>
        <w:tc>
          <w:tcPr>
            <w:tcW w:w="900" w:type="dxa"/>
          </w:tcPr>
          <w:p w14:paraId="680E5E1D" w14:textId="3884D249" w:rsidR="000D49CC" w:rsidRPr="00761EE2" w:rsidRDefault="000D49CC" w:rsidP="000D49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4321" w:type="dxa"/>
          </w:tcPr>
          <w:p w14:paraId="0A3D62A5" w14:textId="439E49BE" w:rsidR="000D49CC" w:rsidRPr="00761EE2" w:rsidRDefault="000D49CC" w:rsidP="000D49CC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proofErr w:type="spellStart"/>
            <w:r w:rsidRPr="00761EE2">
              <w:rPr>
                <w:rFonts w:ascii="Angsana New" w:hAnsi="Angsana New"/>
                <w:sz w:val="26"/>
                <w:szCs w:val="26"/>
                <w:cs/>
              </w:rPr>
              <w:t>PT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  <w:cs/>
              </w:rPr>
              <w:t>SCG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  <w:cs/>
              </w:rPr>
              <w:t>Barito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  <w:cs/>
              </w:rPr>
              <w:t>Logistics</w:t>
            </w:r>
            <w:proofErr w:type="spellEnd"/>
          </w:p>
        </w:tc>
        <w:tc>
          <w:tcPr>
            <w:tcW w:w="990" w:type="dxa"/>
            <w:gridSpan w:val="2"/>
          </w:tcPr>
          <w:p w14:paraId="6FFDFAD4" w14:textId="2A7FC907" w:rsidR="000D49CC" w:rsidRPr="00761EE2" w:rsidRDefault="000D49CC" w:rsidP="000D49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49CC" w:rsidRPr="00761EE2" w14:paraId="6B355680" w14:textId="77777777" w:rsidTr="00805C22">
        <w:tc>
          <w:tcPr>
            <w:tcW w:w="4157" w:type="dxa"/>
          </w:tcPr>
          <w:p w14:paraId="1161E168" w14:textId="1C40E098" w:rsidR="000D49CC" w:rsidRPr="00761EE2" w:rsidRDefault="000D49CC" w:rsidP="000D49C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61EE2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  <w:cs/>
              </w:rPr>
              <w:t>กรีน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คอน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  <w:cs/>
              </w:rPr>
              <w:t>เซอร์เวชั่น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โซลูชั่น จำกัด</w:t>
            </w:r>
          </w:p>
        </w:tc>
        <w:tc>
          <w:tcPr>
            <w:tcW w:w="900" w:type="dxa"/>
          </w:tcPr>
          <w:p w14:paraId="73111670" w14:textId="7FF4FB82" w:rsidR="000D49CC" w:rsidRPr="00761EE2" w:rsidRDefault="000D49CC" w:rsidP="000D49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4321" w:type="dxa"/>
          </w:tcPr>
          <w:p w14:paraId="7196C7B6" w14:textId="034FE491" w:rsidR="000D49CC" w:rsidRPr="00761EE2" w:rsidRDefault="000D49CC" w:rsidP="000D49CC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  (จดทะเบียนในประเทศอินโดนีเซีย)</w:t>
            </w:r>
          </w:p>
        </w:tc>
        <w:tc>
          <w:tcPr>
            <w:tcW w:w="990" w:type="dxa"/>
            <w:gridSpan w:val="2"/>
          </w:tcPr>
          <w:p w14:paraId="4078893A" w14:textId="2B004C0B" w:rsidR="000D49CC" w:rsidRPr="00761EE2" w:rsidRDefault="000D49CC" w:rsidP="000D49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</w:t>
            </w:r>
          </w:p>
        </w:tc>
      </w:tr>
      <w:tr w:rsidR="000D49CC" w:rsidRPr="00761EE2" w14:paraId="15CCF5B9" w14:textId="77777777" w:rsidTr="00805C22">
        <w:tc>
          <w:tcPr>
            <w:tcW w:w="4157" w:type="dxa"/>
          </w:tcPr>
          <w:p w14:paraId="784463EF" w14:textId="7461B7B0" w:rsidR="000D49CC" w:rsidRPr="00761EE2" w:rsidRDefault="000D49CC" w:rsidP="000D49C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61EE2">
              <w:rPr>
                <w:rFonts w:ascii="Angsana New" w:hAnsi="Angsana New"/>
                <w:sz w:val="26"/>
                <w:szCs w:val="26"/>
                <w:cs/>
              </w:rPr>
              <w:t>บริษัทสยามซานิทา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  <w:cs/>
              </w:rPr>
              <w:t>รีแวร์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00" w:type="dxa"/>
          </w:tcPr>
          <w:p w14:paraId="72BAB657" w14:textId="63D0D8BE" w:rsidR="000D49CC" w:rsidRPr="00761EE2" w:rsidRDefault="000D49CC" w:rsidP="000D49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71</w:t>
            </w:r>
          </w:p>
        </w:tc>
        <w:tc>
          <w:tcPr>
            <w:tcW w:w="4321" w:type="dxa"/>
          </w:tcPr>
          <w:p w14:paraId="7FF224CF" w14:textId="457212C5" w:rsidR="000D49CC" w:rsidRPr="00761EE2" w:rsidRDefault="000D49CC" w:rsidP="000D49CC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proofErr w:type="spellStart"/>
            <w:r w:rsidRPr="00761EE2">
              <w:rPr>
                <w:rFonts w:ascii="Angsana New" w:hAnsi="Angsana New"/>
                <w:sz w:val="26"/>
                <w:szCs w:val="26"/>
                <w:cs/>
              </w:rPr>
              <w:t>Kampot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  <w:cs/>
              </w:rPr>
              <w:t>Land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  <w:cs/>
              </w:rPr>
              <w:t>Co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., 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  <w:cs/>
              </w:rPr>
              <w:t>Ltd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  <w:cs/>
              </w:rPr>
              <w:t>.</w:t>
            </w:r>
          </w:p>
        </w:tc>
        <w:tc>
          <w:tcPr>
            <w:tcW w:w="990" w:type="dxa"/>
            <w:gridSpan w:val="2"/>
          </w:tcPr>
          <w:p w14:paraId="077B071F" w14:textId="3192E82F" w:rsidR="000D49CC" w:rsidRPr="00761EE2" w:rsidRDefault="000D49CC" w:rsidP="000D49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49CC" w:rsidRPr="00761EE2" w14:paraId="18E4BA6B" w14:textId="77777777" w:rsidTr="00805C22">
        <w:tc>
          <w:tcPr>
            <w:tcW w:w="4157" w:type="dxa"/>
          </w:tcPr>
          <w:p w14:paraId="72FB7C4A" w14:textId="5E17C9F6" w:rsidR="000D49CC" w:rsidRPr="00761EE2" w:rsidRDefault="000D49CC" w:rsidP="000D49C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61EE2">
              <w:rPr>
                <w:rFonts w:ascii="Angsana New" w:hAnsi="Angsana New"/>
                <w:sz w:val="26"/>
                <w:szCs w:val="26"/>
                <w:cs/>
              </w:rPr>
              <w:t>บริษัทสยามซานิทา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  <w:cs/>
              </w:rPr>
              <w:t>รีแวร์อินดัสทรี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00" w:type="dxa"/>
          </w:tcPr>
          <w:p w14:paraId="34DC2B07" w14:textId="51ABD382" w:rsidR="000D49CC" w:rsidRPr="00761EE2" w:rsidRDefault="000D49CC" w:rsidP="000D49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71</w:t>
            </w:r>
          </w:p>
        </w:tc>
        <w:tc>
          <w:tcPr>
            <w:tcW w:w="4321" w:type="dxa"/>
          </w:tcPr>
          <w:p w14:paraId="7D6B8707" w14:textId="4446F911" w:rsidR="000D49CC" w:rsidRPr="00761EE2" w:rsidRDefault="000D49CC" w:rsidP="000D49CC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761EE2">
              <w:rPr>
                <w:rFonts w:ascii="Angsana New" w:hAnsi="Angsana New"/>
                <w:sz w:val="26"/>
                <w:szCs w:val="26"/>
              </w:rPr>
              <w:t>(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จดทะเบียนในประเทศกัมพูชา) </w:t>
            </w:r>
          </w:p>
        </w:tc>
        <w:tc>
          <w:tcPr>
            <w:tcW w:w="990" w:type="dxa"/>
            <w:gridSpan w:val="2"/>
          </w:tcPr>
          <w:p w14:paraId="21280F6E" w14:textId="462F09E3" w:rsidR="000D49CC" w:rsidRPr="00761EE2" w:rsidRDefault="000D49CC" w:rsidP="000D49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4</w:t>
            </w:r>
            <w:r w:rsidR="00B5380D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0D49CC" w:rsidRPr="00761EE2" w14:paraId="284438C1" w14:textId="77777777" w:rsidTr="00805C22">
        <w:tc>
          <w:tcPr>
            <w:tcW w:w="4157" w:type="dxa"/>
          </w:tcPr>
          <w:p w14:paraId="19D04AFA" w14:textId="4807DDB0" w:rsidR="000D49CC" w:rsidRPr="00761EE2" w:rsidRDefault="000D49CC" w:rsidP="000D49C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66D923D2" w14:textId="2F28B72C" w:rsidR="000D49CC" w:rsidRPr="00761EE2" w:rsidRDefault="000D49CC" w:rsidP="000D49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1" w:type="dxa"/>
          </w:tcPr>
          <w:p w14:paraId="334028AD" w14:textId="6A394A89" w:rsidR="000D49CC" w:rsidRPr="00761EE2" w:rsidRDefault="000D49CC" w:rsidP="000D49CC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2"/>
          </w:tcPr>
          <w:p w14:paraId="3F653237" w14:textId="45B5CAFE" w:rsidR="000D49CC" w:rsidRPr="00761EE2" w:rsidRDefault="000D49CC" w:rsidP="000D49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49CC" w:rsidRPr="00761EE2" w14:paraId="1A02914A" w14:textId="77777777" w:rsidTr="00805C22">
        <w:tc>
          <w:tcPr>
            <w:tcW w:w="4157" w:type="dxa"/>
          </w:tcPr>
          <w:p w14:paraId="5B8C8CD3" w14:textId="5A624A5A" w:rsidR="000D49CC" w:rsidRPr="00761EE2" w:rsidRDefault="000D49CC" w:rsidP="000D49CC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3473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ธุรกิจ</w:t>
            </w:r>
            <w:proofErr w:type="spellStart"/>
            <w:r w:rsidRPr="0043473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เค</w:t>
            </w:r>
            <w:proofErr w:type="spellEnd"/>
            <w:r w:rsidRPr="0043473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มิ</w:t>
            </w:r>
            <w:proofErr w:type="spellStart"/>
            <w:r w:rsidRPr="0043473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คอลส์</w:t>
            </w:r>
            <w:proofErr w:type="spellEnd"/>
          </w:p>
        </w:tc>
        <w:tc>
          <w:tcPr>
            <w:tcW w:w="900" w:type="dxa"/>
          </w:tcPr>
          <w:p w14:paraId="3A036008" w14:textId="77777777" w:rsidR="000D49CC" w:rsidRPr="00761EE2" w:rsidRDefault="000D49CC" w:rsidP="000D49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1" w:type="dxa"/>
          </w:tcPr>
          <w:p w14:paraId="2E87E388" w14:textId="7B40A945" w:rsidR="000D49CC" w:rsidRPr="00761EE2" w:rsidRDefault="000D49CC" w:rsidP="000D49CC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3473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ธุรกิจ</w:t>
            </w:r>
            <w:proofErr w:type="spellStart"/>
            <w:r w:rsidRPr="0043473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เค</w:t>
            </w:r>
            <w:proofErr w:type="spellEnd"/>
            <w:r w:rsidRPr="0043473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มิ</w:t>
            </w:r>
            <w:proofErr w:type="spellStart"/>
            <w:r w:rsidRPr="0043473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คอลส์</w:t>
            </w:r>
            <w:proofErr w:type="spellEnd"/>
          </w:p>
        </w:tc>
        <w:tc>
          <w:tcPr>
            <w:tcW w:w="990" w:type="dxa"/>
            <w:gridSpan w:val="2"/>
          </w:tcPr>
          <w:p w14:paraId="2E309CF8" w14:textId="77777777" w:rsidR="000D49CC" w:rsidRPr="00761EE2" w:rsidRDefault="000D49CC" w:rsidP="000D49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B280E" w:rsidRPr="00761EE2" w14:paraId="03205468" w14:textId="77777777" w:rsidTr="00805C22">
        <w:tc>
          <w:tcPr>
            <w:tcW w:w="4157" w:type="dxa"/>
          </w:tcPr>
          <w:p w14:paraId="6F8C8A63" w14:textId="143E591F" w:rsidR="009B280E" w:rsidRPr="00761EE2" w:rsidRDefault="009B280E" w:rsidP="009B280E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61EE2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  <w:cs/>
              </w:rPr>
              <w:t>เอส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ซีจี 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  <w:cs/>
              </w:rPr>
              <w:t>มิ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  <w:cs/>
              </w:rPr>
              <w:t>คอลส์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900" w:type="dxa"/>
          </w:tcPr>
          <w:p w14:paraId="7DA5F53E" w14:textId="77777777" w:rsidR="009B280E" w:rsidRPr="00761EE2" w:rsidRDefault="009B280E" w:rsidP="009B28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1" w:type="dxa"/>
          </w:tcPr>
          <w:p w14:paraId="62BE4056" w14:textId="20994977" w:rsidR="009B280E" w:rsidRPr="00A03C5C" w:rsidRDefault="009B280E" w:rsidP="009B280E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D5A41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proofErr w:type="spellStart"/>
            <w:r w:rsidRPr="001D5A41">
              <w:rPr>
                <w:rFonts w:ascii="Angsana New" w:hAnsi="Angsana New"/>
                <w:sz w:val="26"/>
                <w:szCs w:val="26"/>
                <w:cs/>
              </w:rPr>
              <w:t>เอส</w:t>
            </w:r>
            <w:proofErr w:type="spellEnd"/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1D5A41">
              <w:rPr>
                <w:rFonts w:ascii="Angsana New" w:hAnsi="Angsana New"/>
                <w:sz w:val="26"/>
                <w:szCs w:val="26"/>
                <w:cs/>
              </w:rPr>
              <w:t>เอ็ม</w:t>
            </w:r>
            <w:proofErr w:type="spellEnd"/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1D5A41">
              <w:rPr>
                <w:rFonts w:ascii="Angsana New" w:hAnsi="Angsana New"/>
                <w:sz w:val="26"/>
                <w:szCs w:val="26"/>
                <w:cs/>
              </w:rPr>
              <w:t>เอช</w:t>
            </w:r>
            <w:proofErr w:type="spellEnd"/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90" w:type="dxa"/>
            <w:gridSpan w:val="2"/>
          </w:tcPr>
          <w:p w14:paraId="37B703FA" w14:textId="33A419C5" w:rsidR="009B280E" w:rsidRPr="00A03C5C" w:rsidRDefault="009B280E" w:rsidP="009B28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5A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9B280E" w:rsidRPr="00761EE2" w14:paraId="6E5968A6" w14:textId="77777777" w:rsidTr="00805C22">
        <w:tc>
          <w:tcPr>
            <w:tcW w:w="4157" w:type="dxa"/>
          </w:tcPr>
          <w:p w14:paraId="0A52D14F" w14:textId="36EDC856" w:rsidR="009B280E" w:rsidRPr="00761EE2" w:rsidRDefault="009B280E" w:rsidP="009B280E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61EE2">
              <w:rPr>
                <w:rFonts w:ascii="Angsana New" w:hAnsi="Angsana New"/>
                <w:sz w:val="26"/>
                <w:szCs w:val="26"/>
                <w:cs/>
              </w:rPr>
              <w:t>บริษัทไทยโพลิ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  <w:cs/>
              </w:rPr>
              <w:t>เอท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  <w:cs/>
              </w:rPr>
              <w:t>ที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  <w:cs/>
              </w:rPr>
              <w:t>ลีน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900" w:type="dxa"/>
          </w:tcPr>
          <w:p w14:paraId="263467AB" w14:textId="77777777" w:rsidR="009B280E" w:rsidRPr="00761EE2" w:rsidRDefault="009B280E" w:rsidP="009B28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1" w:type="dxa"/>
          </w:tcPr>
          <w:p w14:paraId="4379DCC9" w14:textId="1D44BD6D" w:rsidR="009B280E" w:rsidRPr="00A03C5C" w:rsidRDefault="009B280E" w:rsidP="009B280E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D5A41">
              <w:rPr>
                <w:rFonts w:ascii="Angsana New" w:hAnsi="Angsana New"/>
                <w:sz w:val="26"/>
                <w:szCs w:val="26"/>
              </w:rPr>
              <w:t>PT</w:t>
            </w:r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D5A41">
              <w:rPr>
                <w:rFonts w:ascii="Angsana New" w:hAnsi="Angsana New"/>
                <w:sz w:val="26"/>
                <w:szCs w:val="26"/>
              </w:rPr>
              <w:t>TPC</w:t>
            </w:r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D5A41">
              <w:rPr>
                <w:rFonts w:ascii="Angsana New" w:hAnsi="Angsana New"/>
                <w:sz w:val="26"/>
                <w:szCs w:val="26"/>
              </w:rPr>
              <w:t>Indo</w:t>
            </w:r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D5A41">
              <w:rPr>
                <w:rFonts w:ascii="Angsana New" w:hAnsi="Angsana New"/>
                <w:sz w:val="26"/>
                <w:szCs w:val="26"/>
              </w:rPr>
              <w:t>Plastic</w:t>
            </w:r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D5A41">
              <w:rPr>
                <w:rFonts w:ascii="Angsana New" w:hAnsi="Angsana New"/>
                <w:sz w:val="26"/>
                <w:szCs w:val="26"/>
              </w:rPr>
              <w:t>and</w:t>
            </w:r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D5A41">
              <w:rPr>
                <w:rFonts w:ascii="Angsana New" w:hAnsi="Angsana New"/>
                <w:sz w:val="26"/>
                <w:szCs w:val="26"/>
              </w:rPr>
              <w:t>Chemicals</w:t>
            </w:r>
          </w:p>
        </w:tc>
        <w:tc>
          <w:tcPr>
            <w:tcW w:w="990" w:type="dxa"/>
            <w:gridSpan w:val="2"/>
          </w:tcPr>
          <w:p w14:paraId="3517D529" w14:textId="5916048E" w:rsidR="009B280E" w:rsidRPr="00A03C5C" w:rsidRDefault="009B280E" w:rsidP="009B28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B280E" w:rsidRPr="00761EE2" w14:paraId="0F4B7A04" w14:textId="77777777" w:rsidTr="00805C22">
        <w:tc>
          <w:tcPr>
            <w:tcW w:w="4157" w:type="dxa"/>
          </w:tcPr>
          <w:p w14:paraId="77109193" w14:textId="5B2B6F6C" w:rsidR="009B280E" w:rsidRPr="00761EE2" w:rsidRDefault="009B280E" w:rsidP="009B280E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61EE2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  <w:cs/>
              </w:rPr>
              <w:t>เอส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ซีจี 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  <w:cs/>
              </w:rPr>
              <w:t>พลาสติกส์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900" w:type="dxa"/>
          </w:tcPr>
          <w:p w14:paraId="51ADBC8C" w14:textId="77777777" w:rsidR="009B280E" w:rsidRPr="00761EE2" w:rsidRDefault="009B280E" w:rsidP="009B28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1" w:type="dxa"/>
          </w:tcPr>
          <w:p w14:paraId="1127225A" w14:textId="7123C9D3" w:rsidR="009B280E" w:rsidRPr="00761EE2" w:rsidRDefault="009B280E" w:rsidP="009B280E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1D5A41">
              <w:rPr>
                <w:rFonts w:ascii="Angsana New" w:hAnsi="Angsana New"/>
                <w:sz w:val="26"/>
                <w:szCs w:val="26"/>
              </w:rPr>
              <w:t>(</w:t>
            </w:r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จดทะเบียนในประเทศอินโดนีเซีย) </w:t>
            </w:r>
          </w:p>
        </w:tc>
        <w:tc>
          <w:tcPr>
            <w:tcW w:w="990" w:type="dxa"/>
            <w:gridSpan w:val="2"/>
          </w:tcPr>
          <w:p w14:paraId="255D81DB" w14:textId="05028B95" w:rsidR="009B280E" w:rsidRPr="00761EE2" w:rsidRDefault="009B280E" w:rsidP="009B28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9B280E" w:rsidRPr="00761EE2" w14:paraId="4D15F566" w14:textId="77777777" w:rsidTr="00805C22">
        <w:tc>
          <w:tcPr>
            <w:tcW w:w="4157" w:type="dxa"/>
          </w:tcPr>
          <w:p w14:paraId="5D949B8E" w14:textId="2C5E5675" w:rsidR="009B280E" w:rsidRPr="00761EE2" w:rsidRDefault="009B280E" w:rsidP="009B280E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61EE2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  <w:cs/>
              </w:rPr>
              <w:t>เอส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ซีจี 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  <w:cs/>
              </w:rPr>
              <w:t>เพอร์ฟอร์มานซ์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  <w:cs/>
              </w:rPr>
              <w:t>มิ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  <w:cs/>
              </w:rPr>
              <w:t>คอลส์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900" w:type="dxa"/>
          </w:tcPr>
          <w:p w14:paraId="292087F4" w14:textId="77777777" w:rsidR="009B280E" w:rsidRPr="00761EE2" w:rsidRDefault="009B280E" w:rsidP="009B28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1" w:type="dxa"/>
          </w:tcPr>
          <w:p w14:paraId="600C6EA9" w14:textId="4DB18435" w:rsidR="009B280E" w:rsidRPr="00761EE2" w:rsidRDefault="009B280E" w:rsidP="009B280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บริษัทไทยพลาสติกและเคมีภัณฑ์ จำกัด </w:t>
            </w:r>
            <w:r w:rsidRPr="001D5A41">
              <w:rPr>
                <w:rFonts w:ascii="Angsana New" w:hAnsi="Angsana New"/>
                <w:sz w:val="26"/>
                <w:szCs w:val="26"/>
              </w:rPr>
              <w:t>(</w:t>
            </w:r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มหาชน) </w:t>
            </w:r>
          </w:p>
        </w:tc>
        <w:tc>
          <w:tcPr>
            <w:tcW w:w="990" w:type="dxa"/>
            <w:gridSpan w:val="2"/>
          </w:tcPr>
          <w:p w14:paraId="57FE2D1F" w14:textId="2E29BE1F" w:rsidR="009B280E" w:rsidRPr="00761EE2" w:rsidRDefault="009B280E" w:rsidP="009B28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9B280E" w:rsidRPr="00761EE2" w14:paraId="55244D7E" w14:textId="77777777" w:rsidTr="00805C22">
        <w:tc>
          <w:tcPr>
            <w:tcW w:w="4157" w:type="dxa"/>
          </w:tcPr>
          <w:p w14:paraId="5E741C8D" w14:textId="7C12126C" w:rsidR="009B280E" w:rsidRPr="00761EE2" w:rsidRDefault="009B280E" w:rsidP="009B280E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B756BA">
              <w:rPr>
                <w:rFonts w:ascii="Angsana New" w:hAnsi="Angsana New"/>
                <w:sz w:val="26"/>
                <w:szCs w:val="26"/>
              </w:rPr>
              <w:t>SCG Chemicals Trading Singapore Pte. Ltd.</w:t>
            </w:r>
          </w:p>
        </w:tc>
        <w:tc>
          <w:tcPr>
            <w:tcW w:w="900" w:type="dxa"/>
          </w:tcPr>
          <w:p w14:paraId="2778268A" w14:textId="31FCA920" w:rsidR="009B280E" w:rsidRPr="00761EE2" w:rsidRDefault="009B280E" w:rsidP="009B28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1" w:type="dxa"/>
          </w:tcPr>
          <w:p w14:paraId="476B4364" w14:textId="126F6F13" w:rsidR="009B280E" w:rsidRPr="00761EE2" w:rsidRDefault="009B280E" w:rsidP="009B280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บริษัททีพีซี </w:t>
            </w:r>
            <w:proofErr w:type="spellStart"/>
            <w:r w:rsidRPr="001D5A41">
              <w:rPr>
                <w:rFonts w:ascii="Angsana New" w:hAnsi="Angsana New"/>
                <w:sz w:val="26"/>
                <w:szCs w:val="26"/>
                <w:cs/>
              </w:rPr>
              <w:t>เพสต์</w:t>
            </w:r>
            <w:proofErr w:type="spellEnd"/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1D5A41">
              <w:rPr>
                <w:rFonts w:ascii="Angsana New" w:hAnsi="Angsana New"/>
                <w:sz w:val="26"/>
                <w:szCs w:val="26"/>
                <w:cs/>
              </w:rPr>
              <w:t>เรซิน</w:t>
            </w:r>
            <w:proofErr w:type="spellEnd"/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990" w:type="dxa"/>
            <w:gridSpan w:val="2"/>
          </w:tcPr>
          <w:p w14:paraId="79052333" w14:textId="5804EE23" w:rsidR="009B280E" w:rsidRPr="00761EE2" w:rsidRDefault="009B280E" w:rsidP="009B28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9B280E" w:rsidRPr="00761EE2" w14:paraId="02376446" w14:textId="77777777" w:rsidTr="00805C22">
        <w:tc>
          <w:tcPr>
            <w:tcW w:w="4157" w:type="dxa"/>
          </w:tcPr>
          <w:p w14:paraId="6CBDBF40" w14:textId="685C93BF" w:rsidR="009B280E" w:rsidRPr="00761EE2" w:rsidRDefault="009B280E" w:rsidP="009B280E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2F61E8">
              <w:rPr>
                <w:rFonts w:ascii="Angsana New" w:hAnsi="Angsana New"/>
                <w:sz w:val="26"/>
                <w:szCs w:val="26"/>
              </w:rPr>
              <w:t>(</w:t>
            </w:r>
            <w:r w:rsidRPr="002F61E8">
              <w:rPr>
                <w:rFonts w:ascii="Angsana New" w:hAnsi="Angsana New"/>
                <w:sz w:val="26"/>
                <w:szCs w:val="26"/>
                <w:cs/>
              </w:rPr>
              <w:t xml:space="preserve">เดิมชื่อ </w:t>
            </w:r>
            <w:r w:rsidRPr="00350C2B">
              <w:rPr>
                <w:rFonts w:ascii="Angsana New" w:hAnsi="Angsana New"/>
                <w:sz w:val="26"/>
                <w:szCs w:val="26"/>
              </w:rPr>
              <w:t>“</w:t>
            </w:r>
            <w:r w:rsidRPr="00C80DD2">
              <w:rPr>
                <w:rFonts w:ascii="Angsana New" w:hAnsi="Angsana New"/>
                <w:sz w:val="26"/>
                <w:szCs w:val="26"/>
              </w:rPr>
              <w:t>SCG Singapore Trading Pte. Ltd.</w:t>
            </w:r>
            <w:r w:rsidRPr="00350C2B">
              <w:rPr>
                <w:rFonts w:ascii="Angsana New" w:hAnsi="Angsana New"/>
                <w:sz w:val="26"/>
                <w:szCs w:val="26"/>
              </w:rPr>
              <w:t>”</w:t>
            </w:r>
            <w:r w:rsidRPr="002F61E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900" w:type="dxa"/>
          </w:tcPr>
          <w:p w14:paraId="465EEA58" w14:textId="6A82330F" w:rsidR="009B280E" w:rsidRPr="00761EE2" w:rsidRDefault="009B280E" w:rsidP="009B28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1" w:type="dxa"/>
          </w:tcPr>
          <w:p w14:paraId="4251019E" w14:textId="5030A46F" w:rsidR="009B280E" w:rsidRPr="00761EE2" w:rsidRDefault="009B280E" w:rsidP="009B280E">
            <w:pPr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1D5A41">
              <w:rPr>
                <w:rFonts w:ascii="Angsana New" w:hAnsi="Angsana New"/>
                <w:sz w:val="26"/>
                <w:szCs w:val="26"/>
                <w:cs/>
              </w:rPr>
              <w:t>บริษัทนวพ</w:t>
            </w:r>
            <w:proofErr w:type="spellEnd"/>
            <w:r w:rsidRPr="001D5A41">
              <w:rPr>
                <w:rFonts w:ascii="Angsana New" w:hAnsi="Angsana New"/>
                <w:sz w:val="26"/>
                <w:szCs w:val="26"/>
                <w:cs/>
              </w:rPr>
              <w:t>ลา</w:t>
            </w:r>
            <w:proofErr w:type="spellStart"/>
            <w:r w:rsidRPr="001D5A41">
              <w:rPr>
                <w:rFonts w:ascii="Angsana New" w:hAnsi="Angsana New"/>
                <w:sz w:val="26"/>
                <w:szCs w:val="26"/>
                <w:cs/>
              </w:rPr>
              <w:t>สติก</w:t>
            </w:r>
            <w:proofErr w:type="spellEnd"/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อุตสาหกรรม (สระบุรี) จำกัด </w:t>
            </w:r>
          </w:p>
        </w:tc>
        <w:tc>
          <w:tcPr>
            <w:tcW w:w="990" w:type="dxa"/>
            <w:gridSpan w:val="2"/>
          </w:tcPr>
          <w:p w14:paraId="38B7E776" w14:textId="7521097E" w:rsidR="009B280E" w:rsidRPr="00761EE2" w:rsidRDefault="009B280E" w:rsidP="009B28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9B280E" w:rsidRPr="00761EE2" w14:paraId="6E3ECFB8" w14:textId="77777777" w:rsidTr="00805C22">
        <w:tc>
          <w:tcPr>
            <w:tcW w:w="4157" w:type="dxa"/>
          </w:tcPr>
          <w:p w14:paraId="35229F13" w14:textId="2CA15F68" w:rsidR="009B280E" w:rsidRPr="00761EE2" w:rsidRDefault="009B280E" w:rsidP="009B280E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761EE2">
              <w:rPr>
                <w:rFonts w:ascii="Angsana New" w:hAnsi="Angsana New"/>
                <w:sz w:val="26"/>
                <w:szCs w:val="26"/>
              </w:rPr>
              <w:t>(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>จดทะเบียนในประเทศสิงคโปร์)</w:t>
            </w:r>
          </w:p>
        </w:tc>
        <w:tc>
          <w:tcPr>
            <w:tcW w:w="900" w:type="dxa"/>
          </w:tcPr>
          <w:p w14:paraId="0C3D5AEC" w14:textId="65558185" w:rsidR="009B280E" w:rsidRPr="00761EE2" w:rsidRDefault="009B280E" w:rsidP="009B28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1" w:type="dxa"/>
          </w:tcPr>
          <w:p w14:paraId="28D5B9FF" w14:textId="0F761871" w:rsidR="009B280E" w:rsidRPr="00761EE2" w:rsidRDefault="009B280E" w:rsidP="009B280E">
            <w:pPr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1D5A41">
              <w:rPr>
                <w:rFonts w:ascii="Angsana New" w:hAnsi="Angsana New"/>
                <w:sz w:val="26"/>
                <w:szCs w:val="26"/>
                <w:cs/>
              </w:rPr>
              <w:t>บริษัทนวพ</w:t>
            </w:r>
            <w:proofErr w:type="spellEnd"/>
            <w:r w:rsidRPr="001D5A41">
              <w:rPr>
                <w:rFonts w:ascii="Angsana New" w:hAnsi="Angsana New"/>
                <w:sz w:val="26"/>
                <w:szCs w:val="26"/>
                <w:cs/>
              </w:rPr>
              <w:t>ลา</w:t>
            </w:r>
            <w:proofErr w:type="spellStart"/>
            <w:r w:rsidRPr="001D5A41">
              <w:rPr>
                <w:rFonts w:ascii="Angsana New" w:hAnsi="Angsana New"/>
                <w:sz w:val="26"/>
                <w:szCs w:val="26"/>
                <w:cs/>
              </w:rPr>
              <w:t>สติก</w:t>
            </w:r>
            <w:proofErr w:type="spellEnd"/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อุตสาหกรรม จำกัด </w:t>
            </w:r>
          </w:p>
        </w:tc>
        <w:tc>
          <w:tcPr>
            <w:tcW w:w="990" w:type="dxa"/>
            <w:gridSpan w:val="2"/>
          </w:tcPr>
          <w:p w14:paraId="2A4D3033" w14:textId="40946FA8" w:rsidR="009B280E" w:rsidRPr="00761EE2" w:rsidRDefault="009B280E" w:rsidP="009B28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9B280E" w:rsidRPr="00761EE2" w14:paraId="4CC17F63" w14:textId="77777777" w:rsidTr="00805C22">
        <w:tc>
          <w:tcPr>
            <w:tcW w:w="4157" w:type="dxa"/>
          </w:tcPr>
          <w:p w14:paraId="7AB3B2B6" w14:textId="556A237E" w:rsidR="009B280E" w:rsidRPr="00761EE2" w:rsidRDefault="009B280E" w:rsidP="009B280E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บริษัทระยองวิศวกรรมและซ่อมบำรุง จำกัด </w:t>
            </w:r>
          </w:p>
        </w:tc>
        <w:tc>
          <w:tcPr>
            <w:tcW w:w="900" w:type="dxa"/>
          </w:tcPr>
          <w:p w14:paraId="5ADBED79" w14:textId="63E0845E" w:rsidR="009B280E" w:rsidRPr="00761EE2" w:rsidRDefault="009B280E" w:rsidP="009B28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1" w:type="dxa"/>
          </w:tcPr>
          <w:p w14:paraId="42321073" w14:textId="198C5A3F" w:rsidR="009B280E" w:rsidRPr="00761EE2" w:rsidRDefault="009B280E" w:rsidP="009B280E">
            <w:pPr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1D5A41">
              <w:rPr>
                <w:rFonts w:ascii="Angsana New" w:hAnsi="Angsana New"/>
                <w:sz w:val="26"/>
                <w:szCs w:val="26"/>
                <w:cs/>
              </w:rPr>
              <w:t>บริษัทนว</w:t>
            </w:r>
            <w:proofErr w:type="spellEnd"/>
            <w:r w:rsidRPr="001D5A41">
              <w:rPr>
                <w:rFonts w:ascii="Angsana New" w:hAnsi="Angsana New"/>
                <w:sz w:val="26"/>
                <w:szCs w:val="26"/>
                <w:cs/>
              </w:rPr>
              <w:t>อินเตอร์</w:t>
            </w:r>
            <w:proofErr w:type="spellStart"/>
            <w:r w:rsidRPr="001D5A41">
              <w:rPr>
                <w:rFonts w:ascii="Angsana New" w:hAnsi="Angsana New"/>
                <w:sz w:val="26"/>
                <w:szCs w:val="26"/>
                <w:cs/>
              </w:rPr>
              <w:t>เทค</w:t>
            </w:r>
            <w:proofErr w:type="spellEnd"/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990" w:type="dxa"/>
            <w:gridSpan w:val="2"/>
          </w:tcPr>
          <w:p w14:paraId="15ADEF49" w14:textId="386EF10A" w:rsidR="009B280E" w:rsidRPr="00761EE2" w:rsidRDefault="009B280E" w:rsidP="009B28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9B280E" w:rsidRPr="00761EE2" w14:paraId="4CE9A8AD" w14:textId="77777777" w:rsidTr="00805C22">
        <w:tc>
          <w:tcPr>
            <w:tcW w:w="4157" w:type="dxa"/>
          </w:tcPr>
          <w:p w14:paraId="3640D7D3" w14:textId="3743040F" w:rsidR="009B280E" w:rsidRPr="00761EE2" w:rsidRDefault="009B280E" w:rsidP="009B280E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61EE2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  <w:cs/>
              </w:rPr>
              <w:t>โปรเทค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  <w:cs/>
              </w:rPr>
              <w:t>เอ้าท์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  <w:cs/>
              </w:rPr>
              <w:t>ซอส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  <w:cs/>
              </w:rPr>
              <w:t>ซิ่ง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900" w:type="dxa"/>
          </w:tcPr>
          <w:p w14:paraId="70A491D7" w14:textId="20FF7B3C" w:rsidR="009B280E" w:rsidRPr="00761EE2" w:rsidRDefault="009B280E" w:rsidP="009B28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1" w:type="dxa"/>
          </w:tcPr>
          <w:p w14:paraId="747BDD4A" w14:textId="1321D16C" w:rsidR="009B280E" w:rsidRPr="00761EE2" w:rsidRDefault="009B280E" w:rsidP="009B280E">
            <w:pPr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1D5A41">
              <w:rPr>
                <w:rFonts w:ascii="Angsana New" w:hAnsi="Angsana New"/>
                <w:sz w:val="26"/>
                <w:szCs w:val="26"/>
              </w:rPr>
              <w:t>Chemtech</w:t>
            </w:r>
            <w:proofErr w:type="spellEnd"/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D5A41">
              <w:rPr>
                <w:rFonts w:ascii="Angsana New" w:hAnsi="Angsana New"/>
                <w:sz w:val="26"/>
                <w:szCs w:val="26"/>
              </w:rPr>
              <w:t>Co.,</w:t>
            </w:r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D5A41">
              <w:rPr>
                <w:rFonts w:ascii="Angsana New" w:hAnsi="Angsana New"/>
                <w:sz w:val="26"/>
                <w:szCs w:val="26"/>
              </w:rPr>
              <w:t>Ltd.</w:t>
            </w:r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90" w:type="dxa"/>
            <w:gridSpan w:val="2"/>
          </w:tcPr>
          <w:p w14:paraId="4EE54735" w14:textId="5B34F070" w:rsidR="009B280E" w:rsidRPr="00761EE2" w:rsidRDefault="009B280E" w:rsidP="009B28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B280E" w:rsidRPr="00761EE2" w14:paraId="5B365A05" w14:textId="77777777" w:rsidTr="00805C22">
        <w:tc>
          <w:tcPr>
            <w:tcW w:w="4157" w:type="dxa"/>
          </w:tcPr>
          <w:p w14:paraId="3AF8C852" w14:textId="59E94281" w:rsidR="009B280E" w:rsidRPr="00761EE2" w:rsidRDefault="009B280E" w:rsidP="009B280E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03C5C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proofErr w:type="spellStart"/>
            <w:r w:rsidRPr="00A03C5C">
              <w:rPr>
                <w:rFonts w:ascii="Angsana New" w:hAnsi="Angsana New"/>
                <w:sz w:val="26"/>
                <w:szCs w:val="26"/>
                <w:cs/>
              </w:rPr>
              <w:t>อาร์</w:t>
            </w:r>
            <w:proofErr w:type="spellEnd"/>
            <w:r w:rsidRPr="00A03C5C">
              <w:rPr>
                <w:rFonts w:ascii="Angsana New" w:hAnsi="Angsana New"/>
                <w:sz w:val="26"/>
                <w:szCs w:val="26"/>
                <w:cs/>
              </w:rPr>
              <w:t xml:space="preserve"> ไอ </w:t>
            </w:r>
            <w:proofErr w:type="spellStart"/>
            <w:r w:rsidRPr="00A03C5C">
              <w:rPr>
                <w:rFonts w:ascii="Angsana New" w:hAnsi="Angsana New"/>
                <w:sz w:val="26"/>
                <w:szCs w:val="26"/>
                <w:cs/>
              </w:rPr>
              <w:t>แอล</w:t>
            </w:r>
            <w:proofErr w:type="spellEnd"/>
            <w:r w:rsidRPr="00A03C5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A03C5C">
              <w:rPr>
                <w:rFonts w:ascii="Angsana New" w:hAnsi="Angsana New"/>
                <w:sz w:val="26"/>
                <w:szCs w:val="26"/>
              </w:rPr>
              <w:t>1996</w:t>
            </w:r>
            <w:r w:rsidRPr="00A03C5C">
              <w:rPr>
                <w:rFonts w:ascii="Angsana New" w:hAnsi="Angsan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900" w:type="dxa"/>
          </w:tcPr>
          <w:p w14:paraId="7529B299" w14:textId="64A94420" w:rsidR="009B280E" w:rsidRPr="00761EE2" w:rsidRDefault="009B280E" w:rsidP="009B28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3C5C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1" w:type="dxa"/>
          </w:tcPr>
          <w:p w14:paraId="5BB59C5B" w14:textId="136BC5F9" w:rsidR="009B280E" w:rsidRPr="00761EE2" w:rsidRDefault="009B280E" w:rsidP="009B280E">
            <w:pPr>
              <w:rPr>
                <w:rFonts w:ascii="Angsana New" w:hAnsi="Angsana New"/>
                <w:sz w:val="26"/>
                <w:szCs w:val="26"/>
              </w:rPr>
            </w:pPr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1D5A41">
              <w:rPr>
                <w:rFonts w:ascii="Angsana New" w:hAnsi="Angsana New"/>
                <w:sz w:val="26"/>
                <w:szCs w:val="26"/>
              </w:rPr>
              <w:t>(</w:t>
            </w:r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จดทะเบียนในประเทศเวียดนาม) </w:t>
            </w:r>
          </w:p>
        </w:tc>
        <w:tc>
          <w:tcPr>
            <w:tcW w:w="990" w:type="dxa"/>
            <w:gridSpan w:val="2"/>
          </w:tcPr>
          <w:p w14:paraId="613C23CD" w14:textId="28969B9A" w:rsidR="009B280E" w:rsidRPr="00761EE2" w:rsidRDefault="009B280E" w:rsidP="009B28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9B280E" w:rsidRPr="00761EE2" w14:paraId="61E8DC34" w14:textId="77777777" w:rsidTr="00805C22">
        <w:tc>
          <w:tcPr>
            <w:tcW w:w="4157" w:type="dxa"/>
          </w:tcPr>
          <w:p w14:paraId="4F2856E5" w14:textId="4CA763BB" w:rsidR="009B280E" w:rsidRPr="00761EE2" w:rsidRDefault="009B280E" w:rsidP="009B280E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03C5C">
              <w:rPr>
                <w:rFonts w:ascii="Angsana New" w:hAnsi="Angsana New"/>
                <w:sz w:val="26"/>
                <w:szCs w:val="26"/>
                <w:cs/>
              </w:rPr>
              <w:t>บริษัทเท็กซ์</w:t>
            </w:r>
            <w:proofErr w:type="spellStart"/>
            <w:r w:rsidRPr="00A03C5C">
              <w:rPr>
                <w:rFonts w:ascii="Angsana New" w:hAnsi="Angsana New"/>
                <w:sz w:val="26"/>
                <w:szCs w:val="26"/>
                <w:cs/>
              </w:rPr>
              <w:t>พลอร์</w:t>
            </w:r>
            <w:proofErr w:type="spellEnd"/>
            <w:r w:rsidRPr="00A03C5C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00" w:type="dxa"/>
          </w:tcPr>
          <w:p w14:paraId="599A6A4E" w14:textId="4CA9CA2F" w:rsidR="009B280E" w:rsidRPr="00761EE2" w:rsidRDefault="009B280E" w:rsidP="009B28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3C5C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1" w:type="dxa"/>
          </w:tcPr>
          <w:p w14:paraId="13ED0762" w14:textId="1908295E" w:rsidR="009B280E" w:rsidRPr="00761EE2" w:rsidRDefault="009B280E" w:rsidP="009B280E">
            <w:pPr>
              <w:rPr>
                <w:rFonts w:ascii="Angsana New" w:hAnsi="Angsana New"/>
                <w:sz w:val="26"/>
                <w:szCs w:val="26"/>
              </w:rPr>
            </w:pPr>
            <w:r w:rsidRPr="001D5A41">
              <w:rPr>
                <w:rFonts w:ascii="Angsana New" w:hAnsi="Angsana New"/>
                <w:sz w:val="26"/>
                <w:szCs w:val="26"/>
                <w:cs/>
              </w:rPr>
              <w:t>บริษัทโท</w:t>
            </w:r>
            <w:proofErr w:type="spellStart"/>
            <w:r w:rsidRPr="001D5A41">
              <w:rPr>
                <w:rFonts w:ascii="Angsana New" w:hAnsi="Angsana New"/>
                <w:sz w:val="26"/>
                <w:szCs w:val="26"/>
                <w:cs/>
              </w:rPr>
              <w:t>เทิล</w:t>
            </w:r>
            <w:proofErr w:type="spellEnd"/>
            <w:r w:rsidRPr="001D5A41">
              <w:rPr>
                <w:rFonts w:ascii="Angsana New" w:hAnsi="Angsana New"/>
                <w:sz w:val="26"/>
                <w:szCs w:val="26"/>
                <w:cs/>
              </w:rPr>
              <w:t>แพ</w:t>
            </w:r>
            <w:proofErr w:type="spellStart"/>
            <w:r w:rsidRPr="001D5A41">
              <w:rPr>
                <w:rFonts w:ascii="Angsana New" w:hAnsi="Angsana New"/>
                <w:sz w:val="26"/>
                <w:szCs w:val="26"/>
                <w:cs/>
              </w:rPr>
              <w:t>ลนท์</w:t>
            </w:r>
            <w:proofErr w:type="spellEnd"/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เซอร์วิส จำกัด </w:t>
            </w:r>
          </w:p>
        </w:tc>
        <w:tc>
          <w:tcPr>
            <w:tcW w:w="990" w:type="dxa"/>
            <w:gridSpan w:val="2"/>
          </w:tcPr>
          <w:p w14:paraId="0740F44D" w14:textId="6927B1C5" w:rsidR="009B280E" w:rsidRPr="00761EE2" w:rsidRDefault="009B280E" w:rsidP="009B28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9B280E" w:rsidRPr="00761EE2" w14:paraId="6D380599" w14:textId="77777777" w:rsidTr="00805C22">
        <w:tc>
          <w:tcPr>
            <w:tcW w:w="4157" w:type="dxa"/>
          </w:tcPr>
          <w:p w14:paraId="2ABE94D6" w14:textId="798ACF59" w:rsidR="009B280E" w:rsidRPr="00761EE2" w:rsidRDefault="009B280E" w:rsidP="009B280E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บริษัทวีนา 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  <w:cs/>
              </w:rPr>
              <w:t>เอส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ซีจี 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  <w:cs/>
              </w:rPr>
              <w:t>มิ</w:t>
            </w:r>
            <w:proofErr w:type="spellStart"/>
            <w:r w:rsidRPr="00761EE2">
              <w:rPr>
                <w:rFonts w:ascii="Angsana New" w:hAnsi="Angsana New"/>
                <w:sz w:val="26"/>
                <w:szCs w:val="26"/>
                <w:cs/>
              </w:rPr>
              <w:t>คอลส์</w:t>
            </w:r>
            <w:proofErr w:type="spellEnd"/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900" w:type="dxa"/>
          </w:tcPr>
          <w:p w14:paraId="6C60A550" w14:textId="5D4192F9" w:rsidR="009B280E" w:rsidRPr="00761EE2" w:rsidRDefault="009B280E" w:rsidP="009B28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1" w:type="dxa"/>
          </w:tcPr>
          <w:p w14:paraId="52B2EA85" w14:textId="32DBBC5E" w:rsidR="009B280E" w:rsidRPr="00761EE2" w:rsidRDefault="009B280E" w:rsidP="009B280E">
            <w:pPr>
              <w:rPr>
                <w:rFonts w:ascii="Angsana New" w:hAnsi="Angsana New"/>
                <w:sz w:val="26"/>
                <w:szCs w:val="26"/>
              </w:rPr>
            </w:pPr>
            <w:r w:rsidRPr="001D5A41">
              <w:rPr>
                <w:rFonts w:ascii="Angsana New" w:hAnsi="Angsana New"/>
                <w:sz w:val="26"/>
                <w:szCs w:val="26"/>
              </w:rPr>
              <w:t>SENFI UK Limited</w:t>
            </w:r>
          </w:p>
        </w:tc>
        <w:tc>
          <w:tcPr>
            <w:tcW w:w="990" w:type="dxa"/>
            <w:gridSpan w:val="2"/>
          </w:tcPr>
          <w:p w14:paraId="34DBBEEB" w14:textId="14DC2C8B" w:rsidR="009B280E" w:rsidRPr="00761EE2" w:rsidRDefault="009B280E" w:rsidP="009B28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B280E" w:rsidRPr="00761EE2" w14:paraId="3575FF43" w14:textId="77777777" w:rsidTr="00805C22">
        <w:tc>
          <w:tcPr>
            <w:tcW w:w="4157" w:type="dxa"/>
          </w:tcPr>
          <w:p w14:paraId="193BC2AF" w14:textId="68DF9149" w:rsidR="009B280E" w:rsidRPr="00761EE2" w:rsidRDefault="009B280E" w:rsidP="009B280E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36854">
              <w:rPr>
                <w:rFonts w:ascii="Angsana New" w:hAnsi="Angsana New"/>
                <w:sz w:val="26"/>
                <w:szCs w:val="26"/>
              </w:rPr>
              <w:t>Long Son Petrochemicals Co., Ltd.</w:t>
            </w:r>
          </w:p>
        </w:tc>
        <w:tc>
          <w:tcPr>
            <w:tcW w:w="900" w:type="dxa"/>
          </w:tcPr>
          <w:p w14:paraId="24A8700B" w14:textId="36F7AEC4" w:rsidR="009B280E" w:rsidRPr="00761EE2" w:rsidRDefault="009B280E" w:rsidP="009B28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1" w:type="dxa"/>
          </w:tcPr>
          <w:p w14:paraId="6CDF1FDF" w14:textId="32D627E8" w:rsidR="009B280E" w:rsidRPr="00761EE2" w:rsidRDefault="009B280E" w:rsidP="009B280E">
            <w:pPr>
              <w:rPr>
                <w:rFonts w:ascii="Angsana New" w:hAnsi="Angsana New"/>
                <w:sz w:val="26"/>
                <w:szCs w:val="26"/>
              </w:rPr>
            </w:pPr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1D5A41">
              <w:rPr>
                <w:rFonts w:ascii="Angsana New" w:hAnsi="Angsana New"/>
                <w:sz w:val="26"/>
                <w:szCs w:val="26"/>
              </w:rPr>
              <w:t>(</w:t>
            </w:r>
            <w:r w:rsidRPr="001D5A41">
              <w:rPr>
                <w:rFonts w:ascii="Angsana New" w:hAnsi="Angsana New"/>
                <w:sz w:val="26"/>
                <w:szCs w:val="26"/>
                <w:cs/>
              </w:rPr>
              <w:t>จดทะเบียน</w:t>
            </w:r>
            <w:proofErr w:type="spellStart"/>
            <w:r w:rsidRPr="001D5A41">
              <w:rPr>
                <w:rFonts w:ascii="Angsana New" w:hAnsi="Angsana New"/>
                <w:sz w:val="26"/>
                <w:szCs w:val="26"/>
                <w:cs/>
              </w:rPr>
              <w:t>ในสหราช</w:t>
            </w:r>
            <w:proofErr w:type="spellEnd"/>
            <w:r w:rsidRPr="001D5A41">
              <w:rPr>
                <w:rFonts w:ascii="Angsana New" w:hAnsi="Angsana New"/>
                <w:sz w:val="26"/>
                <w:szCs w:val="26"/>
                <w:cs/>
              </w:rPr>
              <w:t>อาณาจักร)</w:t>
            </w:r>
          </w:p>
        </w:tc>
        <w:tc>
          <w:tcPr>
            <w:tcW w:w="990" w:type="dxa"/>
            <w:gridSpan w:val="2"/>
          </w:tcPr>
          <w:p w14:paraId="46D6B1F6" w14:textId="5CC5CD3D" w:rsidR="009B280E" w:rsidRPr="00761EE2" w:rsidRDefault="009B280E" w:rsidP="009B28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9B280E" w:rsidRPr="00761EE2" w14:paraId="2D5D863F" w14:textId="77777777" w:rsidTr="00805C22">
        <w:tc>
          <w:tcPr>
            <w:tcW w:w="4157" w:type="dxa"/>
          </w:tcPr>
          <w:p w14:paraId="0ACE7F77" w14:textId="63D596D4" w:rsidR="009B280E" w:rsidRPr="00761EE2" w:rsidRDefault="009B280E" w:rsidP="009B280E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1D5A41">
              <w:rPr>
                <w:rFonts w:ascii="Angsana New" w:hAnsi="Angsana New"/>
                <w:sz w:val="26"/>
                <w:szCs w:val="26"/>
              </w:rPr>
              <w:t>(</w:t>
            </w:r>
            <w:r w:rsidRPr="001D5A41">
              <w:rPr>
                <w:rFonts w:ascii="Angsana New" w:hAnsi="Angsana New"/>
                <w:sz w:val="26"/>
                <w:szCs w:val="26"/>
                <w:cs/>
              </w:rPr>
              <w:t>จดทะเบียนในประเทศเวียดนาม)</w:t>
            </w:r>
          </w:p>
        </w:tc>
        <w:tc>
          <w:tcPr>
            <w:tcW w:w="900" w:type="dxa"/>
          </w:tcPr>
          <w:p w14:paraId="2EFCAEB4" w14:textId="0E7E484D" w:rsidR="009B280E" w:rsidRPr="00761EE2" w:rsidRDefault="009B280E" w:rsidP="009B28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1" w:type="dxa"/>
          </w:tcPr>
          <w:p w14:paraId="2EC70B41" w14:textId="2B5F94D2" w:rsidR="009B280E" w:rsidRPr="00761EE2" w:rsidRDefault="009B280E" w:rsidP="009B280E">
            <w:pPr>
              <w:rPr>
                <w:rFonts w:ascii="Angsana New" w:hAnsi="Angsana New"/>
                <w:sz w:val="26"/>
                <w:szCs w:val="26"/>
              </w:rPr>
            </w:pPr>
            <w:r w:rsidRPr="001D5A41">
              <w:rPr>
                <w:rFonts w:ascii="Angsana New" w:hAnsi="Angsana New"/>
                <w:sz w:val="26"/>
                <w:szCs w:val="26"/>
              </w:rPr>
              <w:t>SENFI Swiss GmbH</w:t>
            </w:r>
          </w:p>
        </w:tc>
        <w:tc>
          <w:tcPr>
            <w:tcW w:w="990" w:type="dxa"/>
            <w:gridSpan w:val="2"/>
          </w:tcPr>
          <w:p w14:paraId="25078A9E" w14:textId="0F68C4B7" w:rsidR="009B280E" w:rsidRPr="00761EE2" w:rsidRDefault="009B280E" w:rsidP="009B28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B280E" w:rsidRPr="00761EE2" w14:paraId="73D134F3" w14:textId="77777777" w:rsidTr="00805C22">
        <w:tc>
          <w:tcPr>
            <w:tcW w:w="4157" w:type="dxa"/>
          </w:tcPr>
          <w:p w14:paraId="77F3F739" w14:textId="14EBEF99" w:rsidR="009B280E" w:rsidRPr="00761EE2" w:rsidRDefault="009B280E" w:rsidP="009B280E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SCG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Chemicals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(Singapore)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Pte.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61EE2">
              <w:rPr>
                <w:rFonts w:ascii="Angsana New" w:hAnsi="Angsana New"/>
                <w:sz w:val="26"/>
                <w:szCs w:val="26"/>
              </w:rPr>
              <w:t>Ltd.</w:t>
            </w:r>
          </w:p>
        </w:tc>
        <w:tc>
          <w:tcPr>
            <w:tcW w:w="900" w:type="dxa"/>
          </w:tcPr>
          <w:p w14:paraId="65604BD4" w14:textId="20EDA5FB" w:rsidR="009B280E" w:rsidRPr="00761EE2" w:rsidRDefault="009B280E" w:rsidP="009B28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1" w:type="dxa"/>
          </w:tcPr>
          <w:p w14:paraId="3A49E340" w14:textId="0CDD1934" w:rsidR="009B280E" w:rsidRPr="00761EE2" w:rsidRDefault="009B280E" w:rsidP="009B280E">
            <w:pPr>
              <w:rPr>
                <w:rFonts w:ascii="Angsana New" w:hAnsi="Angsana New"/>
                <w:sz w:val="26"/>
                <w:szCs w:val="26"/>
              </w:rPr>
            </w:pPr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1D5A41">
              <w:rPr>
                <w:rFonts w:ascii="Angsana New" w:hAnsi="Angsana New"/>
                <w:sz w:val="26"/>
                <w:szCs w:val="26"/>
              </w:rPr>
              <w:t>(</w:t>
            </w:r>
            <w:r w:rsidRPr="001D5A41">
              <w:rPr>
                <w:rFonts w:ascii="Angsana New" w:hAnsi="Angsana New"/>
                <w:sz w:val="26"/>
                <w:szCs w:val="26"/>
                <w:cs/>
              </w:rPr>
              <w:t>จดทะเบียนในประเทศสวิตเซอร์แลนด์)</w:t>
            </w:r>
          </w:p>
        </w:tc>
        <w:tc>
          <w:tcPr>
            <w:tcW w:w="990" w:type="dxa"/>
            <w:gridSpan w:val="2"/>
          </w:tcPr>
          <w:p w14:paraId="3F9FE2EB" w14:textId="191C9C5C" w:rsidR="009B280E" w:rsidRPr="00761EE2" w:rsidRDefault="009B280E" w:rsidP="009B28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9B280E" w:rsidRPr="00761EE2" w14:paraId="0A645794" w14:textId="77777777" w:rsidTr="00805C22">
        <w:tc>
          <w:tcPr>
            <w:tcW w:w="4157" w:type="dxa"/>
          </w:tcPr>
          <w:p w14:paraId="3BE9377A" w14:textId="3A538B23" w:rsidR="009B280E" w:rsidRPr="00761EE2" w:rsidRDefault="009B280E" w:rsidP="009B280E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761EE2">
              <w:rPr>
                <w:rFonts w:ascii="Angsana New" w:hAnsi="Angsana New"/>
                <w:sz w:val="26"/>
                <w:szCs w:val="26"/>
              </w:rPr>
              <w:t>(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>จดทะเบียนในประเทศสิงคโปร์)</w:t>
            </w:r>
          </w:p>
        </w:tc>
        <w:tc>
          <w:tcPr>
            <w:tcW w:w="900" w:type="dxa"/>
          </w:tcPr>
          <w:p w14:paraId="7D021E0E" w14:textId="320D8D4A" w:rsidR="009B280E" w:rsidRPr="00761EE2" w:rsidRDefault="009B280E" w:rsidP="009B28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EE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1" w:type="dxa"/>
          </w:tcPr>
          <w:p w14:paraId="5547FE03" w14:textId="79A73F4C" w:rsidR="009B280E" w:rsidRPr="00761EE2" w:rsidRDefault="009B280E" w:rsidP="009B280E">
            <w:pPr>
              <w:rPr>
                <w:rFonts w:ascii="Angsana New" w:hAnsi="Angsana New"/>
                <w:sz w:val="26"/>
                <w:szCs w:val="26"/>
              </w:rPr>
            </w:pPr>
            <w:r w:rsidRPr="001D5A41">
              <w:rPr>
                <w:rFonts w:ascii="Angsana New" w:hAnsi="Angsana New"/>
                <w:sz w:val="26"/>
                <w:szCs w:val="26"/>
                <w:cs/>
              </w:rPr>
              <w:t>บริษัทระยอง</w:t>
            </w:r>
            <w:proofErr w:type="spellStart"/>
            <w:r w:rsidRPr="001D5A41">
              <w:rPr>
                <w:rFonts w:ascii="Angsana New" w:hAnsi="Angsana New"/>
                <w:sz w:val="26"/>
                <w:szCs w:val="26"/>
                <w:cs/>
              </w:rPr>
              <w:t>ไปป์ไลน์</w:t>
            </w:r>
            <w:proofErr w:type="spellEnd"/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90" w:type="dxa"/>
            <w:gridSpan w:val="2"/>
          </w:tcPr>
          <w:p w14:paraId="45E8ADE7" w14:textId="20344A8F" w:rsidR="009B280E" w:rsidRPr="00761EE2" w:rsidRDefault="009B280E" w:rsidP="009B28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5A41">
              <w:rPr>
                <w:rFonts w:ascii="Angsana New" w:hAnsi="Angsana New"/>
                <w:sz w:val="26"/>
                <w:szCs w:val="26"/>
              </w:rPr>
              <w:t>92</w:t>
            </w:r>
          </w:p>
        </w:tc>
      </w:tr>
      <w:tr w:rsidR="009B280E" w:rsidRPr="00761EE2" w14:paraId="4F50F2DE" w14:textId="77777777" w:rsidTr="00805C22">
        <w:tc>
          <w:tcPr>
            <w:tcW w:w="4157" w:type="dxa"/>
          </w:tcPr>
          <w:p w14:paraId="09BEF919" w14:textId="449303EE" w:rsidR="009B280E" w:rsidRPr="00761EE2" w:rsidRDefault="009B280E" w:rsidP="009B280E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1D5A41">
              <w:rPr>
                <w:rFonts w:ascii="Angsana New" w:hAnsi="Angsana New"/>
                <w:sz w:val="26"/>
                <w:szCs w:val="26"/>
              </w:rPr>
              <w:t>Tuban</w:t>
            </w:r>
            <w:proofErr w:type="spellEnd"/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D5A41">
              <w:rPr>
                <w:rFonts w:ascii="Angsana New" w:hAnsi="Angsana New"/>
                <w:sz w:val="26"/>
                <w:szCs w:val="26"/>
              </w:rPr>
              <w:t>Petrochemicals</w:t>
            </w:r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D5A41">
              <w:rPr>
                <w:rFonts w:ascii="Angsana New" w:hAnsi="Angsana New"/>
                <w:sz w:val="26"/>
                <w:szCs w:val="26"/>
              </w:rPr>
              <w:t>Pte.</w:t>
            </w:r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D5A41">
              <w:rPr>
                <w:rFonts w:ascii="Angsana New" w:hAnsi="Angsana New"/>
                <w:sz w:val="26"/>
                <w:szCs w:val="26"/>
              </w:rPr>
              <w:t>Ltd.</w:t>
            </w:r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0" w:type="dxa"/>
          </w:tcPr>
          <w:p w14:paraId="7E66D951" w14:textId="4F446E93" w:rsidR="009B280E" w:rsidRPr="00761EE2" w:rsidRDefault="009B280E" w:rsidP="009B28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1" w:type="dxa"/>
          </w:tcPr>
          <w:p w14:paraId="4AAC0331" w14:textId="111D24D9" w:rsidR="009B280E" w:rsidRPr="00761EE2" w:rsidRDefault="009B280E" w:rsidP="009B280E">
            <w:pPr>
              <w:rPr>
                <w:rFonts w:ascii="Angsana New" w:hAnsi="Angsana New"/>
                <w:sz w:val="26"/>
                <w:szCs w:val="26"/>
              </w:rPr>
            </w:pPr>
            <w:r w:rsidRPr="001D5A41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proofErr w:type="spellStart"/>
            <w:r w:rsidRPr="001D5A41">
              <w:rPr>
                <w:rFonts w:ascii="Angsana New" w:hAnsi="Angsana New" w:hint="cs"/>
                <w:sz w:val="26"/>
                <w:szCs w:val="26"/>
                <w:cs/>
              </w:rPr>
              <w:t>เอส</w:t>
            </w:r>
            <w:proofErr w:type="spellEnd"/>
            <w:r w:rsidRPr="001D5A41">
              <w:rPr>
                <w:rFonts w:ascii="Angsana New" w:hAnsi="Angsana New" w:hint="cs"/>
                <w:sz w:val="26"/>
                <w:szCs w:val="26"/>
                <w:cs/>
              </w:rPr>
              <w:t>ซีจี ไอโค พอลิ</w:t>
            </w:r>
            <w:proofErr w:type="spellStart"/>
            <w:r w:rsidRPr="001D5A41">
              <w:rPr>
                <w:rFonts w:ascii="Angsana New" w:hAnsi="Angsana New" w:hint="cs"/>
                <w:sz w:val="26"/>
                <w:szCs w:val="26"/>
                <w:cs/>
              </w:rPr>
              <w:t>เมอร์</w:t>
            </w:r>
            <w:proofErr w:type="spellEnd"/>
            <w:r w:rsidRPr="001D5A41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90" w:type="dxa"/>
            <w:gridSpan w:val="2"/>
          </w:tcPr>
          <w:p w14:paraId="440357ED" w14:textId="261B4498" w:rsidR="009B280E" w:rsidRPr="00761EE2" w:rsidRDefault="009B280E" w:rsidP="009B28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5A41">
              <w:rPr>
                <w:rFonts w:ascii="Angsana New" w:hAnsi="Angsana New"/>
                <w:sz w:val="26"/>
                <w:szCs w:val="26"/>
              </w:rPr>
              <w:t>87</w:t>
            </w:r>
          </w:p>
        </w:tc>
      </w:tr>
      <w:tr w:rsidR="009B280E" w:rsidRPr="00761EE2" w14:paraId="7CEA5FA3" w14:textId="77777777" w:rsidTr="00805C22">
        <w:tc>
          <w:tcPr>
            <w:tcW w:w="4157" w:type="dxa"/>
          </w:tcPr>
          <w:p w14:paraId="6F820B55" w14:textId="570A9E39" w:rsidR="009B280E" w:rsidRPr="00761EE2" w:rsidRDefault="009B280E" w:rsidP="009B280E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1D5A41">
              <w:rPr>
                <w:rFonts w:ascii="Angsana New" w:hAnsi="Angsana New"/>
                <w:sz w:val="26"/>
                <w:szCs w:val="26"/>
              </w:rPr>
              <w:t>(</w:t>
            </w:r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จดทะเบียนในประเทศสิงคโปร์) </w:t>
            </w:r>
          </w:p>
        </w:tc>
        <w:tc>
          <w:tcPr>
            <w:tcW w:w="900" w:type="dxa"/>
          </w:tcPr>
          <w:p w14:paraId="6AF9B02A" w14:textId="4D64C59A" w:rsidR="009B280E" w:rsidRPr="00761EE2" w:rsidRDefault="009B280E" w:rsidP="009B28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5A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1" w:type="dxa"/>
          </w:tcPr>
          <w:p w14:paraId="07E837DE" w14:textId="7F2331B0" w:rsidR="009B280E" w:rsidRPr="00761EE2" w:rsidRDefault="009B280E" w:rsidP="009B280E">
            <w:pPr>
              <w:rPr>
                <w:rFonts w:ascii="Angsana New" w:hAnsi="Angsana New"/>
                <w:sz w:val="26"/>
                <w:szCs w:val="26"/>
              </w:rPr>
            </w:pPr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บริษัทมาบตาพุด </w:t>
            </w:r>
            <w:proofErr w:type="spellStart"/>
            <w:r w:rsidRPr="001D5A41">
              <w:rPr>
                <w:rFonts w:ascii="Angsana New" w:hAnsi="Angsana New"/>
                <w:sz w:val="26"/>
                <w:szCs w:val="26"/>
                <w:cs/>
              </w:rPr>
              <w:t>แทงค์</w:t>
            </w:r>
            <w:proofErr w:type="spellEnd"/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 เทอร์มินัล จำกัด</w:t>
            </w:r>
          </w:p>
        </w:tc>
        <w:tc>
          <w:tcPr>
            <w:tcW w:w="990" w:type="dxa"/>
            <w:gridSpan w:val="2"/>
          </w:tcPr>
          <w:p w14:paraId="72B3F5D2" w14:textId="04362F2B" w:rsidR="009B280E" w:rsidRPr="00761EE2" w:rsidRDefault="009B280E" w:rsidP="009B28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5A41">
              <w:rPr>
                <w:rFonts w:ascii="Angsana New" w:hAnsi="Angsana New"/>
                <w:sz w:val="26"/>
                <w:szCs w:val="26"/>
              </w:rPr>
              <w:t>82</w:t>
            </w:r>
          </w:p>
        </w:tc>
      </w:tr>
      <w:tr w:rsidR="009B280E" w:rsidRPr="00761EE2" w14:paraId="4408CAF2" w14:textId="77777777" w:rsidTr="00805C22">
        <w:tc>
          <w:tcPr>
            <w:tcW w:w="4157" w:type="dxa"/>
          </w:tcPr>
          <w:p w14:paraId="4663F536" w14:textId="2DFD7711" w:rsidR="009B280E" w:rsidRPr="00761EE2" w:rsidRDefault="009B280E" w:rsidP="009B280E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D5A41">
              <w:rPr>
                <w:rFonts w:ascii="Angsana New" w:hAnsi="Angsana New"/>
                <w:sz w:val="26"/>
                <w:szCs w:val="26"/>
              </w:rPr>
              <w:t>Hexagon</w:t>
            </w:r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D5A41">
              <w:rPr>
                <w:rFonts w:ascii="Angsana New" w:hAnsi="Angsana New"/>
                <w:sz w:val="26"/>
                <w:szCs w:val="26"/>
              </w:rPr>
              <w:t>International,</w:t>
            </w:r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D5A41">
              <w:rPr>
                <w:rFonts w:ascii="Angsana New" w:hAnsi="Angsana New"/>
                <w:sz w:val="26"/>
                <w:szCs w:val="26"/>
              </w:rPr>
              <w:t>Inc.</w:t>
            </w:r>
          </w:p>
        </w:tc>
        <w:tc>
          <w:tcPr>
            <w:tcW w:w="900" w:type="dxa"/>
          </w:tcPr>
          <w:p w14:paraId="03C30258" w14:textId="0EAD86DD" w:rsidR="009B280E" w:rsidRPr="00761EE2" w:rsidRDefault="009B280E" w:rsidP="009B28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1" w:type="dxa"/>
          </w:tcPr>
          <w:p w14:paraId="6B3DA8C2" w14:textId="023A3487" w:rsidR="009B280E" w:rsidRPr="00761EE2" w:rsidRDefault="009B280E" w:rsidP="009B280E">
            <w:pPr>
              <w:rPr>
                <w:rFonts w:ascii="Angsana New" w:hAnsi="Angsana New"/>
                <w:sz w:val="26"/>
                <w:szCs w:val="26"/>
              </w:rPr>
            </w:pPr>
            <w:r w:rsidRPr="001D5A41">
              <w:rPr>
                <w:rFonts w:ascii="Angsana New" w:hAnsi="Angsana New"/>
                <w:sz w:val="26"/>
                <w:szCs w:val="26"/>
              </w:rPr>
              <w:t>Viet-Thai</w:t>
            </w:r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1D5A41">
              <w:rPr>
                <w:rFonts w:ascii="Angsana New" w:hAnsi="Angsana New"/>
                <w:sz w:val="26"/>
                <w:szCs w:val="26"/>
              </w:rPr>
              <w:t>Plastchem</w:t>
            </w:r>
            <w:proofErr w:type="spellEnd"/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D5A41">
              <w:rPr>
                <w:rFonts w:ascii="Angsana New" w:hAnsi="Angsana New"/>
                <w:sz w:val="26"/>
                <w:szCs w:val="26"/>
              </w:rPr>
              <w:t>Co.,</w:t>
            </w:r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D5A41">
              <w:rPr>
                <w:rFonts w:ascii="Angsana New" w:hAnsi="Angsana New"/>
                <w:sz w:val="26"/>
                <w:szCs w:val="26"/>
              </w:rPr>
              <w:t>Ltd.</w:t>
            </w:r>
          </w:p>
        </w:tc>
        <w:tc>
          <w:tcPr>
            <w:tcW w:w="990" w:type="dxa"/>
            <w:gridSpan w:val="2"/>
          </w:tcPr>
          <w:p w14:paraId="377FFC8F" w14:textId="033B7B6F" w:rsidR="009B280E" w:rsidRPr="00761EE2" w:rsidRDefault="009B280E" w:rsidP="009B28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B280E" w:rsidRPr="00761EE2" w14:paraId="3339880E" w14:textId="77777777" w:rsidTr="00805C22">
        <w:tc>
          <w:tcPr>
            <w:tcW w:w="4157" w:type="dxa"/>
          </w:tcPr>
          <w:p w14:paraId="205E8D51" w14:textId="6FCDA402" w:rsidR="009B280E" w:rsidRPr="00761EE2" w:rsidRDefault="009B280E" w:rsidP="009B280E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1D5A41">
              <w:rPr>
                <w:rFonts w:ascii="Angsana New" w:hAnsi="Angsana New"/>
                <w:sz w:val="26"/>
                <w:szCs w:val="26"/>
              </w:rPr>
              <w:t>(</w:t>
            </w:r>
            <w:r w:rsidRPr="001D5A41">
              <w:rPr>
                <w:rFonts w:ascii="Angsana New" w:hAnsi="Angsana New"/>
                <w:sz w:val="26"/>
                <w:szCs w:val="26"/>
                <w:cs/>
              </w:rPr>
              <w:t>จดทะเบียนในประเทศ</w:t>
            </w:r>
            <w:r w:rsidRPr="001D5A41">
              <w:rPr>
                <w:rFonts w:ascii="Angsana New" w:hAnsi="Angsana New" w:hint="cs"/>
                <w:sz w:val="26"/>
                <w:szCs w:val="26"/>
                <w:cs/>
              </w:rPr>
              <w:t>สหรัฐอเมริกา</w:t>
            </w:r>
            <w:r w:rsidRPr="001D5A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900" w:type="dxa"/>
          </w:tcPr>
          <w:p w14:paraId="66602960" w14:textId="3F19E2F4" w:rsidR="009B280E" w:rsidRPr="00761EE2" w:rsidRDefault="009B280E" w:rsidP="009B28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5A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1" w:type="dxa"/>
          </w:tcPr>
          <w:p w14:paraId="1220369F" w14:textId="0DFDC2A3" w:rsidR="009B280E" w:rsidRPr="00761EE2" w:rsidRDefault="009B280E" w:rsidP="009B280E">
            <w:pPr>
              <w:rPr>
                <w:rFonts w:ascii="Angsana New" w:hAnsi="Angsana New"/>
                <w:sz w:val="26"/>
                <w:szCs w:val="26"/>
              </w:rPr>
            </w:pPr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1D5A41">
              <w:rPr>
                <w:rFonts w:ascii="Angsana New" w:hAnsi="Angsana New"/>
                <w:sz w:val="26"/>
                <w:szCs w:val="26"/>
              </w:rPr>
              <w:t>(</w:t>
            </w:r>
            <w:r w:rsidRPr="001D5A41">
              <w:rPr>
                <w:rFonts w:ascii="Angsana New" w:hAnsi="Angsana New"/>
                <w:sz w:val="26"/>
                <w:szCs w:val="26"/>
                <w:cs/>
              </w:rPr>
              <w:t>จดทะเบียนในประเทศเวียดนาม)</w:t>
            </w:r>
          </w:p>
        </w:tc>
        <w:tc>
          <w:tcPr>
            <w:tcW w:w="990" w:type="dxa"/>
            <w:gridSpan w:val="2"/>
          </w:tcPr>
          <w:p w14:paraId="78DC3711" w14:textId="5B20A568" w:rsidR="009B280E" w:rsidRPr="00761EE2" w:rsidRDefault="009B280E" w:rsidP="009B28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</w:t>
            </w:r>
          </w:p>
        </w:tc>
      </w:tr>
      <w:tr w:rsidR="009B280E" w:rsidRPr="00761EE2" w14:paraId="398FDFF7" w14:textId="77777777" w:rsidTr="00805C22">
        <w:tc>
          <w:tcPr>
            <w:tcW w:w="4157" w:type="dxa"/>
          </w:tcPr>
          <w:p w14:paraId="412544BF" w14:textId="5F2478CA" w:rsidR="009B280E" w:rsidRPr="00761EE2" w:rsidRDefault="009B280E" w:rsidP="009B280E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1D5A41">
              <w:rPr>
                <w:rFonts w:ascii="Angsana New" w:hAnsi="Angsana New"/>
                <w:sz w:val="26"/>
                <w:szCs w:val="26"/>
              </w:rPr>
              <w:t>Norner</w:t>
            </w:r>
            <w:proofErr w:type="spellEnd"/>
            <w:r w:rsidRPr="001D5A41">
              <w:rPr>
                <w:rFonts w:ascii="Angsana New" w:hAnsi="Angsana New"/>
                <w:sz w:val="26"/>
                <w:szCs w:val="26"/>
              </w:rPr>
              <w:t xml:space="preserve"> Holding AS </w:t>
            </w:r>
          </w:p>
        </w:tc>
        <w:tc>
          <w:tcPr>
            <w:tcW w:w="900" w:type="dxa"/>
          </w:tcPr>
          <w:p w14:paraId="4DCB2E0D" w14:textId="63222C6A" w:rsidR="009B280E" w:rsidRPr="00761EE2" w:rsidRDefault="009B280E" w:rsidP="009B28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1" w:type="dxa"/>
          </w:tcPr>
          <w:p w14:paraId="06B27A53" w14:textId="5DBF5465" w:rsidR="009B280E" w:rsidRPr="00761EE2" w:rsidRDefault="009B280E" w:rsidP="009B280E">
            <w:pPr>
              <w:rPr>
                <w:rFonts w:ascii="Angsana New" w:hAnsi="Angsana New"/>
                <w:sz w:val="26"/>
                <w:szCs w:val="26"/>
              </w:rPr>
            </w:pPr>
            <w:r w:rsidRPr="001D5A41">
              <w:rPr>
                <w:rFonts w:ascii="Angsana New" w:hAnsi="Angsana New"/>
                <w:sz w:val="26"/>
                <w:szCs w:val="26"/>
              </w:rPr>
              <w:t>TPC</w:t>
            </w:r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1D5A41">
              <w:rPr>
                <w:rFonts w:ascii="Angsana New" w:hAnsi="Angsana New"/>
                <w:sz w:val="26"/>
                <w:szCs w:val="26"/>
              </w:rPr>
              <w:t>Vina</w:t>
            </w:r>
            <w:proofErr w:type="spellEnd"/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D5A41">
              <w:rPr>
                <w:rFonts w:ascii="Angsana New" w:hAnsi="Angsana New"/>
                <w:sz w:val="26"/>
                <w:szCs w:val="26"/>
              </w:rPr>
              <w:t>Plastic</w:t>
            </w:r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D5A41">
              <w:rPr>
                <w:rFonts w:ascii="Angsana New" w:hAnsi="Angsana New"/>
                <w:sz w:val="26"/>
                <w:szCs w:val="26"/>
              </w:rPr>
              <w:t>and</w:t>
            </w:r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D5A41">
              <w:rPr>
                <w:rFonts w:ascii="Angsana New" w:hAnsi="Angsana New"/>
                <w:sz w:val="26"/>
                <w:szCs w:val="26"/>
              </w:rPr>
              <w:t>Chemicals</w:t>
            </w:r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D5A41">
              <w:rPr>
                <w:rFonts w:ascii="Angsana New" w:hAnsi="Angsana New"/>
                <w:sz w:val="26"/>
                <w:szCs w:val="26"/>
              </w:rPr>
              <w:t>Corporation</w:t>
            </w:r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D5A41">
              <w:rPr>
                <w:rFonts w:ascii="Angsana New" w:hAnsi="Angsana New"/>
                <w:sz w:val="26"/>
                <w:szCs w:val="26"/>
              </w:rPr>
              <w:t>Ltd.</w:t>
            </w:r>
          </w:p>
        </w:tc>
        <w:tc>
          <w:tcPr>
            <w:tcW w:w="990" w:type="dxa"/>
            <w:gridSpan w:val="2"/>
          </w:tcPr>
          <w:p w14:paraId="080B6E37" w14:textId="029BA4BB" w:rsidR="009B280E" w:rsidRPr="00761EE2" w:rsidRDefault="009B280E" w:rsidP="009B28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B280E" w:rsidRPr="00761EE2" w14:paraId="0352C3AB" w14:textId="77777777" w:rsidTr="00805C22">
        <w:tc>
          <w:tcPr>
            <w:tcW w:w="4157" w:type="dxa"/>
          </w:tcPr>
          <w:p w14:paraId="13A3A4D1" w14:textId="153AC889" w:rsidR="009B280E" w:rsidRPr="001D5A41" w:rsidRDefault="009B280E" w:rsidP="009B280E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1D5A41">
              <w:rPr>
                <w:rFonts w:ascii="Angsana New" w:hAnsi="Angsana New"/>
                <w:sz w:val="26"/>
                <w:szCs w:val="26"/>
              </w:rPr>
              <w:t>(</w:t>
            </w:r>
            <w:r w:rsidRPr="001D5A41">
              <w:rPr>
                <w:rFonts w:ascii="Angsana New" w:hAnsi="Angsana New"/>
                <w:sz w:val="26"/>
                <w:szCs w:val="26"/>
                <w:cs/>
              </w:rPr>
              <w:t>จดทะเบียนในประเทศ</w:t>
            </w:r>
            <w:proofErr w:type="spellStart"/>
            <w:r w:rsidRPr="001D5A41">
              <w:rPr>
                <w:rFonts w:ascii="Angsana New" w:hAnsi="Angsana New" w:hint="cs"/>
                <w:sz w:val="26"/>
                <w:szCs w:val="26"/>
                <w:cs/>
              </w:rPr>
              <w:t>นอร์เวย์</w:t>
            </w:r>
            <w:proofErr w:type="spellEnd"/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900" w:type="dxa"/>
          </w:tcPr>
          <w:p w14:paraId="07F6A59E" w14:textId="0B2BD982" w:rsidR="009B280E" w:rsidRPr="00761EE2" w:rsidRDefault="009B280E" w:rsidP="009B28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5A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1" w:type="dxa"/>
          </w:tcPr>
          <w:p w14:paraId="1C3C6103" w14:textId="10159789" w:rsidR="009B280E" w:rsidRPr="001D5A41" w:rsidRDefault="009B280E" w:rsidP="009B280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1D5A41">
              <w:rPr>
                <w:rFonts w:ascii="Angsana New" w:hAnsi="Angsana New"/>
                <w:sz w:val="26"/>
                <w:szCs w:val="26"/>
              </w:rPr>
              <w:t>(</w:t>
            </w:r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จดทะเบียนในประเทศเวียดนาม) </w:t>
            </w:r>
          </w:p>
        </w:tc>
        <w:tc>
          <w:tcPr>
            <w:tcW w:w="990" w:type="dxa"/>
            <w:gridSpan w:val="2"/>
          </w:tcPr>
          <w:p w14:paraId="536275EC" w14:textId="27632B60" w:rsidR="009B280E" w:rsidRDefault="009B280E" w:rsidP="009B28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</w:t>
            </w:r>
          </w:p>
        </w:tc>
      </w:tr>
      <w:tr w:rsidR="009B280E" w:rsidRPr="00761EE2" w14:paraId="4254EDFF" w14:textId="77777777" w:rsidTr="00805C22">
        <w:tc>
          <w:tcPr>
            <w:tcW w:w="4157" w:type="dxa"/>
          </w:tcPr>
          <w:p w14:paraId="64E110F8" w14:textId="2C440A5F" w:rsidR="009B280E" w:rsidRPr="001D5A41" w:rsidRDefault="009B280E" w:rsidP="009B280E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1D5A41">
              <w:rPr>
                <w:rFonts w:ascii="Angsana New" w:hAnsi="Angsana New"/>
                <w:sz w:val="26"/>
                <w:szCs w:val="26"/>
              </w:rPr>
              <w:t>Norner</w:t>
            </w:r>
            <w:proofErr w:type="spellEnd"/>
            <w:r w:rsidRPr="001D5A41">
              <w:rPr>
                <w:rFonts w:ascii="Angsana New" w:hAnsi="Angsana New"/>
                <w:sz w:val="26"/>
                <w:szCs w:val="26"/>
              </w:rPr>
              <w:t xml:space="preserve"> AS</w:t>
            </w:r>
          </w:p>
        </w:tc>
        <w:tc>
          <w:tcPr>
            <w:tcW w:w="900" w:type="dxa"/>
          </w:tcPr>
          <w:p w14:paraId="2954E23F" w14:textId="2A9564E8" w:rsidR="009B280E" w:rsidRPr="001D5A41" w:rsidRDefault="009B280E" w:rsidP="009B28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1" w:type="dxa"/>
          </w:tcPr>
          <w:p w14:paraId="387850CC" w14:textId="379F2C82" w:rsidR="009B280E" w:rsidRPr="001D5A41" w:rsidRDefault="009B280E" w:rsidP="009B280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D5A41">
              <w:rPr>
                <w:rFonts w:ascii="Angsana New" w:hAnsi="Angsana New"/>
                <w:sz w:val="26"/>
                <w:szCs w:val="26"/>
                <w:cs/>
              </w:rPr>
              <w:t>บริษัทระยองโอ</w:t>
            </w:r>
            <w:proofErr w:type="spellStart"/>
            <w:r w:rsidRPr="001D5A41">
              <w:rPr>
                <w:rFonts w:ascii="Angsana New" w:hAnsi="Angsana New"/>
                <w:sz w:val="26"/>
                <w:szCs w:val="26"/>
                <w:cs/>
              </w:rPr>
              <w:t>เลฟินส์</w:t>
            </w:r>
            <w:proofErr w:type="spellEnd"/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 จำกัด  </w:t>
            </w:r>
          </w:p>
        </w:tc>
        <w:tc>
          <w:tcPr>
            <w:tcW w:w="990" w:type="dxa"/>
            <w:gridSpan w:val="2"/>
          </w:tcPr>
          <w:p w14:paraId="7AC067A4" w14:textId="42BA0F30" w:rsidR="009B280E" w:rsidRPr="001D5A41" w:rsidRDefault="009B280E" w:rsidP="009B28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</w:t>
            </w:r>
          </w:p>
        </w:tc>
      </w:tr>
      <w:tr w:rsidR="009B280E" w:rsidRPr="00761EE2" w14:paraId="7459C47B" w14:textId="77777777" w:rsidTr="00805C22">
        <w:tc>
          <w:tcPr>
            <w:tcW w:w="4157" w:type="dxa"/>
          </w:tcPr>
          <w:p w14:paraId="21C65A6B" w14:textId="494EB68D" w:rsidR="009B280E" w:rsidRPr="001D5A41" w:rsidRDefault="009B280E" w:rsidP="009B280E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1D5A41">
              <w:rPr>
                <w:rFonts w:ascii="Angsana New" w:hAnsi="Angsana New"/>
                <w:sz w:val="26"/>
                <w:szCs w:val="26"/>
              </w:rPr>
              <w:t>(</w:t>
            </w:r>
            <w:r w:rsidRPr="001D5A41">
              <w:rPr>
                <w:rFonts w:ascii="Angsana New" w:hAnsi="Angsana New"/>
                <w:sz w:val="26"/>
                <w:szCs w:val="26"/>
                <w:cs/>
              </w:rPr>
              <w:t>จดทะเบียนในประเทศ</w:t>
            </w:r>
            <w:proofErr w:type="spellStart"/>
            <w:r w:rsidRPr="001D5A41">
              <w:rPr>
                <w:rFonts w:ascii="Angsana New" w:hAnsi="Angsana New" w:hint="cs"/>
                <w:sz w:val="26"/>
                <w:szCs w:val="26"/>
                <w:cs/>
              </w:rPr>
              <w:t>นอร์เวย์</w:t>
            </w:r>
            <w:proofErr w:type="spellEnd"/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900" w:type="dxa"/>
          </w:tcPr>
          <w:p w14:paraId="518777A3" w14:textId="6BBE2978" w:rsidR="009B280E" w:rsidRPr="001D5A41" w:rsidRDefault="009B280E" w:rsidP="009B28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5A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1" w:type="dxa"/>
          </w:tcPr>
          <w:p w14:paraId="55058DF7" w14:textId="76E58504" w:rsidR="009B280E" w:rsidRPr="001D5A41" w:rsidRDefault="009B280E" w:rsidP="009B280E">
            <w:pPr>
              <w:rPr>
                <w:rFonts w:ascii="Angsana New" w:hAnsi="Angsana New"/>
                <w:sz w:val="26"/>
                <w:szCs w:val="26"/>
              </w:rPr>
            </w:pPr>
            <w:r w:rsidRPr="001D5A41">
              <w:rPr>
                <w:rFonts w:ascii="Angsana New" w:hAnsi="Angsana New"/>
                <w:sz w:val="26"/>
                <w:szCs w:val="26"/>
                <w:cs/>
              </w:rPr>
              <w:t>บริษัทมาบตาพุดโอ</w:t>
            </w:r>
            <w:proofErr w:type="spellStart"/>
            <w:r w:rsidRPr="001D5A41">
              <w:rPr>
                <w:rFonts w:ascii="Angsana New" w:hAnsi="Angsana New"/>
                <w:sz w:val="26"/>
                <w:szCs w:val="26"/>
                <w:cs/>
              </w:rPr>
              <w:t>เลฟินส์</w:t>
            </w:r>
            <w:proofErr w:type="spellEnd"/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90" w:type="dxa"/>
            <w:gridSpan w:val="2"/>
          </w:tcPr>
          <w:p w14:paraId="51243032" w14:textId="5E2CEFD3" w:rsidR="009B280E" w:rsidRPr="001D5A41" w:rsidRDefault="009B280E" w:rsidP="009B28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5A41">
              <w:rPr>
                <w:rFonts w:ascii="Angsana New" w:hAnsi="Angsana New"/>
                <w:sz w:val="26"/>
                <w:szCs w:val="26"/>
              </w:rPr>
              <w:t>67</w:t>
            </w:r>
          </w:p>
        </w:tc>
      </w:tr>
      <w:tr w:rsidR="009B280E" w:rsidRPr="00761EE2" w14:paraId="616A4C34" w14:textId="77777777" w:rsidTr="00805C22">
        <w:tc>
          <w:tcPr>
            <w:tcW w:w="4157" w:type="dxa"/>
          </w:tcPr>
          <w:p w14:paraId="11E68365" w14:textId="7949D029" w:rsidR="009B280E" w:rsidRPr="001D5A41" w:rsidRDefault="009B280E" w:rsidP="009B280E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1D5A41">
              <w:rPr>
                <w:rFonts w:ascii="Angsana New" w:hAnsi="Angsana New"/>
                <w:sz w:val="26"/>
                <w:szCs w:val="26"/>
              </w:rPr>
              <w:t>Norner</w:t>
            </w:r>
            <w:proofErr w:type="spellEnd"/>
            <w:r w:rsidRPr="001D5A41">
              <w:rPr>
                <w:rFonts w:ascii="Angsana New" w:hAnsi="Angsana New"/>
                <w:sz w:val="26"/>
                <w:szCs w:val="26"/>
              </w:rPr>
              <w:t xml:space="preserve"> Research AS</w:t>
            </w:r>
          </w:p>
        </w:tc>
        <w:tc>
          <w:tcPr>
            <w:tcW w:w="900" w:type="dxa"/>
          </w:tcPr>
          <w:p w14:paraId="534B8751" w14:textId="4B7A0EDF" w:rsidR="009B280E" w:rsidRPr="001D5A41" w:rsidRDefault="009B280E" w:rsidP="009B28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1" w:type="dxa"/>
          </w:tcPr>
          <w:p w14:paraId="13930F29" w14:textId="7CF957C7" w:rsidR="009B280E" w:rsidRPr="001D5A41" w:rsidRDefault="009B280E" w:rsidP="009B280E">
            <w:pPr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1D5A41">
              <w:rPr>
                <w:rFonts w:ascii="Angsana New" w:hAnsi="Angsana New"/>
                <w:sz w:val="26"/>
                <w:szCs w:val="26"/>
              </w:rPr>
              <w:t>Nawaplastic</w:t>
            </w:r>
            <w:proofErr w:type="spellEnd"/>
            <w:r w:rsidRPr="001D5A41">
              <w:rPr>
                <w:rFonts w:ascii="Angsana New" w:hAnsi="Angsana New"/>
                <w:sz w:val="26"/>
                <w:szCs w:val="26"/>
              </w:rPr>
              <w:t xml:space="preserve"> (Cambodia) Co., Ltd.</w:t>
            </w:r>
          </w:p>
        </w:tc>
        <w:tc>
          <w:tcPr>
            <w:tcW w:w="990" w:type="dxa"/>
            <w:gridSpan w:val="2"/>
          </w:tcPr>
          <w:p w14:paraId="0BB95E7B" w14:textId="36BA1F5D" w:rsidR="009B280E" w:rsidRPr="001D5A41" w:rsidRDefault="009B280E" w:rsidP="009B28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B280E" w:rsidRPr="00761EE2" w14:paraId="4B2F45BA" w14:textId="77777777" w:rsidTr="00805C22">
        <w:tc>
          <w:tcPr>
            <w:tcW w:w="4157" w:type="dxa"/>
          </w:tcPr>
          <w:p w14:paraId="43BC0A5E" w14:textId="1FC3A092" w:rsidR="009B280E" w:rsidRPr="001D5A41" w:rsidRDefault="009B280E" w:rsidP="009B280E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1D5A41">
              <w:rPr>
                <w:rFonts w:ascii="Angsana New" w:hAnsi="Angsana New"/>
                <w:sz w:val="26"/>
                <w:szCs w:val="26"/>
              </w:rPr>
              <w:t>(</w:t>
            </w:r>
            <w:r w:rsidRPr="001D5A41">
              <w:rPr>
                <w:rFonts w:ascii="Angsana New" w:hAnsi="Angsana New"/>
                <w:sz w:val="26"/>
                <w:szCs w:val="26"/>
                <w:cs/>
              </w:rPr>
              <w:t>จดทะเบียนในประเทศ</w:t>
            </w:r>
            <w:proofErr w:type="spellStart"/>
            <w:r w:rsidRPr="001D5A41">
              <w:rPr>
                <w:rFonts w:ascii="Angsana New" w:hAnsi="Angsana New" w:hint="cs"/>
                <w:sz w:val="26"/>
                <w:szCs w:val="26"/>
                <w:cs/>
              </w:rPr>
              <w:t>นอร์เวย์</w:t>
            </w:r>
            <w:proofErr w:type="spellEnd"/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900" w:type="dxa"/>
          </w:tcPr>
          <w:p w14:paraId="1FE694FD" w14:textId="2EF3B544" w:rsidR="009B280E" w:rsidRDefault="009B280E" w:rsidP="009B28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5A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1" w:type="dxa"/>
          </w:tcPr>
          <w:p w14:paraId="6BEE6368" w14:textId="04A95D3D" w:rsidR="009B280E" w:rsidRPr="001D5A41" w:rsidRDefault="009B280E" w:rsidP="009B280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D5A41">
              <w:rPr>
                <w:rFonts w:ascii="Angsana New" w:hAnsi="Angsana New"/>
                <w:sz w:val="26"/>
                <w:szCs w:val="26"/>
              </w:rPr>
              <w:t xml:space="preserve">   (</w:t>
            </w:r>
            <w:r w:rsidRPr="001D5A41">
              <w:rPr>
                <w:rFonts w:ascii="Angsana New" w:hAnsi="Angsana New"/>
                <w:sz w:val="26"/>
                <w:szCs w:val="26"/>
                <w:cs/>
              </w:rPr>
              <w:t>จดทะเบียนในประเทศกัมพูชา)</w:t>
            </w:r>
          </w:p>
        </w:tc>
        <w:tc>
          <w:tcPr>
            <w:tcW w:w="990" w:type="dxa"/>
            <w:gridSpan w:val="2"/>
          </w:tcPr>
          <w:p w14:paraId="33688125" w14:textId="706AAF05" w:rsidR="009B280E" w:rsidRDefault="009B280E" w:rsidP="009B28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  <w:tr w:rsidR="009B280E" w:rsidRPr="00761EE2" w14:paraId="6AE0B4DD" w14:textId="77777777" w:rsidTr="00805C22">
        <w:tc>
          <w:tcPr>
            <w:tcW w:w="4157" w:type="dxa"/>
          </w:tcPr>
          <w:p w14:paraId="0973788E" w14:textId="567DBC55" w:rsidR="009B280E" w:rsidRPr="001D5A41" w:rsidRDefault="009B280E" w:rsidP="009B280E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1D5A41">
              <w:rPr>
                <w:rFonts w:ascii="Angsana New" w:hAnsi="Angsana New"/>
                <w:sz w:val="26"/>
                <w:szCs w:val="26"/>
              </w:rPr>
              <w:t>Norner</w:t>
            </w:r>
            <w:proofErr w:type="spellEnd"/>
            <w:r w:rsidRPr="001D5A41">
              <w:rPr>
                <w:rFonts w:ascii="Angsana New" w:hAnsi="Angsana New"/>
                <w:sz w:val="26"/>
                <w:szCs w:val="26"/>
              </w:rPr>
              <w:t xml:space="preserve"> IP AS</w:t>
            </w:r>
          </w:p>
        </w:tc>
        <w:tc>
          <w:tcPr>
            <w:tcW w:w="900" w:type="dxa"/>
          </w:tcPr>
          <w:p w14:paraId="2DE49CA7" w14:textId="24134E44" w:rsidR="009B280E" w:rsidRDefault="009B280E" w:rsidP="009B28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1" w:type="dxa"/>
          </w:tcPr>
          <w:p w14:paraId="365A8DEE" w14:textId="47C9460E" w:rsidR="009B280E" w:rsidRPr="001D5A41" w:rsidRDefault="009B280E" w:rsidP="009B280E">
            <w:pPr>
              <w:rPr>
                <w:rFonts w:ascii="Angsana New" w:hAnsi="Angsana New"/>
                <w:sz w:val="26"/>
                <w:szCs w:val="26"/>
              </w:rPr>
            </w:pPr>
            <w:r w:rsidRPr="001D5A41">
              <w:rPr>
                <w:rFonts w:ascii="Angsana New" w:hAnsi="Angsana New"/>
                <w:sz w:val="26"/>
                <w:szCs w:val="26"/>
              </w:rPr>
              <w:t xml:space="preserve">Grand </w:t>
            </w:r>
            <w:proofErr w:type="spellStart"/>
            <w:r w:rsidRPr="001D5A41">
              <w:rPr>
                <w:rFonts w:ascii="Angsana New" w:hAnsi="Angsana New"/>
                <w:sz w:val="26"/>
                <w:szCs w:val="26"/>
              </w:rPr>
              <w:t>Nawaplastic</w:t>
            </w:r>
            <w:proofErr w:type="spellEnd"/>
            <w:r w:rsidRPr="001D5A41">
              <w:rPr>
                <w:rFonts w:ascii="Angsana New" w:hAnsi="Angsana New"/>
                <w:sz w:val="26"/>
                <w:szCs w:val="26"/>
              </w:rPr>
              <w:t xml:space="preserve"> Myanmar Co., Ltd.</w:t>
            </w:r>
          </w:p>
        </w:tc>
        <w:tc>
          <w:tcPr>
            <w:tcW w:w="990" w:type="dxa"/>
            <w:gridSpan w:val="2"/>
          </w:tcPr>
          <w:p w14:paraId="4B03C671" w14:textId="50ED69D3" w:rsidR="009B280E" w:rsidRDefault="009B280E" w:rsidP="009B28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B280E" w:rsidRPr="00761EE2" w14:paraId="1FE6FCBA" w14:textId="77777777" w:rsidTr="00805C22">
        <w:tc>
          <w:tcPr>
            <w:tcW w:w="4157" w:type="dxa"/>
          </w:tcPr>
          <w:p w14:paraId="28E8A3E8" w14:textId="30AEDF6C" w:rsidR="009B280E" w:rsidRPr="001D5A41" w:rsidRDefault="009B280E" w:rsidP="009B280E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1D5A41">
              <w:rPr>
                <w:rFonts w:ascii="Angsana New" w:hAnsi="Angsana New"/>
                <w:sz w:val="26"/>
                <w:szCs w:val="26"/>
              </w:rPr>
              <w:t>(</w:t>
            </w:r>
            <w:r w:rsidRPr="001D5A41">
              <w:rPr>
                <w:rFonts w:ascii="Angsana New" w:hAnsi="Angsana New"/>
                <w:sz w:val="26"/>
                <w:szCs w:val="26"/>
                <w:cs/>
              </w:rPr>
              <w:t>จดทะเบียนในประเทศ</w:t>
            </w:r>
            <w:proofErr w:type="spellStart"/>
            <w:r w:rsidRPr="001D5A41">
              <w:rPr>
                <w:rFonts w:ascii="Angsana New" w:hAnsi="Angsana New" w:hint="cs"/>
                <w:sz w:val="26"/>
                <w:szCs w:val="26"/>
                <w:cs/>
              </w:rPr>
              <w:t>นอร์เวย์</w:t>
            </w:r>
            <w:proofErr w:type="spellEnd"/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900" w:type="dxa"/>
          </w:tcPr>
          <w:p w14:paraId="7FE4BD4A" w14:textId="3FBE0435" w:rsidR="009B280E" w:rsidRDefault="009B280E" w:rsidP="009B28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5A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1" w:type="dxa"/>
          </w:tcPr>
          <w:p w14:paraId="053EC110" w14:textId="0F916F04" w:rsidR="009B280E" w:rsidRPr="001D5A41" w:rsidRDefault="009B280E" w:rsidP="009B280E">
            <w:pPr>
              <w:rPr>
                <w:rFonts w:ascii="Angsana New" w:hAnsi="Angsana New"/>
                <w:sz w:val="26"/>
                <w:szCs w:val="26"/>
              </w:rPr>
            </w:pPr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1D5A41">
              <w:rPr>
                <w:rFonts w:ascii="Angsana New" w:hAnsi="Angsana New"/>
                <w:sz w:val="26"/>
                <w:szCs w:val="26"/>
              </w:rPr>
              <w:t>(</w:t>
            </w:r>
            <w:r w:rsidRPr="001D5A41">
              <w:rPr>
                <w:rFonts w:ascii="Angsana New" w:hAnsi="Angsana New"/>
                <w:sz w:val="26"/>
                <w:szCs w:val="26"/>
                <w:cs/>
              </w:rPr>
              <w:t>จดทะเบียนในประเทศ</w:t>
            </w:r>
            <w:proofErr w:type="spellStart"/>
            <w:r w:rsidRPr="001D5A41">
              <w:rPr>
                <w:rFonts w:ascii="Angsana New" w:hAnsi="Angsana New" w:hint="cs"/>
                <w:sz w:val="26"/>
                <w:szCs w:val="26"/>
                <w:cs/>
              </w:rPr>
              <w:t>เมียน</w:t>
            </w:r>
            <w:proofErr w:type="spellEnd"/>
            <w:r w:rsidRPr="001D5A41">
              <w:rPr>
                <w:rFonts w:ascii="Angsana New" w:hAnsi="Angsana New" w:hint="cs"/>
                <w:sz w:val="26"/>
                <w:szCs w:val="26"/>
                <w:cs/>
              </w:rPr>
              <w:t>มา</w:t>
            </w:r>
            <w:r w:rsidRPr="001D5A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990" w:type="dxa"/>
            <w:gridSpan w:val="2"/>
          </w:tcPr>
          <w:p w14:paraId="53813BFB" w14:textId="595C9D74" w:rsidR="009B280E" w:rsidRDefault="009B280E" w:rsidP="009B28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</w:t>
            </w:r>
          </w:p>
        </w:tc>
      </w:tr>
      <w:tr w:rsidR="009B280E" w:rsidRPr="00761EE2" w14:paraId="3A13FFF9" w14:textId="77777777" w:rsidTr="00805C22">
        <w:tc>
          <w:tcPr>
            <w:tcW w:w="4157" w:type="dxa"/>
          </w:tcPr>
          <w:p w14:paraId="58607AF0" w14:textId="77B43426" w:rsidR="009B280E" w:rsidRPr="001D5A41" w:rsidRDefault="009B280E" w:rsidP="009B280E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1D5A41">
              <w:rPr>
                <w:rFonts w:ascii="Angsana New" w:hAnsi="Angsana New"/>
                <w:sz w:val="26"/>
                <w:szCs w:val="26"/>
              </w:rPr>
              <w:t>Norner</w:t>
            </w:r>
            <w:proofErr w:type="spellEnd"/>
            <w:r w:rsidRPr="001D5A41">
              <w:rPr>
                <w:rFonts w:ascii="Angsana New" w:hAnsi="Angsana New"/>
                <w:sz w:val="26"/>
                <w:szCs w:val="26"/>
              </w:rPr>
              <w:t xml:space="preserve"> </w:t>
            </w:r>
            <w:proofErr w:type="spellStart"/>
            <w:r w:rsidRPr="001D5A41">
              <w:rPr>
                <w:rFonts w:ascii="Angsana New" w:hAnsi="Angsana New"/>
                <w:sz w:val="26"/>
                <w:szCs w:val="26"/>
              </w:rPr>
              <w:t>Verdandi</w:t>
            </w:r>
            <w:proofErr w:type="spellEnd"/>
            <w:r w:rsidRPr="001D5A41">
              <w:rPr>
                <w:rFonts w:ascii="Angsana New" w:hAnsi="Angsana New"/>
                <w:sz w:val="26"/>
                <w:szCs w:val="26"/>
              </w:rPr>
              <w:t xml:space="preserve"> AS</w:t>
            </w:r>
          </w:p>
        </w:tc>
        <w:tc>
          <w:tcPr>
            <w:tcW w:w="900" w:type="dxa"/>
          </w:tcPr>
          <w:p w14:paraId="085939A9" w14:textId="2652CF23" w:rsidR="009B280E" w:rsidRDefault="009B280E" w:rsidP="009B28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1" w:type="dxa"/>
          </w:tcPr>
          <w:p w14:paraId="6205AE28" w14:textId="6F7E5A35" w:rsidR="009B280E" w:rsidRPr="001D5A41" w:rsidRDefault="009B280E" w:rsidP="009B280E">
            <w:pPr>
              <w:rPr>
                <w:rFonts w:ascii="Angsana New" w:hAnsi="Angsana New"/>
                <w:sz w:val="26"/>
                <w:szCs w:val="26"/>
              </w:rPr>
            </w:pPr>
            <w:r w:rsidRPr="009B280E">
              <w:rPr>
                <w:rFonts w:ascii="Angsana New" w:hAnsi="Angsana New"/>
                <w:sz w:val="26"/>
                <w:szCs w:val="26"/>
              </w:rPr>
              <w:t>PT Nusantara Polymer Solutions</w:t>
            </w:r>
          </w:p>
        </w:tc>
        <w:tc>
          <w:tcPr>
            <w:tcW w:w="990" w:type="dxa"/>
            <w:gridSpan w:val="2"/>
          </w:tcPr>
          <w:p w14:paraId="0EF7235A" w14:textId="6A9A8B19" w:rsidR="009B280E" w:rsidRDefault="009B280E" w:rsidP="009B28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B280E" w:rsidRPr="00761EE2" w14:paraId="4B017102" w14:textId="77777777" w:rsidTr="00805C22">
        <w:tc>
          <w:tcPr>
            <w:tcW w:w="4157" w:type="dxa"/>
          </w:tcPr>
          <w:p w14:paraId="542DB6AC" w14:textId="5741A045" w:rsidR="009B280E" w:rsidRPr="001D5A41" w:rsidRDefault="009B280E" w:rsidP="009B280E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1D5A41">
              <w:rPr>
                <w:rFonts w:ascii="Angsana New" w:hAnsi="Angsana New"/>
                <w:sz w:val="26"/>
                <w:szCs w:val="26"/>
              </w:rPr>
              <w:t>(</w:t>
            </w:r>
            <w:r w:rsidRPr="001D5A41">
              <w:rPr>
                <w:rFonts w:ascii="Angsana New" w:hAnsi="Angsana New"/>
                <w:sz w:val="26"/>
                <w:szCs w:val="26"/>
                <w:cs/>
              </w:rPr>
              <w:t>จดทะเบียนในประเทศ</w:t>
            </w:r>
            <w:proofErr w:type="spellStart"/>
            <w:r w:rsidRPr="001D5A41">
              <w:rPr>
                <w:rFonts w:ascii="Angsana New" w:hAnsi="Angsana New" w:hint="cs"/>
                <w:sz w:val="26"/>
                <w:szCs w:val="26"/>
                <w:cs/>
              </w:rPr>
              <w:t>นอร์เวย์</w:t>
            </w:r>
            <w:proofErr w:type="spellEnd"/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900" w:type="dxa"/>
          </w:tcPr>
          <w:p w14:paraId="78C5B4BB" w14:textId="0BAE6AAF" w:rsidR="009B280E" w:rsidRDefault="009B280E" w:rsidP="009B28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5A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1" w:type="dxa"/>
          </w:tcPr>
          <w:p w14:paraId="53B35861" w14:textId="6F40C47E" w:rsidR="009B280E" w:rsidRPr="001D5A41" w:rsidRDefault="009B280E" w:rsidP="009B280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  (จดทะเบียนในประเทศอินโดนีเซีย)</w:t>
            </w:r>
          </w:p>
        </w:tc>
        <w:tc>
          <w:tcPr>
            <w:tcW w:w="990" w:type="dxa"/>
            <w:gridSpan w:val="2"/>
          </w:tcPr>
          <w:p w14:paraId="22525130" w14:textId="7E1D7D98" w:rsidR="009B280E" w:rsidRDefault="009B280E" w:rsidP="009B28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</w:t>
            </w:r>
          </w:p>
        </w:tc>
      </w:tr>
      <w:tr w:rsidR="009B280E" w:rsidRPr="00761EE2" w14:paraId="4AA1569E" w14:textId="77777777" w:rsidTr="00805C22">
        <w:tc>
          <w:tcPr>
            <w:tcW w:w="4157" w:type="dxa"/>
          </w:tcPr>
          <w:p w14:paraId="4644BD3B" w14:textId="3D3F7977" w:rsidR="009B280E" w:rsidRPr="001D5A41" w:rsidRDefault="009B280E" w:rsidP="009B280E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D5A41">
              <w:rPr>
                <w:rFonts w:ascii="Angsana New" w:hAnsi="Angsana New"/>
                <w:sz w:val="26"/>
                <w:szCs w:val="26"/>
              </w:rPr>
              <w:t>CO2</w:t>
            </w:r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D5A41">
              <w:rPr>
                <w:rFonts w:ascii="Angsana New" w:hAnsi="Angsana New"/>
                <w:sz w:val="26"/>
                <w:szCs w:val="26"/>
              </w:rPr>
              <w:t>Technologies AS</w:t>
            </w:r>
          </w:p>
        </w:tc>
        <w:tc>
          <w:tcPr>
            <w:tcW w:w="900" w:type="dxa"/>
          </w:tcPr>
          <w:p w14:paraId="561C4B5C" w14:textId="37CCC6EE" w:rsidR="009B280E" w:rsidRDefault="009B280E" w:rsidP="009B28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1" w:type="dxa"/>
          </w:tcPr>
          <w:p w14:paraId="1683FAD7" w14:textId="1097793F" w:rsidR="009B280E" w:rsidRPr="001D5A41" w:rsidRDefault="009B280E" w:rsidP="009B280E">
            <w:pPr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9B280E">
              <w:rPr>
                <w:rFonts w:ascii="Angsana New" w:hAnsi="Angsana New"/>
                <w:sz w:val="26"/>
                <w:szCs w:val="26"/>
              </w:rPr>
              <w:t>Binh</w:t>
            </w:r>
            <w:proofErr w:type="spellEnd"/>
            <w:r w:rsidRPr="009B280E">
              <w:rPr>
                <w:rFonts w:ascii="Angsana New" w:hAnsi="Angsana New"/>
                <w:sz w:val="26"/>
                <w:szCs w:val="26"/>
              </w:rPr>
              <w:t xml:space="preserve"> Minh Plastics Joint Stock Company</w:t>
            </w:r>
          </w:p>
        </w:tc>
        <w:tc>
          <w:tcPr>
            <w:tcW w:w="990" w:type="dxa"/>
            <w:gridSpan w:val="2"/>
          </w:tcPr>
          <w:p w14:paraId="603ACB97" w14:textId="7AC3CD9D" w:rsidR="009B280E" w:rsidRDefault="009B280E" w:rsidP="009B28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B280E" w:rsidRPr="00761EE2" w14:paraId="20F06F6C" w14:textId="77777777" w:rsidTr="00805C22">
        <w:tc>
          <w:tcPr>
            <w:tcW w:w="4157" w:type="dxa"/>
          </w:tcPr>
          <w:p w14:paraId="5B36063F" w14:textId="4723A56B" w:rsidR="009B280E" w:rsidRPr="001D5A41" w:rsidRDefault="009B280E" w:rsidP="009B280E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1D5A41">
              <w:rPr>
                <w:rFonts w:ascii="Angsana New" w:hAnsi="Angsana New"/>
                <w:sz w:val="26"/>
                <w:szCs w:val="26"/>
              </w:rPr>
              <w:t>(</w:t>
            </w:r>
            <w:r w:rsidRPr="001D5A41">
              <w:rPr>
                <w:rFonts w:ascii="Angsana New" w:hAnsi="Angsana New"/>
                <w:sz w:val="26"/>
                <w:szCs w:val="26"/>
                <w:cs/>
              </w:rPr>
              <w:t>จดทะเบียนในประเทศ</w:t>
            </w:r>
            <w:proofErr w:type="spellStart"/>
            <w:r w:rsidRPr="001D5A41">
              <w:rPr>
                <w:rFonts w:ascii="Angsana New" w:hAnsi="Angsana New" w:hint="cs"/>
                <w:sz w:val="26"/>
                <w:szCs w:val="26"/>
                <w:cs/>
              </w:rPr>
              <w:t>นอร์เวย์</w:t>
            </w:r>
            <w:proofErr w:type="spellEnd"/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900" w:type="dxa"/>
          </w:tcPr>
          <w:p w14:paraId="429A9366" w14:textId="3D8DD5E2" w:rsidR="009B280E" w:rsidRDefault="009B280E" w:rsidP="009B28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5A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1" w:type="dxa"/>
          </w:tcPr>
          <w:p w14:paraId="3F159B34" w14:textId="149B3C5A" w:rsidR="009B280E" w:rsidRPr="001D5A41" w:rsidRDefault="00B27D2C" w:rsidP="009B280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1D5A41">
              <w:rPr>
                <w:rFonts w:ascii="Angsana New" w:hAnsi="Angsana New"/>
                <w:sz w:val="26"/>
                <w:szCs w:val="26"/>
              </w:rPr>
              <w:t>(</w:t>
            </w:r>
            <w:r w:rsidRPr="001D5A41">
              <w:rPr>
                <w:rFonts w:ascii="Angsana New" w:hAnsi="Angsana New"/>
                <w:sz w:val="26"/>
                <w:szCs w:val="26"/>
                <w:cs/>
              </w:rPr>
              <w:t>จดทะเบียนในประเทศเวียดนาม)</w:t>
            </w:r>
          </w:p>
        </w:tc>
        <w:tc>
          <w:tcPr>
            <w:tcW w:w="990" w:type="dxa"/>
            <w:gridSpan w:val="2"/>
          </w:tcPr>
          <w:p w14:paraId="3AEFE9FD" w14:textId="2266FB93" w:rsidR="009B280E" w:rsidRDefault="00B27D2C" w:rsidP="009B28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</w:t>
            </w:r>
          </w:p>
        </w:tc>
      </w:tr>
      <w:tr w:rsidR="009B280E" w:rsidRPr="00761EE2" w14:paraId="4BDC7AAB" w14:textId="77777777" w:rsidTr="00805C22">
        <w:tc>
          <w:tcPr>
            <w:tcW w:w="4157" w:type="dxa"/>
          </w:tcPr>
          <w:p w14:paraId="783F451A" w14:textId="7A1F28E0" w:rsidR="009B280E" w:rsidRPr="001D5A41" w:rsidRDefault="009B280E" w:rsidP="009B280E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3473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ธุรกิจ</w:t>
            </w:r>
            <w:proofErr w:type="spellStart"/>
            <w:r w:rsidRPr="0043473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เค</w:t>
            </w:r>
            <w:proofErr w:type="spellEnd"/>
            <w:r w:rsidRPr="0043473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มิ</w:t>
            </w:r>
            <w:proofErr w:type="spellStart"/>
            <w:r w:rsidRPr="0043473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คอลส์</w:t>
            </w:r>
            <w:proofErr w:type="spellEnd"/>
          </w:p>
        </w:tc>
        <w:tc>
          <w:tcPr>
            <w:tcW w:w="900" w:type="dxa"/>
          </w:tcPr>
          <w:p w14:paraId="2E4ADCCC" w14:textId="77777777" w:rsidR="009B280E" w:rsidRPr="001D5A41" w:rsidRDefault="009B280E" w:rsidP="009B28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1" w:type="dxa"/>
          </w:tcPr>
          <w:p w14:paraId="09055CBF" w14:textId="18701E00" w:rsidR="009B280E" w:rsidRPr="001D5A41" w:rsidRDefault="009B280E" w:rsidP="009B280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3473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ธุรกิจ</w:t>
            </w:r>
            <w:proofErr w:type="spellStart"/>
            <w:r w:rsidRPr="0043473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เค</w:t>
            </w:r>
            <w:proofErr w:type="spellEnd"/>
            <w:r w:rsidRPr="0043473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มิ</w:t>
            </w:r>
            <w:proofErr w:type="spellStart"/>
            <w:r w:rsidRPr="0043473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คอลส์</w:t>
            </w:r>
            <w:proofErr w:type="spellEnd"/>
          </w:p>
        </w:tc>
        <w:tc>
          <w:tcPr>
            <w:tcW w:w="990" w:type="dxa"/>
            <w:gridSpan w:val="2"/>
          </w:tcPr>
          <w:p w14:paraId="2DC3CEAC" w14:textId="77777777" w:rsidR="009B280E" w:rsidRDefault="009B280E" w:rsidP="009B28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1303D" w:rsidRPr="00761EE2" w14:paraId="7BD9B902" w14:textId="77777777" w:rsidTr="00C01B9D">
        <w:tc>
          <w:tcPr>
            <w:tcW w:w="5057" w:type="dxa"/>
            <w:gridSpan w:val="2"/>
          </w:tcPr>
          <w:p w14:paraId="1C24CACE" w14:textId="1EF26128" w:rsidR="0031303D" w:rsidRPr="001D5A41" w:rsidRDefault="0031303D" w:rsidP="0031303D">
            <w:pPr>
              <w:rPr>
                <w:rFonts w:ascii="Angsana New" w:hAnsi="Angsana New"/>
                <w:sz w:val="26"/>
                <w:szCs w:val="26"/>
              </w:rPr>
            </w:pPr>
            <w:r w:rsidRPr="0031303D">
              <w:rPr>
                <w:rFonts w:ascii="Angsana New" w:hAnsi="Angsana New"/>
                <w:sz w:val="26"/>
                <w:szCs w:val="26"/>
              </w:rPr>
              <w:t xml:space="preserve">Northern </w:t>
            </w:r>
            <w:proofErr w:type="spellStart"/>
            <w:r w:rsidRPr="0031303D">
              <w:rPr>
                <w:rFonts w:ascii="Angsana New" w:hAnsi="Angsana New"/>
                <w:sz w:val="26"/>
                <w:szCs w:val="26"/>
              </w:rPr>
              <w:t>Binh</w:t>
            </w:r>
            <w:proofErr w:type="spellEnd"/>
            <w:r w:rsidRPr="0031303D">
              <w:rPr>
                <w:rFonts w:ascii="Angsana New" w:hAnsi="Angsana New"/>
                <w:sz w:val="26"/>
                <w:szCs w:val="26"/>
              </w:rPr>
              <w:t xml:space="preserve"> Minh Plastics One Member Limited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1303D">
              <w:rPr>
                <w:rFonts w:ascii="Angsana New" w:hAnsi="Angsana New"/>
                <w:sz w:val="26"/>
                <w:szCs w:val="26"/>
              </w:rPr>
              <w:t>Co</w:t>
            </w:r>
            <w:r>
              <w:rPr>
                <w:rFonts w:ascii="Angsana New" w:hAnsi="Angsana New"/>
                <w:sz w:val="26"/>
                <w:szCs w:val="26"/>
              </w:rPr>
              <w:t>mpany</w:t>
            </w:r>
          </w:p>
        </w:tc>
        <w:tc>
          <w:tcPr>
            <w:tcW w:w="4321" w:type="dxa"/>
          </w:tcPr>
          <w:p w14:paraId="4A84EF4B" w14:textId="19F52EAA" w:rsidR="0031303D" w:rsidRPr="001D5A41" w:rsidRDefault="0031303D" w:rsidP="00B27D2C">
            <w:pPr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1D5A41">
              <w:rPr>
                <w:rFonts w:ascii="Angsana New" w:hAnsi="Angsana New" w:hint="cs"/>
                <w:sz w:val="26"/>
                <w:szCs w:val="26"/>
                <w:cs/>
              </w:rPr>
              <w:t>บริษัทโฟลว์แล็บ</w:t>
            </w:r>
            <w:proofErr w:type="spellEnd"/>
            <w:r w:rsidRPr="001D5A4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proofErr w:type="spellStart"/>
            <w:r w:rsidRPr="001D5A41">
              <w:rPr>
                <w:rFonts w:ascii="Angsana New" w:hAnsi="Angsana New" w:hint="cs"/>
                <w:sz w:val="26"/>
                <w:szCs w:val="26"/>
                <w:cs/>
              </w:rPr>
              <w:t>แอนด์</w:t>
            </w:r>
            <w:proofErr w:type="spellEnd"/>
            <w:r w:rsidRPr="001D5A41">
              <w:rPr>
                <w:rFonts w:ascii="Angsana New" w:hAnsi="Angsana New" w:hint="cs"/>
                <w:sz w:val="26"/>
                <w:szCs w:val="26"/>
                <w:cs/>
              </w:rPr>
              <w:t xml:space="preserve"> เซอร์วิส จำกัด</w:t>
            </w:r>
          </w:p>
        </w:tc>
        <w:tc>
          <w:tcPr>
            <w:tcW w:w="990" w:type="dxa"/>
            <w:gridSpan w:val="2"/>
          </w:tcPr>
          <w:p w14:paraId="68DCDB66" w14:textId="6E0BDCF0" w:rsidR="0031303D" w:rsidRDefault="0031303D" w:rsidP="00B27D2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</w:t>
            </w:r>
          </w:p>
        </w:tc>
      </w:tr>
      <w:tr w:rsidR="00B27D2C" w:rsidRPr="00761EE2" w14:paraId="56AAABB0" w14:textId="77777777" w:rsidTr="00805C22">
        <w:tc>
          <w:tcPr>
            <w:tcW w:w="4157" w:type="dxa"/>
          </w:tcPr>
          <w:p w14:paraId="16749C90" w14:textId="7207468F" w:rsidR="00B27D2C" w:rsidRPr="001D5A41" w:rsidRDefault="00B27D2C" w:rsidP="00B27D2C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1D5A41">
              <w:rPr>
                <w:rFonts w:ascii="Angsana New" w:hAnsi="Angsana New"/>
                <w:sz w:val="26"/>
                <w:szCs w:val="26"/>
              </w:rPr>
              <w:t>(</w:t>
            </w:r>
            <w:r w:rsidRPr="001D5A41">
              <w:rPr>
                <w:rFonts w:ascii="Angsana New" w:hAnsi="Angsana New"/>
                <w:sz w:val="26"/>
                <w:szCs w:val="26"/>
                <w:cs/>
              </w:rPr>
              <w:t>จดทะเบียนในประเทศเวียดนาม)</w:t>
            </w:r>
          </w:p>
        </w:tc>
        <w:tc>
          <w:tcPr>
            <w:tcW w:w="900" w:type="dxa"/>
          </w:tcPr>
          <w:p w14:paraId="12A6ECD3" w14:textId="0FC57491" w:rsidR="00B27D2C" w:rsidRPr="001D5A41" w:rsidRDefault="00B27D2C" w:rsidP="00B27D2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</w:t>
            </w:r>
          </w:p>
        </w:tc>
        <w:tc>
          <w:tcPr>
            <w:tcW w:w="4321" w:type="dxa"/>
          </w:tcPr>
          <w:p w14:paraId="28D80A15" w14:textId="77777777" w:rsidR="00B27D2C" w:rsidRPr="001D5A41" w:rsidRDefault="00B27D2C" w:rsidP="00B27D2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2"/>
          </w:tcPr>
          <w:p w14:paraId="0307A0A6" w14:textId="77777777" w:rsidR="00B27D2C" w:rsidRDefault="00B27D2C" w:rsidP="00B27D2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27D2C" w:rsidRPr="00761EE2" w14:paraId="506F0011" w14:textId="77777777" w:rsidTr="00805C22">
        <w:tc>
          <w:tcPr>
            <w:tcW w:w="4157" w:type="dxa"/>
          </w:tcPr>
          <w:p w14:paraId="19212B70" w14:textId="77777777" w:rsidR="00B27D2C" w:rsidRPr="001D5A41" w:rsidRDefault="00B27D2C" w:rsidP="00B27D2C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288C377D" w14:textId="77777777" w:rsidR="00B27D2C" w:rsidRPr="001D5A41" w:rsidRDefault="00B27D2C" w:rsidP="00B27D2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1" w:type="dxa"/>
          </w:tcPr>
          <w:p w14:paraId="26397B0C" w14:textId="77777777" w:rsidR="00B27D2C" w:rsidRPr="001D5A41" w:rsidRDefault="00B27D2C" w:rsidP="00B27D2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2"/>
          </w:tcPr>
          <w:p w14:paraId="06323D86" w14:textId="77777777" w:rsidR="00B27D2C" w:rsidRDefault="00B27D2C" w:rsidP="00B27D2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27D2C" w:rsidRPr="0009044D" w14:paraId="45BF4150" w14:textId="77777777" w:rsidTr="00805C22">
        <w:tc>
          <w:tcPr>
            <w:tcW w:w="4157" w:type="dxa"/>
          </w:tcPr>
          <w:p w14:paraId="097B4F1A" w14:textId="7B10486C" w:rsidR="00B27D2C" w:rsidRPr="00350C2B" w:rsidRDefault="00B27D2C" w:rsidP="00B27D2C">
            <w:pPr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50C2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ธุรกิจ</w:t>
            </w:r>
            <w:proofErr w:type="spellStart"/>
            <w:r w:rsidRPr="00350C2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แพคเกจจิ้ง</w:t>
            </w:r>
            <w:proofErr w:type="spellEnd"/>
          </w:p>
        </w:tc>
        <w:tc>
          <w:tcPr>
            <w:tcW w:w="900" w:type="dxa"/>
          </w:tcPr>
          <w:p w14:paraId="5A9643D4" w14:textId="77777777" w:rsidR="00B27D2C" w:rsidRPr="001D5A41" w:rsidRDefault="00B27D2C" w:rsidP="00B27D2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1" w:type="dxa"/>
          </w:tcPr>
          <w:p w14:paraId="51B4FC5F" w14:textId="5B4656FF" w:rsidR="00B27D2C" w:rsidRPr="00350C2B" w:rsidRDefault="00B27D2C" w:rsidP="00B27D2C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350C2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ธุรกิจ</w:t>
            </w:r>
            <w:proofErr w:type="spellStart"/>
            <w:r w:rsidRPr="00350C2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แพคเกจจิ้ง</w:t>
            </w:r>
            <w:proofErr w:type="spellEnd"/>
          </w:p>
        </w:tc>
        <w:tc>
          <w:tcPr>
            <w:tcW w:w="990" w:type="dxa"/>
            <w:gridSpan w:val="2"/>
          </w:tcPr>
          <w:p w14:paraId="2742B8FB" w14:textId="77777777" w:rsidR="00B27D2C" w:rsidRPr="001D5A41" w:rsidRDefault="00B27D2C" w:rsidP="00B27D2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1303D" w:rsidRPr="0009044D" w14:paraId="687AB1AE" w14:textId="77777777" w:rsidTr="00805C22">
        <w:tc>
          <w:tcPr>
            <w:tcW w:w="4157" w:type="dxa"/>
          </w:tcPr>
          <w:p w14:paraId="55396284" w14:textId="7EE63914" w:rsidR="0031303D" w:rsidRPr="001D5A41" w:rsidRDefault="0031303D" w:rsidP="0031303D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1D5A41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proofErr w:type="spellStart"/>
            <w:r w:rsidRPr="001D5A41">
              <w:rPr>
                <w:rFonts w:ascii="Angsana New" w:hAnsi="Angsana New"/>
                <w:sz w:val="26"/>
                <w:szCs w:val="26"/>
                <w:cs/>
              </w:rPr>
              <w:t>เอส</w:t>
            </w:r>
            <w:proofErr w:type="spellEnd"/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ซีจี </w:t>
            </w:r>
            <w:proofErr w:type="spellStart"/>
            <w:r w:rsidRPr="001D5A41">
              <w:rPr>
                <w:rFonts w:ascii="Angsana New" w:hAnsi="Angsana New" w:hint="cs"/>
                <w:sz w:val="26"/>
                <w:szCs w:val="26"/>
                <w:cs/>
              </w:rPr>
              <w:t>แพคเกจจิ้ง</w:t>
            </w:r>
            <w:proofErr w:type="spellEnd"/>
            <w:r w:rsidRPr="001D5A4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จำกัด (มหาชน) </w:t>
            </w:r>
          </w:p>
        </w:tc>
        <w:tc>
          <w:tcPr>
            <w:tcW w:w="900" w:type="dxa"/>
          </w:tcPr>
          <w:p w14:paraId="15855499" w14:textId="77777777" w:rsidR="0031303D" w:rsidRPr="001D5A41" w:rsidRDefault="0031303D" w:rsidP="0031303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5A41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4321" w:type="dxa"/>
          </w:tcPr>
          <w:p w14:paraId="370B219D" w14:textId="736158EF" w:rsidR="0031303D" w:rsidRPr="001D5A41" w:rsidRDefault="0031303D" w:rsidP="0031303D">
            <w:pPr>
              <w:rPr>
                <w:rFonts w:ascii="Angsana New" w:hAnsi="Angsana New"/>
                <w:sz w:val="26"/>
                <w:szCs w:val="26"/>
              </w:rPr>
            </w:pPr>
            <w:r w:rsidRPr="00174287">
              <w:rPr>
                <w:rFonts w:ascii="Angsana New" w:hAnsi="Angsana New"/>
                <w:sz w:val="26"/>
                <w:szCs w:val="26"/>
              </w:rPr>
              <w:t>AP</w:t>
            </w:r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74287">
              <w:rPr>
                <w:rFonts w:ascii="Angsana New" w:hAnsi="Angsana New"/>
                <w:sz w:val="26"/>
                <w:szCs w:val="26"/>
              </w:rPr>
              <w:t>Packaging</w:t>
            </w:r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74287">
              <w:rPr>
                <w:rFonts w:ascii="Angsana New" w:hAnsi="Angsana New"/>
                <w:sz w:val="26"/>
                <w:szCs w:val="26"/>
              </w:rPr>
              <w:t>(Hanoi)</w:t>
            </w:r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74287">
              <w:rPr>
                <w:rFonts w:ascii="Angsana New" w:hAnsi="Angsana New"/>
                <w:sz w:val="26"/>
                <w:szCs w:val="26"/>
              </w:rPr>
              <w:t>Co.,</w:t>
            </w:r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74287">
              <w:rPr>
                <w:rFonts w:ascii="Angsana New" w:hAnsi="Angsana New"/>
                <w:sz w:val="26"/>
                <w:szCs w:val="26"/>
              </w:rPr>
              <w:t>Ltd.</w:t>
            </w:r>
          </w:p>
        </w:tc>
        <w:tc>
          <w:tcPr>
            <w:tcW w:w="990" w:type="dxa"/>
            <w:gridSpan w:val="2"/>
          </w:tcPr>
          <w:p w14:paraId="41154812" w14:textId="22FC78EF" w:rsidR="0031303D" w:rsidRPr="001D5A41" w:rsidRDefault="0031303D" w:rsidP="0031303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1303D" w:rsidRPr="0009044D" w14:paraId="3FF8C640" w14:textId="77777777" w:rsidTr="00805C22">
        <w:tc>
          <w:tcPr>
            <w:tcW w:w="4157" w:type="dxa"/>
          </w:tcPr>
          <w:p w14:paraId="45FF4391" w14:textId="6128BE0F" w:rsidR="0031303D" w:rsidRPr="001D5A41" w:rsidRDefault="0031303D" w:rsidP="0031303D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1D5A41">
              <w:rPr>
                <w:rFonts w:ascii="Angsana New" w:hAnsi="Angsana New"/>
                <w:sz w:val="26"/>
                <w:szCs w:val="26"/>
                <w:cs/>
              </w:rPr>
              <w:t>บริษัทสยาม</w:t>
            </w:r>
            <w:proofErr w:type="spellStart"/>
            <w:r w:rsidRPr="001D5A41">
              <w:rPr>
                <w:rFonts w:ascii="Angsana New" w:hAnsi="Angsana New"/>
                <w:sz w:val="26"/>
                <w:szCs w:val="26"/>
                <w:cs/>
              </w:rPr>
              <w:t>คราฟท์</w:t>
            </w:r>
            <w:proofErr w:type="spellEnd"/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อุตสาหกรรม จำกัด </w:t>
            </w:r>
          </w:p>
        </w:tc>
        <w:tc>
          <w:tcPr>
            <w:tcW w:w="900" w:type="dxa"/>
          </w:tcPr>
          <w:p w14:paraId="6CCFE5F8" w14:textId="77777777" w:rsidR="0031303D" w:rsidRPr="001D5A41" w:rsidRDefault="0031303D" w:rsidP="0031303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5A41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4321" w:type="dxa"/>
          </w:tcPr>
          <w:p w14:paraId="7EB64231" w14:textId="789DC98C" w:rsidR="0031303D" w:rsidRPr="001D5A41" w:rsidRDefault="0031303D" w:rsidP="0031303D">
            <w:pPr>
              <w:rPr>
                <w:rFonts w:ascii="Angsana New" w:hAnsi="Angsana New"/>
                <w:sz w:val="26"/>
                <w:szCs w:val="26"/>
              </w:rPr>
            </w:pPr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174287">
              <w:rPr>
                <w:rFonts w:ascii="Angsana New" w:hAnsi="Angsana New"/>
                <w:sz w:val="26"/>
                <w:szCs w:val="26"/>
              </w:rPr>
              <w:t>(</w:t>
            </w:r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จดทะเบียนในประเทศเวียดนาม) </w:t>
            </w:r>
          </w:p>
        </w:tc>
        <w:tc>
          <w:tcPr>
            <w:tcW w:w="990" w:type="dxa"/>
            <w:gridSpan w:val="2"/>
          </w:tcPr>
          <w:p w14:paraId="31164F9B" w14:textId="584A0275" w:rsidR="0031303D" w:rsidRPr="001D5A41" w:rsidRDefault="0031303D" w:rsidP="0031303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4287">
              <w:rPr>
                <w:rFonts w:ascii="Angsana New" w:hAnsi="Angsana New"/>
                <w:sz w:val="26"/>
                <w:szCs w:val="26"/>
              </w:rPr>
              <w:t>69</w:t>
            </w:r>
          </w:p>
        </w:tc>
      </w:tr>
      <w:tr w:rsidR="0031303D" w:rsidRPr="0009044D" w14:paraId="65F5184E" w14:textId="77777777" w:rsidTr="00805C22">
        <w:tc>
          <w:tcPr>
            <w:tcW w:w="4157" w:type="dxa"/>
          </w:tcPr>
          <w:p w14:paraId="45DA5007" w14:textId="731020C9" w:rsidR="0031303D" w:rsidRPr="001D5A41" w:rsidRDefault="0031303D" w:rsidP="0031303D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1D5A41">
              <w:rPr>
                <w:rFonts w:ascii="Angsana New" w:hAnsi="Angsana New"/>
                <w:sz w:val="26"/>
                <w:szCs w:val="26"/>
                <w:cs/>
              </w:rPr>
              <w:t>บริษัทอิน</w:t>
            </w:r>
            <w:r w:rsidRPr="001D5A41">
              <w:rPr>
                <w:rFonts w:ascii="Angsana New" w:hAnsi="Angsana New" w:hint="cs"/>
                <w:sz w:val="26"/>
                <w:szCs w:val="26"/>
                <w:cs/>
              </w:rPr>
              <w:t>วี</w:t>
            </w:r>
            <w:proofErr w:type="spellStart"/>
            <w:r w:rsidRPr="001D5A41">
              <w:rPr>
                <w:rFonts w:ascii="Angsana New" w:hAnsi="Angsana New" w:hint="cs"/>
                <w:sz w:val="26"/>
                <w:szCs w:val="26"/>
                <w:cs/>
              </w:rPr>
              <w:t>นิค</w:t>
            </w:r>
            <w:proofErr w:type="spellEnd"/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900" w:type="dxa"/>
          </w:tcPr>
          <w:p w14:paraId="633D0105" w14:textId="77777777" w:rsidR="0031303D" w:rsidRPr="001D5A41" w:rsidRDefault="0031303D" w:rsidP="0031303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4321" w:type="dxa"/>
          </w:tcPr>
          <w:p w14:paraId="365D0CE9" w14:textId="2A4D336C" w:rsidR="0031303D" w:rsidRPr="001D5A41" w:rsidRDefault="0031303D" w:rsidP="0031303D">
            <w:pPr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174287">
              <w:rPr>
                <w:rFonts w:ascii="Angsana New" w:hAnsi="Angsana New"/>
                <w:sz w:val="26"/>
                <w:szCs w:val="26"/>
              </w:rPr>
              <w:t>Packamex</w:t>
            </w:r>
            <w:proofErr w:type="spellEnd"/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74287">
              <w:rPr>
                <w:rFonts w:ascii="Angsana New" w:hAnsi="Angsana New"/>
                <w:sz w:val="26"/>
                <w:szCs w:val="26"/>
              </w:rPr>
              <w:t>(Vietnam)</w:t>
            </w:r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74287">
              <w:rPr>
                <w:rFonts w:ascii="Angsana New" w:hAnsi="Angsana New"/>
                <w:sz w:val="26"/>
                <w:szCs w:val="26"/>
              </w:rPr>
              <w:t>Co.,</w:t>
            </w:r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74287">
              <w:rPr>
                <w:rFonts w:ascii="Angsana New" w:hAnsi="Angsana New"/>
                <w:sz w:val="26"/>
                <w:szCs w:val="26"/>
              </w:rPr>
              <w:t>Ltd.</w:t>
            </w:r>
          </w:p>
        </w:tc>
        <w:tc>
          <w:tcPr>
            <w:tcW w:w="990" w:type="dxa"/>
            <w:gridSpan w:val="2"/>
          </w:tcPr>
          <w:p w14:paraId="2AC5164C" w14:textId="77777777" w:rsidR="0031303D" w:rsidRPr="001D5A41" w:rsidRDefault="0031303D" w:rsidP="0031303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1303D" w:rsidRPr="0009044D" w14:paraId="50DDF65A" w14:textId="77777777" w:rsidTr="00805C22">
        <w:tc>
          <w:tcPr>
            <w:tcW w:w="4157" w:type="dxa"/>
          </w:tcPr>
          <w:p w14:paraId="06B2591B" w14:textId="4CC6A8F8" w:rsidR="0031303D" w:rsidRPr="001D5A41" w:rsidRDefault="0031303D" w:rsidP="0031303D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1D5A41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proofErr w:type="spellStart"/>
            <w:r w:rsidRPr="001D5A41">
              <w:rPr>
                <w:rFonts w:ascii="Angsana New" w:hAnsi="Angsana New"/>
                <w:sz w:val="26"/>
                <w:szCs w:val="26"/>
                <w:cs/>
              </w:rPr>
              <w:t>เอส</w:t>
            </w:r>
            <w:proofErr w:type="spellEnd"/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ซีจีพี </w:t>
            </w:r>
            <w:proofErr w:type="spellStart"/>
            <w:r w:rsidRPr="001D5A41">
              <w:rPr>
                <w:rFonts w:ascii="Angsana New" w:hAnsi="Angsana New"/>
                <w:sz w:val="26"/>
                <w:szCs w:val="26"/>
                <w:cs/>
              </w:rPr>
              <w:t>เอ็ค</w:t>
            </w:r>
            <w:proofErr w:type="spellEnd"/>
            <w:r w:rsidRPr="001D5A41">
              <w:rPr>
                <w:rFonts w:ascii="Angsana New" w:hAnsi="Angsana New"/>
                <w:sz w:val="26"/>
                <w:szCs w:val="26"/>
                <w:cs/>
              </w:rPr>
              <w:t>เซลเลนซ์ เทรนนิ่ง เซ็น</w:t>
            </w:r>
            <w:proofErr w:type="spellStart"/>
            <w:r w:rsidRPr="001D5A41">
              <w:rPr>
                <w:rFonts w:ascii="Angsana New" w:hAnsi="Angsana New"/>
                <w:sz w:val="26"/>
                <w:szCs w:val="26"/>
                <w:cs/>
              </w:rPr>
              <w:t>เตอร์</w:t>
            </w:r>
            <w:proofErr w:type="spellEnd"/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00" w:type="dxa"/>
          </w:tcPr>
          <w:p w14:paraId="03112273" w14:textId="77777777" w:rsidR="0031303D" w:rsidRPr="001D5A41" w:rsidRDefault="0031303D" w:rsidP="0031303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5A41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4321" w:type="dxa"/>
          </w:tcPr>
          <w:p w14:paraId="43634DC0" w14:textId="6EBA85CE" w:rsidR="0031303D" w:rsidRPr="00174287" w:rsidRDefault="0031303D" w:rsidP="0031303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174287">
              <w:rPr>
                <w:rFonts w:ascii="Angsana New" w:hAnsi="Angsana New"/>
                <w:sz w:val="26"/>
                <w:szCs w:val="26"/>
              </w:rPr>
              <w:t>(</w:t>
            </w:r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จดทะเบียนในประเทศเวียดนาม) </w:t>
            </w:r>
          </w:p>
        </w:tc>
        <w:tc>
          <w:tcPr>
            <w:tcW w:w="990" w:type="dxa"/>
            <w:gridSpan w:val="2"/>
          </w:tcPr>
          <w:p w14:paraId="53AA8C87" w14:textId="04AC2C4C" w:rsidR="0031303D" w:rsidRPr="00174287" w:rsidRDefault="0031303D" w:rsidP="0031303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4287">
              <w:rPr>
                <w:rFonts w:ascii="Angsana New" w:hAnsi="Angsana New"/>
                <w:sz w:val="26"/>
                <w:szCs w:val="26"/>
              </w:rPr>
              <w:t>69</w:t>
            </w:r>
          </w:p>
        </w:tc>
      </w:tr>
      <w:tr w:rsidR="0031303D" w:rsidRPr="0009044D" w14:paraId="550BD62F" w14:textId="77777777" w:rsidTr="00805C22">
        <w:tc>
          <w:tcPr>
            <w:tcW w:w="4157" w:type="dxa"/>
          </w:tcPr>
          <w:p w14:paraId="6E40B655" w14:textId="7C4D05EF" w:rsidR="0031303D" w:rsidRPr="001D5A41" w:rsidRDefault="0031303D" w:rsidP="0031303D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D5A41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proofErr w:type="spellStart"/>
            <w:r w:rsidRPr="001D5A41">
              <w:rPr>
                <w:rFonts w:ascii="Angsana New" w:hAnsi="Angsana New"/>
                <w:sz w:val="26"/>
                <w:szCs w:val="26"/>
                <w:cs/>
              </w:rPr>
              <w:t>เอส</w:t>
            </w:r>
            <w:proofErr w:type="spellEnd"/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ซีจี </w:t>
            </w:r>
            <w:proofErr w:type="spellStart"/>
            <w:r w:rsidRPr="001D5A41">
              <w:rPr>
                <w:rFonts w:ascii="Angsana New" w:hAnsi="Angsana New"/>
                <w:sz w:val="26"/>
                <w:szCs w:val="26"/>
                <w:cs/>
              </w:rPr>
              <w:t>เปเปอร์</w:t>
            </w:r>
            <w:proofErr w:type="spellEnd"/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 เอ็น</w:t>
            </w:r>
            <w:proofErr w:type="spellStart"/>
            <w:r w:rsidRPr="001D5A41">
              <w:rPr>
                <w:rFonts w:ascii="Angsana New" w:hAnsi="Angsana New"/>
                <w:sz w:val="26"/>
                <w:szCs w:val="26"/>
                <w:cs/>
              </w:rPr>
              <w:t>เนอร์</w:t>
            </w:r>
            <w:proofErr w:type="spellEnd"/>
            <w:r w:rsidRPr="001D5A41">
              <w:rPr>
                <w:rFonts w:ascii="Angsana New" w:hAnsi="Angsana New"/>
                <w:sz w:val="26"/>
                <w:szCs w:val="26"/>
                <w:cs/>
              </w:rPr>
              <w:t>ยี่ จำกัด</w:t>
            </w:r>
          </w:p>
        </w:tc>
        <w:tc>
          <w:tcPr>
            <w:tcW w:w="900" w:type="dxa"/>
          </w:tcPr>
          <w:p w14:paraId="439FBA56" w14:textId="77777777" w:rsidR="0031303D" w:rsidRPr="001D5A41" w:rsidRDefault="0031303D" w:rsidP="0031303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5A41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4321" w:type="dxa"/>
          </w:tcPr>
          <w:p w14:paraId="61BC5EF7" w14:textId="1248C014" w:rsidR="0031303D" w:rsidRPr="001D5A41" w:rsidRDefault="0031303D" w:rsidP="0031303D">
            <w:pPr>
              <w:rPr>
                <w:rFonts w:ascii="Angsana New" w:hAnsi="Angsana New"/>
                <w:sz w:val="26"/>
                <w:szCs w:val="26"/>
              </w:rPr>
            </w:pPr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บริษัทไดน่า </w:t>
            </w:r>
            <w:proofErr w:type="spellStart"/>
            <w:r w:rsidRPr="00174287">
              <w:rPr>
                <w:rFonts w:ascii="Angsana New" w:hAnsi="Angsana New"/>
                <w:sz w:val="26"/>
                <w:szCs w:val="26"/>
                <w:cs/>
              </w:rPr>
              <w:t>แพคส์</w:t>
            </w:r>
            <w:proofErr w:type="spellEnd"/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90" w:type="dxa"/>
            <w:gridSpan w:val="2"/>
          </w:tcPr>
          <w:p w14:paraId="12940EE3" w14:textId="63CDF6B0" w:rsidR="0031303D" w:rsidRPr="001D5A41" w:rsidRDefault="0031303D" w:rsidP="0031303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</w:t>
            </w:r>
          </w:p>
        </w:tc>
      </w:tr>
      <w:tr w:rsidR="0031303D" w:rsidRPr="0009044D" w14:paraId="33BCF836" w14:textId="77777777" w:rsidTr="00805C22">
        <w:tc>
          <w:tcPr>
            <w:tcW w:w="4157" w:type="dxa"/>
          </w:tcPr>
          <w:p w14:paraId="3C28E435" w14:textId="3353189B" w:rsidR="0031303D" w:rsidRPr="001D5A41" w:rsidRDefault="0031303D" w:rsidP="0031303D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74287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proofErr w:type="spellStart"/>
            <w:r w:rsidRPr="00174287">
              <w:rPr>
                <w:rFonts w:ascii="Angsana New" w:hAnsi="Angsana New"/>
                <w:sz w:val="26"/>
                <w:szCs w:val="26"/>
                <w:cs/>
              </w:rPr>
              <w:t>เอส</w:t>
            </w:r>
            <w:proofErr w:type="spellEnd"/>
            <w:r w:rsidRPr="00174287">
              <w:rPr>
                <w:rFonts w:ascii="Angsana New" w:hAnsi="Angsana New"/>
                <w:sz w:val="26"/>
                <w:szCs w:val="26"/>
                <w:cs/>
              </w:rPr>
              <w:t>ซีจีพี โซลูชั่น จำกัด</w:t>
            </w:r>
          </w:p>
        </w:tc>
        <w:tc>
          <w:tcPr>
            <w:tcW w:w="900" w:type="dxa"/>
          </w:tcPr>
          <w:p w14:paraId="07C787DE" w14:textId="15E3CB8D" w:rsidR="0031303D" w:rsidRPr="001D5A41" w:rsidRDefault="0031303D" w:rsidP="0031303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4321" w:type="dxa"/>
          </w:tcPr>
          <w:p w14:paraId="0CB4157C" w14:textId="4F1C48E5" w:rsidR="0031303D" w:rsidRPr="00174287" w:rsidRDefault="0031303D" w:rsidP="0031303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74287">
              <w:rPr>
                <w:rFonts w:ascii="Angsana New" w:hAnsi="Angsana New"/>
                <w:sz w:val="26"/>
                <w:szCs w:val="26"/>
                <w:cs/>
              </w:rPr>
              <w:t>บริษัทโอ</w:t>
            </w:r>
            <w:proofErr w:type="spellStart"/>
            <w:r w:rsidRPr="00174287">
              <w:rPr>
                <w:rFonts w:ascii="Angsana New" w:hAnsi="Angsana New"/>
                <w:sz w:val="26"/>
                <w:szCs w:val="26"/>
                <w:cs/>
              </w:rPr>
              <w:t>เรียนท์</w:t>
            </w:r>
            <w:proofErr w:type="spellEnd"/>
            <w:r w:rsidRPr="00174287">
              <w:rPr>
                <w:rFonts w:ascii="Angsana New" w:hAnsi="Angsana New"/>
                <w:sz w:val="26"/>
                <w:szCs w:val="26"/>
                <w:cs/>
              </w:rPr>
              <w:t>คอน</w:t>
            </w:r>
            <w:proofErr w:type="spellStart"/>
            <w:r w:rsidRPr="00174287">
              <w:rPr>
                <w:rFonts w:ascii="Angsana New" w:hAnsi="Angsana New"/>
                <w:sz w:val="26"/>
                <w:szCs w:val="26"/>
                <w:cs/>
              </w:rPr>
              <w:t>เทนเนอร์</w:t>
            </w:r>
            <w:proofErr w:type="spellEnd"/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90" w:type="dxa"/>
            <w:gridSpan w:val="2"/>
          </w:tcPr>
          <w:p w14:paraId="73A8F49C" w14:textId="6F7DB84B" w:rsidR="0031303D" w:rsidRPr="00174287" w:rsidRDefault="0031303D" w:rsidP="0031303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</w:t>
            </w:r>
          </w:p>
        </w:tc>
      </w:tr>
      <w:tr w:rsidR="0031303D" w:rsidRPr="0009044D" w14:paraId="4D4939FC" w14:textId="77777777" w:rsidTr="00805C22">
        <w:tc>
          <w:tcPr>
            <w:tcW w:w="4157" w:type="dxa"/>
          </w:tcPr>
          <w:p w14:paraId="4F1E1084" w14:textId="5F04A082" w:rsidR="0031303D" w:rsidRPr="001D5A41" w:rsidRDefault="0031303D" w:rsidP="0031303D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74287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proofErr w:type="spellStart"/>
            <w:r w:rsidRPr="00174287">
              <w:rPr>
                <w:rFonts w:ascii="Angsana New" w:hAnsi="Angsana New"/>
                <w:sz w:val="26"/>
                <w:szCs w:val="26"/>
                <w:cs/>
              </w:rPr>
              <w:t>เอส</w:t>
            </w:r>
            <w:proofErr w:type="spellEnd"/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ซีจีพี-ที </w:t>
            </w:r>
            <w:proofErr w:type="spellStart"/>
            <w:r w:rsidRPr="00174287">
              <w:rPr>
                <w:rFonts w:ascii="Angsana New" w:hAnsi="Angsana New"/>
                <w:sz w:val="26"/>
                <w:szCs w:val="26"/>
                <w:cs/>
              </w:rPr>
              <w:t>พลาสติกส์</w:t>
            </w:r>
            <w:proofErr w:type="spellEnd"/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00" w:type="dxa"/>
          </w:tcPr>
          <w:p w14:paraId="4F6C8293" w14:textId="4F8E9595" w:rsidR="0031303D" w:rsidRPr="001D5A41" w:rsidRDefault="0031303D" w:rsidP="0031303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4321" w:type="dxa"/>
          </w:tcPr>
          <w:p w14:paraId="10DA2D74" w14:textId="321769C5" w:rsidR="0031303D" w:rsidRPr="00174287" w:rsidRDefault="0031303D" w:rsidP="0031303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บริษัทดี อิน </w:t>
            </w:r>
            <w:proofErr w:type="spellStart"/>
            <w:r w:rsidRPr="00174287">
              <w:rPr>
                <w:rFonts w:ascii="Angsana New" w:hAnsi="Angsana New"/>
                <w:sz w:val="26"/>
                <w:szCs w:val="26"/>
                <w:cs/>
              </w:rPr>
              <w:t>แพค</w:t>
            </w:r>
            <w:proofErr w:type="spellEnd"/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90" w:type="dxa"/>
            <w:gridSpan w:val="2"/>
          </w:tcPr>
          <w:p w14:paraId="1D0E6BC6" w14:textId="451406D6" w:rsidR="0031303D" w:rsidRPr="00174287" w:rsidRDefault="0031303D" w:rsidP="0031303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</w:t>
            </w:r>
          </w:p>
        </w:tc>
      </w:tr>
      <w:tr w:rsidR="0031303D" w:rsidRPr="0009044D" w14:paraId="3B76C59B" w14:textId="77777777" w:rsidTr="00805C22">
        <w:tc>
          <w:tcPr>
            <w:tcW w:w="4157" w:type="dxa"/>
          </w:tcPr>
          <w:p w14:paraId="1C16A876" w14:textId="39F50C45" w:rsidR="0031303D" w:rsidRPr="001D5A41" w:rsidRDefault="0031303D" w:rsidP="0031303D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518B4">
              <w:rPr>
                <w:rFonts w:ascii="Angsana New" w:hAnsi="Angsana New"/>
                <w:sz w:val="26"/>
                <w:szCs w:val="26"/>
              </w:rPr>
              <w:t>SCGP Solutions (Singapore) Pte. Ltd.</w:t>
            </w:r>
          </w:p>
        </w:tc>
        <w:tc>
          <w:tcPr>
            <w:tcW w:w="900" w:type="dxa"/>
          </w:tcPr>
          <w:p w14:paraId="2C496CAB" w14:textId="77777777" w:rsidR="0031303D" w:rsidRPr="001D5A41" w:rsidRDefault="0031303D" w:rsidP="0031303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1" w:type="dxa"/>
          </w:tcPr>
          <w:p w14:paraId="17DA9FA2" w14:textId="6F1B3FD5" w:rsidR="0031303D" w:rsidRPr="00174287" w:rsidRDefault="0031303D" w:rsidP="0031303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74287">
              <w:rPr>
                <w:rFonts w:ascii="Angsana New" w:hAnsi="Angsana New"/>
                <w:sz w:val="26"/>
                <w:szCs w:val="26"/>
              </w:rPr>
              <w:t xml:space="preserve">PT </w:t>
            </w:r>
            <w:proofErr w:type="spellStart"/>
            <w:r w:rsidRPr="00174287">
              <w:rPr>
                <w:rFonts w:ascii="Angsana New" w:hAnsi="Angsana New"/>
                <w:sz w:val="26"/>
                <w:szCs w:val="26"/>
              </w:rPr>
              <w:t>Indoris</w:t>
            </w:r>
            <w:proofErr w:type="spellEnd"/>
            <w:r w:rsidRPr="00174287">
              <w:rPr>
                <w:rFonts w:ascii="Angsana New" w:hAnsi="Angsana New"/>
                <w:sz w:val="26"/>
                <w:szCs w:val="26"/>
              </w:rPr>
              <w:t xml:space="preserve"> </w:t>
            </w:r>
            <w:proofErr w:type="spellStart"/>
            <w:r w:rsidRPr="00174287">
              <w:rPr>
                <w:rFonts w:ascii="Angsana New" w:hAnsi="Angsana New"/>
                <w:sz w:val="26"/>
                <w:szCs w:val="26"/>
              </w:rPr>
              <w:t>Printingdo</w:t>
            </w:r>
            <w:proofErr w:type="spellEnd"/>
          </w:p>
        </w:tc>
        <w:tc>
          <w:tcPr>
            <w:tcW w:w="990" w:type="dxa"/>
            <w:gridSpan w:val="2"/>
          </w:tcPr>
          <w:p w14:paraId="392AD694" w14:textId="77777777" w:rsidR="0031303D" w:rsidRPr="00174287" w:rsidRDefault="0031303D" w:rsidP="0031303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1303D" w:rsidRPr="0009044D" w14:paraId="770F0513" w14:textId="77777777" w:rsidTr="00805C22">
        <w:tc>
          <w:tcPr>
            <w:tcW w:w="4157" w:type="dxa"/>
          </w:tcPr>
          <w:p w14:paraId="540C28AF" w14:textId="6B222DB2" w:rsidR="0031303D" w:rsidRPr="001D5A41" w:rsidRDefault="0031303D" w:rsidP="0031303D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61EE2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761EE2">
              <w:rPr>
                <w:rFonts w:ascii="Angsana New" w:hAnsi="Angsana New"/>
                <w:sz w:val="26"/>
                <w:szCs w:val="26"/>
              </w:rPr>
              <w:t>(</w:t>
            </w:r>
            <w:r w:rsidRPr="00761EE2">
              <w:rPr>
                <w:rFonts w:ascii="Angsana New" w:hAnsi="Angsana New"/>
                <w:sz w:val="26"/>
                <w:szCs w:val="26"/>
                <w:cs/>
              </w:rPr>
              <w:t>จดทะเบียนในประเทศสิงคโปร์)</w:t>
            </w:r>
          </w:p>
        </w:tc>
        <w:tc>
          <w:tcPr>
            <w:tcW w:w="900" w:type="dxa"/>
          </w:tcPr>
          <w:p w14:paraId="7181AD65" w14:textId="03461005" w:rsidR="0031303D" w:rsidRPr="001D5A41" w:rsidRDefault="0031303D" w:rsidP="0031303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4321" w:type="dxa"/>
          </w:tcPr>
          <w:p w14:paraId="16E5E425" w14:textId="036CB961" w:rsidR="0031303D" w:rsidRPr="00174287" w:rsidRDefault="0031303D" w:rsidP="0031303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174287">
              <w:rPr>
                <w:rFonts w:ascii="Angsana New" w:hAnsi="Angsana New"/>
                <w:sz w:val="26"/>
                <w:szCs w:val="26"/>
              </w:rPr>
              <w:t>(</w:t>
            </w:r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จดทะเบียนในประเทศอินโดนีเซีย) </w:t>
            </w:r>
          </w:p>
        </w:tc>
        <w:tc>
          <w:tcPr>
            <w:tcW w:w="990" w:type="dxa"/>
            <w:gridSpan w:val="2"/>
          </w:tcPr>
          <w:p w14:paraId="0C6E1B03" w14:textId="2C5727AB" w:rsidR="0031303D" w:rsidRPr="00174287" w:rsidRDefault="0031303D" w:rsidP="0031303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</w:t>
            </w:r>
          </w:p>
        </w:tc>
      </w:tr>
      <w:tr w:rsidR="0031303D" w:rsidRPr="0009044D" w14:paraId="1D199A58" w14:textId="77777777" w:rsidTr="00805C22">
        <w:tc>
          <w:tcPr>
            <w:tcW w:w="4157" w:type="dxa"/>
          </w:tcPr>
          <w:p w14:paraId="5E357044" w14:textId="06094853" w:rsidR="0031303D" w:rsidRPr="001D5A41" w:rsidRDefault="0031303D" w:rsidP="0031303D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D5A41">
              <w:rPr>
                <w:rFonts w:ascii="Angsana New" w:hAnsi="Angsana New"/>
                <w:sz w:val="26"/>
                <w:szCs w:val="26"/>
              </w:rPr>
              <w:t>United</w:t>
            </w:r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D5A41">
              <w:rPr>
                <w:rFonts w:ascii="Angsana New" w:hAnsi="Angsana New"/>
                <w:sz w:val="26"/>
                <w:szCs w:val="26"/>
              </w:rPr>
              <w:t>Pulp</w:t>
            </w:r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D5A41">
              <w:rPr>
                <w:rFonts w:ascii="Angsana New" w:hAnsi="Angsana New"/>
                <w:sz w:val="26"/>
                <w:szCs w:val="26"/>
              </w:rPr>
              <w:t>and</w:t>
            </w:r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D5A41">
              <w:rPr>
                <w:rFonts w:ascii="Angsana New" w:hAnsi="Angsana New"/>
                <w:sz w:val="26"/>
                <w:szCs w:val="26"/>
              </w:rPr>
              <w:t>Paper</w:t>
            </w:r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D5A41">
              <w:rPr>
                <w:rFonts w:ascii="Angsana New" w:hAnsi="Angsana New"/>
                <w:sz w:val="26"/>
                <w:szCs w:val="26"/>
              </w:rPr>
              <w:t>Co.,</w:t>
            </w:r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D5A41">
              <w:rPr>
                <w:rFonts w:ascii="Angsana New" w:hAnsi="Angsana New"/>
                <w:sz w:val="26"/>
                <w:szCs w:val="26"/>
              </w:rPr>
              <w:t>Inc.</w:t>
            </w:r>
            <w:r w:rsidRPr="001D5A4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0" w:type="dxa"/>
          </w:tcPr>
          <w:p w14:paraId="4320BB4B" w14:textId="77777777" w:rsidR="0031303D" w:rsidRPr="001D5A41" w:rsidRDefault="0031303D" w:rsidP="0031303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1" w:type="dxa"/>
          </w:tcPr>
          <w:p w14:paraId="59BDF6E0" w14:textId="3D283D46" w:rsidR="0031303D" w:rsidRPr="00174287" w:rsidRDefault="0031303D" w:rsidP="0031303D">
            <w:pPr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174287">
              <w:rPr>
                <w:rFonts w:ascii="Angsana New" w:hAnsi="Angsana New"/>
                <w:sz w:val="26"/>
                <w:szCs w:val="26"/>
                <w:cs/>
              </w:rPr>
              <w:t>บริษัทฟินิคซ</w:t>
            </w:r>
            <w:proofErr w:type="spellEnd"/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174287">
              <w:rPr>
                <w:rFonts w:ascii="Angsana New" w:hAnsi="Angsana New"/>
                <w:sz w:val="26"/>
                <w:szCs w:val="26"/>
                <w:cs/>
              </w:rPr>
              <w:t>พัลพ</w:t>
            </w:r>
            <w:proofErr w:type="spellEnd"/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174287">
              <w:rPr>
                <w:rFonts w:ascii="Angsana New" w:hAnsi="Angsana New"/>
                <w:sz w:val="26"/>
                <w:szCs w:val="26"/>
                <w:cs/>
              </w:rPr>
              <w:t>แอนด์</w:t>
            </w:r>
            <w:proofErr w:type="spellEnd"/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 เพ</w:t>
            </w:r>
            <w:proofErr w:type="spellStart"/>
            <w:r w:rsidRPr="00174287">
              <w:rPr>
                <w:rFonts w:ascii="Angsana New" w:hAnsi="Angsana New"/>
                <w:sz w:val="26"/>
                <w:szCs w:val="26"/>
                <w:cs/>
              </w:rPr>
              <w:t>เพอร์</w:t>
            </w:r>
            <w:proofErr w:type="spellEnd"/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 จำกัด </w:t>
            </w:r>
            <w:r w:rsidRPr="00174287">
              <w:rPr>
                <w:rFonts w:ascii="Angsana New" w:hAnsi="Angsana New"/>
                <w:sz w:val="26"/>
                <w:szCs w:val="26"/>
              </w:rPr>
              <w:t>(</w:t>
            </w:r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มหาชน) </w:t>
            </w:r>
          </w:p>
        </w:tc>
        <w:tc>
          <w:tcPr>
            <w:tcW w:w="990" w:type="dxa"/>
            <w:gridSpan w:val="2"/>
          </w:tcPr>
          <w:p w14:paraId="67B4C5EA" w14:textId="4BC36884" w:rsidR="0031303D" w:rsidRPr="00174287" w:rsidRDefault="0031303D" w:rsidP="0031303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</w:t>
            </w:r>
          </w:p>
        </w:tc>
      </w:tr>
      <w:tr w:rsidR="0031303D" w:rsidRPr="0009044D" w14:paraId="3E7AF1FC" w14:textId="77777777" w:rsidTr="00805C22">
        <w:tc>
          <w:tcPr>
            <w:tcW w:w="4157" w:type="dxa"/>
          </w:tcPr>
          <w:p w14:paraId="4D311E8D" w14:textId="2D283A65" w:rsidR="0031303D" w:rsidRPr="001D5A41" w:rsidRDefault="0031303D" w:rsidP="0031303D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174287">
              <w:rPr>
                <w:rFonts w:ascii="Angsana New" w:hAnsi="Angsana New"/>
                <w:sz w:val="26"/>
                <w:szCs w:val="26"/>
              </w:rPr>
              <w:t>(</w:t>
            </w:r>
            <w:r w:rsidRPr="00174287">
              <w:rPr>
                <w:rFonts w:ascii="Angsana New" w:hAnsi="Angsana New"/>
                <w:sz w:val="26"/>
                <w:szCs w:val="26"/>
                <w:cs/>
              </w:rPr>
              <w:t>จดทะเบียนในประเทศฟิลิปปินส์)</w:t>
            </w:r>
          </w:p>
        </w:tc>
        <w:tc>
          <w:tcPr>
            <w:tcW w:w="900" w:type="dxa"/>
          </w:tcPr>
          <w:p w14:paraId="706DF331" w14:textId="2699A27D" w:rsidR="0031303D" w:rsidRPr="001D5A41" w:rsidRDefault="0031303D" w:rsidP="0031303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4321" w:type="dxa"/>
          </w:tcPr>
          <w:p w14:paraId="45179530" w14:textId="228D71BD" w:rsidR="0031303D" w:rsidRPr="00174287" w:rsidRDefault="0031303D" w:rsidP="0031303D">
            <w:pPr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174287">
              <w:rPr>
                <w:rFonts w:ascii="Angsana New" w:hAnsi="Angsana New"/>
                <w:sz w:val="26"/>
                <w:szCs w:val="26"/>
                <w:cs/>
              </w:rPr>
              <w:t>บริษัทฟินิคซ</w:t>
            </w:r>
            <w:proofErr w:type="spellEnd"/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 ยูทิลิตี้ จำกัด</w:t>
            </w:r>
          </w:p>
        </w:tc>
        <w:tc>
          <w:tcPr>
            <w:tcW w:w="990" w:type="dxa"/>
            <w:gridSpan w:val="2"/>
          </w:tcPr>
          <w:p w14:paraId="34C32BFA" w14:textId="275114B6" w:rsidR="0031303D" w:rsidRPr="00174287" w:rsidRDefault="0031303D" w:rsidP="0031303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4287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31303D" w:rsidRPr="0009044D" w14:paraId="7334EC12" w14:textId="77777777" w:rsidTr="00805C22">
        <w:tc>
          <w:tcPr>
            <w:tcW w:w="4157" w:type="dxa"/>
          </w:tcPr>
          <w:p w14:paraId="43ECD843" w14:textId="77777777" w:rsidR="0031303D" w:rsidRPr="00174287" w:rsidRDefault="0031303D" w:rsidP="0031303D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174287">
              <w:rPr>
                <w:rFonts w:ascii="Angsana New" w:hAnsi="Angsana New"/>
                <w:sz w:val="26"/>
                <w:szCs w:val="26"/>
              </w:rPr>
              <w:t>Paperlink</w:t>
            </w:r>
            <w:proofErr w:type="spellEnd"/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74287">
              <w:rPr>
                <w:rFonts w:ascii="Angsana New" w:hAnsi="Angsana New"/>
                <w:sz w:val="26"/>
                <w:szCs w:val="26"/>
              </w:rPr>
              <w:t>Inter-Trade</w:t>
            </w:r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74287">
              <w:rPr>
                <w:rFonts w:ascii="Angsana New" w:hAnsi="Angsana New"/>
                <w:sz w:val="26"/>
                <w:szCs w:val="26"/>
              </w:rPr>
              <w:t>Corporation</w:t>
            </w:r>
            <w:r w:rsidRPr="00174287" w:rsidDel="00F340B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0" w:type="dxa"/>
          </w:tcPr>
          <w:p w14:paraId="703157AE" w14:textId="77777777" w:rsidR="0031303D" w:rsidRPr="00174287" w:rsidRDefault="0031303D" w:rsidP="0031303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1" w:type="dxa"/>
          </w:tcPr>
          <w:p w14:paraId="2FFDAA25" w14:textId="6C9454AB" w:rsidR="0031303D" w:rsidRPr="00174287" w:rsidRDefault="0031303D" w:rsidP="0031303D">
            <w:pPr>
              <w:rPr>
                <w:rFonts w:ascii="Angsana New" w:hAnsi="Angsana New"/>
                <w:sz w:val="26"/>
                <w:szCs w:val="26"/>
              </w:rPr>
            </w:pPr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บริษัทผลิตภัณฑ์กระดาษไทย จำกัด </w:t>
            </w:r>
          </w:p>
        </w:tc>
        <w:tc>
          <w:tcPr>
            <w:tcW w:w="990" w:type="dxa"/>
            <w:gridSpan w:val="2"/>
          </w:tcPr>
          <w:p w14:paraId="317511B4" w14:textId="11811A10" w:rsidR="0031303D" w:rsidRPr="00174287" w:rsidRDefault="0031303D" w:rsidP="0031303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4287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31303D" w:rsidRPr="0009044D" w14:paraId="048A8213" w14:textId="77777777" w:rsidTr="00805C22">
        <w:tc>
          <w:tcPr>
            <w:tcW w:w="4157" w:type="dxa"/>
          </w:tcPr>
          <w:p w14:paraId="50516BE5" w14:textId="77777777" w:rsidR="0031303D" w:rsidRPr="00174287" w:rsidRDefault="0031303D" w:rsidP="0031303D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174287">
              <w:rPr>
                <w:rFonts w:ascii="Angsana New" w:hAnsi="Angsana New"/>
                <w:sz w:val="26"/>
                <w:szCs w:val="26"/>
              </w:rPr>
              <w:t>(</w:t>
            </w:r>
            <w:r w:rsidRPr="00174287">
              <w:rPr>
                <w:rFonts w:ascii="Angsana New" w:hAnsi="Angsana New"/>
                <w:sz w:val="26"/>
                <w:szCs w:val="26"/>
                <w:cs/>
              </w:rPr>
              <w:t>จดทะเบียนในประเทศฟิลิปปินส์)</w:t>
            </w:r>
          </w:p>
        </w:tc>
        <w:tc>
          <w:tcPr>
            <w:tcW w:w="900" w:type="dxa"/>
          </w:tcPr>
          <w:p w14:paraId="5EA505AF" w14:textId="6EFB674E" w:rsidR="0031303D" w:rsidRPr="00174287" w:rsidRDefault="0031303D" w:rsidP="0031303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4287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4321" w:type="dxa"/>
          </w:tcPr>
          <w:p w14:paraId="7BD7EE13" w14:textId="20D187B2" w:rsidR="0031303D" w:rsidRPr="00174287" w:rsidRDefault="0031303D" w:rsidP="0031303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74287">
              <w:rPr>
                <w:rFonts w:ascii="Angsana New" w:hAnsi="Angsana New"/>
                <w:sz w:val="26"/>
                <w:szCs w:val="26"/>
                <w:cs/>
              </w:rPr>
              <w:t>บริษัทกระ</w:t>
            </w:r>
            <w:proofErr w:type="spellStart"/>
            <w:r w:rsidRPr="00174287">
              <w:rPr>
                <w:rFonts w:ascii="Angsana New" w:hAnsi="Angsana New"/>
                <w:sz w:val="26"/>
                <w:szCs w:val="26"/>
                <w:cs/>
              </w:rPr>
              <w:t>ดาษสห</w:t>
            </w:r>
            <w:proofErr w:type="spellEnd"/>
            <w:r w:rsidRPr="00174287">
              <w:rPr>
                <w:rFonts w:ascii="Angsana New" w:hAnsi="Angsana New"/>
                <w:sz w:val="26"/>
                <w:szCs w:val="26"/>
                <w:cs/>
              </w:rPr>
              <w:t>ไทย จำกัด (มหาชน)</w:t>
            </w:r>
          </w:p>
        </w:tc>
        <w:tc>
          <w:tcPr>
            <w:tcW w:w="990" w:type="dxa"/>
            <w:gridSpan w:val="2"/>
          </w:tcPr>
          <w:p w14:paraId="25D55780" w14:textId="214F6DC4" w:rsidR="0031303D" w:rsidRPr="00174287" w:rsidRDefault="0031303D" w:rsidP="0031303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4287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31303D" w:rsidRPr="0009044D" w14:paraId="6C6F0616" w14:textId="77777777" w:rsidTr="00805C22">
        <w:tc>
          <w:tcPr>
            <w:tcW w:w="4157" w:type="dxa"/>
          </w:tcPr>
          <w:p w14:paraId="50ACCBB3" w14:textId="31E9ABD8" w:rsidR="0031303D" w:rsidRPr="00174287" w:rsidRDefault="0031303D" w:rsidP="0031303D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74287">
              <w:rPr>
                <w:rFonts w:ascii="Angsana New" w:hAnsi="Angsana New"/>
                <w:sz w:val="26"/>
                <w:szCs w:val="26"/>
                <w:cs/>
              </w:rPr>
              <w:t>บริษัทไทยเคน</w:t>
            </w:r>
            <w:proofErr w:type="spellStart"/>
            <w:r w:rsidRPr="00174287">
              <w:rPr>
                <w:rFonts w:ascii="Angsana New" w:hAnsi="Angsana New"/>
                <w:sz w:val="26"/>
                <w:szCs w:val="26"/>
                <w:cs/>
              </w:rPr>
              <w:t>เปเปอร์</w:t>
            </w:r>
            <w:proofErr w:type="spellEnd"/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 จำกัด (มหาชน) </w:t>
            </w:r>
          </w:p>
        </w:tc>
        <w:tc>
          <w:tcPr>
            <w:tcW w:w="900" w:type="dxa"/>
          </w:tcPr>
          <w:p w14:paraId="100F5FBB" w14:textId="3DB709A1" w:rsidR="0031303D" w:rsidRPr="00174287" w:rsidRDefault="0031303D" w:rsidP="0031303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4287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4321" w:type="dxa"/>
          </w:tcPr>
          <w:p w14:paraId="38D84A46" w14:textId="3A09FB83" w:rsidR="0031303D" w:rsidRPr="00174287" w:rsidRDefault="0031303D" w:rsidP="0031303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74287">
              <w:rPr>
                <w:rFonts w:ascii="Angsana New" w:hAnsi="Angsana New"/>
                <w:sz w:val="26"/>
                <w:szCs w:val="26"/>
                <w:cs/>
              </w:rPr>
              <w:t>บริษัทสยาม</w:t>
            </w:r>
            <w:proofErr w:type="spellStart"/>
            <w:r w:rsidRPr="00174287">
              <w:rPr>
                <w:rFonts w:ascii="Angsana New" w:hAnsi="Angsana New"/>
                <w:sz w:val="26"/>
                <w:szCs w:val="26"/>
                <w:cs/>
              </w:rPr>
              <w:t>ฟอเรสท</w:t>
            </w:r>
            <w:proofErr w:type="spellEnd"/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รี จำกัด </w:t>
            </w:r>
          </w:p>
        </w:tc>
        <w:tc>
          <w:tcPr>
            <w:tcW w:w="990" w:type="dxa"/>
            <w:gridSpan w:val="2"/>
          </w:tcPr>
          <w:p w14:paraId="5CA621E4" w14:textId="2C02B4B2" w:rsidR="0031303D" w:rsidRPr="00174287" w:rsidRDefault="0031303D" w:rsidP="0031303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4287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31303D" w:rsidRPr="0009044D" w14:paraId="73BB19C1" w14:textId="77777777" w:rsidTr="00805C22">
        <w:tc>
          <w:tcPr>
            <w:tcW w:w="4157" w:type="dxa"/>
          </w:tcPr>
          <w:p w14:paraId="7A496729" w14:textId="6C72476C" w:rsidR="0031303D" w:rsidRPr="00174287" w:rsidRDefault="0031303D" w:rsidP="0031303D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174287">
              <w:rPr>
                <w:rFonts w:ascii="Angsana New" w:hAnsi="Angsana New"/>
                <w:sz w:val="26"/>
                <w:szCs w:val="26"/>
                <w:cs/>
              </w:rPr>
              <w:t>บริษัทพ</w:t>
            </w:r>
            <w:proofErr w:type="spellEnd"/>
            <w:r w:rsidRPr="00174287">
              <w:rPr>
                <w:rFonts w:ascii="Angsana New" w:hAnsi="Angsana New"/>
                <w:sz w:val="26"/>
                <w:szCs w:val="26"/>
                <w:cs/>
              </w:rPr>
              <w:t>รี</w:t>
            </w:r>
            <w:proofErr w:type="spellStart"/>
            <w:r w:rsidRPr="00174287">
              <w:rPr>
                <w:rFonts w:ascii="Angsana New" w:hAnsi="Angsana New"/>
                <w:sz w:val="26"/>
                <w:szCs w:val="26"/>
                <w:cs/>
              </w:rPr>
              <w:t>ซิชั่น</w:t>
            </w:r>
            <w:proofErr w:type="spellEnd"/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174287">
              <w:rPr>
                <w:rFonts w:ascii="Angsana New" w:hAnsi="Angsana New"/>
                <w:sz w:val="26"/>
                <w:szCs w:val="26"/>
                <w:cs/>
              </w:rPr>
              <w:t>พริ้นท์</w:t>
            </w:r>
            <w:proofErr w:type="spellEnd"/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00" w:type="dxa"/>
          </w:tcPr>
          <w:p w14:paraId="6D0782C2" w14:textId="77777777" w:rsidR="0031303D" w:rsidRPr="00174287" w:rsidRDefault="0031303D" w:rsidP="0031303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4287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4321" w:type="dxa"/>
          </w:tcPr>
          <w:p w14:paraId="543037D9" w14:textId="7EDADDE9" w:rsidR="0031303D" w:rsidRPr="00174287" w:rsidRDefault="0031303D" w:rsidP="0031303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บริษัทพนัสนิมิต จำกัด </w:t>
            </w:r>
          </w:p>
        </w:tc>
        <w:tc>
          <w:tcPr>
            <w:tcW w:w="990" w:type="dxa"/>
            <w:gridSpan w:val="2"/>
          </w:tcPr>
          <w:p w14:paraId="58DB64E9" w14:textId="2D803E43" w:rsidR="0031303D" w:rsidRPr="00174287" w:rsidRDefault="0031303D" w:rsidP="0031303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4287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31303D" w:rsidRPr="0009044D" w14:paraId="4831DB74" w14:textId="77777777" w:rsidTr="00805C22">
        <w:tc>
          <w:tcPr>
            <w:tcW w:w="4157" w:type="dxa"/>
          </w:tcPr>
          <w:p w14:paraId="6BD7FC85" w14:textId="772ADEC9" w:rsidR="0031303D" w:rsidRPr="00174287" w:rsidRDefault="0031303D" w:rsidP="0031303D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74287">
              <w:rPr>
                <w:rFonts w:ascii="Angsana New" w:hAnsi="Angsana New"/>
                <w:sz w:val="26"/>
                <w:szCs w:val="26"/>
                <w:cs/>
              </w:rPr>
              <w:t>บริษัทคอนิ</w:t>
            </w:r>
            <w:proofErr w:type="spellStart"/>
            <w:r w:rsidRPr="00174287">
              <w:rPr>
                <w:rFonts w:ascii="Angsana New" w:hAnsi="Angsana New"/>
                <w:sz w:val="26"/>
                <w:szCs w:val="26"/>
                <w:cs/>
              </w:rPr>
              <w:t>เมก</w:t>
            </w:r>
            <w:proofErr w:type="spellEnd"/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00" w:type="dxa"/>
          </w:tcPr>
          <w:p w14:paraId="57FF5A73" w14:textId="77777777" w:rsidR="0031303D" w:rsidRPr="00174287" w:rsidRDefault="0031303D" w:rsidP="0031303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4287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4321" w:type="dxa"/>
          </w:tcPr>
          <w:p w14:paraId="7A3DC969" w14:textId="2BE16BAE" w:rsidR="0031303D" w:rsidRPr="00174287" w:rsidRDefault="0031303D" w:rsidP="0031303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บริษัทไทยพนาสณฑ์ จำกัด </w:t>
            </w:r>
          </w:p>
        </w:tc>
        <w:tc>
          <w:tcPr>
            <w:tcW w:w="990" w:type="dxa"/>
            <w:gridSpan w:val="2"/>
          </w:tcPr>
          <w:p w14:paraId="2F64C6F8" w14:textId="01ECB5CD" w:rsidR="0031303D" w:rsidRPr="00174287" w:rsidRDefault="0031303D" w:rsidP="0031303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4287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31303D" w:rsidRPr="0009044D" w14:paraId="28E00B57" w14:textId="77777777" w:rsidTr="00805C22">
        <w:tc>
          <w:tcPr>
            <w:tcW w:w="4157" w:type="dxa"/>
          </w:tcPr>
          <w:p w14:paraId="3BBCD64B" w14:textId="42B1BC3B" w:rsidR="0031303D" w:rsidRPr="00174287" w:rsidRDefault="0031303D" w:rsidP="0031303D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บริษัทกลุ่มสยามบรรจุภัณฑ์ จำกัด </w:t>
            </w:r>
          </w:p>
        </w:tc>
        <w:tc>
          <w:tcPr>
            <w:tcW w:w="900" w:type="dxa"/>
          </w:tcPr>
          <w:p w14:paraId="5675DD54" w14:textId="77777777" w:rsidR="0031303D" w:rsidRPr="00174287" w:rsidRDefault="0031303D" w:rsidP="0031303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4287"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4321" w:type="dxa"/>
          </w:tcPr>
          <w:p w14:paraId="02B8B071" w14:textId="710726CD" w:rsidR="0031303D" w:rsidRPr="00174287" w:rsidDel="0085673C" w:rsidRDefault="0031303D" w:rsidP="0031303D">
            <w:pPr>
              <w:rPr>
                <w:rFonts w:ascii="Angsana New" w:hAnsi="Angsana New"/>
                <w:sz w:val="26"/>
                <w:szCs w:val="26"/>
              </w:rPr>
            </w:pPr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บริษัทไทยพนาดร จำกัด </w:t>
            </w:r>
          </w:p>
        </w:tc>
        <w:tc>
          <w:tcPr>
            <w:tcW w:w="990" w:type="dxa"/>
            <w:gridSpan w:val="2"/>
          </w:tcPr>
          <w:p w14:paraId="02559920" w14:textId="3A68828F" w:rsidR="0031303D" w:rsidRPr="00174287" w:rsidRDefault="0031303D" w:rsidP="0031303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4287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31303D" w:rsidRPr="0009044D" w14:paraId="7A5AFECD" w14:textId="77777777" w:rsidTr="00805C22">
        <w:tc>
          <w:tcPr>
            <w:tcW w:w="4157" w:type="dxa"/>
          </w:tcPr>
          <w:p w14:paraId="361FC13F" w14:textId="378EFCF9" w:rsidR="0031303D" w:rsidRPr="00174287" w:rsidRDefault="0031303D" w:rsidP="0031303D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174287">
              <w:rPr>
                <w:rFonts w:ascii="Angsana New" w:hAnsi="Angsana New"/>
                <w:sz w:val="26"/>
                <w:szCs w:val="26"/>
                <w:cs/>
              </w:rPr>
              <w:t>บริษัทไทยคอน</w:t>
            </w:r>
            <w:proofErr w:type="spellStart"/>
            <w:r w:rsidRPr="00174287">
              <w:rPr>
                <w:rFonts w:ascii="Angsana New" w:hAnsi="Angsana New"/>
                <w:sz w:val="26"/>
                <w:szCs w:val="26"/>
                <w:cs/>
              </w:rPr>
              <w:t>เทนเนอร์</w:t>
            </w:r>
            <w:proofErr w:type="spellEnd"/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ขอนแก่น จำกัด  </w:t>
            </w:r>
          </w:p>
        </w:tc>
        <w:tc>
          <w:tcPr>
            <w:tcW w:w="900" w:type="dxa"/>
          </w:tcPr>
          <w:p w14:paraId="7B456C5E" w14:textId="77777777" w:rsidR="0031303D" w:rsidRPr="00174287" w:rsidRDefault="0031303D" w:rsidP="0031303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4287"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4321" w:type="dxa"/>
          </w:tcPr>
          <w:p w14:paraId="315B543A" w14:textId="56656AB6" w:rsidR="0031303D" w:rsidRPr="00174287" w:rsidDel="0085673C" w:rsidRDefault="0031303D" w:rsidP="0031303D">
            <w:pPr>
              <w:rPr>
                <w:rFonts w:ascii="Angsana New" w:hAnsi="Angsana New"/>
                <w:sz w:val="26"/>
                <w:szCs w:val="26"/>
              </w:rPr>
            </w:pPr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บริษัทไทยพนาราม จำกัด </w:t>
            </w:r>
          </w:p>
        </w:tc>
        <w:tc>
          <w:tcPr>
            <w:tcW w:w="990" w:type="dxa"/>
            <w:gridSpan w:val="2"/>
          </w:tcPr>
          <w:p w14:paraId="17BAF523" w14:textId="0BBB9BE4" w:rsidR="0031303D" w:rsidRPr="00174287" w:rsidRDefault="0031303D" w:rsidP="0031303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4287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31303D" w:rsidRPr="0009044D" w14:paraId="03ABE813" w14:textId="77777777" w:rsidTr="00805C22">
        <w:tc>
          <w:tcPr>
            <w:tcW w:w="4157" w:type="dxa"/>
          </w:tcPr>
          <w:p w14:paraId="0FEDFC6E" w14:textId="038BB89F" w:rsidR="0031303D" w:rsidRPr="00174287" w:rsidRDefault="0031303D" w:rsidP="0031303D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174287">
              <w:rPr>
                <w:rFonts w:ascii="Angsana New" w:hAnsi="Angsana New"/>
                <w:sz w:val="26"/>
                <w:szCs w:val="26"/>
                <w:cs/>
              </w:rPr>
              <w:t>บริษัทไทยคอน</w:t>
            </w:r>
            <w:proofErr w:type="spellStart"/>
            <w:r w:rsidRPr="00174287">
              <w:rPr>
                <w:rFonts w:ascii="Angsana New" w:hAnsi="Angsana New"/>
                <w:sz w:val="26"/>
                <w:szCs w:val="26"/>
                <w:cs/>
              </w:rPr>
              <w:t>เทนเนอร์</w:t>
            </w:r>
            <w:proofErr w:type="spellEnd"/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ระยอง จำกัด </w:t>
            </w:r>
          </w:p>
        </w:tc>
        <w:tc>
          <w:tcPr>
            <w:tcW w:w="900" w:type="dxa"/>
          </w:tcPr>
          <w:p w14:paraId="37F9C87A" w14:textId="77777777" w:rsidR="0031303D" w:rsidRPr="00174287" w:rsidRDefault="0031303D" w:rsidP="0031303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4287"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4321" w:type="dxa"/>
          </w:tcPr>
          <w:p w14:paraId="048CB2DC" w14:textId="37583027" w:rsidR="0031303D" w:rsidRPr="00174287" w:rsidRDefault="0031303D" w:rsidP="0031303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74287">
              <w:rPr>
                <w:rFonts w:ascii="Angsana New" w:hAnsi="Angsana New"/>
                <w:sz w:val="26"/>
                <w:szCs w:val="26"/>
                <w:cs/>
              </w:rPr>
              <w:t>บริษัทสวนป่า</w:t>
            </w:r>
            <w:proofErr w:type="spellStart"/>
            <w:r w:rsidRPr="00174287">
              <w:rPr>
                <w:rFonts w:ascii="Angsana New" w:hAnsi="Angsana New"/>
                <w:sz w:val="26"/>
                <w:szCs w:val="26"/>
                <w:cs/>
              </w:rPr>
              <w:t>รังสฤษฎ์</w:t>
            </w:r>
            <w:proofErr w:type="spellEnd"/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990" w:type="dxa"/>
            <w:gridSpan w:val="2"/>
          </w:tcPr>
          <w:p w14:paraId="24B660CA" w14:textId="4D3C1618" w:rsidR="0031303D" w:rsidRPr="00174287" w:rsidRDefault="0031303D" w:rsidP="0031303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4287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31303D" w:rsidRPr="0009044D" w14:paraId="215456B0" w14:textId="77777777" w:rsidTr="00805C22">
        <w:tc>
          <w:tcPr>
            <w:tcW w:w="4157" w:type="dxa"/>
          </w:tcPr>
          <w:p w14:paraId="74F2C756" w14:textId="77777777" w:rsidR="0031303D" w:rsidRPr="00174287" w:rsidRDefault="0031303D" w:rsidP="0031303D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174287">
              <w:rPr>
                <w:rFonts w:ascii="Angsana New" w:hAnsi="Angsana New"/>
                <w:sz w:val="26"/>
                <w:szCs w:val="26"/>
              </w:rPr>
              <w:t>Vina</w:t>
            </w:r>
            <w:proofErr w:type="spellEnd"/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74287">
              <w:rPr>
                <w:rFonts w:ascii="Angsana New" w:hAnsi="Angsana New"/>
                <w:sz w:val="26"/>
                <w:szCs w:val="26"/>
              </w:rPr>
              <w:t>Kraft</w:t>
            </w:r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74287">
              <w:rPr>
                <w:rFonts w:ascii="Angsana New" w:hAnsi="Angsana New"/>
                <w:sz w:val="26"/>
                <w:szCs w:val="26"/>
              </w:rPr>
              <w:t>Paper</w:t>
            </w:r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74287">
              <w:rPr>
                <w:rFonts w:ascii="Angsana New" w:hAnsi="Angsana New"/>
                <w:sz w:val="26"/>
                <w:szCs w:val="26"/>
              </w:rPr>
              <w:t>Co.,</w:t>
            </w:r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74287">
              <w:rPr>
                <w:rFonts w:ascii="Angsana New" w:hAnsi="Angsana New"/>
                <w:sz w:val="26"/>
                <w:szCs w:val="26"/>
              </w:rPr>
              <w:t>Ltd.</w:t>
            </w:r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0" w:type="dxa"/>
          </w:tcPr>
          <w:p w14:paraId="20D6356A" w14:textId="77777777" w:rsidR="0031303D" w:rsidRPr="00174287" w:rsidRDefault="0031303D" w:rsidP="0031303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1" w:type="dxa"/>
          </w:tcPr>
          <w:p w14:paraId="54CBF10F" w14:textId="15286CF7" w:rsidR="0031303D" w:rsidRPr="00174287" w:rsidRDefault="0031303D" w:rsidP="0031303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บริษัทสยามพนาเวศ จำกัด </w:t>
            </w:r>
          </w:p>
        </w:tc>
        <w:tc>
          <w:tcPr>
            <w:tcW w:w="990" w:type="dxa"/>
            <w:gridSpan w:val="2"/>
          </w:tcPr>
          <w:p w14:paraId="2EEBA637" w14:textId="4AE8F5D4" w:rsidR="0031303D" w:rsidRPr="00174287" w:rsidRDefault="0031303D" w:rsidP="0031303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4287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31303D" w:rsidRPr="00D97290" w14:paraId="194FA552" w14:textId="77777777" w:rsidTr="00805C22">
        <w:tc>
          <w:tcPr>
            <w:tcW w:w="4157" w:type="dxa"/>
          </w:tcPr>
          <w:p w14:paraId="3B8E5516" w14:textId="77777777" w:rsidR="0031303D" w:rsidRPr="00174287" w:rsidRDefault="0031303D" w:rsidP="0031303D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174287">
              <w:rPr>
                <w:rFonts w:ascii="Angsana New" w:hAnsi="Angsana New"/>
                <w:sz w:val="26"/>
                <w:szCs w:val="26"/>
              </w:rPr>
              <w:t>(</w:t>
            </w:r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จดทะเบียนในประเทศเวียดนาม) </w:t>
            </w:r>
          </w:p>
        </w:tc>
        <w:tc>
          <w:tcPr>
            <w:tcW w:w="900" w:type="dxa"/>
          </w:tcPr>
          <w:p w14:paraId="5E62FAD7" w14:textId="77777777" w:rsidR="0031303D" w:rsidRPr="00174287" w:rsidRDefault="0031303D" w:rsidP="0031303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4287"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4321" w:type="dxa"/>
          </w:tcPr>
          <w:p w14:paraId="163DFFBF" w14:textId="662BA566" w:rsidR="0031303D" w:rsidRPr="00174287" w:rsidRDefault="0031303D" w:rsidP="0031303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บริษัทไทยพนาบูรณ์ จำกัด </w:t>
            </w:r>
          </w:p>
        </w:tc>
        <w:tc>
          <w:tcPr>
            <w:tcW w:w="990" w:type="dxa"/>
            <w:gridSpan w:val="2"/>
          </w:tcPr>
          <w:p w14:paraId="6388FC9B" w14:textId="33751CA9" w:rsidR="0031303D" w:rsidRPr="00174287" w:rsidRDefault="0031303D" w:rsidP="0031303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74287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31303D" w:rsidRPr="00D97290" w14:paraId="49160899" w14:textId="77777777" w:rsidTr="00805C22">
        <w:tc>
          <w:tcPr>
            <w:tcW w:w="4157" w:type="dxa"/>
          </w:tcPr>
          <w:p w14:paraId="1F85FA8E" w14:textId="77777777" w:rsidR="0031303D" w:rsidRPr="00174287" w:rsidRDefault="0031303D" w:rsidP="0031303D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74287">
              <w:rPr>
                <w:rFonts w:ascii="Angsana New" w:hAnsi="Angsana New"/>
                <w:sz w:val="26"/>
                <w:szCs w:val="26"/>
              </w:rPr>
              <w:t>TCG</w:t>
            </w:r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74287">
              <w:rPr>
                <w:rFonts w:ascii="Angsana New" w:hAnsi="Angsana New"/>
                <w:sz w:val="26"/>
                <w:szCs w:val="26"/>
              </w:rPr>
              <w:t>Rengo</w:t>
            </w:r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74287">
              <w:rPr>
                <w:rFonts w:ascii="Angsana New" w:hAnsi="Angsana New"/>
                <w:sz w:val="26"/>
                <w:szCs w:val="26"/>
              </w:rPr>
              <w:t>(S)</w:t>
            </w:r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74287">
              <w:rPr>
                <w:rFonts w:ascii="Angsana New" w:hAnsi="Angsana New"/>
                <w:sz w:val="26"/>
                <w:szCs w:val="26"/>
              </w:rPr>
              <w:t>Limited</w:t>
            </w:r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0" w:type="dxa"/>
          </w:tcPr>
          <w:p w14:paraId="71E9E32A" w14:textId="77777777" w:rsidR="0031303D" w:rsidRPr="00174287" w:rsidRDefault="0031303D" w:rsidP="0031303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1" w:type="dxa"/>
          </w:tcPr>
          <w:p w14:paraId="34BCAA56" w14:textId="2ED95ABC" w:rsidR="0031303D" w:rsidRPr="00174287" w:rsidDel="004D2582" w:rsidRDefault="0031303D" w:rsidP="0031303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บริษัทไทยวนภูมิ จำกัด </w:t>
            </w:r>
          </w:p>
        </w:tc>
        <w:tc>
          <w:tcPr>
            <w:tcW w:w="990" w:type="dxa"/>
            <w:gridSpan w:val="2"/>
          </w:tcPr>
          <w:p w14:paraId="44DF6442" w14:textId="637AA1E1" w:rsidR="0031303D" w:rsidRPr="00174287" w:rsidDel="004D2582" w:rsidRDefault="0031303D" w:rsidP="0031303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4287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31303D" w:rsidRPr="00D97290" w14:paraId="7C589DC7" w14:textId="77777777" w:rsidTr="00805C22">
        <w:tc>
          <w:tcPr>
            <w:tcW w:w="4157" w:type="dxa"/>
          </w:tcPr>
          <w:p w14:paraId="6D54C081" w14:textId="77777777" w:rsidR="0031303D" w:rsidRPr="00174287" w:rsidRDefault="0031303D" w:rsidP="0031303D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174287">
              <w:rPr>
                <w:rFonts w:ascii="Angsana New" w:hAnsi="Angsana New"/>
                <w:sz w:val="26"/>
                <w:szCs w:val="26"/>
              </w:rPr>
              <w:t>(</w:t>
            </w:r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จดทะเบียนในประเทศสิงคโปร์) </w:t>
            </w:r>
          </w:p>
        </w:tc>
        <w:tc>
          <w:tcPr>
            <w:tcW w:w="900" w:type="dxa"/>
          </w:tcPr>
          <w:p w14:paraId="6769F66B" w14:textId="77777777" w:rsidR="0031303D" w:rsidRPr="00174287" w:rsidRDefault="0031303D" w:rsidP="0031303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4287"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4321" w:type="dxa"/>
          </w:tcPr>
          <w:p w14:paraId="671F53E4" w14:textId="4853F970" w:rsidR="0031303D" w:rsidRPr="00174287" w:rsidDel="004D2582" w:rsidRDefault="0031303D" w:rsidP="0031303D">
            <w:pPr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31303D">
              <w:rPr>
                <w:rFonts w:ascii="Angsana New" w:hAnsi="Angsana New"/>
                <w:sz w:val="26"/>
                <w:szCs w:val="26"/>
              </w:rPr>
              <w:t>Interpress</w:t>
            </w:r>
            <w:proofErr w:type="spellEnd"/>
            <w:r w:rsidRPr="0031303D">
              <w:rPr>
                <w:rFonts w:ascii="Angsana New" w:hAnsi="Angsana New"/>
                <w:sz w:val="26"/>
                <w:szCs w:val="26"/>
              </w:rPr>
              <w:t xml:space="preserve"> Printers </w:t>
            </w:r>
            <w:proofErr w:type="spellStart"/>
            <w:r w:rsidRPr="0031303D">
              <w:rPr>
                <w:rFonts w:ascii="Angsana New" w:hAnsi="Angsana New"/>
                <w:sz w:val="26"/>
                <w:szCs w:val="26"/>
              </w:rPr>
              <w:t>Sendirian</w:t>
            </w:r>
            <w:proofErr w:type="spellEnd"/>
            <w:r w:rsidRPr="0031303D">
              <w:rPr>
                <w:rFonts w:ascii="Angsana New" w:hAnsi="Angsana New"/>
                <w:sz w:val="26"/>
                <w:szCs w:val="26"/>
              </w:rPr>
              <w:t xml:space="preserve"> </w:t>
            </w:r>
            <w:proofErr w:type="spellStart"/>
            <w:r w:rsidRPr="0031303D">
              <w:rPr>
                <w:rFonts w:ascii="Angsana New" w:hAnsi="Angsana New"/>
                <w:sz w:val="26"/>
                <w:szCs w:val="26"/>
              </w:rPr>
              <w:t>Berhad</w:t>
            </w:r>
            <w:proofErr w:type="spellEnd"/>
          </w:p>
        </w:tc>
        <w:tc>
          <w:tcPr>
            <w:tcW w:w="990" w:type="dxa"/>
            <w:gridSpan w:val="2"/>
          </w:tcPr>
          <w:p w14:paraId="37E236AF" w14:textId="02639AA6" w:rsidR="0031303D" w:rsidRPr="00174287" w:rsidDel="004D2582" w:rsidRDefault="0031303D" w:rsidP="0031303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1303D" w:rsidRPr="00D97290" w14:paraId="736BFC8A" w14:textId="77777777" w:rsidTr="00805C22">
        <w:tc>
          <w:tcPr>
            <w:tcW w:w="4157" w:type="dxa"/>
          </w:tcPr>
          <w:p w14:paraId="6EA9E30F" w14:textId="77777777" w:rsidR="0031303D" w:rsidRPr="00174287" w:rsidRDefault="0031303D" w:rsidP="0031303D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74287">
              <w:rPr>
                <w:rFonts w:ascii="Angsana New" w:hAnsi="Angsana New"/>
                <w:sz w:val="26"/>
                <w:szCs w:val="26"/>
              </w:rPr>
              <w:t>New</w:t>
            </w:r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74287">
              <w:rPr>
                <w:rFonts w:ascii="Angsana New" w:hAnsi="Angsana New"/>
                <w:sz w:val="26"/>
                <w:szCs w:val="26"/>
              </w:rPr>
              <w:t>Asia</w:t>
            </w:r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74287">
              <w:rPr>
                <w:rFonts w:ascii="Angsana New" w:hAnsi="Angsana New"/>
                <w:sz w:val="26"/>
                <w:szCs w:val="26"/>
              </w:rPr>
              <w:t>Industries</w:t>
            </w:r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74287">
              <w:rPr>
                <w:rFonts w:ascii="Angsana New" w:hAnsi="Angsana New"/>
                <w:sz w:val="26"/>
                <w:szCs w:val="26"/>
              </w:rPr>
              <w:t>Co.,</w:t>
            </w:r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74287">
              <w:rPr>
                <w:rFonts w:ascii="Angsana New" w:hAnsi="Angsana New"/>
                <w:sz w:val="26"/>
                <w:szCs w:val="26"/>
              </w:rPr>
              <w:t>Ltd.</w:t>
            </w:r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0" w:type="dxa"/>
          </w:tcPr>
          <w:p w14:paraId="0678BBC0" w14:textId="77777777" w:rsidR="0031303D" w:rsidRPr="00174287" w:rsidRDefault="0031303D" w:rsidP="0031303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1" w:type="dxa"/>
          </w:tcPr>
          <w:p w14:paraId="60C76D9E" w14:textId="244CCD63" w:rsidR="0031303D" w:rsidRPr="00174287" w:rsidDel="004D2582" w:rsidRDefault="0031303D" w:rsidP="0031303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174287">
              <w:rPr>
                <w:rFonts w:ascii="Angsana New" w:hAnsi="Angsana New"/>
                <w:sz w:val="26"/>
                <w:szCs w:val="26"/>
              </w:rPr>
              <w:t>(</w:t>
            </w:r>
            <w:r w:rsidRPr="00174287">
              <w:rPr>
                <w:rFonts w:ascii="Angsana New" w:hAnsi="Angsana New"/>
                <w:sz w:val="26"/>
                <w:szCs w:val="26"/>
                <w:cs/>
              </w:rPr>
              <w:t>จดทะเบียนในประเทศ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มาเล</w:t>
            </w:r>
            <w:r w:rsidRPr="00174287">
              <w:rPr>
                <w:rFonts w:ascii="Angsana New" w:hAnsi="Angsana New"/>
                <w:sz w:val="26"/>
                <w:szCs w:val="26"/>
                <w:cs/>
              </w:rPr>
              <w:t>เซีย)</w:t>
            </w:r>
          </w:p>
        </w:tc>
        <w:tc>
          <w:tcPr>
            <w:tcW w:w="990" w:type="dxa"/>
            <w:gridSpan w:val="2"/>
          </w:tcPr>
          <w:p w14:paraId="5DC5416E" w14:textId="58AEF199" w:rsidR="0031303D" w:rsidRPr="00174287" w:rsidDel="004D2582" w:rsidRDefault="0031303D" w:rsidP="0031303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</w:t>
            </w:r>
          </w:p>
        </w:tc>
      </w:tr>
      <w:tr w:rsidR="0031303D" w:rsidRPr="00D97290" w14:paraId="56DE42A0" w14:textId="77777777" w:rsidTr="00805C22">
        <w:tc>
          <w:tcPr>
            <w:tcW w:w="4157" w:type="dxa"/>
          </w:tcPr>
          <w:p w14:paraId="10C42356" w14:textId="77777777" w:rsidR="0031303D" w:rsidRPr="00174287" w:rsidRDefault="0031303D" w:rsidP="0031303D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174287">
              <w:rPr>
                <w:rFonts w:ascii="Angsana New" w:hAnsi="Angsana New"/>
                <w:sz w:val="26"/>
                <w:szCs w:val="26"/>
              </w:rPr>
              <w:t>(</w:t>
            </w:r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จดทะเบียนในประเทศเวียดนาม) </w:t>
            </w:r>
          </w:p>
        </w:tc>
        <w:tc>
          <w:tcPr>
            <w:tcW w:w="900" w:type="dxa"/>
          </w:tcPr>
          <w:p w14:paraId="4F8C4E9E" w14:textId="77777777" w:rsidR="0031303D" w:rsidRPr="00174287" w:rsidRDefault="0031303D" w:rsidP="0031303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4287"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4321" w:type="dxa"/>
          </w:tcPr>
          <w:p w14:paraId="54B0DBF6" w14:textId="1B8D321F" w:rsidR="0031303D" w:rsidRPr="00174287" w:rsidDel="004D2582" w:rsidRDefault="0031303D" w:rsidP="0031303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74287">
              <w:rPr>
                <w:rFonts w:ascii="Angsana New" w:hAnsi="Angsana New"/>
                <w:sz w:val="26"/>
                <w:szCs w:val="26"/>
              </w:rPr>
              <w:t>PT</w:t>
            </w:r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174287">
              <w:rPr>
                <w:rFonts w:ascii="Angsana New" w:hAnsi="Angsana New"/>
                <w:sz w:val="26"/>
                <w:szCs w:val="26"/>
              </w:rPr>
              <w:t>Primacorr</w:t>
            </w:r>
            <w:proofErr w:type="spellEnd"/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174287">
              <w:rPr>
                <w:rFonts w:ascii="Angsana New" w:hAnsi="Angsana New"/>
                <w:sz w:val="26"/>
                <w:szCs w:val="26"/>
              </w:rPr>
              <w:t>Mandiri</w:t>
            </w:r>
            <w:proofErr w:type="spellEnd"/>
          </w:p>
        </w:tc>
        <w:tc>
          <w:tcPr>
            <w:tcW w:w="990" w:type="dxa"/>
            <w:gridSpan w:val="2"/>
          </w:tcPr>
          <w:p w14:paraId="1FF36108" w14:textId="1DA3C8C6" w:rsidR="0031303D" w:rsidRPr="00174287" w:rsidDel="004D2582" w:rsidRDefault="0031303D" w:rsidP="0031303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1303D" w:rsidRPr="00D97290" w14:paraId="48308A96" w14:textId="77777777" w:rsidTr="00805C22">
        <w:tc>
          <w:tcPr>
            <w:tcW w:w="4157" w:type="dxa"/>
          </w:tcPr>
          <w:p w14:paraId="27AEE259" w14:textId="77777777" w:rsidR="0031303D" w:rsidRPr="00174287" w:rsidRDefault="0031303D" w:rsidP="0031303D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174287">
              <w:rPr>
                <w:rFonts w:ascii="Angsana New" w:hAnsi="Angsana New"/>
                <w:sz w:val="26"/>
                <w:szCs w:val="26"/>
              </w:rPr>
              <w:t>Alcamax</w:t>
            </w:r>
            <w:proofErr w:type="spellEnd"/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74287">
              <w:rPr>
                <w:rFonts w:ascii="Angsana New" w:hAnsi="Angsana New"/>
                <w:sz w:val="26"/>
                <w:szCs w:val="26"/>
              </w:rPr>
              <w:t>Packaging</w:t>
            </w:r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74287">
              <w:rPr>
                <w:rFonts w:ascii="Angsana New" w:hAnsi="Angsana New"/>
                <w:sz w:val="26"/>
                <w:szCs w:val="26"/>
              </w:rPr>
              <w:t>(Vietnam)</w:t>
            </w:r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74287">
              <w:rPr>
                <w:rFonts w:ascii="Angsana New" w:hAnsi="Angsana New"/>
                <w:sz w:val="26"/>
                <w:szCs w:val="26"/>
              </w:rPr>
              <w:t>Co.,</w:t>
            </w:r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74287">
              <w:rPr>
                <w:rFonts w:ascii="Angsana New" w:hAnsi="Angsana New"/>
                <w:sz w:val="26"/>
                <w:szCs w:val="26"/>
              </w:rPr>
              <w:t>Ltd.</w:t>
            </w:r>
          </w:p>
        </w:tc>
        <w:tc>
          <w:tcPr>
            <w:tcW w:w="900" w:type="dxa"/>
          </w:tcPr>
          <w:p w14:paraId="7B2E2B39" w14:textId="77777777" w:rsidR="0031303D" w:rsidRPr="00350C2B" w:rsidRDefault="0031303D" w:rsidP="0031303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353D2112" w14:textId="12C8843D" w:rsidR="0031303D" w:rsidRPr="00174287" w:rsidDel="004D2582" w:rsidRDefault="0031303D" w:rsidP="0031303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174287">
              <w:rPr>
                <w:rFonts w:ascii="Angsana New" w:hAnsi="Angsana New"/>
                <w:sz w:val="26"/>
                <w:szCs w:val="26"/>
              </w:rPr>
              <w:t>(</w:t>
            </w:r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จดทะเบียนในประเทศอินโดนีเซีย) </w:t>
            </w:r>
          </w:p>
        </w:tc>
        <w:tc>
          <w:tcPr>
            <w:tcW w:w="990" w:type="dxa"/>
            <w:gridSpan w:val="2"/>
          </w:tcPr>
          <w:p w14:paraId="052A70A8" w14:textId="31F94DB7" w:rsidR="0031303D" w:rsidRPr="00174287" w:rsidDel="004D2582" w:rsidRDefault="0031303D" w:rsidP="0031303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</w:t>
            </w:r>
          </w:p>
        </w:tc>
      </w:tr>
      <w:tr w:rsidR="0031303D" w:rsidRPr="00D97290" w14:paraId="3F3E8FBF" w14:textId="77777777" w:rsidTr="00805C22">
        <w:tc>
          <w:tcPr>
            <w:tcW w:w="4157" w:type="dxa"/>
          </w:tcPr>
          <w:p w14:paraId="0941871E" w14:textId="77777777" w:rsidR="0031303D" w:rsidRPr="00174287" w:rsidRDefault="0031303D" w:rsidP="0031303D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174287">
              <w:rPr>
                <w:rFonts w:ascii="Angsana New" w:hAnsi="Angsana New"/>
                <w:sz w:val="26"/>
                <w:szCs w:val="26"/>
              </w:rPr>
              <w:t>(</w:t>
            </w:r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จดทะเบียนในประเทศเวียดนาม) </w:t>
            </w:r>
          </w:p>
        </w:tc>
        <w:tc>
          <w:tcPr>
            <w:tcW w:w="900" w:type="dxa"/>
          </w:tcPr>
          <w:p w14:paraId="31E94F95" w14:textId="77777777" w:rsidR="0031303D" w:rsidRPr="00350C2B" w:rsidRDefault="0031303D" w:rsidP="0031303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74287"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4321" w:type="dxa"/>
          </w:tcPr>
          <w:p w14:paraId="5E9EDE1E" w14:textId="69720B2E" w:rsidR="0031303D" w:rsidRPr="00174287" w:rsidRDefault="0031303D" w:rsidP="0031303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2"/>
          </w:tcPr>
          <w:p w14:paraId="0FBC20AF" w14:textId="5B23048A" w:rsidR="0031303D" w:rsidRPr="00174287" w:rsidRDefault="0031303D" w:rsidP="0031303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1303D" w:rsidRPr="00D97290" w14:paraId="730621D4" w14:textId="77777777" w:rsidTr="00805C22">
        <w:tc>
          <w:tcPr>
            <w:tcW w:w="4157" w:type="dxa"/>
          </w:tcPr>
          <w:p w14:paraId="4A5F78AC" w14:textId="77777777" w:rsidR="0031303D" w:rsidRPr="00174287" w:rsidRDefault="0031303D" w:rsidP="0031303D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4BA5284A" w14:textId="77777777" w:rsidR="0031303D" w:rsidRPr="00174287" w:rsidRDefault="0031303D" w:rsidP="0031303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1" w:type="dxa"/>
          </w:tcPr>
          <w:p w14:paraId="1A077581" w14:textId="77777777" w:rsidR="0031303D" w:rsidRPr="00174287" w:rsidRDefault="0031303D" w:rsidP="0031303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2"/>
          </w:tcPr>
          <w:p w14:paraId="2B338871" w14:textId="77777777" w:rsidR="0031303D" w:rsidRPr="00174287" w:rsidRDefault="0031303D" w:rsidP="0031303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1303D" w:rsidRPr="0009044D" w14:paraId="34117EAC" w14:textId="77777777" w:rsidTr="00805C22">
        <w:tc>
          <w:tcPr>
            <w:tcW w:w="4157" w:type="dxa"/>
          </w:tcPr>
          <w:p w14:paraId="5E1D78BD" w14:textId="582F761B" w:rsidR="0031303D" w:rsidRPr="00174287" w:rsidRDefault="0031303D" w:rsidP="0031303D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50C2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ธุรกิจ</w:t>
            </w:r>
            <w:proofErr w:type="spellStart"/>
            <w:r w:rsidRPr="00350C2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แพคเกจจิ้ง</w:t>
            </w:r>
            <w:proofErr w:type="spellEnd"/>
          </w:p>
        </w:tc>
        <w:tc>
          <w:tcPr>
            <w:tcW w:w="900" w:type="dxa"/>
          </w:tcPr>
          <w:p w14:paraId="2BADC925" w14:textId="77777777" w:rsidR="0031303D" w:rsidRPr="00174287" w:rsidDel="00440D57" w:rsidRDefault="0031303D" w:rsidP="0031303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1" w:type="dxa"/>
          </w:tcPr>
          <w:p w14:paraId="450A6C27" w14:textId="2FD2C72C" w:rsidR="0031303D" w:rsidRPr="00174287" w:rsidDel="004D2582" w:rsidRDefault="0031303D" w:rsidP="0031303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50C2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ธุรกิจ</w:t>
            </w:r>
            <w:proofErr w:type="spellStart"/>
            <w:r w:rsidRPr="00350C2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แพคเกจจิ้ง</w:t>
            </w:r>
            <w:proofErr w:type="spellEnd"/>
          </w:p>
        </w:tc>
        <w:tc>
          <w:tcPr>
            <w:tcW w:w="990" w:type="dxa"/>
            <w:gridSpan w:val="2"/>
          </w:tcPr>
          <w:p w14:paraId="3BE3FA98" w14:textId="73FF2084" w:rsidR="0031303D" w:rsidRPr="00174287" w:rsidDel="004D2582" w:rsidRDefault="0031303D" w:rsidP="0031303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1303D" w:rsidRPr="0009044D" w14:paraId="3B1F0BE3" w14:textId="77777777" w:rsidTr="00805C22">
        <w:tc>
          <w:tcPr>
            <w:tcW w:w="4157" w:type="dxa"/>
          </w:tcPr>
          <w:p w14:paraId="1E356414" w14:textId="6CF278AD" w:rsidR="0031303D" w:rsidRPr="00174287" w:rsidRDefault="0031303D" w:rsidP="0031303D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B7C4A">
              <w:rPr>
                <w:rFonts w:ascii="Angsana New" w:hAnsi="Angsana New"/>
                <w:sz w:val="26"/>
                <w:szCs w:val="26"/>
              </w:rPr>
              <w:t xml:space="preserve">PT </w:t>
            </w:r>
            <w:proofErr w:type="spellStart"/>
            <w:r w:rsidRPr="008B7C4A">
              <w:rPr>
                <w:rFonts w:ascii="Angsana New" w:hAnsi="Angsana New"/>
                <w:sz w:val="26"/>
                <w:szCs w:val="26"/>
              </w:rPr>
              <w:t>Indocorr</w:t>
            </w:r>
            <w:proofErr w:type="spellEnd"/>
            <w:r w:rsidRPr="008B7C4A">
              <w:rPr>
                <w:rFonts w:ascii="Angsana New" w:hAnsi="Angsana New"/>
                <w:sz w:val="26"/>
                <w:szCs w:val="26"/>
              </w:rPr>
              <w:t xml:space="preserve"> Packaging </w:t>
            </w:r>
            <w:proofErr w:type="spellStart"/>
            <w:r w:rsidRPr="008B7C4A">
              <w:rPr>
                <w:rFonts w:ascii="Angsana New" w:hAnsi="Angsana New"/>
                <w:sz w:val="26"/>
                <w:szCs w:val="26"/>
              </w:rPr>
              <w:t>Cikarang</w:t>
            </w:r>
            <w:proofErr w:type="spellEnd"/>
          </w:p>
        </w:tc>
        <w:tc>
          <w:tcPr>
            <w:tcW w:w="900" w:type="dxa"/>
          </w:tcPr>
          <w:p w14:paraId="014D13B5" w14:textId="29A045D7" w:rsidR="0031303D" w:rsidRPr="00174287" w:rsidDel="00440D57" w:rsidRDefault="0031303D" w:rsidP="0031303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1" w:type="dxa"/>
          </w:tcPr>
          <w:p w14:paraId="04F9C253" w14:textId="14757BE1" w:rsidR="0031303D" w:rsidRPr="00174287" w:rsidDel="004D2582" w:rsidRDefault="0031303D" w:rsidP="0031303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74287">
              <w:rPr>
                <w:rFonts w:ascii="Angsana New" w:hAnsi="Angsana New"/>
                <w:sz w:val="26"/>
                <w:szCs w:val="26"/>
              </w:rPr>
              <w:t>Tin Thanh Packing Joint Stock Company</w:t>
            </w:r>
          </w:p>
        </w:tc>
        <w:tc>
          <w:tcPr>
            <w:tcW w:w="990" w:type="dxa"/>
            <w:gridSpan w:val="2"/>
          </w:tcPr>
          <w:p w14:paraId="7CA0AD23" w14:textId="1EB039E8" w:rsidR="0031303D" w:rsidRPr="00174287" w:rsidDel="004D2582" w:rsidRDefault="0031303D" w:rsidP="0031303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1303D" w:rsidRPr="0009044D" w14:paraId="1B825171" w14:textId="77777777" w:rsidTr="00805C22">
        <w:tc>
          <w:tcPr>
            <w:tcW w:w="4157" w:type="dxa"/>
          </w:tcPr>
          <w:p w14:paraId="3117DAE8" w14:textId="2D0C789D" w:rsidR="0031303D" w:rsidRPr="00174287" w:rsidRDefault="0031303D" w:rsidP="0031303D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174287">
              <w:rPr>
                <w:rFonts w:ascii="Angsana New" w:hAnsi="Angsana New"/>
                <w:sz w:val="26"/>
                <w:szCs w:val="26"/>
              </w:rPr>
              <w:t>(</w:t>
            </w:r>
            <w:r w:rsidRPr="00174287">
              <w:rPr>
                <w:rFonts w:ascii="Angsana New" w:hAnsi="Angsana New"/>
                <w:sz w:val="26"/>
                <w:szCs w:val="26"/>
                <w:cs/>
              </w:rPr>
              <w:t>จดทะเบียนในประเทศอินโดนีเซีย)</w:t>
            </w:r>
          </w:p>
        </w:tc>
        <w:tc>
          <w:tcPr>
            <w:tcW w:w="900" w:type="dxa"/>
          </w:tcPr>
          <w:p w14:paraId="7B35CF25" w14:textId="527BEAF0" w:rsidR="0031303D" w:rsidRPr="00350C2B" w:rsidRDefault="0031303D" w:rsidP="0031303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4321" w:type="dxa"/>
          </w:tcPr>
          <w:p w14:paraId="5A58A89D" w14:textId="7A1E241A" w:rsidR="0031303D" w:rsidRPr="00174287" w:rsidDel="004D2582" w:rsidRDefault="0031303D" w:rsidP="0031303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174287">
              <w:rPr>
                <w:rFonts w:ascii="Angsana New" w:hAnsi="Angsana New"/>
                <w:sz w:val="26"/>
                <w:szCs w:val="26"/>
              </w:rPr>
              <w:t>(</w:t>
            </w:r>
            <w:r w:rsidRPr="00174287">
              <w:rPr>
                <w:rFonts w:ascii="Angsana New" w:hAnsi="Angsana New"/>
                <w:sz w:val="26"/>
                <w:szCs w:val="26"/>
                <w:cs/>
              </w:rPr>
              <w:t>จดทะเบียนในประเทศเวียดนาม)</w:t>
            </w:r>
          </w:p>
        </w:tc>
        <w:tc>
          <w:tcPr>
            <w:tcW w:w="990" w:type="dxa"/>
            <w:gridSpan w:val="2"/>
          </w:tcPr>
          <w:p w14:paraId="164977B6" w14:textId="715BF094" w:rsidR="0031303D" w:rsidRPr="00174287" w:rsidDel="004D2582" w:rsidRDefault="0031303D" w:rsidP="0031303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</w:t>
            </w:r>
          </w:p>
        </w:tc>
      </w:tr>
      <w:tr w:rsidR="0031303D" w:rsidRPr="0009044D" w14:paraId="092DB87D" w14:textId="77777777" w:rsidTr="00805C22">
        <w:tc>
          <w:tcPr>
            <w:tcW w:w="4157" w:type="dxa"/>
          </w:tcPr>
          <w:p w14:paraId="717B2B19" w14:textId="76F0D319" w:rsidR="0031303D" w:rsidRPr="00174287" w:rsidRDefault="0031303D" w:rsidP="0031303D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บริษัททีซี </w:t>
            </w:r>
            <w:proofErr w:type="spellStart"/>
            <w:r w:rsidRPr="00174287">
              <w:rPr>
                <w:rFonts w:ascii="Angsana New" w:hAnsi="Angsana New"/>
                <w:sz w:val="26"/>
                <w:szCs w:val="26"/>
                <w:cs/>
              </w:rPr>
              <w:t>เฟล็ก</w:t>
            </w:r>
            <w:proofErr w:type="spellEnd"/>
            <w:r w:rsidRPr="00174287">
              <w:rPr>
                <w:rFonts w:ascii="Angsana New" w:hAnsi="Angsana New"/>
                <w:sz w:val="26"/>
                <w:szCs w:val="26"/>
                <w:cs/>
              </w:rPr>
              <w:t>ซิ</w:t>
            </w:r>
            <w:proofErr w:type="spellStart"/>
            <w:r w:rsidRPr="00174287">
              <w:rPr>
                <w:rFonts w:ascii="Angsana New" w:hAnsi="Angsana New"/>
                <w:sz w:val="26"/>
                <w:szCs w:val="26"/>
                <w:cs/>
              </w:rPr>
              <w:t>เบิ้ลแพคเกจจิ้ง</w:t>
            </w:r>
            <w:proofErr w:type="spellEnd"/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00" w:type="dxa"/>
          </w:tcPr>
          <w:p w14:paraId="1D315020" w14:textId="0FDF6517" w:rsidR="0031303D" w:rsidRPr="00350C2B" w:rsidRDefault="0031303D" w:rsidP="0031303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74287">
              <w:rPr>
                <w:rFonts w:ascii="Angsana New" w:hAnsi="Angsana New"/>
                <w:sz w:val="26"/>
                <w:szCs w:val="26"/>
              </w:rPr>
              <w:t>52</w:t>
            </w:r>
          </w:p>
        </w:tc>
        <w:tc>
          <w:tcPr>
            <w:tcW w:w="4321" w:type="dxa"/>
          </w:tcPr>
          <w:p w14:paraId="07DBA0CA" w14:textId="6F2956C6" w:rsidR="0031303D" w:rsidRPr="00174287" w:rsidDel="004D2582" w:rsidRDefault="0031303D" w:rsidP="0031303D">
            <w:pPr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174287">
              <w:rPr>
                <w:rFonts w:ascii="Angsana New" w:hAnsi="Angsana New"/>
                <w:sz w:val="26"/>
                <w:szCs w:val="26"/>
                <w:cs/>
              </w:rPr>
              <w:t>บริษัทพ</w:t>
            </w:r>
            <w:proofErr w:type="spellEnd"/>
            <w:r w:rsidRPr="00174287">
              <w:rPr>
                <w:rFonts w:ascii="Angsana New" w:hAnsi="Angsana New"/>
                <w:sz w:val="26"/>
                <w:szCs w:val="26"/>
                <w:cs/>
              </w:rPr>
              <w:t>รี</w:t>
            </w:r>
            <w:proofErr w:type="spellStart"/>
            <w:r w:rsidRPr="00174287">
              <w:rPr>
                <w:rFonts w:ascii="Angsana New" w:hAnsi="Angsana New"/>
                <w:sz w:val="26"/>
                <w:szCs w:val="26"/>
                <w:cs/>
              </w:rPr>
              <w:t>แพค</w:t>
            </w:r>
            <w:proofErr w:type="spellEnd"/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 ประเทศไทย จำกัด</w:t>
            </w:r>
          </w:p>
        </w:tc>
        <w:tc>
          <w:tcPr>
            <w:tcW w:w="990" w:type="dxa"/>
            <w:gridSpan w:val="2"/>
          </w:tcPr>
          <w:p w14:paraId="0FB40B99" w14:textId="1FF2D142" w:rsidR="0031303D" w:rsidRPr="00174287" w:rsidDel="004D2582" w:rsidRDefault="0031303D" w:rsidP="0031303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4287">
              <w:rPr>
                <w:rFonts w:ascii="Angsana New" w:hAnsi="Angsana New"/>
                <w:sz w:val="26"/>
                <w:szCs w:val="26"/>
              </w:rPr>
              <w:t>37</w:t>
            </w:r>
          </w:p>
        </w:tc>
      </w:tr>
      <w:tr w:rsidR="0031303D" w:rsidRPr="0009044D" w14:paraId="298F5A78" w14:textId="77777777" w:rsidTr="00805C22">
        <w:tc>
          <w:tcPr>
            <w:tcW w:w="4157" w:type="dxa"/>
          </w:tcPr>
          <w:p w14:paraId="3A0B46F6" w14:textId="3B0FEAA4" w:rsidR="0031303D" w:rsidRPr="00174287" w:rsidRDefault="0031303D" w:rsidP="0031303D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174287">
              <w:rPr>
                <w:rFonts w:ascii="Angsana New" w:hAnsi="Angsana New"/>
                <w:sz w:val="26"/>
                <w:szCs w:val="26"/>
                <w:cs/>
              </w:rPr>
              <w:t>บริษัทตะวันนาบรรจุภัณฑ์ จำกัด</w:t>
            </w:r>
          </w:p>
        </w:tc>
        <w:tc>
          <w:tcPr>
            <w:tcW w:w="900" w:type="dxa"/>
          </w:tcPr>
          <w:p w14:paraId="5DAE2402" w14:textId="6CA96274" w:rsidR="0031303D" w:rsidRPr="00174287" w:rsidRDefault="0031303D" w:rsidP="0031303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4287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4321" w:type="dxa"/>
          </w:tcPr>
          <w:p w14:paraId="7CA835FE" w14:textId="7D1B680A" w:rsidR="0031303D" w:rsidRPr="00174287" w:rsidDel="004D2582" w:rsidRDefault="0031303D" w:rsidP="0031303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2"/>
          </w:tcPr>
          <w:p w14:paraId="5C2C463C" w14:textId="0EF23657" w:rsidR="0031303D" w:rsidRPr="00174287" w:rsidDel="004D2582" w:rsidRDefault="0031303D" w:rsidP="0031303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1303D" w:rsidRPr="0009044D" w14:paraId="3BE96696" w14:textId="77777777" w:rsidTr="00805C22">
        <w:tc>
          <w:tcPr>
            <w:tcW w:w="4157" w:type="dxa"/>
          </w:tcPr>
          <w:p w14:paraId="2AE0A8A9" w14:textId="77777777" w:rsidR="0031303D" w:rsidRPr="00174287" w:rsidRDefault="0031303D" w:rsidP="0031303D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7B33589" w14:textId="77777777" w:rsidR="0031303D" w:rsidRPr="00761EE2" w:rsidRDefault="0031303D" w:rsidP="0031303D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21" w:type="dxa"/>
          </w:tcPr>
          <w:p w14:paraId="01198FF5" w14:textId="77777777" w:rsidR="0031303D" w:rsidRPr="008B7C4A" w:rsidRDefault="0031303D" w:rsidP="0031303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2"/>
          </w:tcPr>
          <w:p w14:paraId="4CB44C8C" w14:textId="77777777" w:rsidR="0031303D" w:rsidRPr="00761EE2" w:rsidRDefault="0031303D" w:rsidP="0031303D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31303D" w:rsidRPr="0009044D" w14:paraId="49401F6D" w14:textId="77777777" w:rsidTr="00805C22">
        <w:tc>
          <w:tcPr>
            <w:tcW w:w="4157" w:type="dxa"/>
          </w:tcPr>
          <w:p w14:paraId="3BC21CA2" w14:textId="1FFE1A15" w:rsidR="0031303D" w:rsidRPr="00174287" w:rsidRDefault="0031303D" w:rsidP="0031303D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A310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ส่วนงานอื่น</w:t>
            </w:r>
            <w:r w:rsidRPr="000A310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0" w:type="dxa"/>
          </w:tcPr>
          <w:p w14:paraId="20D15143" w14:textId="77777777" w:rsidR="0031303D" w:rsidRPr="00174287" w:rsidRDefault="0031303D" w:rsidP="0031303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1" w:type="dxa"/>
          </w:tcPr>
          <w:p w14:paraId="19274C16" w14:textId="723B5EE2" w:rsidR="0031303D" w:rsidRPr="008B7C4A" w:rsidRDefault="0031303D" w:rsidP="0031303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A310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ส่วนงานอื่น</w:t>
            </w:r>
          </w:p>
        </w:tc>
        <w:tc>
          <w:tcPr>
            <w:tcW w:w="990" w:type="dxa"/>
            <w:gridSpan w:val="2"/>
          </w:tcPr>
          <w:p w14:paraId="139EAC2E" w14:textId="77777777" w:rsidR="0031303D" w:rsidRPr="008B7C4A" w:rsidRDefault="0031303D" w:rsidP="0031303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16E54" w:rsidRPr="0009044D" w14:paraId="527E1795" w14:textId="77777777" w:rsidTr="00805C22">
        <w:tc>
          <w:tcPr>
            <w:tcW w:w="4157" w:type="dxa"/>
          </w:tcPr>
          <w:p w14:paraId="40CFF0C8" w14:textId="45F1B26F" w:rsidR="00C16E54" w:rsidRPr="00174287" w:rsidRDefault="00C16E54" w:rsidP="00C16E54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74287">
              <w:rPr>
                <w:rFonts w:ascii="Angsana New" w:hAnsi="Angsana New"/>
                <w:sz w:val="26"/>
                <w:szCs w:val="26"/>
                <w:cs/>
              </w:rPr>
              <w:t>บริษัทซิ</w:t>
            </w:r>
            <w:proofErr w:type="spellStart"/>
            <w:r w:rsidRPr="00174287">
              <w:rPr>
                <w:rFonts w:ascii="Angsana New" w:hAnsi="Angsana New"/>
                <w:sz w:val="26"/>
                <w:szCs w:val="26"/>
                <w:cs/>
              </w:rPr>
              <w:t>เมนต์</w:t>
            </w:r>
            <w:proofErr w:type="spellEnd"/>
            <w:r w:rsidRPr="00174287">
              <w:rPr>
                <w:rFonts w:ascii="Angsana New" w:hAnsi="Angsana New"/>
                <w:sz w:val="26"/>
                <w:szCs w:val="26"/>
                <w:cs/>
              </w:rPr>
              <w:t>ไทยโฮ</w:t>
            </w:r>
            <w:proofErr w:type="spellStart"/>
            <w:r w:rsidRPr="00174287">
              <w:rPr>
                <w:rFonts w:ascii="Angsana New" w:hAnsi="Angsana New"/>
                <w:sz w:val="26"/>
                <w:szCs w:val="26"/>
                <w:cs/>
              </w:rPr>
              <w:t>ลดิ้ง</w:t>
            </w:r>
            <w:proofErr w:type="spellEnd"/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900" w:type="dxa"/>
          </w:tcPr>
          <w:p w14:paraId="04550546" w14:textId="0D89E383" w:rsidR="00C16E54" w:rsidRPr="00174287" w:rsidRDefault="00C16E54" w:rsidP="00C16E5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4287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1" w:type="dxa"/>
          </w:tcPr>
          <w:p w14:paraId="4CB7EF06" w14:textId="3E8791EE" w:rsidR="00C16E54" w:rsidRPr="008B7C4A" w:rsidRDefault="00C16E54" w:rsidP="00C16E5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74287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proofErr w:type="spellStart"/>
            <w:r w:rsidRPr="00174287">
              <w:rPr>
                <w:rFonts w:ascii="Angsana New" w:hAnsi="Angsana New"/>
                <w:sz w:val="26"/>
                <w:szCs w:val="26"/>
                <w:cs/>
              </w:rPr>
              <w:t>เอส</w:t>
            </w:r>
            <w:proofErr w:type="spellEnd"/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ซีจี </w:t>
            </w:r>
            <w:proofErr w:type="spellStart"/>
            <w:r w:rsidRPr="00174287">
              <w:rPr>
                <w:rFonts w:ascii="Angsana New" w:hAnsi="Angsana New"/>
                <w:sz w:val="26"/>
                <w:szCs w:val="26"/>
                <w:cs/>
              </w:rPr>
              <w:t>เลิร์นนิ่ง</w:t>
            </w:r>
            <w:proofErr w:type="spellEnd"/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174287">
              <w:rPr>
                <w:rFonts w:ascii="Angsana New" w:hAnsi="Angsana New"/>
                <w:sz w:val="26"/>
                <w:szCs w:val="26"/>
                <w:cs/>
              </w:rPr>
              <w:t>เอ็ก</w:t>
            </w:r>
            <w:proofErr w:type="spellEnd"/>
            <w:r w:rsidRPr="00174287">
              <w:rPr>
                <w:rFonts w:ascii="Angsana New" w:hAnsi="Angsana New"/>
                <w:sz w:val="26"/>
                <w:szCs w:val="26"/>
                <w:cs/>
              </w:rPr>
              <w:t>เซลเลนซ์ จำกัด</w:t>
            </w:r>
          </w:p>
        </w:tc>
        <w:tc>
          <w:tcPr>
            <w:tcW w:w="990" w:type="dxa"/>
            <w:gridSpan w:val="2"/>
          </w:tcPr>
          <w:p w14:paraId="4759938B" w14:textId="71F63C3D" w:rsidR="00C16E54" w:rsidRPr="008B7C4A" w:rsidRDefault="00C16E54" w:rsidP="00C16E5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4287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C16E54" w:rsidRPr="0009044D" w14:paraId="418D3391" w14:textId="77777777" w:rsidTr="00805C22">
        <w:tc>
          <w:tcPr>
            <w:tcW w:w="4157" w:type="dxa"/>
          </w:tcPr>
          <w:p w14:paraId="359A5C02" w14:textId="64572569" w:rsidR="00C16E54" w:rsidRPr="00174287" w:rsidRDefault="00C16E54" w:rsidP="00C16E54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74287">
              <w:rPr>
                <w:rFonts w:ascii="Angsana New" w:hAnsi="Angsana New"/>
                <w:sz w:val="26"/>
                <w:szCs w:val="26"/>
                <w:cs/>
              </w:rPr>
              <w:t>บริษัทซิ</w:t>
            </w:r>
            <w:proofErr w:type="spellStart"/>
            <w:r w:rsidRPr="00174287">
              <w:rPr>
                <w:rFonts w:ascii="Angsana New" w:hAnsi="Angsana New"/>
                <w:sz w:val="26"/>
                <w:szCs w:val="26"/>
                <w:cs/>
              </w:rPr>
              <w:t>เมนต์ไทยพร็อพเพอร์ตี้</w:t>
            </w:r>
            <w:proofErr w:type="spellEnd"/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174287">
              <w:rPr>
                <w:rFonts w:ascii="Angsana New" w:hAnsi="Angsana New"/>
                <w:sz w:val="26"/>
                <w:szCs w:val="26"/>
              </w:rPr>
              <w:t>2001)</w:t>
            </w:r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 จำกัด </w:t>
            </w:r>
            <w:r w:rsidRPr="00174287">
              <w:rPr>
                <w:rFonts w:ascii="Angsana New" w:hAnsi="Angsana New"/>
                <w:sz w:val="26"/>
                <w:szCs w:val="26"/>
              </w:rPr>
              <w:t>(</w:t>
            </w:r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มหาชน) </w:t>
            </w:r>
          </w:p>
        </w:tc>
        <w:tc>
          <w:tcPr>
            <w:tcW w:w="900" w:type="dxa"/>
          </w:tcPr>
          <w:p w14:paraId="7DC88214" w14:textId="108FFDE8" w:rsidR="00C16E54" w:rsidRPr="00174287" w:rsidRDefault="00C16E54" w:rsidP="00C16E5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4287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1" w:type="dxa"/>
          </w:tcPr>
          <w:p w14:paraId="103332CD" w14:textId="499CDA38" w:rsidR="00C16E54" w:rsidRPr="008B7C4A" w:rsidRDefault="00C16E54" w:rsidP="00C16E5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74287">
              <w:rPr>
                <w:rFonts w:ascii="Angsana New" w:hAnsi="Angsana New"/>
                <w:sz w:val="26"/>
                <w:szCs w:val="26"/>
              </w:rPr>
              <w:t>SCG Vietnam Co., Ltd.</w:t>
            </w:r>
          </w:p>
        </w:tc>
        <w:tc>
          <w:tcPr>
            <w:tcW w:w="990" w:type="dxa"/>
            <w:gridSpan w:val="2"/>
          </w:tcPr>
          <w:p w14:paraId="1730ADEE" w14:textId="4E40605B" w:rsidR="00C16E54" w:rsidRPr="008B7C4A" w:rsidRDefault="00C16E54" w:rsidP="00C16E5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16E54" w:rsidRPr="0009044D" w14:paraId="4E964E67" w14:textId="77777777" w:rsidTr="00805C22">
        <w:tc>
          <w:tcPr>
            <w:tcW w:w="4157" w:type="dxa"/>
          </w:tcPr>
          <w:p w14:paraId="61000CAD" w14:textId="7E432C38" w:rsidR="00C16E54" w:rsidRPr="00174287" w:rsidRDefault="00C16E54" w:rsidP="00C16E54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174287">
              <w:rPr>
                <w:rFonts w:ascii="Angsana New" w:hAnsi="Angsana New"/>
                <w:sz w:val="26"/>
                <w:szCs w:val="26"/>
                <w:cs/>
              </w:rPr>
              <w:t>บริษัทพร็อพเพอร์ตี้</w:t>
            </w:r>
            <w:proofErr w:type="spellEnd"/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174287">
              <w:rPr>
                <w:rFonts w:ascii="Angsana New" w:hAnsi="Angsana New"/>
                <w:sz w:val="26"/>
                <w:szCs w:val="26"/>
                <w:cs/>
              </w:rPr>
              <w:t>แวลู</w:t>
            </w:r>
            <w:proofErr w:type="spellEnd"/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174287">
              <w:rPr>
                <w:rFonts w:ascii="Angsana New" w:hAnsi="Angsana New"/>
                <w:sz w:val="26"/>
                <w:szCs w:val="26"/>
                <w:cs/>
              </w:rPr>
              <w:t>พลัส</w:t>
            </w:r>
            <w:proofErr w:type="spellEnd"/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 จำกัด  </w:t>
            </w:r>
          </w:p>
        </w:tc>
        <w:tc>
          <w:tcPr>
            <w:tcW w:w="900" w:type="dxa"/>
          </w:tcPr>
          <w:p w14:paraId="59F3423B" w14:textId="0B1F1ADC" w:rsidR="00C16E54" w:rsidRPr="00174287" w:rsidRDefault="00C16E54" w:rsidP="00C16E5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4287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1" w:type="dxa"/>
          </w:tcPr>
          <w:p w14:paraId="6440B529" w14:textId="216C676B" w:rsidR="00C16E54" w:rsidRPr="008B7C4A" w:rsidRDefault="00C16E54" w:rsidP="00C16E5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174287">
              <w:rPr>
                <w:rFonts w:ascii="Angsana New" w:hAnsi="Angsana New"/>
                <w:sz w:val="26"/>
                <w:szCs w:val="26"/>
              </w:rPr>
              <w:t>(</w:t>
            </w:r>
            <w:r w:rsidRPr="00174287">
              <w:rPr>
                <w:rFonts w:ascii="Angsana New" w:hAnsi="Angsana New"/>
                <w:sz w:val="26"/>
                <w:szCs w:val="26"/>
                <w:cs/>
              </w:rPr>
              <w:t>จดทะเบียนในประเทศ</w:t>
            </w:r>
            <w:r w:rsidRPr="00174287">
              <w:rPr>
                <w:rFonts w:ascii="Angsana New" w:hAnsi="Angsana New" w:hint="cs"/>
                <w:sz w:val="26"/>
                <w:szCs w:val="26"/>
                <w:cs/>
              </w:rPr>
              <w:t>เวียดนาม</w:t>
            </w:r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990" w:type="dxa"/>
            <w:gridSpan w:val="2"/>
          </w:tcPr>
          <w:p w14:paraId="2172DD08" w14:textId="56C83BE0" w:rsidR="00C16E54" w:rsidRPr="008B7C4A" w:rsidRDefault="00C16E54" w:rsidP="00C16E5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4287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C16E54" w:rsidRPr="0009044D" w14:paraId="037467E4" w14:textId="77777777" w:rsidTr="00805C22">
        <w:tc>
          <w:tcPr>
            <w:tcW w:w="4157" w:type="dxa"/>
          </w:tcPr>
          <w:p w14:paraId="774A9EBB" w14:textId="720462F1" w:rsidR="00C16E54" w:rsidRPr="00174287" w:rsidRDefault="00C16E54" w:rsidP="00C16E54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74287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proofErr w:type="spellStart"/>
            <w:r w:rsidRPr="00174287">
              <w:rPr>
                <w:rFonts w:ascii="Angsana New" w:hAnsi="Angsana New"/>
                <w:sz w:val="26"/>
                <w:szCs w:val="26"/>
                <w:cs/>
              </w:rPr>
              <w:t>เอส</w:t>
            </w:r>
            <w:proofErr w:type="spellEnd"/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ซีจี </w:t>
            </w:r>
            <w:proofErr w:type="spellStart"/>
            <w:r w:rsidRPr="00174287">
              <w:rPr>
                <w:rFonts w:ascii="Angsana New" w:hAnsi="Angsana New"/>
                <w:sz w:val="26"/>
                <w:szCs w:val="26"/>
                <w:cs/>
              </w:rPr>
              <w:t>แอคเค้าน์ติ้ง</w:t>
            </w:r>
            <w:proofErr w:type="spellEnd"/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 เซอร์วิส</w:t>
            </w:r>
            <w:proofErr w:type="spellStart"/>
            <w:r w:rsidRPr="00174287">
              <w:rPr>
                <w:rFonts w:ascii="Angsana New" w:hAnsi="Angsana New"/>
                <w:sz w:val="26"/>
                <w:szCs w:val="26"/>
                <w:cs/>
              </w:rPr>
              <w:t>เซส</w:t>
            </w:r>
            <w:proofErr w:type="spellEnd"/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900" w:type="dxa"/>
          </w:tcPr>
          <w:p w14:paraId="04B8598F" w14:textId="497CF4D2" w:rsidR="00C16E54" w:rsidRPr="00174287" w:rsidRDefault="00C16E54" w:rsidP="00C16E5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4287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1" w:type="dxa"/>
          </w:tcPr>
          <w:p w14:paraId="2F506C89" w14:textId="5AADEF91" w:rsidR="00C16E54" w:rsidRPr="00174287" w:rsidRDefault="00C16E54" w:rsidP="00C16E5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B7C4A">
              <w:rPr>
                <w:rFonts w:ascii="Angsana New" w:hAnsi="Angsana New"/>
                <w:sz w:val="26"/>
                <w:szCs w:val="26"/>
              </w:rPr>
              <w:t>PT</w:t>
            </w:r>
            <w:r w:rsidRPr="008B7C4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B7C4A">
              <w:rPr>
                <w:rFonts w:ascii="Angsana New" w:hAnsi="Angsana New"/>
                <w:sz w:val="26"/>
                <w:szCs w:val="26"/>
              </w:rPr>
              <w:t>SCG</w:t>
            </w:r>
            <w:r w:rsidRPr="008B7C4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B7C4A">
              <w:rPr>
                <w:rFonts w:ascii="Angsana New" w:hAnsi="Angsana New"/>
                <w:sz w:val="26"/>
                <w:szCs w:val="26"/>
              </w:rPr>
              <w:t>Indonesia</w:t>
            </w:r>
          </w:p>
        </w:tc>
        <w:tc>
          <w:tcPr>
            <w:tcW w:w="990" w:type="dxa"/>
            <w:gridSpan w:val="2"/>
          </w:tcPr>
          <w:p w14:paraId="3B609657" w14:textId="364A0A55" w:rsidR="00C16E54" w:rsidRPr="00174287" w:rsidRDefault="00C16E54" w:rsidP="00C16E5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16E54" w:rsidRPr="0009044D" w14:paraId="07861D3E" w14:textId="77777777" w:rsidTr="00805C22">
        <w:tc>
          <w:tcPr>
            <w:tcW w:w="4157" w:type="dxa"/>
          </w:tcPr>
          <w:p w14:paraId="23C258F7" w14:textId="2D54A878" w:rsidR="00C16E54" w:rsidRPr="00174287" w:rsidRDefault="00C16E54" w:rsidP="00C16E54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B7C4A">
              <w:rPr>
                <w:rFonts w:ascii="Angsana New" w:hAnsi="Angsana New"/>
                <w:sz w:val="26"/>
                <w:szCs w:val="26"/>
                <w:cs/>
              </w:rPr>
              <w:t>บริษัทกฎหมาย</w:t>
            </w:r>
            <w:proofErr w:type="spellStart"/>
            <w:r w:rsidRPr="008B7C4A">
              <w:rPr>
                <w:rFonts w:ascii="Angsana New" w:hAnsi="Angsana New"/>
                <w:sz w:val="26"/>
                <w:szCs w:val="26"/>
                <w:cs/>
              </w:rPr>
              <w:t>เอส</w:t>
            </w:r>
            <w:proofErr w:type="spellEnd"/>
            <w:r w:rsidRPr="008B7C4A">
              <w:rPr>
                <w:rFonts w:ascii="Angsana New" w:hAnsi="Angsana New"/>
                <w:sz w:val="26"/>
                <w:szCs w:val="26"/>
                <w:cs/>
              </w:rPr>
              <w:t xml:space="preserve">ซีจี จำกัด </w:t>
            </w:r>
          </w:p>
        </w:tc>
        <w:tc>
          <w:tcPr>
            <w:tcW w:w="900" w:type="dxa"/>
          </w:tcPr>
          <w:p w14:paraId="71DBCBFA" w14:textId="1C0E8B06" w:rsidR="00C16E54" w:rsidRPr="00174287" w:rsidRDefault="00C16E54" w:rsidP="00C16E5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7C4A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1" w:type="dxa"/>
          </w:tcPr>
          <w:p w14:paraId="182D2444" w14:textId="5DCC7CCB" w:rsidR="00C16E54" w:rsidRPr="00174287" w:rsidRDefault="00C16E54" w:rsidP="00C16E5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B7C4A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8B7C4A">
              <w:rPr>
                <w:rFonts w:ascii="Angsana New" w:hAnsi="Angsana New"/>
                <w:sz w:val="26"/>
                <w:szCs w:val="26"/>
              </w:rPr>
              <w:t>(</w:t>
            </w:r>
            <w:r w:rsidRPr="008B7C4A">
              <w:rPr>
                <w:rFonts w:ascii="Angsana New" w:hAnsi="Angsana New"/>
                <w:sz w:val="26"/>
                <w:szCs w:val="26"/>
                <w:cs/>
              </w:rPr>
              <w:t xml:space="preserve">จดทะเบียนในประเทศอินโดนีเซีย) </w:t>
            </w:r>
          </w:p>
        </w:tc>
        <w:tc>
          <w:tcPr>
            <w:tcW w:w="990" w:type="dxa"/>
            <w:gridSpan w:val="2"/>
          </w:tcPr>
          <w:p w14:paraId="16D514A8" w14:textId="08DC5FE6" w:rsidR="00C16E54" w:rsidRPr="00174287" w:rsidRDefault="00C16E54" w:rsidP="00C16E5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7C4A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C16E54" w:rsidRPr="0009044D" w14:paraId="3AF7DF6F" w14:textId="77777777" w:rsidTr="00805C22">
        <w:tc>
          <w:tcPr>
            <w:tcW w:w="4157" w:type="dxa"/>
          </w:tcPr>
          <w:p w14:paraId="3F1C8D72" w14:textId="23CFD33F" w:rsidR="00C16E54" w:rsidRPr="008B7C4A" w:rsidRDefault="00C16E54" w:rsidP="00C16E54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B7C4A">
              <w:rPr>
                <w:rFonts w:ascii="Angsana New" w:hAnsi="Angsana New"/>
                <w:sz w:val="26"/>
                <w:szCs w:val="26"/>
                <w:cs/>
              </w:rPr>
              <w:t xml:space="preserve">บริษัทซีทีโอ </w:t>
            </w:r>
            <w:proofErr w:type="spellStart"/>
            <w:r w:rsidRPr="008B7C4A">
              <w:rPr>
                <w:rFonts w:ascii="Angsana New" w:hAnsi="Angsana New"/>
                <w:sz w:val="26"/>
                <w:szCs w:val="26"/>
                <w:cs/>
              </w:rPr>
              <w:t>แมเนจเม้นท์</w:t>
            </w:r>
            <w:proofErr w:type="spellEnd"/>
            <w:r w:rsidRPr="008B7C4A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00" w:type="dxa"/>
          </w:tcPr>
          <w:p w14:paraId="456B118D" w14:textId="2E0B6F66" w:rsidR="00C16E54" w:rsidRPr="008B7C4A" w:rsidRDefault="00C16E54" w:rsidP="00C16E5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7C4A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1" w:type="dxa"/>
          </w:tcPr>
          <w:p w14:paraId="378D1E79" w14:textId="0957C077" w:rsidR="00C16E54" w:rsidRPr="00174287" w:rsidRDefault="00C16E54" w:rsidP="00C16E5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F61E8">
              <w:rPr>
                <w:rFonts w:ascii="Angsana New" w:hAnsi="Angsana New"/>
                <w:sz w:val="26"/>
                <w:szCs w:val="26"/>
                <w:cs/>
              </w:rPr>
              <w:t>บริษัทบางซื่ออุตสาหกรรม จำกัด</w:t>
            </w:r>
          </w:p>
        </w:tc>
        <w:tc>
          <w:tcPr>
            <w:tcW w:w="990" w:type="dxa"/>
            <w:gridSpan w:val="2"/>
          </w:tcPr>
          <w:p w14:paraId="3BD6D00A" w14:textId="067F5AC5" w:rsidR="00C16E54" w:rsidRPr="00174287" w:rsidRDefault="00C16E54" w:rsidP="00C16E5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C16E54" w:rsidRPr="0009044D" w14:paraId="655DBCE7" w14:textId="77777777" w:rsidTr="00805C22">
        <w:tc>
          <w:tcPr>
            <w:tcW w:w="4157" w:type="dxa"/>
          </w:tcPr>
          <w:p w14:paraId="428F97C6" w14:textId="1104F006" w:rsidR="00C16E54" w:rsidRPr="008B7C4A" w:rsidRDefault="00C16E54" w:rsidP="00C16E54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8B7C4A">
              <w:rPr>
                <w:rFonts w:ascii="Angsana New" w:hAnsi="Angsana New"/>
                <w:sz w:val="26"/>
                <w:szCs w:val="26"/>
              </w:rPr>
              <w:t>Cementhai</w:t>
            </w:r>
            <w:proofErr w:type="spellEnd"/>
            <w:r w:rsidRPr="008B7C4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B7C4A">
              <w:rPr>
                <w:rFonts w:ascii="Angsana New" w:hAnsi="Angsana New"/>
                <w:sz w:val="26"/>
                <w:szCs w:val="26"/>
              </w:rPr>
              <w:t>Captive</w:t>
            </w:r>
            <w:r w:rsidRPr="008B7C4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B7C4A">
              <w:rPr>
                <w:rFonts w:ascii="Angsana New" w:hAnsi="Angsana New"/>
                <w:sz w:val="26"/>
                <w:szCs w:val="26"/>
              </w:rPr>
              <w:t>Insurance</w:t>
            </w:r>
            <w:r w:rsidRPr="008B7C4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B7C4A">
              <w:rPr>
                <w:rFonts w:ascii="Angsana New" w:hAnsi="Angsana New"/>
                <w:sz w:val="26"/>
                <w:szCs w:val="26"/>
              </w:rPr>
              <w:t>Pte.</w:t>
            </w:r>
            <w:r w:rsidRPr="008B7C4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B7C4A">
              <w:rPr>
                <w:rFonts w:ascii="Angsana New" w:hAnsi="Angsana New"/>
                <w:sz w:val="26"/>
                <w:szCs w:val="26"/>
              </w:rPr>
              <w:t>Ltd.</w:t>
            </w:r>
            <w:r w:rsidRPr="008B7C4A">
              <w:rPr>
                <w:rFonts w:ascii="Angsana New" w:hAnsi="Angsana New"/>
                <w:sz w:val="26"/>
                <w:szCs w:val="26"/>
                <w:cs/>
              </w:rPr>
              <w:t xml:space="preserve">    </w:t>
            </w:r>
          </w:p>
        </w:tc>
        <w:tc>
          <w:tcPr>
            <w:tcW w:w="900" w:type="dxa"/>
          </w:tcPr>
          <w:p w14:paraId="19BE5CE0" w14:textId="77777777" w:rsidR="00C16E54" w:rsidRPr="008B7C4A" w:rsidRDefault="00C16E54" w:rsidP="00C16E5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1" w:type="dxa"/>
          </w:tcPr>
          <w:p w14:paraId="36FDBDF7" w14:textId="5EC9DA42" w:rsidR="00C16E54" w:rsidRPr="00174287" w:rsidRDefault="00C16E54" w:rsidP="00C16E5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F61E8">
              <w:rPr>
                <w:rFonts w:ascii="Angsana New" w:hAnsi="Angsana New"/>
                <w:sz w:val="26"/>
                <w:szCs w:val="26"/>
                <w:cs/>
              </w:rPr>
              <w:t>บริษัทแอด เวน</w:t>
            </w:r>
            <w:proofErr w:type="spellStart"/>
            <w:r w:rsidRPr="002F61E8">
              <w:rPr>
                <w:rFonts w:ascii="Angsana New" w:hAnsi="Angsana New"/>
                <w:sz w:val="26"/>
                <w:szCs w:val="26"/>
                <w:cs/>
              </w:rPr>
              <w:t>เจอร์ส</w:t>
            </w:r>
            <w:proofErr w:type="spellEnd"/>
            <w:r w:rsidRPr="002F61E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2F61E8">
              <w:rPr>
                <w:rFonts w:ascii="Angsana New" w:hAnsi="Angsana New"/>
                <w:sz w:val="26"/>
                <w:szCs w:val="26"/>
                <w:cs/>
              </w:rPr>
              <w:t>แคปปิตอล</w:t>
            </w:r>
            <w:proofErr w:type="spellEnd"/>
            <w:r w:rsidRPr="002F61E8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90" w:type="dxa"/>
            <w:gridSpan w:val="2"/>
          </w:tcPr>
          <w:p w14:paraId="3F6D763C" w14:textId="00C6F3A4" w:rsidR="00C16E54" w:rsidRPr="00174287" w:rsidRDefault="00C16E54" w:rsidP="00C16E5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C16E54" w:rsidRPr="0009044D" w14:paraId="32F3714C" w14:textId="77777777" w:rsidTr="00805C22">
        <w:tc>
          <w:tcPr>
            <w:tcW w:w="4157" w:type="dxa"/>
          </w:tcPr>
          <w:p w14:paraId="38FD7C19" w14:textId="0578C730" w:rsidR="00C16E54" w:rsidRPr="008B7C4A" w:rsidRDefault="00C16E54" w:rsidP="00C16E54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B7C4A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8B7C4A">
              <w:rPr>
                <w:rFonts w:ascii="Angsana New" w:hAnsi="Angsana New"/>
                <w:sz w:val="26"/>
                <w:szCs w:val="26"/>
              </w:rPr>
              <w:t>(</w:t>
            </w:r>
            <w:r w:rsidRPr="008B7C4A">
              <w:rPr>
                <w:rFonts w:ascii="Angsana New" w:hAnsi="Angsana New"/>
                <w:sz w:val="26"/>
                <w:szCs w:val="26"/>
                <w:cs/>
              </w:rPr>
              <w:t xml:space="preserve">จดทะเบียนในประเทศสิงคโปร์) </w:t>
            </w:r>
          </w:p>
        </w:tc>
        <w:tc>
          <w:tcPr>
            <w:tcW w:w="900" w:type="dxa"/>
          </w:tcPr>
          <w:p w14:paraId="6F8E8C31" w14:textId="057E27FA" w:rsidR="00C16E54" w:rsidRPr="008B7C4A" w:rsidRDefault="00C16E54" w:rsidP="00C16E5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7C4A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1" w:type="dxa"/>
          </w:tcPr>
          <w:p w14:paraId="4AA52E15" w14:textId="6B7D9000" w:rsidR="00C16E54" w:rsidRPr="00174287" w:rsidRDefault="00C16E54" w:rsidP="00C16E5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F61E8">
              <w:rPr>
                <w:rFonts w:ascii="Angsana New" w:hAnsi="Angsana New"/>
                <w:sz w:val="26"/>
                <w:szCs w:val="26"/>
                <w:cs/>
              </w:rPr>
              <w:t>บริษัทแอด เวน</w:t>
            </w:r>
            <w:proofErr w:type="spellStart"/>
            <w:r w:rsidRPr="002F61E8">
              <w:rPr>
                <w:rFonts w:ascii="Angsana New" w:hAnsi="Angsana New"/>
                <w:sz w:val="26"/>
                <w:szCs w:val="26"/>
                <w:cs/>
              </w:rPr>
              <w:t>เจอร์ส</w:t>
            </w:r>
            <w:proofErr w:type="spellEnd"/>
            <w:r w:rsidRPr="002F61E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2F61E8">
              <w:rPr>
                <w:rFonts w:ascii="Angsana New" w:hAnsi="Angsana New"/>
                <w:sz w:val="26"/>
                <w:szCs w:val="26"/>
                <w:cs/>
              </w:rPr>
              <w:t>แคปปิตอล</w:t>
            </w:r>
            <w:proofErr w:type="spellEnd"/>
            <w:r w:rsidRPr="002F61E8">
              <w:rPr>
                <w:rFonts w:ascii="Angsana New" w:hAnsi="Angsana New"/>
                <w:sz w:val="26"/>
                <w:szCs w:val="26"/>
                <w:cs/>
              </w:rPr>
              <w:t xml:space="preserve"> อินเตอร์</w:t>
            </w:r>
            <w:proofErr w:type="spellStart"/>
            <w:r w:rsidRPr="002F61E8">
              <w:rPr>
                <w:rFonts w:ascii="Angsana New" w:hAnsi="Angsana New"/>
                <w:sz w:val="26"/>
                <w:szCs w:val="26"/>
                <w:cs/>
              </w:rPr>
              <w:t>เนชั่นแนล</w:t>
            </w:r>
            <w:proofErr w:type="spellEnd"/>
            <w:r w:rsidRPr="002F61E8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90" w:type="dxa"/>
            <w:gridSpan w:val="2"/>
          </w:tcPr>
          <w:p w14:paraId="3DE5C641" w14:textId="4B0A3D65" w:rsidR="00C16E54" w:rsidRPr="00174287" w:rsidRDefault="00C16E54" w:rsidP="00C16E5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C16E54" w:rsidRPr="0009044D" w14:paraId="23EDCC82" w14:textId="77777777" w:rsidTr="00805C22">
        <w:tc>
          <w:tcPr>
            <w:tcW w:w="4157" w:type="dxa"/>
          </w:tcPr>
          <w:p w14:paraId="23457659" w14:textId="4FCEE071" w:rsidR="00C16E54" w:rsidRPr="008B7C4A" w:rsidRDefault="00C16E54" w:rsidP="00C16E54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74287">
              <w:rPr>
                <w:rFonts w:ascii="Angsana New" w:hAnsi="Angsana New"/>
                <w:sz w:val="26"/>
                <w:szCs w:val="26"/>
                <w:cs/>
              </w:rPr>
              <w:t>บริษัทสยามผลิตภัณฑ์นวัตกรรมและโซลูชั่น จำกัด</w:t>
            </w:r>
          </w:p>
        </w:tc>
        <w:tc>
          <w:tcPr>
            <w:tcW w:w="900" w:type="dxa"/>
          </w:tcPr>
          <w:p w14:paraId="3AD9F452" w14:textId="4E852DC2" w:rsidR="00C16E54" w:rsidRPr="008B7C4A" w:rsidRDefault="00C16E54" w:rsidP="00C16E5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4287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1" w:type="dxa"/>
          </w:tcPr>
          <w:p w14:paraId="567ECC46" w14:textId="62E2388F" w:rsidR="00C16E54" w:rsidRPr="00174287" w:rsidRDefault="00C16E54" w:rsidP="00C16E5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B7C4A">
              <w:rPr>
                <w:rFonts w:ascii="Angsana New" w:hAnsi="Angsana New"/>
                <w:sz w:val="26"/>
                <w:szCs w:val="26"/>
                <w:cs/>
              </w:rPr>
              <w:t>บริษัทสยาม จีเอ็นอี โซ</w:t>
            </w:r>
            <w:proofErr w:type="spellStart"/>
            <w:r w:rsidRPr="008B7C4A">
              <w:rPr>
                <w:rFonts w:ascii="Angsana New" w:hAnsi="Angsana New"/>
                <w:sz w:val="26"/>
                <w:szCs w:val="26"/>
                <w:cs/>
              </w:rPr>
              <w:t>ล่าร์</w:t>
            </w:r>
            <w:proofErr w:type="spellEnd"/>
            <w:r w:rsidRPr="008B7C4A">
              <w:rPr>
                <w:rFonts w:ascii="Angsana New" w:hAnsi="Angsana New"/>
                <w:sz w:val="26"/>
                <w:szCs w:val="26"/>
                <w:cs/>
              </w:rPr>
              <w:t xml:space="preserve"> เอ็น</w:t>
            </w:r>
            <w:proofErr w:type="spellStart"/>
            <w:r w:rsidRPr="008B7C4A">
              <w:rPr>
                <w:rFonts w:ascii="Angsana New" w:hAnsi="Angsana New"/>
                <w:sz w:val="26"/>
                <w:szCs w:val="26"/>
                <w:cs/>
              </w:rPr>
              <w:t>เนอร์</w:t>
            </w:r>
            <w:proofErr w:type="spellEnd"/>
            <w:r w:rsidRPr="008B7C4A">
              <w:rPr>
                <w:rFonts w:ascii="Angsana New" w:hAnsi="Angsana New"/>
                <w:sz w:val="26"/>
                <w:szCs w:val="26"/>
                <w:cs/>
              </w:rPr>
              <w:t>ยี่ จำกัด</w:t>
            </w:r>
          </w:p>
        </w:tc>
        <w:tc>
          <w:tcPr>
            <w:tcW w:w="990" w:type="dxa"/>
            <w:gridSpan w:val="2"/>
          </w:tcPr>
          <w:p w14:paraId="596F7524" w14:textId="1BA0C33B" w:rsidR="00C16E54" w:rsidRPr="00174287" w:rsidRDefault="00C16E54" w:rsidP="00C16E5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7C4A"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</w:tbl>
    <w:p w14:paraId="13AB02D2" w14:textId="77777777" w:rsidR="005D5EF3" w:rsidRDefault="005D5EF3" w:rsidP="00350C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3B8A271" w14:textId="507747F5" w:rsidR="008536F6" w:rsidRDefault="008536F6" w:rsidP="008536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8536F6">
        <w:rPr>
          <w:rFonts w:ascii="Angsana New" w:hAnsi="Angsana New"/>
          <w:sz w:val="30"/>
          <w:szCs w:val="30"/>
          <w:cs/>
        </w:rPr>
        <w:t>รายละเอียดบริษัทย่อยที่ไม่มีการประกอบธุรกิจที่เป็นสาระสำคัญ ซึ่งรวมอยู่ในงบการเงินรวมมีดังนี้</w:t>
      </w:r>
    </w:p>
    <w:tbl>
      <w:tblPr>
        <w:tblW w:w="10368" w:type="dxa"/>
        <w:tblLayout w:type="fixed"/>
        <w:tblLook w:val="0000" w:firstRow="0" w:lastRow="0" w:firstColumn="0" w:lastColumn="0" w:noHBand="0" w:noVBand="0"/>
      </w:tblPr>
      <w:tblGrid>
        <w:gridCol w:w="4158"/>
        <w:gridCol w:w="900"/>
        <w:gridCol w:w="4320"/>
        <w:gridCol w:w="990"/>
      </w:tblGrid>
      <w:tr w:rsidR="004762D3" w:rsidRPr="00A6407C" w14:paraId="0BCFD495" w14:textId="77777777" w:rsidTr="005A16C6">
        <w:tc>
          <w:tcPr>
            <w:tcW w:w="4158" w:type="dxa"/>
          </w:tcPr>
          <w:p w14:paraId="1712D38A" w14:textId="77777777" w:rsidR="004762D3" w:rsidRPr="00A6407C" w:rsidRDefault="004762D3" w:rsidP="005A16C6">
            <w:pPr>
              <w:pStyle w:val="a1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484A0E27" w14:textId="77777777" w:rsidR="004762D3" w:rsidRPr="00A6407C" w:rsidRDefault="004762D3" w:rsidP="005A16C6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A6407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สัดส่วน</w:t>
            </w:r>
          </w:p>
          <w:p w14:paraId="5C0DD0C6" w14:textId="77777777" w:rsidR="004762D3" w:rsidRPr="00A6407C" w:rsidRDefault="004762D3" w:rsidP="005A16C6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6407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4320" w:type="dxa"/>
          </w:tcPr>
          <w:p w14:paraId="190F1745" w14:textId="77777777" w:rsidR="004762D3" w:rsidRPr="00A6407C" w:rsidRDefault="004762D3" w:rsidP="005A16C6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72FC75A6" w14:textId="77777777" w:rsidR="004762D3" w:rsidRPr="00A6407C" w:rsidRDefault="004762D3" w:rsidP="005A16C6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A6407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สัดส่วน</w:t>
            </w:r>
          </w:p>
          <w:p w14:paraId="5A3A5B5D" w14:textId="77777777" w:rsidR="004762D3" w:rsidRPr="00A6407C" w:rsidRDefault="004762D3" w:rsidP="005A16C6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6407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การถือหุ้น</w:t>
            </w:r>
          </w:p>
        </w:tc>
      </w:tr>
      <w:tr w:rsidR="004762D3" w:rsidRPr="00A6407C" w14:paraId="070AE430" w14:textId="77777777" w:rsidTr="005A16C6">
        <w:tc>
          <w:tcPr>
            <w:tcW w:w="4158" w:type="dxa"/>
          </w:tcPr>
          <w:p w14:paraId="3F1B0AC8" w14:textId="77777777" w:rsidR="004762D3" w:rsidRPr="00A6407C" w:rsidRDefault="004762D3" w:rsidP="005A16C6">
            <w:pPr>
              <w:pStyle w:val="a1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0B796C68" w14:textId="77777777" w:rsidR="004762D3" w:rsidRPr="00A6407C" w:rsidRDefault="004762D3" w:rsidP="005A16C6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6407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โดยตรง</w:t>
            </w:r>
            <w:r w:rsidRPr="00A6407C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/</w:t>
            </w:r>
            <w:r w:rsidRPr="00A6407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อ้อม </w:t>
            </w:r>
          </w:p>
        </w:tc>
        <w:tc>
          <w:tcPr>
            <w:tcW w:w="4320" w:type="dxa"/>
          </w:tcPr>
          <w:p w14:paraId="4C408BC6" w14:textId="77777777" w:rsidR="004762D3" w:rsidRPr="00A6407C" w:rsidRDefault="004762D3" w:rsidP="005A16C6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633F1B65" w14:textId="77777777" w:rsidR="004762D3" w:rsidRPr="00A6407C" w:rsidRDefault="004762D3" w:rsidP="005A16C6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A6407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โดยตรง</w:t>
            </w:r>
            <w:r w:rsidRPr="00A6407C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/</w:t>
            </w:r>
            <w:r w:rsidRPr="00A6407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อ้อม </w:t>
            </w:r>
          </w:p>
        </w:tc>
      </w:tr>
      <w:tr w:rsidR="004762D3" w:rsidRPr="00A6407C" w14:paraId="39AE3E21" w14:textId="77777777" w:rsidTr="005A16C6">
        <w:tc>
          <w:tcPr>
            <w:tcW w:w="4158" w:type="dxa"/>
          </w:tcPr>
          <w:p w14:paraId="47E0A788" w14:textId="77777777" w:rsidR="004762D3" w:rsidRPr="00A6407C" w:rsidRDefault="004762D3" w:rsidP="005A16C6">
            <w:pPr>
              <w:pStyle w:val="a1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1087D8B0" w14:textId="77777777" w:rsidR="004762D3" w:rsidRPr="00A6407C" w:rsidRDefault="004762D3" w:rsidP="005A16C6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A6407C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(ร้อยละ)</w:t>
            </w:r>
          </w:p>
        </w:tc>
        <w:tc>
          <w:tcPr>
            <w:tcW w:w="4320" w:type="dxa"/>
          </w:tcPr>
          <w:p w14:paraId="469087F7" w14:textId="77777777" w:rsidR="004762D3" w:rsidRPr="00A6407C" w:rsidRDefault="004762D3" w:rsidP="005A16C6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31BCF921" w14:textId="77777777" w:rsidR="004762D3" w:rsidRPr="00A6407C" w:rsidRDefault="004762D3" w:rsidP="005A16C6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6407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(ร้อยละ)</w:t>
            </w:r>
          </w:p>
        </w:tc>
      </w:tr>
      <w:tr w:rsidR="00326035" w:rsidRPr="00A6407C" w14:paraId="5F46AA87" w14:textId="77777777" w:rsidTr="005A16C6">
        <w:tc>
          <w:tcPr>
            <w:tcW w:w="4158" w:type="dxa"/>
            <w:vAlign w:val="bottom"/>
          </w:tcPr>
          <w:p w14:paraId="6C925B57" w14:textId="526C7B5F" w:rsidR="00326035" w:rsidRPr="00A6407C" w:rsidRDefault="00326035" w:rsidP="0032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A6407C">
              <w:rPr>
                <w:rFonts w:ascii="Angsana New" w:hAnsi="Angsana New"/>
                <w:sz w:val="26"/>
                <w:szCs w:val="26"/>
                <w:cs/>
              </w:rPr>
              <w:t>บริษัทคอนกรีตผสมเสร็จซี</w:t>
            </w:r>
            <w:proofErr w:type="spellStart"/>
            <w:r w:rsidRPr="00A6407C">
              <w:rPr>
                <w:rFonts w:ascii="Angsana New" w:hAnsi="Angsana New"/>
                <w:sz w:val="26"/>
                <w:szCs w:val="26"/>
                <w:cs/>
              </w:rPr>
              <w:t>แพค</w:t>
            </w:r>
            <w:proofErr w:type="spellEnd"/>
            <w:r w:rsidRPr="00A6407C">
              <w:rPr>
                <w:rFonts w:ascii="Angsana New" w:hAnsi="Angsana New"/>
                <w:sz w:val="26"/>
                <w:szCs w:val="26"/>
                <w:cs/>
              </w:rPr>
              <w:t xml:space="preserve"> (ภาคใต้) จำกัด </w:t>
            </w:r>
          </w:p>
        </w:tc>
        <w:tc>
          <w:tcPr>
            <w:tcW w:w="900" w:type="dxa"/>
            <w:vAlign w:val="bottom"/>
          </w:tcPr>
          <w:p w14:paraId="45C71343" w14:textId="77777777" w:rsidR="00326035" w:rsidRPr="00A6407C" w:rsidRDefault="00326035" w:rsidP="0032603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407C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0" w:type="dxa"/>
            <w:vAlign w:val="bottom"/>
          </w:tcPr>
          <w:p w14:paraId="013AD885" w14:textId="4427325B" w:rsidR="00326035" w:rsidRPr="00A6407C" w:rsidRDefault="00326035" w:rsidP="0032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A6407C">
              <w:rPr>
                <w:rFonts w:ascii="Angsana New" w:hAnsi="Angsana New"/>
                <w:sz w:val="26"/>
                <w:szCs w:val="26"/>
                <w:cs/>
              </w:rPr>
              <w:t xml:space="preserve">บริษัทท่อธารา จำกัด </w:t>
            </w:r>
          </w:p>
        </w:tc>
        <w:tc>
          <w:tcPr>
            <w:tcW w:w="990" w:type="dxa"/>
            <w:vAlign w:val="bottom"/>
          </w:tcPr>
          <w:p w14:paraId="49911E5D" w14:textId="2EC3B4D6" w:rsidR="00326035" w:rsidRPr="00A6407C" w:rsidRDefault="00326035" w:rsidP="0032603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407C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26035" w:rsidRPr="00A6407C" w14:paraId="347CFDF3" w14:textId="77777777" w:rsidTr="005A16C6">
        <w:tc>
          <w:tcPr>
            <w:tcW w:w="4158" w:type="dxa"/>
            <w:vAlign w:val="bottom"/>
          </w:tcPr>
          <w:p w14:paraId="3508F30E" w14:textId="1214C268" w:rsidR="00326035" w:rsidRPr="00A6407C" w:rsidRDefault="00326035" w:rsidP="0032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A6407C">
              <w:rPr>
                <w:rFonts w:ascii="Angsana New" w:hAnsi="Angsana New"/>
                <w:sz w:val="26"/>
                <w:szCs w:val="26"/>
              </w:rPr>
              <w:t>SCG</w:t>
            </w:r>
            <w:r w:rsidRPr="00A6407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A6407C">
              <w:rPr>
                <w:rFonts w:ascii="Angsana New" w:hAnsi="Angsana New"/>
                <w:sz w:val="26"/>
                <w:szCs w:val="26"/>
              </w:rPr>
              <w:t>Trading</w:t>
            </w:r>
            <w:r w:rsidRPr="00A6407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A6407C">
              <w:rPr>
                <w:rFonts w:ascii="Angsana New" w:hAnsi="Angsana New"/>
                <w:sz w:val="26"/>
                <w:szCs w:val="26"/>
              </w:rPr>
              <w:t>(Jordan)</w:t>
            </w:r>
            <w:r w:rsidRPr="00A6407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A6407C">
              <w:rPr>
                <w:rFonts w:ascii="Angsana New" w:hAnsi="Angsana New"/>
                <w:sz w:val="26"/>
                <w:szCs w:val="26"/>
              </w:rPr>
              <w:t>L.L.C.</w:t>
            </w:r>
          </w:p>
        </w:tc>
        <w:tc>
          <w:tcPr>
            <w:tcW w:w="900" w:type="dxa"/>
            <w:vAlign w:val="bottom"/>
          </w:tcPr>
          <w:p w14:paraId="33613D26" w14:textId="77777777" w:rsidR="00326035" w:rsidRPr="00A6407C" w:rsidRDefault="00326035" w:rsidP="0032603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0" w:type="dxa"/>
            <w:vAlign w:val="bottom"/>
          </w:tcPr>
          <w:p w14:paraId="3473A536" w14:textId="5738A718" w:rsidR="00326035" w:rsidRPr="00A6407C" w:rsidRDefault="00326035" w:rsidP="0032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A6407C">
              <w:rPr>
                <w:rFonts w:ascii="Angsana New" w:hAnsi="Angsana New"/>
                <w:sz w:val="26"/>
                <w:szCs w:val="26"/>
              </w:rPr>
              <w:t>SCG</w:t>
            </w:r>
            <w:r w:rsidRPr="00A6407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A6407C">
              <w:rPr>
                <w:rFonts w:ascii="Angsana New" w:hAnsi="Angsana New"/>
                <w:sz w:val="26"/>
                <w:szCs w:val="26"/>
              </w:rPr>
              <w:t>Corporation</w:t>
            </w:r>
            <w:r w:rsidRPr="00A6407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A6407C">
              <w:rPr>
                <w:rFonts w:ascii="Angsana New" w:hAnsi="Angsana New"/>
                <w:sz w:val="26"/>
                <w:szCs w:val="26"/>
              </w:rPr>
              <w:t>S.A.</w:t>
            </w:r>
            <w:r w:rsidRPr="00A6407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5395CA41" w14:textId="336F19AA" w:rsidR="00326035" w:rsidRPr="00A6407C" w:rsidRDefault="00326035" w:rsidP="0032603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26035" w:rsidRPr="00A6407C" w14:paraId="350FC3C8" w14:textId="77777777" w:rsidTr="005A16C6">
        <w:tc>
          <w:tcPr>
            <w:tcW w:w="4158" w:type="dxa"/>
            <w:vAlign w:val="bottom"/>
          </w:tcPr>
          <w:p w14:paraId="3A27210E" w14:textId="48384F59" w:rsidR="00326035" w:rsidRPr="00A6407C" w:rsidRDefault="00326035" w:rsidP="0032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A6407C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A6407C">
              <w:rPr>
                <w:rFonts w:ascii="Angsana New" w:hAnsi="Angsana New"/>
                <w:sz w:val="26"/>
                <w:szCs w:val="26"/>
              </w:rPr>
              <w:t>(</w:t>
            </w:r>
            <w:r w:rsidRPr="00A6407C">
              <w:rPr>
                <w:rFonts w:ascii="Angsana New" w:hAnsi="Angsana New"/>
                <w:sz w:val="26"/>
                <w:szCs w:val="26"/>
                <w:cs/>
              </w:rPr>
              <w:t xml:space="preserve">จดทะเบียนในประเทศจอร์แดน)    </w:t>
            </w:r>
          </w:p>
        </w:tc>
        <w:tc>
          <w:tcPr>
            <w:tcW w:w="900" w:type="dxa"/>
            <w:vAlign w:val="bottom"/>
          </w:tcPr>
          <w:p w14:paraId="0A2BDE65" w14:textId="3348D2D6" w:rsidR="00326035" w:rsidRPr="00A6407C" w:rsidRDefault="00326035" w:rsidP="0032603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407C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0" w:type="dxa"/>
            <w:vAlign w:val="bottom"/>
          </w:tcPr>
          <w:p w14:paraId="4FFF8708" w14:textId="0BCD3CDA" w:rsidR="00326035" w:rsidRPr="00A6407C" w:rsidRDefault="00326035" w:rsidP="0032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A6407C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A6407C">
              <w:rPr>
                <w:rFonts w:ascii="Angsana New" w:hAnsi="Angsana New"/>
                <w:sz w:val="26"/>
                <w:szCs w:val="26"/>
              </w:rPr>
              <w:t>(</w:t>
            </w:r>
            <w:r w:rsidRPr="00A6407C">
              <w:rPr>
                <w:rFonts w:ascii="Angsana New" w:hAnsi="Angsana New"/>
                <w:sz w:val="26"/>
                <w:szCs w:val="26"/>
                <w:cs/>
              </w:rPr>
              <w:t xml:space="preserve">จดทะเบียนในประเทศปานามา) </w:t>
            </w:r>
          </w:p>
        </w:tc>
        <w:tc>
          <w:tcPr>
            <w:tcW w:w="990" w:type="dxa"/>
            <w:vAlign w:val="bottom"/>
          </w:tcPr>
          <w:p w14:paraId="18EC1C8B" w14:textId="5BA43A41" w:rsidR="00326035" w:rsidRPr="00A6407C" w:rsidRDefault="00326035" w:rsidP="0032603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407C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26035" w:rsidRPr="00A6407C" w14:paraId="3D9793C9" w14:textId="77777777" w:rsidTr="005A16C6">
        <w:tc>
          <w:tcPr>
            <w:tcW w:w="4158" w:type="dxa"/>
            <w:vAlign w:val="bottom"/>
          </w:tcPr>
          <w:p w14:paraId="38D6ADD8" w14:textId="6B5260A9" w:rsidR="00326035" w:rsidRPr="00A6407C" w:rsidRDefault="00326035" w:rsidP="00326035">
            <w:pPr>
              <w:rPr>
                <w:rFonts w:ascii="Angsana New" w:hAnsi="Angsana New"/>
                <w:sz w:val="26"/>
                <w:szCs w:val="26"/>
              </w:rPr>
            </w:pPr>
            <w:r w:rsidRPr="00A6407C">
              <w:rPr>
                <w:rFonts w:ascii="Angsana New" w:hAnsi="Angsana New"/>
                <w:sz w:val="26"/>
                <w:szCs w:val="26"/>
                <w:cs/>
              </w:rPr>
              <w:t>บริษัทสยาม</w:t>
            </w:r>
            <w:proofErr w:type="spellStart"/>
            <w:r w:rsidRPr="00A6407C">
              <w:rPr>
                <w:rFonts w:ascii="Angsana New" w:hAnsi="Angsana New"/>
                <w:sz w:val="26"/>
                <w:szCs w:val="26"/>
                <w:cs/>
              </w:rPr>
              <w:t>พาราฟินส์</w:t>
            </w:r>
            <w:proofErr w:type="spellEnd"/>
            <w:r w:rsidRPr="00A6407C">
              <w:rPr>
                <w:rFonts w:ascii="Angsana New" w:hAnsi="Angsan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900" w:type="dxa"/>
            <w:vAlign w:val="bottom"/>
          </w:tcPr>
          <w:p w14:paraId="1ED7F74F" w14:textId="4F84FBF4" w:rsidR="00326035" w:rsidRPr="00A6407C" w:rsidRDefault="00326035" w:rsidP="0032603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407C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0" w:type="dxa"/>
            <w:vAlign w:val="bottom"/>
          </w:tcPr>
          <w:p w14:paraId="5E37623F" w14:textId="19E593DA" w:rsidR="00326035" w:rsidRPr="00A6407C" w:rsidRDefault="00326035" w:rsidP="0032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167B17">
              <w:rPr>
                <w:rFonts w:ascii="Angsana New" w:hAnsi="Angsana New"/>
                <w:sz w:val="26"/>
                <w:szCs w:val="26"/>
              </w:rPr>
              <w:t xml:space="preserve">Ceramic research Institution   </w:t>
            </w:r>
          </w:p>
        </w:tc>
        <w:tc>
          <w:tcPr>
            <w:tcW w:w="990" w:type="dxa"/>
            <w:vAlign w:val="bottom"/>
          </w:tcPr>
          <w:p w14:paraId="0DC0EED8" w14:textId="45BC4055" w:rsidR="00326035" w:rsidRPr="00A6407C" w:rsidRDefault="00326035" w:rsidP="0032603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26035" w:rsidRPr="00A6407C" w14:paraId="205A3D27" w14:textId="77777777" w:rsidTr="005A16C6">
        <w:tc>
          <w:tcPr>
            <w:tcW w:w="4158" w:type="dxa"/>
            <w:vAlign w:val="bottom"/>
          </w:tcPr>
          <w:p w14:paraId="7B0D4C26" w14:textId="3E573C6A" w:rsidR="00326035" w:rsidRPr="00A6407C" w:rsidRDefault="00326035" w:rsidP="00326035">
            <w:pPr>
              <w:rPr>
                <w:rFonts w:ascii="Angsana New" w:hAnsi="Angsana New"/>
                <w:sz w:val="26"/>
                <w:szCs w:val="26"/>
              </w:rPr>
            </w:pPr>
            <w:r w:rsidRPr="00A6407C">
              <w:rPr>
                <w:rFonts w:ascii="Angsana New" w:hAnsi="Angsana New"/>
                <w:sz w:val="26"/>
                <w:szCs w:val="26"/>
                <w:cs/>
              </w:rPr>
              <w:t xml:space="preserve">บริษัทสยาม ทีพีซี จำกัด </w:t>
            </w:r>
          </w:p>
        </w:tc>
        <w:tc>
          <w:tcPr>
            <w:tcW w:w="900" w:type="dxa"/>
            <w:vAlign w:val="bottom"/>
          </w:tcPr>
          <w:p w14:paraId="482F4E9B" w14:textId="11F4B330" w:rsidR="00326035" w:rsidRPr="00A6407C" w:rsidRDefault="00326035" w:rsidP="0032603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0" w:type="dxa"/>
            <w:vAlign w:val="bottom"/>
          </w:tcPr>
          <w:p w14:paraId="59E77370" w14:textId="3513F963" w:rsidR="00326035" w:rsidRPr="00A6407C" w:rsidRDefault="00326035" w:rsidP="0032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lang w:val="sv-SE"/>
              </w:rPr>
            </w:pPr>
            <w:r w:rsidRPr="00A6407C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A6407C">
              <w:rPr>
                <w:rFonts w:ascii="Angsana New" w:hAnsi="Angsana New"/>
                <w:sz w:val="26"/>
                <w:szCs w:val="26"/>
              </w:rPr>
              <w:t>(</w:t>
            </w:r>
            <w:r w:rsidRPr="00A6407C">
              <w:rPr>
                <w:rFonts w:ascii="Angsana New" w:hAnsi="Angsana New"/>
                <w:sz w:val="26"/>
                <w:szCs w:val="26"/>
                <w:cs/>
              </w:rPr>
              <w:t>จดทะเบียนในประเทศ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เวียดนาม</w:t>
            </w:r>
            <w:r w:rsidRPr="00A6407C">
              <w:rPr>
                <w:rFonts w:ascii="Angsana New" w:hAnsi="Angsana New"/>
                <w:sz w:val="26"/>
                <w:szCs w:val="26"/>
                <w:cs/>
              </w:rPr>
              <w:t xml:space="preserve">)    </w:t>
            </w:r>
          </w:p>
        </w:tc>
        <w:tc>
          <w:tcPr>
            <w:tcW w:w="990" w:type="dxa"/>
            <w:vAlign w:val="bottom"/>
          </w:tcPr>
          <w:p w14:paraId="1F447571" w14:textId="5A5322EE" w:rsidR="00326035" w:rsidRPr="00A6407C" w:rsidRDefault="00326035" w:rsidP="00326035">
            <w:pPr>
              <w:jc w:val="center"/>
              <w:rPr>
                <w:rFonts w:ascii="Angsana New" w:hAnsi="Angsana New"/>
                <w:sz w:val="26"/>
                <w:szCs w:val="26"/>
                <w:lang w:val="sv-SE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26035" w:rsidRPr="00A6407C" w14:paraId="28455EFD" w14:textId="77777777" w:rsidTr="005A16C6">
        <w:tc>
          <w:tcPr>
            <w:tcW w:w="4158" w:type="dxa"/>
            <w:vAlign w:val="bottom"/>
          </w:tcPr>
          <w:p w14:paraId="40E8D77C" w14:textId="239CF36B" w:rsidR="00326035" w:rsidRPr="00A6407C" w:rsidDel="00764D0D" w:rsidRDefault="00326035" w:rsidP="00326035">
            <w:pPr>
              <w:rPr>
                <w:rFonts w:ascii="Angsana New" w:hAnsi="Angsana New"/>
                <w:sz w:val="26"/>
                <w:szCs w:val="26"/>
              </w:rPr>
            </w:pPr>
            <w:r w:rsidRPr="00A6407C">
              <w:rPr>
                <w:rFonts w:ascii="Angsana New" w:hAnsi="Angsana New"/>
                <w:sz w:val="26"/>
                <w:szCs w:val="26"/>
                <w:lang w:val="sv-SE"/>
              </w:rPr>
              <w:t>Siam</w:t>
            </w:r>
            <w:r w:rsidRPr="00A6407C">
              <w:rPr>
                <w:rFonts w:ascii="Angsana New" w:hAnsi="Angsana New"/>
                <w:sz w:val="26"/>
                <w:szCs w:val="26"/>
                <w:cs/>
                <w:lang w:val="sv-SE"/>
              </w:rPr>
              <w:t xml:space="preserve"> </w:t>
            </w:r>
            <w:r w:rsidRPr="00A6407C">
              <w:rPr>
                <w:rFonts w:ascii="Angsana New" w:hAnsi="Angsana New"/>
                <w:sz w:val="26"/>
                <w:szCs w:val="26"/>
                <w:lang w:val="sv-SE"/>
              </w:rPr>
              <w:t>TPC</w:t>
            </w:r>
            <w:r w:rsidRPr="00A6407C">
              <w:rPr>
                <w:rFonts w:ascii="Angsana New" w:hAnsi="Angsana New"/>
                <w:sz w:val="26"/>
                <w:szCs w:val="26"/>
                <w:cs/>
                <w:lang w:val="sv-SE"/>
              </w:rPr>
              <w:t xml:space="preserve"> </w:t>
            </w:r>
            <w:r w:rsidRPr="00A6407C">
              <w:rPr>
                <w:rFonts w:ascii="Angsana New" w:hAnsi="Angsana New"/>
                <w:sz w:val="26"/>
                <w:szCs w:val="26"/>
                <w:lang w:val="sv-SE"/>
              </w:rPr>
              <w:t>(Singapore)</w:t>
            </w:r>
            <w:r w:rsidRPr="00A6407C">
              <w:rPr>
                <w:rFonts w:ascii="Angsana New" w:hAnsi="Angsana New"/>
                <w:sz w:val="26"/>
                <w:szCs w:val="26"/>
                <w:cs/>
                <w:lang w:val="sv-SE"/>
              </w:rPr>
              <w:t xml:space="preserve"> </w:t>
            </w:r>
            <w:r w:rsidRPr="00A6407C">
              <w:rPr>
                <w:rFonts w:ascii="Angsana New" w:hAnsi="Angsana New"/>
                <w:sz w:val="26"/>
                <w:szCs w:val="26"/>
                <w:lang w:val="sv-SE"/>
              </w:rPr>
              <w:t>Pte</w:t>
            </w:r>
            <w:r w:rsidRPr="00A6407C">
              <w:rPr>
                <w:rFonts w:ascii="Angsana New" w:hAnsi="Angsana New"/>
                <w:sz w:val="26"/>
                <w:szCs w:val="26"/>
              </w:rPr>
              <w:t>.</w:t>
            </w:r>
            <w:r w:rsidRPr="00A6407C">
              <w:rPr>
                <w:rFonts w:ascii="Angsana New" w:hAnsi="Angsana New"/>
                <w:sz w:val="26"/>
                <w:szCs w:val="26"/>
                <w:cs/>
                <w:lang w:val="sv-SE"/>
              </w:rPr>
              <w:t xml:space="preserve"> </w:t>
            </w:r>
            <w:r w:rsidRPr="00A6407C">
              <w:rPr>
                <w:rFonts w:ascii="Angsana New" w:hAnsi="Angsana New"/>
                <w:sz w:val="26"/>
                <w:szCs w:val="26"/>
                <w:lang w:val="sv-SE"/>
              </w:rPr>
              <w:t>Ltd</w:t>
            </w:r>
            <w:r w:rsidRPr="00A6407C">
              <w:rPr>
                <w:rFonts w:ascii="Angsana New" w:hAnsi="Angsana New"/>
                <w:sz w:val="26"/>
                <w:szCs w:val="26"/>
              </w:rPr>
              <w:t>.</w:t>
            </w:r>
            <w:r w:rsidRPr="00A6407C">
              <w:rPr>
                <w:rFonts w:ascii="Angsana New" w:hAnsi="Angsana New"/>
                <w:sz w:val="26"/>
                <w:szCs w:val="26"/>
                <w:cs/>
                <w:lang w:val="sv-SE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3F9F937A" w14:textId="77777777" w:rsidR="00326035" w:rsidRPr="00A6407C" w:rsidRDefault="00326035" w:rsidP="0032603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0" w:type="dxa"/>
            <w:vAlign w:val="bottom"/>
          </w:tcPr>
          <w:p w14:paraId="67E98A95" w14:textId="57330AFD" w:rsidR="00326035" w:rsidRPr="00A6407C" w:rsidRDefault="00326035" w:rsidP="0032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167B17">
              <w:rPr>
                <w:rFonts w:ascii="Angsana New" w:hAnsi="Angsana New"/>
                <w:sz w:val="26"/>
                <w:szCs w:val="26"/>
              </w:rPr>
              <w:t xml:space="preserve">SCG Roofing Philippines, Inc.  </w:t>
            </w:r>
          </w:p>
        </w:tc>
        <w:tc>
          <w:tcPr>
            <w:tcW w:w="990" w:type="dxa"/>
            <w:vAlign w:val="bottom"/>
          </w:tcPr>
          <w:p w14:paraId="0576591D" w14:textId="5C3971D0" w:rsidR="00326035" w:rsidRPr="00A6407C" w:rsidRDefault="00326035" w:rsidP="0032603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26035" w:rsidRPr="00A6407C" w14:paraId="2918CA2E" w14:textId="77777777" w:rsidTr="005A16C6">
        <w:tc>
          <w:tcPr>
            <w:tcW w:w="4158" w:type="dxa"/>
            <w:vAlign w:val="bottom"/>
          </w:tcPr>
          <w:p w14:paraId="0859E542" w14:textId="6B08A8FE" w:rsidR="00326035" w:rsidRPr="00A6407C" w:rsidRDefault="00326035" w:rsidP="0032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A6407C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A6407C">
              <w:rPr>
                <w:rFonts w:ascii="Angsana New" w:hAnsi="Angsana New"/>
                <w:sz w:val="26"/>
                <w:szCs w:val="26"/>
              </w:rPr>
              <w:t>(</w:t>
            </w:r>
            <w:r w:rsidRPr="00A6407C">
              <w:rPr>
                <w:rFonts w:ascii="Angsana New" w:hAnsi="Angsana New"/>
                <w:sz w:val="26"/>
                <w:szCs w:val="26"/>
                <w:cs/>
              </w:rPr>
              <w:t xml:space="preserve">จดทะเบียนในประเทศสิงคโปร์) </w:t>
            </w:r>
          </w:p>
        </w:tc>
        <w:tc>
          <w:tcPr>
            <w:tcW w:w="900" w:type="dxa"/>
            <w:vAlign w:val="bottom"/>
          </w:tcPr>
          <w:p w14:paraId="7BBCC42E" w14:textId="464812DB" w:rsidR="00326035" w:rsidRPr="00A6407C" w:rsidRDefault="00326035" w:rsidP="0032603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0" w:type="dxa"/>
            <w:vAlign w:val="bottom"/>
          </w:tcPr>
          <w:p w14:paraId="13BF0330" w14:textId="4B8B431D" w:rsidR="00326035" w:rsidRPr="00A6407C" w:rsidRDefault="00326035" w:rsidP="0032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174287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174287">
              <w:rPr>
                <w:rFonts w:ascii="Angsana New" w:hAnsi="Angsana New"/>
                <w:sz w:val="26"/>
                <w:szCs w:val="26"/>
              </w:rPr>
              <w:t>(</w:t>
            </w:r>
            <w:r w:rsidRPr="00174287">
              <w:rPr>
                <w:rFonts w:ascii="Angsana New" w:hAnsi="Angsana New"/>
                <w:sz w:val="26"/>
                <w:szCs w:val="26"/>
                <w:cs/>
              </w:rPr>
              <w:t>จดทะเบียนในประเทศฟิลิปปินส์)</w:t>
            </w:r>
          </w:p>
        </w:tc>
        <w:tc>
          <w:tcPr>
            <w:tcW w:w="990" w:type="dxa"/>
            <w:vAlign w:val="bottom"/>
          </w:tcPr>
          <w:p w14:paraId="21EA0043" w14:textId="634964AD" w:rsidR="00326035" w:rsidRPr="00A6407C" w:rsidRDefault="00326035" w:rsidP="0032603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26035" w:rsidRPr="00A6407C" w14:paraId="53A04B0E" w14:textId="77777777" w:rsidTr="005A16C6">
        <w:tc>
          <w:tcPr>
            <w:tcW w:w="4158" w:type="dxa"/>
            <w:vAlign w:val="bottom"/>
          </w:tcPr>
          <w:p w14:paraId="37111742" w14:textId="6EA9335B" w:rsidR="00326035" w:rsidRPr="00A6407C" w:rsidRDefault="00326035" w:rsidP="0032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A6407C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proofErr w:type="spellStart"/>
            <w:r w:rsidRPr="00A6407C">
              <w:rPr>
                <w:rFonts w:ascii="Angsana New" w:hAnsi="Angsana New"/>
                <w:sz w:val="26"/>
                <w:szCs w:val="26"/>
                <w:cs/>
              </w:rPr>
              <w:t>เอส</w:t>
            </w:r>
            <w:proofErr w:type="spellEnd"/>
            <w:r w:rsidRPr="00A6407C">
              <w:rPr>
                <w:rFonts w:ascii="Angsana New" w:hAnsi="Angsana New"/>
                <w:sz w:val="26"/>
                <w:szCs w:val="26"/>
                <w:cs/>
              </w:rPr>
              <w:t>ซีจี โฮ</w:t>
            </w:r>
            <w:proofErr w:type="spellStart"/>
            <w:r w:rsidRPr="00A6407C">
              <w:rPr>
                <w:rFonts w:ascii="Angsana New" w:hAnsi="Angsana New"/>
                <w:sz w:val="26"/>
                <w:szCs w:val="26"/>
                <w:cs/>
              </w:rPr>
              <w:t>ลดิ้ง</w:t>
            </w:r>
            <w:proofErr w:type="spellEnd"/>
            <w:r w:rsidRPr="00A6407C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00" w:type="dxa"/>
            <w:vAlign w:val="bottom"/>
          </w:tcPr>
          <w:p w14:paraId="25B622EF" w14:textId="675E204A" w:rsidR="00326035" w:rsidRPr="00A6407C" w:rsidRDefault="00326035" w:rsidP="0032603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0" w:type="dxa"/>
            <w:vAlign w:val="bottom"/>
          </w:tcPr>
          <w:p w14:paraId="5766EA23" w14:textId="522DC0F5" w:rsidR="00326035" w:rsidRPr="00A6407C" w:rsidRDefault="00326035" w:rsidP="0032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E92E29">
              <w:rPr>
                <w:rFonts w:ascii="Angsana New" w:hAnsi="Angsana New"/>
                <w:sz w:val="26"/>
                <w:szCs w:val="26"/>
              </w:rPr>
              <w:t xml:space="preserve">PT </w:t>
            </w:r>
            <w:proofErr w:type="spellStart"/>
            <w:r w:rsidRPr="00E92E29">
              <w:rPr>
                <w:rFonts w:ascii="Angsana New" w:hAnsi="Angsana New"/>
                <w:sz w:val="26"/>
                <w:szCs w:val="26"/>
              </w:rPr>
              <w:t>Karya</w:t>
            </w:r>
            <w:proofErr w:type="spellEnd"/>
            <w:r w:rsidRPr="00E92E29">
              <w:rPr>
                <w:rFonts w:ascii="Angsana New" w:hAnsi="Angsana New"/>
                <w:sz w:val="26"/>
                <w:szCs w:val="26"/>
              </w:rPr>
              <w:t xml:space="preserve"> </w:t>
            </w:r>
            <w:proofErr w:type="spellStart"/>
            <w:r w:rsidRPr="00E92E29">
              <w:rPr>
                <w:rFonts w:ascii="Angsana New" w:hAnsi="Angsana New"/>
                <w:sz w:val="26"/>
                <w:szCs w:val="26"/>
              </w:rPr>
              <w:t>Makmur</w:t>
            </w:r>
            <w:proofErr w:type="spellEnd"/>
            <w:r w:rsidRPr="00E92E29">
              <w:rPr>
                <w:rFonts w:ascii="Angsana New" w:hAnsi="Angsana New"/>
                <w:sz w:val="26"/>
                <w:szCs w:val="26"/>
              </w:rPr>
              <w:t xml:space="preserve"> </w:t>
            </w:r>
            <w:proofErr w:type="spellStart"/>
            <w:r w:rsidRPr="00E92E29">
              <w:rPr>
                <w:rFonts w:ascii="Angsana New" w:hAnsi="Angsana New"/>
                <w:sz w:val="26"/>
                <w:szCs w:val="26"/>
              </w:rPr>
              <w:t>Kreasi</w:t>
            </w:r>
            <w:proofErr w:type="spellEnd"/>
            <w:r w:rsidRPr="00E92E29">
              <w:rPr>
                <w:rFonts w:ascii="Angsana New" w:hAnsi="Angsana New"/>
                <w:sz w:val="26"/>
                <w:szCs w:val="26"/>
              </w:rPr>
              <w:t xml:space="preserve"> Prima</w:t>
            </w:r>
          </w:p>
        </w:tc>
        <w:tc>
          <w:tcPr>
            <w:tcW w:w="990" w:type="dxa"/>
            <w:vAlign w:val="bottom"/>
          </w:tcPr>
          <w:p w14:paraId="22312D37" w14:textId="40505ACF" w:rsidR="00326035" w:rsidRPr="00A6407C" w:rsidRDefault="00326035" w:rsidP="0032603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26035" w:rsidRPr="00A6407C" w14:paraId="1326E693" w14:textId="77777777" w:rsidTr="005A16C6">
        <w:tc>
          <w:tcPr>
            <w:tcW w:w="4158" w:type="dxa"/>
            <w:vAlign w:val="bottom"/>
          </w:tcPr>
          <w:p w14:paraId="476C3B24" w14:textId="4B090F66" w:rsidR="00326035" w:rsidRPr="00A6407C" w:rsidRDefault="00326035" w:rsidP="00326035">
            <w:pPr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A6407C">
              <w:rPr>
                <w:rFonts w:ascii="Angsana New" w:hAnsi="Angsana New"/>
                <w:sz w:val="26"/>
                <w:szCs w:val="26"/>
                <w:cs/>
              </w:rPr>
              <w:t>บริษัทนว</w:t>
            </w:r>
            <w:proofErr w:type="spellEnd"/>
            <w:r w:rsidRPr="00A6407C">
              <w:rPr>
                <w:rFonts w:ascii="Angsana New" w:hAnsi="Angsana New"/>
                <w:sz w:val="26"/>
                <w:szCs w:val="26"/>
                <w:cs/>
              </w:rPr>
              <w:t xml:space="preserve">โลหะบางปะกง จำกัด </w:t>
            </w:r>
          </w:p>
        </w:tc>
        <w:tc>
          <w:tcPr>
            <w:tcW w:w="900" w:type="dxa"/>
            <w:vAlign w:val="bottom"/>
          </w:tcPr>
          <w:p w14:paraId="1E25B2DD" w14:textId="35A0ABC6" w:rsidR="00326035" w:rsidRPr="00A6407C" w:rsidRDefault="00326035" w:rsidP="0032603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407C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0" w:type="dxa"/>
            <w:vAlign w:val="bottom"/>
          </w:tcPr>
          <w:p w14:paraId="274B9982" w14:textId="6FEA9E19" w:rsidR="00326035" w:rsidRPr="00A6407C" w:rsidRDefault="00326035" w:rsidP="0032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ED5EB2">
              <w:rPr>
                <w:rFonts w:ascii="Angsana New" w:hAnsi="Angsana New"/>
                <w:sz w:val="26"/>
                <w:szCs w:val="26"/>
                <w:cs/>
              </w:rPr>
              <w:t xml:space="preserve">   (จดทะเบียนในประเทศอินโดนีเซีย)</w:t>
            </w:r>
          </w:p>
        </w:tc>
        <w:tc>
          <w:tcPr>
            <w:tcW w:w="990" w:type="dxa"/>
            <w:vAlign w:val="bottom"/>
          </w:tcPr>
          <w:p w14:paraId="1A4CE62C" w14:textId="15E6FBD7" w:rsidR="00326035" w:rsidRPr="00A6407C" w:rsidRDefault="00326035" w:rsidP="0032603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91</w:t>
            </w:r>
          </w:p>
        </w:tc>
      </w:tr>
      <w:tr w:rsidR="00326035" w:rsidRPr="00A6407C" w14:paraId="62248BBE" w14:textId="77777777" w:rsidTr="005A16C6">
        <w:tc>
          <w:tcPr>
            <w:tcW w:w="4158" w:type="dxa"/>
            <w:vAlign w:val="bottom"/>
          </w:tcPr>
          <w:p w14:paraId="56685EE8" w14:textId="62358C5B" w:rsidR="00326035" w:rsidRPr="00A6407C" w:rsidRDefault="00326035" w:rsidP="0032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A6407C">
              <w:rPr>
                <w:rFonts w:ascii="Angsana New" w:hAnsi="Angsana New"/>
                <w:sz w:val="26"/>
                <w:szCs w:val="26"/>
                <w:cs/>
              </w:rPr>
              <w:t>บริษัทเหล็ก</w:t>
            </w:r>
            <w:r w:rsidRPr="00A6407C">
              <w:rPr>
                <w:rFonts w:ascii="Angsana New" w:hAnsi="Angsana New" w:hint="cs"/>
                <w:sz w:val="26"/>
                <w:szCs w:val="26"/>
                <w:cs/>
              </w:rPr>
              <w:t>สยาม</w:t>
            </w:r>
            <w:r w:rsidRPr="00A6407C">
              <w:rPr>
                <w:rFonts w:ascii="Angsana New" w:hAnsi="Angsana New"/>
                <w:sz w:val="26"/>
                <w:szCs w:val="26"/>
                <w:cs/>
              </w:rPr>
              <w:t xml:space="preserve"> จำกัด  </w:t>
            </w:r>
          </w:p>
        </w:tc>
        <w:tc>
          <w:tcPr>
            <w:tcW w:w="900" w:type="dxa"/>
            <w:vAlign w:val="bottom"/>
          </w:tcPr>
          <w:p w14:paraId="7D0DCB63" w14:textId="56F24EB6" w:rsidR="00326035" w:rsidRPr="00A6407C" w:rsidRDefault="00326035" w:rsidP="0032603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407C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4320" w:type="dxa"/>
            <w:vAlign w:val="bottom"/>
          </w:tcPr>
          <w:p w14:paraId="15407E64" w14:textId="3B565946" w:rsidR="00326035" w:rsidRPr="00A6407C" w:rsidRDefault="00326035" w:rsidP="0032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63D8BAE" w14:textId="7AABA094" w:rsidR="00326035" w:rsidRPr="00A6407C" w:rsidRDefault="00326035" w:rsidP="0032603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6B3F63B5" w14:textId="1923785D" w:rsidR="003A4B66" w:rsidRDefault="003A4B66" w:rsidP="003A4B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pacing w:val="4"/>
          <w:sz w:val="30"/>
          <w:szCs w:val="30"/>
          <w:cs/>
        </w:rPr>
        <w:lastRenderedPageBreak/>
        <w:t>บริษัทย่อยดังกล่าวข้างต้นส่วนใหญ่ตั้งอยู่ในประเทศไทย ยกเว้นที่ระบุไว้เป็นอย่างอื่น และสัดส่วนการถือหุ้น</w:t>
      </w:r>
      <w:r w:rsidRPr="005B20FD">
        <w:rPr>
          <w:rFonts w:ascii="Angsana New" w:hAnsi="Angsana New"/>
          <w:spacing w:val="2"/>
          <w:sz w:val="30"/>
          <w:szCs w:val="30"/>
          <w:cs/>
        </w:rPr>
        <w:t xml:space="preserve">ในบริษัทย่อยดังกล่าวไม่มีการเปลี่ยนแปลงจากปี </w:t>
      </w:r>
      <w:r>
        <w:rPr>
          <w:rFonts w:ascii="Angsana New" w:hAnsi="Angsana New"/>
          <w:spacing w:val="2"/>
          <w:sz w:val="30"/>
          <w:szCs w:val="30"/>
        </w:rPr>
        <w:t>2560</w:t>
      </w:r>
      <w:r w:rsidRPr="005B20FD">
        <w:rPr>
          <w:rFonts w:ascii="Angsana New" w:hAnsi="Angsana New"/>
          <w:spacing w:val="2"/>
          <w:sz w:val="30"/>
          <w:szCs w:val="30"/>
          <w:cs/>
        </w:rPr>
        <w:t xml:space="preserve"> อย่างมีสาระสำคัญ </w:t>
      </w:r>
      <w:r w:rsidRPr="005B20FD">
        <w:rPr>
          <w:rFonts w:ascii="Angsana New" w:hAnsi="Angsana New" w:hint="cs"/>
          <w:spacing w:val="2"/>
          <w:sz w:val="30"/>
          <w:szCs w:val="30"/>
          <w:cs/>
        </w:rPr>
        <w:t>ยกเว้นที่กล่าวไว้ในหมายเหตุประกอบ</w:t>
      </w:r>
      <w:r w:rsidRPr="005B20FD">
        <w:rPr>
          <w:rFonts w:ascii="Angsana New" w:hAnsi="Angsana New" w:hint="cs"/>
          <w:sz w:val="30"/>
          <w:szCs w:val="30"/>
          <w:cs/>
        </w:rPr>
        <w:t xml:space="preserve">งบการเงินข้อ </w:t>
      </w:r>
      <w:r w:rsidRPr="005B20FD">
        <w:rPr>
          <w:rFonts w:ascii="Angsana New" w:hAnsi="Angsana New"/>
          <w:sz w:val="30"/>
          <w:szCs w:val="30"/>
        </w:rPr>
        <w:t>4</w:t>
      </w:r>
    </w:p>
    <w:p w14:paraId="71A362D8" w14:textId="46F4D19C" w:rsidR="00664731" w:rsidRDefault="00664731" w:rsidP="003A4B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2413EF28" w14:textId="6F5A2DDA" w:rsidR="00664731" w:rsidRPr="00496C90" w:rsidRDefault="00664731" w:rsidP="00496C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496C90">
        <w:rPr>
          <w:rFonts w:ascii="Angsana New" w:hAnsi="Angsana New"/>
          <w:sz w:val="30"/>
          <w:szCs w:val="30"/>
          <w:cs/>
        </w:rPr>
        <w:t xml:space="preserve">ทั้งนี้ ในระหว่างปี </w:t>
      </w:r>
      <w:r w:rsidRPr="00496C90">
        <w:rPr>
          <w:rFonts w:ascii="Angsana New" w:hAnsi="Angsana New"/>
          <w:sz w:val="30"/>
          <w:szCs w:val="30"/>
        </w:rPr>
        <w:t>256</w:t>
      </w:r>
      <w:r w:rsidR="009C3DB9" w:rsidRPr="00496C90">
        <w:rPr>
          <w:rFonts w:ascii="Angsana New" w:hAnsi="Angsana New"/>
          <w:sz w:val="30"/>
          <w:szCs w:val="30"/>
        </w:rPr>
        <w:t>1</w:t>
      </w:r>
      <w:r w:rsidRPr="00496C90">
        <w:rPr>
          <w:rFonts w:ascii="Angsana New" w:hAnsi="Angsana New"/>
          <w:sz w:val="30"/>
          <w:szCs w:val="30"/>
          <w:cs/>
        </w:rPr>
        <w:t xml:space="preserve"> กลุ่มบริษัทได้นำงบการเงินของ </w:t>
      </w:r>
      <w:proofErr w:type="spellStart"/>
      <w:r w:rsidR="009C3DB9" w:rsidRPr="00496C90">
        <w:rPr>
          <w:rFonts w:ascii="Angsana New" w:hAnsi="Angsana New"/>
          <w:sz w:val="30"/>
          <w:szCs w:val="30"/>
        </w:rPr>
        <w:t>Interpress</w:t>
      </w:r>
      <w:proofErr w:type="spellEnd"/>
      <w:r w:rsidR="009C3DB9" w:rsidRPr="00496C90">
        <w:rPr>
          <w:rFonts w:ascii="Angsana New" w:hAnsi="Angsana New"/>
          <w:sz w:val="30"/>
          <w:szCs w:val="30"/>
        </w:rPr>
        <w:t xml:space="preserve"> Printers </w:t>
      </w:r>
      <w:proofErr w:type="spellStart"/>
      <w:r w:rsidR="009C3DB9" w:rsidRPr="00496C90">
        <w:rPr>
          <w:rFonts w:ascii="Angsana New" w:hAnsi="Angsana New"/>
          <w:sz w:val="30"/>
          <w:szCs w:val="30"/>
        </w:rPr>
        <w:t>Sendirian</w:t>
      </w:r>
      <w:proofErr w:type="spellEnd"/>
      <w:r w:rsidR="009C3DB9" w:rsidRPr="00496C90">
        <w:rPr>
          <w:rFonts w:ascii="Angsana New" w:hAnsi="Angsana New"/>
          <w:sz w:val="30"/>
          <w:szCs w:val="30"/>
        </w:rPr>
        <w:t xml:space="preserve"> </w:t>
      </w:r>
      <w:proofErr w:type="spellStart"/>
      <w:r w:rsidR="00496C90" w:rsidRPr="00496C90">
        <w:rPr>
          <w:rFonts w:ascii="Angsana New" w:hAnsi="Angsana New"/>
          <w:sz w:val="30"/>
          <w:szCs w:val="30"/>
        </w:rPr>
        <w:t>Berhad</w:t>
      </w:r>
      <w:proofErr w:type="spellEnd"/>
      <w:r w:rsidR="00496C90" w:rsidRPr="00496C90">
        <w:rPr>
          <w:rFonts w:ascii="Angsana New" w:hAnsi="Angsana New"/>
          <w:sz w:val="30"/>
          <w:szCs w:val="30"/>
        </w:rPr>
        <w:t xml:space="preserve"> </w:t>
      </w:r>
      <w:r w:rsidR="009C3DB9" w:rsidRPr="00496C90">
        <w:rPr>
          <w:rFonts w:ascii="Angsana New" w:hAnsi="Angsana New"/>
          <w:sz w:val="30"/>
          <w:szCs w:val="30"/>
          <w:cs/>
        </w:rPr>
        <w:t>ซึ่งจดทะเบียนใน</w:t>
      </w:r>
      <w:r w:rsidR="009C3DB9" w:rsidRPr="006A400C">
        <w:rPr>
          <w:rFonts w:ascii="Angsana New" w:hAnsi="Angsana New"/>
          <w:spacing w:val="2"/>
          <w:sz w:val="30"/>
          <w:szCs w:val="30"/>
          <w:cs/>
        </w:rPr>
        <w:t>ประเทศมาเลเซีย</w:t>
      </w:r>
      <w:r w:rsidRPr="006A400C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6A400C">
        <w:rPr>
          <w:rFonts w:ascii="Angsana New" w:hAnsi="Angsana New"/>
          <w:color w:val="000000"/>
          <w:spacing w:val="2"/>
          <w:sz w:val="30"/>
          <w:szCs w:val="30"/>
          <w:cs/>
        </w:rPr>
        <w:t>และ</w:t>
      </w:r>
      <w:r w:rsidR="00E6488B" w:rsidRPr="006A400C">
        <w:rPr>
          <w:rFonts w:ascii="Angsana New" w:hAnsi="Angsana New"/>
          <w:color w:val="000000"/>
          <w:spacing w:val="2"/>
          <w:sz w:val="30"/>
          <w:szCs w:val="30"/>
          <w:cs/>
        </w:rPr>
        <w:t>กลุ่ม</w:t>
      </w:r>
      <w:r w:rsidR="009C3DB9" w:rsidRPr="006A400C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proofErr w:type="spellStart"/>
      <w:r w:rsidR="009C3DB9" w:rsidRPr="006A400C">
        <w:rPr>
          <w:rFonts w:ascii="Angsana New" w:hAnsi="Angsana New"/>
          <w:color w:val="000000"/>
          <w:spacing w:val="2"/>
          <w:sz w:val="30"/>
          <w:szCs w:val="30"/>
        </w:rPr>
        <w:t>Binh</w:t>
      </w:r>
      <w:proofErr w:type="spellEnd"/>
      <w:r w:rsidR="009C3DB9" w:rsidRPr="006A400C">
        <w:rPr>
          <w:rFonts w:ascii="Angsana New" w:hAnsi="Angsana New"/>
          <w:color w:val="000000"/>
          <w:spacing w:val="2"/>
          <w:sz w:val="30"/>
          <w:szCs w:val="30"/>
        </w:rPr>
        <w:t xml:space="preserve"> Minh Plastics Joint Stock Company</w:t>
      </w:r>
      <w:r w:rsidRPr="006A400C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6A400C">
        <w:rPr>
          <w:rFonts w:ascii="Angsana New" w:hAnsi="Angsana New"/>
          <w:spacing w:val="2"/>
          <w:sz w:val="30"/>
          <w:szCs w:val="30"/>
          <w:cs/>
        </w:rPr>
        <w:t>ซึ่งจดทะเบียนในประเทศเวียดนามมาจัดทำ</w:t>
      </w:r>
      <w:r w:rsidRPr="006A400C">
        <w:rPr>
          <w:rFonts w:ascii="Angsana New" w:hAnsi="Angsana New"/>
          <w:sz w:val="30"/>
          <w:szCs w:val="30"/>
          <w:cs/>
        </w:rPr>
        <w:t>งบการเงินรวมของกลุ่มบริษัทเนื่องจากการซื้อธุรกิจ</w:t>
      </w:r>
      <w:r w:rsidRPr="006A400C">
        <w:rPr>
          <w:rFonts w:ascii="Angsana New" w:hAnsi="Angsana New"/>
          <w:sz w:val="30"/>
          <w:szCs w:val="30"/>
        </w:rPr>
        <w:t xml:space="preserve"> </w:t>
      </w:r>
      <w:r w:rsidRPr="006A400C">
        <w:rPr>
          <w:rFonts w:ascii="Angsana New" w:hAnsi="Angsana New"/>
          <w:sz w:val="30"/>
          <w:szCs w:val="30"/>
          <w:cs/>
        </w:rPr>
        <w:t>ตามที่กล่าวไว้ในหมายเหตุประกอบ</w:t>
      </w:r>
      <w:r w:rsidRPr="00496C90">
        <w:rPr>
          <w:rFonts w:ascii="Angsana New" w:hAnsi="Angsana New"/>
          <w:sz w:val="30"/>
          <w:szCs w:val="30"/>
          <w:cs/>
        </w:rPr>
        <w:t xml:space="preserve">งบการเงินข้อ </w:t>
      </w:r>
      <w:r w:rsidRPr="00496C90">
        <w:rPr>
          <w:rFonts w:ascii="Angsana New" w:hAnsi="Angsana New"/>
          <w:sz w:val="30"/>
          <w:szCs w:val="30"/>
        </w:rPr>
        <w:t>4</w:t>
      </w:r>
    </w:p>
    <w:p w14:paraId="4F570FD6" w14:textId="77777777" w:rsidR="003A4B66" w:rsidRPr="00E6577D" w:rsidRDefault="003A4B66" w:rsidP="00E657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4CB3843" w14:textId="1506DD3A" w:rsidR="003057D6" w:rsidRPr="00300257" w:rsidRDefault="004E256E" w:rsidP="005421A9">
      <w:pPr>
        <w:pStyle w:val="Heading8"/>
        <w:tabs>
          <w:tab w:val="left" w:pos="567"/>
        </w:tabs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4E256E">
        <w:rPr>
          <w:rFonts w:ascii="Angsana New" w:hAnsi="Angsana New" w:cs="Angsana New"/>
          <w:sz w:val="30"/>
          <w:szCs w:val="30"/>
        </w:rPr>
        <w:t>2</w:t>
      </w:r>
      <w:r w:rsidR="00B11FA4" w:rsidRPr="00300257">
        <w:rPr>
          <w:rFonts w:ascii="Angsana New" w:hAnsi="Angsana New" w:cs="Angsana New"/>
          <w:sz w:val="30"/>
          <w:szCs w:val="30"/>
          <w:cs/>
          <w:lang w:val="th-TH"/>
        </w:rPr>
        <w:tab/>
        <w:t>เกณฑ์การจัดทำงบการเงิน</w:t>
      </w:r>
    </w:p>
    <w:p w14:paraId="433A4313" w14:textId="77777777" w:rsidR="00334784" w:rsidRPr="00935065" w:rsidRDefault="00334784" w:rsidP="006000C3">
      <w:pPr>
        <w:pStyle w:val="block"/>
        <w:spacing w:after="0" w:line="240" w:lineRule="atLeast"/>
        <w:jc w:val="thaiDistribute"/>
        <w:rPr>
          <w:rFonts w:ascii="Angsana New" w:hAnsi="Angsana New"/>
          <w:sz w:val="30"/>
          <w:szCs w:val="30"/>
          <w:rtl/>
          <w:cs/>
          <w:lang w:val="en-US"/>
        </w:rPr>
      </w:pPr>
    </w:p>
    <w:p w14:paraId="2D2BF67C" w14:textId="77777777" w:rsidR="003C2784" w:rsidRDefault="003C2784" w:rsidP="00A018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00257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300257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0A9BD0F0" w14:textId="77777777" w:rsidR="00870029" w:rsidRPr="00E6577D" w:rsidRDefault="00870029" w:rsidP="00E657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3CFC419" w14:textId="5DBBE39E" w:rsidR="000D3E50" w:rsidRPr="00837580" w:rsidRDefault="007F48A1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2"/>
          <w:sz w:val="30"/>
          <w:szCs w:val="30"/>
        </w:rPr>
      </w:pPr>
      <w:r w:rsidRPr="007F48A1">
        <w:rPr>
          <w:rFonts w:ascii="Angsana New" w:hAnsi="Angsana New"/>
          <w:spacing w:val="4"/>
          <w:sz w:val="30"/>
          <w:szCs w:val="30"/>
          <w:cs/>
        </w:rPr>
        <w:t>งบการเงินรวมนี้จัดทำขึ้นตามมาตรฐานการรายงานทางการเงิน รวมถึงแนวปฏิบัติทางการบัญชีที่ประกาศใช้</w:t>
      </w:r>
      <w:r w:rsidRPr="007F48A1">
        <w:rPr>
          <w:rFonts w:ascii="Angsana New" w:hAnsi="Angsana New"/>
          <w:sz w:val="30"/>
          <w:szCs w:val="30"/>
          <w:cs/>
        </w:rPr>
        <w:t>โดยสภาวิชาชีพบัญชี กฎระเบียบและประกาศคณะกรรมการกำกับหลักทรัพย์และตลาดหลักทรัพย์ที่เกี่ยวข้อง</w:t>
      </w:r>
    </w:p>
    <w:p w14:paraId="44A2B877" w14:textId="77777777" w:rsidR="000D3E50" w:rsidRPr="008B0C15" w:rsidRDefault="000D3E50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318B8EB7" w14:textId="4E754C3F" w:rsidR="000D3E50" w:rsidRPr="00E023B6" w:rsidRDefault="005C4015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C4015">
        <w:rPr>
          <w:rFonts w:ascii="Angsana New" w:hAnsi="Angsana New"/>
          <w:spacing w:val="8"/>
          <w:sz w:val="30"/>
          <w:szCs w:val="30"/>
          <w:cs/>
        </w:rPr>
        <w:t>สภาวิชาชีพบัญชีได้ออกและปรับปรุงมาตรฐานการรายงานทางการเงินหลายฉบับ ซึ่งมีผลบังคับใช้ตั้งแต่</w:t>
      </w:r>
      <w:r w:rsidRPr="005C4015">
        <w:rPr>
          <w:rFonts w:ascii="Angsana New" w:hAnsi="Angsana New"/>
          <w:sz w:val="30"/>
          <w:szCs w:val="30"/>
          <w:cs/>
        </w:rPr>
        <w:t xml:space="preserve">รอบระยะเวลาบัญชีที่เริ่มในหรือหลังวันที่ </w:t>
      </w:r>
      <w:r w:rsidR="00D04770" w:rsidRPr="00D04770">
        <w:rPr>
          <w:rFonts w:ascii="Angsana New" w:hAnsi="Angsana New"/>
          <w:sz w:val="30"/>
          <w:szCs w:val="30"/>
        </w:rPr>
        <w:t>1</w:t>
      </w:r>
      <w:r w:rsidRPr="005C4015">
        <w:rPr>
          <w:rFonts w:ascii="Angsana New" w:hAnsi="Angsana New"/>
          <w:sz w:val="30"/>
          <w:szCs w:val="30"/>
          <w:cs/>
        </w:rPr>
        <w:t xml:space="preserve"> มกราคม </w:t>
      </w:r>
      <w:r w:rsidR="00D04770" w:rsidRPr="00D04770">
        <w:rPr>
          <w:rFonts w:ascii="Angsana New" w:hAnsi="Angsana New"/>
          <w:sz w:val="30"/>
          <w:szCs w:val="30"/>
        </w:rPr>
        <w:t>256</w:t>
      </w:r>
      <w:r w:rsidRPr="005C4015">
        <w:rPr>
          <w:rFonts w:ascii="Angsana New" w:hAnsi="Angsana New"/>
          <w:sz w:val="30"/>
          <w:szCs w:val="30"/>
        </w:rPr>
        <w:t>1</w:t>
      </w:r>
      <w:r w:rsidRPr="005C4015">
        <w:rPr>
          <w:rFonts w:ascii="Angsana New" w:hAnsi="Angsana New"/>
          <w:sz w:val="30"/>
          <w:szCs w:val="30"/>
          <w:cs/>
        </w:rPr>
        <w:t xml:space="preserve"> การปฏิบัติตามมาตรฐานการรายงานทางการเงินที่ออก</w:t>
      </w:r>
      <w:r w:rsidRPr="005C4015">
        <w:rPr>
          <w:rFonts w:ascii="Angsana New" w:hAnsi="Angsana New"/>
          <w:spacing w:val="-2"/>
          <w:sz w:val="30"/>
          <w:szCs w:val="30"/>
          <w:cs/>
        </w:rPr>
        <w:t>และปรับปรุงใหม่นั้น ไม่มีผลกระทบอย่างเป็นสาระสำคัญต่อนโยบายการบัญชี วิธีการคำนวณและผลการดำเนินงานหรือฐานะการเงินของกลุ่มบริษัท</w:t>
      </w:r>
    </w:p>
    <w:p w14:paraId="1350AA90" w14:textId="77777777" w:rsidR="009134B6" w:rsidRDefault="009134B6" w:rsidP="003361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5646BEA" w14:textId="76C2680D" w:rsidR="00197939" w:rsidRDefault="00197939" w:rsidP="00B53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063FB">
        <w:rPr>
          <w:rFonts w:ascii="Angsana New" w:hAnsi="Angsana New"/>
          <w:sz w:val="30"/>
          <w:szCs w:val="30"/>
          <w:cs/>
        </w:rPr>
        <w:t xml:space="preserve">นอกเหนือจากมาตรฐานการรายงานทางการเงินที่ออกและปรับปรุงใหม่ข้างต้น </w:t>
      </w:r>
      <w:r w:rsidRPr="00B756BA">
        <w:rPr>
          <w:rFonts w:ascii="Angsana New" w:hAnsi="Angsana New"/>
          <w:sz w:val="30"/>
          <w:szCs w:val="30"/>
          <w:cs/>
        </w:rPr>
        <w:t>สภาวิชาชีพบัญชีได้ออกและปรับปรุงมาตรฐานการรายงานทางการเงินหลายฉบับ</w:t>
      </w:r>
      <w:r w:rsidRPr="00B756BA">
        <w:rPr>
          <w:rFonts w:ascii="Angsana New" w:hAnsi="Angsana New"/>
          <w:sz w:val="30"/>
          <w:szCs w:val="30"/>
        </w:rPr>
        <w:t xml:space="preserve"> </w:t>
      </w:r>
      <w:r w:rsidRPr="00B756BA">
        <w:rPr>
          <w:rFonts w:ascii="Angsana New" w:hAnsi="Angsana New"/>
          <w:sz w:val="30"/>
          <w:szCs w:val="30"/>
          <w:cs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Pr="00B756BA">
        <w:rPr>
          <w:rFonts w:ascii="Angsana New" w:hAnsi="Angsana New"/>
          <w:sz w:val="30"/>
          <w:szCs w:val="30"/>
        </w:rPr>
        <w:t xml:space="preserve">1 </w:t>
      </w:r>
      <w:r w:rsidRPr="00B756BA">
        <w:rPr>
          <w:rFonts w:ascii="Angsana New" w:hAnsi="Angsana New"/>
          <w:sz w:val="30"/>
          <w:szCs w:val="30"/>
          <w:cs/>
        </w:rPr>
        <w:t xml:space="preserve">มกราคม </w:t>
      </w:r>
      <w:r w:rsidRPr="00B756BA">
        <w:rPr>
          <w:rFonts w:ascii="Angsana New" w:hAnsi="Angsana New"/>
          <w:sz w:val="30"/>
          <w:szCs w:val="30"/>
        </w:rPr>
        <w:t xml:space="preserve">2562 </w:t>
      </w:r>
      <w:r w:rsidRPr="00B756BA">
        <w:rPr>
          <w:rFonts w:ascii="Angsana New" w:hAnsi="Angsana New"/>
          <w:sz w:val="30"/>
          <w:szCs w:val="30"/>
          <w:cs/>
        </w:rPr>
        <w:t xml:space="preserve">และ </w:t>
      </w:r>
      <w:r w:rsidRPr="00B756BA">
        <w:rPr>
          <w:rFonts w:ascii="Angsana New" w:hAnsi="Angsana New"/>
          <w:sz w:val="30"/>
          <w:szCs w:val="30"/>
        </w:rPr>
        <w:t xml:space="preserve">2563 </w:t>
      </w:r>
      <w:r w:rsidRPr="00B756BA">
        <w:rPr>
          <w:rFonts w:ascii="Angsana New" w:hAnsi="Angsana New"/>
          <w:sz w:val="30"/>
          <w:szCs w:val="30"/>
          <w:cs/>
        </w:rPr>
        <w:t>โดย</w:t>
      </w:r>
      <w:r w:rsidRPr="007E5942">
        <w:rPr>
          <w:rFonts w:ascii="Angsana New" w:hAnsi="Angsana New"/>
          <w:sz w:val="30"/>
          <w:szCs w:val="30"/>
          <w:cs/>
        </w:rPr>
        <w:t>กลุ่มบริษัท</w:t>
      </w:r>
      <w:r w:rsidRPr="00B756BA">
        <w:rPr>
          <w:rFonts w:ascii="Angsana New" w:hAnsi="Angsana New"/>
          <w:sz w:val="30"/>
          <w:szCs w:val="30"/>
          <w:cs/>
        </w:rPr>
        <w:t>ไม่ได้นำมาตรฐานการรายงานทางการเงินดังกล่าวมาใช้ในการจัดทำงบการเงินรวมนี้ เนื่องจากยังไม่มีผลบังคับใช้ และได้เปิดเผยมาตรฐานการรายงานทางการเงินที่</w:t>
      </w:r>
      <w:r w:rsidRPr="00B756BA">
        <w:rPr>
          <w:rFonts w:ascii="Angsana New" w:hAnsi="Angsana New"/>
          <w:spacing w:val="8"/>
          <w:sz w:val="30"/>
          <w:szCs w:val="30"/>
          <w:cs/>
        </w:rPr>
        <w:t>ออกและปรับปรุง</w:t>
      </w:r>
      <w:r w:rsidRPr="00B756BA">
        <w:rPr>
          <w:rFonts w:ascii="Angsana New" w:hAnsi="Angsana New"/>
          <w:sz w:val="30"/>
          <w:szCs w:val="30"/>
          <w:cs/>
        </w:rPr>
        <w:t xml:space="preserve">ใหม่ในหมายเหตุประกอบงบการเงินข้อ </w:t>
      </w:r>
      <w:r w:rsidR="002A3593">
        <w:rPr>
          <w:rFonts w:ascii="Angsana New" w:hAnsi="Angsana New"/>
          <w:sz w:val="30"/>
          <w:szCs w:val="30"/>
        </w:rPr>
        <w:t>39</w:t>
      </w:r>
      <w:r w:rsidR="002A3593" w:rsidRPr="00A90A37">
        <w:rPr>
          <w:rFonts w:ascii="Angsana New" w:hAnsi="Angsana New" w:hint="cs"/>
          <w:sz w:val="30"/>
          <w:szCs w:val="30"/>
          <w:shd w:val="clear" w:color="auto" w:fill="DBDBDB" w:themeFill="accent3" w:themeFillTint="66"/>
          <w:cs/>
        </w:rPr>
        <w:t xml:space="preserve">  </w:t>
      </w:r>
    </w:p>
    <w:p w14:paraId="085D0B78" w14:textId="587F3BB1" w:rsidR="000D3E50" w:rsidRDefault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4"/>
          <w:sz w:val="30"/>
          <w:szCs w:val="30"/>
        </w:rPr>
      </w:pPr>
    </w:p>
    <w:p w14:paraId="3B35D479" w14:textId="77777777" w:rsidR="00DE0920" w:rsidRDefault="00DE0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4"/>
          <w:sz w:val="30"/>
          <w:szCs w:val="30"/>
        </w:rPr>
      </w:pPr>
    </w:p>
    <w:p w14:paraId="796B07A6" w14:textId="77777777" w:rsidR="00923AFB" w:rsidRDefault="00923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4"/>
          <w:sz w:val="30"/>
          <w:szCs w:val="30"/>
        </w:rPr>
      </w:pPr>
    </w:p>
    <w:p w14:paraId="1B24FCE0" w14:textId="77777777" w:rsidR="00DE0920" w:rsidRDefault="00DE0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4"/>
          <w:sz w:val="30"/>
          <w:szCs w:val="30"/>
        </w:rPr>
      </w:pPr>
    </w:p>
    <w:p w14:paraId="7505EBD2" w14:textId="77777777" w:rsidR="00DE0920" w:rsidRDefault="00DE0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4"/>
          <w:sz w:val="30"/>
          <w:szCs w:val="30"/>
        </w:rPr>
      </w:pPr>
    </w:p>
    <w:p w14:paraId="18498BA7" w14:textId="77777777" w:rsidR="00496C90" w:rsidRDefault="00496C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4"/>
          <w:sz w:val="30"/>
          <w:szCs w:val="30"/>
        </w:rPr>
      </w:pPr>
    </w:p>
    <w:p w14:paraId="7F34DE4E" w14:textId="77777777" w:rsidR="00DE0920" w:rsidRDefault="00DE0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4"/>
          <w:sz w:val="30"/>
          <w:szCs w:val="30"/>
        </w:rPr>
      </w:pPr>
    </w:p>
    <w:p w14:paraId="4F8B3A51" w14:textId="63EB3259" w:rsidR="002D7499" w:rsidRPr="00300257" w:rsidRDefault="000D3E50" w:rsidP="002D7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B1452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Pr="005B1452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2D7499" w:rsidRPr="0030025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เกณฑ์การวัดมูลค่า </w:t>
      </w:r>
    </w:p>
    <w:p w14:paraId="2B491CFA" w14:textId="77777777" w:rsidR="002D7499" w:rsidRPr="00895F54" w:rsidRDefault="002D7499" w:rsidP="0089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EE97DB6" w14:textId="77777777" w:rsidR="002D7499" w:rsidRPr="00300257" w:rsidRDefault="002D7499" w:rsidP="002D7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pacing w:val="10"/>
          <w:sz w:val="30"/>
          <w:szCs w:val="30"/>
          <w:cs/>
        </w:rPr>
        <w:t>งบการเงินรวมนี้จัดทำขึ้นโดยถือหลักเกณฑ์การบันทึกตามราคาทุนเดิม ยกเว้นรายการที่สำคัญที่แสดงใน</w:t>
      </w:r>
      <w:r w:rsidRPr="00300257">
        <w:rPr>
          <w:rFonts w:ascii="Angsana New" w:hAnsi="Angsana New"/>
          <w:sz w:val="30"/>
          <w:szCs w:val="30"/>
          <w:cs/>
        </w:rPr>
        <w:t>งบแสดงฐานะการเงินรวมดังต่อไปนี้</w:t>
      </w:r>
    </w:p>
    <w:p w14:paraId="4E886F41" w14:textId="77777777" w:rsidR="002D7499" w:rsidRDefault="002D7499" w:rsidP="002D7499">
      <w:pPr>
        <w:numPr>
          <w:ilvl w:val="1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007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993"/>
        </w:tabs>
        <w:spacing w:before="120"/>
        <w:ind w:left="992" w:hanging="425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>สินทรัพย์ทางการเงินเผื่อขายวัดมูลค่าด้วยมูลค่ายุติธรรม</w:t>
      </w:r>
    </w:p>
    <w:p w14:paraId="43B07AC8" w14:textId="77777777" w:rsidR="002D7499" w:rsidRDefault="002D7499" w:rsidP="002D7499">
      <w:pPr>
        <w:numPr>
          <w:ilvl w:val="1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007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993"/>
        </w:tabs>
        <w:ind w:left="992" w:hanging="425"/>
        <w:jc w:val="thaiDistribute"/>
        <w:rPr>
          <w:rFonts w:ascii="Angsana New" w:hAnsi="Angsana New"/>
          <w:sz w:val="30"/>
          <w:szCs w:val="30"/>
        </w:rPr>
      </w:pPr>
      <w:r w:rsidRPr="00142074">
        <w:rPr>
          <w:rFonts w:ascii="Angsana New" w:hAnsi="Angsana New"/>
          <w:sz w:val="30"/>
          <w:szCs w:val="30"/>
          <w:cs/>
        </w:rPr>
        <w:t>สิ่งตอบแทนที่คาดว่าจะต้องจ่าย</w:t>
      </w:r>
      <w:r w:rsidRPr="00142074">
        <w:rPr>
          <w:rFonts w:ascii="Angsana New" w:hAnsi="Angsana New" w:hint="cs"/>
          <w:sz w:val="30"/>
          <w:szCs w:val="30"/>
          <w:cs/>
        </w:rPr>
        <w:t>จากการรวมธุรกิจ</w:t>
      </w:r>
      <w:r w:rsidRPr="00142074">
        <w:rPr>
          <w:rFonts w:ascii="Angsana New" w:hAnsi="Angsana New"/>
          <w:sz w:val="30"/>
          <w:szCs w:val="30"/>
          <w:cs/>
        </w:rPr>
        <w:t>วัดมูลค่าด้วยมูลค่ายุติธรรม</w:t>
      </w:r>
      <w:r w:rsidRPr="00142074">
        <w:rPr>
          <w:rFonts w:ascii="Angsana New" w:hAnsi="Angsana New"/>
          <w:sz w:val="30"/>
          <w:szCs w:val="30"/>
        </w:rPr>
        <w:t xml:space="preserve"> </w:t>
      </w:r>
    </w:p>
    <w:p w14:paraId="6948D8CC" w14:textId="64632D43" w:rsidR="002D7499" w:rsidRPr="002D7499" w:rsidRDefault="002D7499" w:rsidP="002D7499">
      <w:pPr>
        <w:numPr>
          <w:ilvl w:val="1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007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993"/>
        </w:tabs>
        <w:ind w:left="992" w:hanging="425"/>
        <w:jc w:val="thaiDistribute"/>
        <w:rPr>
          <w:rFonts w:ascii="Angsana New" w:hAnsi="Angsana New"/>
          <w:sz w:val="30"/>
          <w:szCs w:val="30"/>
        </w:rPr>
      </w:pPr>
      <w:r w:rsidRPr="002D7499">
        <w:rPr>
          <w:rFonts w:ascii="Angsana New" w:hAnsi="Angsana New" w:hint="cs"/>
          <w:sz w:val="30"/>
          <w:szCs w:val="30"/>
          <w:cs/>
        </w:rPr>
        <w:t>หนี้สินผลประโยชน์ที่กำหนดไว้วัดมูลค่าด้วย</w:t>
      </w:r>
      <w:r w:rsidRPr="002D7499">
        <w:rPr>
          <w:rFonts w:ascii="Angsana New" w:hAnsi="Angsana New"/>
          <w:sz w:val="30"/>
          <w:szCs w:val="30"/>
          <w:cs/>
        </w:rPr>
        <w:t>มูลค่าปัจจุบันของ</w:t>
      </w:r>
      <w:r w:rsidRPr="002D7499">
        <w:rPr>
          <w:rFonts w:ascii="Angsana New" w:hAnsi="Angsana New" w:hint="cs"/>
          <w:sz w:val="30"/>
          <w:szCs w:val="30"/>
          <w:cs/>
        </w:rPr>
        <w:t>ประมาณการหนี้สินไม่หมุนเวียน</w:t>
      </w:r>
      <w:r w:rsidRPr="002D7499">
        <w:rPr>
          <w:rFonts w:ascii="Angsana New" w:hAnsi="Angsana New"/>
          <w:sz w:val="30"/>
          <w:szCs w:val="30"/>
          <w:cs/>
        </w:rPr>
        <w:t>ตามโครงการผลประโยชน์ของพนักงานที่กำหนดไว้</w:t>
      </w:r>
    </w:p>
    <w:p w14:paraId="086E1154" w14:textId="77777777" w:rsidR="002D7499" w:rsidRDefault="002D7499" w:rsidP="0089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04816727" w14:textId="5FE6049C" w:rsidR="000D3E50" w:rsidRPr="008B0C15" w:rsidRDefault="002D7499" w:rsidP="002D7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(ค)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ab/>
      </w:r>
      <w:r w:rsidR="000D3E50" w:rsidRPr="005B1452">
        <w:rPr>
          <w:rFonts w:ascii="Angsana New" w:hAnsi="Angsana New"/>
          <w:b/>
          <w:bCs/>
          <w:i/>
          <w:iCs/>
          <w:sz w:val="30"/>
          <w:szCs w:val="30"/>
          <w:cs/>
        </w:rPr>
        <w:t>สกุล</w:t>
      </w:r>
      <w:r w:rsidR="000D3E50" w:rsidRPr="008B0C15">
        <w:rPr>
          <w:rFonts w:ascii="Angsana New" w:hAnsi="Angsana New"/>
          <w:b/>
          <w:bCs/>
          <w:i/>
          <w:iCs/>
          <w:sz w:val="30"/>
          <w:szCs w:val="30"/>
          <w:cs/>
        </w:rPr>
        <w:t>เงินที่ใช้ในการดำเนินงานและนำเสนองบการเงิน</w:t>
      </w:r>
    </w:p>
    <w:p w14:paraId="735EE542" w14:textId="77777777" w:rsidR="000D3E50" w:rsidRPr="008B0C15" w:rsidRDefault="000D3E50" w:rsidP="0089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A8E079F" w14:textId="716CBE02" w:rsidR="000D3E50" w:rsidRDefault="000D3E50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D7499">
        <w:rPr>
          <w:rFonts w:ascii="Angsana New" w:hAnsi="Angsana New"/>
          <w:spacing w:val="-6"/>
          <w:sz w:val="30"/>
          <w:szCs w:val="30"/>
          <w:cs/>
        </w:rPr>
        <w:t>งบการเงินรวมนี้จัดทำและแสดงหน่วยเงินตราเป็นเงินบาทซึ่งเป็นสกุลเงินที่ใช้ในการดำเนินงานของบริษัท ข้อมูล</w:t>
      </w:r>
      <w:r w:rsidRPr="002D7499">
        <w:rPr>
          <w:rFonts w:ascii="Angsana New" w:hAnsi="Angsana New"/>
          <w:spacing w:val="2"/>
          <w:sz w:val="30"/>
          <w:szCs w:val="30"/>
          <w:cs/>
        </w:rPr>
        <w:t>ทางการเงินทั้งหมดมีการปัดเศษในหมายเหตุประกอบงบการเงินเพื่อให้แสดงเป็นหลักล้านบาท ยกเว้นที่ระบุไว้</w:t>
      </w:r>
      <w:r w:rsidRPr="00CB6C38">
        <w:rPr>
          <w:rFonts w:ascii="Angsana New" w:hAnsi="Angsana New"/>
          <w:sz w:val="30"/>
          <w:szCs w:val="30"/>
          <w:cs/>
        </w:rPr>
        <w:t>เป็นอย่างอื่น</w:t>
      </w:r>
    </w:p>
    <w:p w14:paraId="5F3E7400" w14:textId="77777777" w:rsidR="00CF4911" w:rsidRPr="00CB6C38" w:rsidRDefault="00CF4911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0950586" w14:textId="0808584B" w:rsidR="000D3E50" w:rsidRPr="008B0C15" w:rsidRDefault="003A26C4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>(ง</w:t>
      </w:r>
      <w:r w:rsidR="000D3E50" w:rsidRPr="008B0C15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0D3E50" w:rsidRPr="008B0C15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การประมาณการและการใช้ดุลยพินิจ</w:t>
      </w:r>
    </w:p>
    <w:p w14:paraId="0001B495" w14:textId="77777777" w:rsidR="000D3E50" w:rsidRPr="008B0C15" w:rsidRDefault="000D3E50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C7975DE" w14:textId="6D1BD859" w:rsidR="000D3E50" w:rsidRPr="008B0C15" w:rsidRDefault="00CB78B9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CB78B9">
        <w:rPr>
          <w:rFonts w:ascii="Angsana New" w:hAnsi="Angsana New"/>
          <w:spacing w:val="-6"/>
          <w:sz w:val="30"/>
          <w:szCs w:val="30"/>
          <w:cs/>
        </w:rPr>
        <w:t>ในการจัดทำงบการเงินรวม</w:t>
      </w:r>
      <w:r w:rsidR="000D3E50" w:rsidRPr="00CB78B9">
        <w:rPr>
          <w:rFonts w:ascii="Angsana New" w:hAnsi="Angsana New"/>
          <w:spacing w:val="-6"/>
          <w:sz w:val="30"/>
          <w:szCs w:val="30"/>
          <w:cs/>
        </w:rPr>
        <w:t>ให้เป็นไปตามมาตรฐานการรายงานทางการเงิน ผู้บริหารต้องใช้ดุลยพินิจ การประมาณการ</w:t>
      </w:r>
      <w:r w:rsidR="000D3E50" w:rsidRPr="008B0C15">
        <w:rPr>
          <w:rFonts w:ascii="Angsana New" w:hAnsi="Angsana New"/>
          <w:sz w:val="30"/>
          <w:szCs w:val="30"/>
          <w:cs/>
        </w:rPr>
        <w:t>และข้อสมมติหลายประการ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ผลที่เกิดขึ้นจริงอาจแตกต่างจากที่ประมาณการไว้</w:t>
      </w:r>
    </w:p>
    <w:p w14:paraId="3AABB944" w14:textId="77777777" w:rsidR="000D3E50" w:rsidRDefault="000D3E50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00252E8D" w14:textId="5DCEA9AC" w:rsidR="0080437B" w:rsidRDefault="0080437B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pacing w:val="-6"/>
          <w:sz w:val="30"/>
          <w:szCs w:val="30"/>
          <w:cs/>
        </w:rPr>
        <w:t>ประมาณการและข้อสมมติที่ใช้ในการจัดทำ</w:t>
      </w:r>
      <w:r w:rsidRPr="006B0C7D">
        <w:rPr>
          <w:rFonts w:ascii="Angsana New" w:hAnsi="Angsana New"/>
          <w:spacing w:val="-6"/>
          <w:sz w:val="30"/>
          <w:szCs w:val="30"/>
          <w:cs/>
        </w:rPr>
        <w:t>งบการเงินจะได้รับการทบทวนอย่างต่อเนื่อง การปรับประมาณการทางบัญชี</w:t>
      </w:r>
      <w:r w:rsidRPr="00110ADA">
        <w:rPr>
          <w:rFonts w:ascii="Angsana New" w:hAnsi="Angsana New"/>
          <w:sz w:val="30"/>
          <w:szCs w:val="30"/>
          <w:cs/>
        </w:rPr>
        <w:t>จะบันทึก</w:t>
      </w:r>
      <w:r w:rsidRPr="00110ADA">
        <w:rPr>
          <w:rFonts w:ascii="Angsana New" w:hAnsi="Angsana New" w:hint="cs"/>
          <w:sz w:val="30"/>
          <w:szCs w:val="30"/>
          <w:cs/>
        </w:rPr>
        <w:t>โดยวิธีเปลี่ยนทันทีเป็นต้นไป</w:t>
      </w:r>
    </w:p>
    <w:p w14:paraId="2D7788FA" w14:textId="77777777" w:rsidR="0080437B" w:rsidRPr="008B0C15" w:rsidRDefault="0080437B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68EF3174" w14:textId="0E9A04D2" w:rsidR="000D3E50" w:rsidRDefault="00A4691B" w:rsidP="00127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063FB">
        <w:rPr>
          <w:rFonts w:ascii="Angsana New" w:hAnsi="Angsana New"/>
          <w:sz w:val="30"/>
          <w:szCs w:val="30"/>
          <w:cs/>
        </w:rPr>
        <w:t xml:space="preserve">ข้อมูลเกี่ยวกับความไม่แน่นอนของประมาณการ และข้อสมมติที่สำคัญในการกำหนดนโยบายการบัญชี </w:t>
      </w:r>
      <w:r w:rsidRPr="00B756BA">
        <w:rPr>
          <w:rFonts w:ascii="Angsana New" w:hAnsi="Angsana New"/>
          <w:sz w:val="30"/>
          <w:szCs w:val="30"/>
          <w:cs/>
        </w:rPr>
        <w:t>ซึ่งมีผลกระทบ</w:t>
      </w:r>
      <w:r w:rsidR="0012747E" w:rsidRPr="00B756BA">
        <w:rPr>
          <w:rFonts w:ascii="Angsana New" w:hAnsi="Angsana New"/>
          <w:sz w:val="30"/>
          <w:szCs w:val="30"/>
          <w:cs/>
        </w:rPr>
        <w:t>ที่</w:t>
      </w:r>
      <w:r w:rsidRPr="00B756BA">
        <w:rPr>
          <w:rFonts w:ascii="Angsana New" w:hAnsi="Angsana New"/>
          <w:sz w:val="30"/>
          <w:szCs w:val="30"/>
          <w:cs/>
        </w:rPr>
        <w:t>สำคัญ</w:t>
      </w:r>
      <w:r w:rsidRPr="00D063FB">
        <w:rPr>
          <w:rFonts w:ascii="Angsana New" w:hAnsi="Angsana New"/>
          <w:sz w:val="30"/>
          <w:szCs w:val="30"/>
          <w:cs/>
        </w:rPr>
        <w:t>ต่อการรับรู้จำนวนเงินในงบการเงินได้รวมอยู่ในหมายเหตุประกอบงบการเงินต่อไปนี้</w:t>
      </w:r>
    </w:p>
    <w:p w14:paraId="62573C6B" w14:textId="77777777" w:rsidR="00DF1A4B" w:rsidRDefault="00DF1A4B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80"/>
        <w:gridCol w:w="5400"/>
      </w:tblGrid>
      <w:tr w:rsidR="005C1C7D" w:rsidRPr="00300257" w14:paraId="0FAC06D1" w14:textId="77777777" w:rsidTr="003A26C4">
        <w:tc>
          <w:tcPr>
            <w:tcW w:w="3780" w:type="dxa"/>
          </w:tcPr>
          <w:p w14:paraId="3A4B3B81" w14:textId="77777777" w:rsidR="005C1C7D" w:rsidRPr="00142074" w:rsidRDefault="005C1C7D" w:rsidP="005A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2074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Pr="0014207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5400" w:type="dxa"/>
          </w:tcPr>
          <w:p w14:paraId="733692D6" w14:textId="69B2A8B7" w:rsidR="005C1C7D" w:rsidRPr="00142074" w:rsidRDefault="005C1C7D" w:rsidP="00A8743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961CB">
              <w:rPr>
                <w:rFonts w:ascii="Angsana New" w:hAnsi="Angsana New" w:cs="Angsana New"/>
                <w:b w:val="0"/>
                <w:bCs w:val="0"/>
                <w:spacing w:val="4"/>
                <w:sz w:val="30"/>
                <w:szCs w:val="30"/>
                <w:cs/>
              </w:rPr>
              <w:t>การซื้อบริษัทย่อยเกี่ยวกับการวัดมูลค่ายุติธรรมของสิ่งตอบแทน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14207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ที่โอนให้ </w:t>
            </w:r>
            <w:r w:rsidRPr="0044271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 w:rsidRPr="0044271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รวมสิ่งตอบแทนที่คาดว่าจะต้องจ่าย</w:t>
            </w:r>
            <w:r w:rsidRPr="0044271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  <w:r w:rsidRPr="0014207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14207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และมูลค่ายุติธรรมของสินทรัพย์ที่ได้มาและ</w:t>
            </w:r>
            <w:r w:rsidRPr="006B0C7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หนี้สินที่รับมา</w:t>
            </w:r>
          </w:p>
        </w:tc>
      </w:tr>
      <w:tr w:rsidR="005C1C7D" w:rsidRPr="00300257" w14:paraId="470AE80A" w14:textId="77777777" w:rsidTr="003A26C4">
        <w:tc>
          <w:tcPr>
            <w:tcW w:w="3780" w:type="dxa"/>
          </w:tcPr>
          <w:p w14:paraId="558E4921" w14:textId="4EB8598D" w:rsidR="005C1C7D" w:rsidRPr="00142074" w:rsidRDefault="005C1C7D" w:rsidP="00B5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2074">
              <w:rPr>
                <w:rFonts w:ascii="Angsana New" w:hAnsi="Angsana New"/>
                <w:sz w:val="30"/>
                <w:szCs w:val="30"/>
                <w:cs/>
              </w:rPr>
              <w:lastRenderedPageBreak/>
              <w:t xml:space="preserve">หมายเหตุ </w:t>
            </w:r>
            <w:r w:rsidR="00334037">
              <w:rPr>
                <w:rFonts w:ascii="Angsana New" w:hAnsi="Angsana New"/>
                <w:sz w:val="30"/>
                <w:szCs w:val="30"/>
              </w:rPr>
              <w:t>9</w:t>
            </w:r>
            <w:r w:rsidRPr="00142074">
              <w:rPr>
                <w:rFonts w:ascii="Angsana New" w:hAnsi="Angsana New"/>
                <w:sz w:val="30"/>
                <w:szCs w:val="30"/>
              </w:rPr>
              <w:t>, 1</w:t>
            </w:r>
            <w:r w:rsidR="00334037">
              <w:rPr>
                <w:rFonts w:ascii="Angsana New" w:hAnsi="Angsana New"/>
                <w:sz w:val="30"/>
                <w:szCs w:val="30"/>
              </w:rPr>
              <w:t>0</w:t>
            </w:r>
            <w:r w:rsidRPr="00142074">
              <w:rPr>
                <w:rFonts w:ascii="Angsana New" w:hAnsi="Angsana New"/>
                <w:sz w:val="30"/>
                <w:szCs w:val="30"/>
              </w:rPr>
              <w:t>, 1</w:t>
            </w:r>
            <w:r w:rsidR="00334037">
              <w:rPr>
                <w:rFonts w:ascii="Angsana New" w:hAnsi="Angsana New"/>
                <w:sz w:val="30"/>
                <w:szCs w:val="30"/>
              </w:rPr>
              <w:t>2</w:t>
            </w:r>
            <w:r w:rsidRPr="00142074">
              <w:rPr>
                <w:rFonts w:ascii="Angsana New" w:hAnsi="Angsana New"/>
                <w:sz w:val="30"/>
                <w:szCs w:val="30"/>
              </w:rPr>
              <w:t>, 1</w:t>
            </w:r>
            <w:r w:rsidR="00334037">
              <w:rPr>
                <w:rFonts w:ascii="Angsana New" w:hAnsi="Angsana New"/>
                <w:sz w:val="30"/>
                <w:szCs w:val="30"/>
              </w:rPr>
              <w:t>3</w:t>
            </w:r>
            <w:r w:rsidRPr="0014207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2074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142074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="0033403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5400" w:type="dxa"/>
          </w:tcPr>
          <w:p w14:paraId="4E986296" w14:textId="4AEF9871" w:rsidR="005C1C7D" w:rsidRPr="00110ADA" w:rsidRDefault="005C1C7D" w:rsidP="00A8743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029D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การทดสอบการด้อยค่า</w:t>
            </w:r>
            <w:r w:rsidRPr="00C029D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เกี่ยวกับ</w:t>
            </w:r>
            <w:r w:rsidRPr="00C029D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ข้อสมมติที่สำค</w:t>
            </w:r>
            <w:r w:rsidRPr="00110AD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ัญที่ใช้ในกา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</w:t>
            </w:r>
            <w:r w:rsidRPr="00110AD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ประมาณมูลค่าที่คาดว่าจะได้รับคืน</w:t>
            </w:r>
          </w:p>
        </w:tc>
      </w:tr>
      <w:tr w:rsidR="005C1C7D" w:rsidRPr="00300257" w14:paraId="1A9AFA3B" w14:textId="77777777" w:rsidTr="003A26C4">
        <w:tc>
          <w:tcPr>
            <w:tcW w:w="3780" w:type="dxa"/>
          </w:tcPr>
          <w:p w14:paraId="08748F6B" w14:textId="1413D449" w:rsidR="005C1C7D" w:rsidRPr="00142074" w:rsidRDefault="005C1C7D" w:rsidP="00B5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2074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Pr="00142074">
              <w:rPr>
                <w:rFonts w:ascii="Angsana New" w:hAnsi="Angsana New"/>
                <w:sz w:val="30"/>
                <w:szCs w:val="30"/>
              </w:rPr>
              <w:t>6, 7,</w:t>
            </w:r>
            <w:r w:rsidRPr="0014207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656A5">
              <w:rPr>
                <w:rFonts w:ascii="Angsana New" w:hAnsi="Angsana New"/>
                <w:sz w:val="30"/>
                <w:szCs w:val="30"/>
              </w:rPr>
              <w:t>8</w:t>
            </w:r>
            <w:r w:rsidRPr="00142074">
              <w:rPr>
                <w:rFonts w:ascii="Angsana New" w:hAnsi="Angsana New"/>
                <w:sz w:val="30"/>
                <w:szCs w:val="30"/>
              </w:rPr>
              <w:t>,</w:t>
            </w:r>
            <w:r w:rsidRPr="0014207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656A5">
              <w:rPr>
                <w:rFonts w:ascii="Angsana New" w:hAnsi="Angsana New"/>
                <w:sz w:val="30"/>
                <w:szCs w:val="30"/>
              </w:rPr>
              <w:t>9</w:t>
            </w:r>
            <w:r w:rsidRPr="00142074">
              <w:rPr>
                <w:rFonts w:ascii="Angsana New" w:hAnsi="Angsana New"/>
                <w:sz w:val="30"/>
                <w:szCs w:val="30"/>
              </w:rPr>
              <w:t>,</w:t>
            </w:r>
            <w:r w:rsidRPr="0014207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656A5">
              <w:rPr>
                <w:rFonts w:ascii="Angsana New" w:hAnsi="Angsana New"/>
                <w:sz w:val="30"/>
                <w:szCs w:val="30"/>
              </w:rPr>
              <w:t>10, 11</w:t>
            </w:r>
            <w:r w:rsidRPr="00142074">
              <w:rPr>
                <w:rFonts w:ascii="Angsana New" w:hAnsi="Angsana New"/>
                <w:sz w:val="30"/>
                <w:szCs w:val="30"/>
              </w:rPr>
              <w:t>,</w:t>
            </w:r>
            <w:r w:rsidRPr="0014207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42074">
              <w:rPr>
                <w:rFonts w:ascii="Angsana New" w:hAnsi="Angsana New"/>
                <w:sz w:val="30"/>
                <w:szCs w:val="30"/>
              </w:rPr>
              <w:t>1</w:t>
            </w:r>
            <w:r w:rsidR="002656A5">
              <w:rPr>
                <w:rFonts w:ascii="Angsana New" w:hAnsi="Angsana New"/>
                <w:sz w:val="30"/>
                <w:szCs w:val="30"/>
              </w:rPr>
              <w:t>2</w:t>
            </w:r>
            <w:r w:rsidRPr="00142074">
              <w:rPr>
                <w:rFonts w:ascii="Angsana New" w:hAnsi="Angsana New"/>
                <w:sz w:val="30"/>
                <w:szCs w:val="30"/>
              </w:rPr>
              <w:t>,</w:t>
            </w:r>
            <w:r w:rsidRPr="0014207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42074">
              <w:rPr>
                <w:rFonts w:ascii="Angsana New" w:hAnsi="Angsana New"/>
                <w:sz w:val="30"/>
                <w:szCs w:val="30"/>
              </w:rPr>
              <w:t>1</w:t>
            </w:r>
            <w:r w:rsidR="002656A5">
              <w:rPr>
                <w:rFonts w:ascii="Angsana New" w:hAnsi="Angsana New"/>
                <w:sz w:val="30"/>
                <w:szCs w:val="30"/>
              </w:rPr>
              <w:t>3</w:t>
            </w:r>
            <w:r w:rsidRPr="00142074">
              <w:rPr>
                <w:rFonts w:ascii="Angsana New" w:hAnsi="Angsana New"/>
                <w:sz w:val="30"/>
                <w:szCs w:val="30"/>
                <w:cs/>
              </w:rPr>
              <w:t xml:space="preserve"> และ </w:t>
            </w:r>
            <w:r w:rsidRPr="00142074">
              <w:rPr>
                <w:rFonts w:ascii="Angsana New" w:hAnsi="Angsana New"/>
                <w:sz w:val="30"/>
                <w:szCs w:val="30"/>
              </w:rPr>
              <w:t>1</w:t>
            </w:r>
            <w:r w:rsidR="002656A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5400" w:type="dxa"/>
          </w:tcPr>
          <w:p w14:paraId="7AAEAFCB" w14:textId="4F696017" w:rsidR="005C1C7D" w:rsidRPr="00142074" w:rsidRDefault="005C1C7D" w:rsidP="00A8743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743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การวัดมูลค่าที่คาดว่าจะได้รับคืนของสินทรัพย์แต่ละรายการ</w:t>
            </w:r>
            <w:r w:rsidR="00A87438" w:rsidRPr="00A8743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</w:t>
            </w:r>
            <w:r w:rsidR="00A8743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</w:t>
            </w:r>
            <w:r w:rsidR="00A87438" w:rsidRPr="00A8743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A8743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และหน่วยสินทรัพย์ที่ก่อให้เกิดเงินสด</w:t>
            </w:r>
          </w:p>
        </w:tc>
      </w:tr>
      <w:tr w:rsidR="005C1C7D" w:rsidRPr="00300257" w14:paraId="28E35193" w14:textId="77777777" w:rsidTr="003A26C4">
        <w:trPr>
          <w:trHeight w:val="80"/>
        </w:trPr>
        <w:tc>
          <w:tcPr>
            <w:tcW w:w="3780" w:type="dxa"/>
          </w:tcPr>
          <w:p w14:paraId="467E6A19" w14:textId="0B74CC41" w:rsidR="005C1C7D" w:rsidRPr="00142074" w:rsidRDefault="005C1C7D" w:rsidP="005A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2074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Pr="00142074">
              <w:rPr>
                <w:rFonts w:ascii="Angsana New" w:hAnsi="Angsana New"/>
                <w:sz w:val="30"/>
                <w:szCs w:val="30"/>
              </w:rPr>
              <w:t>1</w:t>
            </w:r>
            <w:r w:rsidR="002656A5">
              <w:rPr>
                <w:rFonts w:ascii="Angsana New" w:hAnsi="Angsana New"/>
                <w:sz w:val="30"/>
                <w:szCs w:val="30"/>
              </w:rPr>
              <w:t>5</w:t>
            </w:r>
            <w:r w:rsidRPr="0014207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2074">
              <w:rPr>
                <w:rFonts w:ascii="Angsana New" w:hAnsi="Angsana New"/>
                <w:sz w:val="30"/>
                <w:szCs w:val="30"/>
                <w:cs/>
              </w:rPr>
              <w:t xml:space="preserve">และ </w:t>
            </w:r>
            <w:r w:rsidRPr="00142074">
              <w:rPr>
                <w:rFonts w:ascii="Angsana New" w:hAnsi="Angsana New"/>
                <w:sz w:val="30"/>
                <w:szCs w:val="30"/>
              </w:rPr>
              <w:t>3</w:t>
            </w:r>
            <w:r w:rsidR="002656A5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5400" w:type="dxa"/>
          </w:tcPr>
          <w:p w14:paraId="7AB9118D" w14:textId="08282BD3" w:rsidR="005C1C7D" w:rsidRPr="00142074" w:rsidRDefault="005C1C7D" w:rsidP="00A87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22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615A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การรับรู้สินทรัพย์ภาษีเงินได้ การคาดการณ์กำไรทางภาษี</w:t>
            </w:r>
            <w:r w:rsidR="00EC3936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ใน</w:t>
            </w:r>
            <w:r w:rsidRPr="0088615A">
              <w:rPr>
                <w:rFonts w:ascii="Angsana New" w:hAnsi="Angsana New"/>
                <w:spacing w:val="-2"/>
                <w:sz w:val="30"/>
                <w:szCs w:val="30"/>
                <w:cs/>
              </w:rPr>
              <w:t>อนาคต</w:t>
            </w:r>
            <w:r w:rsidRPr="00142074">
              <w:rPr>
                <w:rFonts w:ascii="Angsana New" w:hAnsi="Angsana New" w:hint="cs"/>
                <w:sz w:val="30"/>
                <w:szCs w:val="30"/>
                <w:cs/>
              </w:rPr>
              <w:t>ที่จะนำผลขาดทุนทางภาษีไปใช้ประโยชน์</w:t>
            </w:r>
          </w:p>
        </w:tc>
      </w:tr>
      <w:tr w:rsidR="005C1C7D" w:rsidRPr="00A87438" w14:paraId="70857E22" w14:textId="77777777" w:rsidTr="003A26C4">
        <w:tc>
          <w:tcPr>
            <w:tcW w:w="3780" w:type="dxa"/>
          </w:tcPr>
          <w:p w14:paraId="33BD37EA" w14:textId="377258D1" w:rsidR="005C1C7D" w:rsidRPr="0043305A" w:rsidRDefault="005C1C7D" w:rsidP="00B5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305A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="002656A5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5400" w:type="dxa"/>
          </w:tcPr>
          <w:p w14:paraId="7D16D8BB" w14:textId="77777777" w:rsidR="005C1C7D" w:rsidRPr="00A87438" w:rsidRDefault="005C1C7D" w:rsidP="00A87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22"/>
              </w:tabs>
              <w:ind w:right="-108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8743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ารวัดมูลค่าของประมาณการหนี้สินไม่หมุนเวียนของโครงการผลประโยชน์เกี่ยวกับข้อสมมติหลักในการประมาณการตามหลักคณิตศาสตร์ประกันภัย</w:t>
            </w:r>
          </w:p>
        </w:tc>
      </w:tr>
      <w:tr w:rsidR="005C1C7D" w:rsidRPr="00A87438" w14:paraId="5C76540B" w14:textId="77777777" w:rsidTr="003A26C4">
        <w:trPr>
          <w:trHeight w:val="80"/>
        </w:trPr>
        <w:tc>
          <w:tcPr>
            <w:tcW w:w="3780" w:type="dxa"/>
          </w:tcPr>
          <w:p w14:paraId="4C44D676" w14:textId="23D2ADD3" w:rsidR="005C1C7D" w:rsidRPr="0043305A" w:rsidRDefault="005C1C7D" w:rsidP="00B5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305A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="002656A5" w:rsidRPr="0043305A">
              <w:rPr>
                <w:rFonts w:ascii="Angsana New" w:hAnsi="Angsana New"/>
                <w:sz w:val="30"/>
                <w:szCs w:val="30"/>
              </w:rPr>
              <w:t>3</w:t>
            </w:r>
            <w:r w:rsidR="002656A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5400" w:type="dxa"/>
          </w:tcPr>
          <w:p w14:paraId="07E44D4E" w14:textId="34DB6AD5" w:rsidR="005C1C7D" w:rsidRPr="00A87438" w:rsidRDefault="005C1C7D" w:rsidP="00A8743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8743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การรับรู้รายการและการวัดมูลค่าประมาณการหนี้สิน และหนี้สิน</w:t>
            </w:r>
            <w:r w:rsidR="00A8743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</w:t>
            </w:r>
            <w:r w:rsidRPr="00A8743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ที่อาจเกิดขึ้น</w:t>
            </w:r>
          </w:p>
        </w:tc>
      </w:tr>
    </w:tbl>
    <w:p w14:paraId="5E629734" w14:textId="77777777" w:rsidR="000D6B83" w:rsidRPr="00442B89" w:rsidRDefault="000D6B83" w:rsidP="00FF4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18F1C2A9" w14:textId="77777777" w:rsidR="005A16C6" w:rsidRPr="005A16C6" w:rsidRDefault="005A16C6" w:rsidP="005A16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i/>
          <w:iCs/>
          <w:spacing w:val="-6"/>
          <w:sz w:val="30"/>
          <w:szCs w:val="30"/>
        </w:rPr>
      </w:pPr>
      <w:r w:rsidRPr="005A16C6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การวัดมูลค่ายุติธรรม </w:t>
      </w:r>
    </w:p>
    <w:p w14:paraId="0DC580A6" w14:textId="77777777" w:rsidR="005A16C6" w:rsidRPr="00442B89" w:rsidRDefault="005A16C6" w:rsidP="005A16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6CE51D12" w14:textId="77777777" w:rsidR="005A16C6" w:rsidRPr="005A16C6" w:rsidRDefault="005A16C6" w:rsidP="005A16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5A16C6">
        <w:rPr>
          <w:rFonts w:ascii="Angsana New" w:hAnsi="Angsana New"/>
          <w:spacing w:val="-6"/>
          <w:sz w:val="30"/>
          <w:szCs w:val="30"/>
          <w:cs/>
        </w:rPr>
        <w:t>นโยบายการบัญชีและการเปิดเผยข้อมูลของกลุ่มบริษัทหลายข้อ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14:paraId="2C99214B" w14:textId="77777777" w:rsidR="005A16C6" w:rsidRPr="00442B89" w:rsidRDefault="005A16C6" w:rsidP="005A16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099F0780" w14:textId="66EDBFDF" w:rsidR="005A16C6" w:rsidRPr="005A16C6" w:rsidRDefault="005A16C6" w:rsidP="005A16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5A16C6">
        <w:rPr>
          <w:rFonts w:ascii="Angsana New" w:hAnsi="Angsana New"/>
          <w:spacing w:val="4"/>
          <w:sz w:val="30"/>
          <w:szCs w:val="30"/>
          <w:cs/>
        </w:rPr>
        <w:t>กลุ่มบริษัทกำหนดกรอบแนวคิดเกี่ยวกับการวัดมูลค่ายุติธรรม กรอบแนวคิดนี้รวมถึงกลุ่มผู้ประเมินมูลค่าซึ่งมี</w:t>
      </w:r>
      <w:r w:rsidRPr="005A16C6">
        <w:rPr>
          <w:rFonts w:ascii="Angsana New" w:hAnsi="Angsana New"/>
          <w:sz w:val="30"/>
          <w:szCs w:val="30"/>
          <w:cs/>
        </w:rPr>
        <w:t xml:space="preserve">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D04770" w:rsidRPr="00D04770">
        <w:rPr>
          <w:rFonts w:ascii="Angsana New" w:hAnsi="Angsana New"/>
          <w:sz w:val="30"/>
          <w:szCs w:val="30"/>
        </w:rPr>
        <w:t>3</w:t>
      </w:r>
      <w:r w:rsidRPr="005A16C6">
        <w:rPr>
          <w:rFonts w:ascii="Angsana New" w:hAnsi="Angsana New"/>
          <w:sz w:val="30"/>
          <w:szCs w:val="30"/>
          <w:cs/>
        </w:rPr>
        <w:t xml:space="preserve"> และรายงาน</w:t>
      </w:r>
      <w:r w:rsidRPr="00642CC7">
        <w:rPr>
          <w:rFonts w:ascii="Angsana New" w:hAnsi="Angsana New"/>
          <w:sz w:val="30"/>
          <w:szCs w:val="30"/>
          <w:cs/>
        </w:rPr>
        <w:t>โดยตรงต่อผู้บริหารสูงสุดทางด้านการเงิน</w:t>
      </w:r>
      <w:r w:rsidRPr="005A16C6">
        <w:rPr>
          <w:rFonts w:ascii="Angsana New" w:hAnsi="Angsana New"/>
          <w:spacing w:val="-6"/>
          <w:sz w:val="30"/>
          <w:szCs w:val="30"/>
          <w:cs/>
        </w:rPr>
        <w:t xml:space="preserve"> </w:t>
      </w:r>
    </w:p>
    <w:p w14:paraId="34EF7764" w14:textId="77777777" w:rsidR="005A16C6" w:rsidRPr="00442B89" w:rsidRDefault="005A16C6" w:rsidP="005A16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61C41284" w14:textId="77777777" w:rsidR="005A16C6" w:rsidRPr="005A16C6" w:rsidRDefault="005A16C6" w:rsidP="005A16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5A16C6">
        <w:rPr>
          <w:rFonts w:ascii="Angsana New" w:hAnsi="Angsana New"/>
          <w:spacing w:val="-6"/>
          <w:sz w:val="30"/>
          <w:szCs w:val="30"/>
          <w:cs/>
        </w:rPr>
        <w:t xml:space="preserve"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</w:t>
      </w:r>
      <w:r w:rsidRPr="005A16C6">
        <w:rPr>
          <w:rFonts w:ascii="Angsana New" w:hAnsi="Angsana New"/>
          <w:spacing w:val="2"/>
          <w:sz w:val="30"/>
          <w:szCs w:val="30"/>
          <w:cs/>
        </w:rPr>
        <w:t>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</w:t>
      </w:r>
      <w:r w:rsidRPr="005A16C6">
        <w:rPr>
          <w:rFonts w:ascii="Angsana New" w:hAnsi="Angsana New"/>
          <w:spacing w:val="-2"/>
          <w:sz w:val="30"/>
          <w:szCs w:val="30"/>
          <w:cs/>
        </w:rPr>
        <w:t>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</w:t>
      </w:r>
      <w:r w:rsidRPr="00642CC7">
        <w:rPr>
          <w:rFonts w:ascii="Angsana New" w:hAnsi="Angsana New"/>
          <w:spacing w:val="-2"/>
          <w:sz w:val="30"/>
          <w:szCs w:val="30"/>
          <w:cs/>
        </w:rPr>
        <w:t>มูลค่ายุติธรรมว่าเป็นไปตามที่กำหนดไว้ในมาตรฐานการรายงานทางการเงินอย่างเหมาะสม</w:t>
      </w:r>
      <w:r w:rsidRPr="005A16C6">
        <w:rPr>
          <w:rFonts w:ascii="Angsana New" w:hAnsi="Angsana New"/>
          <w:spacing w:val="-6"/>
          <w:sz w:val="30"/>
          <w:szCs w:val="30"/>
          <w:cs/>
        </w:rPr>
        <w:t xml:space="preserve"> </w:t>
      </w:r>
    </w:p>
    <w:p w14:paraId="3A072DF7" w14:textId="77777777" w:rsidR="005A16C6" w:rsidRPr="00442B89" w:rsidRDefault="005A16C6" w:rsidP="005A16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407B38AB" w14:textId="77777777" w:rsidR="005A16C6" w:rsidRPr="00642CC7" w:rsidRDefault="005A16C6" w:rsidP="005A16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42CC7">
        <w:rPr>
          <w:rFonts w:ascii="Angsana New" w:hAnsi="Angsana New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ประเด็นปัญหาของการวัดมูลค่าที่มีนัยสำคัญจะถูกรายงานต่อคณะกรรมการตรวจสอบของกลุ่มบริษัท</w:t>
      </w:r>
    </w:p>
    <w:p w14:paraId="5239CD17" w14:textId="77777777" w:rsidR="005A16C6" w:rsidRPr="00442B89" w:rsidRDefault="005A16C6" w:rsidP="005A16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0E7DC473" w14:textId="77777777" w:rsidR="005A16C6" w:rsidRPr="005A16C6" w:rsidRDefault="005A16C6" w:rsidP="005A16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5A16C6">
        <w:rPr>
          <w:rFonts w:ascii="Angsana New" w:hAnsi="Angsana New"/>
          <w:spacing w:val="-6"/>
          <w:sz w:val="30"/>
          <w:szCs w:val="30"/>
          <w:cs/>
        </w:rPr>
        <w:t>เมื่อวัดมูลค่ายุติธรรมของสินทรัพย์หรือหนี้สิน กลุ่มบริษัทได้ใช้ข้อมูลที่สามารถสังเกตได้ให้มากที่สุดเท่าที่จะทำได้</w:t>
      </w:r>
      <w:r w:rsidRPr="00642CC7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09E62222" w14:textId="77777777" w:rsidR="005A16C6" w:rsidRPr="00442B89" w:rsidRDefault="005A16C6" w:rsidP="005A16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5CB82839" w14:textId="49E6CBAB" w:rsidR="005A16C6" w:rsidRPr="005A16C6" w:rsidRDefault="005A16C6" w:rsidP="00784DC5">
      <w:pPr>
        <w:numPr>
          <w:ilvl w:val="0"/>
          <w:numId w:val="29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630"/>
        </w:tabs>
        <w:spacing w:line="240" w:lineRule="auto"/>
        <w:ind w:left="900" w:hanging="360"/>
        <w:jc w:val="thaiDistribute"/>
        <w:rPr>
          <w:rFonts w:ascii="Angsana New" w:hAnsi="Angsana New"/>
          <w:spacing w:val="-6"/>
          <w:sz w:val="30"/>
          <w:szCs w:val="30"/>
        </w:rPr>
      </w:pPr>
      <w:r w:rsidRPr="005A16C6">
        <w:rPr>
          <w:rFonts w:ascii="Angsana New" w:hAnsi="Angsana New"/>
          <w:spacing w:val="-6"/>
          <w:sz w:val="30"/>
          <w:szCs w:val="30"/>
          <w:cs/>
        </w:rPr>
        <w:tab/>
      </w:r>
      <w:r w:rsidRPr="00784DC5">
        <w:rPr>
          <w:rFonts w:ascii="Angsana New" w:hAnsi="Angsana New"/>
          <w:spacing w:val="-2"/>
          <w:sz w:val="30"/>
          <w:szCs w:val="30"/>
          <w:cs/>
        </w:rPr>
        <w:t xml:space="preserve">ข้อมูลระดับ </w:t>
      </w:r>
      <w:r w:rsidR="00D04770" w:rsidRPr="00D04770">
        <w:rPr>
          <w:rFonts w:ascii="Angsana New" w:hAnsi="Angsana New"/>
          <w:spacing w:val="-2"/>
          <w:sz w:val="30"/>
          <w:szCs w:val="30"/>
        </w:rPr>
        <w:t>1</w:t>
      </w:r>
      <w:r w:rsidRPr="00784DC5">
        <w:rPr>
          <w:rFonts w:ascii="Angsana New" w:hAnsi="Angsana New"/>
          <w:spacing w:val="-2"/>
          <w:sz w:val="30"/>
          <w:szCs w:val="30"/>
          <w:cs/>
        </w:rPr>
        <w:t xml:space="preserve"> เป็นราคาเสนอซื้อขาย (ไม่ต้องปรับปรุง) ในตลาดที่มีสภาพคล่องสำหรับสินทรัพย์หรือหนี้สิน</w:t>
      </w:r>
      <w:r w:rsidRPr="00642CC7">
        <w:rPr>
          <w:rFonts w:ascii="Angsana New" w:hAnsi="Angsana New"/>
          <w:sz w:val="30"/>
          <w:szCs w:val="30"/>
          <w:cs/>
        </w:rPr>
        <w:t>อย่างเดียวกัน และกิจการสามารถเข้าถึงตลาดนั้น ณ วันที่วัดมูลค่า</w:t>
      </w:r>
    </w:p>
    <w:p w14:paraId="1FEC038D" w14:textId="0AFA00C7" w:rsidR="005A16C6" w:rsidRPr="00BE6D6E" w:rsidRDefault="005A16C6" w:rsidP="00784DC5">
      <w:pPr>
        <w:pStyle w:val="ListParagraph"/>
        <w:numPr>
          <w:ilvl w:val="0"/>
          <w:numId w:val="6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/>
        <w:jc w:val="thaiDistribute"/>
        <w:rPr>
          <w:rFonts w:ascii="Angsana New" w:hAnsi="Angsana New"/>
          <w:spacing w:val="-6"/>
          <w:sz w:val="30"/>
          <w:szCs w:val="30"/>
        </w:rPr>
      </w:pPr>
      <w:r w:rsidRPr="00BE6D6E">
        <w:rPr>
          <w:rFonts w:ascii="Angsana New" w:hAnsi="Angsana New"/>
          <w:spacing w:val="-6"/>
          <w:sz w:val="30"/>
          <w:szCs w:val="30"/>
          <w:cs/>
        </w:rPr>
        <w:lastRenderedPageBreak/>
        <w:t xml:space="preserve">ข้อมูลระดับ </w:t>
      </w:r>
      <w:r w:rsidR="00D04770" w:rsidRPr="00D04770">
        <w:rPr>
          <w:rFonts w:ascii="Angsana New" w:hAnsi="Angsana New"/>
          <w:spacing w:val="-6"/>
          <w:sz w:val="30"/>
          <w:szCs w:val="30"/>
        </w:rPr>
        <w:t>2</w:t>
      </w:r>
      <w:r w:rsidRPr="00BE6D6E">
        <w:rPr>
          <w:rFonts w:ascii="Angsana New" w:hAnsi="Angsana New"/>
          <w:spacing w:val="-6"/>
          <w:sz w:val="30"/>
          <w:szCs w:val="30"/>
          <w:cs/>
        </w:rPr>
        <w:t xml:space="preserve"> เป็นข้อมูลอื่นที่สังเกตได้โดยตรง (เช่น ราคาขาย) หรือโดยอ้อม (เช่น ราคาที่สังเกตได้) สำหรับสินทรัพย์หรือหนี้สินนั้น นอกเหนือจากราคาเสนอซื้อขายซึ่งรวมอยู่ในข้อมูลระดับ </w:t>
      </w:r>
      <w:r w:rsidR="00D04770" w:rsidRPr="00D04770">
        <w:rPr>
          <w:rFonts w:ascii="Angsana New" w:hAnsi="Angsana New"/>
          <w:spacing w:val="-6"/>
          <w:sz w:val="30"/>
          <w:szCs w:val="30"/>
        </w:rPr>
        <w:t>1</w:t>
      </w:r>
    </w:p>
    <w:p w14:paraId="3C5100D4" w14:textId="33FC93C8" w:rsidR="005A16C6" w:rsidRDefault="005A16C6" w:rsidP="00784DC5">
      <w:pPr>
        <w:pStyle w:val="ListParagraph"/>
        <w:numPr>
          <w:ilvl w:val="1"/>
          <w:numId w:val="7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hanging="1440"/>
        <w:jc w:val="thaiDistribute"/>
        <w:rPr>
          <w:rFonts w:ascii="Angsana New" w:hAnsi="Angsana New"/>
          <w:spacing w:val="-6"/>
          <w:sz w:val="30"/>
          <w:szCs w:val="30"/>
        </w:rPr>
      </w:pPr>
      <w:r w:rsidRPr="00BE6D6E">
        <w:rPr>
          <w:rFonts w:ascii="Angsana New" w:hAnsi="Angsana New"/>
          <w:spacing w:val="-6"/>
          <w:sz w:val="30"/>
          <w:szCs w:val="30"/>
          <w:cs/>
        </w:rPr>
        <w:t xml:space="preserve">ข้อมูลระดับ </w:t>
      </w:r>
      <w:r w:rsidR="00D04770" w:rsidRPr="00D04770">
        <w:rPr>
          <w:rFonts w:ascii="Angsana New" w:hAnsi="Angsana New"/>
          <w:spacing w:val="-6"/>
          <w:sz w:val="30"/>
          <w:szCs w:val="30"/>
        </w:rPr>
        <w:t>3</w:t>
      </w:r>
      <w:r w:rsidRPr="00BE6D6E">
        <w:rPr>
          <w:rFonts w:ascii="Angsana New" w:hAnsi="Angsana New"/>
          <w:spacing w:val="-6"/>
          <w:sz w:val="30"/>
          <w:szCs w:val="30"/>
          <w:cs/>
        </w:rPr>
        <w:t xml:space="preserve"> เป็นข้อมูลที่ไม่สามารถสังเกตได้สำหรับสินทรัพย์หรือหนี้สินนั้น</w:t>
      </w:r>
    </w:p>
    <w:p w14:paraId="427E6895" w14:textId="77777777" w:rsidR="005A16C6" w:rsidRPr="005A16C6" w:rsidRDefault="005A16C6" w:rsidP="005A16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442B89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ที่แตกต่างกันของ</w:t>
      </w:r>
      <w:r w:rsidRPr="009E06B4">
        <w:rPr>
          <w:rFonts w:ascii="Angsana New" w:hAnsi="Angsana New"/>
          <w:sz w:val="30"/>
          <w:szCs w:val="30"/>
          <w:cs/>
        </w:rPr>
        <w:t>มูลค่ายุติธรรมในภาพรวม การวัดมูลค่ายุติธรรมในภาพรวมจะถูกจัดประเภทในระดับเดียวกันกับลำดับชั้นของ</w:t>
      </w:r>
      <w:r w:rsidRPr="00642CC7">
        <w:rPr>
          <w:rFonts w:ascii="Angsana New" w:hAnsi="Angsana New"/>
          <w:sz w:val="30"/>
          <w:szCs w:val="30"/>
          <w:cs/>
        </w:rPr>
        <w:t>มูลค่ายุติธรรมของข้อมูลที่อยู่ในระดับต่ำสุดที่มีนัยสำคัญสำหรับการวัดมูลค่ายุติธรรมในภาพรวม</w:t>
      </w:r>
    </w:p>
    <w:p w14:paraId="067F0748" w14:textId="77777777" w:rsidR="005A16C6" w:rsidRPr="005A16C6" w:rsidRDefault="005A16C6" w:rsidP="005A16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5246FEE4" w14:textId="77777777" w:rsidR="005A16C6" w:rsidRPr="005A16C6" w:rsidRDefault="005A16C6" w:rsidP="005A16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5A16C6">
        <w:rPr>
          <w:rFonts w:ascii="Angsana New" w:hAnsi="Angsana New"/>
          <w:spacing w:val="-6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วันสิ้นรอบระยะเวลารายงานที่การโอนเกิดขึ้น</w:t>
      </w:r>
    </w:p>
    <w:p w14:paraId="08AD5157" w14:textId="77777777" w:rsidR="005A16C6" w:rsidRPr="005A16C6" w:rsidRDefault="005A16C6" w:rsidP="005A16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7C162848" w14:textId="77777777" w:rsidR="005A16C6" w:rsidRPr="005A16C6" w:rsidRDefault="005A16C6" w:rsidP="005A16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5A16C6">
        <w:rPr>
          <w:rFonts w:ascii="Angsana New" w:hAnsi="Angsana New"/>
          <w:spacing w:val="-6"/>
          <w:sz w:val="30"/>
          <w:szCs w:val="30"/>
          <w:cs/>
        </w:rPr>
        <w:t>ข้อมูลเพิ่มเติมเกี่ยวกับข้อสมมติที่ใช้ในการวัดมูลค่ายุติธรรมอยู่ในหมายเหตุประกอบงบการเงินดังต่อไปนี้</w:t>
      </w:r>
    </w:p>
    <w:p w14:paraId="79143C67" w14:textId="77777777" w:rsidR="005A16C6" w:rsidRPr="005A16C6" w:rsidRDefault="005A16C6" w:rsidP="005A16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888"/>
        <w:gridCol w:w="5292"/>
      </w:tblGrid>
      <w:tr w:rsidR="009E06B4" w:rsidRPr="00300257" w14:paraId="0EE7F3AF" w14:textId="77777777" w:rsidTr="009E06B4">
        <w:tc>
          <w:tcPr>
            <w:tcW w:w="3888" w:type="dxa"/>
          </w:tcPr>
          <w:p w14:paraId="5F079EE3" w14:textId="77777777" w:rsidR="009E06B4" w:rsidRPr="0043305A" w:rsidRDefault="009E06B4" w:rsidP="001A0F17">
            <w:pPr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305A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Pr="0043305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5292" w:type="dxa"/>
          </w:tcPr>
          <w:p w14:paraId="426745A7" w14:textId="77777777" w:rsidR="009E06B4" w:rsidRPr="0043305A" w:rsidRDefault="009E06B4" w:rsidP="001A0F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Cs w:val="0"/>
                <w:sz w:val="30"/>
                <w:szCs w:val="30"/>
                <w:cs/>
              </w:rPr>
            </w:pPr>
            <w:r w:rsidRPr="0043305A">
              <w:rPr>
                <w:rFonts w:ascii="Angsana New" w:hAnsi="Angsana New" w:cs="Angsana New" w:hint="cs"/>
                <w:bCs w:val="0"/>
                <w:sz w:val="30"/>
                <w:szCs w:val="30"/>
                <w:cs/>
              </w:rPr>
              <w:t>การซื้อธุรกิจและการเปลี่ยนแปลงในส่วนได้เสียในบริษัทย่อย</w:t>
            </w:r>
          </w:p>
        </w:tc>
      </w:tr>
      <w:tr w:rsidR="009E06B4" w:rsidRPr="00300257" w14:paraId="5B2D992B" w14:textId="77777777" w:rsidTr="009E06B4">
        <w:tc>
          <w:tcPr>
            <w:tcW w:w="3888" w:type="dxa"/>
          </w:tcPr>
          <w:p w14:paraId="737C3625" w14:textId="64634ECB" w:rsidR="009E06B4" w:rsidRPr="0043305A" w:rsidRDefault="009E06B4" w:rsidP="00B5380D">
            <w:pPr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305A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  <w:r w:rsidRPr="0043305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D5C6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5292" w:type="dxa"/>
          </w:tcPr>
          <w:p w14:paraId="7F3624C5" w14:textId="77777777" w:rsidR="009E06B4" w:rsidRPr="0043305A" w:rsidRDefault="009E06B4" w:rsidP="001A0F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330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 และเงินลงทุนอื่นๆ</w:t>
            </w:r>
          </w:p>
        </w:tc>
      </w:tr>
      <w:tr w:rsidR="009E06B4" w:rsidRPr="00300257" w14:paraId="0B760CDF" w14:textId="77777777" w:rsidTr="009E06B4">
        <w:tc>
          <w:tcPr>
            <w:tcW w:w="3888" w:type="dxa"/>
          </w:tcPr>
          <w:p w14:paraId="7F59ED58" w14:textId="50D2A51A" w:rsidR="009E06B4" w:rsidRPr="0043305A" w:rsidRDefault="009E06B4" w:rsidP="001A0F17">
            <w:pPr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305A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  <w:r w:rsidRPr="0043305A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="005D5C6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5292" w:type="dxa"/>
          </w:tcPr>
          <w:p w14:paraId="37F34A4C" w14:textId="77777777" w:rsidR="009E06B4" w:rsidRPr="0043305A" w:rsidRDefault="009E06B4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43305A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9E06B4" w:rsidRPr="00300257" w14:paraId="75E8FE8F" w14:textId="77777777" w:rsidTr="009E06B4">
        <w:tc>
          <w:tcPr>
            <w:tcW w:w="3888" w:type="dxa"/>
          </w:tcPr>
          <w:p w14:paraId="4AD87086" w14:textId="7FE6FBC2" w:rsidR="009E06B4" w:rsidRPr="0043305A" w:rsidRDefault="009E06B4" w:rsidP="001A0F17">
            <w:pPr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305A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  <w:r w:rsidRPr="0043305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D5C66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5292" w:type="dxa"/>
          </w:tcPr>
          <w:p w14:paraId="6C619048" w14:textId="77777777" w:rsidR="009E06B4" w:rsidRPr="0043305A" w:rsidRDefault="009E06B4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3305A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</w:tr>
      <w:tr w:rsidR="009E06B4" w:rsidRPr="00300257" w14:paraId="0291440C" w14:textId="77777777" w:rsidTr="009E06B4">
        <w:tc>
          <w:tcPr>
            <w:tcW w:w="3888" w:type="dxa"/>
          </w:tcPr>
          <w:p w14:paraId="067A9D14" w14:textId="5B553F48" w:rsidR="009E06B4" w:rsidRPr="0043305A" w:rsidRDefault="009E06B4" w:rsidP="001A0F17">
            <w:pPr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305A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  <w:r w:rsidRPr="0043305A">
              <w:rPr>
                <w:rFonts w:ascii="Angsana New" w:hAnsi="Angsana New"/>
                <w:sz w:val="30"/>
                <w:szCs w:val="30"/>
              </w:rPr>
              <w:t xml:space="preserve"> 3</w:t>
            </w:r>
            <w:r w:rsidR="005D5C6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5292" w:type="dxa"/>
          </w:tcPr>
          <w:p w14:paraId="28E8B5C0" w14:textId="77777777" w:rsidR="009E06B4" w:rsidRPr="0043305A" w:rsidRDefault="009E06B4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3305A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</w:tbl>
    <w:p w14:paraId="1074770B" w14:textId="77777777" w:rsidR="009E06B4" w:rsidRDefault="009E06B4" w:rsidP="00FF4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D58F3E9" w14:textId="77777777" w:rsidR="00705534" w:rsidRPr="00300257" w:rsidRDefault="00705534" w:rsidP="007055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Pr="00300257">
        <w:rPr>
          <w:rFonts w:ascii="Angsana New" w:hAnsi="Angsana New"/>
          <w:b/>
          <w:bCs/>
          <w:sz w:val="30"/>
          <w:szCs w:val="30"/>
          <w:cs/>
        </w:rPr>
        <w:tab/>
        <w:t>นโยบายการบัญชีที่สำคัญ</w:t>
      </w:r>
    </w:p>
    <w:p w14:paraId="348DC9EA" w14:textId="77777777" w:rsidR="00705534" w:rsidRDefault="00705534" w:rsidP="00FF4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3E87D818" w14:textId="64EF4C3A" w:rsidR="00705534" w:rsidRPr="00705534" w:rsidRDefault="00705534" w:rsidP="00FF4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705534">
        <w:rPr>
          <w:rFonts w:ascii="Angsana New" w:hAnsi="Angsana New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นโยบายการบัญชีที่นำเสนอดังต่อไปนี้ได้ถือปฏิบัติโดยสม่ำเสมอสำหรับงบการเงินทุกรอบระยะเวลารายงาน</w:t>
      </w:r>
    </w:p>
    <w:p w14:paraId="6944BDF6" w14:textId="77777777" w:rsidR="00705534" w:rsidRPr="00FF4551" w:rsidRDefault="00705534" w:rsidP="00FF4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5B19FB76" w14:textId="78AB871E" w:rsidR="000D3E50" w:rsidRPr="008B0C15" w:rsidRDefault="000D3E50" w:rsidP="000D3E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8B0C15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583AD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</w:t>
      </w:r>
      <w:r w:rsidRPr="008B0C15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8B0C15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 xml:space="preserve">เกณฑ์ในการจัดทำงบการเงินรวม </w:t>
      </w:r>
    </w:p>
    <w:p w14:paraId="0ED0D216" w14:textId="77777777" w:rsidR="000D3E50" w:rsidRPr="00FF4551" w:rsidRDefault="000D3E50" w:rsidP="00FF4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  <w:cs/>
        </w:rPr>
      </w:pPr>
    </w:p>
    <w:p w14:paraId="5345CE15" w14:textId="5D3F81DE" w:rsidR="00583AD0" w:rsidRPr="00300257" w:rsidRDefault="00583AD0" w:rsidP="00583A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1"/>
        <w:jc w:val="thaiDistribute"/>
        <w:rPr>
          <w:rFonts w:ascii="Angsana New" w:hAnsi="Angsana New"/>
          <w:sz w:val="30"/>
          <w:szCs w:val="30"/>
          <w:cs/>
        </w:rPr>
      </w:pPr>
      <w:r w:rsidRPr="00300257">
        <w:rPr>
          <w:rFonts w:ascii="Angsana New" w:hAnsi="Angsana New"/>
          <w:spacing w:val="2"/>
          <w:sz w:val="30"/>
          <w:szCs w:val="30"/>
          <w:cs/>
        </w:rPr>
        <w:t>งบการเงินรวมของบริษัท ประกอบด้วย งบการเงินของกลุ่มบริษัท และส่วนได้เสียของกลุ่มบริษัทในบริษัทร่วม</w:t>
      </w:r>
      <w:r w:rsidRPr="00300257">
        <w:rPr>
          <w:rFonts w:ascii="Angsana New" w:hAnsi="Angsana New"/>
          <w:sz w:val="30"/>
          <w:szCs w:val="30"/>
          <w:cs/>
        </w:rPr>
        <w:t>และ</w:t>
      </w:r>
      <w:r w:rsidRPr="00300257">
        <w:rPr>
          <w:rFonts w:ascii="Angsana New" w:hAnsi="Angsana New" w:hint="cs"/>
          <w:sz w:val="30"/>
          <w:szCs w:val="30"/>
          <w:cs/>
        </w:rPr>
        <w:t>การร่วมค้า</w:t>
      </w:r>
    </w:p>
    <w:p w14:paraId="19BBE2F3" w14:textId="7BBE300D" w:rsidR="0023709C" w:rsidRDefault="00237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EucrosiaUPCBold" w:hAnsi="Angsana New"/>
          <w:i/>
          <w:iCs/>
          <w:sz w:val="30"/>
          <w:szCs w:val="30"/>
          <w:cs/>
        </w:rPr>
      </w:pPr>
    </w:p>
    <w:p w14:paraId="6DF7D665" w14:textId="3D2D9BB9" w:rsidR="00583AD0" w:rsidRDefault="00583AD0" w:rsidP="00583AD0">
      <w:pPr>
        <w:pStyle w:val="BodyText2"/>
        <w:tabs>
          <w:tab w:val="left" w:pos="540"/>
        </w:tabs>
        <w:spacing w:line="240" w:lineRule="atLeast"/>
        <w:ind w:left="547" w:firstLine="0"/>
        <w:rPr>
          <w:rFonts w:ascii="Angsana New" w:hAnsi="Angsana New"/>
          <w:b/>
          <w:bCs/>
          <w:color w:val="0000FF"/>
          <w:sz w:val="30"/>
          <w:szCs w:val="30"/>
        </w:rPr>
      </w:pPr>
      <w:r w:rsidRPr="00300257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การตัดรายการในงบการเงินรวม</w:t>
      </w:r>
    </w:p>
    <w:p w14:paraId="57E8C9D1" w14:textId="77777777" w:rsidR="00583AD0" w:rsidRPr="00583AD0" w:rsidRDefault="00583AD0" w:rsidP="00583A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18932AC6" w14:textId="77777777" w:rsidR="00583AD0" w:rsidRDefault="00583AD0" w:rsidP="00583AD0">
      <w:pPr>
        <w:pStyle w:val="BodyText2"/>
        <w:tabs>
          <w:tab w:val="left" w:pos="540"/>
        </w:tabs>
        <w:spacing w:line="240" w:lineRule="atLeast"/>
        <w:ind w:left="547" w:firstLine="0"/>
        <w:jc w:val="thaiDistribute"/>
        <w:rPr>
          <w:rFonts w:ascii="Angsana New" w:eastAsia="EucrosiaUPCBold" w:hAnsi="Angsana New"/>
          <w:sz w:val="30"/>
          <w:szCs w:val="30"/>
        </w:rPr>
      </w:pPr>
      <w:r w:rsidRPr="00300257">
        <w:rPr>
          <w:rFonts w:ascii="Angsana New" w:hAnsi="Angsana New" w:hint="cs"/>
          <w:spacing w:val="-2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รวมถึงรายได้หรือค่าใช้จ่ายที่ยังไม่เกิดขึ้นจริงซึ่งเป็นผลมาจาก</w:t>
      </w:r>
      <w:r w:rsidRPr="00300257">
        <w:rPr>
          <w:rFonts w:ascii="Angsana New" w:hAnsi="Angsana New" w:hint="cs"/>
          <w:sz w:val="30"/>
          <w:szCs w:val="30"/>
          <w:cs/>
        </w:rPr>
        <w:t>รายการระหว่างกิจการในกลุ่มถูกตัดรายการในการจัดทำงบการเงินรวม กำไรที่ยังไม่เกิดขึ้นจริงซึ่งเป็นผลมาจาก</w:t>
      </w:r>
      <w:r w:rsidRPr="00300257">
        <w:rPr>
          <w:rFonts w:ascii="Angsana New" w:hAnsi="Angsana New" w:hint="cs"/>
          <w:spacing w:val="-4"/>
          <w:sz w:val="30"/>
          <w:szCs w:val="30"/>
          <w:cs/>
        </w:rPr>
        <w:t>รายการกับบริษัทร่วมและการร่วมค้าถูกตัดรายการกับเงินลงทุนเท่าที่กลุ่มบริษัทมีส่วนได้เสียในผู้ได้รับการลงทุนนั้น</w:t>
      </w:r>
      <w:r w:rsidRPr="00944D36">
        <w:rPr>
          <w:rFonts w:ascii="Angsana New" w:hAnsi="Angsana New" w:hint="cs"/>
          <w:spacing w:val="2"/>
          <w:sz w:val="30"/>
          <w:szCs w:val="30"/>
          <w:cs/>
        </w:rPr>
        <w:lastRenderedPageBreak/>
        <w:t>ขาดทุนที่ยังไม่เกิดขึ้นจริงถูกตัดรายการในลักษณะเดียวกันกับกำไรที่ยังไม่เกิดขึ้นจริง แต่เท่าที่</w:t>
      </w:r>
      <w:r w:rsidRPr="00944D36">
        <w:rPr>
          <w:rFonts w:ascii="Angsana New" w:eastAsia="EucrosiaUPCBold" w:hAnsi="Angsana New" w:hint="cs"/>
          <w:spacing w:val="2"/>
          <w:sz w:val="30"/>
          <w:szCs w:val="30"/>
          <w:cs/>
        </w:rPr>
        <w:t>เมื่อไม่มีหลักฐาน</w:t>
      </w:r>
      <w:r w:rsidRPr="00300257">
        <w:rPr>
          <w:rFonts w:ascii="Angsana New" w:eastAsia="EucrosiaUPCBold" w:hAnsi="Angsana New" w:hint="cs"/>
          <w:sz w:val="30"/>
          <w:szCs w:val="30"/>
          <w:cs/>
        </w:rPr>
        <w:t>การด้อยค่าเกิดขึ้น</w:t>
      </w:r>
    </w:p>
    <w:p w14:paraId="281A172B" w14:textId="77777777" w:rsidR="00DE0920" w:rsidRDefault="00DE0920" w:rsidP="00583AD0">
      <w:pPr>
        <w:pStyle w:val="BodyText2"/>
        <w:tabs>
          <w:tab w:val="left" w:pos="540"/>
        </w:tabs>
        <w:spacing w:line="240" w:lineRule="atLeast"/>
        <w:ind w:left="547" w:firstLine="0"/>
        <w:jc w:val="thaiDistribute"/>
        <w:rPr>
          <w:rFonts w:ascii="Angsana New" w:eastAsia="EucrosiaUPCBold" w:hAnsi="Angsana New"/>
          <w:sz w:val="30"/>
          <w:szCs w:val="30"/>
        </w:rPr>
      </w:pPr>
    </w:p>
    <w:p w14:paraId="7914BA97" w14:textId="1DC85E27" w:rsidR="00D04DE7" w:rsidRDefault="00D04DE7" w:rsidP="00CB4918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eastAsia="EucrosiaUPCBold" w:hAnsi="Angsana New"/>
          <w:sz w:val="30"/>
          <w:szCs w:val="30"/>
        </w:rPr>
      </w:pPr>
    </w:p>
    <w:p w14:paraId="14ED5F5E" w14:textId="58E8E136" w:rsidR="00D04DE7" w:rsidRPr="00300257" w:rsidRDefault="00D04DE7" w:rsidP="00D04DE7">
      <w:pPr>
        <w:pStyle w:val="BodyText2"/>
        <w:spacing w:line="240" w:lineRule="atLeast"/>
        <w:ind w:left="540" w:right="47" w:firstLine="0"/>
        <w:rPr>
          <w:rFonts w:ascii="Angsana New" w:hAnsi="Angsana New"/>
          <w:i/>
          <w:iCs/>
          <w:sz w:val="30"/>
          <w:szCs w:val="30"/>
        </w:rPr>
      </w:pPr>
      <w:r w:rsidRPr="00300257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14:paraId="71704AAC" w14:textId="77777777" w:rsidR="00D04DE7" w:rsidRPr="00444A59" w:rsidRDefault="00D04DE7" w:rsidP="00D04DE7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/>
        </w:rPr>
      </w:pPr>
    </w:p>
    <w:p w14:paraId="7BEDAB28" w14:textId="77777777" w:rsidR="00D04DE7" w:rsidRDefault="00D04DE7" w:rsidP="00D04DE7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pacing w:val="2"/>
          <w:sz w:val="30"/>
          <w:szCs w:val="30"/>
          <w:cs/>
        </w:rPr>
        <w:t>บริษัทย่อยเป็นกิจการที่อยู่ภายใต้การควบคุมของ</w:t>
      </w:r>
      <w:r w:rsidRPr="00300257">
        <w:rPr>
          <w:rFonts w:ascii="Angsana New" w:hAnsi="Angsana New" w:hint="cs"/>
          <w:spacing w:val="2"/>
          <w:sz w:val="30"/>
          <w:szCs w:val="30"/>
          <w:cs/>
        </w:rPr>
        <w:t>กลุ่มบริษัท</w:t>
      </w:r>
      <w:r w:rsidRPr="00300257">
        <w:rPr>
          <w:rFonts w:ascii="Angsana New" w:hAnsi="Angsana New"/>
          <w:spacing w:val="2"/>
          <w:sz w:val="30"/>
          <w:szCs w:val="30"/>
          <w:cs/>
        </w:rPr>
        <w:t xml:space="preserve"> การควบคุมเกิดขึ้นเมื่อ</w:t>
      </w:r>
      <w:r w:rsidRPr="00300257">
        <w:rPr>
          <w:rFonts w:ascii="Angsana New" w:hAnsi="Angsana New" w:hint="cs"/>
          <w:spacing w:val="2"/>
          <w:sz w:val="30"/>
          <w:szCs w:val="30"/>
          <w:cs/>
        </w:rPr>
        <w:t>กลุ่มบริษัทเปิดรับหรือมีสิทธิ</w:t>
      </w:r>
      <w:r w:rsidRPr="00300257">
        <w:rPr>
          <w:rFonts w:ascii="Angsana New" w:hAnsi="Angsana New" w:hint="cs"/>
          <w:spacing w:val="8"/>
          <w:sz w:val="30"/>
          <w:szCs w:val="30"/>
          <w:cs/>
        </w:rPr>
        <w:t>ในผลตอบแทนผันแปรจากการเกี่ยวข้องกับกิจการนั้นและมีความสามารถในการใช้อำนาจเหนือกิจการนั้น</w:t>
      </w:r>
      <w:r w:rsidRPr="00300257">
        <w:rPr>
          <w:rFonts w:ascii="Angsana New" w:hAnsi="Angsana New" w:hint="cs"/>
          <w:sz w:val="30"/>
          <w:szCs w:val="30"/>
          <w:cs/>
        </w:rPr>
        <w:t>ทำให้</w:t>
      </w:r>
      <w:r w:rsidRPr="00300257">
        <w:rPr>
          <w:rFonts w:ascii="Angsana New" w:hAnsi="Angsana New" w:hint="cs"/>
          <w:spacing w:val="-4"/>
          <w:sz w:val="30"/>
          <w:szCs w:val="30"/>
          <w:cs/>
        </w:rPr>
        <w:t>เกิดผลกระทบต่อจำนวนเงินผลตอบแทนของกลุ่มบริษัท</w:t>
      </w:r>
      <w:r w:rsidRPr="00300257">
        <w:rPr>
          <w:rFonts w:ascii="Angsana New" w:hAnsi="Angsana New"/>
          <w:spacing w:val="-4"/>
          <w:sz w:val="30"/>
          <w:szCs w:val="30"/>
          <w:cs/>
        </w:rPr>
        <w:t xml:space="preserve"> งบการเงินของบริษัทย่อยได้รวมอยู่ในงบการเงินรวมนับแต่</w:t>
      </w:r>
      <w:r w:rsidRPr="00300257">
        <w:rPr>
          <w:rFonts w:ascii="Angsana New" w:hAnsi="Angsana New"/>
          <w:sz w:val="30"/>
          <w:szCs w:val="30"/>
          <w:cs/>
        </w:rPr>
        <w:t>วันที่มีการควบคุมจนถึงวันที่การควบคุมสิ้นสุดลง</w:t>
      </w:r>
      <w:r w:rsidRPr="00300257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1DC1FA0" w14:textId="77777777" w:rsidR="00D063FB" w:rsidRPr="00870029" w:rsidRDefault="00D063FB" w:rsidP="00D04DE7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</w:rPr>
      </w:pPr>
    </w:p>
    <w:p w14:paraId="1B5B9588" w14:textId="77777777" w:rsidR="00D04DE7" w:rsidRPr="00300257" w:rsidRDefault="00D04DE7" w:rsidP="00D04DE7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300257">
        <w:rPr>
          <w:rFonts w:ascii="Angsana New" w:hAnsi="Angsana New"/>
          <w:i/>
          <w:iCs/>
          <w:sz w:val="30"/>
          <w:szCs w:val="30"/>
          <w:cs/>
        </w:rPr>
        <w:t>ส่วนได้เสียที่ไม่มีอำนาจควบคุม</w:t>
      </w:r>
    </w:p>
    <w:p w14:paraId="23843D9A" w14:textId="77777777" w:rsidR="00D04DE7" w:rsidRPr="00444A59" w:rsidRDefault="00D04DE7" w:rsidP="00D0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="Angsana New" w:hAnsi="Angsana New"/>
          <w:sz w:val="22"/>
          <w:szCs w:val="22"/>
        </w:rPr>
      </w:pPr>
    </w:p>
    <w:p w14:paraId="233C0374" w14:textId="77777777" w:rsidR="00D04DE7" w:rsidRPr="00300257" w:rsidRDefault="00D04DE7" w:rsidP="00D0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300257">
        <w:rPr>
          <w:rFonts w:ascii="Angsana New" w:eastAsia="Calibri" w:hAnsi="Angsana New" w:hint="cs"/>
          <w:sz w:val="30"/>
          <w:szCs w:val="30"/>
          <w:cs/>
        </w:rPr>
        <w:t xml:space="preserve">ณ วันที่ซื้อธุรกิจ </w:t>
      </w:r>
      <w:r w:rsidRPr="00300257">
        <w:rPr>
          <w:rFonts w:ascii="Angsana New" w:eastAsia="Calibri" w:hAnsi="Angsana New"/>
          <w:sz w:val="30"/>
          <w:szCs w:val="3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505D500F" w14:textId="77777777" w:rsidR="00D04DE7" w:rsidRPr="00444A59" w:rsidRDefault="00D04DE7" w:rsidP="00D04DE7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eastAsia="Calibri" w:hAnsi="Angsana New"/>
          <w:sz w:val="22"/>
          <w:szCs w:val="22"/>
        </w:rPr>
      </w:pPr>
    </w:p>
    <w:p w14:paraId="050E65FA" w14:textId="26D51DE7" w:rsidR="00D04DE7" w:rsidRPr="00300257" w:rsidRDefault="00D04DE7" w:rsidP="00D04DE7">
      <w:pPr>
        <w:pStyle w:val="BodyText2"/>
        <w:tabs>
          <w:tab w:val="left" w:pos="540"/>
        </w:tabs>
        <w:spacing w:line="240" w:lineRule="atLeast"/>
        <w:ind w:left="547" w:firstLine="0"/>
        <w:jc w:val="thaiDistribute"/>
        <w:rPr>
          <w:rFonts w:ascii="Angsana New" w:hAnsi="Angsana New"/>
          <w:spacing w:val="-4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การควบคุมจะบันทึกบัญชีโดยถือเป็นรายการในส่วนของ</w:t>
      </w:r>
      <w:r w:rsidRPr="00300257">
        <w:rPr>
          <w:rFonts w:ascii="Angsana New" w:hAnsi="Angsana New" w:hint="cs"/>
          <w:sz w:val="30"/>
          <w:szCs w:val="30"/>
          <w:cs/>
        </w:rPr>
        <w:t>ผู้ถือหุ้น</w:t>
      </w:r>
    </w:p>
    <w:p w14:paraId="6B5E40FF" w14:textId="028C1672" w:rsidR="000D3E50" w:rsidRPr="00444A59" w:rsidRDefault="000D3E50" w:rsidP="00D0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="Angsana New" w:hAnsi="Angsana New"/>
          <w:sz w:val="22"/>
          <w:szCs w:val="22"/>
        </w:rPr>
      </w:pPr>
    </w:p>
    <w:p w14:paraId="328555D7" w14:textId="77777777" w:rsidR="00D04DE7" w:rsidRPr="00300257" w:rsidRDefault="00D04DE7" w:rsidP="00D0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  <w:cs/>
        </w:rPr>
      </w:pPr>
      <w:r w:rsidRPr="00300257">
        <w:rPr>
          <w:rFonts w:ascii="Angsana New" w:hAnsi="Angsana New"/>
          <w:i/>
          <w:iCs/>
          <w:sz w:val="30"/>
          <w:szCs w:val="30"/>
          <w:cs/>
        </w:rPr>
        <w:t>การสูญเสีย</w:t>
      </w:r>
      <w:r w:rsidRPr="00300257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Pr="00300257">
        <w:rPr>
          <w:rFonts w:ascii="Angsana New" w:hAnsi="Angsana New"/>
          <w:i/>
          <w:iCs/>
          <w:sz w:val="30"/>
          <w:szCs w:val="30"/>
          <w:cs/>
        </w:rPr>
        <w:t>ควบคุม</w:t>
      </w:r>
    </w:p>
    <w:p w14:paraId="403AF950" w14:textId="77777777" w:rsidR="00D04DE7" w:rsidRPr="00444A59" w:rsidRDefault="00D04DE7" w:rsidP="00D04DE7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/>
        </w:rPr>
      </w:pPr>
    </w:p>
    <w:p w14:paraId="317B5498" w14:textId="77777777" w:rsidR="00D04DE7" w:rsidRPr="00300257" w:rsidRDefault="00D04DE7" w:rsidP="00D04DE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>เมื่อ</w:t>
      </w:r>
      <w:r w:rsidRPr="0030025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300257">
        <w:rPr>
          <w:rFonts w:ascii="Angsana New" w:hAnsi="Angsana New"/>
          <w:sz w:val="30"/>
          <w:szCs w:val="30"/>
          <w:cs/>
        </w:rPr>
        <w:t>สูญเสีย</w:t>
      </w:r>
      <w:r w:rsidRPr="00300257">
        <w:rPr>
          <w:rFonts w:ascii="Angsana New" w:hAnsi="Angsana New" w:hint="cs"/>
          <w:sz w:val="30"/>
          <w:szCs w:val="30"/>
          <w:cs/>
        </w:rPr>
        <w:t xml:space="preserve">การควบคุมในบริษัทย่อย </w:t>
      </w:r>
      <w:r w:rsidRPr="00300257">
        <w:rPr>
          <w:rFonts w:ascii="Angsana New" w:hAnsi="Angsana New"/>
          <w:sz w:val="30"/>
          <w:szCs w:val="30"/>
          <w:cs/>
        </w:rPr>
        <w:t>กลุ่มบริษัทตัดรายการสินทรัพย์และหนี้สินของบริษัทย่อย</w:t>
      </w:r>
      <w:r w:rsidRPr="00300257">
        <w:rPr>
          <w:rFonts w:ascii="Angsana New" w:hAnsi="Angsana New" w:hint="cs"/>
          <w:sz w:val="30"/>
          <w:szCs w:val="30"/>
          <w:cs/>
        </w:rPr>
        <w:t>นั้นออก</w:t>
      </w:r>
      <w:r w:rsidRPr="00300257">
        <w:rPr>
          <w:rFonts w:ascii="Angsana New" w:hAnsi="Angsana New"/>
          <w:sz w:val="30"/>
          <w:szCs w:val="30"/>
          <w:cs/>
        </w:rPr>
        <w:t xml:space="preserve"> </w:t>
      </w:r>
      <w:r w:rsidRPr="00300257">
        <w:rPr>
          <w:rFonts w:ascii="Angsana New" w:hAnsi="Angsana New" w:hint="cs"/>
          <w:sz w:val="30"/>
          <w:szCs w:val="30"/>
          <w:cs/>
        </w:rPr>
        <w:t>รวมถึง</w:t>
      </w:r>
      <w:r w:rsidRPr="00300257">
        <w:rPr>
          <w:rFonts w:ascii="Angsana New" w:hAnsi="Angsana New"/>
          <w:sz w:val="30"/>
          <w:szCs w:val="30"/>
          <w:cs/>
        </w:rPr>
        <w:t>ส่วนได้เสียที่ไม่มีอำนาจควบคุมและ</w:t>
      </w:r>
      <w:r>
        <w:rPr>
          <w:rFonts w:ascii="Angsana New" w:hAnsi="Angsana New" w:hint="cs"/>
          <w:sz w:val="30"/>
          <w:szCs w:val="30"/>
          <w:cs/>
        </w:rPr>
        <w:t>องค์</w:t>
      </w:r>
      <w:r w:rsidRPr="00300257">
        <w:rPr>
          <w:rFonts w:ascii="Angsana New" w:hAnsi="Angsana New"/>
          <w:sz w:val="30"/>
          <w:szCs w:val="30"/>
          <w:cs/>
        </w:rPr>
        <w:t>ประกอบอื่นของ</w:t>
      </w:r>
      <w:r>
        <w:rPr>
          <w:rFonts w:ascii="Angsana New" w:hAnsi="Angsana New" w:hint="cs"/>
          <w:sz w:val="30"/>
          <w:szCs w:val="30"/>
          <w:cs/>
        </w:rPr>
        <w:t>ส่วนของ</w:t>
      </w:r>
      <w:r w:rsidRPr="00300257">
        <w:rPr>
          <w:rFonts w:ascii="Angsana New" w:hAnsi="Angsana New" w:hint="cs"/>
          <w:sz w:val="30"/>
          <w:szCs w:val="30"/>
          <w:cs/>
        </w:rPr>
        <w:t>ผู้ถือหุ้น</w:t>
      </w:r>
      <w:r w:rsidRPr="00300257">
        <w:rPr>
          <w:rFonts w:ascii="Angsana New" w:hAnsi="Angsana New"/>
          <w:sz w:val="30"/>
          <w:szCs w:val="30"/>
          <w:cs/>
        </w:rPr>
        <w:t xml:space="preserve">ที่เกี่ยวข้องกับบริษัทย่อยนั้น </w:t>
      </w:r>
      <w:r w:rsidRPr="00F90E61">
        <w:rPr>
          <w:rFonts w:ascii="Angsana New" w:hAnsi="Angsana New"/>
          <w:spacing w:val="4"/>
          <w:sz w:val="30"/>
          <w:szCs w:val="30"/>
          <w:cs/>
        </w:rPr>
        <w:t>กำไรหรือขาดทุนที่เกิดขึ้นจากการสูญเสีย</w:t>
      </w:r>
      <w:r w:rsidRPr="00F90E61">
        <w:rPr>
          <w:rFonts w:ascii="Angsana New" w:hAnsi="Angsana New" w:hint="cs"/>
          <w:spacing w:val="4"/>
          <w:sz w:val="30"/>
          <w:szCs w:val="30"/>
          <w:cs/>
        </w:rPr>
        <w:t>การ</w:t>
      </w:r>
      <w:r w:rsidRPr="00F90E61">
        <w:rPr>
          <w:rFonts w:ascii="Angsana New" w:hAnsi="Angsana New"/>
          <w:spacing w:val="4"/>
          <w:sz w:val="30"/>
          <w:szCs w:val="30"/>
          <w:cs/>
        </w:rPr>
        <w:t>ควบคุมในบริษัทย่อยรับรู้ในกำไรหรือขาดทุน ส่วนได้เสียใน</w:t>
      </w:r>
      <w:r w:rsidRPr="00F90E61">
        <w:rPr>
          <w:rFonts w:ascii="Angsana New" w:hAnsi="Angsana New"/>
          <w:sz w:val="30"/>
          <w:szCs w:val="30"/>
          <w:cs/>
        </w:rPr>
        <w:t>บริษัทย่อยเดิม</w:t>
      </w:r>
      <w:r w:rsidRPr="00300257">
        <w:rPr>
          <w:rFonts w:ascii="Angsana New" w:hAnsi="Angsana New"/>
          <w:sz w:val="30"/>
          <w:szCs w:val="30"/>
          <w:cs/>
        </w:rPr>
        <w:t>ที่ยังคงเหลืออยู่วัดมูลค่าด้วยมูลค่ายุติธรรม ณ วันที่สูญเสีย</w:t>
      </w:r>
      <w:r w:rsidRPr="00300257">
        <w:rPr>
          <w:rFonts w:ascii="Angsana New" w:hAnsi="Angsana New" w:hint="cs"/>
          <w:sz w:val="30"/>
          <w:szCs w:val="30"/>
          <w:cs/>
        </w:rPr>
        <w:t>การ</w:t>
      </w:r>
      <w:r w:rsidRPr="00300257">
        <w:rPr>
          <w:rFonts w:ascii="Angsana New" w:hAnsi="Angsana New"/>
          <w:sz w:val="30"/>
          <w:szCs w:val="30"/>
          <w:cs/>
        </w:rPr>
        <w:t>ควบคุม</w:t>
      </w:r>
    </w:p>
    <w:p w14:paraId="63691F96" w14:textId="77777777" w:rsidR="00D04DE7" w:rsidRPr="00444A59" w:rsidRDefault="00D04DE7" w:rsidP="00D04DE7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/>
          <w:cs/>
        </w:rPr>
      </w:pPr>
    </w:p>
    <w:p w14:paraId="52EDAB90" w14:textId="77777777" w:rsidR="00D04DE7" w:rsidRPr="00300257" w:rsidRDefault="00D04DE7" w:rsidP="00D04DE7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/>
          <w:i/>
          <w:iCs/>
          <w:sz w:val="30"/>
          <w:szCs w:val="30"/>
          <w:cs/>
        </w:rPr>
      </w:pPr>
      <w:r w:rsidRPr="00300257">
        <w:rPr>
          <w:rFonts w:ascii="Angsana New" w:hAnsi="Angsana New" w:hint="cs"/>
          <w:i/>
          <w:iCs/>
          <w:sz w:val="30"/>
          <w:szCs w:val="30"/>
          <w:cs/>
        </w:rPr>
        <w:t xml:space="preserve">ส่วนได้เสียในเงินลงทุนที่บันทึกตามวิธีส่วนได้เสีย </w:t>
      </w:r>
    </w:p>
    <w:p w14:paraId="02DB86A3" w14:textId="77777777" w:rsidR="00D04DE7" w:rsidRPr="00444A59" w:rsidRDefault="00D04DE7" w:rsidP="00D04DE7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/>
        </w:rPr>
      </w:pPr>
    </w:p>
    <w:p w14:paraId="3AC8CE18" w14:textId="77777777" w:rsidR="00D04DE7" w:rsidRPr="00300257" w:rsidRDefault="00D04DE7" w:rsidP="00D04DE7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pacing w:val="4"/>
          <w:sz w:val="30"/>
          <w:szCs w:val="30"/>
          <w:cs/>
        </w:rPr>
        <w:t>ส่วนได้เสีย</w:t>
      </w:r>
      <w:r w:rsidRPr="00300257">
        <w:rPr>
          <w:rFonts w:ascii="Angsana New" w:hAnsi="Angsana New" w:hint="cs"/>
          <w:spacing w:val="4"/>
          <w:sz w:val="30"/>
          <w:szCs w:val="30"/>
          <w:cs/>
        </w:rPr>
        <w:t>ของกลุ่มบริษัทในเงินลงทุนที่บันทึกตามวิธีส่วนได้เสีย</w:t>
      </w:r>
      <w:r w:rsidRPr="00300257">
        <w:rPr>
          <w:rFonts w:ascii="Angsana New" w:hAnsi="Angsana New"/>
          <w:spacing w:val="4"/>
          <w:sz w:val="30"/>
          <w:szCs w:val="30"/>
          <w:cs/>
        </w:rPr>
        <w:t xml:space="preserve"> ประกอบด้วยส่วนได้เสียในบริษัทร่วมและ</w:t>
      </w:r>
      <w:r w:rsidRPr="00300257">
        <w:rPr>
          <w:rFonts w:ascii="Angsana New" w:hAnsi="Angsana New"/>
          <w:sz w:val="30"/>
          <w:szCs w:val="30"/>
          <w:cs/>
        </w:rPr>
        <w:t>การร่วมค้า</w:t>
      </w:r>
    </w:p>
    <w:p w14:paraId="44972F02" w14:textId="77777777" w:rsidR="00D04DE7" w:rsidRPr="00444A59" w:rsidRDefault="00D04DE7" w:rsidP="00D04DE7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/>
        </w:rPr>
      </w:pPr>
    </w:p>
    <w:p w14:paraId="76F34AB9" w14:textId="77777777" w:rsidR="00D04DE7" w:rsidRPr="00300257" w:rsidRDefault="00D04DE7" w:rsidP="00D04DE7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>บริษัทร่วมเป็นกิจการที่</w:t>
      </w:r>
      <w:r w:rsidRPr="0030025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300257">
        <w:rPr>
          <w:rFonts w:ascii="Angsana New" w:hAnsi="Angsana New"/>
          <w:sz w:val="30"/>
          <w:szCs w:val="30"/>
          <w:cs/>
        </w:rPr>
        <w:t>มีอิทธิพลอย่าง</w:t>
      </w:r>
      <w:r w:rsidRPr="00300257">
        <w:rPr>
          <w:rFonts w:ascii="Angsana New" w:hAnsi="Angsana New" w:hint="cs"/>
          <w:sz w:val="30"/>
          <w:szCs w:val="30"/>
          <w:cs/>
        </w:rPr>
        <w:t>มีนัย</w:t>
      </w:r>
      <w:r w:rsidRPr="00300257">
        <w:rPr>
          <w:rFonts w:ascii="Angsana New" w:hAnsi="Angsana New"/>
          <w:sz w:val="30"/>
          <w:szCs w:val="30"/>
          <w:cs/>
        </w:rPr>
        <w:t>สำคัญโดยมีอำนาจเข้าไปมีส่วนร่วมในการตัดสินใ</w:t>
      </w:r>
      <w:r w:rsidRPr="00300257">
        <w:rPr>
          <w:rFonts w:ascii="Angsana New" w:hAnsi="Angsana New" w:hint="cs"/>
          <w:sz w:val="30"/>
          <w:szCs w:val="30"/>
          <w:cs/>
        </w:rPr>
        <w:t>จ</w:t>
      </w:r>
      <w:r w:rsidRPr="00300257">
        <w:rPr>
          <w:rFonts w:ascii="Angsana New" w:hAnsi="Angsana New"/>
          <w:sz w:val="30"/>
          <w:szCs w:val="30"/>
          <w:cs/>
        </w:rPr>
        <w:t>เกี่ยวกับนโยบายทางการเงินและการดำเนินงานแต่ไม่ถึงระดับที่จะควบคุม</w:t>
      </w:r>
      <w:r w:rsidRPr="00300257">
        <w:rPr>
          <w:rFonts w:ascii="Angsana New" w:hAnsi="Angsana New" w:hint="cs"/>
          <w:sz w:val="30"/>
          <w:szCs w:val="30"/>
          <w:cs/>
        </w:rPr>
        <w:t>หรือควบคุมร่วมใน</w:t>
      </w:r>
      <w:r w:rsidRPr="00300257">
        <w:rPr>
          <w:rFonts w:ascii="Angsana New" w:hAnsi="Angsana New"/>
          <w:sz w:val="30"/>
          <w:szCs w:val="30"/>
          <w:cs/>
        </w:rPr>
        <w:t>นโยบายดังกล่าว</w:t>
      </w:r>
      <w:r w:rsidRPr="00300257">
        <w:rPr>
          <w:rFonts w:ascii="Angsana New" w:hAnsi="Angsana New" w:hint="cs"/>
          <w:sz w:val="30"/>
          <w:szCs w:val="30"/>
          <w:cs/>
        </w:rPr>
        <w:t xml:space="preserve"> การร่วมค้า</w:t>
      </w:r>
      <w:r w:rsidRPr="00300257">
        <w:rPr>
          <w:rFonts w:ascii="Angsana New" w:hAnsi="Angsana New" w:hint="cs"/>
          <w:spacing w:val="-4"/>
          <w:sz w:val="30"/>
          <w:szCs w:val="30"/>
          <w:cs/>
        </w:rPr>
        <w:t>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</w:t>
      </w:r>
    </w:p>
    <w:p w14:paraId="6E8683BB" w14:textId="77777777" w:rsidR="00D04DE7" w:rsidRPr="00444A59" w:rsidRDefault="00D04DE7" w:rsidP="00D04DE7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/>
        </w:rPr>
      </w:pPr>
    </w:p>
    <w:p w14:paraId="66195C2A" w14:textId="77777777" w:rsidR="00A63397" w:rsidRDefault="00D04DE7" w:rsidP="00D04DE7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pacing w:val="6"/>
          <w:sz w:val="30"/>
          <w:szCs w:val="30"/>
          <w:cs/>
        </w:rPr>
        <w:lastRenderedPageBreak/>
        <w:t>ส่วนได้เสียในบริษัทร่วมและการร่วมค้าบันทึกบัญชีตามวิธีส่วนได้เสีย</w:t>
      </w:r>
      <w:r w:rsidRPr="00300257">
        <w:rPr>
          <w:rFonts w:ascii="Angsana New" w:hAnsi="Angsana New"/>
          <w:spacing w:val="6"/>
          <w:sz w:val="30"/>
          <w:szCs w:val="30"/>
        </w:rPr>
        <w:t xml:space="preserve"> </w:t>
      </w:r>
      <w:r w:rsidRPr="00300257">
        <w:rPr>
          <w:rFonts w:ascii="Angsana New" w:hAnsi="Angsana New"/>
          <w:spacing w:val="6"/>
          <w:sz w:val="30"/>
          <w:szCs w:val="30"/>
          <w:cs/>
        </w:rPr>
        <w:t>รับรู้รายการ</w:t>
      </w:r>
      <w:r w:rsidRPr="00300257">
        <w:rPr>
          <w:rFonts w:ascii="Angsana New" w:hAnsi="Angsana New" w:hint="cs"/>
          <w:spacing w:val="6"/>
          <w:sz w:val="30"/>
          <w:szCs w:val="30"/>
          <w:cs/>
        </w:rPr>
        <w:t>เมื่อ</w:t>
      </w:r>
      <w:r w:rsidRPr="00300257">
        <w:rPr>
          <w:rFonts w:ascii="Angsana New" w:hAnsi="Angsana New"/>
          <w:spacing w:val="6"/>
          <w:sz w:val="30"/>
          <w:szCs w:val="30"/>
          <w:cs/>
        </w:rPr>
        <w:t>เริ่มแรกด้วยราคาทุน</w:t>
      </w:r>
      <w:r w:rsidRPr="00300257">
        <w:rPr>
          <w:rFonts w:ascii="Angsana New" w:hAnsi="Angsana New"/>
          <w:sz w:val="30"/>
          <w:szCs w:val="30"/>
          <w:cs/>
        </w:rPr>
        <w:t>ซึ่งรวมถึงต้นทุนการทำรายการ ภายหลังการรับรู้รายการเริ่มแรก</w:t>
      </w:r>
      <w:r w:rsidRPr="00300257">
        <w:rPr>
          <w:rFonts w:ascii="Angsana New" w:hAnsi="Angsana New" w:hint="cs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z w:val="30"/>
          <w:szCs w:val="30"/>
          <w:cs/>
        </w:rPr>
        <w:t>ส่วนแบ่งกำไรหรือขาดทุนและกำไร</w:t>
      </w:r>
      <w:r w:rsidRPr="00300257">
        <w:rPr>
          <w:rFonts w:ascii="Angsana New" w:hAnsi="Angsana New" w:hint="cs"/>
          <w:sz w:val="30"/>
          <w:szCs w:val="30"/>
          <w:cs/>
        </w:rPr>
        <w:t>ขาดทุน</w:t>
      </w:r>
      <w:r w:rsidRPr="00300257">
        <w:rPr>
          <w:rFonts w:ascii="Angsana New" w:hAnsi="Angsana New"/>
          <w:spacing w:val="2"/>
          <w:sz w:val="30"/>
          <w:szCs w:val="30"/>
          <w:cs/>
        </w:rPr>
        <w:t>เบ็ดเสร็จอื่น</w:t>
      </w:r>
      <w:r w:rsidRPr="00300257">
        <w:rPr>
          <w:rFonts w:ascii="Angsana New" w:hAnsi="Angsana New" w:hint="cs"/>
          <w:spacing w:val="2"/>
          <w:sz w:val="30"/>
          <w:szCs w:val="30"/>
          <w:cs/>
        </w:rPr>
        <w:t>ของเงินลงทุนที่บันทึกตามวิธีส่วนได้เสียของกลุ่มบริษัท</w:t>
      </w:r>
      <w:r w:rsidRPr="00300257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300257">
        <w:rPr>
          <w:rFonts w:ascii="Angsana New" w:hAnsi="Angsana New" w:hint="cs"/>
          <w:spacing w:val="2"/>
          <w:sz w:val="30"/>
          <w:szCs w:val="30"/>
          <w:cs/>
        </w:rPr>
        <w:t>จะถูกบันทึกใน</w:t>
      </w:r>
      <w:r w:rsidRPr="00300257">
        <w:rPr>
          <w:rFonts w:ascii="Angsana New" w:hAnsi="Angsana New"/>
          <w:spacing w:val="2"/>
          <w:sz w:val="30"/>
          <w:szCs w:val="30"/>
          <w:cs/>
        </w:rPr>
        <w:t>งบการเงินรวมจนถึงวันที่</w:t>
      </w:r>
      <w:r w:rsidRPr="0030025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300257">
        <w:rPr>
          <w:rFonts w:ascii="Angsana New" w:hAnsi="Angsana New"/>
          <w:sz w:val="30"/>
          <w:szCs w:val="30"/>
          <w:cs/>
        </w:rPr>
        <w:t>สูญเสียความมีอิทธิพลอย่างมีนัยสำคัญหรือการควบคุมร่วม</w:t>
      </w:r>
    </w:p>
    <w:p w14:paraId="56F665FF" w14:textId="77777777" w:rsidR="009907D5" w:rsidRPr="00300257" w:rsidRDefault="009907D5" w:rsidP="009907D5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30"/>
          <w:szCs w:val="30"/>
          <w:cs/>
        </w:rPr>
      </w:pPr>
      <w:r w:rsidRPr="00300257">
        <w:rPr>
          <w:rFonts w:ascii="Angsana New" w:hAnsi="Angsana New"/>
          <w:i/>
          <w:iCs/>
          <w:sz w:val="30"/>
          <w:szCs w:val="30"/>
          <w:cs/>
        </w:rPr>
        <w:t xml:space="preserve">การรวมธุรกิจ </w:t>
      </w:r>
    </w:p>
    <w:p w14:paraId="45B3BC15" w14:textId="77777777" w:rsidR="009907D5" w:rsidRPr="009907D5" w:rsidRDefault="009907D5" w:rsidP="009907D5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b/>
          <w:sz w:val="30"/>
          <w:szCs w:val="30"/>
        </w:rPr>
      </w:pPr>
    </w:p>
    <w:p w14:paraId="1B43404E" w14:textId="77777777" w:rsidR="009907D5" w:rsidRPr="0043305A" w:rsidRDefault="009907D5" w:rsidP="009907D5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30"/>
          <w:szCs w:val="30"/>
        </w:rPr>
      </w:pPr>
      <w:r w:rsidRPr="009907D5">
        <w:rPr>
          <w:rFonts w:ascii="Angsana New" w:hAnsi="Angsana New"/>
          <w:spacing w:val="6"/>
          <w:sz w:val="30"/>
          <w:szCs w:val="30"/>
          <w:cs/>
        </w:rPr>
        <w:t>กลุ่มบริษัทบันทึกบัญชีสำหรับการรวมธุรกิจตามวิธีซื้อ</w:t>
      </w:r>
      <w:r w:rsidRPr="009907D5">
        <w:rPr>
          <w:rFonts w:ascii="Angsana New" w:hAnsi="Angsana New" w:hint="cs"/>
          <w:spacing w:val="6"/>
          <w:sz w:val="30"/>
          <w:szCs w:val="30"/>
          <w:cs/>
        </w:rPr>
        <w:t xml:space="preserve">เมื่อการควบคุม </w:t>
      </w:r>
      <w:r w:rsidRPr="009907D5">
        <w:rPr>
          <w:rFonts w:ascii="Angsana New" w:hAnsi="Angsana New"/>
          <w:spacing w:val="6"/>
          <w:sz w:val="30"/>
          <w:szCs w:val="30"/>
        </w:rPr>
        <w:t>(</w:t>
      </w:r>
      <w:r w:rsidRPr="009907D5">
        <w:rPr>
          <w:rFonts w:ascii="Angsana New" w:hAnsi="Angsana New" w:hint="cs"/>
          <w:spacing w:val="6"/>
          <w:sz w:val="30"/>
          <w:szCs w:val="30"/>
          <w:cs/>
        </w:rPr>
        <w:t>ตามที่กล่าวไว้ในส่วนของบริษัทย่อย</w:t>
      </w:r>
      <w:r w:rsidRPr="009907D5">
        <w:rPr>
          <w:rFonts w:ascii="Angsana New" w:hAnsi="Angsana New"/>
          <w:spacing w:val="6"/>
          <w:sz w:val="30"/>
          <w:szCs w:val="30"/>
        </w:rPr>
        <w:t>)</w:t>
      </w:r>
      <w:r w:rsidRPr="0043305A">
        <w:rPr>
          <w:rFonts w:ascii="Angsana New" w:hAnsi="Angsana New"/>
          <w:sz w:val="30"/>
          <w:szCs w:val="30"/>
        </w:rPr>
        <w:t xml:space="preserve"> </w:t>
      </w:r>
      <w:r w:rsidRPr="0043305A">
        <w:rPr>
          <w:rFonts w:ascii="Angsana New" w:hAnsi="Angsana New" w:hint="cs"/>
          <w:sz w:val="30"/>
          <w:szCs w:val="30"/>
          <w:cs/>
        </w:rPr>
        <w:t xml:space="preserve">ถูกโอนไปยังกลุ่มบริษัท </w:t>
      </w:r>
      <w:r w:rsidRPr="0043305A">
        <w:rPr>
          <w:rFonts w:ascii="Angsana New" w:hAnsi="Angsana New"/>
          <w:sz w:val="30"/>
          <w:szCs w:val="30"/>
          <w:cs/>
        </w:rPr>
        <w:t>ยกเว้นในกรณีที่เป็นการรวมธุรกิจภายใต้การควบคุมเดียวกัน</w:t>
      </w:r>
    </w:p>
    <w:p w14:paraId="7E06BF88" w14:textId="77777777" w:rsidR="009907D5" w:rsidRPr="009907D5" w:rsidRDefault="009907D5" w:rsidP="009907D5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b/>
          <w:sz w:val="30"/>
          <w:szCs w:val="30"/>
        </w:rPr>
      </w:pPr>
    </w:p>
    <w:p w14:paraId="63EEC462" w14:textId="4575F36D" w:rsidR="009907D5" w:rsidRPr="0043305A" w:rsidRDefault="009907D5" w:rsidP="009907D5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30"/>
          <w:szCs w:val="30"/>
        </w:rPr>
      </w:pPr>
      <w:r w:rsidRPr="0043305A">
        <w:rPr>
          <w:rFonts w:ascii="Angsana New" w:hAnsi="Angsana New"/>
          <w:sz w:val="30"/>
          <w:szCs w:val="30"/>
          <w:cs/>
        </w:rPr>
        <w:t>วันที่ซื้อกิจการ คือ 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</w:p>
    <w:p w14:paraId="59F0C6BB" w14:textId="77777777" w:rsidR="009907D5" w:rsidRPr="009907D5" w:rsidRDefault="009907D5" w:rsidP="009907D5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b/>
          <w:sz w:val="30"/>
          <w:szCs w:val="30"/>
        </w:rPr>
      </w:pPr>
    </w:p>
    <w:p w14:paraId="0504D9B1" w14:textId="3CF00961" w:rsidR="009907D5" w:rsidRPr="00D3329E" w:rsidRDefault="009907D5" w:rsidP="0091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  <w:r w:rsidRPr="0043305A">
        <w:rPr>
          <w:rFonts w:ascii="Angsana New" w:hAnsi="Angsana New" w:hint="cs"/>
          <w:sz w:val="30"/>
          <w:szCs w:val="30"/>
          <w:cs/>
        </w:rPr>
        <w:t>ในการรวมธุรกิจที่ดำเนินการสำเร็จจากการทยอยซื้อ</w:t>
      </w:r>
      <w:r w:rsidRPr="0043305A">
        <w:rPr>
          <w:rFonts w:ascii="Angsana New" w:hAnsi="Angsana New"/>
          <w:sz w:val="30"/>
          <w:szCs w:val="30"/>
        </w:rPr>
        <w:t xml:space="preserve"> </w:t>
      </w:r>
      <w:r w:rsidRPr="0043305A">
        <w:rPr>
          <w:rFonts w:ascii="Angsana New" w:hAnsi="Angsana New" w:hint="cs"/>
          <w:sz w:val="30"/>
          <w:szCs w:val="30"/>
          <w:cs/>
        </w:rPr>
        <w:t>กลุ่มบริษัทต้องวัดมูลค่าส่วนได้เสียที่ผู้ซื้อถืออยู่ในผู้ถูกซื้อ</w:t>
      </w:r>
      <w:r w:rsidRPr="0043305A">
        <w:rPr>
          <w:rFonts w:ascii="Angsana New" w:hAnsi="Angsana New"/>
          <w:sz w:val="30"/>
          <w:szCs w:val="30"/>
        </w:rPr>
        <w:t xml:space="preserve"> </w:t>
      </w:r>
      <w:r w:rsidRPr="0043305A">
        <w:rPr>
          <w:rFonts w:ascii="Angsana New" w:hAnsi="Angsana New" w:hint="cs"/>
          <w:spacing w:val="-6"/>
          <w:sz w:val="30"/>
          <w:szCs w:val="30"/>
          <w:cs/>
        </w:rPr>
        <w:t>ก่อนหน้าการรวมธุรกิจใหม่โดยใช้มูลค่ายุติธรรม</w:t>
      </w:r>
      <w:r w:rsidRPr="0043305A">
        <w:rPr>
          <w:rFonts w:ascii="Angsana New" w:hAnsi="Angsana New"/>
          <w:spacing w:val="-6"/>
          <w:sz w:val="30"/>
          <w:szCs w:val="30"/>
        </w:rPr>
        <w:t xml:space="preserve"> </w:t>
      </w:r>
      <w:r w:rsidRPr="0043305A">
        <w:rPr>
          <w:rFonts w:ascii="Angsana New" w:hAnsi="Angsana New" w:hint="cs"/>
          <w:spacing w:val="-6"/>
          <w:sz w:val="30"/>
          <w:szCs w:val="30"/>
          <w:cs/>
        </w:rPr>
        <w:t>ณ</w:t>
      </w:r>
      <w:r w:rsidRPr="0043305A">
        <w:rPr>
          <w:rFonts w:ascii="Angsana New" w:hAnsi="Angsana New"/>
          <w:spacing w:val="-6"/>
          <w:sz w:val="30"/>
          <w:szCs w:val="30"/>
        </w:rPr>
        <w:t xml:space="preserve"> </w:t>
      </w:r>
      <w:r w:rsidRPr="0043305A">
        <w:rPr>
          <w:rFonts w:ascii="Angsana New" w:hAnsi="Angsana New" w:hint="cs"/>
          <w:spacing w:val="-6"/>
          <w:sz w:val="30"/>
          <w:szCs w:val="30"/>
          <w:cs/>
        </w:rPr>
        <w:t>วันที่ซื้อ และรับรู้ผลกำไรหรือขาดทุนที่เกิดขึ้นในกำไรหรือขาดทุน</w:t>
      </w:r>
      <w:r w:rsidR="008862B3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</w:p>
    <w:p w14:paraId="2620020A" w14:textId="77777777" w:rsidR="009907D5" w:rsidRPr="00444A59" w:rsidRDefault="009907D5" w:rsidP="009907D5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b/>
          <w:sz w:val="30"/>
          <w:szCs w:val="30"/>
        </w:rPr>
      </w:pPr>
    </w:p>
    <w:p w14:paraId="34FB0FF4" w14:textId="77777777" w:rsidR="009907D5" w:rsidRPr="00444A59" w:rsidRDefault="009907D5" w:rsidP="009907D5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30"/>
          <w:szCs w:val="30"/>
          <w:cs/>
        </w:rPr>
      </w:pPr>
      <w:r w:rsidRPr="007E5942">
        <w:rPr>
          <w:rFonts w:ascii="Angsana New" w:hAnsi="Angsana New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 ส่วนได้เสียที่ไม่มีอำนาจควบคุม</w:t>
      </w:r>
      <w:r w:rsidRPr="00444A59">
        <w:rPr>
          <w:rFonts w:ascii="Angsana New" w:hAnsi="Angsana New"/>
          <w:sz w:val="30"/>
          <w:szCs w:val="30"/>
          <w:cs/>
        </w:rPr>
        <w:t>ในผู้ถูกซื้อ หักด้วยมูลค่ายุติธรรมของสินทรัพย์ที่ระบุได้ที่ได้มาและหนี้สินที่รับมา</w:t>
      </w:r>
      <w:r w:rsidRPr="00444A59">
        <w:rPr>
          <w:rFonts w:ascii="Angsana New" w:hAnsi="Angsana New"/>
          <w:sz w:val="30"/>
          <w:szCs w:val="30"/>
        </w:rPr>
        <w:t xml:space="preserve"> </w:t>
      </w:r>
      <w:r w:rsidRPr="00444A59">
        <w:rPr>
          <w:rFonts w:ascii="Angsana New" w:hAnsi="Angsana New"/>
          <w:sz w:val="30"/>
          <w:szCs w:val="30"/>
          <w:cs/>
        </w:rPr>
        <w:t>กำไรจากการซื้อในราคาต่ำกว่ามูลค่ายุติธรรมรับรู้เป็นกำไรในงวดทันที</w:t>
      </w:r>
    </w:p>
    <w:p w14:paraId="1E9FC0B6" w14:textId="77777777" w:rsidR="009907D5" w:rsidRPr="009907D5" w:rsidRDefault="009907D5" w:rsidP="009907D5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71B0BB04" w14:textId="77777777" w:rsidR="009907D5" w:rsidRPr="00300257" w:rsidRDefault="009907D5" w:rsidP="009907D5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pacing w:val="4"/>
          <w:sz w:val="30"/>
          <w:szCs w:val="30"/>
          <w:cs/>
        </w:rPr>
        <w:t>สิ่งตอบแทนที่โอนให้ รวมมูลค่ายุติธรรมของสินทรัพย์ที่โอนไป หนี้สินที่กลุ่มบริษัทก่อขึ้นเพื่อจ่ายชำระให้แก่</w:t>
      </w:r>
      <w:r w:rsidRPr="00300257">
        <w:rPr>
          <w:rFonts w:ascii="Angsana New" w:hAnsi="Angsana New"/>
          <w:spacing w:val="6"/>
          <w:sz w:val="30"/>
          <w:szCs w:val="30"/>
          <w:cs/>
        </w:rPr>
        <w:t>เจ้าของเดิม และส่วนได้เสียในส่วนของ</w:t>
      </w:r>
      <w:r>
        <w:rPr>
          <w:rFonts w:ascii="Angsana New" w:hAnsi="Angsana New" w:hint="cs"/>
          <w:spacing w:val="6"/>
          <w:sz w:val="30"/>
          <w:szCs w:val="30"/>
          <w:cs/>
        </w:rPr>
        <w:t>ผู้ถือหุ้น</w:t>
      </w:r>
      <w:r w:rsidRPr="00300257">
        <w:rPr>
          <w:rFonts w:ascii="Angsana New" w:hAnsi="Angsana New"/>
          <w:spacing w:val="6"/>
          <w:sz w:val="30"/>
          <w:szCs w:val="30"/>
          <w:cs/>
        </w:rPr>
        <w:t>ที่ออกโดยกลุ่มบริษัท ทั้งนี้ สิ่งตอบแทนที่โอนให้ยังรวมถึง</w:t>
      </w:r>
      <w:r w:rsidRPr="00300257">
        <w:rPr>
          <w:rFonts w:ascii="Angsana New" w:hAnsi="Angsana New"/>
          <w:spacing w:val="4"/>
          <w:sz w:val="30"/>
          <w:szCs w:val="30"/>
          <w:cs/>
        </w:rPr>
        <w:t>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</w:t>
      </w:r>
      <w:r w:rsidRPr="00300257">
        <w:rPr>
          <w:rFonts w:ascii="Angsana New" w:hAnsi="Angsana New"/>
          <w:sz w:val="30"/>
          <w:szCs w:val="30"/>
          <w:cs/>
        </w:rPr>
        <w:t>ผู้ถูกซื้อเมื่อรวมธุรกิจ</w:t>
      </w:r>
    </w:p>
    <w:p w14:paraId="24036B6F" w14:textId="77777777" w:rsidR="009907D5" w:rsidRPr="009907D5" w:rsidRDefault="009907D5" w:rsidP="009907D5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323D5937" w14:textId="77777777" w:rsidR="009907D5" w:rsidRPr="00300257" w:rsidRDefault="009907D5" w:rsidP="009907D5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pacing w:val="6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</w:t>
      </w:r>
      <w:r w:rsidRPr="00300257">
        <w:rPr>
          <w:rFonts w:ascii="Angsana New" w:hAnsi="Angsana New"/>
          <w:sz w:val="30"/>
          <w:szCs w:val="30"/>
          <w:cs/>
        </w:rPr>
        <w:t>ซึ่งเกิดขึ้นจากเหตุการณ์ในอดีต และสามารถวัดมูลค่ายุติธรรมได้อย่างน่าเชื่อถือ</w:t>
      </w:r>
    </w:p>
    <w:p w14:paraId="76946F4A" w14:textId="77777777" w:rsidR="009907D5" w:rsidRPr="009907D5" w:rsidRDefault="009907D5" w:rsidP="009907D5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b/>
          <w:sz w:val="30"/>
          <w:szCs w:val="30"/>
        </w:rPr>
      </w:pPr>
    </w:p>
    <w:p w14:paraId="1206A244" w14:textId="77777777" w:rsidR="009907D5" w:rsidRDefault="009907D5" w:rsidP="009907D5">
      <w:pPr>
        <w:pStyle w:val="BodyText2"/>
        <w:tabs>
          <w:tab w:val="left" w:pos="567"/>
        </w:tabs>
        <w:spacing w:line="240" w:lineRule="atLeast"/>
        <w:ind w:left="562" w:firstLine="0"/>
        <w:jc w:val="thaiDistribute"/>
        <w:rPr>
          <w:rFonts w:ascii="Angsana New" w:hAnsi="Angsana New"/>
          <w:sz w:val="30"/>
          <w:szCs w:val="30"/>
        </w:rPr>
      </w:pPr>
      <w:r w:rsidRPr="009907D5">
        <w:rPr>
          <w:rFonts w:ascii="Angsana New" w:hAnsi="Angsana New"/>
          <w:spacing w:val="2"/>
          <w:sz w:val="30"/>
          <w:szCs w:val="30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</w:t>
      </w:r>
      <w:r w:rsidRPr="009907D5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9907D5">
        <w:rPr>
          <w:rFonts w:ascii="Angsana New" w:hAnsi="Angsana New"/>
          <w:spacing w:val="2"/>
          <w:sz w:val="30"/>
          <w:szCs w:val="30"/>
          <w:cs/>
        </w:rPr>
        <w:t>ถือเป็นค่าใช้จ่ายเมื่อเกิดขึ้น</w:t>
      </w:r>
      <w:r w:rsidRPr="00300257">
        <w:rPr>
          <w:rFonts w:ascii="Angsana New" w:hAnsi="Angsana New"/>
          <w:sz w:val="30"/>
          <w:szCs w:val="30"/>
          <w:cs/>
        </w:rPr>
        <w:t xml:space="preserve"> เช่น ค่าที่ปรึกษากฎหมาย ค่าธรรมเนียมวิชาชีพและค่าที่ปรึกษาอื่นๆ </w:t>
      </w:r>
      <w:r>
        <w:rPr>
          <w:rFonts w:ascii="Angsana New" w:hAnsi="Angsana New" w:hint="cs"/>
          <w:sz w:val="30"/>
          <w:szCs w:val="30"/>
          <w:cs/>
        </w:rPr>
        <w:t>เป็นต้น</w:t>
      </w:r>
    </w:p>
    <w:p w14:paraId="69CCCA94" w14:textId="77777777" w:rsidR="00DE0920" w:rsidRDefault="00DE0920" w:rsidP="00BF31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  <w:highlight w:val="yellow"/>
          <w:shd w:val="clear" w:color="auto" w:fill="D9D9D9" w:themeFill="background1" w:themeFillShade="D9"/>
        </w:rPr>
      </w:pPr>
    </w:p>
    <w:p w14:paraId="61B1F628" w14:textId="77777777" w:rsidR="00BF3185" w:rsidRPr="007E5942" w:rsidRDefault="00BF3185" w:rsidP="00BF31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7E5942">
        <w:rPr>
          <w:rFonts w:ascii="Angsana New" w:hAnsi="Angsana New"/>
          <w:spacing w:val="-4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                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</w:t>
      </w:r>
      <w:r w:rsidRPr="007E5942">
        <w:rPr>
          <w:rFonts w:ascii="Angsana New" w:hAnsi="Angsana New"/>
          <w:spacing w:val="-4"/>
          <w:sz w:val="30"/>
          <w:szCs w:val="30"/>
          <w:cs/>
        </w:rPr>
        <w:lastRenderedPageBreak/>
        <w:t>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70848E3E" w14:textId="77777777" w:rsidR="00DE0920" w:rsidRPr="00264D57" w:rsidRDefault="00DE0920" w:rsidP="00BF31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  <w:shd w:val="clear" w:color="auto" w:fill="D9D9D9" w:themeFill="background1" w:themeFillShade="D9"/>
          <w:cs/>
        </w:rPr>
      </w:pPr>
    </w:p>
    <w:p w14:paraId="176825C0" w14:textId="77777777" w:rsidR="009907D5" w:rsidRPr="00300257" w:rsidRDefault="009907D5" w:rsidP="00B756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300257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Pr="00300257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เงินสดและรายการเทียบเท่าเงินสด</w:t>
      </w:r>
    </w:p>
    <w:p w14:paraId="117CF9F7" w14:textId="77777777" w:rsidR="009907D5" w:rsidRPr="003E1312" w:rsidRDefault="009907D5" w:rsidP="009907D5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20"/>
          <w:szCs w:val="20"/>
        </w:rPr>
      </w:pPr>
    </w:p>
    <w:p w14:paraId="028E2996" w14:textId="77777777" w:rsidR="009907D5" w:rsidRPr="00300257" w:rsidRDefault="009907D5" w:rsidP="009907D5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pacing w:val="-4"/>
          <w:sz w:val="30"/>
          <w:szCs w:val="30"/>
          <w:cs/>
        </w:rPr>
        <w:t>เงินสดและรายการเทียบเท่าเงินสดในงบกระแสเงินสด ประกอบด้วย เงินสดในมือ เงินฝากธนาคารประเภทออมทรัพย์</w:t>
      </w:r>
      <w:r w:rsidRPr="00300257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300257">
        <w:rPr>
          <w:rFonts w:ascii="Angsana New" w:hAnsi="Angsana New"/>
          <w:spacing w:val="-4"/>
          <w:sz w:val="30"/>
          <w:szCs w:val="30"/>
          <w:cs/>
        </w:rPr>
        <w:t xml:space="preserve">กระแสรายวัน </w:t>
      </w:r>
      <w:r w:rsidRPr="00300257">
        <w:rPr>
          <w:rFonts w:ascii="Angsana New" w:hAnsi="Angsana New" w:hint="cs"/>
          <w:spacing w:val="-4"/>
          <w:sz w:val="30"/>
          <w:szCs w:val="30"/>
          <w:cs/>
        </w:rPr>
        <w:t>รวมทั้ง</w:t>
      </w:r>
      <w:r w:rsidRPr="00300257">
        <w:rPr>
          <w:rFonts w:ascii="Angsana New" w:hAnsi="Angsana New"/>
          <w:spacing w:val="-4"/>
          <w:sz w:val="30"/>
          <w:szCs w:val="30"/>
          <w:cs/>
        </w:rPr>
        <w:t>เงินลงทุนระยะสั้นที่มีสภาพคล่องสูง ซึ่งพร้อมที่จะเปลี่ยนเป็นเงินสดในจำนวนที่ทราบได้</w:t>
      </w:r>
      <w:r w:rsidRPr="00300257">
        <w:rPr>
          <w:rFonts w:ascii="Angsana New" w:hAnsi="Angsana New"/>
          <w:sz w:val="30"/>
          <w:szCs w:val="30"/>
          <w:cs/>
        </w:rPr>
        <w:t xml:space="preserve"> และมีความเสี่ยงที่ไม่มีนัยสำคัญต่อการเปลี่ยนแปลงมูลค่า </w:t>
      </w:r>
    </w:p>
    <w:p w14:paraId="22DE2374" w14:textId="77777777" w:rsidR="009907D5" w:rsidRPr="003E1312" w:rsidRDefault="009907D5" w:rsidP="0051731B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20"/>
          <w:szCs w:val="20"/>
        </w:rPr>
      </w:pPr>
    </w:p>
    <w:p w14:paraId="3F02E951" w14:textId="77777777" w:rsidR="009907D5" w:rsidRDefault="009907D5" w:rsidP="009907D5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pacing w:val="8"/>
          <w:sz w:val="30"/>
          <w:szCs w:val="30"/>
          <w:cs/>
        </w:rPr>
        <w:t>นอกจากนี้ เงินเบิกเกินบัญชีธนาคารซึ่งจะต้องชำระคืนเมื่อทวงถามถือเป็นส่วนหนึ่งของกิจกรรมจัดหาเงิน</w:t>
      </w:r>
      <w:r w:rsidRPr="00300257">
        <w:rPr>
          <w:rFonts w:ascii="Angsana New" w:hAnsi="Angsana New"/>
          <w:sz w:val="30"/>
          <w:szCs w:val="30"/>
          <w:cs/>
        </w:rPr>
        <w:t>ในงบกระแสเงินสด</w:t>
      </w:r>
    </w:p>
    <w:p w14:paraId="52A48BA6" w14:textId="77777777" w:rsidR="009907D5" w:rsidRPr="003E1312" w:rsidRDefault="009907D5" w:rsidP="0051731B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20"/>
          <w:szCs w:val="20"/>
        </w:rPr>
      </w:pPr>
    </w:p>
    <w:p w14:paraId="65D5415F" w14:textId="77777777" w:rsidR="0051731B" w:rsidRPr="00300257" w:rsidRDefault="0051731B" w:rsidP="00517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300257">
        <w:rPr>
          <w:rFonts w:ascii="Angsana New" w:hAnsi="Angsana New"/>
          <w:b/>
          <w:bCs/>
          <w:i/>
          <w:iCs/>
          <w:sz w:val="30"/>
          <w:szCs w:val="30"/>
          <w:cs/>
        </w:rPr>
        <w:t>(ค)</w:t>
      </w:r>
      <w:r w:rsidRPr="00300257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300257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ลูกหนี้การค้าและลูกหนี้อื่น</w:t>
      </w:r>
    </w:p>
    <w:p w14:paraId="4139B42D" w14:textId="77777777" w:rsidR="0051731B" w:rsidRPr="003E1312" w:rsidRDefault="0051731B" w:rsidP="0051731B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20"/>
          <w:szCs w:val="20"/>
        </w:rPr>
      </w:pPr>
    </w:p>
    <w:p w14:paraId="5DC1F3F1" w14:textId="77777777" w:rsidR="0051731B" w:rsidRPr="00300257" w:rsidRDefault="0051731B" w:rsidP="0051731B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>ลูกหนี้การค้าและลูกหนี้อื่น แสดง</w:t>
      </w:r>
      <w:r w:rsidRPr="00300257">
        <w:rPr>
          <w:rFonts w:ascii="Angsana New" w:hAnsi="Angsana New" w:hint="cs"/>
          <w:sz w:val="30"/>
          <w:szCs w:val="30"/>
          <w:cs/>
        </w:rPr>
        <w:t>ด้วย</w:t>
      </w:r>
      <w:r w:rsidRPr="00300257">
        <w:rPr>
          <w:rFonts w:ascii="Angsana New" w:hAnsi="Angsana New"/>
          <w:sz w:val="30"/>
          <w:szCs w:val="30"/>
          <w:cs/>
        </w:rPr>
        <w:t>ราคาตามใบแจ้งหนี้หักด้วยค่าเผื่อหนี้สงสัยจะสูญ</w:t>
      </w:r>
    </w:p>
    <w:p w14:paraId="74B85D55" w14:textId="77777777" w:rsidR="0051731B" w:rsidRPr="003E1312" w:rsidRDefault="0051731B" w:rsidP="0051731B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20"/>
          <w:szCs w:val="20"/>
        </w:rPr>
      </w:pPr>
    </w:p>
    <w:p w14:paraId="5FE17E96" w14:textId="77777777" w:rsidR="0051731B" w:rsidRPr="00300257" w:rsidRDefault="0051731B" w:rsidP="0051731B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pacing w:val="6"/>
          <w:sz w:val="30"/>
          <w:szCs w:val="30"/>
          <w:cs/>
        </w:rPr>
        <w:t>ค่าเผื่อหนี้สงสัยจะสูญประเมินโดยการวิเคราะห์ประวัติการชำระหนี้ และการคาดการณ์เกี่ยวกับการชำระหนี้</w:t>
      </w:r>
      <w:r w:rsidRPr="00300257">
        <w:rPr>
          <w:rFonts w:ascii="Angsana New" w:hAnsi="Angsana New"/>
          <w:sz w:val="30"/>
          <w:szCs w:val="30"/>
          <w:cs/>
        </w:rPr>
        <w:t xml:space="preserve">ในอนาคตของลูกหนี้ </w:t>
      </w:r>
      <w:r w:rsidRPr="00300257">
        <w:rPr>
          <w:rFonts w:ascii="Angsana New" w:hAnsi="Angsana New" w:hint="cs"/>
          <w:sz w:val="30"/>
          <w:szCs w:val="30"/>
          <w:cs/>
        </w:rPr>
        <w:t>ทั้งนี้</w:t>
      </w:r>
      <w:r w:rsidRPr="00300257">
        <w:rPr>
          <w:rFonts w:ascii="Angsana New" w:hAnsi="Angsana New"/>
          <w:sz w:val="30"/>
          <w:szCs w:val="30"/>
          <w:cs/>
        </w:rPr>
        <w:t>ลูกหนี้จะถูกตัดจำหน่ายบัญชีเมื่อทราบว่าเป็นหนี้สูญ</w:t>
      </w:r>
    </w:p>
    <w:p w14:paraId="68C2324E" w14:textId="77777777" w:rsidR="0051731B" w:rsidRPr="003E1312" w:rsidRDefault="0051731B" w:rsidP="0051731B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20"/>
          <w:szCs w:val="20"/>
        </w:rPr>
      </w:pPr>
    </w:p>
    <w:p w14:paraId="255C6D2E" w14:textId="7D10D72A" w:rsidR="0051731B" w:rsidRDefault="0051731B" w:rsidP="0051731B">
      <w:pPr>
        <w:pStyle w:val="BodyText2"/>
        <w:tabs>
          <w:tab w:val="left" w:pos="567"/>
        </w:tabs>
        <w:spacing w:line="240" w:lineRule="atLeast"/>
        <w:ind w:left="0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 w:hint="cs"/>
          <w:sz w:val="30"/>
          <w:szCs w:val="30"/>
          <w:cs/>
        </w:rPr>
        <w:t>หนี้สูญได้รับคืนรับรู้เป็นรายได้อื่นในกำไรหรือขาดทุน</w:t>
      </w:r>
    </w:p>
    <w:p w14:paraId="0A1B57A1" w14:textId="77777777" w:rsidR="0051731B" w:rsidRPr="003E1312" w:rsidRDefault="0051731B" w:rsidP="0051731B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20"/>
          <w:szCs w:val="20"/>
        </w:rPr>
      </w:pPr>
    </w:p>
    <w:p w14:paraId="1F0607F1" w14:textId="77777777" w:rsidR="0051731B" w:rsidRPr="00300257" w:rsidRDefault="0051731B" w:rsidP="00517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300257">
        <w:rPr>
          <w:rFonts w:ascii="Angsana New" w:hAnsi="Angsana New"/>
          <w:b/>
          <w:bCs/>
          <w:i/>
          <w:iCs/>
          <w:sz w:val="30"/>
          <w:szCs w:val="30"/>
          <w:cs/>
        </w:rPr>
        <w:t>(ง)</w:t>
      </w:r>
      <w:r w:rsidRPr="00300257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300257">
        <w:rPr>
          <w:rFonts w:ascii="Angsana New" w:hAnsi="Angsana New"/>
          <w:b/>
          <w:bCs/>
          <w:i/>
          <w:iCs/>
          <w:sz w:val="30"/>
          <w:szCs w:val="30"/>
          <w:cs/>
        </w:rPr>
        <w:t>สินค้าคงเหลือ</w:t>
      </w:r>
    </w:p>
    <w:p w14:paraId="456B768D" w14:textId="77777777" w:rsidR="0051731B" w:rsidRPr="003E1312" w:rsidRDefault="0051731B" w:rsidP="0051731B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20"/>
          <w:szCs w:val="20"/>
        </w:rPr>
      </w:pPr>
    </w:p>
    <w:p w14:paraId="46AFDC6F" w14:textId="77777777" w:rsidR="0051731B" w:rsidRPr="00300257" w:rsidRDefault="0051731B" w:rsidP="0051731B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>สินค้าคงเหลือ</w:t>
      </w:r>
      <w:r w:rsidRPr="00300257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300257">
        <w:rPr>
          <w:rFonts w:ascii="Angsana New" w:hAnsi="Angsana New"/>
          <w:sz w:val="30"/>
          <w:szCs w:val="30"/>
          <w:cs/>
        </w:rPr>
        <w:t xml:space="preserve">ราคาทุนหรือมูลค่าสุทธิที่จะได้รับแล้วแต่มูลค่าใดจะต่ำกว่า </w:t>
      </w:r>
    </w:p>
    <w:p w14:paraId="63A866AA" w14:textId="77777777" w:rsidR="0051731B" w:rsidRPr="003E1312" w:rsidRDefault="0051731B" w:rsidP="0051731B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20"/>
          <w:szCs w:val="20"/>
        </w:rPr>
      </w:pPr>
    </w:p>
    <w:p w14:paraId="4E776784" w14:textId="77777777" w:rsidR="0051731B" w:rsidRDefault="0051731B" w:rsidP="0051731B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ต้นทุนของสินค้าคำนวณโดยใช้วิธีดังต่อไปนี้</w:t>
      </w:r>
    </w:p>
    <w:p w14:paraId="536082DA" w14:textId="77777777" w:rsidR="003E1312" w:rsidRPr="003E1312" w:rsidRDefault="003E1312" w:rsidP="0051731B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20"/>
          <w:szCs w:val="20"/>
        </w:rPr>
      </w:pP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28"/>
        <w:gridCol w:w="6390"/>
      </w:tblGrid>
      <w:tr w:rsidR="0051731B" w:rsidRPr="00300257" w14:paraId="1B5201C3" w14:textId="77777777" w:rsidTr="0051731B">
        <w:tc>
          <w:tcPr>
            <w:tcW w:w="2628" w:type="dxa"/>
          </w:tcPr>
          <w:p w14:paraId="6A7FD05D" w14:textId="77777777" w:rsidR="0051731B" w:rsidRPr="00300257" w:rsidRDefault="0051731B" w:rsidP="001A0F1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390" w:type="dxa"/>
          </w:tcPr>
          <w:p w14:paraId="44696B9B" w14:textId="77777777" w:rsidR="0051731B" w:rsidRPr="00300257" w:rsidRDefault="0051731B" w:rsidP="001A0F17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5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ab/>
              <w:t>ตีราคาตามต้นทุนมาตรฐาน (ซึ่งใกล้เคียงกับต้นทุนการผลิต</w:t>
            </w:r>
            <w:r w:rsidRPr="00300257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จริง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1731B" w:rsidRPr="00300257" w14:paraId="182FC2E2" w14:textId="77777777" w:rsidTr="0051731B">
        <w:tc>
          <w:tcPr>
            <w:tcW w:w="2628" w:type="dxa"/>
          </w:tcPr>
          <w:p w14:paraId="341A5142" w14:textId="77777777" w:rsidR="0051731B" w:rsidRPr="00300257" w:rsidRDefault="0051731B" w:rsidP="001A0F1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สินค้าซื้อมาเพื่อขาย</w:t>
            </w:r>
          </w:p>
        </w:tc>
        <w:tc>
          <w:tcPr>
            <w:tcW w:w="6390" w:type="dxa"/>
          </w:tcPr>
          <w:p w14:paraId="70AC2C63" w14:textId="77777777" w:rsidR="0051731B" w:rsidRPr="00300257" w:rsidRDefault="0051731B" w:rsidP="001A0F17">
            <w:pPr>
              <w:tabs>
                <w:tab w:val="clear" w:pos="227"/>
                <w:tab w:val="left" w:pos="252"/>
              </w:tabs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00257">
              <w:rPr>
                <w:rFonts w:ascii="Angsana New" w:hAnsi="Angsana New"/>
                <w:sz w:val="30"/>
                <w:szCs w:val="30"/>
              </w:rPr>
              <w:tab/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ตีราคาตามต้นทุนถัวเฉลี่ย</w:t>
            </w:r>
          </w:p>
        </w:tc>
      </w:tr>
      <w:tr w:rsidR="0051731B" w:rsidRPr="00300257" w14:paraId="36356F1E" w14:textId="77777777" w:rsidTr="0051731B">
        <w:tc>
          <w:tcPr>
            <w:tcW w:w="2628" w:type="dxa"/>
          </w:tcPr>
          <w:p w14:paraId="7B5427BF" w14:textId="77777777" w:rsidR="0051731B" w:rsidRPr="00300257" w:rsidRDefault="0051731B" w:rsidP="001A0F1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6390" w:type="dxa"/>
          </w:tcPr>
          <w:p w14:paraId="6685CDCF" w14:textId="77777777" w:rsidR="0051731B" w:rsidRPr="00300257" w:rsidRDefault="0051731B" w:rsidP="001A0F17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52"/>
                <w:tab w:val="left" w:pos="493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ab/>
              <w:t>ตีราคาตามต้นทุนมาตรฐาน</w:t>
            </w:r>
          </w:p>
        </w:tc>
      </w:tr>
      <w:tr w:rsidR="0051731B" w:rsidRPr="00300257" w14:paraId="120E4240" w14:textId="77777777" w:rsidTr="007C5CB0">
        <w:trPr>
          <w:trHeight w:val="254"/>
        </w:trPr>
        <w:tc>
          <w:tcPr>
            <w:tcW w:w="2628" w:type="dxa"/>
          </w:tcPr>
          <w:p w14:paraId="3AF4A179" w14:textId="77777777" w:rsidR="0051731B" w:rsidRPr="00300257" w:rsidRDefault="0051731B" w:rsidP="001A0F1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วัตถุดิบ อะไหล่ วัสดุ </w:t>
            </w:r>
          </w:p>
        </w:tc>
        <w:tc>
          <w:tcPr>
            <w:tcW w:w="6390" w:type="dxa"/>
          </w:tcPr>
          <w:p w14:paraId="55E3750C" w14:textId="77777777" w:rsidR="0051731B" w:rsidRPr="00300257" w:rsidRDefault="0051731B" w:rsidP="001A0F17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1731B" w:rsidRPr="00300257" w14:paraId="18B9F0CC" w14:textId="77777777" w:rsidTr="007C5CB0">
        <w:trPr>
          <w:trHeight w:val="299"/>
        </w:trPr>
        <w:tc>
          <w:tcPr>
            <w:tcW w:w="2628" w:type="dxa"/>
          </w:tcPr>
          <w:p w14:paraId="48105283" w14:textId="77777777" w:rsidR="0051731B" w:rsidRPr="00300257" w:rsidRDefault="0051731B" w:rsidP="001A0F1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  ของใช้สิ้นเปลืองและอื่นๆ</w:t>
            </w:r>
          </w:p>
        </w:tc>
        <w:tc>
          <w:tcPr>
            <w:tcW w:w="6390" w:type="dxa"/>
          </w:tcPr>
          <w:p w14:paraId="353A4D72" w14:textId="77777777" w:rsidR="0051731B" w:rsidRPr="00300257" w:rsidRDefault="0051731B" w:rsidP="001A0F17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ab/>
              <w:t>ตีราคาตามต้นทุนถัวเฉลี่ย</w:t>
            </w:r>
          </w:p>
        </w:tc>
      </w:tr>
    </w:tbl>
    <w:p w14:paraId="3057888B" w14:textId="77777777" w:rsidR="0051731B" w:rsidRPr="003E1312" w:rsidRDefault="0051731B" w:rsidP="003E1312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20"/>
          <w:szCs w:val="20"/>
        </w:rPr>
      </w:pPr>
    </w:p>
    <w:p w14:paraId="291E0C72" w14:textId="77777777" w:rsidR="0051731B" w:rsidRDefault="0051731B" w:rsidP="0051731B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pacing w:val="2"/>
          <w:sz w:val="30"/>
          <w:szCs w:val="30"/>
          <w:cs/>
        </w:rPr>
        <w:lastRenderedPageBreak/>
        <w:t>ต้นทุนของสินค้า ประกอบด้วย ต้นทุนที่ซื้อ ต้นทุนแปลงสภาพหรือต้นทุนอื่นเพื่อให้สินค้าอยู่ในสถานที่และ</w:t>
      </w:r>
      <w:r w:rsidRPr="00300257">
        <w:rPr>
          <w:rFonts w:ascii="Angsana New" w:hAnsi="Angsana New"/>
          <w:sz w:val="30"/>
          <w:szCs w:val="30"/>
          <w:cs/>
        </w:rPr>
        <w:t>สภาพปัจจุบัน ในกรณีของสินค้าสำเร็จรูปและสินค้าระหว่างผลิตที่ผลิตเอง ต้นทุนสินค้ารวมการปันส่วนของค่าใช้จ่ายในการผลิตอย่างเหมาะสม โดยคำนึงถึงระดับกำลังการผลิตตามปกติ</w:t>
      </w:r>
    </w:p>
    <w:p w14:paraId="55C2122F" w14:textId="77777777" w:rsidR="007C5CB0" w:rsidRPr="003E1312" w:rsidRDefault="007C5CB0" w:rsidP="007C5CB0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20"/>
          <w:szCs w:val="20"/>
        </w:rPr>
      </w:pPr>
    </w:p>
    <w:p w14:paraId="22187325" w14:textId="50CCFAD4" w:rsidR="0051731B" w:rsidRDefault="0051731B" w:rsidP="0051731B">
      <w:pPr>
        <w:pStyle w:val="BodyText2"/>
        <w:tabs>
          <w:tab w:val="left" w:pos="567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คาดว่าจะขายได้จากการดำเนินธุรกิจปกติหักด้วยประมาณการต้นทุนการผลิตสินค้านั้นให้เสร็จและต้นทุนที่จำเป็นต้องจ่ายเพื่อให้ขายสินค้าได้</w:t>
      </w:r>
    </w:p>
    <w:p w14:paraId="3230F2A7" w14:textId="77777777" w:rsidR="006E674F" w:rsidRPr="0043305A" w:rsidRDefault="006E674F" w:rsidP="006E6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i/>
          <w:iCs/>
          <w:sz w:val="30"/>
          <w:szCs w:val="30"/>
        </w:rPr>
      </w:pPr>
      <w:r w:rsidRPr="00300257">
        <w:rPr>
          <w:rFonts w:ascii="Angsana New" w:hAnsi="Angsana New"/>
          <w:b/>
          <w:bCs/>
          <w:i/>
          <w:iCs/>
          <w:sz w:val="30"/>
          <w:szCs w:val="30"/>
          <w:cs/>
        </w:rPr>
        <w:t>(จ)</w:t>
      </w:r>
      <w:r w:rsidRPr="00300257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43305A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สินทรัพย์ไม่หมุนเวียน</w:t>
      </w:r>
      <w:r w:rsidRPr="0043305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ที่จัดประเภทเป็นสินทรัพย์</w:t>
      </w:r>
      <w:r w:rsidRPr="0043305A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ที่ถือไว้เพื่อขาย </w:t>
      </w:r>
    </w:p>
    <w:p w14:paraId="1AD9B2AF" w14:textId="77777777" w:rsidR="006E674F" w:rsidRPr="007E5942" w:rsidRDefault="006E674F" w:rsidP="006E674F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30"/>
          <w:szCs w:val="30"/>
        </w:rPr>
      </w:pPr>
    </w:p>
    <w:p w14:paraId="2CA89807" w14:textId="719E000D" w:rsidR="006E674F" w:rsidRPr="0043305A" w:rsidRDefault="006E674F" w:rsidP="00933451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30"/>
          <w:szCs w:val="30"/>
        </w:rPr>
      </w:pPr>
      <w:r w:rsidRPr="0043305A">
        <w:rPr>
          <w:rFonts w:ascii="Angsana New" w:hAnsi="Angsana New" w:hint="cs"/>
          <w:sz w:val="30"/>
          <w:szCs w:val="30"/>
          <w:cs/>
        </w:rPr>
        <w:t xml:space="preserve">สินทรัพย์ไม่หมุนเวียน (หรือกลุ่มสินทรัพย์ที่ยกเลิกซึ่งประกอบด้วยสินทรัพย์และหนี้สิน) </w:t>
      </w:r>
      <w:r w:rsidRPr="0043305A">
        <w:rPr>
          <w:rFonts w:ascii="Angsana New" w:hAnsi="Angsana New"/>
          <w:sz w:val="30"/>
          <w:szCs w:val="30"/>
          <w:cs/>
        </w:rPr>
        <w:t>จัดประเภทเป็นสินทรัพย์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</w:t>
      </w:r>
      <w:r w:rsidRPr="0043305A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43305A">
        <w:rPr>
          <w:rFonts w:ascii="Angsana New" w:hAnsi="Angsana New" w:hint="cs"/>
          <w:sz w:val="30"/>
          <w:szCs w:val="30"/>
          <w:cs/>
        </w:rPr>
        <w:t>วัดมูลค่าด้วยจำนวนที่ต่ำกว่าระหว่างมูลค่าตามบัญชีกับมูลค่ายุติธรรมหักต้นทุนในการขาย  ผลขาดทุนจากการด้อยค่าสำหรับกลุ่มสินทรัพย์ที่ยกเลิกนำไปปันส่วนให้กับค่าความนิยมเป็นลำดับแรก แล้วจึงปันส่วนให้กับยอดคงเหลือของสินทรัพย์และหนี้สินตามสัดส่วน ยกเว้นไม่ปันส่วนรายการ</w:t>
      </w:r>
      <w:r w:rsidRPr="0044271C">
        <w:rPr>
          <w:rFonts w:ascii="Angsana New" w:hAnsi="Angsana New" w:hint="cs"/>
          <w:spacing w:val="4"/>
          <w:sz w:val="30"/>
          <w:szCs w:val="30"/>
          <w:cs/>
        </w:rPr>
        <w:t xml:space="preserve">ขาดทุนให้กับสินค้าคงเหลือ สินทรัพย์ทางการเงิน และสินทรัพย์ภาษีเงินได้รอการตัดบัญชี </w:t>
      </w:r>
      <w:r w:rsidRPr="0044271C">
        <w:rPr>
          <w:rFonts w:ascii="Angsana New" w:hAnsi="Angsana New"/>
          <w:spacing w:val="4"/>
          <w:sz w:val="30"/>
          <w:szCs w:val="30"/>
          <w:cs/>
        </w:rPr>
        <w:t>ผลขาดทุนจากการด้อยค่าสำหรับการจัดประเภทเป็นสินทรัพย์ที่ถือไว้เพื่อขายหรือถือไว้เพื่อจ่ายให้แก่ผู้เป็นเจ้าของในครั้งแรกและ</w:t>
      </w:r>
      <w:r w:rsidRPr="0043305A">
        <w:rPr>
          <w:rFonts w:ascii="Angsana New" w:hAnsi="Angsana New"/>
          <w:sz w:val="30"/>
          <w:szCs w:val="30"/>
          <w:cs/>
        </w:rPr>
        <w:t xml:space="preserve">ผลกำไรและขาดทุนจากการวัดมูลค่าในภายหลังรับรู้ในกำไรหรือขาดทุน  </w:t>
      </w:r>
    </w:p>
    <w:p w14:paraId="5ADCFDB6" w14:textId="77777777" w:rsidR="006E674F" w:rsidRPr="007E5942" w:rsidRDefault="006E674F" w:rsidP="006E674F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30"/>
          <w:szCs w:val="30"/>
        </w:rPr>
      </w:pPr>
    </w:p>
    <w:p w14:paraId="6AFE1FA8" w14:textId="1AEB2A90" w:rsidR="006E674F" w:rsidRPr="004712D1" w:rsidRDefault="006E674F" w:rsidP="00915263">
      <w:pPr>
        <w:pStyle w:val="AccPolicyHeading"/>
        <w:ind w:left="562"/>
        <w:rPr>
          <w:b w:val="0"/>
          <w:bCs w:val="0"/>
          <w:i w:val="0"/>
          <w:iCs w:val="0"/>
        </w:rPr>
      </w:pPr>
      <w:r w:rsidRPr="007E5942">
        <w:rPr>
          <w:b w:val="0"/>
          <w:bCs w:val="0"/>
          <w:i w:val="0"/>
          <w:iCs w:val="0"/>
          <w:spacing w:val="-2"/>
          <w:cs/>
        </w:rPr>
        <w:t>อาคารและอุปกรณ์</w:t>
      </w:r>
      <w:r w:rsidR="00806240" w:rsidRPr="007E5942">
        <w:rPr>
          <w:b w:val="0"/>
          <w:bCs w:val="0"/>
          <w:i w:val="0"/>
          <w:iCs w:val="0"/>
          <w:spacing w:val="-2"/>
          <w:cs/>
        </w:rPr>
        <w:t>และสินทรัพย์ไม่มีตัวตน</w:t>
      </w:r>
      <w:r w:rsidRPr="007E5942">
        <w:rPr>
          <w:b w:val="0"/>
          <w:bCs w:val="0"/>
          <w:i w:val="0"/>
          <w:iCs w:val="0"/>
          <w:spacing w:val="-2"/>
          <w:cs/>
        </w:rPr>
        <w:t>ที่ถูกจัดประเภทเป็นสินทรัพย์ที่ถือไว้เพื่อขายจะหยุดบันทึก</w:t>
      </w:r>
      <w:r w:rsidR="00CC28F3" w:rsidRPr="007E5942">
        <w:rPr>
          <w:b w:val="0"/>
          <w:bCs w:val="0"/>
          <w:i w:val="0"/>
          <w:iCs w:val="0"/>
          <w:cs/>
        </w:rPr>
        <w:t>ค่าเสื่อมราคา และ</w:t>
      </w:r>
      <w:r w:rsidR="00FA3F20" w:rsidRPr="007E5942">
        <w:rPr>
          <w:b w:val="0"/>
          <w:bCs w:val="0"/>
          <w:i w:val="0"/>
          <w:iCs w:val="0"/>
          <w:cs/>
        </w:rPr>
        <w:t>ค่า</w:t>
      </w:r>
      <w:r w:rsidRPr="007E5942">
        <w:rPr>
          <w:b w:val="0"/>
          <w:bCs w:val="0"/>
          <w:i w:val="0"/>
          <w:iCs w:val="0"/>
          <w:spacing w:val="-2"/>
          <w:cs/>
        </w:rPr>
        <w:t>ตัดจำหน่าย</w:t>
      </w:r>
      <w:r w:rsidRPr="007E5942">
        <w:rPr>
          <w:b w:val="0"/>
          <w:bCs w:val="0"/>
          <w:i w:val="0"/>
          <w:iCs w:val="0"/>
          <w:cs/>
        </w:rPr>
        <w:t xml:space="preserve"> รวมถึงเงินลงทุนตามวิธีส่วนได้เสียก็จะหยุดบันทึกตามวิธีส่วนได้เสีย</w:t>
      </w:r>
    </w:p>
    <w:p w14:paraId="3211697E" w14:textId="77777777" w:rsidR="006E674F" w:rsidRPr="007E5942" w:rsidRDefault="006E674F" w:rsidP="006E674F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30"/>
          <w:szCs w:val="30"/>
        </w:rPr>
      </w:pPr>
    </w:p>
    <w:p w14:paraId="164ED1C4" w14:textId="2CEFE195" w:rsidR="006E674F" w:rsidRPr="00300257" w:rsidRDefault="00CC28F3" w:rsidP="006E6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30025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6E674F" w:rsidRPr="00300257">
        <w:rPr>
          <w:rFonts w:ascii="Angsana New" w:hAnsi="Angsana New"/>
          <w:b/>
          <w:bCs/>
          <w:i/>
          <w:iCs/>
          <w:sz w:val="30"/>
          <w:szCs w:val="30"/>
          <w:cs/>
        </w:rPr>
        <w:t>(ฉ)</w:t>
      </w:r>
      <w:r w:rsidR="006E674F" w:rsidRPr="00300257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6E674F" w:rsidRPr="00300257">
        <w:rPr>
          <w:rFonts w:ascii="Angsana New" w:hAnsi="Angsana New"/>
          <w:b/>
          <w:bCs/>
          <w:i/>
          <w:iCs/>
          <w:sz w:val="30"/>
          <w:szCs w:val="30"/>
          <w:cs/>
        </w:rPr>
        <w:t>เงินลงทุน</w:t>
      </w:r>
    </w:p>
    <w:p w14:paraId="68D1F6D6" w14:textId="77777777" w:rsidR="006E674F" w:rsidRPr="007E5942" w:rsidRDefault="006E674F" w:rsidP="006E674F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30"/>
          <w:szCs w:val="30"/>
        </w:rPr>
      </w:pPr>
    </w:p>
    <w:p w14:paraId="59F75724" w14:textId="77777777" w:rsidR="006E674F" w:rsidRPr="00300257" w:rsidRDefault="006E674F" w:rsidP="006E674F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300257">
        <w:rPr>
          <w:rFonts w:ascii="Angsana New" w:hAnsi="Angsana New"/>
          <w:i/>
          <w:iCs/>
          <w:sz w:val="30"/>
          <w:szCs w:val="30"/>
          <w:cs/>
        </w:rPr>
        <w:t>เงินลงทุนในบริษัทร่วมและ</w:t>
      </w:r>
      <w:r w:rsidRPr="00300257">
        <w:rPr>
          <w:rFonts w:ascii="Angsana New" w:hAnsi="Angsana New" w:hint="cs"/>
          <w:i/>
          <w:iCs/>
          <w:sz w:val="30"/>
          <w:szCs w:val="30"/>
          <w:cs/>
        </w:rPr>
        <w:t>การร่วมค้า</w:t>
      </w:r>
    </w:p>
    <w:p w14:paraId="00D6F366" w14:textId="77777777" w:rsidR="006E674F" w:rsidRPr="007E5942" w:rsidRDefault="006E674F" w:rsidP="006E674F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30"/>
          <w:szCs w:val="30"/>
        </w:rPr>
      </w:pPr>
    </w:p>
    <w:p w14:paraId="51443212" w14:textId="77777777" w:rsidR="006E674F" w:rsidRPr="0043305A" w:rsidRDefault="006E674F" w:rsidP="006E674F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30"/>
          <w:szCs w:val="30"/>
        </w:rPr>
      </w:pPr>
      <w:r w:rsidRPr="0043305A">
        <w:rPr>
          <w:rFonts w:ascii="Angsana New" w:hAnsi="Angsana New"/>
          <w:sz w:val="30"/>
          <w:szCs w:val="30"/>
          <w:cs/>
        </w:rPr>
        <w:t>เงินลงทุนในบริษัทร่วมและ</w:t>
      </w:r>
      <w:r w:rsidRPr="0043305A">
        <w:rPr>
          <w:rFonts w:ascii="Angsana New" w:hAnsi="Angsana New" w:hint="cs"/>
          <w:sz w:val="30"/>
          <w:szCs w:val="30"/>
          <w:cs/>
        </w:rPr>
        <w:t>การร่วมค้า</w:t>
      </w:r>
      <w:r w:rsidRPr="0043305A">
        <w:rPr>
          <w:rFonts w:ascii="Angsana New" w:hAnsi="Angsana New"/>
          <w:sz w:val="30"/>
          <w:szCs w:val="30"/>
          <w:cs/>
        </w:rPr>
        <w:t xml:space="preserve"> บันทึกบัญชี</w:t>
      </w:r>
      <w:r w:rsidRPr="0043305A">
        <w:rPr>
          <w:rFonts w:ascii="Angsana New" w:hAnsi="Angsana New" w:hint="cs"/>
          <w:sz w:val="30"/>
          <w:szCs w:val="30"/>
          <w:cs/>
        </w:rPr>
        <w:t>ในงบการเงินรวม</w:t>
      </w:r>
      <w:r w:rsidRPr="0043305A">
        <w:rPr>
          <w:rFonts w:ascii="Angsana New" w:hAnsi="Angsana New"/>
          <w:sz w:val="30"/>
          <w:szCs w:val="30"/>
          <w:cs/>
        </w:rPr>
        <w:t>โดย</w:t>
      </w:r>
      <w:r w:rsidRPr="0043305A">
        <w:rPr>
          <w:rFonts w:ascii="Angsana New" w:hAnsi="Angsana New" w:hint="cs"/>
          <w:sz w:val="30"/>
          <w:szCs w:val="30"/>
          <w:cs/>
        </w:rPr>
        <w:t>ใช้</w:t>
      </w:r>
      <w:r w:rsidRPr="0043305A">
        <w:rPr>
          <w:rFonts w:ascii="Angsana New" w:hAnsi="Angsana New"/>
          <w:sz w:val="30"/>
          <w:szCs w:val="30"/>
          <w:cs/>
        </w:rPr>
        <w:t>วิธีส่วนได้เสีย</w:t>
      </w:r>
      <w:r w:rsidRPr="0043305A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041C836" w14:textId="77777777" w:rsidR="006E674F" w:rsidRPr="007E5942" w:rsidRDefault="006E674F" w:rsidP="006E674F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30"/>
          <w:szCs w:val="30"/>
        </w:rPr>
      </w:pPr>
    </w:p>
    <w:p w14:paraId="36AAA598" w14:textId="77777777" w:rsidR="006E674F" w:rsidRPr="0043305A" w:rsidRDefault="006E674F" w:rsidP="006E674F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43305A">
        <w:rPr>
          <w:rFonts w:ascii="Angsana New" w:hAnsi="Angsana New"/>
          <w:i/>
          <w:iCs/>
          <w:sz w:val="30"/>
          <w:szCs w:val="30"/>
          <w:cs/>
        </w:rPr>
        <w:t>เงินลงทุนในตราสารหนี้และตราสารทุนอื่น</w:t>
      </w:r>
    </w:p>
    <w:p w14:paraId="4B9F9A39" w14:textId="77777777" w:rsidR="006E674F" w:rsidRPr="007E5942" w:rsidRDefault="006E674F" w:rsidP="006E674F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30"/>
          <w:szCs w:val="30"/>
        </w:rPr>
      </w:pPr>
    </w:p>
    <w:p w14:paraId="44EC6D06" w14:textId="77777777" w:rsidR="006E674F" w:rsidRPr="0043305A" w:rsidRDefault="006E674F" w:rsidP="006E674F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30"/>
          <w:szCs w:val="30"/>
        </w:rPr>
      </w:pPr>
      <w:r w:rsidRPr="0043305A">
        <w:rPr>
          <w:rFonts w:ascii="Angsana New" w:hAnsi="Angsana New"/>
          <w:sz w:val="30"/>
          <w:szCs w:val="30"/>
          <w:cs/>
        </w:rPr>
        <w:t>ตราสารหนี้และตราสารทุนซึ่งเป็นหลักทรัพย์ในความต้องการของตลาดซึ่งถือไว้เพื่อค้าจัดประเภทเป็นสินทรัพย์หมุนเวียนและแสด</w:t>
      </w:r>
      <w:r w:rsidRPr="0043305A">
        <w:rPr>
          <w:rFonts w:ascii="Angsana New" w:hAnsi="Angsana New" w:hint="cs"/>
          <w:sz w:val="30"/>
          <w:szCs w:val="30"/>
          <w:cs/>
        </w:rPr>
        <w:t>งด้วย</w:t>
      </w:r>
      <w:r w:rsidRPr="0043305A">
        <w:rPr>
          <w:rFonts w:ascii="Angsana New" w:hAnsi="Angsana New"/>
          <w:sz w:val="30"/>
          <w:szCs w:val="30"/>
          <w:cs/>
        </w:rPr>
        <w:t>มูลค่ายุติธรรม ผลกำไรหรือขาดทุนจากการตีราคาหลักทรัพย์ได้บันทึกในกำไรหรือขาดทุน</w:t>
      </w:r>
    </w:p>
    <w:p w14:paraId="3D1F63BC" w14:textId="77777777" w:rsidR="006E674F" w:rsidRPr="007E5942" w:rsidRDefault="006E674F" w:rsidP="006E674F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30"/>
          <w:szCs w:val="30"/>
        </w:rPr>
      </w:pPr>
    </w:p>
    <w:p w14:paraId="209C2894" w14:textId="72AE3FA3" w:rsidR="00FA10D4" w:rsidRDefault="006E674F" w:rsidP="00915263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pacing w:val="4"/>
          <w:sz w:val="30"/>
          <w:szCs w:val="30"/>
        </w:rPr>
      </w:pPr>
      <w:r w:rsidRPr="0043305A">
        <w:rPr>
          <w:rFonts w:ascii="Angsana New" w:hAnsi="Angsana New"/>
          <w:sz w:val="30"/>
          <w:szCs w:val="30"/>
          <w:cs/>
        </w:rPr>
        <w:lastRenderedPageBreak/>
        <w:t>ตราสารหนี้ซึ่งกลุ่มบริษัทตั้งใจและสามารถถือจนครบกำหนดจัดประเภทเป็นเงินลงทุนที่จะถือจนครบกำหนดและ</w:t>
      </w:r>
      <w:r w:rsidRPr="0043305A">
        <w:rPr>
          <w:rFonts w:ascii="Angsana New" w:hAnsi="Angsana New"/>
          <w:spacing w:val="6"/>
          <w:sz w:val="30"/>
          <w:szCs w:val="30"/>
          <w:cs/>
        </w:rPr>
        <w:t>แสดง</w:t>
      </w:r>
      <w:r w:rsidRPr="0043305A">
        <w:rPr>
          <w:rFonts w:ascii="Angsana New" w:hAnsi="Angsana New" w:hint="cs"/>
          <w:spacing w:val="6"/>
          <w:sz w:val="30"/>
          <w:szCs w:val="30"/>
          <w:cs/>
        </w:rPr>
        <w:t>ด้วย</w:t>
      </w:r>
      <w:r w:rsidRPr="0043305A">
        <w:rPr>
          <w:rFonts w:ascii="Angsana New" w:hAnsi="Angsana New"/>
          <w:spacing w:val="6"/>
          <w:sz w:val="30"/>
          <w:szCs w:val="30"/>
          <w:cs/>
        </w:rPr>
        <w:t>ราคาทุนตัดจำหน่ายหักด้วยผลขาดทุนจากการด้อยค่าสะสม ผลต่างระหว่างราคาทุนที่ซื้อมากับมูลค่า</w:t>
      </w:r>
      <w:r w:rsidRPr="0043305A">
        <w:rPr>
          <w:rFonts w:ascii="Angsana New" w:hAnsi="Angsana New"/>
          <w:sz w:val="30"/>
          <w:szCs w:val="30"/>
          <w:cs/>
        </w:rPr>
        <w:t>ไถ่ถอนของตราสารหนี้จะถูกตัดจ่ายโดยวิธีอัตรา</w:t>
      </w:r>
      <w:r w:rsidRPr="0043305A">
        <w:rPr>
          <w:rFonts w:ascii="Angsana New" w:hAnsi="Angsana New" w:hint="cs"/>
          <w:sz w:val="30"/>
          <w:szCs w:val="30"/>
          <w:cs/>
        </w:rPr>
        <w:t>ดอกเบี้ย</w:t>
      </w:r>
      <w:r w:rsidRPr="0043305A">
        <w:rPr>
          <w:rFonts w:ascii="Angsana New" w:hAnsi="Angsana New"/>
          <w:sz w:val="30"/>
          <w:szCs w:val="30"/>
          <w:cs/>
        </w:rPr>
        <w:t>ที่แท้จริงตลอดอายุ</w:t>
      </w:r>
      <w:r w:rsidRPr="0043305A">
        <w:rPr>
          <w:rFonts w:ascii="Angsana New" w:hAnsi="Angsana New" w:hint="cs"/>
          <w:sz w:val="30"/>
          <w:szCs w:val="30"/>
          <w:cs/>
        </w:rPr>
        <w:t>ที่เหลือ</w:t>
      </w:r>
      <w:r w:rsidRPr="0043305A">
        <w:rPr>
          <w:rFonts w:ascii="Angsana New" w:hAnsi="Angsana New"/>
          <w:sz w:val="30"/>
          <w:szCs w:val="30"/>
          <w:cs/>
        </w:rPr>
        <w:t>ของตราสารหนี้</w:t>
      </w:r>
      <w:r>
        <w:rPr>
          <w:rFonts w:ascii="Angsana New" w:hAnsi="Angsana New"/>
          <w:spacing w:val="4"/>
          <w:sz w:val="30"/>
          <w:szCs w:val="30"/>
          <w:cs/>
        </w:rPr>
        <w:br w:type="page"/>
      </w:r>
    </w:p>
    <w:p w14:paraId="0C0A667B" w14:textId="77777777" w:rsidR="00FA10D4" w:rsidRPr="00300257" w:rsidRDefault="00FA10D4" w:rsidP="00FA10D4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pacing w:val="4"/>
          <w:sz w:val="30"/>
          <w:szCs w:val="30"/>
          <w:cs/>
        </w:rPr>
        <w:lastRenderedPageBreak/>
        <w:t>ตราสารหนี้และตราสารทุนซึ่งเป็นหลักทรัพย์ในความต้องการของตลาดนอกเหนือจากที่ถือไว้เพื่อค้าหรือตั้งใจถือไว้จนครบกำหนดจัดประเภทเป็นเงินลงทุนเผื่อขาย ภายหลังการรับรู้มูลค่าในครั้งแรก เงินลงทุนเผื่อขาย</w:t>
      </w:r>
      <w:r w:rsidRPr="00300257">
        <w:rPr>
          <w:rFonts w:ascii="Angsana New" w:hAnsi="Angsana New"/>
          <w:sz w:val="30"/>
          <w:szCs w:val="30"/>
          <w:cs/>
        </w:rPr>
        <w:t>แสดง</w:t>
      </w:r>
      <w:r w:rsidRPr="00300257">
        <w:rPr>
          <w:rFonts w:ascii="Angsana New" w:hAnsi="Angsana New" w:hint="cs"/>
          <w:sz w:val="30"/>
          <w:szCs w:val="30"/>
          <w:cs/>
        </w:rPr>
        <w:t>ด้วย</w:t>
      </w:r>
      <w:r w:rsidRPr="00300257">
        <w:rPr>
          <w:rFonts w:ascii="Angsana New" w:hAnsi="Angsana New"/>
          <w:sz w:val="30"/>
          <w:szCs w:val="30"/>
          <w:cs/>
        </w:rPr>
        <w:t>มูลค่ายุติธรรม และการเปลี่ยนแปลงที่ไม่ใช่ผลขาดทุนจากการด้อยค่าและผลต่างจากอัตราแลกเปลี่ยนเงินตราต่างประเทศ</w:t>
      </w:r>
      <w:r w:rsidRPr="00300257">
        <w:rPr>
          <w:rFonts w:ascii="Angsana New" w:hAnsi="Angsana New" w:hint="cs"/>
          <w:sz w:val="30"/>
          <w:szCs w:val="30"/>
          <w:cs/>
        </w:rPr>
        <w:t>ของรายการที่เป็นตัวเงิน</w:t>
      </w:r>
      <w:r w:rsidRPr="00300257">
        <w:rPr>
          <w:rFonts w:ascii="Angsana New" w:hAnsi="Angsana New"/>
          <w:sz w:val="30"/>
          <w:szCs w:val="30"/>
          <w:cs/>
        </w:rPr>
        <w:t>บันทึกโดยตรงในส่วนของผู้ถือหุ้น ส่วนผลขาดทุนจากการด้อยค่าและผลต่างจากอัตราแลกเปลี่ยนเงินตราต่างประเทศ</w:t>
      </w:r>
      <w:r w:rsidRPr="00300257">
        <w:rPr>
          <w:rFonts w:ascii="Angsana New" w:hAnsi="Angsana New" w:hint="cs"/>
          <w:sz w:val="30"/>
          <w:szCs w:val="30"/>
          <w:cs/>
        </w:rPr>
        <w:t>ของรายการที่เป็นตัวเงิน</w:t>
      </w:r>
      <w:r w:rsidRPr="00300257">
        <w:rPr>
          <w:rFonts w:ascii="Angsana New" w:hAnsi="Angsana New"/>
          <w:sz w:val="30"/>
          <w:szCs w:val="30"/>
          <w:cs/>
        </w:rPr>
        <w:t>รับรู้ในกำไรหรือขาดทุน เมื่อมีการจำหน่ายเงินลงทุนจะรับรู้ผลกำไรหรือขาดทุนที่เคยบันทึกในส่วนของผู้ถือหุ้นโดยตรงเข้าในกำไรหรือขาดทุน ในกรณีที่เป็นเงินลงทุนประเภทที่มีดอกเบี้ยจะ</w:t>
      </w:r>
      <w:r w:rsidRPr="00300257">
        <w:rPr>
          <w:rFonts w:ascii="Angsana New" w:hAnsi="Angsana New" w:hint="cs"/>
          <w:sz w:val="30"/>
          <w:szCs w:val="30"/>
          <w:cs/>
        </w:rPr>
        <w:t>ต้อง</w:t>
      </w:r>
      <w:r w:rsidRPr="00300257">
        <w:rPr>
          <w:rFonts w:ascii="Angsana New" w:hAnsi="Angsana New"/>
          <w:sz w:val="30"/>
          <w:szCs w:val="30"/>
          <w:cs/>
        </w:rPr>
        <w:t>บันทึกดอกเบี้ยในกำไรหรือขาดทุนโดยวิธีอัตรา</w:t>
      </w:r>
      <w:r w:rsidRPr="00300257">
        <w:rPr>
          <w:rFonts w:ascii="Angsana New" w:hAnsi="Angsana New" w:hint="cs"/>
          <w:sz w:val="30"/>
          <w:szCs w:val="30"/>
          <w:cs/>
        </w:rPr>
        <w:t>ดอกเบี้ย</w:t>
      </w:r>
      <w:r w:rsidRPr="00300257">
        <w:rPr>
          <w:rFonts w:ascii="Angsana New" w:hAnsi="Angsana New"/>
          <w:sz w:val="30"/>
          <w:szCs w:val="30"/>
          <w:cs/>
        </w:rPr>
        <w:t>ที่แท้จริง</w:t>
      </w:r>
    </w:p>
    <w:p w14:paraId="060A36AF" w14:textId="77777777" w:rsidR="00FA10D4" w:rsidRPr="00870029" w:rsidRDefault="00FA10D4" w:rsidP="00FA10D4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</w:rPr>
      </w:pPr>
    </w:p>
    <w:p w14:paraId="50E07B50" w14:textId="77777777" w:rsidR="00FA10D4" w:rsidRDefault="00FA10D4" w:rsidP="00FA10D4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pacing w:val="2"/>
          <w:sz w:val="30"/>
          <w:szCs w:val="30"/>
        </w:rPr>
      </w:pPr>
      <w:r w:rsidRPr="00300257">
        <w:rPr>
          <w:rFonts w:ascii="Angsana New" w:hAnsi="Angsana New"/>
          <w:spacing w:val="6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</w:t>
      </w:r>
      <w:r w:rsidRPr="00300257">
        <w:rPr>
          <w:rFonts w:ascii="Angsana New" w:hAnsi="Angsana New" w:hint="cs"/>
          <w:spacing w:val="6"/>
          <w:sz w:val="30"/>
          <w:szCs w:val="30"/>
          <w:cs/>
        </w:rPr>
        <w:t>ด้วย</w:t>
      </w:r>
      <w:r w:rsidRPr="00300257">
        <w:rPr>
          <w:rFonts w:ascii="Angsana New" w:hAnsi="Angsana New"/>
          <w:spacing w:val="6"/>
          <w:sz w:val="30"/>
          <w:szCs w:val="30"/>
          <w:cs/>
        </w:rPr>
        <w:t>ราคาทุนหักด้วยผลขาดทุน</w:t>
      </w:r>
      <w:r w:rsidRPr="00300257">
        <w:rPr>
          <w:rFonts w:ascii="Angsana New" w:hAnsi="Angsana New"/>
          <w:spacing w:val="2"/>
          <w:sz w:val="30"/>
          <w:szCs w:val="30"/>
          <w:cs/>
        </w:rPr>
        <w:t>จากการด้อยค่าสะสม</w:t>
      </w:r>
    </w:p>
    <w:p w14:paraId="4EE79E8D" w14:textId="77777777" w:rsidR="00FA10D4" w:rsidRPr="00870029" w:rsidRDefault="00FA10D4" w:rsidP="00FA10D4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</w:rPr>
      </w:pPr>
    </w:p>
    <w:p w14:paraId="26BA760B" w14:textId="77777777" w:rsidR="00FA10D4" w:rsidRPr="00300257" w:rsidRDefault="00FA10D4" w:rsidP="00FA10D4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pacing w:val="8"/>
          <w:sz w:val="30"/>
          <w:szCs w:val="30"/>
          <w:cs/>
        </w:rPr>
        <w:t>มูลค่ายุติธรรมของเครื่องมือทางการเงินสำหรับหลักทรัพย์เพื่อค้าและหลักทรัพย์เผื่อขายจะใช้ราคาเสนอซื้อ</w:t>
      </w:r>
      <w:r w:rsidRPr="00300257">
        <w:rPr>
          <w:rFonts w:ascii="Angsana New" w:hAnsi="Angsana New"/>
          <w:sz w:val="30"/>
          <w:szCs w:val="30"/>
          <w:cs/>
        </w:rPr>
        <w:t xml:space="preserve"> ณ วันสิ้นรอบระยะเวลารายงาน</w:t>
      </w:r>
    </w:p>
    <w:p w14:paraId="5A4F5046" w14:textId="77777777" w:rsidR="00FA10D4" w:rsidRPr="00870029" w:rsidRDefault="00FA10D4" w:rsidP="00FA10D4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</w:rPr>
      </w:pPr>
    </w:p>
    <w:p w14:paraId="2FC763D3" w14:textId="77777777" w:rsidR="00FA10D4" w:rsidRPr="00300257" w:rsidRDefault="00FA10D4" w:rsidP="00FA1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2"/>
        <w:rPr>
          <w:rFonts w:ascii="Angsana New" w:hAnsi="Angsana New"/>
          <w:i/>
          <w:iCs/>
          <w:sz w:val="30"/>
          <w:szCs w:val="30"/>
        </w:rPr>
      </w:pPr>
      <w:r w:rsidRPr="00300257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14:paraId="0F4D59B1" w14:textId="77777777" w:rsidR="00FA10D4" w:rsidRPr="00870029" w:rsidRDefault="00FA10D4" w:rsidP="00FA10D4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</w:rPr>
      </w:pPr>
    </w:p>
    <w:p w14:paraId="25768C15" w14:textId="77777777" w:rsidR="00FA10D4" w:rsidRPr="00300257" w:rsidRDefault="00FA10D4" w:rsidP="00FA10D4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>เมื่อมีการจำหน่ายเงินลงทุน ผลต่างระหว่างสิ่งตอบแทนสุทธิที่ได้รับและมูลค่าตามบัญชี รวมถึงผลกำไรหรือขาดทุนจากการตีราคาหลักทรัพย์ที่เกี่ยวข้องที่เคยบันทึกในส่วนของผู้ถือหุ้นจะถูกบันทึกในกำไรหรือขาดทุน</w:t>
      </w:r>
    </w:p>
    <w:p w14:paraId="4FE8BE9F" w14:textId="77777777" w:rsidR="00FA10D4" w:rsidRPr="00870029" w:rsidRDefault="00FA10D4" w:rsidP="00FA10D4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cs/>
        </w:rPr>
      </w:pPr>
    </w:p>
    <w:p w14:paraId="2EE5AE0F" w14:textId="77777777" w:rsidR="00FA10D4" w:rsidRPr="00300257" w:rsidRDefault="00FA10D4" w:rsidP="00FA10D4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 xml:space="preserve">ในกรณีที่กลุ่มบริษัทจำหน่ายเงินลงทุนที่ถืออยู่เพียงบางส่วน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 </w:t>
      </w:r>
    </w:p>
    <w:p w14:paraId="3C533630" w14:textId="77777777" w:rsidR="00FA10D4" w:rsidRPr="00F66FDF" w:rsidRDefault="00FA10D4" w:rsidP="00F66FDF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</w:rPr>
      </w:pPr>
    </w:p>
    <w:p w14:paraId="5F52A6E1" w14:textId="77777777" w:rsidR="00FA10D4" w:rsidRPr="00300257" w:rsidRDefault="00FA10D4" w:rsidP="00FA1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00257">
        <w:rPr>
          <w:rFonts w:ascii="Angsana New" w:hAnsi="Angsana New"/>
          <w:b/>
          <w:bCs/>
          <w:i/>
          <w:iCs/>
          <w:sz w:val="30"/>
          <w:szCs w:val="30"/>
          <w:cs/>
        </w:rPr>
        <w:t>(ช)</w:t>
      </w:r>
      <w:r w:rsidRPr="00300257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อสังหาริมทรัพย์เพื่อการลงทุน</w:t>
      </w:r>
    </w:p>
    <w:p w14:paraId="00D8DE9B" w14:textId="77777777" w:rsidR="00FA10D4" w:rsidRPr="00870029" w:rsidRDefault="00FA10D4" w:rsidP="00FA10D4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</w:rPr>
      </w:pPr>
    </w:p>
    <w:p w14:paraId="1AE0A41F" w14:textId="77777777" w:rsidR="00FA10D4" w:rsidRPr="00300257" w:rsidRDefault="00FA10D4" w:rsidP="00FA10D4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>อสังหาริมทรัพย์เพื่อการลงทุน หมายถึง อสังหาริมทรัพย์ที่ถือครองเพื่อหาประโยชน์จากรายได้ค่าเช่า หรือจากการเพิ่มขึ้นของมูลค่าของสินทรัพย์ หรือทั้งสองอย่าง ทั้งนี้ ไม่ได้มีไว้เพื่อขายตาม</w:t>
      </w:r>
      <w:r w:rsidRPr="00300257">
        <w:rPr>
          <w:rFonts w:ascii="Angsana New" w:hAnsi="Angsana New" w:hint="cs"/>
          <w:sz w:val="30"/>
          <w:szCs w:val="30"/>
          <w:cs/>
        </w:rPr>
        <w:t>ลักษณะการประกอบธุรกิจตาม</w:t>
      </w:r>
      <w:r w:rsidRPr="00300257">
        <w:rPr>
          <w:rFonts w:ascii="Angsana New" w:hAnsi="Angsana New"/>
          <w:sz w:val="30"/>
          <w:szCs w:val="30"/>
          <w:cs/>
        </w:rPr>
        <w:t>ปกติ หรือใช้ในการผลิตหรือจัดหาสินค้าหรือให้บริการ หรือใช้ในการบริหารงาน</w:t>
      </w:r>
    </w:p>
    <w:p w14:paraId="3704FB80" w14:textId="77777777" w:rsidR="00FA10D4" w:rsidRPr="00870029" w:rsidRDefault="00FA10D4" w:rsidP="00FA10D4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</w:rPr>
      </w:pPr>
    </w:p>
    <w:p w14:paraId="5531325B" w14:textId="77777777" w:rsidR="00FA10D4" w:rsidRPr="0043305A" w:rsidRDefault="00FA10D4" w:rsidP="00FA10D4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30"/>
          <w:szCs w:val="30"/>
        </w:rPr>
      </w:pPr>
      <w:r w:rsidRPr="0043305A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Pr="0043305A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43305A">
        <w:rPr>
          <w:rFonts w:ascii="Angsana New" w:hAnsi="Angsana New"/>
          <w:sz w:val="30"/>
          <w:szCs w:val="30"/>
          <w:cs/>
        </w:rPr>
        <w:t>ราคาทุนหักด้วยค่าเสื่อมราคาสะสมและผลขาดทุนจากการด้อยค่าสะสม</w:t>
      </w:r>
    </w:p>
    <w:p w14:paraId="5B65AEEA" w14:textId="77777777" w:rsidR="00FA10D4" w:rsidRPr="00870029" w:rsidRDefault="00FA10D4" w:rsidP="00FA10D4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</w:rPr>
      </w:pPr>
    </w:p>
    <w:p w14:paraId="66F42963" w14:textId="77777777" w:rsidR="00FA10D4" w:rsidRPr="00300257" w:rsidRDefault="00FA10D4" w:rsidP="00FA10D4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30"/>
          <w:szCs w:val="30"/>
          <w:cs/>
        </w:rPr>
      </w:pPr>
      <w:r w:rsidRPr="0043305A">
        <w:rPr>
          <w:rFonts w:ascii="Angsana New" w:hAnsi="Angsana New"/>
          <w:spacing w:val="-2"/>
          <w:sz w:val="30"/>
          <w:szCs w:val="30"/>
          <w:cs/>
        </w:rPr>
        <w:t>ราคาทุนรวมถึงรายจ่ายทางตรงเพื่อให้ได้มาซึ่งอสังหาริมทรัพย์เพื่อการลงทุน ต้นทุนการก่อสร้างที่กิจการก่อสร้างเอง</w:t>
      </w:r>
      <w:r w:rsidRPr="0043305A">
        <w:rPr>
          <w:rFonts w:ascii="Angsana New" w:hAnsi="Angsana New"/>
          <w:sz w:val="30"/>
          <w:szCs w:val="30"/>
          <w:cs/>
        </w:rPr>
        <w:t xml:space="preserve"> ซึ่งรวมต้นทุนวัตถุดิบ ค่าแรงทางตรง และต้นทุนทางตรงอื่นเพื่อให้ได้อสังหาริมทรัพย์เพื่อการลงทุนอยู่ในสภาพพร้อมให้ประโยชน์ และรวมต้นทุนการกู้ยืมของสินทรัพย์ที่เข้าเงื่อนไข</w:t>
      </w:r>
    </w:p>
    <w:p w14:paraId="3FE4A7C3" w14:textId="77777777" w:rsidR="00FA10D4" w:rsidRPr="00300257" w:rsidRDefault="00FA10D4" w:rsidP="00FA10D4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24"/>
          <w:szCs w:val="24"/>
          <w:cs/>
        </w:rPr>
      </w:pPr>
    </w:p>
    <w:p w14:paraId="1E175D31" w14:textId="0C180489" w:rsidR="00FA10D4" w:rsidRPr="00435614" w:rsidRDefault="00FA10D4" w:rsidP="00FA10D4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30"/>
          <w:szCs w:val="30"/>
        </w:rPr>
      </w:pPr>
      <w:r w:rsidRPr="00435614">
        <w:rPr>
          <w:rFonts w:ascii="Angsana New" w:hAnsi="Angsana New"/>
          <w:sz w:val="30"/>
          <w:szCs w:val="30"/>
          <w:cs/>
        </w:rPr>
        <w:lastRenderedPageBreak/>
        <w:t>ค่าเสื่อมราคาจะบันทึกในกำไรหรือขาดทุน ซึ่งคำนวณโดยวิธีเส้นตรงตามอายุการ</w:t>
      </w:r>
      <w:r w:rsidRPr="007E5942">
        <w:rPr>
          <w:rFonts w:ascii="Angsana New" w:hAnsi="Angsana New"/>
          <w:sz w:val="30"/>
          <w:szCs w:val="30"/>
          <w:cs/>
        </w:rPr>
        <w:t>ใ</w:t>
      </w:r>
      <w:r w:rsidR="008276F7" w:rsidRPr="007E5942">
        <w:rPr>
          <w:rFonts w:ascii="Angsana New" w:hAnsi="Angsana New"/>
          <w:sz w:val="30"/>
          <w:szCs w:val="30"/>
          <w:cs/>
        </w:rPr>
        <w:t>ช้</w:t>
      </w:r>
      <w:r w:rsidRPr="00435614">
        <w:rPr>
          <w:rFonts w:ascii="Angsana New" w:hAnsi="Angsana New"/>
          <w:sz w:val="30"/>
          <w:szCs w:val="30"/>
          <w:cs/>
        </w:rPr>
        <w:t>ประโยชน์โดยประมาณของสินทรัพย์แต่ละรายการ ประมาณการอายุการ</w:t>
      </w:r>
      <w:r w:rsidR="008276F7" w:rsidRPr="007E5942">
        <w:rPr>
          <w:rFonts w:ascii="Angsana New" w:hAnsi="Angsana New"/>
          <w:sz w:val="30"/>
          <w:szCs w:val="30"/>
          <w:cs/>
        </w:rPr>
        <w:t>ใช้</w:t>
      </w:r>
      <w:r w:rsidRPr="00435614">
        <w:rPr>
          <w:rFonts w:ascii="Angsana New" w:hAnsi="Angsana New"/>
          <w:sz w:val="30"/>
          <w:szCs w:val="30"/>
          <w:cs/>
        </w:rPr>
        <w:t>ประโยชน์ของสินทรัพย์แสดงได้ดังนี้</w:t>
      </w:r>
    </w:p>
    <w:p w14:paraId="015EE8BC" w14:textId="77777777" w:rsidR="00FA10D4" w:rsidRPr="00435614" w:rsidRDefault="00FA10D4" w:rsidP="00FA10D4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</w:rPr>
      </w:pPr>
    </w:p>
    <w:tbl>
      <w:tblPr>
        <w:tblW w:w="7358" w:type="dxa"/>
        <w:tblInd w:w="450" w:type="dxa"/>
        <w:tblLook w:val="0000" w:firstRow="0" w:lastRow="0" w:firstColumn="0" w:lastColumn="0" w:noHBand="0" w:noVBand="0"/>
      </w:tblPr>
      <w:tblGrid>
        <w:gridCol w:w="5488"/>
        <w:gridCol w:w="1195"/>
        <w:gridCol w:w="675"/>
      </w:tblGrid>
      <w:tr w:rsidR="00FA10D4" w:rsidRPr="00435614" w14:paraId="4DC71595" w14:textId="77777777" w:rsidTr="00FA10D4">
        <w:tc>
          <w:tcPr>
            <w:tcW w:w="5488" w:type="dxa"/>
            <w:shd w:val="clear" w:color="auto" w:fill="auto"/>
            <w:vAlign w:val="bottom"/>
          </w:tcPr>
          <w:p w14:paraId="31133629" w14:textId="77777777" w:rsidR="00FA10D4" w:rsidRPr="00435614" w:rsidRDefault="00FA10D4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435614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195" w:type="dxa"/>
          </w:tcPr>
          <w:p w14:paraId="49118FC6" w14:textId="77777777" w:rsidR="00FA10D4" w:rsidRPr="005A5E36" w:rsidRDefault="00FA10D4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5E36">
              <w:rPr>
                <w:rFonts w:ascii="Angsana New" w:hAnsi="Angsana New"/>
                <w:sz w:val="30"/>
                <w:szCs w:val="30"/>
              </w:rPr>
              <w:t>5</w:t>
            </w:r>
            <w:bookmarkStart w:id="1" w:name="OLE_LINK3"/>
            <w:bookmarkStart w:id="2" w:name="OLE_LINK4"/>
            <w:r w:rsidRPr="005A5E36">
              <w:rPr>
                <w:rFonts w:ascii="Angsana New" w:hAnsi="Angsana New"/>
                <w:sz w:val="30"/>
                <w:szCs w:val="30"/>
                <w:cs/>
              </w:rPr>
              <w:t xml:space="preserve"> -</w:t>
            </w:r>
            <w:bookmarkEnd w:id="1"/>
            <w:bookmarkEnd w:id="2"/>
            <w:r w:rsidRPr="005A5E3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A5E36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41C56BD8" w14:textId="77777777" w:rsidR="00FA10D4" w:rsidRPr="00435614" w:rsidRDefault="00FA10D4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43561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FA10D4" w:rsidRPr="00300257" w14:paraId="1B2BC5B6" w14:textId="77777777" w:rsidTr="00FA10D4">
        <w:tc>
          <w:tcPr>
            <w:tcW w:w="5488" w:type="dxa"/>
            <w:shd w:val="clear" w:color="auto" w:fill="auto"/>
            <w:vAlign w:val="bottom"/>
          </w:tcPr>
          <w:p w14:paraId="6993E658" w14:textId="77777777" w:rsidR="00FA10D4" w:rsidRPr="00435614" w:rsidRDefault="00FA10D4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435614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195" w:type="dxa"/>
          </w:tcPr>
          <w:p w14:paraId="69F8A96A" w14:textId="77777777" w:rsidR="00FA10D4" w:rsidRPr="005A5E36" w:rsidRDefault="00FA10D4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A5E36">
              <w:rPr>
                <w:rFonts w:ascii="Angsana New" w:hAnsi="Angsana New"/>
                <w:sz w:val="30"/>
                <w:szCs w:val="30"/>
              </w:rPr>
              <w:t>5</w:t>
            </w:r>
            <w:r w:rsidRPr="005A5E36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5A5E36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675" w:type="dxa"/>
          </w:tcPr>
          <w:p w14:paraId="0388337C" w14:textId="77777777" w:rsidR="00FA10D4" w:rsidRPr="00300257" w:rsidRDefault="00FA10D4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43561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794C8A4A" w14:textId="77777777" w:rsidR="00FA10D4" w:rsidRPr="00870029" w:rsidRDefault="00FA10D4" w:rsidP="00FA10D4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</w:rPr>
      </w:pPr>
    </w:p>
    <w:p w14:paraId="08623B69" w14:textId="77777777" w:rsidR="00FA10D4" w:rsidRPr="00300257" w:rsidRDefault="00FA10D4" w:rsidP="00FA10D4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300257">
        <w:rPr>
          <w:rFonts w:ascii="Angsana New" w:hAnsi="Angsana New"/>
          <w:i/>
          <w:iCs/>
          <w:sz w:val="30"/>
          <w:szCs w:val="30"/>
          <w:cs/>
        </w:rPr>
        <w:t>การจัดประเภทไปยังที่ดิน อาคารและอุปกรณ์</w:t>
      </w:r>
    </w:p>
    <w:p w14:paraId="3B8DEECE" w14:textId="77777777" w:rsidR="00FA10D4" w:rsidRPr="00870029" w:rsidRDefault="00FA10D4" w:rsidP="00FA10D4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</w:rPr>
      </w:pPr>
    </w:p>
    <w:p w14:paraId="4F0F2F80" w14:textId="77777777" w:rsidR="00FA10D4" w:rsidRPr="00300257" w:rsidRDefault="00FA10D4" w:rsidP="00FA10D4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>เมื่อมีการเปลี่ยนแปลงการใช้งานของอสังหาริมทรัพย์เพื่อการลงทุน โดยจัดประเภทไปเป็นที่ดิน อาคารและอุปกรณ์ มูลค่าตามบัญชี ณ วันที่มีการจัดประเภทใหม่</w:t>
      </w:r>
      <w:r w:rsidRPr="00300257">
        <w:rPr>
          <w:rFonts w:ascii="Angsana New" w:hAnsi="Angsana New" w:hint="cs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z w:val="30"/>
          <w:szCs w:val="30"/>
          <w:cs/>
        </w:rPr>
        <w:t>ถือเป็นราคาทุนของสินทรัพย์ต่อไป</w:t>
      </w:r>
    </w:p>
    <w:p w14:paraId="656FC5F6" w14:textId="77777777" w:rsidR="00FA10D4" w:rsidRPr="00FA10D4" w:rsidRDefault="00FA10D4" w:rsidP="00FA10D4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</w:rPr>
      </w:pPr>
    </w:p>
    <w:p w14:paraId="68ED4146" w14:textId="77777777" w:rsidR="00FA10D4" w:rsidRPr="00300257" w:rsidRDefault="00FA10D4" w:rsidP="00FA1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300257">
        <w:rPr>
          <w:rFonts w:ascii="Angsana New" w:hAnsi="Angsana New"/>
          <w:b/>
          <w:bCs/>
          <w:i/>
          <w:iCs/>
          <w:sz w:val="30"/>
          <w:szCs w:val="30"/>
          <w:cs/>
        </w:rPr>
        <w:t>(ซ)</w:t>
      </w:r>
      <w:r w:rsidRPr="00300257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สัญญาเช่าทางการเงิน</w:t>
      </w:r>
    </w:p>
    <w:p w14:paraId="70EDFC82" w14:textId="77777777" w:rsidR="00FA10D4" w:rsidRPr="00870029" w:rsidRDefault="00FA10D4" w:rsidP="00FA10D4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</w:rPr>
      </w:pPr>
    </w:p>
    <w:p w14:paraId="74FCFE82" w14:textId="77777777" w:rsidR="00FA10D4" w:rsidRPr="00300257" w:rsidRDefault="00FA10D4" w:rsidP="00FA10D4">
      <w:pPr>
        <w:pStyle w:val="a0"/>
        <w:tabs>
          <w:tab w:val="clear" w:pos="1080"/>
        </w:tabs>
        <w:spacing w:line="240" w:lineRule="atLeast"/>
        <w:ind w:left="567"/>
        <w:jc w:val="thaiDistribute"/>
        <w:rPr>
          <w:rFonts w:ascii="Angsana New" w:hAnsi="Angsana New" w:cs="Angsana New"/>
          <w:cs/>
        </w:rPr>
      </w:pPr>
      <w:r w:rsidRPr="00300257">
        <w:rPr>
          <w:rFonts w:ascii="Angsana New" w:hAnsi="Angsana New" w:cs="Angsana New"/>
          <w:cs/>
        </w:rPr>
        <w:t>กลุ่มบริษัทบันทึกสัญญาเช่าทางการเงินเป็นสินทรัพย์และหนี้สินในงบแสดงฐานะการเงิน</w:t>
      </w:r>
      <w:r w:rsidRPr="00300257">
        <w:rPr>
          <w:rFonts w:ascii="Angsana New" w:hAnsi="Angsana New" w:cs="Angsana New"/>
          <w:cs/>
          <w:lang w:val="en-US"/>
        </w:rPr>
        <w:t>รวม</w:t>
      </w:r>
      <w:r w:rsidRPr="00300257">
        <w:rPr>
          <w:rFonts w:ascii="Angsana New" w:hAnsi="Angsana New" w:cs="Angsana New"/>
          <w:cs/>
        </w:rPr>
        <w:t>ด้วยจำนวนเท่ากับ</w:t>
      </w:r>
      <w:r w:rsidRPr="00300257">
        <w:rPr>
          <w:rFonts w:ascii="Angsana New" w:hAnsi="Angsana New" w:cs="Angsana New"/>
          <w:spacing w:val="2"/>
          <w:cs/>
        </w:rPr>
        <w:t>มูลค่ายุติธรรมของสินทรัพย์ที่เช่า ณ วันเริ่มต้นของสัญญาเช่า หรือมูลค่าปัจจุบันของจำนวนเงินขั้นต่ำที่ต้องจ่าย</w:t>
      </w:r>
      <w:r w:rsidRPr="00300257">
        <w:rPr>
          <w:rFonts w:ascii="Angsana New" w:hAnsi="Angsana New" w:cs="Angsana New"/>
          <w:spacing w:val="4"/>
          <w:cs/>
        </w:rPr>
        <w:t>ตามสัญญาเช่าแล้วแต่จำนวนใดจะต่ำกว่า ค่าเช่าที่จ่ายชำระจะปันส่วนเป็นส่วนของค่าใช้จ่ายทางการเงินและส่วนที่ไปลดเงินต้น ค่าใช้จ่ายทางการเงินจะปันส่วนไปสู่งวดต่างๆ ตลอดอายุสัญญาเช่า เพื่อให้อัตราดอกเบี้ย</w:t>
      </w:r>
      <w:r w:rsidRPr="00300257">
        <w:rPr>
          <w:rFonts w:ascii="Angsana New" w:hAnsi="Angsana New" w:cs="Angsana New"/>
          <w:cs/>
        </w:rPr>
        <w:t>เมื่อเทียบกับยอดหนี้ที่คงเหลืออยู่ในแต่ละงวดมีอัตราคงที่</w:t>
      </w:r>
    </w:p>
    <w:p w14:paraId="28BCC806" w14:textId="77777777" w:rsidR="00FA10D4" w:rsidRPr="00870029" w:rsidRDefault="00FA10D4" w:rsidP="00FA10D4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cs/>
        </w:rPr>
      </w:pPr>
    </w:p>
    <w:p w14:paraId="6D525F53" w14:textId="77777777" w:rsidR="00FA10D4" w:rsidRPr="00300257" w:rsidRDefault="00FA10D4" w:rsidP="00FA1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"/>
          <w:szCs w:val="2"/>
          <w:cs/>
        </w:rPr>
      </w:pPr>
    </w:p>
    <w:p w14:paraId="0C1FE87E" w14:textId="77777777" w:rsidR="00FA10D4" w:rsidRPr="00300257" w:rsidRDefault="00FA10D4" w:rsidP="00FA1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00257">
        <w:rPr>
          <w:rFonts w:ascii="Angsana New" w:hAnsi="Angsana New"/>
          <w:b/>
          <w:bCs/>
          <w:i/>
          <w:iCs/>
          <w:sz w:val="30"/>
          <w:szCs w:val="30"/>
          <w:cs/>
        </w:rPr>
        <w:t>(ฌ)</w:t>
      </w:r>
      <w:r w:rsidRPr="00300257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300257">
        <w:rPr>
          <w:rFonts w:ascii="Angsana New" w:hAnsi="Angsana New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3F26EEA2" w14:textId="77777777" w:rsidR="00FA10D4" w:rsidRPr="003B004B" w:rsidRDefault="00FA10D4" w:rsidP="00FA10D4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</w:rPr>
      </w:pPr>
    </w:p>
    <w:p w14:paraId="539D93EB" w14:textId="77777777" w:rsidR="00FA10D4" w:rsidRPr="00300257" w:rsidRDefault="00FA10D4" w:rsidP="00FA1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300257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5F407AC2" w14:textId="77777777" w:rsidR="00FA10D4" w:rsidRPr="00870029" w:rsidRDefault="00FA10D4" w:rsidP="00FA10D4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</w:rPr>
      </w:pPr>
    </w:p>
    <w:p w14:paraId="47B23CE4" w14:textId="77777777" w:rsidR="00FA10D4" w:rsidRPr="0043305A" w:rsidRDefault="00FA10D4" w:rsidP="00FA1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567"/>
        <w:jc w:val="thaiDistribute"/>
        <w:rPr>
          <w:rFonts w:ascii="Angsana New" w:hAnsi="Angsana New"/>
          <w:sz w:val="30"/>
          <w:szCs w:val="30"/>
        </w:rPr>
      </w:pPr>
      <w:r w:rsidRPr="0043305A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Pr="0043305A">
        <w:rPr>
          <w:rFonts w:ascii="Angsana New" w:hAnsi="Angsana New" w:hint="cs"/>
          <w:sz w:val="30"/>
          <w:szCs w:val="30"/>
          <w:cs/>
        </w:rPr>
        <w:t>วัดมูลค่า</w:t>
      </w:r>
      <w:r w:rsidRPr="0043305A">
        <w:rPr>
          <w:rFonts w:ascii="Angsana New" w:hAnsi="Angsana New"/>
          <w:sz w:val="30"/>
          <w:szCs w:val="30"/>
          <w:cs/>
        </w:rPr>
        <w:t>ด้วยราคาทุนหักด้วยค่าเสื่อมราคาสะสมและผลขาดทุนจากการด้อยค่าสะสม</w:t>
      </w:r>
    </w:p>
    <w:p w14:paraId="1BD6DD8F" w14:textId="77777777" w:rsidR="00FA10D4" w:rsidRPr="00870029" w:rsidRDefault="00FA10D4" w:rsidP="00FA10D4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</w:rPr>
      </w:pPr>
    </w:p>
    <w:p w14:paraId="1CFE6B8D" w14:textId="77777777" w:rsidR="00FA10D4" w:rsidRPr="00300257" w:rsidRDefault="00FA10D4" w:rsidP="00FA1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43305A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ซึ่งรวมต้นทุนของวัสดุ แรงงานทางตรง และต้นทุนทางตรงอื่นๆ ที่เกี่ยวข้องกับการจัดหาสินทรัพย์</w:t>
      </w:r>
      <w:r w:rsidRPr="0043305A">
        <w:rPr>
          <w:rFonts w:ascii="Angsana New" w:hAnsi="Angsana New"/>
          <w:spacing w:val="-2"/>
          <w:sz w:val="30"/>
          <w:szCs w:val="30"/>
          <w:cs/>
        </w:rPr>
        <w:t>เพื่อให้สินทรัพย์นั้นอยู่ใน</w:t>
      </w:r>
      <w:r w:rsidRPr="0043305A">
        <w:rPr>
          <w:rFonts w:ascii="Angsana New" w:hAnsi="Angsana New" w:hint="cs"/>
          <w:spacing w:val="-2"/>
          <w:sz w:val="30"/>
          <w:szCs w:val="30"/>
          <w:cs/>
        </w:rPr>
        <w:t>สถานที่และ</w:t>
      </w:r>
      <w:r w:rsidRPr="0043305A">
        <w:rPr>
          <w:rFonts w:ascii="Angsana New" w:hAnsi="Angsana New"/>
          <w:spacing w:val="-2"/>
          <w:sz w:val="30"/>
          <w:szCs w:val="30"/>
          <w:cs/>
        </w:rPr>
        <w:t>สภาพที่พร้อมจะใช้งานได้ตามความประสงค์ ต้นทุนในการรื้อถอน การขนย้าย</w:t>
      </w:r>
      <w:r w:rsidRPr="0043305A">
        <w:rPr>
          <w:rFonts w:ascii="Angsana New" w:hAnsi="Angsana New"/>
          <w:sz w:val="30"/>
          <w:szCs w:val="30"/>
          <w:cs/>
        </w:rPr>
        <w:t xml:space="preserve"> </w:t>
      </w:r>
      <w:r w:rsidRPr="0043305A">
        <w:rPr>
          <w:rFonts w:ascii="Angsana New" w:hAnsi="Angsana New"/>
          <w:spacing w:val="-6"/>
          <w:sz w:val="30"/>
          <w:szCs w:val="30"/>
          <w:cs/>
        </w:rPr>
        <w:t>การบูรณะสถานที่ตั้งของสินทรัพย์ และต้นทุนการกู้ยืมของสินทรัพย์ที่เข้าเงื่อนไข สำหรับเครื่องมือที่ควบคุมโดยลิขสิทธิ์ซอฟต์แวร์ซึ่งไม่สามารถ</w:t>
      </w:r>
      <w:r w:rsidRPr="0043305A">
        <w:rPr>
          <w:rFonts w:ascii="Angsana New" w:hAnsi="Angsana New"/>
          <w:sz w:val="30"/>
          <w:szCs w:val="30"/>
          <w:cs/>
        </w:rPr>
        <w:t>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300257">
        <w:rPr>
          <w:rFonts w:ascii="Angsana New" w:hAnsi="Angsana New"/>
          <w:sz w:val="30"/>
          <w:szCs w:val="30"/>
          <w:cs/>
        </w:rPr>
        <w:t xml:space="preserve"> </w:t>
      </w:r>
    </w:p>
    <w:p w14:paraId="6770C754" w14:textId="77777777" w:rsidR="00FA10D4" w:rsidRPr="00870029" w:rsidRDefault="00FA10D4" w:rsidP="00FA10D4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</w:rPr>
      </w:pPr>
    </w:p>
    <w:p w14:paraId="6C9BC9D0" w14:textId="33FCE41C" w:rsidR="00FA10D4" w:rsidRPr="00300257" w:rsidRDefault="00FA10D4" w:rsidP="00FA1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435614">
        <w:rPr>
          <w:rFonts w:ascii="Angsana New" w:hAnsi="Angsana New"/>
          <w:color w:val="000000"/>
          <w:spacing w:val="2"/>
          <w:sz w:val="30"/>
          <w:szCs w:val="30"/>
          <w:cs/>
          <w:lang w:eastAsia="en-GB"/>
        </w:rPr>
        <w:t>ส่วนประกอบของรายการที่ดิน อาคารและอุปกรณ์แต่ละรายการที่มีรูปแบบและอายุการ</w:t>
      </w:r>
      <w:r w:rsidR="008276F7" w:rsidRPr="007E5942">
        <w:rPr>
          <w:rFonts w:ascii="Angsana New" w:hAnsi="Angsana New"/>
          <w:sz w:val="30"/>
          <w:szCs w:val="30"/>
          <w:cs/>
        </w:rPr>
        <w:t>ใช้</w:t>
      </w:r>
      <w:r w:rsidRPr="00435614">
        <w:rPr>
          <w:rFonts w:ascii="Angsana New" w:hAnsi="Angsana New"/>
          <w:color w:val="000000"/>
          <w:spacing w:val="2"/>
          <w:sz w:val="30"/>
          <w:szCs w:val="30"/>
          <w:cs/>
          <w:lang w:eastAsia="en-GB"/>
        </w:rPr>
        <w:t>ประโยชน์ที่ต่างกัน</w:t>
      </w:r>
      <w:r w:rsidRPr="00435614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 ต้องบันทึกแต่ละส่วนประกอบที่มีนัยสำคัญแยกต่างหากจากกัน</w:t>
      </w:r>
      <w:r w:rsidRPr="00300257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 </w:t>
      </w:r>
    </w:p>
    <w:p w14:paraId="16AD67F4" w14:textId="77777777" w:rsidR="00FA10D4" w:rsidRPr="00300257" w:rsidRDefault="00FA10D4" w:rsidP="00FA1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lastRenderedPageBreak/>
        <w:t xml:space="preserve">ผลกำไรหรือขาดทุนจากการจำหน่ายที่ดิน อาคารและอุปกรณ์ คือ ผลต่างระหว่างสิ่งตอบแทนสุทธิที่ได้รับจากการจำหน่ายกับมูลค่าตามบัญชีของที่ดิน อาคารและอุปกรณ์ โดยรับรู้ในกำไรหรือขาดทุน </w:t>
      </w:r>
    </w:p>
    <w:p w14:paraId="1579B305" w14:textId="77777777" w:rsidR="00FA10D4" w:rsidRPr="00870029" w:rsidRDefault="00FA10D4" w:rsidP="00FA10D4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cs/>
        </w:rPr>
      </w:pPr>
    </w:p>
    <w:p w14:paraId="78D573D8" w14:textId="77777777" w:rsidR="00FA10D4" w:rsidRPr="00300257" w:rsidRDefault="00FA10D4" w:rsidP="00FA1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1"/>
        <w:rPr>
          <w:rFonts w:ascii="Angsana New" w:hAnsi="Angsana New"/>
          <w:i/>
          <w:iCs/>
          <w:sz w:val="30"/>
          <w:szCs w:val="30"/>
        </w:rPr>
      </w:pPr>
      <w:r w:rsidRPr="00300257">
        <w:rPr>
          <w:rFonts w:ascii="Angsana New" w:hAnsi="Angsana New"/>
          <w:i/>
          <w:iCs/>
          <w:sz w:val="30"/>
          <w:szCs w:val="30"/>
          <w:cs/>
        </w:rPr>
        <w:t>สินทรัพย์ที่เช่า</w:t>
      </w:r>
    </w:p>
    <w:p w14:paraId="2FCA2C0B" w14:textId="77777777" w:rsidR="00FA10D4" w:rsidRPr="00870029" w:rsidRDefault="00FA10D4" w:rsidP="00FA10D4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</w:rPr>
      </w:pPr>
    </w:p>
    <w:p w14:paraId="7A085E29" w14:textId="77777777" w:rsidR="00FA10D4" w:rsidRPr="00300257" w:rsidRDefault="00FA10D4" w:rsidP="00FA10D4">
      <w:pPr>
        <w:pStyle w:val="a0"/>
        <w:tabs>
          <w:tab w:val="clear" w:pos="1080"/>
        </w:tabs>
        <w:spacing w:line="240" w:lineRule="atLeast"/>
        <w:ind w:left="567"/>
        <w:jc w:val="thaiDistribute"/>
        <w:rPr>
          <w:rFonts w:ascii="Angsana New" w:hAnsi="Angsana New" w:cs="Angsana New"/>
          <w:cs/>
        </w:rPr>
      </w:pPr>
      <w:r w:rsidRPr="00300257">
        <w:rPr>
          <w:rFonts w:ascii="Angsana New" w:hAnsi="Angsana New" w:cs="Angsana New"/>
          <w:spacing w:val="-2"/>
          <w:cs/>
          <w:lang w:val="en-US"/>
        </w:rPr>
        <w:t>การเช่าซึ่งกลุ่มบริษัทได้รับความเสี่ยงและผลตอบแทนส่วนใหญ่จากการครอบครองสินทรัพย์ที่เช่านั้นๆ</w:t>
      </w:r>
      <w:r w:rsidRPr="00300257">
        <w:rPr>
          <w:rFonts w:ascii="Angsana New" w:hAnsi="Angsana New" w:cs="Angsana New"/>
          <w:spacing w:val="-2"/>
          <w:cs/>
        </w:rPr>
        <w:t xml:space="preserve"> จัดประเภท</w:t>
      </w:r>
      <w:r w:rsidRPr="00300257">
        <w:rPr>
          <w:rFonts w:ascii="Angsana New" w:hAnsi="Angsana New" w:cs="Angsana New"/>
          <w:cs/>
        </w:rPr>
        <w:t>เป็นสัญญาเช่าทางการเงิน ที่ดิน อาคารและอุปกรณ์ที่ได้มาโดยทำสัญญาเช่าทางการเงินบันทึกเป็นสินทรัพย์ด้วย</w:t>
      </w:r>
      <w:r w:rsidRPr="00300257">
        <w:rPr>
          <w:rFonts w:ascii="Angsana New" w:hAnsi="Angsana New" w:cs="Angsana New"/>
          <w:spacing w:val="2"/>
          <w:cs/>
        </w:rPr>
        <w:t>มูลค่ายุติธรรมหรือมูลค่าปัจจุบันของจำนวนเงินขั้นต่ำที่ต้องจ่ายตามสัญญาเช่า แล้วแต่จำนวนใดจะต่ำกว่าหักด้วย</w:t>
      </w:r>
      <w:r w:rsidRPr="00300257">
        <w:rPr>
          <w:rFonts w:ascii="Angsana New" w:hAnsi="Angsana New" w:cs="Angsana New"/>
          <w:cs/>
        </w:rPr>
        <w:t>ค่าเสื่อมราคาสะสมและผลขาดทุนจากการด้อยค่าสะสม ค่าเช่าที่ชำระจะแยกเป็นส่วนที่เป็นค่าใช้จ่ายทางการเงิน</w:t>
      </w:r>
      <w:r w:rsidRPr="00300257">
        <w:rPr>
          <w:rFonts w:ascii="Angsana New" w:hAnsi="Angsana New" w:cs="Angsana New"/>
          <w:spacing w:val="2"/>
          <w:cs/>
        </w:rPr>
        <w:t>และส่วนที่จะหักจากหนี้</w:t>
      </w:r>
      <w:r w:rsidRPr="00300257">
        <w:rPr>
          <w:rFonts w:ascii="Angsana New" w:hAnsi="Angsana New" w:cs="Angsana New"/>
          <w:spacing w:val="2"/>
          <w:cs/>
          <w:lang w:val="en-US"/>
        </w:rPr>
        <w:t>สิน</w:t>
      </w:r>
      <w:r w:rsidRPr="00300257">
        <w:rPr>
          <w:rFonts w:ascii="Angsana New" w:hAnsi="Angsana New" w:cs="Angsana New"/>
          <w:spacing w:val="2"/>
          <w:cs/>
        </w:rPr>
        <w:t>ตามสัญญาเช่า เพื่อทำให้อัตราดอกเบี้ยเมื่อเทียบกับยอดหนี้ที่คงเหลืออยู่ในแต่ละงวด</w:t>
      </w:r>
      <w:r w:rsidRPr="00300257">
        <w:rPr>
          <w:rFonts w:ascii="Angsana New" w:hAnsi="Angsana New" w:cs="Angsana New"/>
          <w:cs/>
        </w:rPr>
        <w:t>มีอัตราคงที่ ค่าใช้จ่ายทางการเงินจะบันทึกโดยตรงในกำไรหรือขาดทุน</w:t>
      </w:r>
    </w:p>
    <w:p w14:paraId="2E1145A1" w14:textId="77777777" w:rsidR="00FA10D4" w:rsidRPr="00870029" w:rsidRDefault="00FA10D4" w:rsidP="00FA1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67A8F958" w14:textId="77777777" w:rsidR="00FA10D4" w:rsidRPr="00300257" w:rsidRDefault="00FA10D4" w:rsidP="00FA1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300257">
        <w:rPr>
          <w:rFonts w:ascii="Angsana New" w:hAnsi="Angsana New"/>
          <w:i/>
          <w:iCs/>
          <w:sz w:val="30"/>
          <w:szCs w:val="30"/>
          <w:cs/>
        </w:rPr>
        <w:t>การจัดประเภทไปยังอสังหาริมทรัพย์เพื่อการลงทุน</w:t>
      </w:r>
    </w:p>
    <w:p w14:paraId="58728639" w14:textId="77777777" w:rsidR="00FA10D4" w:rsidRPr="00870029" w:rsidRDefault="00FA10D4" w:rsidP="00FA10D4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</w:rPr>
      </w:pPr>
    </w:p>
    <w:p w14:paraId="3C943011" w14:textId="77777777" w:rsidR="00FA10D4" w:rsidRPr="00300257" w:rsidRDefault="00FA10D4" w:rsidP="00FA1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 xml:space="preserve">เมื่อมีการเปลี่ยนแปลงการใช้งานจากอสังหาริมทรัพย์ที่มีไว้ใช้งานเป็นอสังหาริมทรัพย์เพื่อการลงทุน </w:t>
      </w:r>
      <w:r w:rsidRPr="00EA061F">
        <w:rPr>
          <w:rFonts w:ascii="Angsana New" w:hAnsi="Angsana New"/>
          <w:sz w:val="30"/>
          <w:szCs w:val="30"/>
          <w:cs/>
        </w:rPr>
        <w:t>อสังหาริมทรัพย์นั้นจะถูกจัดประเภทใหม่เป็นอสังหาริมทรัพย์เพื่อการลงทุนด้วยมูลค่าตามบัญชี</w:t>
      </w:r>
    </w:p>
    <w:p w14:paraId="1C04E394" w14:textId="77777777" w:rsidR="00FA10D4" w:rsidRPr="00870029" w:rsidRDefault="00FA10D4" w:rsidP="00FA10D4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cs/>
        </w:rPr>
      </w:pPr>
    </w:p>
    <w:p w14:paraId="029B71B9" w14:textId="77777777" w:rsidR="00FA10D4" w:rsidRPr="00300257" w:rsidRDefault="00FA10D4" w:rsidP="00FA1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"/>
          <w:szCs w:val="2"/>
          <w:cs/>
        </w:rPr>
      </w:pPr>
    </w:p>
    <w:p w14:paraId="2066683A" w14:textId="77777777" w:rsidR="00FA10D4" w:rsidRPr="00300257" w:rsidRDefault="00FA10D4" w:rsidP="00FA1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300257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13B93E62" w14:textId="77777777" w:rsidR="00FA10D4" w:rsidRPr="00870029" w:rsidRDefault="00FA10D4" w:rsidP="00FA10D4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</w:rPr>
      </w:pPr>
    </w:p>
    <w:p w14:paraId="449B00C1" w14:textId="04279F3D" w:rsidR="00FA10D4" w:rsidRPr="00DE0920" w:rsidRDefault="00FA10D4" w:rsidP="0091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915263">
        <w:rPr>
          <w:rFonts w:ascii="Angsana New" w:hAnsi="Angsana New"/>
          <w:spacing w:val="-4"/>
          <w:sz w:val="30"/>
          <w:szCs w:val="30"/>
          <w:cs/>
        </w:rPr>
        <w:t>ต้นทุนในการเปลี่ยนแทนส่วนประกอบ</w:t>
      </w:r>
      <w:r w:rsidR="00917C3B" w:rsidRPr="00915263">
        <w:rPr>
          <w:rFonts w:ascii="Angsana New" w:hAnsi="Angsana New"/>
          <w:spacing w:val="-4"/>
          <w:sz w:val="30"/>
          <w:szCs w:val="30"/>
        </w:rPr>
        <w:t xml:space="preserve"> </w:t>
      </w:r>
      <w:r w:rsidR="00917C3B" w:rsidRPr="00915263">
        <w:rPr>
          <w:rFonts w:ascii="Angsana New" w:hAnsi="Angsana New"/>
          <w:spacing w:val="-4"/>
          <w:sz w:val="30"/>
          <w:szCs w:val="30"/>
          <w:cs/>
        </w:rPr>
        <w:t>รวมถึงการตรวจสอบครั้งใหญ่</w:t>
      </w:r>
      <w:r w:rsidR="006F34BD" w:rsidRPr="00DE092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E0920">
        <w:rPr>
          <w:rFonts w:ascii="Angsana New" w:hAnsi="Angsana New"/>
          <w:spacing w:val="-4"/>
          <w:sz w:val="30"/>
          <w:szCs w:val="30"/>
          <w:cs/>
        </w:rPr>
        <w:t>จะรับรู้เป็นส่วนหนึ่งของมูลค่าตามบัญชีของรายการที่ดิน อาคารและอุปกรณ์</w:t>
      </w:r>
      <w:r w:rsidRPr="00DE0920">
        <w:rPr>
          <w:rFonts w:ascii="Angsana New" w:hAnsi="Angsana New"/>
          <w:sz w:val="30"/>
          <w:szCs w:val="30"/>
          <w:cs/>
        </w:rPr>
        <w:t xml:space="preserve"> ถ้ามีความเป็นไปได้ค่อนข้างแน่ที่กลุ่มบริษัทจะได้รับประโยชน์เชิงเศรษฐกิจในอนาคตจากรายการนั้น </w:t>
      </w:r>
      <w:r w:rsidRPr="00DE0920">
        <w:rPr>
          <w:rFonts w:ascii="Angsana New" w:hAnsi="Angsana New"/>
          <w:spacing w:val="4"/>
          <w:sz w:val="30"/>
          <w:szCs w:val="30"/>
          <w:cs/>
        </w:rPr>
        <w:t>และสามารถวัดมูลค่าต้นทุนของรายการนั้นได้อย่างน่าเชื่อถือ ชิ้นส่วนที่ถูกเปลี่ยนแทนจะถูกตัดออกจากบัญชี</w:t>
      </w:r>
      <w:r w:rsidRPr="00DE0920">
        <w:rPr>
          <w:rFonts w:ascii="Angsana New" w:hAnsi="Angsana New"/>
          <w:sz w:val="30"/>
          <w:szCs w:val="30"/>
          <w:cs/>
        </w:rPr>
        <w:t>ด้วยมูลค่าตามบัญชี 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14:paraId="0978CD13" w14:textId="77777777" w:rsidR="00FA10D4" w:rsidRPr="00DE0920" w:rsidRDefault="00FA10D4" w:rsidP="00FA1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22"/>
          <w:szCs w:val="22"/>
        </w:rPr>
      </w:pPr>
    </w:p>
    <w:p w14:paraId="7A600706" w14:textId="77777777" w:rsidR="00FA10D4" w:rsidRPr="00DE0920" w:rsidRDefault="00FA10D4" w:rsidP="00FA1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DE0920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50FA6910" w14:textId="77777777" w:rsidR="00FA10D4" w:rsidRPr="00DE0920" w:rsidRDefault="00FA10D4" w:rsidP="00FA1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22"/>
          <w:szCs w:val="22"/>
        </w:rPr>
      </w:pPr>
    </w:p>
    <w:p w14:paraId="319D7CA1" w14:textId="25DB2635" w:rsidR="00FA10D4" w:rsidRPr="00DE0920" w:rsidRDefault="00FA10D4" w:rsidP="00FA1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DE0920">
        <w:rPr>
          <w:rFonts w:ascii="Angsana New" w:hAnsi="Angsana New"/>
          <w:sz w:val="30"/>
          <w:szCs w:val="30"/>
          <w:cs/>
        </w:rPr>
        <w:t xml:space="preserve">ค่าเสื่อมราคาคำนวณจากจำนวนที่คิดค่าเสื่อมราคาของรายการที่ดิน อาคารและอุปกรณ์ ซึ่งประกอบด้วยราคาทุนของสินทรัพย์หรือมูลค่าอื่นที่ใช้แทนราคาทุนหักด้วยมูลค่าคงเหลือของสินทรัพย์ </w:t>
      </w:r>
    </w:p>
    <w:p w14:paraId="01C302F6" w14:textId="77777777" w:rsidR="00FA10D4" w:rsidRPr="00DE0920" w:rsidRDefault="00FA10D4" w:rsidP="00FA1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22"/>
          <w:szCs w:val="22"/>
          <w:cs/>
        </w:rPr>
      </w:pPr>
    </w:p>
    <w:p w14:paraId="31553C02" w14:textId="215DD3C7" w:rsidR="00FA10D4" w:rsidRDefault="00FA10D4" w:rsidP="00FA1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DE0920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</w:t>
      </w:r>
      <w:r w:rsidR="008276F7" w:rsidRPr="00915263">
        <w:rPr>
          <w:rFonts w:ascii="Angsana New" w:hAnsi="Angsana New"/>
          <w:sz w:val="30"/>
          <w:szCs w:val="30"/>
          <w:cs/>
        </w:rPr>
        <w:t>ใช้</w:t>
      </w:r>
      <w:r w:rsidRPr="00DE0920">
        <w:rPr>
          <w:rFonts w:ascii="Angsana New" w:hAnsi="Angsana New"/>
          <w:sz w:val="30"/>
          <w:szCs w:val="30"/>
          <w:cs/>
        </w:rPr>
        <w:t>ประโยชน์</w:t>
      </w:r>
      <w:r w:rsidRPr="0003128C">
        <w:rPr>
          <w:rFonts w:ascii="Angsana New" w:hAnsi="Angsana New"/>
          <w:spacing w:val="4"/>
          <w:sz w:val="30"/>
          <w:szCs w:val="30"/>
          <w:cs/>
        </w:rPr>
        <w:t>โดยประมาณของส่วนประกอบของสินทรัพย์แต่ละรายการ</w:t>
      </w:r>
      <w:r w:rsidR="00C9313D" w:rsidRPr="0003128C">
        <w:rPr>
          <w:rFonts w:ascii="Angsana New" w:hAnsi="Angsana New"/>
          <w:spacing w:val="4"/>
          <w:sz w:val="30"/>
          <w:szCs w:val="30"/>
        </w:rPr>
        <w:t xml:space="preserve"> </w:t>
      </w:r>
      <w:r w:rsidRPr="0003128C">
        <w:rPr>
          <w:rFonts w:ascii="Angsana New" w:hAnsi="Angsana New"/>
          <w:spacing w:val="4"/>
          <w:sz w:val="30"/>
          <w:szCs w:val="30"/>
          <w:cs/>
        </w:rPr>
        <w:t>ประมาณการอายุการ</w:t>
      </w:r>
      <w:r w:rsidR="008276F7" w:rsidRPr="0003128C">
        <w:rPr>
          <w:rFonts w:ascii="Angsana New" w:hAnsi="Angsana New"/>
          <w:spacing w:val="4"/>
          <w:sz w:val="30"/>
          <w:szCs w:val="30"/>
          <w:cs/>
        </w:rPr>
        <w:t>ใช้</w:t>
      </w:r>
      <w:r w:rsidRPr="0003128C">
        <w:rPr>
          <w:rFonts w:ascii="Angsana New" w:hAnsi="Angsana New"/>
          <w:spacing w:val="4"/>
          <w:sz w:val="30"/>
          <w:szCs w:val="30"/>
          <w:cs/>
        </w:rPr>
        <w:t>ประโยชน์ของสินทรัพย์แสดงได้ดังนี้</w:t>
      </w:r>
    </w:p>
    <w:p w14:paraId="2DEBEBC0" w14:textId="77777777" w:rsidR="00FA10D4" w:rsidRDefault="00FA10D4" w:rsidP="00FA1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04BB1358" w14:textId="77777777" w:rsidR="009F38C6" w:rsidRDefault="009F38C6" w:rsidP="00FA1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86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21"/>
        <w:gridCol w:w="1134"/>
        <w:gridCol w:w="567"/>
      </w:tblGrid>
      <w:tr w:rsidR="0032201E" w:rsidRPr="006D3CDC" w14:paraId="4AA5CE91" w14:textId="77777777" w:rsidTr="0032201E">
        <w:tc>
          <w:tcPr>
            <w:tcW w:w="6921" w:type="dxa"/>
          </w:tcPr>
          <w:p w14:paraId="2E4DA677" w14:textId="77777777" w:rsidR="0032201E" w:rsidRPr="008C661F" w:rsidRDefault="0032201E" w:rsidP="001A0F1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C661F">
              <w:rPr>
                <w:rFonts w:ascii="Angsana New" w:hAnsi="Angsana New"/>
                <w:sz w:val="30"/>
                <w:szCs w:val="30"/>
                <w:cs/>
              </w:rPr>
              <w:lastRenderedPageBreak/>
              <w:t>ส่วนปรับปรุงที่ดิน</w:t>
            </w:r>
          </w:p>
        </w:tc>
        <w:tc>
          <w:tcPr>
            <w:tcW w:w="1134" w:type="dxa"/>
          </w:tcPr>
          <w:p w14:paraId="73F7EBAF" w14:textId="77777777" w:rsidR="0032201E" w:rsidRPr="00621C4E" w:rsidRDefault="0032201E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21C4E">
              <w:rPr>
                <w:rFonts w:ascii="Angsana New" w:hAnsi="Angsana New"/>
                <w:sz w:val="30"/>
                <w:szCs w:val="30"/>
              </w:rPr>
              <w:t>5</w:t>
            </w:r>
            <w:r w:rsidRPr="00621C4E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621C4E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567" w:type="dxa"/>
          </w:tcPr>
          <w:p w14:paraId="09198B38" w14:textId="77777777" w:rsidR="0032201E" w:rsidRPr="00621C4E" w:rsidRDefault="0032201E" w:rsidP="0032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21C4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32201E" w:rsidRPr="006D3CDC" w14:paraId="1D734F64" w14:textId="77777777" w:rsidTr="0032201E">
        <w:tc>
          <w:tcPr>
            <w:tcW w:w="6921" w:type="dxa"/>
          </w:tcPr>
          <w:p w14:paraId="55F274C7" w14:textId="77777777" w:rsidR="0032201E" w:rsidRPr="008C661F" w:rsidRDefault="0032201E" w:rsidP="001A0F1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C661F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134" w:type="dxa"/>
          </w:tcPr>
          <w:p w14:paraId="5176E9E8" w14:textId="77777777" w:rsidR="0032201E" w:rsidRPr="00621C4E" w:rsidRDefault="0032201E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" w:type="dxa"/>
          </w:tcPr>
          <w:p w14:paraId="59F84D89" w14:textId="77777777" w:rsidR="0032201E" w:rsidRPr="00621C4E" w:rsidRDefault="0032201E" w:rsidP="0032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2201E" w:rsidRPr="006D3CDC" w14:paraId="206AD919" w14:textId="77777777" w:rsidTr="0032201E">
        <w:tc>
          <w:tcPr>
            <w:tcW w:w="6921" w:type="dxa"/>
          </w:tcPr>
          <w:p w14:paraId="6BB9844B" w14:textId="1CFD66AE" w:rsidR="0032201E" w:rsidRPr="00ED5EB2" w:rsidRDefault="0032201E" w:rsidP="001A0F1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D5EB2">
              <w:rPr>
                <w:rFonts w:ascii="Angsana New" w:hAnsi="Angsana New"/>
                <w:sz w:val="30"/>
                <w:szCs w:val="30"/>
              </w:rPr>
              <w:t>-</w:t>
            </w:r>
            <w:r w:rsidRPr="00ED5EB2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0B2A66">
              <w:rPr>
                <w:rFonts w:ascii="Angsana New" w:hAnsi="Angsana New"/>
                <w:sz w:val="30"/>
                <w:szCs w:val="30"/>
                <w:cs/>
              </w:rPr>
              <w:t>ธุรกิจซีเมนต์และผลิตภัณฑ์ก่อสร้าง</w:t>
            </w:r>
          </w:p>
        </w:tc>
        <w:tc>
          <w:tcPr>
            <w:tcW w:w="1134" w:type="dxa"/>
          </w:tcPr>
          <w:p w14:paraId="471530B3" w14:textId="77777777" w:rsidR="0032201E" w:rsidRPr="00621C4E" w:rsidRDefault="0032201E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1C4E">
              <w:rPr>
                <w:rFonts w:ascii="Angsana New" w:hAnsi="Angsana New"/>
                <w:sz w:val="30"/>
                <w:szCs w:val="30"/>
              </w:rPr>
              <w:t>3</w:t>
            </w:r>
            <w:r w:rsidRPr="00621C4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21C4E">
              <w:rPr>
                <w:rFonts w:ascii="Angsana New" w:hAnsi="Angsana New"/>
                <w:sz w:val="30"/>
                <w:szCs w:val="30"/>
              </w:rPr>
              <w:t>-</w:t>
            </w:r>
            <w:r w:rsidRPr="00621C4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21C4E"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567" w:type="dxa"/>
          </w:tcPr>
          <w:p w14:paraId="12FA1BD2" w14:textId="77777777" w:rsidR="0032201E" w:rsidRPr="00621C4E" w:rsidRDefault="0032201E" w:rsidP="0032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1C4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32201E" w:rsidRPr="006D3CDC" w14:paraId="4F670E7E" w14:textId="77777777" w:rsidTr="0032201E">
        <w:tc>
          <w:tcPr>
            <w:tcW w:w="6921" w:type="dxa"/>
          </w:tcPr>
          <w:p w14:paraId="3E176AC6" w14:textId="05BD8F26" w:rsidR="0032201E" w:rsidRPr="008C661F" w:rsidRDefault="0032201E" w:rsidP="001A0F1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C661F">
              <w:rPr>
                <w:rFonts w:ascii="Angsana New" w:hAnsi="Angsana New"/>
                <w:sz w:val="30"/>
                <w:szCs w:val="30"/>
                <w:cs/>
              </w:rPr>
              <w:t xml:space="preserve">-   </w:t>
            </w:r>
            <w:r w:rsidRPr="000B2A66">
              <w:rPr>
                <w:rFonts w:ascii="Angsana New" w:hAnsi="Angsana New"/>
                <w:sz w:val="30"/>
                <w:szCs w:val="30"/>
                <w:cs/>
              </w:rPr>
              <w:t>ธุรกิจ</w:t>
            </w:r>
            <w:proofErr w:type="spellStart"/>
            <w:r w:rsidRPr="000B2A66">
              <w:rPr>
                <w:rFonts w:ascii="Angsana New" w:hAnsi="Angsana New"/>
                <w:sz w:val="30"/>
                <w:szCs w:val="30"/>
                <w:cs/>
              </w:rPr>
              <w:t>เค</w:t>
            </w:r>
            <w:proofErr w:type="spellEnd"/>
            <w:r w:rsidRPr="000B2A66">
              <w:rPr>
                <w:rFonts w:ascii="Angsana New" w:hAnsi="Angsana New"/>
                <w:sz w:val="30"/>
                <w:szCs w:val="30"/>
                <w:cs/>
              </w:rPr>
              <w:t>มิ</w:t>
            </w:r>
            <w:proofErr w:type="spellStart"/>
            <w:r w:rsidRPr="000B2A66">
              <w:rPr>
                <w:rFonts w:ascii="Angsana New" w:hAnsi="Angsana New"/>
                <w:sz w:val="30"/>
                <w:szCs w:val="30"/>
                <w:cs/>
              </w:rPr>
              <w:t>คอลส์</w:t>
            </w:r>
            <w:proofErr w:type="spellEnd"/>
          </w:p>
        </w:tc>
        <w:tc>
          <w:tcPr>
            <w:tcW w:w="1134" w:type="dxa"/>
          </w:tcPr>
          <w:p w14:paraId="23680DD7" w14:textId="77777777" w:rsidR="0032201E" w:rsidRPr="00621C4E" w:rsidRDefault="0032201E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21C4E">
              <w:rPr>
                <w:rFonts w:ascii="Angsana New" w:hAnsi="Angsana New"/>
                <w:sz w:val="30"/>
                <w:szCs w:val="30"/>
              </w:rPr>
              <w:t>5</w:t>
            </w:r>
            <w:r w:rsidRPr="00621C4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21C4E">
              <w:rPr>
                <w:rFonts w:ascii="Angsana New" w:hAnsi="Angsana New"/>
                <w:sz w:val="30"/>
                <w:szCs w:val="30"/>
              </w:rPr>
              <w:t>-</w:t>
            </w:r>
            <w:r w:rsidRPr="00621C4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21C4E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567" w:type="dxa"/>
          </w:tcPr>
          <w:p w14:paraId="69E7B7C3" w14:textId="77777777" w:rsidR="0032201E" w:rsidRPr="00621C4E" w:rsidRDefault="0032201E" w:rsidP="0032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21C4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32201E" w:rsidRPr="006D3CDC" w14:paraId="3C6665F0" w14:textId="77777777" w:rsidTr="0032201E">
        <w:tc>
          <w:tcPr>
            <w:tcW w:w="6921" w:type="dxa"/>
          </w:tcPr>
          <w:p w14:paraId="3FA3DDC0" w14:textId="47777C5D" w:rsidR="0032201E" w:rsidRPr="008C661F" w:rsidRDefault="0032201E" w:rsidP="001A0F1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C661F">
              <w:rPr>
                <w:rFonts w:ascii="Angsana New" w:hAnsi="Angsana New"/>
                <w:sz w:val="30"/>
                <w:szCs w:val="30"/>
                <w:cs/>
              </w:rPr>
              <w:t xml:space="preserve">-   </w:t>
            </w:r>
            <w:r w:rsidRPr="000B2A66">
              <w:rPr>
                <w:rFonts w:ascii="Angsana New" w:hAnsi="Angsana New"/>
                <w:sz w:val="30"/>
                <w:szCs w:val="30"/>
                <w:cs/>
              </w:rPr>
              <w:t>ธุรกิจ</w:t>
            </w:r>
            <w:proofErr w:type="spellStart"/>
            <w:r w:rsidRPr="000B2A66">
              <w:rPr>
                <w:rFonts w:ascii="Angsana New" w:hAnsi="Angsana New"/>
                <w:sz w:val="30"/>
                <w:szCs w:val="30"/>
                <w:cs/>
              </w:rPr>
              <w:t>แพคเกจจิ้ง</w:t>
            </w:r>
            <w:proofErr w:type="spellEnd"/>
          </w:p>
        </w:tc>
        <w:tc>
          <w:tcPr>
            <w:tcW w:w="1134" w:type="dxa"/>
          </w:tcPr>
          <w:p w14:paraId="0C7EF0C2" w14:textId="77777777" w:rsidR="0032201E" w:rsidRPr="00621C4E" w:rsidRDefault="0032201E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21C4E">
              <w:rPr>
                <w:rFonts w:ascii="Angsana New" w:hAnsi="Angsana New"/>
                <w:sz w:val="30"/>
                <w:szCs w:val="30"/>
              </w:rPr>
              <w:t>5 - 40</w:t>
            </w:r>
          </w:p>
        </w:tc>
        <w:tc>
          <w:tcPr>
            <w:tcW w:w="567" w:type="dxa"/>
          </w:tcPr>
          <w:p w14:paraId="7CE70C6D" w14:textId="77777777" w:rsidR="0032201E" w:rsidRPr="00621C4E" w:rsidRDefault="0032201E" w:rsidP="0032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1C4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32201E" w:rsidRPr="006D3CDC" w14:paraId="451C455C" w14:textId="77777777" w:rsidTr="0032201E">
        <w:tc>
          <w:tcPr>
            <w:tcW w:w="6921" w:type="dxa"/>
          </w:tcPr>
          <w:p w14:paraId="3F617D62" w14:textId="77777777" w:rsidR="0032201E" w:rsidRPr="008C661F" w:rsidRDefault="0032201E" w:rsidP="001A0F1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C661F">
              <w:rPr>
                <w:rFonts w:ascii="Angsana New" w:hAnsi="Angsana New"/>
                <w:sz w:val="30"/>
                <w:szCs w:val="30"/>
              </w:rPr>
              <w:t>-</w:t>
            </w:r>
            <w:r w:rsidRPr="008C661F">
              <w:rPr>
                <w:rFonts w:ascii="Angsana New" w:hAnsi="Angsana New"/>
                <w:sz w:val="30"/>
                <w:szCs w:val="30"/>
                <w:cs/>
              </w:rPr>
              <w:t xml:space="preserve">   ส่วนงานอื่น</w:t>
            </w:r>
          </w:p>
        </w:tc>
        <w:tc>
          <w:tcPr>
            <w:tcW w:w="1134" w:type="dxa"/>
          </w:tcPr>
          <w:p w14:paraId="1A13E03C" w14:textId="77777777" w:rsidR="0032201E" w:rsidRPr="00621C4E" w:rsidRDefault="0032201E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1C4E">
              <w:rPr>
                <w:rFonts w:ascii="Angsana New" w:hAnsi="Angsana New"/>
                <w:sz w:val="30"/>
                <w:szCs w:val="30"/>
              </w:rPr>
              <w:t>5</w:t>
            </w:r>
            <w:r w:rsidRPr="00621C4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21C4E">
              <w:rPr>
                <w:rFonts w:ascii="Angsana New" w:hAnsi="Angsana New"/>
                <w:sz w:val="30"/>
                <w:szCs w:val="30"/>
              </w:rPr>
              <w:t>-</w:t>
            </w:r>
            <w:r w:rsidRPr="00621C4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21C4E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567" w:type="dxa"/>
          </w:tcPr>
          <w:p w14:paraId="078E2A27" w14:textId="77777777" w:rsidR="0032201E" w:rsidRPr="00621C4E" w:rsidRDefault="0032201E" w:rsidP="0032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21C4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32201E" w:rsidRPr="006D3CDC" w14:paraId="45C884C1" w14:textId="77777777" w:rsidTr="0032201E">
        <w:tc>
          <w:tcPr>
            <w:tcW w:w="6921" w:type="dxa"/>
          </w:tcPr>
          <w:p w14:paraId="689DC14C" w14:textId="77777777" w:rsidR="0032201E" w:rsidRPr="008C661F" w:rsidRDefault="0032201E" w:rsidP="001A0F1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C661F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34" w:type="dxa"/>
          </w:tcPr>
          <w:p w14:paraId="070D6983" w14:textId="77777777" w:rsidR="0032201E" w:rsidRPr="00621C4E" w:rsidRDefault="0032201E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" w:type="dxa"/>
          </w:tcPr>
          <w:p w14:paraId="28958575" w14:textId="77777777" w:rsidR="0032201E" w:rsidRPr="00621C4E" w:rsidRDefault="0032201E" w:rsidP="0032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2201E" w:rsidRPr="006D3CDC" w14:paraId="0CD7D922" w14:textId="77777777" w:rsidTr="0032201E">
        <w:tc>
          <w:tcPr>
            <w:tcW w:w="6921" w:type="dxa"/>
          </w:tcPr>
          <w:p w14:paraId="3899ADAA" w14:textId="2657E8B3" w:rsidR="0032201E" w:rsidRPr="008C661F" w:rsidRDefault="0032201E" w:rsidP="001A0F1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C661F">
              <w:rPr>
                <w:rFonts w:ascii="Angsana New" w:hAnsi="Angsana New"/>
                <w:sz w:val="30"/>
                <w:szCs w:val="30"/>
              </w:rPr>
              <w:t>-</w:t>
            </w:r>
            <w:r w:rsidRPr="008C661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0B2A66">
              <w:rPr>
                <w:rFonts w:ascii="Angsana New" w:hAnsi="Angsana New"/>
                <w:sz w:val="30"/>
                <w:szCs w:val="30"/>
                <w:cs/>
              </w:rPr>
              <w:t>ธุรกิจซีเมนต์และผลิตภัณฑ์ก่อสร้าง</w:t>
            </w:r>
          </w:p>
        </w:tc>
        <w:tc>
          <w:tcPr>
            <w:tcW w:w="1134" w:type="dxa"/>
          </w:tcPr>
          <w:p w14:paraId="7AA82C85" w14:textId="77777777" w:rsidR="0032201E" w:rsidRPr="00621C4E" w:rsidRDefault="0032201E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1C4E">
              <w:rPr>
                <w:rFonts w:ascii="Angsana New" w:hAnsi="Angsana New"/>
                <w:sz w:val="30"/>
                <w:szCs w:val="30"/>
              </w:rPr>
              <w:t>2</w:t>
            </w:r>
            <w:r w:rsidRPr="00621C4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21C4E">
              <w:rPr>
                <w:rFonts w:ascii="Angsana New" w:hAnsi="Angsana New"/>
                <w:sz w:val="30"/>
                <w:szCs w:val="30"/>
              </w:rPr>
              <w:t>-</w:t>
            </w:r>
            <w:r w:rsidRPr="00621C4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21C4E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567" w:type="dxa"/>
          </w:tcPr>
          <w:p w14:paraId="20C0DB63" w14:textId="77777777" w:rsidR="0032201E" w:rsidRPr="00621C4E" w:rsidRDefault="0032201E" w:rsidP="0032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1C4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32201E" w:rsidRPr="006D3CDC" w14:paraId="18F45D63" w14:textId="77777777" w:rsidTr="0032201E">
        <w:tc>
          <w:tcPr>
            <w:tcW w:w="6921" w:type="dxa"/>
          </w:tcPr>
          <w:p w14:paraId="4FB1A7F2" w14:textId="6141C041" w:rsidR="0032201E" w:rsidRPr="008C661F" w:rsidRDefault="0032201E" w:rsidP="001A0F1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C661F">
              <w:rPr>
                <w:rFonts w:ascii="Angsana New" w:hAnsi="Angsana New"/>
                <w:sz w:val="30"/>
                <w:szCs w:val="30"/>
                <w:cs/>
              </w:rPr>
              <w:t xml:space="preserve">-   </w:t>
            </w:r>
            <w:r w:rsidRPr="000B2A66">
              <w:rPr>
                <w:rFonts w:ascii="Angsana New" w:hAnsi="Angsana New"/>
                <w:sz w:val="30"/>
                <w:szCs w:val="30"/>
                <w:cs/>
              </w:rPr>
              <w:t>ธุรกิจ</w:t>
            </w:r>
            <w:proofErr w:type="spellStart"/>
            <w:r w:rsidRPr="000B2A66">
              <w:rPr>
                <w:rFonts w:ascii="Angsana New" w:hAnsi="Angsana New"/>
                <w:sz w:val="30"/>
                <w:szCs w:val="30"/>
                <w:cs/>
              </w:rPr>
              <w:t>เค</w:t>
            </w:r>
            <w:proofErr w:type="spellEnd"/>
            <w:r w:rsidRPr="000B2A66">
              <w:rPr>
                <w:rFonts w:ascii="Angsana New" w:hAnsi="Angsana New"/>
                <w:sz w:val="30"/>
                <w:szCs w:val="30"/>
                <w:cs/>
              </w:rPr>
              <w:t>มิ</w:t>
            </w:r>
            <w:proofErr w:type="spellStart"/>
            <w:r w:rsidRPr="000B2A66">
              <w:rPr>
                <w:rFonts w:ascii="Angsana New" w:hAnsi="Angsana New"/>
                <w:sz w:val="30"/>
                <w:szCs w:val="30"/>
                <w:cs/>
              </w:rPr>
              <w:t>คอลส์</w:t>
            </w:r>
            <w:proofErr w:type="spellEnd"/>
          </w:p>
        </w:tc>
        <w:tc>
          <w:tcPr>
            <w:tcW w:w="1134" w:type="dxa"/>
          </w:tcPr>
          <w:p w14:paraId="6D84CA66" w14:textId="77777777" w:rsidR="0032201E" w:rsidRPr="00621C4E" w:rsidRDefault="0032201E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1C4E">
              <w:rPr>
                <w:rFonts w:ascii="Angsana New" w:hAnsi="Angsana New"/>
                <w:sz w:val="30"/>
                <w:szCs w:val="30"/>
              </w:rPr>
              <w:t>2</w:t>
            </w:r>
            <w:r w:rsidRPr="00621C4E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621C4E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567" w:type="dxa"/>
          </w:tcPr>
          <w:p w14:paraId="1A55A2F1" w14:textId="77777777" w:rsidR="0032201E" w:rsidRPr="00621C4E" w:rsidRDefault="0032201E" w:rsidP="0032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21C4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32201E" w:rsidRPr="006D3CDC" w14:paraId="426BCBB6" w14:textId="77777777" w:rsidTr="0032201E">
        <w:tc>
          <w:tcPr>
            <w:tcW w:w="6921" w:type="dxa"/>
          </w:tcPr>
          <w:p w14:paraId="71AF4B9F" w14:textId="6A9ACF1E" w:rsidR="0032201E" w:rsidRPr="008C661F" w:rsidRDefault="0032201E" w:rsidP="001A0F1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C661F">
              <w:rPr>
                <w:rFonts w:ascii="Angsana New" w:hAnsi="Angsana New"/>
                <w:sz w:val="30"/>
                <w:szCs w:val="30"/>
                <w:cs/>
              </w:rPr>
              <w:t xml:space="preserve">-   </w:t>
            </w:r>
            <w:r w:rsidRPr="000B2A66">
              <w:rPr>
                <w:rFonts w:ascii="Angsana New" w:hAnsi="Angsana New"/>
                <w:sz w:val="30"/>
                <w:szCs w:val="30"/>
                <w:cs/>
              </w:rPr>
              <w:t>ธุรกิจ</w:t>
            </w:r>
            <w:proofErr w:type="spellStart"/>
            <w:r w:rsidRPr="000B2A66">
              <w:rPr>
                <w:rFonts w:ascii="Angsana New" w:hAnsi="Angsana New"/>
                <w:sz w:val="30"/>
                <w:szCs w:val="30"/>
                <w:cs/>
              </w:rPr>
              <w:t>แพคเกจจิ้ง</w:t>
            </w:r>
            <w:proofErr w:type="spellEnd"/>
          </w:p>
        </w:tc>
        <w:tc>
          <w:tcPr>
            <w:tcW w:w="1134" w:type="dxa"/>
          </w:tcPr>
          <w:p w14:paraId="6CF50D7E" w14:textId="5574D64D" w:rsidR="0032201E" w:rsidRPr="00621C4E" w:rsidRDefault="00BC5977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32201E" w:rsidRPr="00621C4E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E93241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567" w:type="dxa"/>
          </w:tcPr>
          <w:p w14:paraId="101388FF" w14:textId="77777777" w:rsidR="0032201E" w:rsidRPr="00621C4E" w:rsidRDefault="0032201E" w:rsidP="0032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1C4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32201E" w:rsidRPr="006D3CDC" w14:paraId="3440A472" w14:textId="77777777" w:rsidTr="0032201E">
        <w:tc>
          <w:tcPr>
            <w:tcW w:w="6921" w:type="dxa"/>
          </w:tcPr>
          <w:p w14:paraId="3C72D272" w14:textId="77777777" w:rsidR="0032201E" w:rsidRPr="008C661F" w:rsidRDefault="0032201E" w:rsidP="001A0F1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C661F">
              <w:rPr>
                <w:rFonts w:ascii="Angsana New" w:hAnsi="Angsana New"/>
                <w:sz w:val="30"/>
                <w:szCs w:val="30"/>
                <w:cs/>
              </w:rPr>
              <w:t>ยานพาหนะและอุปกรณ์</w:t>
            </w:r>
          </w:p>
        </w:tc>
        <w:tc>
          <w:tcPr>
            <w:tcW w:w="1134" w:type="dxa"/>
          </w:tcPr>
          <w:p w14:paraId="1C002447" w14:textId="77777777" w:rsidR="0032201E" w:rsidRPr="00621C4E" w:rsidRDefault="0032201E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21C4E">
              <w:rPr>
                <w:rFonts w:ascii="Angsana New" w:hAnsi="Angsana New"/>
                <w:sz w:val="30"/>
                <w:szCs w:val="30"/>
              </w:rPr>
              <w:t>3 - 20</w:t>
            </w:r>
          </w:p>
        </w:tc>
        <w:tc>
          <w:tcPr>
            <w:tcW w:w="567" w:type="dxa"/>
          </w:tcPr>
          <w:p w14:paraId="4C7C687F" w14:textId="77777777" w:rsidR="0032201E" w:rsidRPr="00621C4E" w:rsidRDefault="0032201E" w:rsidP="0032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1C4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32201E" w:rsidRPr="006D3CDC" w14:paraId="27F49813" w14:textId="77777777" w:rsidTr="0032201E">
        <w:tc>
          <w:tcPr>
            <w:tcW w:w="6921" w:type="dxa"/>
          </w:tcPr>
          <w:p w14:paraId="2EF18461" w14:textId="77777777" w:rsidR="0032201E" w:rsidRPr="008C661F" w:rsidRDefault="0032201E" w:rsidP="001A0F17">
            <w:pPr>
              <w:rPr>
                <w:rFonts w:ascii="Angsana New" w:hAnsi="Angsana New"/>
                <w:sz w:val="30"/>
                <w:szCs w:val="30"/>
              </w:rPr>
            </w:pPr>
            <w:r w:rsidRPr="008C661F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34" w:type="dxa"/>
          </w:tcPr>
          <w:p w14:paraId="02704459" w14:textId="77777777" w:rsidR="0032201E" w:rsidRPr="00621C4E" w:rsidRDefault="0032201E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21C4E">
              <w:rPr>
                <w:rFonts w:ascii="Angsana New" w:hAnsi="Angsana New"/>
                <w:sz w:val="30"/>
                <w:szCs w:val="30"/>
              </w:rPr>
              <w:t>2</w:t>
            </w:r>
            <w:r w:rsidRPr="00621C4E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621C4E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567" w:type="dxa"/>
          </w:tcPr>
          <w:p w14:paraId="27FACC45" w14:textId="77777777" w:rsidR="0032201E" w:rsidRPr="00621C4E" w:rsidRDefault="0032201E" w:rsidP="0032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21C4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55000C99" w14:textId="77777777" w:rsidR="00181A8B" w:rsidRPr="00870029" w:rsidRDefault="00181A8B" w:rsidP="00181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37"/>
        </w:tabs>
        <w:ind w:left="533"/>
        <w:jc w:val="thaiDistribute"/>
        <w:rPr>
          <w:rFonts w:ascii="Angsana New" w:hAnsi="Angsana New"/>
          <w:spacing w:val="2"/>
          <w:sz w:val="22"/>
          <w:szCs w:val="22"/>
        </w:rPr>
      </w:pPr>
    </w:p>
    <w:p w14:paraId="208359F4" w14:textId="7679A002" w:rsidR="00181A8B" w:rsidRDefault="00181A8B" w:rsidP="00086F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27"/>
        <w:jc w:val="both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pacing w:val="2"/>
          <w:sz w:val="30"/>
          <w:szCs w:val="30"/>
          <w:cs/>
        </w:rPr>
        <w:t xml:space="preserve">เฉพาะบริษัทย่อย </w:t>
      </w:r>
      <w:r>
        <w:rPr>
          <w:rFonts w:ascii="Angsana New" w:hAnsi="Angsana New"/>
          <w:spacing w:val="2"/>
          <w:sz w:val="30"/>
          <w:szCs w:val="30"/>
        </w:rPr>
        <w:t>3</w:t>
      </w:r>
      <w:r w:rsidRPr="00300257">
        <w:rPr>
          <w:rFonts w:ascii="Angsana New" w:hAnsi="Angsana New"/>
          <w:spacing w:val="2"/>
          <w:sz w:val="30"/>
          <w:szCs w:val="30"/>
          <w:cs/>
        </w:rPr>
        <w:t xml:space="preserve"> แห่ง ซึ่งได้แก่ </w:t>
      </w:r>
      <w:proofErr w:type="spellStart"/>
      <w:r w:rsidRPr="00300257">
        <w:rPr>
          <w:rFonts w:ascii="Angsana New" w:hAnsi="Angsana New"/>
          <w:spacing w:val="2"/>
          <w:sz w:val="30"/>
          <w:szCs w:val="30"/>
          <w:cs/>
        </w:rPr>
        <w:t>บริษัทฟินิคซ</w:t>
      </w:r>
      <w:proofErr w:type="spellEnd"/>
      <w:r w:rsidRPr="00300257">
        <w:rPr>
          <w:rFonts w:ascii="Angsana New" w:hAnsi="Angsana New"/>
          <w:spacing w:val="2"/>
          <w:sz w:val="30"/>
          <w:szCs w:val="30"/>
          <w:cs/>
        </w:rPr>
        <w:t xml:space="preserve"> </w:t>
      </w:r>
      <w:proofErr w:type="spellStart"/>
      <w:r w:rsidRPr="00300257">
        <w:rPr>
          <w:rFonts w:ascii="Angsana New" w:hAnsi="Angsana New"/>
          <w:spacing w:val="2"/>
          <w:sz w:val="30"/>
          <w:szCs w:val="30"/>
          <w:cs/>
        </w:rPr>
        <w:t>พัลพ</w:t>
      </w:r>
      <w:proofErr w:type="spellEnd"/>
      <w:r w:rsidRPr="00300257">
        <w:rPr>
          <w:rFonts w:ascii="Angsana New" w:hAnsi="Angsana New"/>
          <w:spacing w:val="2"/>
          <w:sz w:val="30"/>
          <w:szCs w:val="30"/>
          <w:cs/>
        </w:rPr>
        <w:t xml:space="preserve"> </w:t>
      </w:r>
      <w:proofErr w:type="spellStart"/>
      <w:r w:rsidRPr="00300257">
        <w:rPr>
          <w:rFonts w:ascii="Angsana New" w:hAnsi="Angsana New"/>
          <w:spacing w:val="2"/>
          <w:sz w:val="30"/>
          <w:szCs w:val="30"/>
          <w:cs/>
        </w:rPr>
        <w:t>แอนด์</w:t>
      </w:r>
      <w:proofErr w:type="spellEnd"/>
      <w:r w:rsidRPr="00300257">
        <w:rPr>
          <w:rFonts w:ascii="Angsana New" w:hAnsi="Angsana New"/>
          <w:spacing w:val="2"/>
          <w:sz w:val="30"/>
          <w:szCs w:val="30"/>
          <w:cs/>
        </w:rPr>
        <w:t xml:space="preserve"> เพ</w:t>
      </w:r>
      <w:proofErr w:type="spellStart"/>
      <w:r w:rsidRPr="00300257">
        <w:rPr>
          <w:rFonts w:ascii="Angsana New" w:hAnsi="Angsana New"/>
          <w:spacing w:val="2"/>
          <w:sz w:val="30"/>
          <w:szCs w:val="30"/>
          <w:cs/>
        </w:rPr>
        <w:t>เพอร์</w:t>
      </w:r>
      <w:proofErr w:type="spellEnd"/>
      <w:r w:rsidRPr="00300257">
        <w:rPr>
          <w:rFonts w:ascii="Angsana New" w:hAnsi="Angsana New"/>
          <w:spacing w:val="2"/>
          <w:sz w:val="30"/>
          <w:szCs w:val="30"/>
          <w:cs/>
        </w:rPr>
        <w:t xml:space="preserve"> จำกัด (มหาชน) บริษัทไทยเคน</w:t>
      </w:r>
      <w:proofErr w:type="spellStart"/>
      <w:r w:rsidRPr="00300257">
        <w:rPr>
          <w:rFonts w:ascii="Angsana New" w:hAnsi="Angsana New"/>
          <w:spacing w:val="2"/>
          <w:sz w:val="30"/>
          <w:szCs w:val="30"/>
          <w:cs/>
        </w:rPr>
        <w:t>เปเปอร</w:t>
      </w:r>
      <w:r>
        <w:rPr>
          <w:rFonts w:ascii="Angsana New" w:hAnsi="Angsana New" w:hint="cs"/>
          <w:spacing w:val="2"/>
          <w:sz w:val="30"/>
          <w:szCs w:val="30"/>
          <w:cs/>
        </w:rPr>
        <w:t>์</w:t>
      </w:r>
      <w:proofErr w:type="spellEnd"/>
      <w:r w:rsidR="00835A59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z w:val="30"/>
          <w:szCs w:val="30"/>
          <w:cs/>
        </w:rPr>
        <w:t xml:space="preserve">จำกัด (มหาชน) </w:t>
      </w:r>
      <w:r w:rsidRPr="00300257">
        <w:rPr>
          <w:rFonts w:ascii="Angsana New" w:hAnsi="Angsana New" w:hint="cs"/>
          <w:sz w:val="30"/>
          <w:szCs w:val="30"/>
          <w:cs/>
        </w:rPr>
        <w:t>และ</w:t>
      </w:r>
      <w:r w:rsidRPr="00300257">
        <w:rPr>
          <w:rFonts w:ascii="Angsana New" w:hAnsi="Angsana New"/>
          <w:sz w:val="30"/>
          <w:szCs w:val="30"/>
          <w:cs/>
        </w:rPr>
        <w:t>บริษัทจัมโบ้</w:t>
      </w:r>
      <w:proofErr w:type="spellStart"/>
      <w:r w:rsidRPr="00300257">
        <w:rPr>
          <w:rFonts w:ascii="Angsana New" w:hAnsi="Angsana New"/>
          <w:sz w:val="30"/>
          <w:szCs w:val="30"/>
          <w:cs/>
        </w:rPr>
        <w:t>บาจส์</w:t>
      </w:r>
      <w:proofErr w:type="spellEnd"/>
      <w:r w:rsidRPr="00300257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Pr="00300257">
        <w:rPr>
          <w:rFonts w:ascii="Angsana New" w:hAnsi="Angsana New"/>
          <w:sz w:val="30"/>
          <w:szCs w:val="30"/>
          <w:cs/>
        </w:rPr>
        <w:t>แอนด์</w:t>
      </w:r>
      <w:proofErr w:type="spellEnd"/>
      <w:r w:rsidRPr="00300257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Pr="00300257">
        <w:rPr>
          <w:rFonts w:ascii="Angsana New" w:hAnsi="Angsana New"/>
          <w:sz w:val="30"/>
          <w:szCs w:val="30"/>
          <w:cs/>
        </w:rPr>
        <w:t>ทักส์</w:t>
      </w:r>
      <w:proofErr w:type="spellEnd"/>
      <w:r w:rsidRPr="00300257">
        <w:rPr>
          <w:rFonts w:ascii="Angsana New" w:hAnsi="Angsana New"/>
          <w:sz w:val="30"/>
          <w:szCs w:val="30"/>
          <w:cs/>
        </w:rPr>
        <w:t xml:space="preserve"> จำกัด</w:t>
      </w:r>
      <w:r w:rsidRPr="00300257">
        <w:rPr>
          <w:rFonts w:ascii="Angsana New" w:hAnsi="Angsana New" w:hint="cs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z w:val="30"/>
          <w:szCs w:val="30"/>
          <w:cs/>
        </w:rPr>
        <w:t>ตัดค่าเสื่อมราคาของอาคาร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เครื่องจักร</w:t>
      </w:r>
      <w:r w:rsidRPr="00300257">
        <w:rPr>
          <w:rFonts w:ascii="Angsana New" w:hAnsi="Angsana New"/>
          <w:sz w:val="30"/>
          <w:szCs w:val="30"/>
          <w:cs/>
        </w:rPr>
        <w:t>และอุปกรณ์ โดยใช้วิธีและระยะเวลาดังต่อไปนี้</w:t>
      </w:r>
    </w:p>
    <w:p w14:paraId="6A1EA807" w14:textId="77777777" w:rsidR="00181A8B" w:rsidRPr="00181A8B" w:rsidRDefault="00181A8B" w:rsidP="00181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37"/>
        </w:tabs>
        <w:ind w:left="533"/>
        <w:jc w:val="thaiDistribute"/>
        <w:rPr>
          <w:rFonts w:ascii="Angsana New" w:hAnsi="Angsana New"/>
          <w:spacing w:val="2"/>
          <w:sz w:val="22"/>
          <w:szCs w:val="22"/>
        </w:rPr>
      </w:pP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0"/>
        <w:gridCol w:w="1451"/>
        <w:gridCol w:w="250"/>
        <w:gridCol w:w="916"/>
        <w:gridCol w:w="501"/>
        <w:gridCol w:w="1752"/>
      </w:tblGrid>
      <w:tr w:rsidR="00181A8B" w:rsidRPr="00300257" w14:paraId="0B905536" w14:textId="77777777" w:rsidTr="00835A59">
        <w:trPr>
          <w:tblHeader/>
        </w:trPr>
        <w:tc>
          <w:tcPr>
            <w:tcW w:w="3770" w:type="dxa"/>
          </w:tcPr>
          <w:p w14:paraId="1F7D0FA0" w14:textId="77777777" w:rsidR="00181A8B" w:rsidRPr="00300257" w:rsidRDefault="00181A8B" w:rsidP="001A0F1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1" w:type="dxa"/>
          </w:tcPr>
          <w:p w14:paraId="1BCD301D" w14:textId="77777777" w:rsidR="00181A8B" w:rsidRPr="00300257" w:rsidRDefault="00181A8B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6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" w:type="dxa"/>
          </w:tcPr>
          <w:p w14:paraId="29BB8AD9" w14:textId="77777777" w:rsidR="00181A8B" w:rsidRPr="00300257" w:rsidRDefault="00181A8B" w:rsidP="001A0F17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6" w:type="dxa"/>
          </w:tcPr>
          <w:p w14:paraId="1ACA7728" w14:textId="77777777" w:rsidR="00181A8B" w:rsidRPr="00300257" w:rsidRDefault="00181A8B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3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1" w:type="dxa"/>
          </w:tcPr>
          <w:p w14:paraId="644A0894" w14:textId="77777777" w:rsidR="00181A8B" w:rsidRPr="00300257" w:rsidRDefault="00181A8B" w:rsidP="001A0F17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52" w:type="dxa"/>
          </w:tcPr>
          <w:p w14:paraId="073807CF" w14:textId="77777777" w:rsidR="00181A8B" w:rsidRPr="00300257" w:rsidRDefault="00181A8B" w:rsidP="001A0F17">
            <w:pPr>
              <w:tabs>
                <w:tab w:val="clear" w:pos="227"/>
                <w:tab w:val="left" w:pos="176"/>
                <w:tab w:val="left" w:pos="317"/>
              </w:tabs>
              <w:spacing w:line="240" w:lineRule="auto"/>
              <w:ind w:left="175" w:hanging="28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วิธีคิดค่าเสื่อมราคา</w:t>
            </w:r>
          </w:p>
        </w:tc>
      </w:tr>
      <w:tr w:rsidR="00181A8B" w:rsidRPr="00300257" w14:paraId="17803320" w14:textId="77777777" w:rsidTr="00835A59">
        <w:tc>
          <w:tcPr>
            <w:tcW w:w="8640" w:type="dxa"/>
            <w:gridSpan w:val="6"/>
          </w:tcPr>
          <w:p w14:paraId="3B21B742" w14:textId="78EEA69C" w:rsidR="00181A8B" w:rsidRPr="0044271C" w:rsidRDefault="00895F54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proofErr w:type="spellStart"/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</w:t>
            </w:r>
            <w:r w:rsidR="00181A8B" w:rsidRPr="0044271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ฟินิคซ</w:t>
            </w:r>
            <w:proofErr w:type="spellEnd"/>
            <w:r w:rsidR="00181A8B" w:rsidRPr="0044271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proofErr w:type="spellStart"/>
            <w:r w:rsidR="00181A8B" w:rsidRPr="0044271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พัลพ</w:t>
            </w:r>
            <w:proofErr w:type="spellEnd"/>
            <w:r w:rsidR="00181A8B" w:rsidRPr="0044271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proofErr w:type="spellStart"/>
            <w:r w:rsidR="00181A8B" w:rsidRPr="0044271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แอนด์</w:t>
            </w:r>
            <w:proofErr w:type="spellEnd"/>
            <w:r w:rsidR="00181A8B" w:rsidRPr="0044271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เพ</w:t>
            </w:r>
            <w:proofErr w:type="spellStart"/>
            <w:r w:rsidR="00181A8B" w:rsidRPr="0044271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เพอร์</w:t>
            </w:r>
            <w:proofErr w:type="spellEnd"/>
            <w:r w:rsidR="00181A8B" w:rsidRPr="0044271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จำกัด (มหาชน)</w:t>
            </w:r>
            <w:r w:rsidR="00181A8B" w:rsidRPr="0044271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</w:p>
        </w:tc>
      </w:tr>
      <w:tr w:rsidR="00181A8B" w:rsidRPr="00300257" w14:paraId="71D5FF77" w14:textId="77777777" w:rsidTr="00835A59">
        <w:tc>
          <w:tcPr>
            <w:tcW w:w="3770" w:type="dxa"/>
          </w:tcPr>
          <w:p w14:paraId="2C36056E" w14:textId="77777777" w:rsidR="00181A8B" w:rsidRPr="00300257" w:rsidRDefault="00181A8B" w:rsidP="001A0F1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451" w:type="dxa"/>
          </w:tcPr>
          <w:p w14:paraId="2F7B0648" w14:textId="77777777" w:rsidR="00181A8B" w:rsidRPr="008C661F" w:rsidRDefault="00181A8B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50" w:type="dxa"/>
          </w:tcPr>
          <w:p w14:paraId="1DACD046" w14:textId="77777777" w:rsidR="00181A8B" w:rsidRPr="008C661F" w:rsidRDefault="00181A8B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6" w:type="dxa"/>
          </w:tcPr>
          <w:p w14:paraId="09BED849" w14:textId="77777777" w:rsidR="00181A8B" w:rsidRPr="00300257" w:rsidRDefault="00181A8B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1" w:type="dxa"/>
          </w:tcPr>
          <w:p w14:paraId="797C2D9A" w14:textId="77777777" w:rsidR="00181A8B" w:rsidRPr="00300257" w:rsidRDefault="00181A8B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52" w:type="dxa"/>
          </w:tcPr>
          <w:p w14:paraId="2BEE58EB" w14:textId="77777777" w:rsidR="00181A8B" w:rsidRPr="00300257" w:rsidRDefault="00181A8B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81A8B" w:rsidRPr="00300257" w14:paraId="6060C8D5" w14:textId="77777777" w:rsidTr="00835A59">
        <w:tc>
          <w:tcPr>
            <w:tcW w:w="3770" w:type="dxa"/>
          </w:tcPr>
          <w:p w14:paraId="39B67F1A" w14:textId="77777777" w:rsidR="00181A8B" w:rsidRPr="00300257" w:rsidRDefault="00181A8B" w:rsidP="001A0F1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ได้มาก่อนวันที่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sz w:val="30"/>
                <w:szCs w:val="30"/>
              </w:rPr>
              <w:t>2545</w:t>
            </w:r>
          </w:p>
        </w:tc>
        <w:tc>
          <w:tcPr>
            <w:tcW w:w="1451" w:type="dxa"/>
          </w:tcPr>
          <w:p w14:paraId="2936E07D" w14:textId="77777777" w:rsidR="00181A8B" w:rsidRPr="00672D4D" w:rsidRDefault="00181A8B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" w:type="dxa"/>
          </w:tcPr>
          <w:p w14:paraId="394EDF4C" w14:textId="77777777" w:rsidR="00181A8B" w:rsidRPr="00ED5EB2" w:rsidRDefault="00181A8B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6" w:type="dxa"/>
          </w:tcPr>
          <w:p w14:paraId="21D92FD1" w14:textId="77777777" w:rsidR="00181A8B" w:rsidRPr="007926E8" w:rsidRDefault="00181A8B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right="72" w:hanging="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72D4D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501" w:type="dxa"/>
          </w:tcPr>
          <w:p w14:paraId="240C2A29" w14:textId="77777777" w:rsidR="00181A8B" w:rsidRPr="00300257" w:rsidRDefault="00181A8B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D5EB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752" w:type="dxa"/>
          </w:tcPr>
          <w:p w14:paraId="01BA3A72" w14:textId="77777777" w:rsidR="00181A8B" w:rsidRPr="00300257" w:rsidRDefault="00181A8B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วิธีกองทุนจม</w:t>
            </w:r>
          </w:p>
        </w:tc>
      </w:tr>
      <w:tr w:rsidR="00181A8B" w:rsidRPr="00300257" w14:paraId="4E41D73B" w14:textId="77777777" w:rsidTr="00835A59">
        <w:tc>
          <w:tcPr>
            <w:tcW w:w="3770" w:type="dxa"/>
          </w:tcPr>
          <w:p w14:paraId="7C056DAB" w14:textId="77777777" w:rsidR="00181A8B" w:rsidRPr="00300257" w:rsidRDefault="00181A8B" w:rsidP="001A0F1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51" w:type="dxa"/>
          </w:tcPr>
          <w:p w14:paraId="774D253D" w14:textId="77777777" w:rsidR="00181A8B" w:rsidRPr="00672D4D" w:rsidRDefault="00181A8B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" w:type="dxa"/>
          </w:tcPr>
          <w:p w14:paraId="659A998E" w14:textId="77777777" w:rsidR="00181A8B" w:rsidRPr="00ED5EB2" w:rsidRDefault="00181A8B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6" w:type="dxa"/>
          </w:tcPr>
          <w:p w14:paraId="7701DB49" w14:textId="77777777" w:rsidR="00181A8B" w:rsidRPr="007926E8" w:rsidRDefault="00181A8B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8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72D4D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501" w:type="dxa"/>
          </w:tcPr>
          <w:p w14:paraId="1D4685A5" w14:textId="77777777" w:rsidR="00181A8B" w:rsidRPr="00300257" w:rsidRDefault="00181A8B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D5EB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752" w:type="dxa"/>
          </w:tcPr>
          <w:p w14:paraId="3581C3D0" w14:textId="77777777" w:rsidR="00181A8B" w:rsidRPr="00300257" w:rsidRDefault="00181A8B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วิธีกองทุนจม</w:t>
            </w:r>
          </w:p>
        </w:tc>
      </w:tr>
      <w:tr w:rsidR="00181A8B" w:rsidRPr="00300257" w14:paraId="6C2E42F1" w14:textId="77777777" w:rsidTr="00835A59">
        <w:trPr>
          <w:trHeight w:hRule="exact" w:val="284"/>
        </w:trPr>
        <w:tc>
          <w:tcPr>
            <w:tcW w:w="3770" w:type="dxa"/>
          </w:tcPr>
          <w:p w14:paraId="4EEAD603" w14:textId="77777777" w:rsidR="00181A8B" w:rsidRPr="00300257" w:rsidRDefault="00181A8B" w:rsidP="001A0F1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1" w:type="dxa"/>
          </w:tcPr>
          <w:p w14:paraId="22211A4B" w14:textId="77777777" w:rsidR="00181A8B" w:rsidRPr="00672D4D" w:rsidDel="00E32391" w:rsidRDefault="00181A8B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6AFA639E" w14:textId="77777777" w:rsidR="00181A8B" w:rsidRPr="00ED5EB2" w:rsidDel="00E32391" w:rsidRDefault="00181A8B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6" w:type="dxa"/>
          </w:tcPr>
          <w:p w14:paraId="22CCA354" w14:textId="77777777" w:rsidR="00181A8B" w:rsidRPr="00672D4D" w:rsidRDefault="00181A8B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8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1" w:type="dxa"/>
          </w:tcPr>
          <w:p w14:paraId="1FA29BF8" w14:textId="77777777" w:rsidR="00181A8B" w:rsidRPr="00ED5EB2" w:rsidRDefault="00181A8B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52" w:type="dxa"/>
          </w:tcPr>
          <w:p w14:paraId="3C463363" w14:textId="77777777" w:rsidR="00181A8B" w:rsidRPr="00300257" w:rsidRDefault="00181A8B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81A8B" w:rsidRPr="00300257" w14:paraId="4FD615BD" w14:textId="77777777" w:rsidTr="00835A59">
        <w:tc>
          <w:tcPr>
            <w:tcW w:w="3770" w:type="dxa"/>
          </w:tcPr>
          <w:p w14:paraId="45CAF98F" w14:textId="71CBE600" w:rsidR="00181A8B" w:rsidRPr="0044271C" w:rsidRDefault="00795B08" w:rsidP="001A0F17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</w:t>
            </w:r>
            <w:r w:rsidR="00181A8B" w:rsidRPr="0044271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ไทยเคน</w:t>
            </w:r>
            <w:proofErr w:type="spellStart"/>
            <w:r w:rsidR="00181A8B" w:rsidRPr="0044271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เปเปอร์</w:t>
            </w:r>
            <w:proofErr w:type="spellEnd"/>
            <w:r w:rsidR="00181A8B" w:rsidRPr="0044271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จำกัด (มหาชน</w:t>
            </w:r>
            <w:r w:rsidR="00181A8B" w:rsidRPr="0044271C">
              <w:rPr>
                <w:i/>
                <w:iCs/>
              </w:rPr>
              <w:t>)</w:t>
            </w:r>
          </w:p>
        </w:tc>
        <w:tc>
          <w:tcPr>
            <w:tcW w:w="1451" w:type="dxa"/>
          </w:tcPr>
          <w:p w14:paraId="16D4ACE8" w14:textId="77777777" w:rsidR="00181A8B" w:rsidRPr="00672D4D" w:rsidDel="00E32391" w:rsidRDefault="00181A8B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77F9FE78" w14:textId="77777777" w:rsidR="00181A8B" w:rsidRPr="00ED5EB2" w:rsidDel="00E32391" w:rsidRDefault="00181A8B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6" w:type="dxa"/>
          </w:tcPr>
          <w:p w14:paraId="4CA438A8" w14:textId="77777777" w:rsidR="00181A8B" w:rsidRPr="00672D4D" w:rsidRDefault="00181A8B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8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1" w:type="dxa"/>
          </w:tcPr>
          <w:p w14:paraId="531E50A2" w14:textId="77777777" w:rsidR="00181A8B" w:rsidRPr="00ED5EB2" w:rsidRDefault="00181A8B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52" w:type="dxa"/>
          </w:tcPr>
          <w:p w14:paraId="4D083B41" w14:textId="77777777" w:rsidR="00181A8B" w:rsidRPr="00300257" w:rsidRDefault="00181A8B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81A8B" w:rsidRPr="00300257" w14:paraId="7CD1E53A" w14:textId="77777777" w:rsidTr="00835A59">
        <w:tc>
          <w:tcPr>
            <w:tcW w:w="3770" w:type="dxa"/>
          </w:tcPr>
          <w:p w14:paraId="630CC76E" w14:textId="77777777" w:rsidR="00181A8B" w:rsidRPr="00300257" w:rsidRDefault="00181A8B" w:rsidP="001A0F1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เครื่องจักรที่ใช้ในการผลิต</w:t>
            </w:r>
          </w:p>
        </w:tc>
        <w:tc>
          <w:tcPr>
            <w:tcW w:w="4870" w:type="dxa"/>
            <w:gridSpan w:val="5"/>
          </w:tcPr>
          <w:p w14:paraId="7C4BA3A5" w14:textId="77777777" w:rsidR="00181A8B" w:rsidRPr="00300257" w:rsidRDefault="00181A8B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81A8B" w:rsidRPr="00300257" w14:paraId="3BC7E8F4" w14:textId="77777777" w:rsidTr="00835A59">
        <w:tc>
          <w:tcPr>
            <w:tcW w:w="3770" w:type="dxa"/>
          </w:tcPr>
          <w:p w14:paraId="1B53DEAE" w14:textId="77777777" w:rsidR="00181A8B" w:rsidRPr="00300257" w:rsidRDefault="00181A8B" w:rsidP="001A0F1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- โรงงานกาญจนบุรี</w:t>
            </w:r>
          </w:p>
        </w:tc>
        <w:tc>
          <w:tcPr>
            <w:tcW w:w="4870" w:type="dxa"/>
            <w:gridSpan w:val="5"/>
          </w:tcPr>
          <w:p w14:paraId="7B926F61" w14:textId="77777777" w:rsidR="00181A8B" w:rsidRPr="00300257" w:rsidRDefault="00181A8B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D5EB2">
              <w:rPr>
                <w:rFonts w:ascii="Angsana New" w:hAnsi="Angsana New"/>
                <w:sz w:val="30"/>
                <w:szCs w:val="30"/>
                <w:cs/>
              </w:rPr>
              <w:t xml:space="preserve">ตามประมาณการกำลังการผลิต </w:t>
            </w:r>
            <w:r>
              <w:rPr>
                <w:rFonts w:ascii="Angsana New" w:hAnsi="Angsana New"/>
                <w:sz w:val="30"/>
                <w:szCs w:val="30"/>
              </w:rPr>
              <w:t>1.92</w:t>
            </w:r>
            <w:r w:rsidRPr="00761EE2">
              <w:rPr>
                <w:rFonts w:ascii="Angsana New" w:hAnsi="Angsana New"/>
                <w:sz w:val="30"/>
                <w:szCs w:val="30"/>
                <w:cs/>
              </w:rPr>
              <w:t xml:space="preserve"> ล้านตัน</w:t>
            </w:r>
          </w:p>
        </w:tc>
      </w:tr>
      <w:tr w:rsidR="00181A8B" w:rsidRPr="00300257" w14:paraId="25C4F79A" w14:textId="77777777" w:rsidTr="00835A59">
        <w:tc>
          <w:tcPr>
            <w:tcW w:w="3770" w:type="dxa"/>
          </w:tcPr>
          <w:p w14:paraId="7F40B746" w14:textId="77777777" w:rsidR="00181A8B" w:rsidRPr="00300257" w:rsidRDefault="00181A8B" w:rsidP="001A0F1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- โรงงานปราจีนบุรี</w:t>
            </w:r>
          </w:p>
        </w:tc>
        <w:tc>
          <w:tcPr>
            <w:tcW w:w="4870" w:type="dxa"/>
            <w:gridSpan w:val="5"/>
          </w:tcPr>
          <w:p w14:paraId="70C3E213" w14:textId="77777777" w:rsidR="00181A8B" w:rsidRPr="00300257" w:rsidRDefault="00181A8B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D5EB2">
              <w:rPr>
                <w:rFonts w:ascii="Angsana New" w:hAnsi="Angsana New"/>
                <w:sz w:val="30"/>
                <w:szCs w:val="30"/>
                <w:cs/>
              </w:rPr>
              <w:t xml:space="preserve">ตามประมาณการกำลังการผลิต </w:t>
            </w:r>
            <w:r w:rsidRPr="00ED5EB2">
              <w:rPr>
                <w:rFonts w:ascii="Angsana New" w:hAnsi="Angsana New"/>
                <w:sz w:val="30"/>
                <w:szCs w:val="30"/>
              </w:rPr>
              <w:t>5.</w:t>
            </w:r>
            <w:r w:rsidRPr="00761EE2">
              <w:rPr>
                <w:rFonts w:ascii="Angsana New" w:hAnsi="Angsana New"/>
                <w:sz w:val="30"/>
                <w:szCs w:val="30"/>
              </w:rPr>
              <w:t>25</w:t>
            </w:r>
            <w:r w:rsidRPr="00761EE2">
              <w:rPr>
                <w:rFonts w:ascii="Angsana New" w:hAnsi="Angsana New"/>
                <w:sz w:val="30"/>
                <w:szCs w:val="30"/>
                <w:cs/>
              </w:rPr>
              <w:t xml:space="preserve"> ล้านตัน</w:t>
            </w:r>
          </w:p>
        </w:tc>
      </w:tr>
      <w:tr w:rsidR="00181A8B" w:rsidRPr="00300257" w14:paraId="485D492F" w14:textId="77777777" w:rsidTr="00835A59">
        <w:trPr>
          <w:trHeight w:hRule="exact" w:val="284"/>
        </w:trPr>
        <w:tc>
          <w:tcPr>
            <w:tcW w:w="3770" w:type="dxa"/>
          </w:tcPr>
          <w:p w14:paraId="105B9CCD" w14:textId="77777777" w:rsidR="00181A8B" w:rsidRPr="00300257" w:rsidRDefault="00181A8B" w:rsidP="001A0F1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70" w:type="dxa"/>
            <w:gridSpan w:val="5"/>
          </w:tcPr>
          <w:p w14:paraId="259B0D63" w14:textId="77777777" w:rsidR="00181A8B" w:rsidRPr="00ED5EB2" w:rsidRDefault="00181A8B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81A8B" w:rsidRPr="00300257" w14:paraId="53DF020E" w14:textId="77777777" w:rsidTr="00835A59">
        <w:tc>
          <w:tcPr>
            <w:tcW w:w="3770" w:type="dxa"/>
          </w:tcPr>
          <w:p w14:paraId="3DCD6F15" w14:textId="335FC124" w:rsidR="00181A8B" w:rsidRPr="0044271C" w:rsidRDefault="00795B08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</w:t>
            </w:r>
            <w:r w:rsidR="00181A8B" w:rsidRPr="0044271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จัมโบ้</w:t>
            </w:r>
            <w:proofErr w:type="spellStart"/>
            <w:r w:rsidR="00181A8B" w:rsidRPr="0044271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บาจส์</w:t>
            </w:r>
            <w:proofErr w:type="spellEnd"/>
            <w:r w:rsidR="00181A8B" w:rsidRPr="0044271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proofErr w:type="spellStart"/>
            <w:r w:rsidR="00181A8B" w:rsidRPr="0044271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แอนด์</w:t>
            </w:r>
            <w:proofErr w:type="spellEnd"/>
            <w:r w:rsidR="00181A8B" w:rsidRPr="0044271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proofErr w:type="spellStart"/>
            <w:r w:rsidR="00181A8B" w:rsidRPr="0044271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ทักส์</w:t>
            </w:r>
            <w:proofErr w:type="spellEnd"/>
            <w:r w:rsidR="00181A8B" w:rsidRPr="0044271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870" w:type="dxa"/>
            <w:gridSpan w:val="5"/>
          </w:tcPr>
          <w:p w14:paraId="0D2B5EC2" w14:textId="77777777" w:rsidR="005A06CC" w:rsidRPr="00ED5EB2" w:rsidRDefault="005A06CC" w:rsidP="0087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81A8B" w:rsidRPr="00300257" w14:paraId="131A18BD" w14:textId="77777777" w:rsidTr="00835A59">
        <w:tc>
          <w:tcPr>
            <w:tcW w:w="3770" w:type="dxa"/>
          </w:tcPr>
          <w:p w14:paraId="2D5EBB2A" w14:textId="77777777" w:rsidR="00181A8B" w:rsidRPr="00300257" w:rsidRDefault="00181A8B" w:rsidP="001A0F1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เรือลำเลียงและส่วนปรับปรุงเรือ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451" w:type="dxa"/>
          </w:tcPr>
          <w:p w14:paraId="263EF933" w14:textId="77777777" w:rsidR="00181A8B" w:rsidRPr="00672D4D" w:rsidRDefault="00181A8B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" w:type="dxa"/>
          </w:tcPr>
          <w:p w14:paraId="58EAE32E" w14:textId="77777777" w:rsidR="00181A8B" w:rsidRPr="00ED5EB2" w:rsidRDefault="00181A8B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6" w:type="dxa"/>
          </w:tcPr>
          <w:p w14:paraId="461A4AC1" w14:textId="77777777" w:rsidR="00181A8B" w:rsidRPr="007926E8" w:rsidRDefault="00181A8B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8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501" w:type="dxa"/>
          </w:tcPr>
          <w:p w14:paraId="79B2AF4B" w14:textId="77777777" w:rsidR="00181A8B" w:rsidRPr="00300257" w:rsidRDefault="00181A8B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D5EB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752" w:type="dxa"/>
          </w:tcPr>
          <w:p w14:paraId="56FBC0A3" w14:textId="77777777" w:rsidR="00181A8B" w:rsidRPr="00300257" w:rsidRDefault="00181A8B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วิธี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ยอดลดลง</w:t>
            </w:r>
          </w:p>
        </w:tc>
      </w:tr>
    </w:tbl>
    <w:p w14:paraId="4B451F7F" w14:textId="77777777" w:rsidR="00181A8B" w:rsidRPr="00870029" w:rsidRDefault="00181A8B" w:rsidP="00181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180"/>
        <w:rPr>
          <w:rFonts w:ascii="Angsana New" w:hAnsi="Angsana New"/>
          <w:sz w:val="22"/>
          <w:szCs w:val="22"/>
        </w:rPr>
      </w:pPr>
    </w:p>
    <w:p w14:paraId="35D636CF" w14:textId="77777777" w:rsidR="00181A8B" w:rsidRDefault="00181A8B" w:rsidP="00181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  <w:r w:rsidRPr="00181A8B">
        <w:rPr>
          <w:rFonts w:ascii="Angsana New" w:hAnsi="Angsana New"/>
          <w:sz w:val="30"/>
          <w:szCs w:val="30"/>
          <w:cs/>
        </w:rPr>
        <w:t>อย่างไรก็ตาม ผลกระทบจากการใช้วิธีการคิดค่าเสื่อมราคาที่ต่างกันดังกล่าวไม่เป็นสาระสำคัญต่องบการเงินรวม</w:t>
      </w:r>
    </w:p>
    <w:p w14:paraId="310DF2C6" w14:textId="77777777" w:rsidR="00FD4D0B" w:rsidRPr="00181A8B" w:rsidRDefault="00FD4D0B" w:rsidP="00181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</w:p>
    <w:p w14:paraId="1FF69E5A" w14:textId="77777777" w:rsidR="00173F67" w:rsidRPr="00300257" w:rsidRDefault="00173F67" w:rsidP="00173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pacing w:val="-6"/>
          <w:sz w:val="30"/>
          <w:szCs w:val="30"/>
          <w:cs/>
        </w:rPr>
        <w:lastRenderedPageBreak/>
        <w:t>ค่าเสื่อมราคาของสินทรัพย์ที่เช่าตามสัญญาเช่าทางการเงินบันทึกเป็นค่าใช้จ่ายในแต่ละงวดบัญชี วิธีการคิดค่าเสื่อมราคา</w:t>
      </w:r>
      <w:r w:rsidRPr="00300257">
        <w:rPr>
          <w:rFonts w:ascii="Angsana New" w:hAnsi="Angsana New"/>
          <w:sz w:val="30"/>
          <w:szCs w:val="30"/>
          <w:cs/>
        </w:rPr>
        <w:t>ของสินทรัพย์ที่เช่าจะเป็นวิธีการเดียวกันกับการคิดค่าเสื่อมราคาของสินทรัพย์ที่เป็นกรรมสิทธิ์ของกลุ่มบริษัท</w:t>
      </w:r>
    </w:p>
    <w:p w14:paraId="77C95083" w14:textId="77777777" w:rsidR="0003128C" w:rsidRDefault="0003128C" w:rsidP="00173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</w:p>
    <w:p w14:paraId="6754A13F" w14:textId="77777777" w:rsidR="00173F67" w:rsidRPr="00300257" w:rsidRDefault="00173F67" w:rsidP="00173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34BACAF3" w14:textId="77777777" w:rsidR="00173F67" w:rsidRPr="00870029" w:rsidRDefault="00173F67" w:rsidP="00173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2"/>
          <w:szCs w:val="22"/>
        </w:rPr>
      </w:pPr>
    </w:p>
    <w:p w14:paraId="7D0896AE" w14:textId="7F0FE4E9" w:rsidR="00173F67" w:rsidRPr="00300257" w:rsidRDefault="00173F67" w:rsidP="00173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  <w:r w:rsidRPr="00D26435">
        <w:rPr>
          <w:rFonts w:ascii="Angsana New" w:hAnsi="Angsana New"/>
          <w:spacing w:val="2"/>
          <w:sz w:val="30"/>
          <w:szCs w:val="30"/>
          <w:cs/>
        </w:rPr>
        <w:t>วิธีการคิดค่าเสื่อมราคา อายุการ</w:t>
      </w:r>
      <w:r w:rsidR="008276F7" w:rsidRPr="00D26435">
        <w:rPr>
          <w:rFonts w:ascii="Angsana New" w:hAnsi="Angsana New"/>
          <w:spacing w:val="2"/>
          <w:sz w:val="30"/>
          <w:szCs w:val="30"/>
          <w:cs/>
        </w:rPr>
        <w:t>ใช้</w:t>
      </w:r>
      <w:r w:rsidRPr="00D26435">
        <w:rPr>
          <w:rFonts w:ascii="Angsana New" w:hAnsi="Angsana New"/>
          <w:spacing w:val="2"/>
          <w:sz w:val="30"/>
          <w:szCs w:val="30"/>
          <w:cs/>
        </w:rPr>
        <w:t>ประโยชน์ของสินทรัพย์ และมูลค่าคงเหลือ ได้รับการทบทวนทุกรอบปีบัญชี</w:t>
      </w:r>
      <w:r w:rsidRPr="00DE0920">
        <w:rPr>
          <w:rFonts w:ascii="Angsana New" w:hAnsi="Angsana New"/>
          <w:sz w:val="30"/>
          <w:szCs w:val="30"/>
          <w:cs/>
        </w:rPr>
        <w:t xml:space="preserve"> และปรับปรุงตามความเหมาะสม</w:t>
      </w:r>
    </w:p>
    <w:p w14:paraId="4D897936" w14:textId="77777777" w:rsidR="00173F67" w:rsidRPr="00870029" w:rsidRDefault="00173F67" w:rsidP="00173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2"/>
          <w:szCs w:val="22"/>
        </w:rPr>
      </w:pPr>
    </w:p>
    <w:p w14:paraId="2DFBEAF4" w14:textId="77777777" w:rsidR="00173F67" w:rsidRPr="00300257" w:rsidRDefault="00173F67" w:rsidP="00173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"/>
          <w:szCs w:val="2"/>
          <w:cs/>
        </w:rPr>
      </w:pPr>
    </w:p>
    <w:p w14:paraId="3471606B" w14:textId="77777777" w:rsidR="00173F67" w:rsidRPr="00300257" w:rsidRDefault="00173F67" w:rsidP="00173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0025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(ญ)</w:t>
      </w:r>
      <w:r w:rsidRPr="00300257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ค่าความนิยมและสินทรัพย์ไม่มีตัวต</w:t>
      </w:r>
      <w:r w:rsidRPr="005B20FD">
        <w:rPr>
          <w:rFonts w:ascii="Angsana New" w:hAnsi="Angsana New"/>
          <w:b/>
          <w:bCs/>
          <w:i/>
          <w:iCs/>
          <w:sz w:val="30"/>
          <w:szCs w:val="30"/>
          <w:cs/>
        </w:rPr>
        <w:t>น</w:t>
      </w:r>
      <w:r w:rsidRPr="005B20F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อื่น</w:t>
      </w:r>
    </w:p>
    <w:p w14:paraId="7C8CB12C" w14:textId="77777777" w:rsidR="00173F67" w:rsidRPr="00870029" w:rsidRDefault="00173F67" w:rsidP="00173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2"/>
          <w:szCs w:val="22"/>
        </w:rPr>
      </w:pPr>
    </w:p>
    <w:p w14:paraId="3C75F00D" w14:textId="77777777" w:rsidR="00173F67" w:rsidRPr="00300257" w:rsidRDefault="00173F67" w:rsidP="00173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04"/>
        </w:tabs>
        <w:ind w:left="567"/>
        <w:jc w:val="thaiDistribute"/>
        <w:rPr>
          <w:rFonts w:ascii="Angsana New" w:hAnsi="Angsana New"/>
          <w:i/>
          <w:iCs/>
          <w:spacing w:val="6"/>
          <w:sz w:val="30"/>
          <w:szCs w:val="30"/>
        </w:rPr>
      </w:pPr>
      <w:r w:rsidRPr="00300257">
        <w:rPr>
          <w:rFonts w:ascii="Angsana New" w:hAnsi="Angsana New"/>
          <w:i/>
          <w:iCs/>
          <w:spacing w:val="6"/>
          <w:sz w:val="30"/>
          <w:szCs w:val="30"/>
          <w:cs/>
        </w:rPr>
        <w:t>ค่าความนิยม</w:t>
      </w:r>
    </w:p>
    <w:p w14:paraId="1387015C" w14:textId="77777777" w:rsidR="00173F67" w:rsidRPr="00870029" w:rsidRDefault="00173F67" w:rsidP="00173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2"/>
          <w:szCs w:val="22"/>
        </w:rPr>
      </w:pPr>
    </w:p>
    <w:p w14:paraId="6D4D1DAD" w14:textId="77777777" w:rsidR="00173F67" w:rsidRDefault="00173F67" w:rsidP="00173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pacing w:val="-4"/>
          <w:sz w:val="30"/>
          <w:szCs w:val="30"/>
          <w:cs/>
        </w:rPr>
        <w:t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การรับรู้มูลค่าเริ่มแรกของค่าความนิยม</w:t>
      </w:r>
      <w:r w:rsidRPr="00300257">
        <w:rPr>
          <w:rFonts w:ascii="Angsana New" w:hAnsi="Angsana New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pacing w:val="4"/>
          <w:sz w:val="30"/>
          <w:szCs w:val="30"/>
          <w:cs/>
        </w:rPr>
        <w:t xml:space="preserve">ได้อธิบายในหมายเหตุประกอบงบการเงินข้อ </w:t>
      </w:r>
      <w:r>
        <w:rPr>
          <w:rFonts w:ascii="Angsana New" w:hAnsi="Angsana New"/>
          <w:spacing w:val="4"/>
          <w:sz w:val="30"/>
          <w:szCs w:val="30"/>
        </w:rPr>
        <w:t>3</w:t>
      </w:r>
      <w:r w:rsidRPr="00300257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pacing w:val="4"/>
          <w:sz w:val="30"/>
          <w:szCs w:val="30"/>
        </w:rPr>
        <w:t>(</w:t>
      </w:r>
      <w:r w:rsidRPr="00300257">
        <w:rPr>
          <w:rFonts w:ascii="Angsana New" w:hAnsi="Angsana New"/>
          <w:spacing w:val="4"/>
          <w:sz w:val="30"/>
          <w:szCs w:val="30"/>
          <w:cs/>
        </w:rPr>
        <w:t>ก) ภายหลังจากการรับรู้เริ่มแรก ค่าความนิยมจะถูกวัดมูลค่า</w:t>
      </w:r>
      <w:r w:rsidRPr="00300257">
        <w:rPr>
          <w:rFonts w:ascii="Angsana New" w:hAnsi="Angsana New"/>
          <w:spacing w:val="2"/>
          <w:sz w:val="30"/>
          <w:szCs w:val="30"/>
          <w:cs/>
        </w:rPr>
        <w:t>ด้วยวิธีราคาทุนหักผลขาดทุนจากการด้อยค่าสะสม การบัญชีสำหรับตราสารทุนด้านผู้ลงทุน</w:t>
      </w:r>
      <w:r w:rsidRPr="00300257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pacing w:val="2"/>
          <w:sz w:val="30"/>
          <w:szCs w:val="30"/>
          <w:cs/>
        </w:rPr>
        <w:t>มูลค่าตามบัญชีของ</w:t>
      </w:r>
      <w:r w:rsidRPr="00300257">
        <w:rPr>
          <w:rFonts w:ascii="Angsana New" w:hAnsi="Angsana New"/>
          <w:spacing w:val="-2"/>
          <w:sz w:val="30"/>
          <w:szCs w:val="30"/>
          <w:cs/>
        </w:rPr>
        <w:t>ค่าความนิยมให้รวมอยู่ในมูลค่าตามบัญชีของเงินลงทุน และผลขาดทุนจากการด้อยค่าในเงินลงทุนต้องไม่ถูกปันส่วน</w:t>
      </w:r>
      <w:r w:rsidRPr="00300257">
        <w:rPr>
          <w:rFonts w:ascii="Angsana New" w:hAnsi="Angsana New"/>
          <w:sz w:val="30"/>
          <w:szCs w:val="30"/>
          <w:cs/>
        </w:rPr>
        <w:t xml:space="preserve">ให้สินทรัพย์ใดๆ </w:t>
      </w:r>
    </w:p>
    <w:p w14:paraId="402A2F23" w14:textId="77777777" w:rsidR="00173F67" w:rsidRPr="00173F67" w:rsidRDefault="00173F67" w:rsidP="00173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2"/>
          <w:szCs w:val="22"/>
        </w:rPr>
      </w:pPr>
    </w:p>
    <w:p w14:paraId="69C07F16" w14:textId="42786591" w:rsidR="00173F67" w:rsidRPr="00300257" w:rsidRDefault="00173F67" w:rsidP="00173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300257">
        <w:rPr>
          <w:rFonts w:ascii="Angsana New" w:eastAsia="Calibri" w:hAnsi="Angsana New"/>
          <w:i/>
          <w:iCs/>
          <w:sz w:val="30"/>
          <w:szCs w:val="30"/>
          <w:cs/>
        </w:rPr>
        <w:t>รายจ่ายในการวิจัยและพัฒนา</w:t>
      </w:r>
    </w:p>
    <w:p w14:paraId="18D868D4" w14:textId="77777777" w:rsidR="00173F67" w:rsidRPr="00DB6FB1" w:rsidRDefault="00173F67" w:rsidP="00173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2"/>
          <w:szCs w:val="22"/>
        </w:rPr>
      </w:pPr>
    </w:p>
    <w:p w14:paraId="413A4DD4" w14:textId="77777777" w:rsidR="00173F67" w:rsidRPr="00300257" w:rsidRDefault="00173F67" w:rsidP="00173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>รายจ่ายในขั้นตอนการวิจัย ได้แก่ การสำรวจตรวจสอบเพื่อให้ได้มาซึ่งความรู้ความเข้าใจใหม่ทางด้านวิทยาศาสตร์หรือทางด้านเทคนิค รับรู้ในกำไรหรือขาดทุนเมื่อเกิดขึ้น</w:t>
      </w:r>
    </w:p>
    <w:p w14:paraId="74C89C6C" w14:textId="77777777" w:rsidR="00173F67" w:rsidRPr="00DB6FB1" w:rsidRDefault="00173F67" w:rsidP="00173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2"/>
          <w:szCs w:val="22"/>
          <w:cs/>
        </w:rPr>
      </w:pPr>
    </w:p>
    <w:p w14:paraId="4F25D657" w14:textId="77777777" w:rsidR="00173F67" w:rsidRPr="00300257" w:rsidRDefault="00173F67" w:rsidP="00173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>ขั้นตอนพัฒนาเกี่ยวข้องกับแผนงานหรือการออกแบบสำหรับผลิตภัณฑ์และกระบวนการใหม่หรือปรับปรุงให้ดีขึ้นกว่าเดิม รายจ่ายที่เกิดจากการพัฒนารับรู้เป็นสินทรัพย์ได้ก็ต่อเมื่อสามารถวัดมูลค่าของรายการต้นทุนการพัฒนาได้อย่างน่าเชื่อถือ ผลิตภัณฑ์หรือกระบวนการนั้นมีความเป็นไปได้ทางเทคนิคและทางการค้า ซึ่งก่อให้เกิดประโยชน์เชิงเศรษฐกิจ และกลุ่มบริษัทมีความตั้งใจและมีทรัพยากรเพียงพอที่จะนำมาใช้เพื่อทำให้การพัฒนาเสร็จสิ้นสมบูรณ์ และนำสินทรัพย์มาใช้ประโยชน์หรือนำมาขายได้ รายจ่ายในการพัฒนารับรู้เป็นสินทรัพย์รวมถึงต้นทุนสำหรับ</w:t>
      </w:r>
      <w:r w:rsidRPr="00300257">
        <w:rPr>
          <w:rFonts w:ascii="Angsana New" w:hAnsi="Angsana New"/>
          <w:spacing w:val="4"/>
          <w:sz w:val="30"/>
          <w:szCs w:val="30"/>
          <w:cs/>
        </w:rPr>
        <w:t>วัตถุดิบ ต้นทุน</w:t>
      </w:r>
      <w:r w:rsidRPr="00F558E4">
        <w:rPr>
          <w:rFonts w:ascii="Angsana New" w:hAnsi="Angsana New"/>
          <w:spacing w:val="4"/>
          <w:sz w:val="30"/>
          <w:szCs w:val="30"/>
          <w:cs/>
        </w:rPr>
        <w:t xml:space="preserve">แรงงาน </w:t>
      </w:r>
      <w:r w:rsidRPr="00D026C4">
        <w:rPr>
          <w:rFonts w:ascii="Angsana New" w:hAnsi="Angsana New"/>
          <w:spacing w:val="4"/>
          <w:sz w:val="30"/>
          <w:szCs w:val="30"/>
          <w:cs/>
        </w:rPr>
        <w:t>ต้นทุนที่เกี่ยวข้องโดยตรง</w:t>
      </w:r>
      <w:r w:rsidRPr="00F558E4">
        <w:rPr>
          <w:rFonts w:ascii="Angsana New" w:hAnsi="Angsana New"/>
          <w:spacing w:val="4"/>
          <w:sz w:val="30"/>
          <w:szCs w:val="30"/>
          <w:cs/>
        </w:rPr>
        <w:t>ในการจัดเตรียม</w:t>
      </w:r>
      <w:r w:rsidRPr="00300257">
        <w:rPr>
          <w:rFonts w:ascii="Angsana New" w:hAnsi="Angsana New"/>
          <w:spacing w:val="4"/>
          <w:sz w:val="30"/>
          <w:szCs w:val="30"/>
          <w:cs/>
        </w:rPr>
        <w:t>สินทรัพย์เพื่อให้สามารถนำมาใช้ประโยชน์</w:t>
      </w:r>
      <w:r w:rsidRPr="00D26435">
        <w:rPr>
          <w:rFonts w:ascii="Angsana New" w:hAnsi="Angsana New"/>
          <w:spacing w:val="4"/>
          <w:sz w:val="30"/>
          <w:szCs w:val="30"/>
          <w:cs/>
        </w:rPr>
        <w:t>ตามประสงค์ และต้นทุนการกู้ยืมสามารถนำมารวมเป็นส่วนหนึ่งของราคาทุนของสินทรัพย์ที่เข้าเงื่อนไข</w:t>
      </w:r>
      <w:r w:rsidRPr="00300257">
        <w:rPr>
          <w:rFonts w:ascii="Angsana New" w:hAnsi="Angsana New"/>
          <w:sz w:val="30"/>
          <w:szCs w:val="30"/>
          <w:cs/>
        </w:rPr>
        <w:t xml:space="preserve"> รายจ่ายในการพัฒนาอื่นรับรู้ในกำไรหรือขาดทุนเมื่อเกิดขึ้น</w:t>
      </w:r>
    </w:p>
    <w:p w14:paraId="799CB23A" w14:textId="77777777" w:rsidR="00173F67" w:rsidRPr="00DB6FB1" w:rsidRDefault="00173F67" w:rsidP="00173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2"/>
          <w:szCs w:val="22"/>
        </w:rPr>
      </w:pPr>
    </w:p>
    <w:p w14:paraId="0B6E471F" w14:textId="77777777" w:rsidR="00173F67" w:rsidRDefault="00173F67" w:rsidP="00173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43305A">
        <w:rPr>
          <w:rFonts w:ascii="Angsana New" w:hAnsi="Angsana New"/>
          <w:spacing w:val="6"/>
          <w:sz w:val="30"/>
          <w:szCs w:val="30"/>
          <w:cs/>
        </w:rPr>
        <w:t>รายจ่ายในการพัฒนาซึ่งรับรู้เป็นสินทรัพย์</w:t>
      </w:r>
      <w:r w:rsidRPr="0043305A">
        <w:rPr>
          <w:rFonts w:ascii="Angsana New" w:hAnsi="Angsana New" w:hint="cs"/>
          <w:spacing w:val="6"/>
          <w:sz w:val="30"/>
          <w:szCs w:val="30"/>
          <w:cs/>
        </w:rPr>
        <w:t>วัดมูลค่า</w:t>
      </w:r>
      <w:r w:rsidRPr="0043305A">
        <w:rPr>
          <w:rFonts w:ascii="Angsana New" w:hAnsi="Angsana New"/>
          <w:spacing w:val="6"/>
          <w:sz w:val="30"/>
          <w:szCs w:val="30"/>
          <w:cs/>
        </w:rPr>
        <w:t>ด้วยราคาทุนหักด้วยค่าตัดจำหน่ายสะสมและผลขาดทุนจาก</w:t>
      </w:r>
      <w:r w:rsidRPr="0043305A">
        <w:rPr>
          <w:rFonts w:ascii="Angsana New" w:hAnsi="Angsana New"/>
          <w:sz w:val="30"/>
          <w:szCs w:val="30"/>
          <w:cs/>
        </w:rPr>
        <w:t>การด้อยค่าสะสม</w:t>
      </w:r>
    </w:p>
    <w:p w14:paraId="62ABD8E8" w14:textId="77777777" w:rsidR="007E7CC2" w:rsidRPr="0043305A" w:rsidRDefault="007E7CC2" w:rsidP="007E7C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43305A">
        <w:rPr>
          <w:rFonts w:ascii="Angsana New" w:hAnsi="Angsana New"/>
          <w:i/>
          <w:iCs/>
          <w:sz w:val="30"/>
          <w:szCs w:val="30"/>
          <w:cs/>
        </w:rPr>
        <w:lastRenderedPageBreak/>
        <w:t>สินทรัพย์ไม่มีตัวตนอื่นๆ</w:t>
      </w:r>
    </w:p>
    <w:p w14:paraId="75AD17EA" w14:textId="77777777" w:rsidR="007E7CC2" w:rsidRPr="00EA061F" w:rsidRDefault="007E7CC2" w:rsidP="007E7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0"/>
          <w:szCs w:val="20"/>
        </w:rPr>
      </w:pPr>
    </w:p>
    <w:p w14:paraId="0C7B71D5" w14:textId="3133D29F" w:rsidR="007E7CC2" w:rsidRPr="0044271C" w:rsidRDefault="007E7CC2" w:rsidP="007E7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DE0920">
        <w:rPr>
          <w:rFonts w:ascii="Angsana New" w:hAnsi="Angsana New"/>
          <w:spacing w:val="4"/>
          <w:sz w:val="30"/>
          <w:szCs w:val="30"/>
          <w:cs/>
        </w:rPr>
        <w:t>สินทรัพย์ไม่มีตัวตนอื่นๆ ที่กลุ่มบริษัทซื้อมาและมีอายุการ</w:t>
      </w:r>
      <w:r w:rsidR="008276F7" w:rsidRPr="00915263">
        <w:rPr>
          <w:rFonts w:ascii="Angsana New" w:hAnsi="Angsana New"/>
          <w:sz w:val="30"/>
          <w:szCs w:val="30"/>
          <w:cs/>
        </w:rPr>
        <w:t>ใช้</w:t>
      </w:r>
      <w:r w:rsidRPr="00DE0920">
        <w:rPr>
          <w:rFonts w:ascii="Angsana New" w:hAnsi="Angsana New"/>
          <w:spacing w:val="4"/>
          <w:sz w:val="30"/>
          <w:szCs w:val="30"/>
          <w:cs/>
        </w:rPr>
        <w:t>ประโยชน์ทราบได้แน่นอนวัดมูลค่าด้วยราคาทุน</w:t>
      </w:r>
      <w:r w:rsidRPr="00DE0920">
        <w:rPr>
          <w:rFonts w:ascii="Angsana New" w:hAnsi="Angsana New"/>
          <w:sz w:val="30"/>
          <w:szCs w:val="30"/>
          <w:cs/>
        </w:rPr>
        <w:t>หักด้วยค่าตัดจำหน่ายสะสมและผลขาดทุนจากการด้อยค่าสะสม</w:t>
      </w:r>
      <w:r w:rsidRPr="0044271C">
        <w:rPr>
          <w:rFonts w:ascii="Angsana New" w:hAnsi="Angsana New"/>
          <w:sz w:val="30"/>
          <w:szCs w:val="30"/>
          <w:cs/>
        </w:rPr>
        <w:t xml:space="preserve"> </w:t>
      </w:r>
    </w:p>
    <w:p w14:paraId="76CABBBD" w14:textId="77777777" w:rsidR="007E7CC2" w:rsidRPr="00EA061F" w:rsidRDefault="007E7CC2" w:rsidP="007E7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0"/>
          <w:szCs w:val="20"/>
        </w:rPr>
      </w:pPr>
    </w:p>
    <w:p w14:paraId="5A9126D0" w14:textId="77777777" w:rsidR="007E7CC2" w:rsidRPr="00300257" w:rsidRDefault="007E7CC2" w:rsidP="007E7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"/>
          <w:szCs w:val="2"/>
          <w:cs/>
        </w:rPr>
      </w:pPr>
    </w:p>
    <w:p w14:paraId="0D8ADBCC" w14:textId="77777777" w:rsidR="007E7CC2" w:rsidRPr="00300257" w:rsidRDefault="007E7CC2" w:rsidP="007E7C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300257">
        <w:rPr>
          <w:rFonts w:ascii="Angsana New" w:hAnsi="Angsana New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231ED99B" w14:textId="77777777" w:rsidR="007E7CC2" w:rsidRPr="00EA061F" w:rsidRDefault="007E7CC2" w:rsidP="007E7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0"/>
          <w:szCs w:val="20"/>
        </w:rPr>
      </w:pPr>
    </w:p>
    <w:p w14:paraId="718EE77F" w14:textId="77777777" w:rsidR="007E7CC2" w:rsidRPr="00300257" w:rsidRDefault="007E7CC2" w:rsidP="007E7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eastAsia="Calibri" w:hAnsi="Angsana New"/>
          <w:sz w:val="30"/>
          <w:szCs w:val="30"/>
        </w:rPr>
      </w:pPr>
      <w:r w:rsidRPr="00300257">
        <w:rPr>
          <w:rFonts w:ascii="Angsana New" w:eastAsia="Calibri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โดยรวมเป็น</w:t>
      </w:r>
      <w:r w:rsidRPr="00300257">
        <w:rPr>
          <w:rFonts w:ascii="Angsana New" w:eastAsia="Calibri" w:hAnsi="Angsana New"/>
          <w:spacing w:val="2"/>
          <w:sz w:val="30"/>
          <w:szCs w:val="30"/>
          <w:cs/>
        </w:rPr>
        <w:t>สินทรัพย์ที่สามารถระบุได้ที่เกี่ยวข้องนั้น รายจ่ายอื่นรวมถึงค่าความนิยมและตราผลิตภัณฑ์ที่เกิดขึ้นภายในรับรู้</w:t>
      </w:r>
      <w:r w:rsidRPr="00300257">
        <w:rPr>
          <w:rFonts w:ascii="Angsana New" w:eastAsia="Calibri" w:hAnsi="Angsana New"/>
          <w:sz w:val="30"/>
          <w:szCs w:val="30"/>
          <w:cs/>
        </w:rPr>
        <w:t>ในกำไรหรือขาดทุนเมื่อเกิดขึ้น</w:t>
      </w:r>
    </w:p>
    <w:p w14:paraId="1253EB53" w14:textId="77777777" w:rsidR="007E7CC2" w:rsidRPr="00EA061F" w:rsidRDefault="007E7CC2" w:rsidP="007E7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0"/>
          <w:szCs w:val="20"/>
        </w:rPr>
      </w:pPr>
    </w:p>
    <w:p w14:paraId="3877901E" w14:textId="77777777" w:rsidR="007E7CC2" w:rsidRPr="00300257" w:rsidRDefault="007E7CC2" w:rsidP="007E7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shd w:val="clear" w:color="auto" w:fill="E0E0E0"/>
        </w:rPr>
      </w:pPr>
      <w:r w:rsidRPr="00300257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14:paraId="5DE094E1" w14:textId="77777777" w:rsidR="007E7CC2" w:rsidRPr="00EA061F" w:rsidRDefault="007E7CC2" w:rsidP="007E7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0"/>
          <w:szCs w:val="20"/>
        </w:rPr>
      </w:pPr>
    </w:p>
    <w:p w14:paraId="0BBC6E9B" w14:textId="77777777" w:rsidR="007E7CC2" w:rsidRPr="00300257" w:rsidRDefault="007E7CC2" w:rsidP="007E7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eastAsia="Calibri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>ค่าตัดจำหน่ายคำนวณจาก</w:t>
      </w:r>
      <w:r w:rsidRPr="00300257">
        <w:rPr>
          <w:rFonts w:ascii="Angsana New" w:eastAsia="Calibri" w:hAnsi="Angsana New"/>
          <w:sz w:val="30"/>
          <w:szCs w:val="30"/>
          <w:cs/>
        </w:rPr>
        <w:t>ราคาทุนของสินทรัพย์หรือมูลค่าอื่นที่ใช้แทนราคาทุนหักด้วยมูลค่าคงเหลือของสินทรัพย์</w:t>
      </w:r>
    </w:p>
    <w:p w14:paraId="56EBF53E" w14:textId="77777777" w:rsidR="007E7CC2" w:rsidRPr="00EA061F" w:rsidRDefault="007E7CC2" w:rsidP="007E7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0"/>
          <w:szCs w:val="20"/>
        </w:rPr>
      </w:pPr>
    </w:p>
    <w:p w14:paraId="352C298F" w14:textId="77777777" w:rsidR="007E7CC2" w:rsidRPr="00300257" w:rsidRDefault="007E7CC2" w:rsidP="007E7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</w:t>
      </w:r>
      <w:r w:rsidRPr="00300257">
        <w:rPr>
          <w:rFonts w:ascii="Angsana New" w:hAnsi="Angsana New"/>
          <w:spacing w:val="-2"/>
          <w:sz w:val="30"/>
          <w:szCs w:val="30"/>
          <w:cs/>
        </w:rPr>
        <w:t>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</w:t>
      </w:r>
      <w:r w:rsidRPr="00300257">
        <w:rPr>
          <w:rFonts w:ascii="Angsana New" w:hAnsi="Angsana New"/>
          <w:sz w:val="30"/>
          <w:szCs w:val="30"/>
          <w:cs/>
        </w:rPr>
        <w:t>ซึ่งไม่รวมค่าความนิยม โดยเริ่มตัดจำหน่ายสินทรัพย์ไม่มีตัวตนเมื่อสินทรัพย์นั้นพร้อมที่จะให้ประโยชน์</w:t>
      </w:r>
    </w:p>
    <w:p w14:paraId="7A432B36" w14:textId="77777777" w:rsidR="007E7CC2" w:rsidRPr="00EA061F" w:rsidRDefault="007E7CC2" w:rsidP="007E7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0"/>
          <w:szCs w:val="20"/>
        </w:rPr>
      </w:pPr>
    </w:p>
    <w:p w14:paraId="76017DB6" w14:textId="7DDDB5C4" w:rsidR="00181A8B" w:rsidRDefault="007E7CC2" w:rsidP="007E7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ระยะเวลาที่คาดว่าจะได้รับประโยชน์แสดงได้ดังนี้</w:t>
      </w:r>
    </w:p>
    <w:p w14:paraId="35C676BA" w14:textId="77777777" w:rsidR="00EA061F" w:rsidRPr="00EA061F" w:rsidRDefault="00EA061F" w:rsidP="00EA06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0" w:type="auto"/>
        <w:tblInd w:w="567" w:type="dxa"/>
        <w:tblLook w:val="01E0" w:firstRow="1" w:lastRow="1" w:firstColumn="1" w:lastColumn="1" w:noHBand="0" w:noVBand="0"/>
      </w:tblPr>
      <w:tblGrid>
        <w:gridCol w:w="4253"/>
        <w:gridCol w:w="2835"/>
      </w:tblGrid>
      <w:tr w:rsidR="007E7CC2" w:rsidRPr="00300257" w14:paraId="2F614B22" w14:textId="77777777" w:rsidTr="001A0F17">
        <w:tc>
          <w:tcPr>
            <w:tcW w:w="4253" w:type="dxa"/>
          </w:tcPr>
          <w:p w14:paraId="50114EF5" w14:textId="77777777" w:rsidR="007E7CC2" w:rsidRPr="00300257" w:rsidRDefault="007E7CC2" w:rsidP="003B0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ประทานบัตรและ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ค่าธรรมเนียมการใช้สิทธิ</w:t>
            </w:r>
          </w:p>
        </w:tc>
        <w:tc>
          <w:tcPr>
            <w:tcW w:w="2835" w:type="dxa"/>
          </w:tcPr>
          <w:p w14:paraId="430EF1DC" w14:textId="77777777" w:rsidR="007E7CC2" w:rsidRPr="00300257" w:rsidRDefault="007E7CC2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ตามอายุสัญญา</w:t>
            </w:r>
          </w:p>
        </w:tc>
      </w:tr>
      <w:tr w:rsidR="007E7CC2" w:rsidRPr="00330B59" w14:paraId="33BB5849" w14:textId="77777777" w:rsidTr="001A0F17">
        <w:tc>
          <w:tcPr>
            <w:tcW w:w="4253" w:type="dxa"/>
          </w:tcPr>
          <w:p w14:paraId="428C1265" w14:textId="77777777" w:rsidR="007E7CC2" w:rsidRPr="00300257" w:rsidRDefault="007E7CC2" w:rsidP="003B0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2835" w:type="dxa"/>
          </w:tcPr>
          <w:p w14:paraId="12AA8BA1" w14:textId="77777777" w:rsidR="007E7CC2" w:rsidRPr="00915263" w:rsidRDefault="007E7CC2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5263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   </w:t>
            </w:r>
            <w:r w:rsidRPr="00915263">
              <w:rPr>
                <w:rFonts w:ascii="Angsana New" w:hAnsi="Angsana New"/>
                <w:sz w:val="30"/>
                <w:szCs w:val="30"/>
              </w:rPr>
              <w:t>2</w:t>
            </w:r>
            <w:r w:rsidRPr="0091526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15263">
              <w:rPr>
                <w:rFonts w:ascii="Angsana New" w:hAnsi="Angsana New"/>
                <w:sz w:val="30"/>
                <w:szCs w:val="30"/>
              </w:rPr>
              <w:t>-</w:t>
            </w:r>
            <w:r w:rsidRPr="0091526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15263">
              <w:rPr>
                <w:rFonts w:ascii="Angsana New" w:hAnsi="Angsana New"/>
                <w:sz w:val="30"/>
                <w:szCs w:val="30"/>
              </w:rPr>
              <w:t>20</w:t>
            </w:r>
            <w:r w:rsidRPr="00915263">
              <w:rPr>
                <w:rFonts w:ascii="Angsana New" w:hAnsi="Angsana New"/>
                <w:sz w:val="30"/>
                <w:szCs w:val="30"/>
                <w:cs/>
              </w:rPr>
              <w:t xml:space="preserve">  ปี</w:t>
            </w:r>
          </w:p>
        </w:tc>
      </w:tr>
      <w:tr w:rsidR="007E7CC2" w:rsidRPr="00330B59" w14:paraId="116610D3" w14:textId="77777777" w:rsidTr="001A0F17">
        <w:tc>
          <w:tcPr>
            <w:tcW w:w="4253" w:type="dxa"/>
          </w:tcPr>
          <w:p w14:paraId="3536B639" w14:textId="77777777" w:rsidR="007E7CC2" w:rsidRPr="00300257" w:rsidRDefault="007E7CC2" w:rsidP="003B0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2835" w:type="dxa"/>
          </w:tcPr>
          <w:p w14:paraId="0EF96A0C" w14:textId="70698618" w:rsidR="007E7CC2" w:rsidRPr="00915263" w:rsidRDefault="007E7CC2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15263">
              <w:rPr>
                <w:rFonts w:ascii="Angsana New" w:hAnsi="Angsana New"/>
                <w:sz w:val="30"/>
                <w:szCs w:val="30"/>
                <w:cs/>
              </w:rPr>
              <w:t xml:space="preserve">          </w:t>
            </w:r>
            <w:r w:rsidR="004B2F09" w:rsidRPr="004B2F09">
              <w:rPr>
                <w:rFonts w:ascii="Angsana New" w:hAnsi="Angsana New"/>
                <w:sz w:val="30"/>
                <w:szCs w:val="30"/>
              </w:rPr>
              <w:t>3</w:t>
            </w:r>
            <w:r w:rsidRPr="0091526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15263">
              <w:rPr>
                <w:rFonts w:ascii="Angsana New" w:hAnsi="Angsana New"/>
                <w:sz w:val="30"/>
                <w:szCs w:val="30"/>
              </w:rPr>
              <w:t>-</w:t>
            </w:r>
            <w:r w:rsidRPr="0091526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15263">
              <w:rPr>
                <w:rFonts w:ascii="Angsana New" w:hAnsi="Angsana New"/>
                <w:sz w:val="30"/>
                <w:szCs w:val="30"/>
              </w:rPr>
              <w:t>25</w:t>
            </w:r>
            <w:r w:rsidRPr="00915263">
              <w:rPr>
                <w:rFonts w:ascii="Angsana New" w:hAnsi="Angsana New"/>
                <w:sz w:val="30"/>
                <w:szCs w:val="30"/>
                <w:cs/>
              </w:rPr>
              <w:t xml:space="preserve">  ปี</w:t>
            </w:r>
          </w:p>
        </w:tc>
      </w:tr>
    </w:tbl>
    <w:p w14:paraId="13A0268D" w14:textId="77777777" w:rsidR="007E7CC2" w:rsidRPr="00EA061F" w:rsidRDefault="007E7CC2" w:rsidP="007E7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0"/>
          <w:szCs w:val="20"/>
          <w:cs/>
        </w:rPr>
      </w:pPr>
    </w:p>
    <w:p w14:paraId="01F3B609" w14:textId="77777777" w:rsidR="007E7CC2" w:rsidRPr="00300257" w:rsidRDefault="007E7CC2" w:rsidP="007E7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 w:hint="cs"/>
          <w:sz w:val="30"/>
          <w:szCs w:val="30"/>
          <w:cs/>
        </w:rPr>
        <w:t>กลุ่ม</w:t>
      </w:r>
      <w:r w:rsidRPr="00300257">
        <w:rPr>
          <w:rFonts w:ascii="Angsana New" w:hAnsi="Angsana New"/>
          <w:sz w:val="30"/>
          <w:szCs w:val="30"/>
          <w:cs/>
        </w:rPr>
        <w:t>บริษัทไม่</w:t>
      </w:r>
      <w:r w:rsidRPr="00300257">
        <w:rPr>
          <w:rFonts w:ascii="Angsana New" w:hAnsi="Angsana New" w:hint="cs"/>
          <w:sz w:val="30"/>
          <w:szCs w:val="30"/>
          <w:cs/>
        </w:rPr>
        <w:t>ได้</w:t>
      </w:r>
      <w:r w:rsidRPr="00300257">
        <w:rPr>
          <w:rFonts w:ascii="Angsana New" w:hAnsi="Angsana New"/>
          <w:sz w:val="30"/>
          <w:szCs w:val="30"/>
          <w:cs/>
        </w:rPr>
        <w:t>คิดค่า</w:t>
      </w:r>
      <w:r w:rsidRPr="00300257">
        <w:rPr>
          <w:rFonts w:ascii="Angsana New" w:hAnsi="Angsana New" w:hint="cs"/>
          <w:sz w:val="30"/>
          <w:szCs w:val="30"/>
          <w:cs/>
        </w:rPr>
        <w:t>ตัดจำหน่าย</w:t>
      </w:r>
      <w:r w:rsidRPr="00300257">
        <w:rPr>
          <w:rFonts w:ascii="Angsana New" w:hAnsi="Angsana New"/>
          <w:sz w:val="30"/>
          <w:szCs w:val="30"/>
          <w:cs/>
        </w:rPr>
        <w:t>สำหรับสินทรัพย์ที่อยู่ระหว่างการ</w:t>
      </w:r>
      <w:r w:rsidRPr="00300257">
        <w:rPr>
          <w:rFonts w:ascii="Angsana New" w:hAnsi="Angsana New" w:hint="cs"/>
          <w:sz w:val="30"/>
          <w:szCs w:val="30"/>
          <w:cs/>
        </w:rPr>
        <w:t>พัฒนา</w:t>
      </w:r>
    </w:p>
    <w:p w14:paraId="7D9B1D54" w14:textId="77777777" w:rsidR="007E7CC2" w:rsidRPr="00EA061F" w:rsidRDefault="007E7CC2" w:rsidP="007E7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0"/>
          <w:szCs w:val="20"/>
        </w:rPr>
      </w:pPr>
    </w:p>
    <w:p w14:paraId="42C12A36" w14:textId="77777777" w:rsidR="007E7CC2" w:rsidRPr="00300257" w:rsidRDefault="007E7CC2" w:rsidP="007E7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 xml:space="preserve">วิธีการตัดจำหน่าย ระยะเวลาที่คาดว่าจะได้รับประโยชน์ และมูลค่าคงเหลือได้รับการทบทวนทุกรอบปีบัญชีและปรับปรุงตามความเหมาะสม </w:t>
      </w:r>
    </w:p>
    <w:p w14:paraId="077D2C6B" w14:textId="77777777" w:rsidR="007E7CC2" w:rsidRPr="00EA061F" w:rsidRDefault="007E7CC2" w:rsidP="007E7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0"/>
          <w:szCs w:val="20"/>
        </w:rPr>
      </w:pPr>
    </w:p>
    <w:p w14:paraId="67097005" w14:textId="77777777" w:rsidR="007E7CC2" w:rsidRPr="00300257" w:rsidRDefault="007E7CC2" w:rsidP="007E7CC2">
      <w:pPr>
        <w:pStyle w:val="AccPolicyHeading"/>
      </w:pPr>
      <w:r w:rsidRPr="00300257">
        <w:rPr>
          <w:cs/>
        </w:rPr>
        <w:t>(ฎ)</w:t>
      </w:r>
      <w:r w:rsidRPr="00300257">
        <w:rPr>
          <w:cs/>
        </w:rPr>
        <w:tab/>
        <w:t>การด้อยค่า</w:t>
      </w:r>
    </w:p>
    <w:p w14:paraId="701B6C1F" w14:textId="77777777" w:rsidR="007E7CC2" w:rsidRPr="00870029" w:rsidRDefault="007E7CC2" w:rsidP="007E7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2"/>
          <w:szCs w:val="22"/>
        </w:rPr>
      </w:pPr>
    </w:p>
    <w:p w14:paraId="670FC836" w14:textId="772CEB2A" w:rsidR="007E7CC2" w:rsidRPr="00300257" w:rsidRDefault="007E7CC2" w:rsidP="007E7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trike/>
          <w:sz w:val="30"/>
          <w:szCs w:val="30"/>
        </w:rPr>
      </w:pPr>
      <w:r w:rsidRPr="007E5942">
        <w:rPr>
          <w:rFonts w:ascii="Angsana New" w:hAnsi="Angsana New"/>
          <w:spacing w:val="6"/>
          <w:sz w:val="30"/>
          <w:szCs w:val="30"/>
          <w:cs/>
        </w:rPr>
        <w:t>มูลค่าตามบัญชีของสินทรัพย์ของกลุ่มบริษัทได้รับการทบทวนทุกสิ้นรอบระยะเวลารายงานว่ามีข้อบ่งชี้เรื่อง</w:t>
      </w:r>
      <w:r w:rsidRPr="00DE0920">
        <w:rPr>
          <w:rFonts w:ascii="Angsana New" w:hAnsi="Angsana New"/>
          <w:sz w:val="30"/>
          <w:szCs w:val="30"/>
          <w:cs/>
        </w:rPr>
        <w:t>การด้อยค่าหรือไม่ ในกรณีที่มีข้อบ่งชี้จะทำการประมาณมูลค่าสินทรัพย์ที่คาดว่าจะได้รับคืน สำหรับมูลค่าที่คาดว่า</w:t>
      </w:r>
      <w:r w:rsidRPr="007E5942">
        <w:rPr>
          <w:rFonts w:ascii="Angsana New" w:hAnsi="Angsana New"/>
          <w:spacing w:val="2"/>
          <w:sz w:val="30"/>
          <w:szCs w:val="30"/>
          <w:cs/>
        </w:rPr>
        <w:lastRenderedPageBreak/>
        <w:t>จะได้รับคืนของค่าความนิยมและสินทรัพย์ไม่มีตัวตนที่มีอายุการ</w:t>
      </w:r>
      <w:r w:rsidR="008276F7" w:rsidRPr="007E5942">
        <w:rPr>
          <w:rFonts w:ascii="Angsana New" w:hAnsi="Angsana New"/>
          <w:spacing w:val="2"/>
          <w:sz w:val="30"/>
          <w:szCs w:val="30"/>
          <w:cs/>
        </w:rPr>
        <w:t>ใช้</w:t>
      </w:r>
      <w:r w:rsidRPr="007E5942">
        <w:rPr>
          <w:rFonts w:ascii="Angsana New" w:hAnsi="Angsana New"/>
          <w:spacing w:val="2"/>
          <w:sz w:val="30"/>
          <w:szCs w:val="30"/>
          <w:cs/>
        </w:rPr>
        <w:t>ประโยชน์ไม่ทราบแน่นอน หรือยังไม่พร้อม</w:t>
      </w:r>
      <w:r w:rsidRPr="00DE0920">
        <w:rPr>
          <w:rFonts w:ascii="Angsana New" w:hAnsi="Angsana New"/>
          <w:sz w:val="30"/>
          <w:szCs w:val="30"/>
          <w:cs/>
        </w:rPr>
        <w:t>ให้ประโยชน์จะถูกประมาณทุกปีในช่วงเวลาเดียวกัน</w:t>
      </w:r>
    </w:p>
    <w:p w14:paraId="7471DCE9" w14:textId="77777777" w:rsidR="0048717D" w:rsidRPr="00300257" w:rsidRDefault="0048717D" w:rsidP="004871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  <w:cs/>
        </w:rPr>
      </w:pPr>
      <w:r w:rsidRPr="00300257">
        <w:rPr>
          <w:rFonts w:ascii="Angsana New" w:hAnsi="Angsana New"/>
          <w:spacing w:val="6"/>
          <w:sz w:val="30"/>
          <w:szCs w:val="30"/>
          <w:cs/>
        </w:rPr>
        <w:t>ผลขาดทุนจากการด้อยค่ารับรู้เมื่อมูลค่าตามบัญชีของสินทรัพย์หรือหน่วยสินทรัพย์ที่ก่อให้เกิดเงินสดสูงกว่า</w:t>
      </w:r>
      <w:r w:rsidRPr="00300257">
        <w:rPr>
          <w:rFonts w:ascii="Angsana New" w:hAnsi="Angsana New"/>
          <w:spacing w:val="4"/>
          <w:sz w:val="30"/>
          <w:szCs w:val="30"/>
          <w:cs/>
        </w:rPr>
        <w:t>มูลค่าที่คาดว่าจะได้รับคืน ผลขาดทุนจากการด้อยค่าบันทึกในกำไรหรือขาดทุน เว้นแต่เมื่อมีการกลับรายการ</w:t>
      </w:r>
      <w:r w:rsidRPr="00300257">
        <w:rPr>
          <w:rFonts w:ascii="Angsana New" w:hAnsi="Angsana New"/>
          <w:sz w:val="30"/>
          <w:szCs w:val="30"/>
          <w:cs/>
        </w:rPr>
        <w:t>การประเมินมูลค่าของสินทรัพย์เพิ่มขึ้นของสินทรัพย์ชิ้นเดียวกันกับที่เคยรับรู้ในส่วนของผู้ถือหุ้นและมีการด้อยค่าในเวลาต่อมา ในกรณีนี้รับรู้ในส่วนของผู้ถือหุ้น</w:t>
      </w:r>
    </w:p>
    <w:p w14:paraId="4F34CD68" w14:textId="77777777" w:rsidR="0048717D" w:rsidRPr="00870029" w:rsidRDefault="0048717D" w:rsidP="004871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2"/>
          <w:szCs w:val="22"/>
        </w:rPr>
      </w:pPr>
    </w:p>
    <w:p w14:paraId="37B8E4E0" w14:textId="77777777" w:rsidR="0048717D" w:rsidRPr="00300257" w:rsidRDefault="0048717D" w:rsidP="004871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trike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เมื่อมีการลดลงในมูลค่ายุติธรรมของสินทรัพย์ทางการเงินเผื่อขายซึ่งได้บันทึกในส่วนของผู้ถือหุ้น และมีความชัดเจนว่าสินทรัพย์ดังกล่าวมีการด้อยค่า ผลขาดทุนซึ่งเคยบันทึกในส่วนของผู้ถือหุ้นจะถูกรับรู้ในกำไรหรือขาดทุน ถึงแม้ว่าจะยังไม่มีการตัดรายการสินทรัพย์ทางการเงินดังกล่าว ผลขาดทุนที่บันทึกในกำไรหรือขาดทุนเป็นผลต่าง</w:t>
      </w:r>
      <w:r w:rsidRPr="00300257">
        <w:rPr>
          <w:rFonts w:ascii="Angsana New" w:hAnsi="Angsana New"/>
          <w:spacing w:val="2"/>
          <w:sz w:val="30"/>
          <w:szCs w:val="30"/>
          <w:cs/>
        </w:rPr>
        <w:t>ระหว่างมูลค่ายุติธรรมในปัจจุบันของสินทรัพย์</w:t>
      </w:r>
      <w:r w:rsidRPr="00300257">
        <w:rPr>
          <w:rFonts w:ascii="Angsana New" w:hAnsi="Angsana New" w:hint="cs"/>
          <w:spacing w:val="2"/>
          <w:sz w:val="30"/>
          <w:szCs w:val="30"/>
          <w:cs/>
        </w:rPr>
        <w:t>กับ</w:t>
      </w:r>
      <w:r w:rsidRPr="00300257">
        <w:rPr>
          <w:rFonts w:ascii="Angsana New" w:hAnsi="Angsana New"/>
          <w:spacing w:val="2"/>
          <w:sz w:val="30"/>
          <w:szCs w:val="30"/>
          <w:cs/>
        </w:rPr>
        <w:t>ราคาทุนที่ซื้อหักด้วยผลขาดทุนจากการด้อยค่าของสินทรัพย์</w:t>
      </w:r>
      <w:r w:rsidRPr="00300257">
        <w:rPr>
          <w:rFonts w:ascii="Angsana New" w:hAnsi="Angsana New"/>
          <w:sz w:val="30"/>
          <w:szCs w:val="30"/>
          <w:cs/>
        </w:rPr>
        <w:t>ทางการเงินนั้นๆ ซึ่งเคยรับรู้แล้วในกำไรหรือขาดทุน</w:t>
      </w:r>
    </w:p>
    <w:p w14:paraId="4B3133E6" w14:textId="77777777" w:rsidR="0048717D" w:rsidRPr="00870029" w:rsidRDefault="0048717D" w:rsidP="00487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2"/>
          <w:szCs w:val="22"/>
        </w:rPr>
      </w:pPr>
    </w:p>
    <w:p w14:paraId="39A0E62E" w14:textId="77777777" w:rsidR="0048717D" w:rsidRPr="00300257" w:rsidRDefault="0048717D" w:rsidP="00487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300257">
        <w:rPr>
          <w:rFonts w:ascii="Angsana New" w:hAnsi="Angsana New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6CAB5491" w14:textId="77777777" w:rsidR="0048717D" w:rsidRPr="00870029" w:rsidRDefault="0048717D" w:rsidP="00487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2"/>
          <w:szCs w:val="22"/>
        </w:rPr>
      </w:pPr>
    </w:p>
    <w:p w14:paraId="03D82110" w14:textId="77777777" w:rsidR="0048717D" w:rsidRPr="00300257" w:rsidRDefault="0048717D" w:rsidP="00487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 xml:space="preserve">มูลค่าที่คาดว่าจะได้รับคืนของกลุ่มหลักทรัพย์ที่ถือไว้จนกว่าจะครบกำหนดที่บันทึกโดยวิธีราคาทุนตัดจำหน่าย </w:t>
      </w:r>
      <w:r w:rsidRPr="00300257">
        <w:rPr>
          <w:rFonts w:ascii="Angsana New" w:hAnsi="Angsana New"/>
          <w:spacing w:val="4"/>
          <w:sz w:val="30"/>
          <w:szCs w:val="30"/>
          <w:cs/>
        </w:rPr>
        <w:t>คำนวณโดยการหามูลค่าปัจจุบันของประมาณการกระแสเงินสดที่จะได้รับในอนาคต คิดลดด้วยอัตรา</w:t>
      </w:r>
      <w:r w:rsidRPr="00300257">
        <w:rPr>
          <w:rFonts w:ascii="Angsana New" w:hAnsi="Angsana New"/>
          <w:spacing w:val="2"/>
          <w:sz w:val="30"/>
          <w:szCs w:val="30"/>
          <w:cs/>
        </w:rPr>
        <w:t>ผลตอบแทน</w:t>
      </w:r>
      <w:r w:rsidRPr="00300257">
        <w:rPr>
          <w:rFonts w:ascii="Angsana New" w:hAnsi="Angsana New"/>
          <w:sz w:val="30"/>
          <w:szCs w:val="30"/>
          <w:cs/>
        </w:rPr>
        <w:t>ที่แท้จริง</w:t>
      </w:r>
    </w:p>
    <w:p w14:paraId="157902F6" w14:textId="77777777" w:rsidR="0048717D" w:rsidRPr="00870029" w:rsidRDefault="0048717D" w:rsidP="00487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2"/>
          <w:szCs w:val="22"/>
        </w:rPr>
      </w:pPr>
    </w:p>
    <w:p w14:paraId="5E7347EB" w14:textId="5C8B73A6" w:rsidR="0048717D" w:rsidRPr="00154C5B" w:rsidRDefault="0048717D" w:rsidP="009152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  <w:r w:rsidRPr="00300257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การประเมินมูลค่าจากการใช้ของสินทรัพย์ประมาณจากกระแสเงินสดที่จะได้รับในอนาคตคิดลดเป็นมูลค่าปัจจุบันโดยใช้อัตราคิดลดก่อนคำนึงถึงภาษีเงินได้เพื่อให้สะท้อนมูลค่าที่อาจประเมินได้ในตลาดปัจจุบันซึ่งแปรไปตามเวลาและความเสี่ยงที่มีต่อสินทรัพย์</w:t>
      </w:r>
      <w:r w:rsidR="00154C5B">
        <w:rPr>
          <w:rFonts w:ascii="Angsana New" w:hAnsi="Angsana New"/>
          <w:sz w:val="30"/>
          <w:szCs w:val="30"/>
        </w:rPr>
        <w:t xml:space="preserve"> </w:t>
      </w:r>
    </w:p>
    <w:p w14:paraId="079AF730" w14:textId="77777777" w:rsidR="0048717D" w:rsidRPr="00870029" w:rsidRDefault="0048717D" w:rsidP="00487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Cs/>
          <w:sz w:val="22"/>
          <w:szCs w:val="22"/>
        </w:rPr>
      </w:pPr>
    </w:p>
    <w:p w14:paraId="5F09A6BB" w14:textId="77777777" w:rsidR="0048717D" w:rsidRPr="00300257" w:rsidRDefault="0048717D" w:rsidP="00487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300257">
        <w:rPr>
          <w:rFonts w:ascii="Angsana New" w:hAnsi="Angsana New"/>
          <w:iCs/>
          <w:sz w:val="30"/>
          <w:szCs w:val="30"/>
          <w:cs/>
        </w:rPr>
        <w:t>การกลับรายการด้อยค่า</w:t>
      </w:r>
    </w:p>
    <w:p w14:paraId="104E39EA" w14:textId="77777777" w:rsidR="0048717D" w:rsidRPr="00870029" w:rsidRDefault="0048717D" w:rsidP="00487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2"/>
          <w:szCs w:val="22"/>
        </w:rPr>
      </w:pPr>
    </w:p>
    <w:p w14:paraId="241081A7" w14:textId="77777777" w:rsidR="0048717D" w:rsidRPr="00300257" w:rsidRDefault="0048717D" w:rsidP="00487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>ผลขาดทุนจากการด้อยค่าของสินทรัพย์ทางการเงินจะถูกกลับรายการเมื่อมูลค่าที่คาดว่าจะได้รับคืนเพิ่มขึ้นในภายหลัง และการเพิ่มขึ้นนั้นสัมพันธ์โดยตรงกับผลขาดทุนจากการด้อยค่าที่เคยรับรู้ในกำไรหรือขาดทุน</w:t>
      </w:r>
    </w:p>
    <w:p w14:paraId="284AADA0" w14:textId="77777777" w:rsidR="0048717D" w:rsidRPr="00870029" w:rsidRDefault="0048717D" w:rsidP="00487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2"/>
          <w:szCs w:val="22"/>
          <w:cs/>
        </w:rPr>
      </w:pPr>
    </w:p>
    <w:p w14:paraId="53F39151" w14:textId="77777777" w:rsidR="0048717D" w:rsidRPr="00300257" w:rsidRDefault="0048717D" w:rsidP="00487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>ผลขาดทุนจากการด้อยค่าของค่าความนิยมจะไม่มีการปรับปรุงกลับรายการ ผลขาดทุนจากการด้อยค่าของสินทรัพย์ที่ไม่ใช่สินทรัพย์ทางการเงินอื่นๆ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ที่เคยรับรู้ในงวดก่อนจะถูกประเมินทุกรอบระยะเวลารายงานว่ามีข้อบ่งชี้เรื่องการด้อยค่าหรือไม่ ซึ่งหากมีการเปลี่ยนแปลงประมาณการที่ใช้ในการคำนวณมูลค่าที่คาดว่าจะได้รับคืน ผลขาดทุนจาก</w:t>
      </w:r>
      <w:r w:rsidRPr="00300257">
        <w:rPr>
          <w:rFonts w:ascii="Angsana New" w:hAnsi="Angsana New"/>
          <w:spacing w:val="4"/>
          <w:sz w:val="30"/>
          <w:szCs w:val="30"/>
          <w:cs/>
        </w:rPr>
        <w:t>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ด้วย</w:t>
      </w:r>
      <w:r w:rsidRPr="00300257">
        <w:rPr>
          <w:rFonts w:ascii="Angsana New" w:hAnsi="Angsana New"/>
          <w:sz w:val="30"/>
          <w:szCs w:val="30"/>
          <w:cs/>
        </w:rPr>
        <w:t>ค่าเสื่อมราคาสะสมหรือค่าตัดจำหน่ายสะสม เสมือนหนึ่งไม่เคยมีการบันทึกผลขาดทุนจากการด้อยค่ามาก่อน</w:t>
      </w:r>
    </w:p>
    <w:p w14:paraId="421AA120" w14:textId="77777777" w:rsidR="0048717D" w:rsidRDefault="0048717D" w:rsidP="00487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3BA663C0" w14:textId="77777777" w:rsidR="00DE0920" w:rsidRDefault="00DE0920" w:rsidP="00487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794D9337" w14:textId="77777777" w:rsidR="00DE0920" w:rsidRDefault="00DE0920" w:rsidP="00487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5B2A1E89" w14:textId="77777777" w:rsidR="0048717D" w:rsidRPr="00300257" w:rsidRDefault="0048717D" w:rsidP="0048717D">
      <w:pPr>
        <w:pStyle w:val="AccPolicyHeading"/>
      </w:pPr>
      <w:r w:rsidRPr="00300257">
        <w:rPr>
          <w:cs/>
        </w:rPr>
        <w:t>(ฏ)</w:t>
      </w:r>
      <w:r w:rsidRPr="00300257">
        <w:tab/>
      </w:r>
      <w:r w:rsidRPr="00300257">
        <w:rPr>
          <w:cs/>
        </w:rPr>
        <w:t>เจ้าหนี้การค้าและเจ้าหนี้อื่น</w:t>
      </w:r>
    </w:p>
    <w:p w14:paraId="79E2674D" w14:textId="77777777" w:rsidR="0048717D" w:rsidRPr="000A7E75" w:rsidRDefault="0048717D" w:rsidP="00487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2"/>
          <w:szCs w:val="22"/>
        </w:rPr>
      </w:pPr>
    </w:p>
    <w:p w14:paraId="7DA1E6A3" w14:textId="77777777" w:rsidR="0048717D" w:rsidRPr="00300257" w:rsidRDefault="0048717D" w:rsidP="00487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 แสดง</w:t>
      </w:r>
      <w:r w:rsidRPr="00300257">
        <w:rPr>
          <w:rFonts w:ascii="Angsana New" w:hAnsi="Angsana New" w:hint="cs"/>
          <w:sz w:val="30"/>
          <w:szCs w:val="30"/>
          <w:cs/>
        </w:rPr>
        <w:t>ด้วย</w:t>
      </w:r>
      <w:r w:rsidRPr="00300257">
        <w:rPr>
          <w:rFonts w:ascii="Angsana New" w:hAnsi="Angsana New"/>
          <w:sz w:val="30"/>
          <w:szCs w:val="30"/>
          <w:cs/>
        </w:rPr>
        <w:t>ราคาทุน</w:t>
      </w:r>
    </w:p>
    <w:p w14:paraId="08AD15B3" w14:textId="77777777" w:rsidR="000B284E" w:rsidRDefault="000B284E" w:rsidP="0048717D">
      <w:pPr>
        <w:pStyle w:val="AccPolicyHeading"/>
      </w:pPr>
    </w:p>
    <w:p w14:paraId="4839E75D" w14:textId="77777777" w:rsidR="0048717D" w:rsidRPr="00300257" w:rsidRDefault="0048717D" w:rsidP="0048717D">
      <w:pPr>
        <w:pStyle w:val="AccPolicyHeading"/>
        <w:rPr>
          <w:cs/>
        </w:rPr>
      </w:pPr>
      <w:r w:rsidRPr="00300257">
        <w:rPr>
          <w:cs/>
        </w:rPr>
        <w:t>(ฐ)</w:t>
      </w:r>
      <w:r w:rsidRPr="00300257">
        <w:rPr>
          <w:cs/>
        </w:rPr>
        <w:tab/>
        <w:t>ผลประโยชน์ของพนักงาน</w:t>
      </w:r>
    </w:p>
    <w:p w14:paraId="706DAFE7" w14:textId="77777777" w:rsidR="0048717D" w:rsidRPr="000A7E75" w:rsidRDefault="0048717D" w:rsidP="00487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2"/>
          <w:szCs w:val="22"/>
          <w:cs/>
        </w:rPr>
      </w:pPr>
    </w:p>
    <w:p w14:paraId="3B0217F2" w14:textId="77777777" w:rsidR="0048717D" w:rsidRPr="00300257" w:rsidRDefault="0048717D" w:rsidP="00487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300257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5A5D6F76" w14:textId="77777777" w:rsidR="0048717D" w:rsidRPr="000A7E75" w:rsidRDefault="0048717D" w:rsidP="00487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2"/>
          <w:szCs w:val="22"/>
        </w:rPr>
      </w:pPr>
    </w:p>
    <w:p w14:paraId="4D89E5D2" w14:textId="77777777" w:rsidR="0048717D" w:rsidRPr="00300257" w:rsidRDefault="0048717D" w:rsidP="00487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/>
          <w:sz w:val="30"/>
          <w:szCs w:val="30"/>
        </w:rPr>
      </w:pPr>
      <w:r w:rsidRPr="00300257">
        <w:rPr>
          <w:rFonts w:ascii="Angsana New" w:hAnsi="Angsana New"/>
          <w:i/>
          <w:spacing w:val="-4"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</w:t>
      </w:r>
      <w:r w:rsidRPr="00300257">
        <w:rPr>
          <w:rFonts w:ascii="Angsana New" w:hAnsi="Angsana New"/>
          <w:i/>
          <w:sz w:val="30"/>
          <w:szCs w:val="30"/>
          <w:cs/>
        </w:rPr>
        <w:t>ที่พนักงานได้ทำงานให้กับกิจการ</w:t>
      </w:r>
    </w:p>
    <w:p w14:paraId="3E428EF8" w14:textId="77777777" w:rsidR="0048717D" w:rsidRPr="000A7E75" w:rsidRDefault="0048717D" w:rsidP="00487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2"/>
          <w:szCs w:val="22"/>
        </w:rPr>
      </w:pPr>
    </w:p>
    <w:p w14:paraId="1A73863B" w14:textId="77777777" w:rsidR="0048717D" w:rsidRPr="00300257" w:rsidRDefault="0048717D" w:rsidP="0048717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300257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5CF13982" w14:textId="77777777" w:rsidR="0048717D" w:rsidRPr="0048717D" w:rsidRDefault="0048717D" w:rsidP="00487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2"/>
          <w:szCs w:val="22"/>
        </w:rPr>
      </w:pPr>
    </w:p>
    <w:p w14:paraId="2D381349" w14:textId="77777777" w:rsidR="0048717D" w:rsidRPr="00300257" w:rsidRDefault="0048717D" w:rsidP="00487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300257">
        <w:rPr>
          <w:rFonts w:ascii="Angsana New" w:hAnsi="Angsana New"/>
          <w:i/>
          <w:spacing w:val="2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</w:t>
      </w:r>
      <w:r w:rsidRPr="00300257">
        <w:rPr>
          <w:rFonts w:ascii="Angsana New" w:hAnsi="Angsana New"/>
          <w:i/>
          <w:sz w:val="30"/>
          <w:szCs w:val="30"/>
          <w:cs/>
        </w:rPr>
        <w:t>จากการประมาณผลประโยชน์ในอนาคตที่เกิดจากการทำงานของพนักงานใน</w:t>
      </w:r>
      <w:r w:rsidRPr="00300257">
        <w:rPr>
          <w:rFonts w:ascii="Angsana New" w:hAnsi="Angsana New" w:hint="cs"/>
          <w:i/>
          <w:sz w:val="30"/>
          <w:szCs w:val="30"/>
          <w:cs/>
        </w:rPr>
        <w:t>งวด</w:t>
      </w:r>
      <w:r w:rsidRPr="00300257">
        <w:rPr>
          <w:rFonts w:ascii="Angsana New" w:hAnsi="Angsana New"/>
          <w:i/>
          <w:sz w:val="30"/>
          <w:szCs w:val="30"/>
          <w:cs/>
        </w:rPr>
        <w:t>ปัจจุบันและงวดก่อนๆ ผลประโยชน์ดังกล่าวได้มีการคิดลดกระแสเงิน</w:t>
      </w:r>
      <w:r w:rsidRPr="00300257">
        <w:rPr>
          <w:rFonts w:ascii="Angsana New" w:hAnsi="Angsana New" w:hint="cs"/>
          <w:i/>
          <w:sz w:val="30"/>
          <w:szCs w:val="30"/>
          <w:cs/>
        </w:rPr>
        <w:t>ส</w:t>
      </w:r>
      <w:r w:rsidRPr="00300257">
        <w:rPr>
          <w:rFonts w:ascii="Angsana New" w:hAnsi="Angsana New"/>
          <w:i/>
          <w:sz w:val="30"/>
          <w:szCs w:val="30"/>
          <w:cs/>
        </w:rPr>
        <w:t>ดเพื่อให้เป็นมูลค่าปัจจุบัน</w:t>
      </w:r>
    </w:p>
    <w:p w14:paraId="5B488FF0" w14:textId="77777777" w:rsidR="0048717D" w:rsidRPr="0048717D" w:rsidRDefault="0048717D" w:rsidP="00487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2"/>
          <w:szCs w:val="22"/>
        </w:rPr>
      </w:pPr>
    </w:p>
    <w:p w14:paraId="09C6E1C7" w14:textId="77777777" w:rsidR="0048717D" w:rsidRPr="0044271C" w:rsidRDefault="0048717D" w:rsidP="00487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  <w:r w:rsidRPr="0044271C">
        <w:rPr>
          <w:rFonts w:ascii="Angsana New" w:hAnsi="Angsana New"/>
          <w:i/>
          <w:spacing w:val="4"/>
          <w:sz w:val="30"/>
          <w:szCs w:val="30"/>
          <w:cs/>
        </w:rPr>
        <w:t>การคำนวณ</w:t>
      </w:r>
      <w:r w:rsidRPr="0044271C">
        <w:rPr>
          <w:rFonts w:ascii="Angsana New" w:hAnsi="Angsana New" w:hint="cs"/>
          <w:i/>
          <w:spacing w:val="4"/>
          <w:sz w:val="30"/>
          <w:szCs w:val="30"/>
          <w:cs/>
        </w:rPr>
        <w:t>ภาระผูกพันของโครงการผลประโยชน์ที่กำหนดไว้</w:t>
      </w:r>
      <w:r w:rsidRPr="0044271C">
        <w:rPr>
          <w:rFonts w:ascii="Angsana New" w:hAnsi="Angsana New"/>
          <w:i/>
          <w:spacing w:val="4"/>
          <w:sz w:val="30"/>
          <w:szCs w:val="30"/>
          <w:cs/>
        </w:rPr>
        <w:t>นั้น</w:t>
      </w:r>
      <w:r w:rsidRPr="0044271C">
        <w:rPr>
          <w:rFonts w:ascii="Angsana New" w:hAnsi="Angsana New" w:hint="cs"/>
          <w:i/>
          <w:spacing w:val="4"/>
          <w:sz w:val="30"/>
          <w:szCs w:val="30"/>
          <w:cs/>
        </w:rPr>
        <w:t>ใช้หลักคณิตศาสตร์ประกันภัยซึ่ง</w:t>
      </w:r>
      <w:r w:rsidRPr="0044271C">
        <w:rPr>
          <w:rFonts w:ascii="Angsana New" w:hAnsi="Angsana New"/>
          <w:i/>
          <w:spacing w:val="4"/>
          <w:sz w:val="30"/>
          <w:szCs w:val="30"/>
          <w:cs/>
        </w:rPr>
        <w:t>จัดทำโดย</w:t>
      </w:r>
      <w:r w:rsidRPr="0044271C">
        <w:rPr>
          <w:rFonts w:ascii="Angsana New" w:hAnsi="Angsana New"/>
          <w:i/>
          <w:sz w:val="30"/>
          <w:szCs w:val="30"/>
          <w:cs/>
        </w:rPr>
        <w:t>นักคณิตศาสตร์ประกันภัยที่ได้รับอนุญาต</w:t>
      </w:r>
      <w:r w:rsidRPr="00756060">
        <w:rPr>
          <w:rFonts w:ascii="Angsana New" w:hAnsi="Angsana New"/>
          <w:i/>
          <w:sz w:val="30"/>
          <w:szCs w:val="30"/>
          <w:cs/>
        </w:rPr>
        <w:t xml:space="preserve"> โดยวิธีคิดลดแต่ละหน่วยที่ประมาณการไว้</w:t>
      </w:r>
      <w:r w:rsidRPr="00EF5069">
        <w:rPr>
          <w:rFonts w:ascii="Angsana New" w:hAnsi="Angsana New" w:hint="cs"/>
          <w:i/>
          <w:sz w:val="30"/>
          <w:szCs w:val="30"/>
          <w:cs/>
        </w:rPr>
        <w:t xml:space="preserve">  </w:t>
      </w:r>
    </w:p>
    <w:p w14:paraId="2DD03EE0" w14:textId="77777777" w:rsidR="0048717D" w:rsidRPr="0048717D" w:rsidRDefault="0048717D" w:rsidP="00487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2"/>
          <w:szCs w:val="22"/>
        </w:rPr>
      </w:pPr>
    </w:p>
    <w:p w14:paraId="2908D7F7" w14:textId="77777777" w:rsidR="0048717D" w:rsidRPr="00300257" w:rsidRDefault="0048717D" w:rsidP="00487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4271C">
        <w:rPr>
          <w:rFonts w:ascii="Angsana New" w:hAnsi="Angsana New" w:hint="cs"/>
          <w:i/>
          <w:spacing w:val="4"/>
          <w:sz w:val="30"/>
          <w:szCs w:val="30"/>
          <w:cs/>
        </w:rPr>
        <w:t>ใน</w:t>
      </w:r>
      <w:r w:rsidRPr="0044271C">
        <w:rPr>
          <w:rFonts w:ascii="Angsana New" w:hAnsi="Angsana New"/>
          <w:i/>
          <w:spacing w:val="4"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44271C">
        <w:rPr>
          <w:rFonts w:ascii="Angsana New" w:hAnsi="Angsana New"/>
          <w:i/>
          <w:spacing w:val="4"/>
          <w:sz w:val="30"/>
          <w:szCs w:val="30"/>
        </w:rPr>
        <w:t xml:space="preserve"> </w:t>
      </w:r>
      <w:r w:rsidRPr="0044271C">
        <w:rPr>
          <w:rFonts w:ascii="Angsana New" w:hAnsi="Angsana New" w:hint="cs"/>
          <w:i/>
          <w:spacing w:val="4"/>
          <w:sz w:val="30"/>
          <w:szCs w:val="30"/>
          <w:cs/>
        </w:rPr>
        <w:t>ผล</w:t>
      </w:r>
      <w:r w:rsidRPr="0044271C">
        <w:rPr>
          <w:rFonts w:ascii="Angsana New" w:hAnsi="Angsana New"/>
          <w:i/>
          <w:spacing w:val="4"/>
          <w:sz w:val="30"/>
          <w:szCs w:val="30"/>
          <w:cs/>
        </w:rPr>
        <w:t>กำไร</w:t>
      </w:r>
      <w:r w:rsidRPr="0044271C">
        <w:rPr>
          <w:rFonts w:ascii="Angsana New" w:hAnsi="Angsana New" w:hint="cs"/>
          <w:i/>
          <w:spacing w:val="4"/>
          <w:sz w:val="30"/>
          <w:szCs w:val="30"/>
          <w:cs/>
        </w:rPr>
        <w:t>หรือ</w:t>
      </w:r>
      <w:r w:rsidRPr="0044271C">
        <w:rPr>
          <w:rFonts w:ascii="Angsana New" w:hAnsi="Angsana New"/>
          <w:i/>
          <w:spacing w:val="4"/>
          <w:sz w:val="30"/>
          <w:szCs w:val="30"/>
          <w:cs/>
        </w:rPr>
        <w:t>ขาดทุนจากการประมาณการตาม</w:t>
      </w:r>
      <w:r w:rsidRPr="007E5942">
        <w:rPr>
          <w:rFonts w:ascii="Angsana New" w:hAnsi="Angsana New"/>
          <w:i/>
          <w:spacing w:val="2"/>
          <w:sz w:val="30"/>
          <w:szCs w:val="30"/>
          <w:cs/>
        </w:rPr>
        <w:t>หลักคณิตศาสตร์ประกันภัยจะถูกรับรู้รายการในกำไรขาดทุนเบ็ดเสร็จอื่น</w:t>
      </w:r>
      <w:r w:rsidRPr="007E5942">
        <w:rPr>
          <w:rFonts w:ascii="Angsana New" w:hAnsi="Angsana New"/>
          <w:i/>
          <w:spacing w:val="2"/>
          <w:sz w:val="30"/>
          <w:szCs w:val="30"/>
        </w:rPr>
        <w:t xml:space="preserve"> </w:t>
      </w:r>
      <w:r w:rsidRPr="007E5942">
        <w:rPr>
          <w:rFonts w:ascii="Angsana New" w:hAnsi="Angsana New"/>
          <w:i/>
          <w:spacing w:val="2"/>
          <w:sz w:val="30"/>
          <w:szCs w:val="30"/>
          <w:cs/>
        </w:rPr>
        <w:t>กลุ่มบริษัทกำหนดดอกเบี้ยจ่ายของ</w:t>
      </w:r>
      <w:r w:rsidRPr="0044271C">
        <w:rPr>
          <w:rFonts w:ascii="Angsana New" w:hAnsi="Angsana New"/>
          <w:i/>
          <w:spacing w:val="-2"/>
          <w:sz w:val="30"/>
          <w:szCs w:val="30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</w:t>
      </w:r>
      <w:r w:rsidRPr="00300257">
        <w:rPr>
          <w:rFonts w:ascii="Angsana New" w:hAnsi="Angsana New"/>
          <w:i/>
          <w:spacing w:val="4"/>
          <w:sz w:val="30"/>
          <w:szCs w:val="30"/>
          <w:cs/>
        </w:rPr>
        <w:t>โดยคำนึงถึงการเปลี่ยนแปลงใดๆ</w:t>
      </w:r>
      <w:r w:rsidRPr="00300257">
        <w:rPr>
          <w:rFonts w:ascii="Angsana New" w:hAnsi="Angsana New" w:hint="cs"/>
          <w:i/>
          <w:spacing w:val="4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i/>
          <w:spacing w:val="4"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</w:t>
      </w:r>
      <w:r w:rsidRPr="00300257">
        <w:rPr>
          <w:rFonts w:ascii="Angsana New" w:hAnsi="Angsana New"/>
          <w:i/>
          <w:spacing w:val="2"/>
          <w:sz w:val="30"/>
          <w:szCs w:val="30"/>
          <w:cs/>
        </w:rPr>
        <w:t>การจ่ายชำระผลประโยชน์ ดอกเบี้ยจ่ายสุทธิและค่าใช้จ่ายอื่นๆ</w:t>
      </w:r>
      <w:r w:rsidRPr="00300257">
        <w:rPr>
          <w:rFonts w:ascii="Angsana New" w:hAnsi="Angsana New" w:hint="cs"/>
          <w:i/>
          <w:spacing w:val="2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i/>
          <w:spacing w:val="2"/>
          <w:sz w:val="30"/>
          <w:szCs w:val="30"/>
          <w:cs/>
        </w:rPr>
        <w:t>ที่เกี่ยวข้องกับโครงการผลประโยชน์รับรู้รายการ</w:t>
      </w:r>
      <w:r w:rsidRPr="00300257">
        <w:rPr>
          <w:rFonts w:ascii="Angsana New" w:hAnsi="Angsana New"/>
          <w:i/>
          <w:sz w:val="30"/>
          <w:szCs w:val="30"/>
          <w:cs/>
        </w:rPr>
        <w:t>ในกำไรหรือขาดทุน</w:t>
      </w:r>
    </w:p>
    <w:p w14:paraId="5351E83C" w14:textId="77777777" w:rsidR="0048717D" w:rsidRPr="0048717D" w:rsidRDefault="0048717D" w:rsidP="00487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2"/>
          <w:szCs w:val="22"/>
        </w:rPr>
      </w:pPr>
    </w:p>
    <w:p w14:paraId="084726E8" w14:textId="77777777" w:rsidR="0048717D" w:rsidRPr="00300257" w:rsidRDefault="0048717D" w:rsidP="00487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300257">
        <w:rPr>
          <w:rFonts w:ascii="Angsana New" w:hAnsi="Angsana New"/>
          <w:i/>
          <w:spacing w:val="6"/>
          <w:sz w:val="30"/>
          <w:szCs w:val="30"/>
          <w:cs/>
        </w:rPr>
        <w:t>เมื่อมีการ</w:t>
      </w:r>
      <w:r w:rsidRPr="00300257">
        <w:rPr>
          <w:rFonts w:ascii="Angsana New" w:hAnsi="Angsana New" w:hint="cs"/>
          <w:i/>
          <w:spacing w:val="6"/>
          <w:sz w:val="30"/>
          <w:szCs w:val="30"/>
          <w:cs/>
        </w:rPr>
        <w:t>เปลี่ยนแปลง</w:t>
      </w:r>
      <w:r w:rsidRPr="00300257">
        <w:rPr>
          <w:rFonts w:ascii="Angsana New" w:hAnsi="Angsana New"/>
          <w:i/>
          <w:spacing w:val="6"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</w:t>
      </w:r>
      <w:r w:rsidRPr="00300257">
        <w:rPr>
          <w:rFonts w:ascii="Angsana New" w:hAnsi="Angsana New"/>
          <w:i/>
          <w:spacing w:val="-4"/>
          <w:sz w:val="30"/>
          <w:szCs w:val="30"/>
          <w:cs/>
        </w:rPr>
        <w:t>ที่เกี่ยวข้องกับการบริการในอดีต หรือ</w:t>
      </w:r>
      <w:r w:rsidRPr="00300257">
        <w:rPr>
          <w:rFonts w:ascii="Angsana New" w:hAnsi="Angsana New" w:hint="cs"/>
          <w:i/>
          <w:spacing w:val="-4"/>
          <w:sz w:val="30"/>
          <w:szCs w:val="30"/>
          <w:cs/>
        </w:rPr>
        <w:t xml:space="preserve"> ผล</w:t>
      </w:r>
      <w:r w:rsidRPr="00300257">
        <w:rPr>
          <w:rFonts w:ascii="Angsana New" w:hAnsi="Angsana New"/>
          <w:i/>
          <w:spacing w:val="-4"/>
          <w:sz w:val="30"/>
          <w:szCs w:val="30"/>
          <w:cs/>
        </w:rPr>
        <w:t>กำไร</w:t>
      </w:r>
      <w:r w:rsidRPr="00300257">
        <w:rPr>
          <w:rFonts w:ascii="Angsana New" w:hAnsi="Angsana New" w:hint="cs"/>
          <w:i/>
          <w:spacing w:val="-4"/>
          <w:sz w:val="30"/>
          <w:szCs w:val="30"/>
          <w:cs/>
        </w:rPr>
        <w:t>หรือ</w:t>
      </w:r>
      <w:r w:rsidRPr="00300257">
        <w:rPr>
          <w:rFonts w:ascii="Angsana New" w:hAnsi="Angsana New"/>
          <w:i/>
          <w:spacing w:val="-4"/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300257">
        <w:rPr>
          <w:rFonts w:ascii="Angsana New" w:hAnsi="Angsana New" w:hint="cs"/>
          <w:i/>
          <w:sz w:val="30"/>
          <w:szCs w:val="30"/>
          <w:cs/>
        </w:rPr>
        <w:t xml:space="preserve"> กลุ่มบริษัท</w:t>
      </w:r>
      <w:r w:rsidRPr="00300257">
        <w:rPr>
          <w:rFonts w:ascii="Angsana New" w:hAnsi="Angsana New"/>
          <w:i/>
          <w:sz w:val="30"/>
          <w:szCs w:val="30"/>
          <w:cs/>
        </w:rPr>
        <w:t>รับรู้</w:t>
      </w:r>
      <w:r w:rsidRPr="00300257">
        <w:rPr>
          <w:rFonts w:ascii="Angsana New" w:hAnsi="Angsana New" w:hint="cs"/>
          <w:i/>
          <w:sz w:val="30"/>
          <w:szCs w:val="30"/>
          <w:cs/>
        </w:rPr>
        <w:t>ผล</w:t>
      </w:r>
      <w:r w:rsidRPr="00300257">
        <w:rPr>
          <w:rFonts w:ascii="Angsana New" w:hAnsi="Angsana New"/>
          <w:i/>
          <w:sz w:val="30"/>
          <w:szCs w:val="30"/>
          <w:cs/>
        </w:rPr>
        <w:t>กำไรและขาดทุนจากการจ่ายชำระผลประโยชน์</w:t>
      </w:r>
      <w:r w:rsidRPr="00300257">
        <w:rPr>
          <w:rFonts w:ascii="Angsana New" w:hAnsi="Angsana New" w:hint="cs"/>
          <w:i/>
          <w:sz w:val="30"/>
          <w:szCs w:val="30"/>
          <w:cs/>
        </w:rPr>
        <w:t>พนักงาน</w:t>
      </w:r>
      <w:r w:rsidRPr="00300257">
        <w:rPr>
          <w:rFonts w:ascii="Angsana New" w:hAnsi="Angsana New"/>
          <w:i/>
          <w:sz w:val="30"/>
          <w:szCs w:val="30"/>
          <w:cs/>
        </w:rPr>
        <w:t>เมื่อเกิดขึ้น</w:t>
      </w:r>
    </w:p>
    <w:p w14:paraId="2CAC5558" w14:textId="77777777" w:rsidR="0048717D" w:rsidRPr="00300257" w:rsidRDefault="0048717D" w:rsidP="004871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2"/>
          <w:szCs w:val="2"/>
          <w:cs/>
        </w:rPr>
      </w:pPr>
    </w:p>
    <w:p w14:paraId="61583509" w14:textId="77777777" w:rsidR="00810892" w:rsidRDefault="00810892" w:rsidP="00810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20"/>
          <w:szCs w:val="20"/>
        </w:rPr>
      </w:pPr>
    </w:p>
    <w:p w14:paraId="59E259F6" w14:textId="77777777" w:rsidR="00DE0920" w:rsidRDefault="00DE0920" w:rsidP="00810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20"/>
          <w:szCs w:val="20"/>
        </w:rPr>
      </w:pPr>
    </w:p>
    <w:p w14:paraId="5BA20F80" w14:textId="77777777" w:rsidR="00DE0920" w:rsidRDefault="00DE0920" w:rsidP="00810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20"/>
          <w:szCs w:val="20"/>
        </w:rPr>
      </w:pPr>
    </w:p>
    <w:p w14:paraId="7339993C" w14:textId="77777777" w:rsidR="00DE0920" w:rsidRDefault="00DE0920" w:rsidP="00810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20"/>
          <w:szCs w:val="20"/>
        </w:rPr>
      </w:pPr>
    </w:p>
    <w:p w14:paraId="03B876AE" w14:textId="77777777" w:rsidR="00DE0920" w:rsidRDefault="00DE0920" w:rsidP="00810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20"/>
          <w:szCs w:val="20"/>
        </w:rPr>
      </w:pPr>
    </w:p>
    <w:p w14:paraId="56ADA9A2" w14:textId="77777777" w:rsidR="00DE0920" w:rsidRDefault="00DE0920" w:rsidP="00810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20"/>
          <w:szCs w:val="20"/>
        </w:rPr>
      </w:pPr>
    </w:p>
    <w:p w14:paraId="73EFA582" w14:textId="30B315CD" w:rsidR="000E1EE1" w:rsidRPr="00300257" w:rsidRDefault="000E1EE1" w:rsidP="00810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Cs/>
          <w:sz w:val="30"/>
          <w:szCs w:val="30"/>
        </w:rPr>
      </w:pPr>
      <w:r w:rsidRPr="00300257">
        <w:rPr>
          <w:rFonts w:ascii="Angsana New" w:hAnsi="Angsana New"/>
          <w:iCs/>
          <w:sz w:val="30"/>
          <w:szCs w:val="30"/>
          <w:cs/>
        </w:rPr>
        <w:t xml:space="preserve">ผลประโยชน์ระยะยาวอื่น </w:t>
      </w:r>
    </w:p>
    <w:p w14:paraId="4BAD66CF" w14:textId="77777777" w:rsidR="000E1EE1" w:rsidRPr="000A7E75" w:rsidRDefault="000E1EE1" w:rsidP="000E1E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2"/>
          <w:szCs w:val="22"/>
        </w:rPr>
      </w:pPr>
    </w:p>
    <w:p w14:paraId="564DF355" w14:textId="77777777" w:rsidR="000E1EE1" w:rsidRDefault="000E1EE1" w:rsidP="000E1E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/>
          <w:sz w:val="30"/>
          <w:szCs w:val="30"/>
        </w:rPr>
      </w:pPr>
      <w:r w:rsidRPr="00300257">
        <w:rPr>
          <w:rFonts w:ascii="Angsana New" w:hAnsi="Angsana New"/>
          <w:i/>
          <w:spacing w:val="2"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</w:t>
      </w:r>
      <w:r w:rsidRPr="00300257">
        <w:rPr>
          <w:rFonts w:ascii="Angsana New" w:hAnsi="Angsana New"/>
          <w:i/>
          <w:spacing w:val="4"/>
          <w:sz w:val="30"/>
          <w:szCs w:val="30"/>
          <w:cs/>
        </w:rPr>
        <w:t>การทำงาน</w:t>
      </w:r>
      <w:r w:rsidRPr="00300257">
        <w:rPr>
          <w:rFonts w:ascii="Angsana New" w:hAnsi="Angsana New" w:hint="cs"/>
          <w:i/>
          <w:spacing w:val="4"/>
          <w:sz w:val="30"/>
          <w:szCs w:val="30"/>
          <w:cs/>
        </w:rPr>
        <w:t>ของ</w:t>
      </w:r>
      <w:r w:rsidRPr="00300257">
        <w:rPr>
          <w:rFonts w:ascii="Angsana New" w:hAnsi="Angsana New"/>
          <w:i/>
          <w:spacing w:val="4"/>
          <w:sz w:val="30"/>
          <w:szCs w:val="30"/>
          <w:cs/>
        </w:rPr>
        <w:t>พนักงานใน</w:t>
      </w:r>
      <w:r w:rsidRPr="00300257">
        <w:rPr>
          <w:rFonts w:ascii="Angsana New" w:hAnsi="Angsana New" w:hint="cs"/>
          <w:i/>
          <w:spacing w:val="4"/>
          <w:sz w:val="30"/>
          <w:szCs w:val="30"/>
          <w:cs/>
        </w:rPr>
        <w:t>งวด</w:t>
      </w:r>
      <w:r w:rsidRPr="00300257">
        <w:rPr>
          <w:rFonts w:ascii="Angsana New" w:hAnsi="Angsana New"/>
          <w:i/>
          <w:spacing w:val="4"/>
          <w:sz w:val="30"/>
          <w:szCs w:val="30"/>
          <w:cs/>
        </w:rPr>
        <w:t>ปัจจุบันและงวดก่อน</w:t>
      </w:r>
      <w:r w:rsidRPr="00300257">
        <w:rPr>
          <w:rFonts w:ascii="Angsana New" w:hAnsi="Angsana New" w:hint="cs"/>
          <w:i/>
          <w:spacing w:val="4"/>
          <w:sz w:val="30"/>
          <w:szCs w:val="30"/>
          <w:cs/>
        </w:rPr>
        <w:t>ๆ</w:t>
      </w:r>
      <w:r w:rsidRPr="00300257">
        <w:rPr>
          <w:rFonts w:ascii="Angsana New" w:hAnsi="Angsana New"/>
          <w:i/>
          <w:spacing w:val="4"/>
          <w:sz w:val="30"/>
          <w:szCs w:val="30"/>
          <w:cs/>
        </w:rPr>
        <w:t xml:space="preserve"> ซึ่งผลประโยชน์นี้ได้คิดลดกระแสเงินสดเพื่อให้เป็น</w:t>
      </w:r>
      <w:r w:rsidRPr="00300257">
        <w:rPr>
          <w:rFonts w:ascii="Angsana New" w:hAnsi="Angsana New"/>
          <w:i/>
          <w:sz w:val="30"/>
          <w:szCs w:val="30"/>
          <w:cs/>
        </w:rPr>
        <w:t>มูลค่าปัจจุบัน</w:t>
      </w:r>
      <w:r w:rsidRPr="00300257">
        <w:rPr>
          <w:rFonts w:ascii="Angsana New" w:hAnsi="Angsana New" w:hint="cs"/>
          <w:i/>
          <w:sz w:val="30"/>
          <w:szCs w:val="30"/>
          <w:cs/>
        </w:rPr>
        <w:t xml:space="preserve"> การวัดมูลค่าใหม่จะรับรู้ในกำไรหรือขาดทุนเมื่อเกิดขึ้น </w:t>
      </w:r>
    </w:p>
    <w:p w14:paraId="077CDF72" w14:textId="77777777" w:rsidR="000E1EE1" w:rsidRPr="000A7E75" w:rsidRDefault="000E1EE1" w:rsidP="000E1E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Cs/>
          <w:sz w:val="22"/>
          <w:szCs w:val="22"/>
        </w:rPr>
      </w:pPr>
    </w:p>
    <w:p w14:paraId="5C94CA8A" w14:textId="77777777" w:rsidR="000E1EE1" w:rsidRPr="00300257" w:rsidRDefault="000E1EE1" w:rsidP="000E1E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300257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532AFDD4" w14:textId="77777777" w:rsidR="000E1EE1" w:rsidRPr="000A7E75" w:rsidRDefault="000E1EE1" w:rsidP="000E1E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2"/>
          <w:szCs w:val="22"/>
        </w:rPr>
      </w:pPr>
    </w:p>
    <w:p w14:paraId="335884DC" w14:textId="77777777" w:rsidR="000E1EE1" w:rsidRPr="005B20FD" w:rsidRDefault="000E1EE1" w:rsidP="000E1EE1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20"/>
          <w:szCs w:val="20"/>
        </w:rPr>
      </w:pPr>
      <w:r w:rsidRPr="005B20FD">
        <w:rPr>
          <w:rFonts w:ascii="Angsana New" w:hAnsi="Angsana New"/>
          <w:i/>
          <w:spacing w:val="-4"/>
          <w:sz w:val="30"/>
          <w:szCs w:val="30"/>
          <w:cs/>
        </w:rPr>
        <w:t>ผลประโยชน์ระยะสั้นของพนักงาน</w:t>
      </w:r>
      <w:r w:rsidRPr="005B20FD">
        <w:rPr>
          <w:rFonts w:ascii="Angsana New" w:hAnsi="Angsana New" w:hint="cs"/>
          <w:i/>
          <w:spacing w:val="-4"/>
          <w:sz w:val="30"/>
          <w:szCs w:val="30"/>
          <w:cs/>
        </w:rPr>
        <w:t>รับรู้</w:t>
      </w:r>
      <w:r w:rsidRPr="005B20FD">
        <w:rPr>
          <w:rFonts w:ascii="Angsana New" w:hAnsi="Angsana New"/>
          <w:i/>
          <w:spacing w:val="-4"/>
          <w:sz w:val="30"/>
          <w:szCs w:val="30"/>
          <w:cs/>
        </w:rPr>
        <w:t>เป็นค่าใช้จ่ายเมื่อพนักงานทำงานให้</w:t>
      </w:r>
      <w:r w:rsidRPr="005B20FD">
        <w:rPr>
          <w:rFonts w:ascii="Angsana New" w:hAnsi="Angsana New"/>
          <w:i/>
          <w:spacing w:val="-4"/>
          <w:sz w:val="30"/>
          <w:szCs w:val="30"/>
        </w:rPr>
        <w:t xml:space="preserve"> </w:t>
      </w:r>
      <w:r w:rsidRPr="005B20FD">
        <w:rPr>
          <w:rFonts w:ascii="Angsana New" w:hAnsi="Angsana New"/>
          <w:i/>
          <w:spacing w:val="-4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5B20FD">
        <w:rPr>
          <w:rFonts w:ascii="Angsana New" w:hAnsi="Angsana New"/>
          <w:i/>
          <w:sz w:val="30"/>
          <w:szCs w:val="30"/>
          <w:cs/>
        </w:rPr>
        <w:t xml:space="preserve"> </w:t>
      </w:r>
      <w:r w:rsidRPr="005B20FD">
        <w:rPr>
          <w:rFonts w:ascii="Angsana New" w:hAnsi="Angsana New"/>
          <w:i/>
          <w:spacing w:val="2"/>
          <w:sz w:val="30"/>
          <w:szCs w:val="30"/>
          <w:cs/>
        </w:rPr>
        <w:t>หาก</w:t>
      </w:r>
      <w:r w:rsidRPr="005B20FD">
        <w:rPr>
          <w:rFonts w:ascii="Angsana New" w:hAnsi="Angsana New" w:hint="cs"/>
          <w:i/>
          <w:spacing w:val="2"/>
          <w:sz w:val="30"/>
          <w:szCs w:val="30"/>
          <w:cs/>
        </w:rPr>
        <w:t>กลุ่มบริษัท</w:t>
      </w:r>
      <w:r w:rsidRPr="005B20FD">
        <w:rPr>
          <w:rFonts w:ascii="Angsana New" w:hAnsi="Angsana New"/>
          <w:i/>
          <w:spacing w:val="2"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</w:t>
      </w:r>
      <w:r w:rsidRPr="005B20FD">
        <w:rPr>
          <w:rFonts w:ascii="Angsana New" w:hAnsi="Angsana New"/>
          <w:i/>
          <w:sz w:val="30"/>
          <w:szCs w:val="30"/>
          <w:cs/>
        </w:rPr>
        <w:t>พนักงานได้ทำงานให้ในอดีตและภาระผูกพันนี้สามารถประมาณได้อย่างสมเหตุสมผล</w:t>
      </w:r>
      <w:r w:rsidRPr="005B20FD">
        <w:rPr>
          <w:rFonts w:ascii="Angsana New" w:hAnsi="Angsana New"/>
          <w:sz w:val="20"/>
          <w:szCs w:val="20"/>
        </w:rPr>
        <w:t xml:space="preserve"> </w:t>
      </w:r>
    </w:p>
    <w:p w14:paraId="65EDB367" w14:textId="77777777" w:rsidR="000E1EE1" w:rsidRPr="000A7E75" w:rsidRDefault="000E1EE1" w:rsidP="000E1E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2"/>
          <w:szCs w:val="22"/>
        </w:rPr>
      </w:pPr>
    </w:p>
    <w:p w14:paraId="6B085B32" w14:textId="77777777" w:rsidR="000E1EE1" w:rsidRPr="005B20FD" w:rsidRDefault="000E1EE1" w:rsidP="000E1EE1">
      <w:pPr>
        <w:pStyle w:val="AccPolicyHeading"/>
      </w:pPr>
      <w:r w:rsidRPr="005B20FD">
        <w:rPr>
          <w:cs/>
        </w:rPr>
        <w:t>(ฑ)</w:t>
      </w:r>
      <w:r w:rsidRPr="005B20FD">
        <w:tab/>
      </w:r>
      <w:r w:rsidRPr="005B20FD">
        <w:rPr>
          <w:cs/>
        </w:rPr>
        <w:t>ประมาณการหนี้สิน</w:t>
      </w:r>
    </w:p>
    <w:p w14:paraId="3A9F72C4" w14:textId="77777777" w:rsidR="000E1EE1" w:rsidRPr="000A7E75" w:rsidRDefault="000E1EE1" w:rsidP="000E1E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2"/>
          <w:szCs w:val="22"/>
        </w:rPr>
      </w:pPr>
    </w:p>
    <w:p w14:paraId="1202AEBC" w14:textId="77777777" w:rsidR="000E1EE1" w:rsidRDefault="000E1EE1" w:rsidP="000E1E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/>
          <w:sz w:val="30"/>
          <w:szCs w:val="30"/>
        </w:rPr>
      </w:pPr>
      <w:r w:rsidRPr="005B20FD">
        <w:rPr>
          <w:rFonts w:ascii="Angsana New" w:hAnsi="Angsana New"/>
          <w:i/>
          <w:spacing w:val="4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โดยอนุมานที่เกิดขึ้น</w:t>
      </w:r>
      <w:r w:rsidRPr="0003128C">
        <w:rPr>
          <w:rFonts w:ascii="Angsana New" w:hAnsi="Angsana New"/>
          <w:i/>
          <w:spacing w:val="-2"/>
          <w:sz w:val="30"/>
          <w:szCs w:val="30"/>
          <w:cs/>
        </w:rPr>
        <w:t>ในปัจจุบันซึ่งเป็นผลมาจากเหตุการณ์ในอดีตที่ประมาณการได้อย่างน่าเชื่อถือ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</w:t>
      </w:r>
      <w:r w:rsidRPr="009357AD">
        <w:rPr>
          <w:rFonts w:ascii="Angsana New" w:hAnsi="Angsana New"/>
          <w:i/>
          <w:sz w:val="30"/>
          <w:szCs w:val="30"/>
          <w:cs/>
        </w:rPr>
        <w:t>กระแสเงินสดที่จะจ่ายในอนาคตโดยใช้อัตราคิดลดในตลาดปัจจุบันก่อนคำนึงถึงภาษีเงินได้เพื่อให้</w:t>
      </w:r>
      <w:r w:rsidRPr="0003128C">
        <w:rPr>
          <w:rFonts w:ascii="Angsana New" w:hAnsi="Angsana New"/>
          <w:i/>
          <w:sz w:val="30"/>
          <w:szCs w:val="30"/>
          <w:cs/>
        </w:rPr>
        <w:t>สะท้อนจำนวน</w:t>
      </w:r>
      <w:r w:rsidRPr="005B20FD">
        <w:rPr>
          <w:rFonts w:ascii="Angsana New" w:hAnsi="Angsana New"/>
          <w:i/>
          <w:spacing w:val="-2"/>
          <w:sz w:val="30"/>
          <w:szCs w:val="30"/>
          <w:cs/>
        </w:rPr>
        <w:t>ที่อาจประเมินได้ในตลาดปัจจุบันซึ่งแปรไปตามเวลาและความเสี่ยงที่มีต่อหนี้สิน</w:t>
      </w:r>
      <w:r w:rsidRPr="005B20FD">
        <w:rPr>
          <w:rFonts w:ascii="Angsana New" w:hAnsi="Angsana New"/>
          <w:iCs/>
          <w:spacing w:val="-2"/>
          <w:sz w:val="30"/>
          <w:szCs w:val="30"/>
          <w:cs/>
        </w:rPr>
        <w:t xml:space="preserve"> </w:t>
      </w:r>
      <w:r w:rsidRPr="005B20FD">
        <w:rPr>
          <w:rFonts w:ascii="Angsana New" w:hAnsi="Angsana New"/>
          <w:i/>
          <w:spacing w:val="-2"/>
          <w:sz w:val="30"/>
          <w:szCs w:val="30"/>
          <w:cs/>
        </w:rPr>
        <w:t>ประมาณการหนี้สิน</w:t>
      </w:r>
      <w:r w:rsidRPr="005B20FD">
        <w:rPr>
          <w:rFonts w:ascii="Angsana New" w:hAnsi="Angsana New"/>
          <w:i/>
          <w:sz w:val="30"/>
          <w:szCs w:val="30"/>
          <w:cs/>
        </w:rPr>
        <w:t>ส่วนที่เพิ่มขึ้นเนื่องจากเวลาที่ผ่านไปรับรู้เป็นต้นทุนทางการเงิน</w:t>
      </w:r>
    </w:p>
    <w:p w14:paraId="0BF61A7F" w14:textId="77777777" w:rsidR="000E1EE1" w:rsidRPr="000A7E75" w:rsidRDefault="000E1EE1" w:rsidP="000E1E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/>
          <w:sz w:val="22"/>
          <w:szCs w:val="22"/>
        </w:rPr>
      </w:pPr>
    </w:p>
    <w:p w14:paraId="7B633673" w14:textId="77777777" w:rsidR="000E1EE1" w:rsidRPr="005B20FD" w:rsidRDefault="000E1EE1" w:rsidP="000E1EE1">
      <w:pPr>
        <w:pStyle w:val="AccPolicyHeading"/>
      </w:pPr>
      <w:r w:rsidRPr="005B20FD">
        <w:rPr>
          <w:cs/>
        </w:rPr>
        <w:t xml:space="preserve"> (ฒ)</w:t>
      </w:r>
      <w:r w:rsidRPr="005B20FD">
        <w:tab/>
      </w:r>
      <w:r w:rsidRPr="005B20FD">
        <w:rPr>
          <w:cs/>
        </w:rPr>
        <w:t>รายได้</w:t>
      </w:r>
    </w:p>
    <w:p w14:paraId="282CE273" w14:textId="77777777" w:rsidR="000E1EE1" w:rsidRPr="000A7E75" w:rsidRDefault="000E1EE1" w:rsidP="000E1E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2"/>
          <w:szCs w:val="22"/>
        </w:rPr>
      </w:pPr>
    </w:p>
    <w:p w14:paraId="5CF8153D" w14:textId="77777777" w:rsidR="000E1EE1" w:rsidRPr="005B20FD" w:rsidRDefault="000E1EE1" w:rsidP="000E1E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5B20FD">
        <w:rPr>
          <w:rFonts w:ascii="Angsana New" w:hAnsi="Angsana New"/>
          <w:sz w:val="30"/>
          <w:szCs w:val="30"/>
          <w:cs/>
        </w:rPr>
        <w:t>รายได้ที่รับรู้ไม่รวมภาษีมูลค่าเพิ่ม และแสดงสุทธิจากส่วนลดการค้า และส่วนลดตามปริมาณซื้อที่กิจการกำหนด</w:t>
      </w:r>
    </w:p>
    <w:p w14:paraId="3453BF98" w14:textId="77777777" w:rsidR="000E1EE1" w:rsidRPr="000A7E75" w:rsidRDefault="000E1EE1" w:rsidP="000E1E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2"/>
          <w:szCs w:val="22"/>
        </w:rPr>
      </w:pPr>
    </w:p>
    <w:p w14:paraId="0BE9FC6B" w14:textId="77777777" w:rsidR="000E1EE1" w:rsidRPr="005B20FD" w:rsidRDefault="000E1EE1" w:rsidP="000E1E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5B20FD">
        <w:rPr>
          <w:rFonts w:ascii="Angsana New" w:hAnsi="Angsana New"/>
          <w:iCs/>
          <w:sz w:val="30"/>
          <w:szCs w:val="30"/>
          <w:cs/>
        </w:rPr>
        <w:t>การขายสินค้าและให้บริการ</w:t>
      </w:r>
    </w:p>
    <w:p w14:paraId="2A855250" w14:textId="77777777" w:rsidR="000E1EE1" w:rsidRPr="000A7E75" w:rsidRDefault="000E1EE1" w:rsidP="000E1E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2"/>
          <w:szCs w:val="22"/>
        </w:rPr>
      </w:pPr>
    </w:p>
    <w:p w14:paraId="0F038BEE" w14:textId="57B39ECD" w:rsidR="000E1EE1" w:rsidRPr="00D4247D" w:rsidRDefault="000E1EE1" w:rsidP="00A96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6435">
        <w:rPr>
          <w:rFonts w:ascii="Angsana New" w:hAnsi="Angsana New"/>
          <w:spacing w:val="2"/>
          <w:sz w:val="30"/>
          <w:szCs w:val="30"/>
          <w:cs/>
        </w:rPr>
        <w:t>รายได้จะรับรู้ในกำไรหรือขาดทุนเมื่อได้โอนความเสี่ยงและผลตอบแทนของความเป็นเจ้าของสินค้าที่มีนัยสำคัญ</w:t>
      </w:r>
      <w:r w:rsidRPr="00D26435">
        <w:rPr>
          <w:rFonts w:ascii="Angsana New" w:hAnsi="Angsana New"/>
          <w:spacing w:val="-8"/>
          <w:sz w:val="30"/>
          <w:szCs w:val="30"/>
          <w:cs/>
        </w:rPr>
        <w:t>ไปให้กับผู้ซื้อแล้ว และจะไม่รับรู้รายได้ถ้าฝ่ายบริหารยังควบคุมหรือบริหารสินค้าที่ขายไปแล้วนั้น หรือมีความเป็นไปได้</w:t>
      </w:r>
      <w:r w:rsidRPr="00C22DD5">
        <w:rPr>
          <w:rFonts w:ascii="Angsana New" w:hAnsi="Angsana New"/>
          <w:spacing w:val="2"/>
          <w:sz w:val="30"/>
          <w:szCs w:val="30"/>
          <w:cs/>
        </w:rPr>
        <w:t>ค่อนข้างแน่นอนที่จะต้อง</w:t>
      </w:r>
      <w:r w:rsidRPr="007E5942">
        <w:rPr>
          <w:rFonts w:ascii="Angsana New" w:hAnsi="Angsana New"/>
          <w:spacing w:val="2"/>
          <w:sz w:val="30"/>
          <w:szCs w:val="30"/>
          <w:cs/>
        </w:rPr>
        <w:t xml:space="preserve">รับคืนสินค้า </w:t>
      </w:r>
      <w:r w:rsidRPr="00C22DD5">
        <w:rPr>
          <w:rFonts w:ascii="Angsana New" w:hAnsi="Angsana New"/>
          <w:spacing w:val="2"/>
          <w:sz w:val="30"/>
          <w:szCs w:val="30"/>
          <w:cs/>
        </w:rPr>
        <w:t>หรือมีความ</w:t>
      </w:r>
      <w:r w:rsidRPr="007E5942">
        <w:rPr>
          <w:rFonts w:ascii="Angsana New" w:hAnsi="Angsana New"/>
          <w:spacing w:val="2"/>
          <w:sz w:val="30"/>
          <w:szCs w:val="30"/>
          <w:cs/>
        </w:rPr>
        <w:t>ไม่แน่นอนที่มีนัยสำคัญในการได้รับประโยชน์เชิงเศรษฐกิจ</w:t>
      </w:r>
      <w:r w:rsidRPr="007E5942">
        <w:rPr>
          <w:rFonts w:ascii="Angsana New" w:hAnsi="Angsana New"/>
          <w:sz w:val="30"/>
          <w:szCs w:val="30"/>
          <w:cs/>
        </w:rPr>
        <w:t xml:space="preserve">จากการขายสินค้าและให้บริการนั้น หรือไม่อาจวัดมูลค่าของจำนวนรายได้และต้นทุนที่เกิดขึ้นได้อย่างน่าเชื่อถือ </w:t>
      </w:r>
      <w:r w:rsidRPr="00D4247D">
        <w:rPr>
          <w:rFonts w:ascii="Angsana New" w:hAnsi="Angsana New"/>
          <w:sz w:val="30"/>
          <w:szCs w:val="30"/>
          <w:cs/>
        </w:rPr>
        <w:t>รายได้จากการให้บริการรับรู้เมื่อมีการให้บริการแล้วตามขั้นความสำเร็จของรายการ</w:t>
      </w:r>
    </w:p>
    <w:p w14:paraId="33F813AB" w14:textId="0FF772C3" w:rsidR="000E1EE1" w:rsidRPr="00D4247D" w:rsidRDefault="000E1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20"/>
          <w:szCs w:val="20"/>
        </w:rPr>
      </w:pPr>
    </w:p>
    <w:p w14:paraId="5F517D12" w14:textId="77777777" w:rsidR="00DE0920" w:rsidRDefault="00DE0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20"/>
          <w:szCs w:val="20"/>
        </w:rPr>
      </w:pPr>
    </w:p>
    <w:p w14:paraId="543817D8" w14:textId="77777777" w:rsidR="00DE0920" w:rsidRDefault="00DE0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20"/>
          <w:szCs w:val="20"/>
        </w:rPr>
      </w:pPr>
    </w:p>
    <w:p w14:paraId="06F7A06D" w14:textId="77777777" w:rsidR="00DE0920" w:rsidRDefault="00DE0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20"/>
          <w:szCs w:val="20"/>
        </w:rPr>
      </w:pPr>
    </w:p>
    <w:p w14:paraId="0BBD81E1" w14:textId="77777777" w:rsidR="000E1EE1" w:rsidRPr="005B20FD" w:rsidRDefault="000E1EE1" w:rsidP="000E1E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firstLine="539"/>
        <w:jc w:val="thaiDistribute"/>
        <w:rPr>
          <w:rFonts w:ascii="Angsana New" w:hAnsi="Angsana New"/>
          <w:iCs/>
          <w:sz w:val="30"/>
          <w:szCs w:val="30"/>
        </w:rPr>
      </w:pPr>
      <w:r w:rsidRPr="005B20FD">
        <w:rPr>
          <w:rFonts w:ascii="Angsana New" w:hAnsi="Angsana New"/>
          <w:iCs/>
          <w:sz w:val="30"/>
          <w:szCs w:val="30"/>
          <w:cs/>
        </w:rPr>
        <w:t>ดอกเบี้ยรับและเงินปันผลรับ</w:t>
      </w:r>
    </w:p>
    <w:p w14:paraId="002C5448" w14:textId="77777777" w:rsidR="000E1EE1" w:rsidRPr="000A7E75" w:rsidRDefault="000E1EE1" w:rsidP="000E1E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2"/>
          <w:szCs w:val="22"/>
        </w:rPr>
      </w:pPr>
    </w:p>
    <w:p w14:paraId="3FAA02D5" w14:textId="04F05298" w:rsidR="000E1EE1" w:rsidRDefault="000E1EE1" w:rsidP="009152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915263">
        <w:rPr>
          <w:rFonts w:ascii="Angsana New" w:hAnsi="Angsana New"/>
          <w:sz w:val="30"/>
          <w:szCs w:val="30"/>
          <w:cs/>
        </w:rPr>
        <w:t>ดอกเบี้ยรับบันทึกในกำไรหรือขาดทุนตามอัตราดอกเบี้ยที่แท้จริง เงินปันผลรับบันทึกในกำไรหรือขาดทุนในวันที่กลุ่มบริษัทมีสิทธิได้รับเงินปันผล</w:t>
      </w:r>
    </w:p>
    <w:p w14:paraId="1A843153" w14:textId="77777777" w:rsidR="00687550" w:rsidRDefault="00687550" w:rsidP="000E1E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firstLine="539"/>
        <w:jc w:val="thaiDistribute"/>
        <w:rPr>
          <w:rFonts w:ascii="Tahoma" w:hAnsi="Tahoma" w:cs="Tahoma"/>
          <w:sz w:val="20"/>
          <w:szCs w:val="20"/>
        </w:rPr>
      </w:pPr>
    </w:p>
    <w:p w14:paraId="1BC91BB5" w14:textId="77777777" w:rsidR="000E1EE1" w:rsidRPr="0043305A" w:rsidRDefault="000E1EE1" w:rsidP="000E1E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firstLine="539"/>
        <w:jc w:val="thaiDistribute"/>
        <w:rPr>
          <w:rFonts w:ascii="Angsana New" w:hAnsi="Angsana New"/>
          <w:iCs/>
          <w:sz w:val="30"/>
          <w:szCs w:val="30"/>
        </w:rPr>
      </w:pPr>
      <w:r w:rsidRPr="0043305A">
        <w:rPr>
          <w:rFonts w:ascii="Angsana New" w:hAnsi="Angsana New"/>
          <w:iCs/>
          <w:sz w:val="30"/>
          <w:szCs w:val="30"/>
          <w:cs/>
        </w:rPr>
        <w:t>รายได้ค่าธรรมเนียมการใช้สิทธิ</w:t>
      </w:r>
    </w:p>
    <w:p w14:paraId="0D38BE42" w14:textId="77777777" w:rsidR="000E1EE1" w:rsidRPr="000A7E75" w:rsidRDefault="000E1EE1" w:rsidP="000E1E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firstLine="539"/>
        <w:jc w:val="thaiDistribute"/>
        <w:rPr>
          <w:rFonts w:ascii="Angsana New" w:hAnsi="Angsana New"/>
          <w:sz w:val="22"/>
          <w:szCs w:val="22"/>
          <w:cs/>
        </w:rPr>
      </w:pPr>
    </w:p>
    <w:p w14:paraId="54E792BD" w14:textId="77777777" w:rsidR="000E1EE1" w:rsidRPr="0043305A" w:rsidRDefault="000E1EE1" w:rsidP="000E1E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firstLine="539"/>
        <w:jc w:val="thaiDistribute"/>
        <w:rPr>
          <w:rFonts w:ascii="Angsana New" w:hAnsi="Angsana New"/>
          <w:sz w:val="30"/>
          <w:szCs w:val="30"/>
        </w:rPr>
      </w:pPr>
      <w:r w:rsidRPr="0043305A">
        <w:rPr>
          <w:rFonts w:ascii="Angsana New" w:hAnsi="Angsana New"/>
          <w:sz w:val="30"/>
          <w:szCs w:val="30"/>
          <w:cs/>
        </w:rPr>
        <w:t>รายได้ค่าธรรมเนียมการ</w:t>
      </w:r>
      <w:r w:rsidRPr="0043305A">
        <w:rPr>
          <w:rFonts w:ascii="Angsana New" w:hAnsi="Angsana New" w:hint="cs"/>
          <w:sz w:val="30"/>
          <w:szCs w:val="30"/>
          <w:cs/>
        </w:rPr>
        <w:t>ใช้สิทธิ</w:t>
      </w:r>
      <w:r w:rsidRPr="0043305A">
        <w:rPr>
          <w:rFonts w:ascii="Angsana New" w:hAnsi="Angsana New"/>
          <w:sz w:val="30"/>
          <w:szCs w:val="30"/>
          <w:cs/>
        </w:rPr>
        <w:t>รับรู้เป็นรายได้ตามเกณฑ์คงค้างตามที่กำหนดในสัญญา</w:t>
      </w:r>
    </w:p>
    <w:p w14:paraId="52F52F4E" w14:textId="77777777" w:rsidR="000E1EE1" w:rsidRPr="000A7E75" w:rsidRDefault="000E1EE1" w:rsidP="000E1E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2"/>
          <w:szCs w:val="22"/>
        </w:rPr>
      </w:pPr>
    </w:p>
    <w:p w14:paraId="2324AA97" w14:textId="77777777" w:rsidR="000E1EE1" w:rsidRPr="005B20FD" w:rsidRDefault="000E1EE1" w:rsidP="000E1EE1">
      <w:pPr>
        <w:pStyle w:val="AccPolicyHeading"/>
        <w:rPr>
          <w:cs/>
        </w:rPr>
      </w:pPr>
      <w:r w:rsidRPr="005B20FD">
        <w:rPr>
          <w:cs/>
        </w:rPr>
        <w:t>(ณ)</w:t>
      </w:r>
      <w:r w:rsidRPr="005B20FD">
        <w:tab/>
      </w:r>
      <w:r w:rsidRPr="005B20FD">
        <w:rPr>
          <w:cs/>
        </w:rPr>
        <w:t>ค่าใช้จ่าย</w:t>
      </w:r>
    </w:p>
    <w:p w14:paraId="50B121DF" w14:textId="77777777" w:rsidR="000E1EE1" w:rsidRPr="000A7E75" w:rsidRDefault="000E1EE1" w:rsidP="000E1E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Cs/>
          <w:sz w:val="22"/>
          <w:szCs w:val="22"/>
        </w:rPr>
      </w:pPr>
    </w:p>
    <w:p w14:paraId="366D38A3" w14:textId="77777777" w:rsidR="000E1EE1" w:rsidRPr="005B20FD" w:rsidRDefault="000E1EE1" w:rsidP="000E1E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5B20FD">
        <w:rPr>
          <w:rFonts w:ascii="Angsana New" w:hAnsi="Angsana New"/>
          <w:iCs/>
          <w:sz w:val="30"/>
          <w:szCs w:val="30"/>
          <w:cs/>
        </w:rPr>
        <w:t>สัญญาเช่าดำเนินงาน</w:t>
      </w:r>
    </w:p>
    <w:p w14:paraId="172289C7" w14:textId="77777777" w:rsidR="000E1EE1" w:rsidRPr="000A7E75" w:rsidRDefault="000E1EE1" w:rsidP="000E1E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2"/>
          <w:szCs w:val="22"/>
        </w:rPr>
      </w:pPr>
    </w:p>
    <w:p w14:paraId="230C527D" w14:textId="77777777" w:rsidR="000E1EE1" w:rsidRPr="005B20FD" w:rsidRDefault="000E1EE1" w:rsidP="000E1E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trike/>
          <w:sz w:val="30"/>
          <w:szCs w:val="30"/>
        </w:rPr>
      </w:pPr>
      <w:r w:rsidRPr="005B20FD">
        <w:rPr>
          <w:rFonts w:ascii="Angsana New" w:hAnsi="Angsana New"/>
          <w:sz w:val="30"/>
          <w:szCs w:val="30"/>
          <w:cs/>
        </w:rPr>
        <w:t xml:space="preserve">ค่าใช้จ่ายภายใต้สัญญาเช่าดำเนินงานบันทึกในกำไรหรือขาดทุนโดยวิธีเส้นตรงตลอดอายุสัญญาเช่า ประโยชน์ที่ได้รับตามสัญญาเช่าจะรับรู้ในกำไรหรือขาดทุนเป็นส่วนหนึ่งของค่าเช่าทั้งสิ้นตลอดอายุสัญญาเช่า </w:t>
      </w:r>
    </w:p>
    <w:p w14:paraId="2AC54BEB" w14:textId="77777777" w:rsidR="000E1EE1" w:rsidRPr="000A7E75" w:rsidRDefault="000E1EE1" w:rsidP="000E1E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2"/>
          <w:szCs w:val="22"/>
        </w:rPr>
      </w:pPr>
    </w:p>
    <w:p w14:paraId="6DFE4D49" w14:textId="77777777" w:rsidR="000E1EE1" w:rsidRDefault="000E1EE1" w:rsidP="000E1E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5B20FD">
        <w:rPr>
          <w:rFonts w:ascii="Angsana New" w:hAnsi="Angsana New"/>
          <w:spacing w:val="8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</w:t>
      </w:r>
      <w:r w:rsidRPr="005B20FD">
        <w:rPr>
          <w:rFonts w:ascii="Angsana New" w:hAnsi="Angsana New"/>
          <w:sz w:val="30"/>
          <w:szCs w:val="30"/>
          <w:cs/>
        </w:rPr>
        <w:t xml:space="preserve"> เมื่อได้รับการยืนยันการปรับค่าเช่า</w:t>
      </w:r>
    </w:p>
    <w:p w14:paraId="4FE7DE55" w14:textId="77777777" w:rsidR="000E1EE1" w:rsidRPr="000A7E75" w:rsidRDefault="000E1EE1" w:rsidP="000E1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2"/>
          <w:szCs w:val="22"/>
          <w:cs/>
        </w:rPr>
      </w:pPr>
    </w:p>
    <w:p w14:paraId="0D49439D" w14:textId="77777777" w:rsidR="000E1EE1" w:rsidRPr="00300257" w:rsidRDefault="000E1EE1" w:rsidP="000E1EE1">
      <w:pPr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5B20FD">
        <w:rPr>
          <w:rFonts w:ascii="Angsana New" w:hAnsi="Angsana New" w:hint="cs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</w:p>
    <w:p w14:paraId="4EB3A49E" w14:textId="77777777" w:rsidR="000E1EE1" w:rsidRPr="000A7E75" w:rsidRDefault="000E1EE1" w:rsidP="000E1E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2"/>
          <w:szCs w:val="22"/>
        </w:rPr>
      </w:pPr>
    </w:p>
    <w:p w14:paraId="5CBF1F48" w14:textId="77777777" w:rsidR="000E1EE1" w:rsidRPr="00300257" w:rsidRDefault="000E1EE1" w:rsidP="000E1EE1">
      <w:pPr>
        <w:autoSpaceDE w:val="0"/>
        <w:autoSpaceDN w:val="0"/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>ณ วันที่เริ่มต้นข้อตกลง กลุ่มบริษัทจะพิจารณาว่าข้อตกลงดังกล่าวประกอบด้วยสัญญาเช่าหรือมีสัญญาเช่าเป็นส่วนประกอบหรือไม่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ถ้าการปฏิบัติตามข้อตกลงนั้นขึ้นอยู่กับ</w:t>
      </w:r>
      <w:r w:rsidRPr="00300257">
        <w:rPr>
          <w:rFonts w:ascii="Angsana New" w:hAnsi="Angsana New"/>
          <w:spacing w:val="2"/>
          <w:sz w:val="30"/>
          <w:szCs w:val="30"/>
          <w:cs/>
        </w:rPr>
        <w:t>การใช้สินทรัพย์ที่มีลักษณะเฉพาะเจาะจง และข้อตกลงนั้นจะนำไปสู่สิทธิในการใช้สินทรัพย์ ถ้าทำให้กลุ่มบริษัท</w:t>
      </w:r>
      <w:r w:rsidRPr="00300257">
        <w:rPr>
          <w:rFonts w:ascii="Angsana New" w:hAnsi="Angsana New"/>
          <w:sz w:val="30"/>
          <w:szCs w:val="30"/>
          <w:cs/>
        </w:rPr>
        <w:t xml:space="preserve">มีสิทธิในการควบคุมการใช้สินทรัพย์ </w:t>
      </w:r>
    </w:p>
    <w:p w14:paraId="2B1FFDDA" w14:textId="77777777" w:rsidR="000E1EE1" w:rsidRPr="000A7E75" w:rsidRDefault="000E1EE1" w:rsidP="000E1EE1">
      <w:pPr>
        <w:autoSpaceDE w:val="0"/>
        <w:autoSpaceDN w:val="0"/>
        <w:spacing w:line="240" w:lineRule="auto"/>
        <w:ind w:left="567"/>
        <w:jc w:val="thaiDistribute"/>
        <w:rPr>
          <w:rFonts w:ascii="Angsana New" w:hAnsi="Angsana New"/>
          <w:sz w:val="22"/>
          <w:szCs w:val="22"/>
        </w:rPr>
      </w:pPr>
    </w:p>
    <w:p w14:paraId="21B136D1" w14:textId="7E38EA10" w:rsidR="000E1EE1" w:rsidRDefault="000E1EE1" w:rsidP="0077688B">
      <w:pPr>
        <w:spacing w:line="240" w:lineRule="auto"/>
        <w:ind w:left="567"/>
        <w:jc w:val="thaiDistribute"/>
        <w:rPr>
          <w:rFonts w:ascii="Angsana New" w:hAnsi="Angsana New"/>
          <w:sz w:val="22"/>
          <w:szCs w:val="22"/>
        </w:rPr>
      </w:pPr>
      <w:r w:rsidRPr="00300257">
        <w:rPr>
          <w:rFonts w:ascii="Angsana New" w:hAnsi="Angsana New"/>
          <w:spacing w:val="-4"/>
          <w:sz w:val="30"/>
          <w:szCs w:val="30"/>
          <w:cs/>
        </w:rPr>
        <w:t>ณ วันที่เริ่มต้นข้อตกลง หรือ มีการประเมินข้อตกลงใหม่ กลุ่มบริษัทแยกค่าตอบแทนสำหรับสัญญาเช่า และส่วนที่เป็น</w:t>
      </w:r>
      <w:r w:rsidRPr="00300257">
        <w:rPr>
          <w:rFonts w:ascii="Angsana New" w:hAnsi="Angsana New"/>
          <w:spacing w:val="-6"/>
          <w:sz w:val="30"/>
          <w:szCs w:val="30"/>
          <w:cs/>
        </w:rPr>
        <w:t>องค์ประกอบอื่นโดยใช้มูลค่ายุติธรรมเป็นเกณฑ์ในการแยก หากกลุ่มบริษัทสรุปว่าเป็นสัญญาเช่าการเงิน แต่ไม่สามารถ</w:t>
      </w:r>
      <w:r w:rsidRPr="00300257">
        <w:rPr>
          <w:rFonts w:ascii="Angsana New" w:hAnsi="Angsana New"/>
          <w:sz w:val="30"/>
          <w:szCs w:val="30"/>
          <w:cs/>
        </w:rPr>
        <w:t>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</w:t>
      </w:r>
      <w:r w:rsidRPr="00300257">
        <w:rPr>
          <w:rFonts w:ascii="Angsana New" w:hAnsi="Angsana New"/>
          <w:spacing w:val="-4"/>
          <w:sz w:val="30"/>
          <w:szCs w:val="30"/>
          <w:cs/>
        </w:rPr>
        <w:t>ของ</w:t>
      </w:r>
      <w:r w:rsidRPr="00300257">
        <w:rPr>
          <w:rFonts w:ascii="Angsana New" w:hAnsi="Angsana New"/>
          <w:sz w:val="30"/>
          <w:szCs w:val="30"/>
          <w:cs/>
        </w:rPr>
        <w:t>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เบี้ยเงินกู้ยืมส่วนเพิ่มของกลุ่มบริษัท</w:t>
      </w:r>
      <w:r>
        <w:rPr>
          <w:rFonts w:ascii="Angsana New" w:hAnsi="Angsana New"/>
          <w:sz w:val="22"/>
          <w:szCs w:val="22"/>
        </w:rPr>
        <w:br w:type="page"/>
      </w:r>
    </w:p>
    <w:p w14:paraId="45F57041" w14:textId="47BC6666" w:rsidR="000E1EE1" w:rsidRPr="00300257" w:rsidRDefault="000E1EE1" w:rsidP="000E1E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300257">
        <w:rPr>
          <w:rFonts w:ascii="Angsana New" w:hAnsi="Angsana New"/>
          <w:iCs/>
          <w:sz w:val="30"/>
          <w:szCs w:val="30"/>
          <w:cs/>
        </w:rPr>
        <w:lastRenderedPageBreak/>
        <w:t>ต้นทุนทางการเงิน</w:t>
      </w:r>
    </w:p>
    <w:p w14:paraId="73E03F6F" w14:textId="77777777" w:rsidR="000E1EE1" w:rsidRPr="000A7E75" w:rsidRDefault="000E1EE1" w:rsidP="000E1E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pacing w:val="2"/>
          <w:sz w:val="22"/>
          <w:szCs w:val="22"/>
        </w:rPr>
      </w:pPr>
    </w:p>
    <w:p w14:paraId="7CEE6CA6" w14:textId="77777777" w:rsidR="000E1EE1" w:rsidRPr="00300257" w:rsidRDefault="000E1EE1" w:rsidP="000E1E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>ต้นทุนทางการเงิน ประกอบด้วย ดอกเบี้ยจ่ายของเงินกู้ยืม</w:t>
      </w:r>
      <w:r w:rsidRPr="00300257">
        <w:rPr>
          <w:rFonts w:ascii="Angsana New" w:hAnsi="Angsana New"/>
          <w:sz w:val="30"/>
          <w:szCs w:val="30"/>
        </w:rPr>
        <w:t xml:space="preserve"> </w:t>
      </w:r>
      <w:r w:rsidRPr="00300257">
        <w:rPr>
          <w:rFonts w:ascii="Angsana New" w:hAnsi="Angsana New"/>
          <w:sz w:val="30"/>
          <w:szCs w:val="30"/>
          <w:cs/>
        </w:rPr>
        <w:t>ประมาณการหนี้สิน</w:t>
      </w:r>
      <w:r w:rsidRPr="00300257">
        <w:rPr>
          <w:rFonts w:ascii="Angsana New" w:hAnsi="Angsana New" w:hint="cs"/>
          <w:sz w:val="30"/>
          <w:szCs w:val="30"/>
          <w:cs/>
        </w:rPr>
        <w:t>และ</w:t>
      </w:r>
      <w:r w:rsidRPr="00300257">
        <w:rPr>
          <w:rFonts w:ascii="Angsana New" w:hAnsi="Angsana New"/>
          <w:sz w:val="30"/>
          <w:szCs w:val="30"/>
          <w:cs/>
        </w:rPr>
        <w:t>สิ่งตอบแทนที่คาดว่าจะต้องจ่ายส่วนที่เพิ่มขึ้นเนื่องจากเวลาที่ผ่านไป</w:t>
      </w:r>
      <w:r w:rsidRPr="00300257">
        <w:rPr>
          <w:rFonts w:ascii="Angsana New" w:hAnsi="Angsana New" w:hint="cs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z w:val="30"/>
          <w:szCs w:val="30"/>
          <w:cs/>
        </w:rPr>
        <w:t>และเงินปันผลของหุ้นบุริมสิทธิซึ่งถูกจัดประเภทเป็นหนี้สิน</w:t>
      </w:r>
    </w:p>
    <w:p w14:paraId="61CB08B9" w14:textId="77777777" w:rsidR="000E1EE1" w:rsidRPr="000A7E75" w:rsidRDefault="000E1EE1" w:rsidP="000E1E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/>
          <w:sz w:val="22"/>
          <w:szCs w:val="22"/>
          <w:cs/>
        </w:rPr>
      </w:pPr>
    </w:p>
    <w:p w14:paraId="451A9B1E" w14:textId="77777777" w:rsidR="000E1EE1" w:rsidRPr="00300257" w:rsidRDefault="000E1EE1" w:rsidP="000E1E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>ต้นทุนการกู้ยืมที่ไม่ได้เกี่ยวกับการได้มา การก่อสร้างหรือการผลิตสินทรัพย์ที่เข้าเงื่อนไขรับรู้ในกำไรหรือขาดทุน โดยใช้วิธีอัตรา</w:t>
      </w:r>
      <w:r w:rsidRPr="00300257">
        <w:rPr>
          <w:rFonts w:ascii="Angsana New" w:hAnsi="Angsana New" w:hint="cs"/>
          <w:sz w:val="30"/>
          <w:szCs w:val="30"/>
          <w:cs/>
        </w:rPr>
        <w:t>ดอกเบี้ย</w:t>
      </w:r>
      <w:r w:rsidRPr="00300257">
        <w:rPr>
          <w:rFonts w:ascii="Angsana New" w:hAnsi="Angsana New"/>
          <w:sz w:val="30"/>
          <w:szCs w:val="30"/>
          <w:cs/>
        </w:rPr>
        <w:t>ที่แท้จริง</w:t>
      </w:r>
    </w:p>
    <w:p w14:paraId="28BD95AE" w14:textId="77777777" w:rsidR="000E1EE1" w:rsidRPr="000A7E75" w:rsidRDefault="000E1EE1" w:rsidP="000E1E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2"/>
          <w:szCs w:val="22"/>
        </w:rPr>
      </w:pPr>
    </w:p>
    <w:p w14:paraId="0C240E81" w14:textId="77777777" w:rsidR="000E1EE1" w:rsidRPr="00300257" w:rsidRDefault="000E1EE1" w:rsidP="000E1E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300257">
        <w:rPr>
          <w:rFonts w:ascii="Angsana New" w:hAnsi="Angsana New"/>
          <w:i/>
          <w:iCs/>
          <w:sz w:val="30"/>
          <w:szCs w:val="30"/>
          <w:cs/>
        </w:rPr>
        <w:t>ค่าใช้จ่ายสำหรับแผนการออกจากงานด้วยความเห็นชอบร่วมกัน</w:t>
      </w:r>
    </w:p>
    <w:p w14:paraId="5E4D199E" w14:textId="77777777" w:rsidR="000E1EE1" w:rsidRPr="000A7E75" w:rsidRDefault="000E1EE1" w:rsidP="000E1E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2"/>
          <w:szCs w:val="22"/>
        </w:rPr>
      </w:pPr>
    </w:p>
    <w:p w14:paraId="4EDCA96D" w14:textId="77777777" w:rsidR="000E1EE1" w:rsidRPr="00300257" w:rsidRDefault="000E1EE1" w:rsidP="000E1E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>กลุ่มบริษัทได้เสนอสิทธิให้พนักงานจำนวนหนึ่งที่เข้าหลักเกณฑ์</w:t>
      </w:r>
      <w:r w:rsidRPr="00300257">
        <w:rPr>
          <w:rFonts w:ascii="Angsana New" w:hAnsi="Angsana New" w:hint="cs"/>
          <w:sz w:val="30"/>
          <w:szCs w:val="30"/>
          <w:cs/>
        </w:rPr>
        <w:t>สำหรับ</w:t>
      </w:r>
      <w:r w:rsidRPr="00300257">
        <w:rPr>
          <w:rFonts w:ascii="Angsana New" w:hAnsi="Angsana New"/>
          <w:sz w:val="30"/>
          <w:szCs w:val="30"/>
          <w:cs/>
        </w:rPr>
        <w:t>การออกจากงานด้วยความเห็นชอบร่วมกัน พนักงานที่เห็นชอบกับข้อเสนอจะได้รับเงินจำนวนหนึ่งโดยคำนวณผันแปรตามเงินเดือนล่าสุด จำนวนปีที่ทำงานหรือจำนวนเดือนคงเหลือก่อนการเกษียณตามปกติ กลุ่มบริษัทบันทึกเป็นค่าใช้จ่าย</w:t>
      </w:r>
      <w:r w:rsidRPr="00300257">
        <w:rPr>
          <w:rFonts w:ascii="Angsana New" w:hAnsi="Angsana New" w:hint="cs"/>
          <w:sz w:val="30"/>
          <w:szCs w:val="30"/>
          <w:cs/>
        </w:rPr>
        <w:t>เมื่อมี</w:t>
      </w:r>
      <w:r w:rsidRPr="00300257">
        <w:rPr>
          <w:rFonts w:ascii="Angsana New" w:hAnsi="Angsana New"/>
          <w:sz w:val="30"/>
          <w:szCs w:val="30"/>
          <w:cs/>
        </w:rPr>
        <w:t>แผนการออกจากงานด้วยความเห็นชอบร่วมกัน</w:t>
      </w:r>
    </w:p>
    <w:p w14:paraId="025C8B13" w14:textId="77777777" w:rsidR="000E1EE1" w:rsidRPr="000A7E75" w:rsidRDefault="000E1EE1" w:rsidP="000E1E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2"/>
          <w:szCs w:val="22"/>
        </w:rPr>
      </w:pPr>
    </w:p>
    <w:p w14:paraId="33500E87" w14:textId="77777777" w:rsidR="000E1EE1" w:rsidRPr="00300257" w:rsidRDefault="000E1EE1" w:rsidP="000E1EE1">
      <w:pPr>
        <w:pStyle w:val="AccPolicyHeading"/>
      </w:pPr>
      <w:r w:rsidRPr="00300257">
        <w:rPr>
          <w:cs/>
        </w:rPr>
        <w:t>(ด)</w:t>
      </w:r>
      <w:r w:rsidRPr="00300257">
        <w:tab/>
      </w:r>
      <w:r w:rsidRPr="00300257">
        <w:rPr>
          <w:cs/>
        </w:rPr>
        <w:t>ภาษีเงินได้</w:t>
      </w:r>
    </w:p>
    <w:p w14:paraId="214A147C" w14:textId="77777777" w:rsidR="000E1EE1" w:rsidRPr="000A7E75" w:rsidRDefault="000E1EE1" w:rsidP="000E1E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2"/>
          <w:szCs w:val="22"/>
        </w:rPr>
      </w:pPr>
    </w:p>
    <w:p w14:paraId="32008F72" w14:textId="77777777" w:rsidR="000E1EE1" w:rsidRDefault="000E1EE1" w:rsidP="000E1E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 ประกอบด้วย 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5A8BDD4E" w14:textId="77777777" w:rsidR="000E1EE1" w:rsidRPr="000A7E75" w:rsidRDefault="000E1EE1" w:rsidP="000E1E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42B5F1D2" w14:textId="77777777" w:rsidR="000E1EE1" w:rsidRPr="00300257" w:rsidRDefault="000E1EE1" w:rsidP="000E1E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i/>
          <w:iCs/>
          <w:sz w:val="30"/>
          <w:szCs w:val="30"/>
          <w:cs/>
        </w:rPr>
        <w:t>ภาษีเงินได้ของงวดปัจจุบัน</w:t>
      </w:r>
    </w:p>
    <w:p w14:paraId="590AE220" w14:textId="77777777" w:rsidR="000E1EE1" w:rsidRPr="000A7E75" w:rsidRDefault="000E1EE1" w:rsidP="000E1E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2"/>
          <w:szCs w:val="22"/>
        </w:rPr>
      </w:pPr>
    </w:p>
    <w:p w14:paraId="1191C17E" w14:textId="77777777" w:rsidR="000E1EE1" w:rsidRPr="00300257" w:rsidRDefault="000E1EE1" w:rsidP="000E1E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>ภาษีเงินได้ของงวดปัจจุบัน ได้แก่ ภาษีที่คาดว่าจะจ่ายชำระหรือได้รับชำระ โดยคำนวณจาก</w:t>
      </w:r>
      <w:r w:rsidRPr="00300257">
        <w:rPr>
          <w:rFonts w:ascii="Angsana New" w:hAnsi="Angsana New" w:hint="cs"/>
          <w:sz w:val="30"/>
          <w:szCs w:val="30"/>
          <w:cs/>
        </w:rPr>
        <w:t>ผล</w:t>
      </w:r>
      <w:r w:rsidRPr="00300257">
        <w:rPr>
          <w:rFonts w:ascii="Angsana New" w:hAnsi="Angsana New"/>
          <w:sz w:val="30"/>
          <w:szCs w:val="30"/>
          <w:cs/>
        </w:rPr>
        <w:t>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วันสิ้นรอบระยะเวลารายงาน ตลอดจนการปรับปรุงทางภาษีที่เกี่ยวกับรายการในปีก่อนๆ</w:t>
      </w:r>
    </w:p>
    <w:p w14:paraId="4F174AA2" w14:textId="77777777" w:rsidR="000E1EE1" w:rsidRDefault="000E1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20"/>
          <w:szCs w:val="20"/>
        </w:rPr>
      </w:pPr>
    </w:p>
    <w:p w14:paraId="7A21D817" w14:textId="77777777" w:rsidR="000E1EE1" w:rsidRDefault="000E1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20"/>
          <w:szCs w:val="20"/>
        </w:rPr>
      </w:pPr>
      <w:r>
        <w:rPr>
          <w:rFonts w:ascii="Angsana New" w:hAnsi="Angsana New"/>
          <w:iCs/>
          <w:sz w:val="20"/>
          <w:szCs w:val="20"/>
        </w:rPr>
        <w:br w:type="page"/>
      </w:r>
    </w:p>
    <w:p w14:paraId="2A7AA0DA" w14:textId="77777777" w:rsidR="000E1EE1" w:rsidRPr="00300257" w:rsidRDefault="000E1EE1" w:rsidP="000E1E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i/>
          <w:iCs/>
          <w:sz w:val="30"/>
          <w:szCs w:val="30"/>
          <w:cs/>
        </w:rPr>
        <w:lastRenderedPageBreak/>
        <w:t>ภาษีเงินได้รอการตัดบัญชี</w:t>
      </w:r>
    </w:p>
    <w:p w14:paraId="3D7999A5" w14:textId="77777777" w:rsidR="000E1EE1" w:rsidRPr="000A7E75" w:rsidRDefault="000E1EE1" w:rsidP="000E1E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2"/>
          <w:szCs w:val="22"/>
        </w:rPr>
      </w:pPr>
    </w:p>
    <w:p w14:paraId="7D082F98" w14:textId="77777777" w:rsidR="000E1EE1" w:rsidRPr="00300257" w:rsidRDefault="000E1EE1" w:rsidP="000E1E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</w:t>
      </w:r>
      <w:r w:rsidRPr="00300257">
        <w:rPr>
          <w:rFonts w:ascii="Angsana New" w:hAnsi="Angsana New"/>
          <w:spacing w:val="-2"/>
          <w:sz w:val="30"/>
          <w:szCs w:val="30"/>
          <w:cs/>
        </w:rPr>
        <w:t>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</w:t>
      </w:r>
      <w:r w:rsidRPr="00300257">
        <w:rPr>
          <w:rFonts w:ascii="Angsana New" w:hAnsi="Angsana New"/>
          <w:sz w:val="30"/>
          <w:szCs w:val="30"/>
          <w:cs/>
        </w:rPr>
        <w:t>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</w:t>
      </w:r>
      <w:r w:rsidRPr="00300257">
        <w:rPr>
          <w:rFonts w:ascii="Angsana New" w:hAnsi="Angsana New"/>
          <w:spacing w:val="-4"/>
          <w:sz w:val="30"/>
          <w:szCs w:val="30"/>
          <w:cs/>
        </w:rPr>
        <w:t>เงินลงทุนในบริษัทย่อยและ</w:t>
      </w:r>
      <w:r w:rsidRPr="00300257">
        <w:rPr>
          <w:rFonts w:ascii="Angsana New" w:hAnsi="Angsana New" w:hint="cs"/>
          <w:spacing w:val="-4"/>
          <w:sz w:val="30"/>
          <w:szCs w:val="30"/>
          <w:cs/>
        </w:rPr>
        <w:t>การร่วมค้า</w:t>
      </w:r>
      <w:r w:rsidRPr="00300257">
        <w:rPr>
          <w:rFonts w:ascii="Angsana New" w:hAnsi="Angsana New"/>
          <w:spacing w:val="-4"/>
          <w:sz w:val="30"/>
          <w:szCs w:val="30"/>
          <w:cs/>
        </w:rPr>
        <w:t>หากเป็นไปได้ว่าจะไม่กลับรายการในอนาคตอันใกล้ ภาษีเงินได้รอการตัดบัญชี</w:t>
      </w:r>
      <w:r w:rsidRPr="00300257">
        <w:rPr>
          <w:rFonts w:ascii="Angsana New" w:hAnsi="Angsana New"/>
          <w:sz w:val="30"/>
          <w:szCs w:val="30"/>
          <w:cs/>
        </w:rPr>
        <w:t>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วันสิ้นรอบระยะเวลารายงาน</w:t>
      </w:r>
    </w:p>
    <w:p w14:paraId="3E16E68F" w14:textId="77777777" w:rsidR="000E1EE1" w:rsidRPr="000A7E75" w:rsidRDefault="000E1EE1" w:rsidP="000E1E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2"/>
          <w:szCs w:val="22"/>
        </w:rPr>
      </w:pPr>
    </w:p>
    <w:p w14:paraId="0F97DE09" w14:textId="77777777" w:rsidR="000E1EE1" w:rsidRPr="00300257" w:rsidRDefault="000E1EE1" w:rsidP="000E1E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>การวัดมูลค่าของสินทรัพย์และหนี้สินภาษีเงินได้รอการตัดบัญชีต้องสะท้อนถึงผลกระทบทางภาษีที่จะเกิดจาก</w:t>
      </w:r>
      <w:r w:rsidRPr="00300257">
        <w:rPr>
          <w:rFonts w:ascii="Angsana New" w:hAnsi="Angsana New"/>
          <w:spacing w:val="2"/>
          <w:sz w:val="30"/>
          <w:szCs w:val="30"/>
          <w:cs/>
        </w:rPr>
        <w:t>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</w:t>
      </w:r>
      <w:r w:rsidRPr="00300257">
        <w:rPr>
          <w:rFonts w:ascii="Angsana New" w:hAnsi="Angsana New"/>
          <w:sz w:val="30"/>
          <w:szCs w:val="30"/>
          <w:cs/>
        </w:rPr>
        <w:t xml:space="preserve"> ณ วันสิ้นรอบระยะเวลารายงาน</w:t>
      </w:r>
    </w:p>
    <w:p w14:paraId="502DA9D4" w14:textId="77777777" w:rsidR="000E1EE1" w:rsidRPr="000A7E75" w:rsidRDefault="000E1EE1" w:rsidP="000E1E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2"/>
          <w:szCs w:val="22"/>
        </w:rPr>
      </w:pPr>
    </w:p>
    <w:p w14:paraId="02D90A74" w14:textId="77777777" w:rsidR="000E1EE1" w:rsidRPr="00300257" w:rsidRDefault="000E1EE1" w:rsidP="000E1E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300257">
        <w:rPr>
          <w:rFonts w:ascii="Angsana New" w:hAnsi="Angsana New"/>
          <w:sz w:val="30"/>
          <w:szCs w:val="30"/>
          <w:cs/>
        </w:rPr>
        <w:t>ในการกำหนดมูลค่าของภาษีเงินได้ปัจจุบันและภาษีเงินได้รอการตัดบัญชี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ซึ่งเกิดจากการประเมินผลกระทบจาก</w:t>
      </w:r>
      <w:r w:rsidRPr="0003128C">
        <w:rPr>
          <w:rFonts w:ascii="Angsana New" w:hAnsi="Angsana New"/>
          <w:spacing w:val="6"/>
          <w:sz w:val="30"/>
          <w:szCs w:val="30"/>
          <w:cs/>
        </w:rPr>
        <w:t>หลายปัจจัย รวมถึงการตีความทางกฎหมายภาษี และจากประสบการณ์ในอดีต การประเมินนี้อยู่บนพื้นฐาน</w:t>
      </w:r>
      <w:r w:rsidRPr="0003128C">
        <w:rPr>
          <w:rFonts w:ascii="Angsana New" w:hAnsi="Angsana New"/>
          <w:spacing w:val="-8"/>
          <w:sz w:val="30"/>
          <w:szCs w:val="30"/>
          <w:cs/>
        </w:rPr>
        <w:t>การประมาณการและข้อสมมติ และอาจจะเกี่ยวข้องกับการตัดสินใจเกี่ยวกับเหตุการณ์ในอนาคต ข้อมูลใหม่ๆ อาจจะทำให้</w:t>
      </w:r>
      <w:r w:rsidRPr="007E5942">
        <w:rPr>
          <w:rFonts w:ascii="Angsana New" w:hAnsi="Angsana New"/>
          <w:spacing w:val="6"/>
          <w:sz w:val="30"/>
          <w:szCs w:val="30"/>
          <w:cs/>
        </w:rPr>
        <w:t>กลุ่มบริษัทเปลี่ยนการตัดสินใจโดยขึ้นอยู่กับความเพียงพอของภาษีเงินได้ค้างจ่ายที่มีอยู่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</w:t>
      </w:r>
      <w:r w:rsidRPr="0003128C">
        <w:rPr>
          <w:rFonts w:ascii="Angsana New" w:hAnsi="Angsana New"/>
          <w:sz w:val="30"/>
          <w:szCs w:val="30"/>
          <w:cs/>
        </w:rPr>
        <w:t>ภาษีเงินได้</w:t>
      </w:r>
      <w:r w:rsidRPr="009357AD">
        <w:rPr>
          <w:rFonts w:ascii="Angsana New" w:hAnsi="Angsana New"/>
          <w:sz w:val="30"/>
          <w:szCs w:val="30"/>
          <w:cs/>
        </w:rPr>
        <w:t>ค้างจ่ายจะกระทบต่อค่าใช้จ่ายภาษีเงินได้ในงวดที่เกิดการเปลี่ยนแปลง</w:t>
      </w:r>
    </w:p>
    <w:p w14:paraId="5B72AED9" w14:textId="77777777" w:rsidR="000E1EE1" w:rsidRPr="000A7E75" w:rsidRDefault="000E1EE1" w:rsidP="000E1E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2"/>
          <w:szCs w:val="22"/>
        </w:rPr>
      </w:pPr>
    </w:p>
    <w:p w14:paraId="59AAA934" w14:textId="77777777" w:rsidR="000E1EE1" w:rsidRPr="00300257" w:rsidRDefault="000E1EE1" w:rsidP="000E1E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pacing w:val="4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</w:t>
      </w:r>
      <w:r w:rsidRPr="00300257">
        <w:rPr>
          <w:rFonts w:ascii="Angsana New" w:hAnsi="Angsana New"/>
          <w:spacing w:val="2"/>
          <w:sz w:val="30"/>
          <w:szCs w:val="30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Pr="00300257">
        <w:rPr>
          <w:rFonts w:ascii="Angsana New" w:hAnsi="Angsana New"/>
          <w:sz w:val="30"/>
          <w:szCs w:val="30"/>
          <w:cs/>
        </w:rPr>
        <w:t>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032A0FBA" w14:textId="77777777" w:rsidR="000E1EE1" w:rsidRPr="000A7E75" w:rsidRDefault="000E1EE1" w:rsidP="000E1E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2"/>
          <w:szCs w:val="22"/>
          <w:cs/>
        </w:rPr>
      </w:pPr>
    </w:p>
    <w:p w14:paraId="7FAA1241" w14:textId="2886F108" w:rsidR="000E1EE1" w:rsidRPr="00300257" w:rsidRDefault="000E1EE1" w:rsidP="000E1E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7E5942">
        <w:rPr>
          <w:rFonts w:ascii="Angsana New" w:hAnsi="Angsana New"/>
          <w:spacing w:val="4"/>
          <w:sz w:val="30"/>
          <w:szCs w:val="30"/>
          <w:cs/>
        </w:rPr>
        <w:t>สินทรัพย์ภาษีเงินได้รอการตัดบัญชีจะบันทึกต่อเม</w:t>
      </w:r>
      <w:r w:rsidR="00361F0E" w:rsidRPr="007E5942">
        <w:rPr>
          <w:rFonts w:ascii="Angsana New" w:hAnsi="Angsana New"/>
          <w:spacing w:val="4"/>
          <w:sz w:val="30"/>
          <w:szCs w:val="30"/>
          <w:cs/>
        </w:rPr>
        <w:t>ื่อมีความเป็นไปได้ค่อนข้างแน่</w:t>
      </w:r>
      <w:r w:rsidRPr="007E5942">
        <w:rPr>
          <w:rFonts w:ascii="Angsana New" w:hAnsi="Angsana New"/>
          <w:spacing w:val="4"/>
          <w:sz w:val="30"/>
          <w:szCs w:val="30"/>
          <w:cs/>
        </w:rPr>
        <w:t>ว่ากำไรเพื่อเสียภาษีในอนาคต</w:t>
      </w:r>
      <w:r w:rsidRPr="00B10792">
        <w:rPr>
          <w:rFonts w:ascii="Angsana New" w:hAnsi="Angsana New"/>
          <w:sz w:val="30"/>
          <w:szCs w:val="30"/>
          <w:cs/>
        </w:rPr>
        <w:t xml:space="preserve">จะมีจำนวนเพียงพอกับการใช้ประโยชน์จากผลแตกต่างชั่วคราวดังกล่าว </w:t>
      </w:r>
      <w:r w:rsidR="00361F0E" w:rsidRPr="00915263">
        <w:rPr>
          <w:rFonts w:ascii="Angsana New" w:hAnsi="Angsana New"/>
          <w:sz w:val="30"/>
          <w:szCs w:val="30"/>
          <w:cs/>
        </w:rPr>
        <w:t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</w:t>
      </w:r>
      <w:r w:rsidR="00361F0E" w:rsidRPr="00940771">
        <w:rPr>
          <w:rFonts w:ascii="Angsana New" w:hAnsi="Angsana New"/>
          <w:sz w:val="30"/>
          <w:szCs w:val="30"/>
          <w:cs/>
        </w:rPr>
        <w:t>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</w:t>
      </w:r>
      <w:r w:rsidR="00361F0E" w:rsidRPr="00915263">
        <w:rPr>
          <w:rFonts w:ascii="Angsana New" w:hAnsi="Angsana New"/>
          <w:sz w:val="30"/>
          <w:szCs w:val="30"/>
          <w:cs/>
        </w:rPr>
        <w:t xml:space="preserve">จะบันทึกสินทรัพย์ภาษีเงินได้ทั้งจำนวน </w:t>
      </w:r>
      <w:r w:rsidRPr="00B10792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36195FEA" w14:textId="77777777" w:rsidR="000E1EE1" w:rsidRPr="00300257" w:rsidRDefault="000E1EE1" w:rsidP="000E1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30025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(ต)</w:t>
      </w:r>
      <w:r w:rsidRPr="00300257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</w:t>
      </w:r>
      <w:r w:rsidRPr="00300257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 xml:space="preserve">งินตราต่างประเทศ </w:t>
      </w:r>
    </w:p>
    <w:p w14:paraId="0681750B" w14:textId="77777777" w:rsidR="000E1EE1" w:rsidRPr="000A7E75" w:rsidRDefault="000E1EE1" w:rsidP="000E1E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2"/>
          <w:szCs w:val="22"/>
        </w:rPr>
      </w:pPr>
    </w:p>
    <w:p w14:paraId="2F73E317" w14:textId="77777777" w:rsidR="000E1EE1" w:rsidRPr="00300257" w:rsidRDefault="000E1EE1" w:rsidP="000E1E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300257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0BDBB6C3" w14:textId="77777777" w:rsidR="000E1EE1" w:rsidRPr="000A7E75" w:rsidRDefault="000E1EE1" w:rsidP="000E1E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2"/>
          <w:szCs w:val="22"/>
        </w:rPr>
      </w:pPr>
    </w:p>
    <w:p w14:paraId="06FEFC4F" w14:textId="77777777" w:rsidR="000E1EE1" w:rsidRPr="00300257" w:rsidRDefault="000E1EE1" w:rsidP="000E1E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pacing w:val="2"/>
          <w:sz w:val="30"/>
          <w:szCs w:val="30"/>
          <w:cs/>
        </w:rPr>
        <w:t>รายการบัญชีที่เป็นเงินตราต่างประเทศแปลงค่าแต่ละสกุลเงินเป็นสกุลเงินที่ใช้ในการดำเนินงานของแต่ละบริษัท</w:t>
      </w:r>
      <w:r w:rsidRPr="00300257">
        <w:rPr>
          <w:rFonts w:ascii="Angsana New" w:hAnsi="Angsana New"/>
          <w:sz w:val="30"/>
          <w:szCs w:val="30"/>
          <w:cs/>
        </w:rPr>
        <w:t>ในกลุ่มบริษัท โดยใช้อัตราแลกเปลี่ยน ณ วันที่เกิดรายการ</w:t>
      </w:r>
    </w:p>
    <w:p w14:paraId="7F220F47" w14:textId="77777777" w:rsidR="000E1EE1" w:rsidRPr="009625D9" w:rsidRDefault="000E1EE1" w:rsidP="000E1E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2"/>
          <w:szCs w:val="22"/>
        </w:rPr>
      </w:pPr>
    </w:p>
    <w:p w14:paraId="58B119EB" w14:textId="3709EF1C" w:rsidR="000E1EE1" w:rsidRPr="00300257" w:rsidRDefault="000E1EE1" w:rsidP="007939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วันสิ้นรอบระยะเวลารายงาน แปลงค่าเป็นสกุลเงิน</w:t>
      </w:r>
      <w:r w:rsidRPr="00300257">
        <w:rPr>
          <w:rFonts w:ascii="Angsana New" w:hAnsi="Angsana New"/>
          <w:spacing w:val="-2"/>
          <w:sz w:val="30"/>
          <w:szCs w:val="30"/>
          <w:cs/>
        </w:rPr>
        <w:t>ที่ใช้ในการดำเนินงานโดยใช้อัตราแลกเปลี่ยน ณ วันสิ้นรอบระยะเวลารายงาน ผลกำไรหรือขาดทุนจากการแปลงค่า</w:t>
      </w:r>
      <w:r w:rsidRPr="00300257">
        <w:rPr>
          <w:rFonts w:ascii="Angsana New" w:hAnsi="Angsana New"/>
          <w:sz w:val="30"/>
          <w:szCs w:val="30"/>
          <w:cs/>
        </w:rPr>
        <w:t>จะบันทึกในกำไรหรือขาดทุน</w:t>
      </w:r>
      <w:r w:rsidR="00854463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D3C216B" w14:textId="77777777" w:rsidR="000E1EE1" w:rsidRPr="000A7E75" w:rsidRDefault="000E1EE1" w:rsidP="000E1E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2"/>
          <w:szCs w:val="22"/>
        </w:rPr>
      </w:pPr>
    </w:p>
    <w:p w14:paraId="26DABF91" w14:textId="77777777" w:rsidR="000E1EE1" w:rsidRPr="00300257" w:rsidRDefault="000E1EE1" w:rsidP="000E1E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pacing w:val="6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และบันทึกตามเกณฑ์</w:t>
      </w:r>
      <w:r w:rsidRPr="00300257">
        <w:rPr>
          <w:rFonts w:ascii="Angsana New" w:hAnsi="Angsana New"/>
          <w:sz w:val="30"/>
          <w:szCs w:val="30"/>
          <w:cs/>
        </w:rPr>
        <w:t>ราคาทุนเดิมแปลงค่าเป็นสกุลเงินที่ใช้ในการดำเนินงานโดยใช้อัตราแลกเปลี่ยน ณ วันที่เกิดรายการ สินทรัพย์และ</w:t>
      </w:r>
      <w:r w:rsidRPr="00300257">
        <w:rPr>
          <w:rFonts w:ascii="Angsana New" w:hAnsi="Angsana New"/>
          <w:spacing w:val="2"/>
          <w:sz w:val="30"/>
          <w:szCs w:val="30"/>
          <w:cs/>
        </w:rPr>
        <w:t>หนี้สินที่ไม่เป็นตัวเงินซึ่งเกิดจากรายการบัญชีที่เป็นเงินตราต่างประเทศซึ่งแสดง</w:t>
      </w:r>
      <w:r w:rsidRPr="00300257">
        <w:rPr>
          <w:rFonts w:ascii="Angsana New" w:hAnsi="Angsana New" w:hint="cs"/>
          <w:spacing w:val="2"/>
          <w:sz w:val="30"/>
          <w:szCs w:val="30"/>
          <w:cs/>
        </w:rPr>
        <w:t>ด้วย</w:t>
      </w:r>
      <w:r w:rsidRPr="00300257">
        <w:rPr>
          <w:rFonts w:ascii="Angsana New" w:hAnsi="Angsana New"/>
          <w:spacing w:val="2"/>
          <w:sz w:val="30"/>
          <w:szCs w:val="30"/>
          <w:cs/>
        </w:rPr>
        <w:t>มูลค่ายุติธรรมแปลงค่าเป็น</w:t>
      </w:r>
      <w:r w:rsidRPr="00300257">
        <w:rPr>
          <w:rFonts w:ascii="Angsana New" w:hAnsi="Angsana New"/>
          <w:sz w:val="30"/>
          <w:szCs w:val="30"/>
          <w:cs/>
        </w:rPr>
        <w:t>สกุลเงินที่ใช้ในการดำเนินงานโดยใช้อัตราแลกเปลี่ยน ณ วันที่</w:t>
      </w:r>
      <w:r w:rsidRPr="00300257">
        <w:rPr>
          <w:rFonts w:ascii="Angsana New" w:hAnsi="Angsana New" w:hint="cs"/>
          <w:sz w:val="30"/>
          <w:szCs w:val="30"/>
          <w:cs/>
        </w:rPr>
        <w:t>วัด</w:t>
      </w:r>
      <w:r w:rsidRPr="00300257">
        <w:rPr>
          <w:rFonts w:ascii="Angsana New" w:hAnsi="Angsana New"/>
          <w:sz w:val="30"/>
          <w:szCs w:val="30"/>
          <w:cs/>
        </w:rPr>
        <w:t>มูลค่ายุติธรรม</w:t>
      </w:r>
    </w:p>
    <w:p w14:paraId="30F3F245" w14:textId="77777777" w:rsidR="000E1EE1" w:rsidRPr="000A7E75" w:rsidRDefault="000E1EE1" w:rsidP="000E1E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19A21DAE" w14:textId="3F7CC473" w:rsidR="000E1EE1" w:rsidRPr="00300257" w:rsidRDefault="000E1EE1" w:rsidP="002655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300257">
        <w:rPr>
          <w:rFonts w:ascii="Angsana New" w:hAnsi="Angsana New"/>
          <w:i/>
          <w:iCs/>
          <w:sz w:val="30"/>
          <w:szCs w:val="30"/>
          <w:cs/>
        </w:rPr>
        <w:t>หน่วยงานต่างประเทศ</w:t>
      </w:r>
      <w:r w:rsidRPr="00300257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7B59632A" w14:textId="77777777" w:rsidR="000E1EE1" w:rsidRPr="000A7E75" w:rsidRDefault="000E1EE1" w:rsidP="000E1E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2"/>
          <w:szCs w:val="22"/>
        </w:rPr>
      </w:pPr>
    </w:p>
    <w:p w14:paraId="2F3E42FC" w14:textId="1B396256" w:rsidR="000E1EE1" w:rsidRPr="00300257" w:rsidRDefault="000E1EE1" w:rsidP="002655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>สินทรัพย์และหนี้สินของหน่วยงานต่างประเทศ</w:t>
      </w:r>
      <w:r w:rsidRPr="00300257">
        <w:rPr>
          <w:rFonts w:ascii="Angsana New" w:hAnsi="Angsana New" w:hint="cs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z w:val="30"/>
          <w:szCs w:val="30"/>
          <w:cs/>
        </w:rPr>
        <w:t>รวมถึงค่าความนิยมและรายการปรับปรุงมูลค่ายุติธรรมที่เกิดขึ้นจากการซื้อหน่วยงานต่างประเทศ</w:t>
      </w:r>
      <w:r w:rsidRPr="00300257">
        <w:rPr>
          <w:rFonts w:ascii="Angsana New" w:hAnsi="Angsana New" w:hint="cs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z w:val="30"/>
          <w:szCs w:val="30"/>
          <w:cs/>
        </w:rPr>
        <w:t>แปลงค่าเป็นเงินบาทโดยใช้อัตราแลกเปลี่ยน ณ วันสิ้นรอบระยะเวลารายงาน</w:t>
      </w:r>
    </w:p>
    <w:p w14:paraId="029C99CA" w14:textId="77777777" w:rsidR="000E1EE1" w:rsidRPr="000A7E75" w:rsidRDefault="000E1EE1" w:rsidP="000E1E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2"/>
          <w:szCs w:val="22"/>
        </w:rPr>
      </w:pPr>
    </w:p>
    <w:p w14:paraId="4CC47E7F" w14:textId="037E3584" w:rsidR="000E1EE1" w:rsidRPr="00300257" w:rsidRDefault="000E1EE1" w:rsidP="002655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7E5942">
        <w:rPr>
          <w:rFonts w:ascii="Angsana New" w:hAnsi="Angsana New"/>
          <w:spacing w:val="4"/>
          <w:sz w:val="30"/>
          <w:szCs w:val="30"/>
          <w:cs/>
        </w:rPr>
        <w:t>ค่าความนิยมและรายการปรับปรุงมูลค่ายุติธรรมที่เกิดจากการซื้อหน่วยงานต่างประเทศแปลงค่าเป็นเงินบาท</w:t>
      </w:r>
      <w:r w:rsidRPr="00300257">
        <w:rPr>
          <w:rFonts w:ascii="Angsana New" w:hAnsi="Angsana New"/>
          <w:spacing w:val="2"/>
          <w:sz w:val="30"/>
          <w:szCs w:val="30"/>
          <w:cs/>
        </w:rPr>
        <w:t xml:space="preserve">โดยใช้อัตราแลกเปลี่ยน ณ วันที่เกิดรายการสำหรับรายการซื้อที่เกิดก่อนวันที่ </w:t>
      </w:r>
      <w:r>
        <w:rPr>
          <w:rFonts w:ascii="Angsana New" w:hAnsi="Angsana New"/>
          <w:spacing w:val="2"/>
          <w:sz w:val="30"/>
          <w:szCs w:val="30"/>
        </w:rPr>
        <w:t>1</w:t>
      </w:r>
      <w:r w:rsidRPr="00300257">
        <w:rPr>
          <w:rFonts w:ascii="Angsana New" w:hAnsi="Angsana New"/>
          <w:spacing w:val="2"/>
          <w:sz w:val="30"/>
          <w:szCs w:val="30"/>
          <w:cs/>
        </w:rPr>
        <w:t xml:space="preserve"> มกราคม </w:t>
      </w:r>
      <w:r>
        <w:rPr>
          <w:rFonts w:ascii="Angsana New" w:hAnsi="Angsana New"/>
          <w:spacing w:val="2"/>
          <w:sz w:val="30"/>
          <w:szCs w:val="30"/>
        </w:rPr>
        <w:t>2556</w:t>
      </w:r>
      <w:r w:rsidRPr="00300257">
        <w:rPr>
          <w:rFonts w:ascii="Angsana New" w:hAnsi="Angsana New"/>
          <w:spacing w:val="2"/>
          <w:sz w:val="30"/>
          <w:szCs w:val="30"/>
          <w:cs/>
        </w:rPr>
        <w:t xml:space="preserve"> และแปลงค่าเป็น</w:t>
      </w:r>
      <w:r w:rsidRPr="00300257">
        <w:rPr>
          <w:rFonts w:ascii="Angsana New" w:hAnsi="Angsana New"/>
          <w:sz w:val="30"/>
          <w:szCs w:val="30"/>
          <w:cs/>
        </w:rPr>
        <w:t>เงินบาท</w:t>
      </w:r>
      <w:r w:rsidRPr="00300257">
        <w:rPr>
          <w:rFonts w:ascii="Angsana New" w:hAnsi="Angsana New"/>
          <w:spacing w:val="2"/>
          <w:sz w:val="30"/>
          <w:szCs w:val="30"/>
          <w:cs/>
        </w:rPr>
        <w:t xml:space="preserve">โดยใช้อัตราแลกเปลี่ยน ณ วันสิ้นงวดสำหรับรายการซื้อที่เกิดในหรือหลังวันที่ </w:t>
      </w:r>
      <w:r>
        <w:rPr>
          <w:rFonts w:ascii="Angsana New" w:hAnsi="Angsana New"/>
          <w:spacing w:val="2"/>
          <w:sz w:val="30"/>
          <w:szCs w:val="30"/>
        </w:rPr>
        <w:t>1</w:t>
      </w:r>
      <w:r w:rsidRPr="00300257">
        <w:rPr>
          <w:rFonts w:ascii="Angsana New" w:hAnsi="Angsana New"/>
          <w:spacing w:val="2"/>
          <w:sz w:val="30"/>
          <w:szCs w:val="30"/>
          <w:cs/>
        </w:rPr>
        <w:t xml:space="preserve"> มกราคม </w:t>
      </w:r>
      <w:r>
        <w:rPr>
          <w:rFonts w:ascii="Angsana New" w:hAnsi="Angsana New"/>
          <w:spacing w:val="2"/>
          <w:sz w:val="30"/>
          <w:szCs w:val="30"/>
        </w:rPr>
        <w:t>2556</w:t>
      </w:r>
      <w:r w:rsidRPr="00300257">
        <w:rPr>
          <w:rFonts w:ascii="Angsana New" w:hAnsi="Angsana New"/>
          <w:spacing w:val="2"/>
          <w:sz w:val="30"/>
          <w:szCs w:val="30"/>
          <w:cs/>
        </w:rPr>
        <w:t xml:space="preserve"> </w:t>
      </w:r>
    </w:p>
    <w:p w14:paraId="2935BD1C" w14:textId="77777777" w:rsidR="000E1EE1" w:rsidRPr="000A7E75" w:rsidRDefault="000E1EE1" w:rsidP="000E1E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2"/>
          <w:szCs w:val="22"/>
        </w:rPr>
      </w:pPr>
    </w:p>
    <w:p w14:paraId="0DA4A607" w14:textId="1BD7CC3E" w:rsidR="000E1EE1" w:rsidRPr="00300257" w:rsidRDefault="000E1EE1" w:rsidP="002655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300257">
        <w:rPr>
          <w:rFonts w:ascii="Angsana New" w:hAnsi="Angsana New"/>
          <w:spacing w:val="-2"/>
          <w:sz w:val="30"/>
          <w:szCs w:val="30"/>
          <w:cs/>
        </w:rPr>
        <w:t>รายได้และค่าใช้จ่ายของ</w:t>
      </w:r>
      <w:r w:rsidRPr="00300257">
        <w:rPr>
          <w:rFonts w:ascii="Angsana New" w:hAnsi="Angsana New"/>
          <w:spacing w:val="2"/>
          <w:sz w:val="30"/>
          <w:szCs w:val="30"/>
          <w:cs/>
        </w:rPr>
        <w:t>หน่วยงาน</w:t>
      </w:r>
      <w:r w:rsidRPr="00300257">
        <w:rPr>
          <w:rFonts w:ascii="Angsana New" w:hAnsi="Angsana New"/>
          <w:spacing w:val="-2"/>
          <w:sz w:val="30"/>
          <w:szCs w:val="30"/>
          <w:cs/>
        </w:rPr>
        <w:t>ต่างประเทศแปลงค่าเป็นเงินบาทโดยใช้อัตราแลกเปลี่ยนถัวเฉลี่ยที่ใกล้เคียงกับ</w:t>
      </w:r>
      <w:r w:rsidRPr="00300257">
        <w:rPr>
          <w:rFonts w:ascii="Angsana New" w:hAnsi="Angsana New"/>
          <w:sz w:val="30"/>
          <w:szCs w:val="30"/>
          <w:cs/>
        </w:rPr>
        <w:t>อัตราแลกเปลี่ยน ณ วันที่เกิดรายการ</w:t>
      </w:r>
    </w:p>
    <w:p w14:paraId="00821FA2" w14:textId="77777777" w:rsidR="000E1EE1" w:rsidRPr="000A7E75" w:rsidRDefault="000E1EE1" w:rsidP="000E1E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2"/>
          <w:szCs w:val="22"/>
        </w:rPr>
      </w:pPr>
    </w:p>
    <w:p w14:paraId="1B042919" w14:textId="1B29F489" w:rsidR="000E1EE1" w:rsidRDefault="000E1EE1" w:rsidP="002655D7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>ผลต่างจากอัตราแลกเปลี่ยนที่เกิดจากการแปลงค่าบันทึกในกำไรขาดทุนเบ็ดเสร็จอื่น และแสดงเป็นรายการ</w:t>
      </w:r>
      <w:r w:rsidRPr="00DE0920">
        <w:rPr>
          <w:rFonts w:ascii="Angsana New" w:hAnsi="Angsana New"/>
          <w:spacing w:val="2"/>
          <w:sz w:val="30"/>
          <w:szCs w:val="30"/>
          <w:cs/>
        </w:rPr>
        <w:t xml:space="preserve">องค์ประกอบอื่นของส่วนของผู้ถือหุ้น </w:t>
      </w:r>
      <w:r w:rsidRPr="00915263">
        <w:rPr>
          <w:rFonts w:ascii="Angsana New" w:hAnsi="Angsana New"/>
          <w:spacing w:val="2"/>
          <w:sz w:val="30"/>
          <w:szCs w:val="30"/>
          <w:cs/>
        </w:rPr>
        <w:t>จนกว่า</w:t>
      </w:r>
      <w:r w:rsidR="009F32B8" w:rsidRPr="00915263">
        <w:rPr>
          <w:rFonts w:ascii="Angsana New" w:hAnsi="Angsana New"/>
          <w:spacing w:val="2"/>
          <w:sz w:val="30"/>
          <w:szCs w:val="30"/>
          <w:cs/>
        </w:rPr>
        <w:t>จะ</w:t>
      </w:r>
      <w:r w:rsidRPr="00915263">
        <w:rPr>
          <w:rFonts w:ascii="Angsana New" w:hAnsi="Angsana New"/>
          <w:spacing w:val="2"/>
          <w:sz w:val="30"/>
          <w:szCs w:val="30"/>
          <w:cs/>
        </w:rPr>
        <w:t>มีการจำหน่าย</w:t>
      </w:r>
      <w:r w:rsidR="002655D7" w:rsidRPr="00915263">
        <w:rPr>
          <w:rFonts w:ascii="Angsana New" w:hAnsi="Angsana New"/>
          <w:spacing w:val="2"/>
          <w:sz w:val="30"/>
          <w:szCs w:val="30"/>
          <w:cs/>
        </w:rPr>
        <w:t>หน่วยงาน</w:t>
      </w:r>
      <w:r w:rsidR="009F32B8" w:rsidRPr="00915263">
        <w:rPr>
          <w:rFonts w:ascii="Angsana New" w:hAnsi="Angsana New"/>
          <w:spacing w:val="2"/>
          <w:sz w:val="30"/>
          <w:szCs w:val="30"/>
          <w:cs/>
        </w:rPr>
        <w:t>ต่างประเทศ</w:t>
      </w:r>
      <w:r w:rsidRPr="00915263">
        <w:rPr>
          <w:rFonts w:ascii="Angsana New" w:hAnsi="Angsana New"/>
          <w:spacing w:val="2"/>
          <w:sz w:val="30"/>
          <w:szCs w:val="30"/>
          <w:cs/>
        </w:rPr>
        <w:t>นั้นออกไป</w:t>
      </w:r>
      <w:r w:rsidRPr="00DE0920">
        <w:rPr>
          <w:rFonts w:ascii="Angsana New" w:hAnsi="Angsana New"/>
          <w:spacing w:val="2"/>
          <w:sz w:val="30"/>
          <w:szCs w:val="30"/>
          <w:cs/>
        </w:rPr>
        <w:t xml:space="preserve"> ยกเว้นผลต่างจากการแปลงค่า </w:t>
      </w:r>
      <w:r w:rsidRPr="00DE0920">
        <w:rPr>
          <w:rFonts w:ascii="Angsana New" w:hAnsi="Angsana New"/>
          <w:sz w:val="30"/>
          <w:szCs w:val="30"/>
          <w:cs/>
        </w:rPr>
        <w:t>ที่ถูกปันส่วนให้ส่วนได้เสียที่ไม่มีอำนาจควบคุม</w:t>
      </w:r>
    </w:p>
    <w:p w14:paraId="44D814D9" w14:textId="77777777" w:rsidR="000E1EE1" w:rsidRPr="009625D9" w:rsidRDefault="000E1EE1" w:rsidP="000E1EE1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/>
        </w:rPr>
      </w:pPr>
    </w:p>
    <w:p w14:paraId="2610960B" w14:textId="77777777" w:rsidR="000E1EE1" w:rsidRPr="00300257" w:rsidRDefault="000E1EE1" w:rsidP="000E1EE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pacing w:val="-4"/>
          <w:sz w:val="30"/>
          <w:szCs w:val="30"/>
          <w:cs/>
        </w:rPr>
        <w:t>เมื่อหน่วยงานต่างปร</w:t>
      </w:r>
      <w:r w:rsidRPr="00300257">
        <w:rPr>
          <w:rFonts w:ascii="Angsana New" w:hAnsi="Angsana New" w:hint="cs"/>
          <w:spacing w:val="-4"/>
          <w:sz w:val="30"/>
          <w:szCs w:val="30"/>
          <w:cs/>
        </w:rPr>
        <w:t>ะ</w:t>
      </w:r>
      <w:r w:rsidRPr="00300257">
        <w:rPr>
          <w:rFonts w:ascii="Angsana New" w:hAnsi="Angsana New"/>
          <w:spacing w:val="-4"/>
          <w:sz w:val="30"/>
          <w:szCs w:val="30"/>
          <w:cs/>
        </w:rPr>
        <w:t>เทศถูกจำหน่ายส่วนได้เสียทั้งหมดหรือ</w:t>
      </w:r>
      <w:r w:rsidRPr="00300257">
        <w:rPr>
          <w:rFonts w:ascii="Angsana New" w:hAnsi="Angsana New" w:hint="cs"/>
          <w:spacing w:val="-4"/>
          <w:sz w:val="30"/>
          <w:szCs w:val="30"/>
          <w:cs/>
        </w:rPr>
        <w:t>เพียงบางส่วนที่ทำให้</w:t>
      </w:r>
      <w:r w:rsidRPr="00300257">
        <w:rPr>
          <w:rFonts w:ascii="Angsana New" w:hAnsi="Angsana New"/>
          <w:spacing w:val="-4"/>
          <w:sz w:val="30"/>
          <w:szCs w:val="30"/>
          <w:cs/>
        </w:rPr>
        <w:t>สูญเสียการควบคุม ความมีอิทธิพล</w:t>
      </w:r>
      <w:r w:rsidRPr="00300257">
        <w:rPr>
          <w:rFonts w:ascii="Angsana New" w:hAnsi="Angsana New"/>
          <w:sz w:val="30"/>
          <w:szCs w:val="30"/>
          <w:cs/>
        </w:rPr>
        <w:t>อย่างมี</w:t>
      </w:r>
      <w:r w:rsidRPr="00300257">
        <w:rPr>
          <w:rFonts w:ascii="Angsana New" w:hAnsi="Angsana New" w:hint="cs"/>
          <w:sz w:val="30"/>
          <w:szCs w:val="30"/>
          <w:cs/>
        </w:rPr>
        <w:t>นัยสำคัญ</w:t>
      </w:r>
      <w:r w:rsidRPr="00300257">
        <w:rPr>
          <w:rFonts w:ascii="Angsana New" w:hAnsi="Angsana New"/>
          <w:sz w:val="30"/>
          <w:szCs w:val="30"/>
          <w:cs/>
        </w:rPr>
        <w:t xml:space="preserve">หรือการควบคุมร่วมกัน </w:t>
      </w:r>
      <w:r w:rsidRPr="00300257">
        <w:rPr>
          <w:rFonts w:ascii="Angsana New" w:hAnsi="Angsana New" w:hint="cs"/>
          <w:sz w:val="30"/>
          <w:szCs w:val="30"/>
          <w:cs/>
        </w:rPr>
        <w:t>ผล</w:t>
      </w:r>
      <w:r w:rsidRPr="00300257">
        <w:rPr>
          <w:rFonts w:ascii="Angsana New" w:hAnsi="Angsana New"/>
          <w:sz w:val="30"/>
          <w:szCs w:val="30"/>
          <w:cs/>
        </w:rPr>
        <w:t>สะสม</w:t>
      </w:r>
      <w:r w:rsidRPr="00300257">
        <w:rPr>
          <w:rFonts w:ascii="Angsana New" w:hAnsi="Angsana New" w:hint="cs"/>
          <w:sz w:val="30"/>
          <w:szCs w:val="30"/>
          <w:cs/>
        </w:rPr>
        <w:t>ของ</w:t>
      </w:r>
      <w:r w:rsidRPr="00300257">
        <w:rPr>
          <w:rFonts w:ascii="Angsana New" w:hAnsi="Angsana New"/>
          <w:sz w:val="30"/>
          <w:szCs w:val="30"/>
          <w:cs/>
        </w:rPr>
        <w:t>ผลต่างจากอัตราแลกเปลี่ยนที่เกี่ยวข้องกับหน่วยงาน</w:t>
      </w:r>
      <w:r w:rsidRPr="007E5942">
        <w:rPr>
          <w:rFonts w:ascii="Angsana New" w:hAnsi="Angsana New"/>
          <w:spacing w:val="6"/>
          <w:sz w:val="30"/>
          <w:szCs w:val="30"/>
          <w:cs/>
        </w:rPr>
        <w:t>ต่างประเทศนั้นต้องถูกจัดประเภทเป็นกำไรหรือขาดทุนโดยเป็นส่วนหนึ่งของกำไรขาดทุนจากการจำหน่าย</w:t>
      </w:r>
      <w:r w:rsidRPr="00300257">
        <w:rPr>
          <w:rFonts w:ascii="Angsana New" w:hAnsi="Angsana New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z w:val="30"/>
          <w:szCs w:val="30"/>
          <w:cs/>
        </w:rPr>
        <w:lastRenderedPageBreak/>
        <w:t>หากกลุ่มบริษัทจำหน่ายส่วนได้เสียในบริษัทย่อย</w:t>
      </w:r>
      <w:r w:rsidRPr="00300257">
        <w:rPr>
          <w:rFonts w:ascii="Angsana New" w:hAnsi="Angsana New" w:hint="cs"/>
          <w:sz w:val="30"/>
          <w:szCs w:val="30"/>
          <w:cs/>
        </w:rPr>
        <w:t>เพียงบางส่วน</w:t>
      </w:r>
      <w:r w:rsidRPr="00300257">
        <w:rPr>
          <w:rFonts w:ascii="Angsana New" w:hAnsi="Angsana New"/>
          <w:sz w:val="30"/>
          <w:szCs w:val="30"/>
          <w:cs/>
        </w:rPr>
        <w:t>แต่</w:t>
      </w:r>
      <w:r w:rsidRPr="00300257">
        <w:rPr>
          <w:rFonts w:ascii="Angsana New" w:hAnsi="Angsana New" w:hint="cs"/>
          <w:sz w:val="30"/>
          <w:szCs w:val="30"/>
          <w:cs/>
        </w:rPr>
        <w:t>ยังคงมี</w:t>
      </w:r>
      <w:r w:rsidRPr="00300257">
        <w:rPr>
          <w:rFonts w:ascii="Angsana New" w:hAnsi="Angsana New"/>
          <w:sz w:val="30"/>
          <w:szCs w:val="30"/>
          <w:cs/>
        </w:rPr>
        <w:t xml:space="preserve">การควบคุม </w:t>
      </w:r>
      <w:r w:rsidRPr="00300257">
        <w:rPr>
          <w:rFonts w:ascii="Angsana New" w:hAnsi="Angsana New" w:hint="cs"/>
          <w:sz w:val="30"/>
          <w:szCs w:val="30"/>
          <w:cs/>
        </w:rPr>
        <w:t>ผลสะสม</w:t>
      </w:r>
      <w:r w:rsidRPr="00300257">
        <w:rPr>
          <w:rFonts w:ascii="Angsana New" w:hAnsi="Angsana New"/>
          <w:sz w:val="30"/>
          <w:szCs w:val="30"/>
          <w:cs/>
        </w:rPr>
        <w:t>ต้อง</w:t>
      </w:r>
      <w:r w:rsidRPr="00300257">
        <w:rPr>
          <w:rFonts w:ascii="Angsana New" w:hAnsi="Angsana New" w:hint="cs"/>
          <w:sz w:val="30"/>
          <w:szCs w:val="30"/>
          <w:cs/>
        </w:rPr>
        <w:t>ถูก</w:t>
      </w:r>
      <w:r w:rsidRPr="00300257">
        <w:rPr>
          <w:rFonts w:ascii="Angsana New" w:hAnsi="Angsana New"/>
          <w:sz w:val="30"/>
          <w:szCs w:val="30"/>
          <w:cs/>
        </w:rPr>
        <w:t>ปันสัดส่วนให้กับส่วน</w:t>
      </w:r>
      <w:r w:rsidRPr="00300257">
        <w:rPr>
          <w:rFonts w:ascii="Angsana New" w:hAnsi="Angsana New" w:hint="cs"/>
          <w:sz w:val="30"/>
          <w:szCs w:val="30"/>
          <w:cs/>
        </w:rPr>
        <w:t>ได้เสีย</w:t>
      </w:r>
      <w:r w:rsidRPr="00300257">
        <w:rPr>
          <w:rFonts w:ascii="Angsana New" w:hAnsi="Angsana New"/>
          <w:sz w:val="30"/>
          <w:szCs w:val="30"/>
          <w:cs/>
        </w:rPr>
        <w:t>ที่ไม่มีอำนาจควบคุม</w:t>
      </w:r>
      <w:r w:rsidRPr="00300257">
        <w:rPr>
          <w:rFonts w:ascii="Angsana New" w:hAnsi="Angsana New" w:hint="cs"/>
          <w:sz w:val="30"/>
          <w:szCs w:val="30"/>
          <w:cs/>
        </w:rPr>
        <w:t xml:space="preserve"> หากกลุ่มบริษัทจำหน่ายเงินลงทุนในบริษัทร่วมหรือการร่วมค้าเพียงบางส่วนโดยที่กลุ่มบริษัทยังคงมีอิทธิพลอย่างมีนัยสำคัญหรือการควบคุมร่วม กลุ่มบริษัทต้องจัดประเภทยอดสะสมบางส่วนที่เกี่ยวข้องเป็นกำไรหรือขาดทุน</w:t>
      </w:r>
    </w:p>
    <w:p w14:paraId="6558F750" w14:textId="77777777" w:rsidR="000E1EE1" w:rsidRPr="000A7E75" w:rsidRDefault="000E1EE1" w:rsidP="000E1E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2"/>
          <w:szCs w:val="22"/>
        </w:rPr>
      </w:pPr>
    </w:p>
    <w:p w14:paraId="2114B7AB" w14:textId="3F83541A" w:rsidR="000E1EE1" w:rsidRPr="00300257" w:rsidRDefault="000E1EE1" w:rsidP="002655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รายการที่เป็นตัวเงินที่เป็นลูกหนี้หรือเจ้าหนี้กับหน่วยงานต่างประเทศ ซึ่งรายการดังกล่าวมิได้คาดหมายว่าจะมี</w:t>
      </w:r>
      <w:r w:rsidRPr="00300257">
        <w:rPr>
          <w:rFonts w:ascii="Angsana New" w:hAnsi="Angsana New"/>
          <w:spacing w:val="-2"/>
          <w:sz w:val="30"/>
          <w:szCs w:val="30"/>
          <w:cs/>
        </w:rPr>
        <w:t>แผนการชำระหนี้หรือไม่มีความเป็นไปได้ว่าจะชำระเงินในอนาคตอันใกล้ ผลกำไรและขาดทุนจากอัตราแลกเปลี่ยน</w:t>
      </w:r>
      <w:r w:rsidRPr="00300257">
        <w:rPr>
          <w:rFonts w:ascii="Angsana New" w:hAnsi="Angsana New"/>
          <w:sz w:val="30"/>
          <w:szCs w:val="30"/>
          <w:cs/>
        </w:rPr>
        <w:t>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</w:t>
      </w:r>
      <w:r w:rsidRPr="00DE0920">
        <w:rPr>
          <w:rFonts w:ascii="Angsana New" w:hAnsi="Angsana New"/>
          <w:spacing w:val="2"/>
          <w:sz w:val="30"/>
          <w:szCs w:val="30"/>
          <w:cs/>
        </w:rPr>
        <w:t xml:space="preserve">ในกำไรขาดทุนเบ็ดเสร็จอื่น และแสดงเป็นรายการองค์ประกอบอื่นของส่วนของผู้ถือหุ้น </w:t>
      </w:r>
      <w:r w:rsidRPr="00915263">
        <w:rPr>
          <w:rFonts w:ascii="Angsana New" w:hAnsi="Angsana New"/>
          <w:spacing w:val="2"/>
          <w:sz w:val="30"/>
          <w:szCs w:val="30"/>
          <w:cs/>
        </w:rPr>
        <w:t>จนกว่า</w:t>
      </w:r>
      <w:r w:rsidR="000B6839" w:rsidRPr="00915263">
        <w:rPr>
          <w:rFonts w:ascii="Angsana New" w:hAnsi="Angsana New"/>
          <w:spacing w:val="2"/>
          <w:sz w:val="30"/>
          <w:szCs w:val="30"/>
          <w:cs/>
        </w:rPr>
        <w:t>จะ</w:t>
      </w:r>
      <w:r w:rsidRPr="00915263">
        <w:rPr>
          <w:rFonts w:ascii="Angsana New" w:hAnsi="Angsana New"/>
          <w:spacing w:val="2"/>
          <w:sz w:val="30"/>
          <w:szCs w:val="30"/>
          <w:cs/>
        </w:rPr>
        <w:t>มีการจำหน่าย</w:t>
      </w:r>
      <w:r w:rsidR="000B6839" w:rsidRPr="00915263">
        <w:rPr>
          <w:rFonts w:ascii="Angsana New" w:hAnsi="Angsana New"/>
          <w:sz w:val="30"/>
          <w:szCs w:val="30"/>
          <w:cs/>
        </w:rPr>
        <w:t>หน่วยงานต่างประเทศ</w:t>
      </w:r>
      <w:r w:rsidRPr="00915263">
        <w:rPr>
          <w:rFonts w:ascii="Angsana New" w:hAnsi="Angsana New"/>
          <w:sz w:val="30"/>
          <w:szCs w:val="30"/>
          <w:cs/>
        </w:rPr>
        <w:t>นั้นออกไป</w:t>
      </w:r>
    </w:p>
    <w:p w14:paraId="32D6DB69" w14:textId="77777777" w:rsidR="000E1EE1" w:rsidRPr="000A7E75" w:rsidRDefault="000E1EE1" w:rsidP="000E1E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2"/>
          <w:szCs w:val="22"/>
        </w:rPr>
      </w:pPr>
    </w:p>
    <w:p w14:paraId="77AC1F23" w14:textId="77777777" w:rsidR="000E1EE1" w:rsidRPr="00300257" w:rsidRDefault="000E1EE1" w:rsidP="000E1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00257">
        <w:rPr>
          <w:rFonts w:ascii="Angsana New" w:hAnsi="Angsana New"/>
          <w:b/>
          <w:bCs/>
          <w:i/>
          <w:iCs/>
          <w:sz w:val="30"/>
          <w:szCs w:val="30"/>
          <w:cs/>
        </w:rPr>
        <w:t>(ถ)</w:t>
      </w:r>
      <w:r w:rsidRPr="00300257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เครื่องมือทางการเงินที่เป็นตราสารอนุพันธ์</w:t>
      </w:r>
    </w:p>
    <w:p w14:paraId="2133734F" w14:textId="77777777" w:rsidR="000E1EE1" w:rsidRPr="000A7E75" w:rsidRDefault="000E1EE1" w:rsidP="000E1E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2"/>
          <w:szCs w:val="22"/>
        </w:rPr>
      </w:pPr>
    </w:p>
    <w:p w14:paraId="4DDB5F43" w14:textId="77777777" w:rsidR="000E1EE1" w:rsidRPr="00300257" w:rsidRDefault="000E1EE1" w:rsidP="000E1E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 xml:space="preserve">สินทรัพย์ทางการเงินและหนี้สินทางการเงินที่ปรากฏในงบแสดงฐานะการเงิน รวมถึง เงินสดและรายการเทียบเท่าเงินสด ลูกหนี้การค้า ลูกหนี้อื่น เจ้าหนี้การค้า เจ้าหนี้อื่น ลูกหนี้ระยะยาว เงินให้กู้ยืม เงินลงทุน เงินกู้ยืม และหุ้นกู้ </w:t>
      </w:r>
    </w:p>
    <w:p w14:paraId="73E264B4" w14:textId="77777777" w:rsidR="000E1EE1" w:rsidRPr="000A7E75" w:rsidRDefault="000E1EE1" w:rsidP="000E1E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2"/>
          <w:szCs w:val="22"/>
        </w:rPr>
      </w:pPr>
    </w:p>
    <w:p w14:paraId="4F3E45A6" w14:textId="77777777" w:rsidR="000E1EE1" w:rsidRPr="00300257" w:rsidRDefault="000E1EE1" w:rsidP="000E1E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>กลุ่มบริษัทดำเนินธุรกิจกับต่างประเทศและมีความเสี่ยงจากการเปลี่ยนแปลงของอัตราดอกเบี้ยและอัตราแลกเปลี่ยน กลุ่มบริษัทได้ใช้เครื่องมือทางการเงินเพื่อลดความเสี่ยงดังกล่าว ผลกำไรหรือขาดทุนจากการทำประกันความเสี่ยงรับรู้ในกำไรหรือขาดทุน ในงวดบัญชีเดียวกันกับงวดที่เกิดผลแตกต่างจาก</w:t>
      </w:r>
      <w:r w:rsidRPr="00300257">
        <w:rPr>
          <w:rFonts w:ascii="Angsana New" w:hAnsi="Angsana New" w:hint="cs"/>
          <w:sz w:val="30"/>
          <w:szCs w:val="30"/>
          <w:cs/>
        </w:rPr>
        <w:t>อัตราดอกเบี้ยและ</w:t>
      </w:r>
      <w:r w:rsidRPr="00300257">
        <w:rPr>
          <w:rFonts w:ascii="Angsana New" w:hAnsi="Angsana New"/>
          <w:sz w:val="30"/>
          <w:szCs w:val="30"/>
          <w:cs/>
        </w:rPr>
        <w:t xml:space="preserve">อัตราแลกเปลี่ยนของสินทรัพย์ทางการเงินหรือหนี้สินทางการเงินที่ทำประกันความเสี่ยงไว้ </w:t>
      </w:r>
    </w:p>
    <w:p w14:paraId="2302DFAD" w14:textId="77777777" w:rsidR="000E1EE1" w:rsidRPr="000A7E75" w:rsidRDefault="000E1EE1" w:rsidP="000E1E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2"/>
          <w:szCs w:val="22"/>
        </w:rPr>
      </w:pPr>
    </w:p>
    <w:p w14:paraId="404BB8AE" w14:textId="77777777" w:rsidR="000E1EE1" w:rsidRPr="00300257" w:rsidRDefault="000E1EE1" w:rsidP="000E1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 w:right="45" w:hanging="539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300257">
        <w:rPr>
          <w:rFonts w:ascii="Angsana New" w:hAnsi="Angsana New"/>
          <w:b/>
          <w:bCs/>
          <w:i/>
          <w:iCs/>
          <w:sz w:val="30"/>
          <w:szCs w:val="30"/>
          <w:cs/>
        </w:rPr>
        <w:t>(ท)</w:t>
      </w:r>
      <w:r w:rsidRPr="00300257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รายงานทางการเงินจำแนกตามส่วนงานธุรกิจ</w:t>
      </w:r>
    </w:p>
    <w:p w14:paraId="33F8B3F8" w14:textId="77777777" w:rsidR="000E1EE1" w:rsidRPr="000A7E75" w:rsidRDefault="000E1EE1" w:rsidP="000E1E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2"/>
          <w:szCs w:val="22"/>
        </w:rPr>
      </w:pPr>
    </w:p>
    <w:p w14:paraId="671CF2E1" w14:textId="77777777" w:rsidR="000E1EE1" w:rsidRPr="00300257" w:rsidRDefault="000E1EE1" w:rsidP="000E1E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pacing w:val="8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 จะแสดงถึงรายการ</w:t>
      </w:r>
      <w:r w:rsidRPr="00300257">
        <w:rPr>
          <w:rFonts w:ascii="Angsana New" w:hAnsi="Angsana New"/>
          <w:spacing w:val="4"/>
          <w:sz w:val="30"/>
          <w:szCs w:val="30"/>
          <w:cs/>
        </w:rPr>
        <w:t>ที่เกิดขึ้นจากส่วนงานดำเนินงานนั้นโดยตรงรวมถึงรายการที่ได้รับการ</w:t>
      </w:r>
      <w:r w:rsidRPr="00300257">
        <w:rPr>
          <w:rFonts w:ascii="Angsana New" w:hAnsi="Angsana New"/>
          <w:sz w:val="30"/>
          <w:szCs w:val="30"/>
          <w:cs/>
        </w:rPr>
        <w:t>ปันส่วนอย่างสมเหตุสมผล</w:t>
      </w:r>
    </w:p>
    <w:p w14:paraId="5C9E8E02" w14:textId="77777777" w:rsidR="000E1EE1" w:rsidRPr="009625D9" w:rsidRDefault="000E1EE1" w:rsidP="000E1E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2"/>
          <w:szCs w:val="22"/>
        </w:rPr>
      </w:pPr>
    </w:p>
    <w:p w14:paraId="49BACE9F" w14:textId="77777777" w:rsidR="000E1EE1" w:rsidRPr="00300257" w:rsidRDefault="000E1EE1" w:rsidP="000E1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2"/>
          <w:szCs w:val="2"/>
        </w:rPr>
      </w:pPr>
    </w:p>
    <w:p w14:paraId="398C84D4" w14:textId="1E95992F" w:rsidR="000E1EE1" w:rsidRPr="00300257" w:rsidRDefault="000E1EE1" w:rsidP="000E1EE1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/>
          <w:sz w:val="2"/>
          <w:szCs w:val="2"/>
          <w:cs/>
        </w:rPr>
      </w:pPr>
      <w:r w:rsidRPr="00300257">
        <w:rPr>
          <w:rFonts w:ascii="Angsana New" w:hAnsi="Angsana New"/>
          <w:bCs/>
          <w:sz w:val="30"/>
          <w:szCs w:val="30"/>
        </w:rPr>
        <w:br w:type="page"/>
      </w:r>
    </w:p>
    <w:p w14:paraId="62F13FC2" w14:textId="54510E7A" w:rsidR="003057D6" w:rsidRDefault="000E1EE1" w:rsidP="000E1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7165A4" w:rsidRPr="007C3186">
        <w:rPr>
          <w:rFonts w:ascii="Angsana New" w:hAnsi="Angsana New"/>
          <w:b/>
          <w:bCs/>
          <w:sz w:val="30"/>
          <w:szCs w:val="30"/>
        </w:rPr>
        <w:tab/>
      </w:r>
      <w:r w:rsidR="008A3110" w:rsidRPr="007C3186">
        <w:rPr>
          <w:rFonts w:ascii="Angsana New" w:hAnsi="Angsana New"/>
          <w:b/>
          <w:bCs/>
          <w:sz w:val="30"/>
          <w:szCs w:val="30"/>
          <w:cs/>
        </w:rPr>
        <w:t>การซื้อธุรกิจและการเปลี่ยนแปลงในส่วนได้เสียในบริษัทย่อย</w:t>
      </w:r>
    </w:p>
    <w:p w14:paraId="44A54DE3" w14:textId="77777777" w:rsidR="000E1EE1" w:rsidRPr="007E5942" w:rsidRDefault="000E1EE1" w:rsidP="000E1EE1">
      <w:pPr>
        <w:rPr>
          <w:rFonts w:ascii="Angsana New" w:hAnsi="Angsana New"/>
          <w:sz w:val="20"/>
          <w:szCs w:val="20"/>
        </w:rPr>
      </w:pPr>
    </w:p>
    <w:p w14:paraId="14A9E911" w14:textId="5844D9D4" w:rsidR="000E1EE1" w:rsidRPr="007C3186" w:rsidRDefault="000E1EE1" w:rsidP="000E1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 xml:space="preserve">ปี </w:t>
      </w:r>
      <w:r>
        <w:rPr>
          <w:rFonts w:ascii="Angsana New" w:hAnsi="Angsana New"/>
          <w:b/>
          <w:bCs/>
          <w:sz w:val="30"/>
          <w:szCs w:val="30"/>
        </w:rPr>
        <w:t>2561</w:t>
      </w:r>
    </w:p>
    <w:p w14:paraId="5C27E75E" w14:textId="77777777" w:rsidR="00FF0FAD" w:rsidRPr="007E5942" w:rsidRDefault="00FF0FAD" w:rsidP="002F2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0"/>
          <w:szCs w:val="20"/>
        </w:rPr>
      </w:pPr>
    </w:p>
    <w:p w14:paraId="0B5F2147" w14:textId="1326CE3B" w:rsidR="00330D69" w:rsidRPr="00B756BA" w:rsidRDefault="00330D69" w:rsidP="008459DF">
      <w:pPr>
        <w:pStyle w:val="BodyText2"/>
        <w:numPr>
          <w:ilvl w:val="0"/>
          <w:numId w:val="68"/>
        </w:numPr>
        <w:tabs>
          <w:tab w:val="left" w:pos="540"/>
          <w:tab w:val="left" w:pos="993"/>
        </w:tabs>
        <w:spacing w:line="240" w:lineRule="atLeast"/>
        <w:ind w:hanging="72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756BA">
        <w:rPr>
          <w:rFonts w:ascii="Angsana New" w:hAnsi="Angsana New"/>
          <w:b/>
          <w:bCs/>
          <w:i/>
          <w:iCs/>
          <w:sz w:val="30"/>
          <w:szCs w:val="30"/>
          <w:cs/>
        </w:rPr>
        <w:t>การซื้อธุรกิจ</w:t>
      </w:r>
      <w:r w:rsidR="004F5C05" w:rsidRPr="00B756BA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5B8C4B47" w14:textId="77777777" w:rsidR="00330D69" w:rsidRPr="007E5942" w:rsidRDefault="00330D69" w:rsidP="00330D6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sz w:val="20"/>
          <w:szCs w:val="20"/>
          <w:highlight w:val="yellow"/>
        </w:rPr>
      </w:pPr>
    </w:p>
    <w:p w14:paraId="3030BC42" w14:textId="4BD17D42" w:rsidR="00330D69" w:rsidRPr="00521B1E" w:rsidRDefault="00330D69" w:rsidP="00330D6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521B1E">
        <w:rPr>
          <w:rFonts w:ascii="Angsana New" w:hAnsi="Angsana New"/>
          <w:color w:val="000000"/>
          <w:sz w:val="30"/>
          <w:szCs w:val="30"/>
          <w:cs/>
        </w:rPr>
        <w:t>ใน</w:t>
      </w:r>
      <w:r w:rsidR="00C968E3">
        <w:rPr>
          <w:rFonts w:ascii="Angsana New" w:hAnsi="Angsana New" w:hint="cs"/>
          <w:color w:val="000000"/>
          <w:sz w:val="30"/>
          <w:szCs w:val="30"/>
          <w:cs/>
        </w:rPr>
        <w:t>ระหว่าง</w:t>
      </w:r>
      <w:r w:rsidR="000C3E52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521B1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color w:val="000000"/>
          <w:sz w:val="30"/>
          <w:szCs w:val="30"/>
        </w:rPr>
        <w:t>2561</w:t>
      </w:r>
      <w:r w:rsidRPr="00521B1E">
        <w:rPr>
          <w:rFonts w:ascii="Angsana New" w:hAnsi="Angsana New"/>
          <w:color w:val="000000"/>
          <w:sz w:val="30"/>
          <w:szCs w:val="30"/>
        </w:rPr>
        <w:t xml:space="preserve"> </w:t>
      </w:r>
      <w:r w:rsidRPr="00521B1E">
        <w:rPr>
          <w:rFonts w:ascii="Angsana New" w:hAnsi="Angsana New"/>
          <w:color w:val="000000"/>
          <w:sz w:val="30"/>
          <w:szCs w:val="30"/>
          <w:cs/>
        </w:rPr>
        <w:t>กลุ่มบริษัทได้มีการซื้อธุรกิจที่สำคัญ ดังนี้</w:t>
      </w:r>
    </w:p>
    <w:p w14:paraId="58B3052B" w14:textId="77777777" w:rsidR="00330D69" w:rsidRPr="007E5942" w:rsidRDefault="00330D69" w:rsidP="00330D6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highlight w:val="yellow"/>
        </w:rPr>
      </w:pPr>
    </w:p>
    <w:p w14:paraId="66DA309D" w14:textId="3C0A366A" w:rsidR="00330D69" w:rsidRPr="00FD42AB" w:rsidRDefault="00C37AA4" w:rsidP="0044271C">
      <w:pPr>
        <w:pStyle w:val="BodyText2"/>
        <w:numPr>
          <w:ilvl w:val="0"/>
          <w:numId w:val="48"/>
        </w:numPr>
        <w:tabs>
          <w:tab w:val="left" w:pos="540"/>
        </w:tabs>
        <w:spacing w:line="240" w:lineRule="atLeast"/>
        <w:ind w:left="993" w:hanging="453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proofErr w:type="spellStart"/>
      <w:r w:rsidRPr="00FD42AB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Interpress</w:t>
      </w:r>
      <w:proofErr w:type="spellEnd"/>
      <w:r w:rsidRPr="00FD42AB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Printers </w:t>
      </w:r>
      <w:proofErr w:type="spellStart"/>
      <w:r w:rsidRPr="00FD42AB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Sendirian</w:t>
      </w:r>
      <w:proofErr w:type="spellEnd"/>
      <w:r w:rsidRPr="00FD42AB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  <w:proofErr w:type="spellStart"/>
      <w:r w:rsidRPr="00FD42AB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Berhad</w:t>
      </w:r>
      <w:proofErr w:type="spellEnd"/>
      <w:r w:rsidR="00330D69" w:rsidRPr="00FD42AB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  <w:r w:rsidR="00330D69" w:rsidRPr="00FD42AB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ประเทศ</w:t>
      </w:r>
      <w:r w:rsidRPr="00FD42AB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มาเลเซีย</w:t>
      </w:r>
    </w:p>
    <w:p w14:paraId="5B87E9C0" w14:textId="77777777" w:rsidR="00330D69" w:rsidRPr="007E5942" w:rsidRDefault="00330D69" w:rsidP="00330D6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</w:rPr>
      </w:pPr>
    </w:p>
    <w:p w14:paraId="6DDDB240" w14:textId="111A7F3C" w:rsidR="00330D69" w:rsidRPr="00FD42AB" w:rsidRDefault="00330D69" w:rsidP="00330D69">
      <w:pPr>
        <w:pStyle w:val="BodyText2"/>
        <w:tabs>
          <w:tab w:val="left" w:pos="993"/>
        </w:tabs>
        <w:spacing w:line="240" w:lineRule="atLeast"/>
        <w:ind w:left="993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FD42AB">
        <w:rPr>
          <w:rFonts w:ascii="Angsana New" w:hAnsi="Angsana New"/>
          <w:color w:val="000000"/>
          <w:sz w:val="30"/>
          <w:szCs w:val="30"/>
          <w:cs/>
        </w:rPr>
        <w:t>เมื่อวันที่</w:t>
      </w:r>
      <w:r w:rsidRPr="00FD42AB">
        <w:rPr>
          <w:rFonts w:ascii="Angsana New" w:hAnsi="Angsana New"/>
          <w:color w:val="000000"/>
          <w:sz w:val="30"/>
          <w:szCs w:val="30"/>
        </w:rPr>
        <w:t xml:space="preserve"> </w:t>
      </w:r>
      <w:r w:rsidR="004E256E" w:rsidRPr="004E256E">
        <w:rPr>
          <w:rFonts w:ascii="Angsana New" w:hAnsi="Angsana New"/>
          <w:color w:val="000000"/>
          <w:sz w:val="30"/>
          <w:szCs w:val="30"/>
        </w:rPr>
        <w:t>19</w:t>
      </w:r>
      <w:r w:rsidRPr="00FD42AB">
        <w:rPr>
          <w:rFonts w:ascii="Angsana New" w:hAnsi="Angsana New"/>
          <w:color w:val="000000"/>
          <w:sz w:val="30"/>
          <w:szCs w:val="30"/>
        </w:rPr>
        <w:t xml:space="preserve"> </w:t>
      </w:r>
      <w:r w:rsidR="00C37AA4" w:rsidRPr="00FD42AB">
        <w:rPr>
          <w:rFonts w:ascii="Angsana New" w:hAnsi="Angsana New"/>
          <w:color w:val="000000"/>
          <w:sz w:val="30"/>
          <w:szCs w:val="30"/>
          <w:cs/>
        </w:rPr>
        <w:t>มกราคม</w:t>
      </w:r>
      <w:r w:rsidRPr="00FD42A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color w:val="000000"/>
          <w:sz w:val="30"/>
          <w:szCs w:val="30"/>
        </w:rPr>
        <w:t>2561</w:t>
      </w:r>
      <w:r w:rsidRPr="00FD42AB">
        <w:rPr>
          <w:rFonts w:ascii="Angsana New" w:hAnsi="Angsana New"/>
          <w:color w:val="000000"/>
          <w:sz w:val="30"/>
          <w:szCs w:val="30"/>
        </w:rPr>
        <w:t xml:space="preserve"> </w:t>
      </w:r>
      <w:r w:rsidRPr="00FD42AB">
        <w:rPr>
          <w:rFonts w:ascii="Angsana New" w:hAnsi="Angsana New"/>
          <w:color w:val="000000"/>
          <w:sz w:val="30"/>
          <w:szCs w:val="30"/>
          <w:cs/>
        </w:rPr>
        <w:t>บริษัทย่อยในธุรกิจ</w:t>
      </w:r>
      <w:proofErr w:type="spellStart"/>
      <w:r w:rsidRPr="00FD42AB">
        <w:rPr>
          <w:rFonts w:ascii="Angsana New" w:hAnsi="Angsana New"/>
          <w:color w:val="000000"/>
          <w:sz w:val="30"/>
          <w:szCs w:val="30"/>
          <w:cs/>
        </w:rPr>
        <w:t>แพคเกจจิ้ง</w:t>
      </w:r>
      <w:proofErr w:type="spellEnd"/>
      <w:r w:rsidRPr="00FD42AB">
        <w:rPr>
          <w:rFonts w:ascii="Angsana New" w:hAnsi="Angsana New"/>
          <w:color w:val="000000"/>
          <w:sz w:val="30"/>
          <w:szCs w:val="30"/>
          <w:cs/>
        </w:rPr>
        <w:t xml:space="preserve"> ได้เข้าซื้อหุ้นร้อยละ </w:t>
      </w:r>
      <w:r w:rsidR="004E256E" w:rsidRPr="004E256E">
        <w:rPr>
          <w:rFonts w:ascii="Angsana New" w:hAnsi="Angsana New"/>
          <w:color w:val="000000"/>
          <w:sz w:val="30"/>
          <w:szCs w:val="30"/>
        </w:rPr>
        <w:t>68</w:t>
      </w:r>
      <w:r w:rsidRPr="00FD42AB">
        <w:rPr>
          <w:rFonts w:ascii="Angsana New" w:hAnsi="Angsana New"/>
          <w:color w:val="000000"/>
          <w:sz w:val="30"/>
          <w:szCs w:val="30"/>
        </w:rPr>
        <w:t xml:space="preserve"> </w:t>
      </w:r>
      <w:r w:rsidRPr="00FD42AB">
        <w:rPr>
          <w:rFonts w:ascii="Angsana New" w:hAnsi="Angsana New"/>
          <w:color w:val="000000"/>
          <w:sz w:val="30"/>
          <w:szCs w:val="30"/>
          <w:cs/>
        </w:rPr>
        <w:t>ใน</w:t>
      </w:r>
      <w:r w:rsidR="00C37AA4" w:rsidRPr="00FD42AB">
        <w:rPr>
          <w:rFonts w:ascii="Angsana New" w:hAnsi="Angsana New"/>
          <w:color w:val="000000"/>
          <w:sz w:val="30"/>
          <w:szCs w:val="30"/>
        </w:rPr>
        <w:t xml:space="preserve"> </w:t>
      </w:r>
      <w:proofErr w:type="spellStart"/>
      <w:r w:rsidR="00C37AA4" w:rsidRPr="00FD42AB">
        <w:rPr>
          <w:rFonts w:ascii="Angsana New" w:hAnsi="Angsana New"/>
          <w:color w:val="000000"/>
          <w:sz w:val="30"/>
          <w:szCs w:val="30"/>
        </w:rPr>
        <w:t>Interpress</w:t>
      </w:r>
      <w:proofErr w:type="spellEnd"/>
      <w:r w:rsidR="00C37AA4" w:rsidRPr="00FD42AB">
        <w:rPr>
          <w:rFonts w:ascii="Angsana New" w:hAnsi="Angsana New"/>
          <w:color w:val="000000"/>
          <w:sz w:val="30"/>
          <w:szCs w:val="30"/>
        </w:rPr>
        <w:t xml:space="preserve"> Printers </w:t>
      </w:r>
      <w:proofErr w:type="spellStart"/>
      <w:r w:rsidR="00C37AA4" w:rsidRPr="00D26435">
        <w:rPr>
          <w:rFonts w:ascii="Angsana New" w:hAnsi="Angsana New"/>
          <w:color w:val="000000"/>
          <w:spacing w:val="8"/>
          <w:sz w:val="30"/>
          <w:szCs w:val="30"/>
        </w:rPr>
        <w:t>Sendirian</w:t>
      </w:r>
      <w:proofErr w:type="spellEnd"/>
      <w:r w:rsidR="00C37AA4" w:rsidRPr="00D26435">
        <w:rPr>
          <w:rFonts w:ascii="Angsana New" w:hAnsi="Angsana New"/>
          <w:color w:val="000000"/>
          <w:spacing w:val="8"/>
          <w:sz w:val="30"/>
          <w:szCs w:val="30"/>
        </w:rPr>
        <w:t xml:space="preserve"> </w:t>
      </w:r>
      <w:proofErr w:type="spellStart"/>
      <w:r w:rsidR="00C37AA4" w:rsidRPr="00D26435">
        <w:rPr>
          <w:rFonts w:ascii="Angsana New" w:hAnsi="Angsana New"/>
          <w:color w:val="000000"/>
          <w:spacing w:val="8"/>
          <w:sz w:val="30"/>
          <w:szCs w:val="30"/>
        </w:rPr>
        <w:t>Berhad</w:t>
      </w:r>
      <w:proofErr w:type="spellEnd"/>
      <w:r w:rsidR="00C37AA4" w:rsidRPr="00D26435" w:rsidDel="00C37AA4">
        <w:rPr>
          <w:rFonts w:ascii="Angsana New" w:hAnsi="Angsana New"/>
          <w:color w:val="000000"/>
          <w:spacing w:val="8"/>
          <w:sz w:val="30"/>
          <w:szCs w:val="30"/>
        </w:rPr>
        <w:t xml:space="preserve"> </w:t>
      </w:r>
      <w:r w:rsidRPr="00D26435">
        <w:rPr>
          <w:rFonts w:ascii="Angsana New" w:hAnsi="Angsana New"/>
          <w:color w:val="000000"/>
          <w:spacing w:val="8"/>
          <w:sz w:val="30"/>
          <w:szCs w:val="30"/>
        </w:rPr>
        <w:t>(“</w:t>
      </w:r>
      <w:r w:rsidR="00C37AA4" w:rsidRPr="00D26435">
        <w:rPr>
          <w:rFonts w:ascii="Angsana New" w:hAnsi="Angsana New"/>
          <w:color w:val="000000"/>
          <w:spacing w:val="8"/>
          <w:sz w:val="30"/>
          <w:szCs w:val="30"/>
        </w:rPr>
        <w:t>IPSB</w:t>
      </w:r>
      <w:r w:rsidRPr="00D26435">
        <w:rPr>
          <w:rFonts w:ascii="Angsana New" w:hAnsi="Angsana New"/>
          <w:color w:val="000000"/>
          <w:spacing w:val="8"/>
          <w:sz w:val="30"/>
          <w:szCs w:val="30"/>
        </w:rPr>
        <w:t xml:space="preserve">”) </w:t>
      </w:r>
      <w:r w:rsidRPr="00D26435">
        <w:rPr>
          <w:rFonts w:ascii="Angsana New" w:hAnsi="Angsana New"/>
          <w:color w:val="000000"/>
          <w:spacing w:val="8"/>
          <w:sz w:val="30"/>
          <w:szCs w:val="30"/>
          <w:cs/>
        </w:rPr>
        <w:t>ซึ่งเป็นผู้ผลิตบรรจุภัณฑ์กระดาษ</w:t>
      </w:r>
      <w:r w:rsidR="00C37AA4" w:rsidRPr="00D26435">
        <w:rPr>
          <w:rFonts w:ascii="Angsana New" w:hAnsi="Angsana New"/>
          <w:color w:val="000000"/>
          <w:spacing w:val="8"/>
          <w:sz w:val="30"/>
          <w:szCs w:val="30"/>
          <w:cs/>
        </w:rPr>
        <w:t>สำหรับอาหารชั้นนำที่ได้รับการยอมรับ</w:t>
      </w:r>
      <w:r w:rsidR="00C37AA4" w:rsidRPr="00D26435">
        <w:rPr>
          <w:rFonts w:ascii="Angsana New" w:hAnsi="Angsana New"/>
          <w:color w:val="000000"/>
          <w:spacing w:val="-2"/>
          <w:sz w:val="30"/>
          <w:szCs w:val="30"/>
          <w:cs/>
        </w:rPr>
        <w:t>จากธุรกิจร้านอาหารบริการด่วนชั้นนำทั่วโลก</w:t>
      </w:r>
      <w:r w:rsidRPr="00D26435">
        <w:rPr>
          <w:rFonts w:ascii="Angsana New" w:hAnsi="Angsana New"/>
          <w:color w:val="000000"/>
          <w:spacing w:val="-2"/>
          <w:sz w:val="30"/>
          <w:szCs w:val="30"/>
          <w:cs/>
        </w:rPr>
        <w:t>ในประเทศ</w:t>
      </w:r>
      <w:r w:rsidR="00C37AA4" w:rsidRPr="00D26435">
        <w:rPr>
          <w:rFonts w:ascii="Angsana New" w:hAnsi="Angsana New"/>
          <w:color w:val="000000"/>
          <w:spacing w:val="-2"/>
          <w:sz w:val="30"/>
          <w:szCs w:val="30"/>
          <w:cs/>
        </w:rPr>
        <w:t>มาเลเซีย</w:t>
      </w:r>
      <w:r w:rsidRPr="00D26435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โดยการเข้าซื้อหุ้นดังกล่าวมีมูลค่าตามสัญญา</w:t>
      </w:r>
      <w:r w:rsidRPr="00FD42A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color w:val="000000"/>
          <w:sz w:val="30"/>
          <w:szCs w:val="30"/>
        </w:rPr>
        <w:t>63</w:t>
      </w:r>
      <w:r w:rsidRPr="00FD42AB">
        <w:rPr>
          <w:rFonts w:ascii="Angsana New" w:hAnsi="Angsana New"/>
          <w:color w:val="000000"/>
          <w:sz w:val="30"/>
          <w:szCs w:val="30"/>
        </w:rPr>
        <w:t xml:space="preserve"> </w:t>
      </w:r>
      <w:r w:rsidR="00C37AA4" w:rsidRPr="00FD42AB">
        <w:rPr>
          <w:rFonts w:ascii="Angsana New" w:hAnsi="Angsana New"/>
          <w:color w:val="000000"/>
          <w:sz w:val="30"/>
          <w:szCs w:val="30"/>
          <w:cs/>
        </w:rPr>
        <w:t>ล้าน</w:t>
      </w:r>
      <w:proofErr w:type="spellStart"/>
      <w:r w:rsidR="00C37AA4" w:rsidRPr="00FD42AB">
        <w:rPr>
          <w:rFonts w:ascii="Angsana New" w:hAnsi="Angsana New"/>
          <w:color w:val="000000"/>
          <w:sz w:val="30"/>
          <w:szCs w:val="30"/>
          <w:cs/>
        </w:rPr>
        <w:t>ริงกิต</w:t>
      </w:r>
      <w:proofErr w:type="spellEnd"/>
      <w:r w:rsidRPr="00FD42AB">
        <w:rPr>
          <w:rFonts w:ascii="Angsana New" w:hAnsi="Angsana New"/>
          <w:color w:val="000000"/>
          <w:sz w:val="30"/>
          <w:szCs w:val="30"/>
        </w:rPr>
        <w:t xml:space="preserve"> </w:t>
      </w:r>
      <w:r w:rsidRPr="00FD42AB">
        <w:rPr>
          <w:rFonts w:ascii="Angsana New" w:hAnsi="Angsana New"/>
          <w:color w:val="000000"/>
          <w:sz w:val="30"/>
          <w:szCs w:val="30"/>
          <w:cs/>
        </w:rPr>
        <w:t xml:space="preserve">หรือเทียบเท่าเงินบาทประมาณ </w:t>
      </w:r>
      <w:r w:rsidR="004E256E" w:rsidRPr="004E256E">
        <w:rPr>
          <w:rFonts w:ascii="Angsana New" w:hAnsi="Angsana New"/>
          <w:color w:val="000000"/>
          <w:sz w:val="30"/>
          <w:szCs w:val="30"/>
        </w:rPr>
        <w:t>511</w:t>
      </w:r>
      <w:r w:rsidRPr="00FD42AB">
        <w:rPr>
          <w:rFonts w:ascii="Angsana New" w:hAnsi="Angsana New"/>
          <w:color w:val="000000"/>
          <w:sz w:val="30"/>
          <w:szCs w:val="30"/>
        </w:rPr>
        <w:t xml:space="preserve"> </w:t>
      </w:r>
      <w:r w:rsidRPr="00FD42AB">
        <w:rPr>
          <w:rFonts w:ascii="Angsana New" w:hAnsi="Angsana New"/>
          <w:color w:val="000000"/>
          <w:sz w:val="30"/>
          <w:szCs w:val="30"/>
          <w:cs/>
        </w:rPr>
        <w:t>ล้านบาท</w:t>
      </w:r>
    </w:p>
    <w:p w14:paraId="6D0C262D" w14:textId="77777777" w:rsidR="00330D69" w:rsidRPr="007E5942" w:rsidRDefault="00330D69" w:rsidP="00330D6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</w:rPr>
      </w:pPr>
    </w:p>
    <w:p w14:paraId="06217FF7" w14:textId="62A00C0B" w:rsidR="00330D69" w:rsidRPr="00FD42AB" w:rsidRDefault="00330D69" w:rsidP="00330D69">
      <w:pPr>
        <w:pStyle w:val="BodyText2"/>
        <w:tabs>
          <w:tab w:val="left" w:pos="993"/>
        </w:tabs>
        <w:spacing w:line="240" w:lineRule="atLeast"/>
        <w:ind w:left="993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FD42A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การได้มาซึ่งอำนาจควบคุมใน </w:t>
      </w:r>
      <w:r w:rsidR="00C37AA4" w:rsidRPr="00FD42AB">
        <w:rPr>
          <w:rFonts w:ascii="Angsana New" w:hAnsi="Angsana New"/>
          <w:color w:val="000000"/>
          <w:spacing w:val="-2"/>
          <w:sz w:val="30"/>
          <w:szCs w:val="30"/>
        </w:rPr>
        <w:t>IPSB</w:t>
      </w:r>
      <w:r w:rsidRPr="00FD42AB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D07345" w:rsidRPr="00FD42AB">
        <w:rPr>
          <w:rFonts w:ascii="Angsana New" w:hAnsi="Angsana New"/>
          <w:color w:val="000000"/>
          <w:spacing w:val="-2"/>
          <w:sz w:val="30"/>
          <w:szCs w:val="30"/>
          <w:cs/>
        </w:rPr>
        <w:t>แสดงให้เห็นถึงความมุ่งมั่นของกลุ่มบริษัทในการเป็นผู้</w:t>
      </w:r>
      <w:proofErr w:type="spellStart"/>
      <w:r w:rsidR="00D07345" w:rsidRPr="00FD42AB">
        <w:rPr>
          <w:rFonts w:ascii="Angsana New" w:hAnsi="Angsana New"/>
          <w:color w:val="000000"/>
          <w:spacing w:val="-2"/>
          <w:sz w:val="30"/>
          <w:szCs w:val="30"/>
          <w:cs/>
        </w:rPr>
        <w:t>จําหน่าย</w:t>
      </w:r>
      <w:proofErr w:type="spellEnd"/>
      <w:r w:rsidR="00D07345" w:rsidRPr="00FD42AB">
        <w:rPr>
          <w:rFonts w:ascii="Angsana New" w:hAnsi="Angsana New"/>
          <w:color w:val="000000"/>
          <w:spacing w:val="-2"/>
          <w:sz w:val="30"/>
          <w:szCs w:val="30"/>
          <w:cs/>
        </w:rPr>
        <w:t>บรรจุภัณฑ์</w:t>
      </w:r>
      <w:r w:rsidR="00D07345" w:rsidRPr="00B12C35">
        <w:rPr>
          <w:rFonts w:ascii="Angsana New" w:hAnsi="Angsana New"/>
          <w:color w:val="000000"/>
          <w:spacing w:val="2"/>
          <w:sz w:val="30"/>
          <w:szCs w:val="30"/>
          <w:cs/>
        </w:rPr>
        <w:t>แบบครบวงจรในภูมิภาคอาเซียนและ</w:t>
      </w:r>
      <w:r w:rsidR="00C37AA4" w:rsidRPr="00B12C35">
        <w:rPr>
          <w:rFonts w:ascii="Angsana New" w:hAnsi="Angsana New"/>
          <w:spacing w:val="2"/>
          <w:sz w:val="30"/>
          <w:szCs w:val="30"/>
          <w:cs/>
        </w:rPr>
        <w:t>จะช่วยเพิ่มศักยภาพในการตอบสนองความต้องการบริโภคอาหารบริการ</w:t>
      </w:r>
      <w:r w:rsidR="00C37AA4" w:rsidRPr="00B12C35">
        <w:rPr>
          <w:rFonts w:ascii="Angsana New" w:hAnsi="Angsana New"/>
          <w:sz w:val="30"/>
          <w:szCs w:val="30"/>
          <w:cs/>
        </w:rPr>
        <w:t>ด่วน</w:t>
      </w:r>
      <w:r w:rsidR="00C37AA4" w:rsidRPr="00FD42AB">
        <w:rPr>
          <w:rFonts w:ascii="Angsana New" w:hAnsi="Angsana New"/>
          <w:sz w:val="30"/>
          <w:szCs w:val="30"/>
          <w:cs/>
        </w:rPr>
        <w:t>ในภูมิภาคที่</w:t>
      </w:r>
      <w:proofErr w:type="spellStart"/>
      <w:r w:rsidR="00D07345" w:rsidRPr="00FD42AB">
        <w:rPr>
          <w:rFonts w:ascii="Angsana New" w:hAnsi="Angsana New"/>
          <w:color w:val="000000"/>
          <w:sz w:val="30"/>
          <w:szCs w:val="30"/>
          <w:cs/>
        </w:rPr>
        <w:t>กําลัง</w:t>
      </w:r>
      <w:proofErr w:type="spellEnd"/>
      <w:r w:rsidR="00D07345" w:rsidRPr="00FD42AB">
        <w:rPr>
          <w:rFonts w:ascii="Angsana New" w:hAnsi="Angsana New"/>
          <w:color w:val="000000"/>
          <w:sz w:val="30"/>
          <w:szCs w:val="30"/>
          <w:cs/>
        </w:rPr>
        <w:t>เติบโตอย่างรวดเร็วตาม</w:t>
      </w:r>
      <w:proofErr w:type="spellStart"/>
      <w:r w:rsidR="00D07345" w:rsidRPr="00FD42AB">
        <w:rPr>
          <w:rFonts w:ascii="Angsana New" w:hAnsi="Angsana New"/>
          <w:color w:val="000000"/>
          <w:sz w:val="30"/>
          <w:szCs w:val="30"/>
          <w:cs/>
        </w:rPr>
        <w:t>ไลฟ์</w:t>
      </w:r>
      <w:proofErr w:type="spellEnd"/>
      <w:r w:rsidR="00C37AA4" w:rsidRPr="00FD42AB">
        <w:rPr>
          <w:rFonts w:ascii="Angsana New" w:hAnsi="Angsana New"/>
          <w:sz w:val="30"/>
          <w:szCs w:val="30"/>
          <w:cs/>
        </w:rPr>
        <w:t>สไตล์และความพึงพอใจของผู้บริโภค</w:t>
      </w:r>
      <w:r w:rsidR="00C37AA4" w:rsidRPr="00FD42AB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630BEA2E" w14:textId="77777777" w:rsidR="00330D69" w:rsidRPr="007E5942" w:rsidRDefault="00330D69" w:rsidP="00330D69">
      <w:pPr>
        <w:pStyle w:val="BodyText2"/>
        <w:tabs>
          <w:tab w:val="left" w:pos="993"/>
        </w:tabs>
        <w:spacing w:line="240" w:lineRule="atLeast"/>
        <w:ind w:left="993" w:firstLine="0"/>
        <w:jc w:val="thaiDistribute"/>
        <w:rPr>
          <w:rFonts w:ascii="Angsana New" w:hAnsi="Angsana New"/>
          <w:color w:val="000000"/>
          <w:highlight w:val="yellow"/>
        </w:rPr>
      </w:pPr>
    </w:p>
    <w:p w14:paraId="5B23C305" w14:textId="443E4658" w:rsidR="00330D69" w:rsidRPr="007C3186" w:rsidRDefault="00A9045F" w:rsidP="007C3186">
      <w:pPr>
        <w:pStyle w:val="BodyText2"/>
        <w:numPr>
          <w:ilvl w:val="0"/>
          <w:numId w:val="48"/>
        </w:numPr>
        <w:tabs>
          <w:tab w:val="left" w:pos="540"/>
        </w:tabs>
        <w:spacing w:line="240" w:lineRule="atLeast"/>
        <w:ind w:left="993" w:hanging="453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proofErr w:type="spellStart"/>
      <w:r w:rsidRPr="007C3186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Binh</w:t>
      </w:r>
      <w:proofErr w:type="spellEnd"/>
      <w:r w:rsidRPr="007C3186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Minh Plastics Joint Stock Company </w:t>
      </w:r>
      <w:r w:rsidR="00330D69" w:rsidRPr="007C3186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ประเทศเวียดนาม</w:t>
      </w:r>
    </w:p>
    <w:p w14:paraId="05FD8EA1" w14:textId="77777777" w:rsidR="00330D69" w:rsidRPr="007E5942" w:rsidRDefault="00330D69" w:rsidP="00330D6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</w:rPr>
      </w:pPr>
    </w:p>
    <w:p w14:paraId="6B557AF8" w14:textId="0F1BDA6D" w:rsidR="00330D69" w:rsidRPr="00B12C35" w:rsidRDefault="00330D69" w:rsidP="00330D69">
      <w:pPr>
        <w:pStyle w:val="BodyText2"/>
        <w:tabs>
          <w:tab w:val="left" w:pos="993"/>
        </w:tabs>
        <w:spacing w:line="240" w:lineRule="atLeast"/>
        <w:ind w:left="993" w:firstLine="0"/>
        <w:jc w:val="thaiDistribute"/>
        <w:rPr>
          <w:rFonts w:ascii="Angsana New" w:hAnsi="Angsana New"/>
          <w:sz w:val="30"/>
          <w:szCs w:val="30"/>
        </w:rPr>
      </w:pPr>
      <w:r w:rsidRPr="00B12C35">
        <w:rPr>
          <w:rFonts w:ascii="Angsana New" w:hAnsi="Angsana New"/>
          <w:color w:val="000000"/>
          <w:sz w:val="30"/>
          <w:szCs w:val="30"/>
          <w:cs/>
        </w:rPr>
        <w:t>เมื่อวันที่</w:t>
      </w:r>
      <w:r w:rsidRPr="00B12C35">
        <w:rPr>
          <w:rFonts w:ascii="Angsana New" w:hAnsi="Angsana New"/>
          <w:color w:val="000000"/>
          <w:sz w:val="30"/>
          <w:szCs w:val="30"/>
        </w:rPr>
        <w:t xml:space="preserve"> </w:t>
      </w:r>
      <w:r w:rsidR="004E256E" w:rsidRPr="004E256E">
        <w:rPr>
          <w:rFonts w:ascii="Angsana New" w:hAnsi="Angsana New"/>
          <w:color w:val="000000"/>
          <w:sz w:val="30"/>
          <w:szCs w:val="30"/>
        </w:rPr>
        <w:t>19</w:t>
      </w:r>
      <w:r w:rsidRPr="00B12C35">
        <w:rPr>
          <w:rFonts w:ascii="Angsana New" w:hAnsi="Angsana New"/>
          <w:color w:val="000000"/>
          <w:sz w:val="30"/>
          <w:szCs w:val="30"/>
        </w:rPr>
        <w:t xml:space="preserve"> </w:t>
      </w:r>
      <w:r w:rsidR="00A9045F" w:rsidRPr="00B12C35">
        <w:rPr>
          <w:rFonts w:ascii="Angsana New" w:hAnsi="Angsana New"/>
          <w:color w:val="000000"/>
          <w:sz w:val="30"/>
          <w:szCs w:val="30"/>
          <w:cs/>
        </w:rPr>
        <w:t>มีนาคม</w:t>
      </w:r>
      <w:r w:rsidRPr="00B12C3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color w:val="000000"/>
          <w:sz w:val="30"/>
          <w:szCs w:val="30"/>
        </w:rPr>
        <w:t>2561</w:t>
      </w:r>
      <w:r w:rsidRPr="00B12C35">
        <w:rPr>
          <w:rFonts w:ascii="Angsana New" w:hAnsi="Angsana New"/>
          <w:color w:val="000000"/>
          <w:sz w:val="30"/>
          <w:szCs w:val="30"/>
        </w:rPr>
        <w:t xml:space="preserve"> </w:t>
      </w:r>
      <w:r w:rsidRPr="00B12C35">
        <w:rPr>
          <w:rFonts w:ascii="Angsana New" w:hAnsi="Angsana New"/>
          <w:color w:val="000000"/>
          <w:sz w:val="30"/>
          <w:szCs w:val="30"/>
          <w:cs/>
        </w:rPr>
        <w:t>บริษัทย่อยในธุรกิจ</w:t>
      </w:r>
      <w:proofErr w:type="spellStart"/>
      <w:r w:rsidRPr="00B12C35">
        <w:rPr>
          <w:rFonts w:ascii="Angsana New" w:hAnsi="Angsana New"/>
          <w:color w:val="000000"/>
          <w:sz w:val="30"/>
          <w:szCs w:val="30"/>
          <w:cs/>
        </w:rPr>
        <w:t>เค</w:t>
      </w:r>
      <w:proofErr w:type="spellEnd"/>
      <w:r w:rsidRPr="00B12C35">
        <w:rPr>
          <w:rFonts w:ascii="Angsana New" w:hAnsi="Angsana New"/>
          <w:color w:val="000000"/>
          <w:sz w:val="30"/>
          <w:szCs w:val="30"/>
          <w:cs/>
        </w:rPr>
        <w:t>มิ</w:t>
      </w:r>
      <w:proofErr w:type="spellStart"/>
      <w:r w:rsidRPr="00B12C35">
        <w:rPr>
          <w:rFonts w:ascii="Angsana New" w:hAnsi="Angsana New"/>
          <w:color w:val="000000"/>
          <w:sz w:val="30"/>
          <w:szCs w:val="30"/>
          <w:cs/>
        </w:rPr>
        <w:t>คอล</w:t>
      </w:r>
      <w:r w:rsidR="00FD603C">
        <w:rPr>
          <w:rFonts w:ascii="Angsana New" w:hAnsi="Angsana New" w:hint="cs"/>
          <w:color w:val="000000"/>
          <w:sz w:val="30"/>
          <w:szCs w:val="30"/>
          <w:cs/>
        </w:rPr>
        <w:t>ส์</w:t>
      </w:r>
      <w:proofErr w:type="spellEnd"/>
      <w:r w:rsidRPr="00B12C35">
        <w:rPr>
          <w:rFonts w:ascii="Angsana New" w:hAnsi="Angsana New"/>
          <w:color w:val="000000"/>
          <w:sz w:val="30"/>
          <w:szCs w:val="30"/>
          <w:cs/>
        </w:rPr>
        <w:t xml:space="preserve"> ได้เข้าซื้อหุ้นเพิ่มร้อยละ </w:t>
      </w:r>
      <w:r w:rsidR="004E256E" w:rsidRPr="004E256E">
        <w:rPr>
          <w:rFonts w:ascii="Angsana New" w:hAnsi="Angsana New"/>
          <w:color w:val="000000"/>
          <w:sz w:val="30"/>
          <w:szCs w:val="30"/>
        </w:rPr>
        <w:t>30</w:t>
      </w:r>
      <w:r w:rsidRPr="00B12C35">
        <w:rPr>
          <w:rFonts w:ascii="Angsana New" w:hAnsi="Angsana New"/>
          <w:color w:val="000000"/>
          <w:sz w:val="30"/>
          <w:szCs w:val="30"/>
        </w:rPr>
        <w:t xml:space="preserve"> </w:t>
      </w:r>
      <w:r w:rsidRPr="00B12C35">
        <w:rPr>
          <w:rFonts w:ascii="Angsana New" w:hAnsi="Angsana New"/>
          <w:color w:val="000000"/>
          <w:sz w:val="30"/>
          <w:szCs w:val="30"/>
          <w:cs/>
        </w:rPr>
        <w:t>ใน</w:t>
      </w:r>
      <w:r w:rsidRPr="00B12C35">
        <w:rPr>
          <w:rFonts w:ascii="Angsana New" w:hAnsi="Angsana New"/>
          <w:color w:val="000000"/>
          <w:sz w:val="30"/>
          <w:szCs w:val="30"/>
        </w:rPr>
        <w:t xml:space="preserve"> </w:t>
      </w:r>
      <w:proofErr w:type="spellStart"/>
      <w:r w:rsidR="00A9045F" w:rsidRPr="00B12C35">
        <w:rPr>
          <w:rFonts w:ascii="Angsana New" w:hAnsi="Angsana New"/>
          <w:color w:val="000000"/>
          <w:sz w:val="30"/>
          <w:szCs w:val="30"/>
        </w:rPr>
        <w:t>Binh</w:t>
      </w:r>
      <w:proofErr w:type="spellEnd"/>
      <w:r w:rsidR="00A9045F" w:rsidRPr="00B12C35">
        <w:rPr>
          <w:rFonts w:ascii="Angsana New" w:hAnsi="Angsana New"/>
          <w:color w:val="000000"/>
          <w:sz w:val="30"/>
          <w:szCs w:val="30"/>
        </w:rPr>
        <w:t xml:space="preserve"> Minh Plastics </w:t>
      </w:r>
      <w:r w:rsidR="00A9045F" w:rsidRPr="00094423">
        <w:rPr>
          <w:rFonts w:ascii="Angsana New" w:hAnsi="Angsana New"/>
          <w:color w:val="000000"/>
          <w:spacing w:val="2"/>
          <w:sz w:val="30"/>
          <w:szCs w:val="30"/>
        </w:rPr>
        <w:t xml:space="preserve">Joint Stock Company </w:t>
      </w:r>
      <w:r w:rsidRPr="00094423">
        <w:rPr>
          <w:rFonts w:ascii="Angsana New" w:hAnsi="Angsana New"/>
          <w:color w:val="000000"/>
          <w:spacing w:val="2"/>
          <w:sz w:val="30"/>
          <w:szCs w:val="30"/>
        </w:rPr>
        <w:t>(“</w:t>
      </w:r>
      <w:r w:rsidR="00A9045F" w:rsidRPr="00094423">
        <w:rPr>
          <w:rFonts w:ascii="Angsana New" w:hAnsi="Angsana New"/>
          <w:color w:val="000000"/>
          <w:spacing w:val="2"/>
          <w:sz w:val="30"/>
          <w:szCs w:val="30"/>
        </w:rPr>
        <w:t>B</w:t>
      </w:r>
      <w:r w:rsidR="006428C9" w:rsidRPr="00094423">
        <w:rPr>
          <w:rFonts w:ascii="Angsana New" w:hAnsi="Angsana New"/>
          <w:color w:val="000000"/>
          <w:spacing w:val="2"/>
          <w:sz w:val="30"/>
          <w:szCs w:val="30"/>
        </w:rPr>
        <w:t>M</w:t>
      </w:r>
      <w:r w:rsidR="00A9045F" w:rsidRPr="00094423">
        <w:rPr>
          <w:rFonts w:ascii="Angsana New" w:hAnsi="Angsana New"/>
          <w:color w:val="000000"/>
          <w:spacing w:val="2"/>
          <w:sz w:val="30"/>
          <w:szCs w:val="30"/>
        </w:rPr>
        <w:t>P</w:t>
      </w:r>
      <w:r w:rsidRPr="00094423">
        <w:rPr>
          <w:rFonts w:ascii="Angsana New" w:hAnsi="Angsana New"/>
          <w:color w:val="000000"/>
          <w:spacing w:val="2"/>
          <w:sz w:val="30"/>
          <w:szCs w:val="30"/>
        </w:rPr>
        <w:t xml:space="preserve">”) </w:t>
      </w:r>
      <w:r w:rsidRPr="00094423">
        <w:rPr>
          <w:rFonts w:ascii="Angsana New" w:hAnsi="Angsana New"/>
          <w:color w:val="000000"/>
          <w:spacing w:val="2"/>
          <w:sz w:val="30"/>
          <w:szCs w:val="30"/>
          <w:cs/>
        </w:rPr>
        <w:t>ซึ่ง</w:t>
      </w:r>
      <w:r w:rsidR="005919A8" w:rsidRPr="00094423">
        <w:rPr>
          <w:rFonts w:ascii="Angsana New" w:hAnsi="Angsana New"/>
          <w:color w:val="000000"/>
          <w:spacing w:val="2"/>
          <w:sz w:val="30"/>
          <w:szCs w:val="30"/>
          <w:cs/>
        </w:rPr>
        <w:t>เป็นผู้ผลิตและจัดจำ</w:t>
      </w:r>
      <w:r w:rsidR="00A9045F" w:rsidRPr="00094423">
        <w:rPr>
          <w:rFonts w:ascii="Angsana New" w:hAnsi="Angsana New"/>
          <w:color w:val="000000"/>
          <w:spacing w:val="2"/>
          <w:sz w:val="30"/>
          <w:szCs w:val="30"/>
          <w:cs/>
        </w:rPr>
        <w:t>หน่ายท่อและข้อต่อ</w:t>
      </w:r>
      <w:r w:rsidR="001436EA" w:rsidRPr="00094423">
        <w:rPr>
          <w:rFonts w:ascii="Angsana New" w:hAnsi="Angsana New"/>
          <w:color w:val="000000"/>
          <w:spacing w:val="2"/>
          <w:sz w:val="30"/>
          <w:szCs w:val="30"/>
          <w:cs/>
        </w:rPr>
        <w:t>พีวีซี</w:t>
      </w:r>
      <w:r w:rsidR="00A9045F" w:rsidRPr="00094423">
        <w:rPr>
          <w:rFonts w:ascii="Angsana New" w:hAnsi="Angsana New"/>
          <w:color w:val="000000"/>
          <w:spacing w:val="2"/>
          <w:sz w:val="30"/>
          <w:szCs w:val="30"/>
          <w:cs/>
        </w:rPr>
        <w:t>ชั้นนำทางตอนใต้ของ</w:t>
      </w:r>
      <w:r w:rsidR="00A9045F" w:rsidRPr="00B12C35">
        <w:rPr>
          <w:rFonts w:ascii="Angsana New" w:hAnsi="Angsana New"/>
          <w:color w:val="000000"/>
          <w:spacing w:val="4"/>
          <w:sz w:val="30"/>
          <w:szCs w:val="30"/>
          <w:cs/>
        </w:rPr>
        <w:t>ประเทศเวียดนาม</w:t>
      </w:r>
      <w:r w:rsidR="00A9045F" w:rsidRPr="00B12C35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Pr="00B12C35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โดยมีมูลค่าตามสัญญา </w:t>
      </w:r>
      <w:r w:rsidR="004E256E" w:rsidRPr="004E256E">
        <w:rPr>
          <w:rFonts w:ascii="Angsana New" w:hAnsi="Angsana New"/>
          <w:color w:val="000000"/>
          <w:spacing w:val="4"/>
          <w:sz w:val="30"/>
          <w:szCs w:val="30"/>
        </w:rPr>
        <w:t>2</w:t>
      </w:r>
      <w:r w:rsidR="005919A8" w:rsidRPr="00B12C35">
        <w:rPr>
          <w:rFonts w:ascii="Angsana New" w:hAnsi="Angsana New"/>
          <w:color w:val="000000"/>
          <w:spacing w:val="4"/>
          <w:sz w:val="30"/>
          <w:szCs w:val="30"/>
        </w:rPr>
        <w:t>,</w:t>
      </w:r>
      <w:r w:rsidR="004E256E" w:rsidRPr="004E256E">
        <w:rPr>
          <w:rFonts w:ascii="Angsana New" w:hAnsi="Angsana New"/>
          <w:color w:val="000000"/>
          <w:spacing w:val="4"/>
          <w:sz w:val="30"/>
          <w:szCs w:val="30"/>
        </w:rPr>
        <w:t>330</w:t>
      </w:r>
      <w:r w:rsidRPr="00B12C35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="005919A8" w:rsidRPr="00B12C35">
        <w:rPr>
          <w:rFonts w:ascii="Angsana New" w:hAnsi="Angsana New"/>
          <w:color w:val="000000"/>
          <w:spacing w:val="4"/>
          <w:sz w:val="30"/>
          <w:szCs w:val="30"/>
          <w:cs/>
        </w:rPr>
        <w:t>พัน</w:t>
      </w:r>
      <w:r w:rsidRPr="00B12C35">
        <w:rPr>
          <w:rFonts w:ascii="Angsana New" w:hAnsi="Angsana New"/>
          <w:color w:val="000000"/>
          <w:spacing w:val="4"/>
          <w:sz w:val="30"/>
          <w:szCs w:val="30"/>
          <w:cs/>
        </w:rPr>
        <w:t>ล้าน</w:t>
      </w:r>
      <w:r w:rsidR="005919A8" w:rsidRPr="00B12C35">
        <w:rPr>
          <w:rFonts w:ascii="Angsana New" w:hAnsi="Angsana New"/>
          <w:color w:val="000000"/>
          <w:spacing w:val="4"/>
          <w:sz w:val="30"/>
          <w:szCs w:val="30"/>
          <w:cs/>
        </w:rPr>
        <w:t>เวียดนามดอง</w:t>
      </w:r>
      <w:r w:rsidRPr="00B12C35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หรือเทียบเท่าเงินบาทประมาณ</w:t>
      </w:r>
      <w:r w:rsidRPr="00B12C3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color w:val="000000"/>
          <w:sz w:val="30"/>
          <w:szCs w:val="30"/>
        </w:rPr>
        <w:t>3</w:t>
      </w:r>
      <w:r w:rsidRPr="00B12C35">
        <w:rPr>
          <w:rFonts w:ascii="Angsana New" w:hAnsi="Angsana New"/>
          <w:color w:val="000000"/>
          <w:sz w:val="30"/>
          <w:szCs w:val="30"/>
        </w:rPr>
        <w:t>,</w:t>
      </w:r>
      <w:r w:rsidR="004E256E" w:rsidRPr="004E256E">
        <w:rPr>
          <w:rFonts w:ascii="Angsana New" w:hAnsi="Angsana New"/>
          <w:color w:val="000000"/>
          <w:sz w:val="30"/>
          <w:szCs w:val="30"/>
        </w:rPr>
        <w:t>208</w:t>
      </w:r>
      <w:r w:rsidRPr="00B12C35">
        <w:rPr>
          <w:rFonts w:ascii="Angsana New" w:hAnsi="Angsana New"/>
          <w:color w:val="000000"/>
          <w:sz w:val="30"/>
          <w:szCs w:val="30"/>
        </w:rPr>
        <w:t xml:space="preserve"> </w:t>
      </w:r>
      <w:r w:rsidRPr="00B12C35">
        <w:rPr>
          <w:rFonts w:ascii="Angsana New" w:hAnsi="Angsana New"/>
          <w:sz w:val="30"/>
          <w:szCs w:val="30"/>
          <w:cs/>
        </w:rPr>
        <w:t xml:space="preserve">ล้านบาท </w:t>
      </w:r>
    </w:p>
    <w:p w14:paraId="495B7D0C" w14:textId="77777777" w:rsidR="00330D69" w:rsidRPr="007E5942" w:rsidRDefault="00330D69" w:rsidP="00330D6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5D90010" w14:textId="63AD55EA" w:rsidR="00330D69" w:rsidRDefault="00330D69" w:rsidP="00330D69">
      <w:pPr>
        <w:pStyle w:val="BodyText2"/>
        <w:tabs>
          <w:tab w:val="left" w:pos="993"/>
        </w:tabs>
        <w:spacing w:line="240" w:lineRule="atLeast"/>
        <w:ind w:left="993" w:firstLine="0"/>
        <w:jc w:val="thaiDistribute"/>
        <w:rPr>
          <w:rFonts w:ascii="Angsana New" w:hAnsi="Angsana New"/>
          <w:spacing w:val="-8"/>
          <w:sz w:val="30"/>
          <w:szCs w:val="30"/>
        </w:rPr>
      </w:pPr>
      <w:r w:rsidRPr="00B12C35">
        <w:rPr>
          <w:rFonts w:ascii="Angsana New" w:hAnsi="Angsana New"/>
          <w:color w:val="000000"/>
          <w:spacing w:val="2"/>
          <w:sz w:val="30"/>
          <w:szCs w:val="30"/>
          <w:cs/>
        </w:rPr>
        <w:t>การซื้อหุ้นเพิ่มดังกล่าว ทำให้กลุ่มบริษัทมีส่วนได้เสียใน</w:t>
      </w:r>
      <w:r w:rsidRPr="00B12C35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="005919A8" w:rsidRPr="00B12C35">
        <w:rPr>
          <w:rFonts w:ascii="Angsana New" w:hAnsi="Angsana New"/>
          <w:color w:val="000000"/>
          <w:spacing w:val="2"/>
          <w:sz w:val="30"/>
          <w:szCs w:val="30"/>
        </w:rPr>
        <w:t>BMP</w:t>
      </w:r>
      <w:r w:rsidRPr="00B12C35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เพิ่มขึ้นจากเดิมร้อยละ </w:t>
      </w:r>
      <w:r w:rsidR="004E256E" w:rsidRPr="004E256E">
        <w:rPr>
          <w:rFonts w:ascii="Angsana New" w:hAnsi="Angsana New"/>
          <w:color w:val="000000"/>
          <w:spacing w:val="2"/>
          <w:sz w:val="30"/>
          <w:szCs w:val="30"/>
        </w:rPr>
        <w:t>20</w:t>
      </w:r>
      <w:r w:rsidRPr="00B12C35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เป็นร้อยละ</w:t>
      </w:r>
      <w:r w:rsidR="005919A8" w:rsidRPr="00B12C35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="004E256E" w:rsidRPr="004E256E">
        <w:rPr>
          <w:rFonts w:ascii="Angsana New" w:hAnsi="Angsana New"/>
          <w:color w:val="000000"/>
          <w:spacing w:val="2"/>
          <w:sz w:val="30"/>
          <w:szCs w:val="30"/>
        </w:rPr>
        <w:t>50</w:t>
      </w:r>
      <w:r w:rsidRPr="00B12C35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และ</w:t>
      </w:r>
      <w:r w:rsidRPr="00915263">
        <w:rPr>
          <w:rFonts w:ascii="Angsana New" w:hAnsi="Angsana New"/>
          <w:spacing w:val="-8"/>
          <w:sz w:val="30"/>
          <w:szCs w:val="30"/>
          <w:cs/>
        </w:rPr>
        <w:t xml:space="preserve">มีการประเมินมูลค่ายุติธรรมของเงินลงทุนใน </w:t>
      </w:r>
      <w:r w:rsidR="005919A8" w:rsidRPr="00915263">
        <w:rPr>
          <w:rFonts w:ascii="Angsana New" w:hAnsi="Angsana New"/>
          <w:spacing w:val="-8"/>
          <w:sz w:val="30"/>
          <w:szCs w:val="30"/>
        </w:rPr>
        <w:t>BMP</w:t>
      </w:r>
      <w:r w:rsidRPr="00915263">
        <w:rPr>
          <w:rFonts w:ascii="Angsana New" w:hAnsi="Angsana New"/>
          <w:spacing w:val="-8"/>
          <w:sz w:val="30"/>
          <w:szCs w:val="30"/>
        </w:rPr>
        <w:t xml:space="preserve"> </w:t>
      </w:r>
      <w:r w:rsidRPr="00915263">
        <w:rPr>
          <w:rFonts w:ascii="Angsana New" w:hAnsi="Angsana New"/>
          <w:spacing w:val="-8"/>
          <w:sz w:val="30"/>
          <w:szCs w:val="30"/>
          <w:cs/>
        </w:rPr>
        <w:t>ก่อนการเปลี่ยนแปลงสถานะจาก</w:t>
      </w:r>
      <w:r w:rsidR="005919A8" w:rsidRPr="00915263">
        <w:rPr>
          <w:rFonts w:ascii="Angsana New" w:hAnsi="Angsana New"/>
          <w:spacing w:val="-8"/>
          <w:sz w:val="30"/>
          <w:szCs w:val="30"/>
          <w:cs/>
        </w:rPr>
        <w:t>บริษัทร่วม</w:t>
      </w:r>
      <w:r w:rsidRPr="00915263">
        <w:rPr>
          <w:rFonts w:ascii="Angsana New" w:hAnsi="Angsana New"/>
          <w:spacing w:val="-8"/>
          <w:sz w:val="30"/>
          <w:szCs w:val="30"/>
          <w:cs/>
        </w:rPr>
        <w:t>เป็นบริษัทย่อย ดังนี้</w:t>
      </w:r>
    </w:p>
    <w:p w14:paraId="33905DD0" w14:textId="77777777" w:rsidR="008A0EBB" w:rsidRPr="007E5942" w:rsidRDefault="008A0EBB" w:rsidP="00330D69">
      <w:pPr>
        <w:pStyle w:val="BodyText2"/>
        <w:tabs>
          <w:tab w:val="left" w:pos="993"/>
        </w:tabs>
        <w:spacing w:line="240" w:lineRule="atLeast"/>
        <w:ind w:left="993" w:firstLine="0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8625" w:type="dxa"/>
        <w:tblInd w:w="959" w:type="dxa"/>
        <w:tblLook w:val="01E0" w:firstRow="1" w:lastRow="1" w:firstColumn="1" w:lastColumn="1" w:noHBand="0" w:noVBand="0"/>
      </w:tblPr>
      <w:tblGrid>
        <w:gridCol w:w="5670"/>
        <w:gridCol w:w="1417"/>
        <w:gridCol w:w="284"/>
        <w:gridCol w:w="1254"/>
      </w:tblGrid>
      <w:tr w:rsidR="00330D69" w:rsidRPr="001410BA" w14:paraId="3D939E4C" w14:textId="77777777" w:rsidTr="0087247F">
        <w:trPr>
          <w:trHeight w:val="245"/>
        </w:trPr>
        <w:tc>
          <w:tcPr>
            <w:tcW w:w="5670" w:type="dxa"/>
          </w:tcPr>
          <w:p w14:paraId="4FF79501" w14:textId="77777777" w:rsidR="00330D69" w:rsidRPr="00521B1E" w:rsidRDefault="00330D69" w:rsidP="00115718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81C16A3" w14:textId="77777777" w:rsidR="00330D69" w:rsidRPr="00521B1E" w:rsidRDefault="00330D69" w:rsidP="0011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189D5744" w14:textId="77777777" w:rsidR="00330D69" w:rsidRPr="00521B1E" w:rsidRDefault="00330D69" w:rsidP="0011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4" w:type="dxa"/>
          </w:tcPr>
          <w:p w14:paraId="67297C54" w14:textId="77777777" w:rsidR="00330D69" w:rsidRPr="00521B1E" w:rsidRDefault="00330D69" w:rsidP="0011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521B1E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521B1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ล้านบาท</w:t>
            </w:r>
            <w:r w:rsidRPr="00521B1E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330D69" w:rsidRPr="001410BA" w14:paraId="6C074DDE" w14:textId="77777777" w:rsidTr="0087247F">
        <w:tc>
          <w:tcPr>
            <w:tcW w:w="5670" w:type="dxa"/>
          </w:tcPr>
          <w:p w14:paraId="632CA625" w14:textId="0C1E22FE" w:rsidR="00330D69" w:rsidRPr="00D947E6" w:rsidRDefault="00330D69" w:rsidP="00363C59">
            <w:pPr>
              <w:ind w:left="-74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21B1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มูลค่ายุติธรรมของส่วนได้เสียใน</w:t>
            </w:r>
            <w:r w:rsidR="005919A8" w:rsidRPr="00521B1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บริษัทร่วม</w:t>
            </w:r>
            <w:r w:rsidRPr="00521B1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ก่อนเป็นบริษัทย่อย</w:t>
            </w:r>
            <w:r w:rsidR="00D947E6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D947E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*</w:t>
            </w:r>
          </w:p>
        </w:tc>
        <w:tc>
          <w:tcPr>
            <w:tcW w:w="1417" w:type="dxa"/>
          </w:tcPr>
          <w:p w14:paraId="42EEBFCB" w14:textId="77777777" w:rsidR="00330D69" w:rsidRPr="00521B1E" w:rsidRDefault="00330D69" w:rsidP="0011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5C40AD3B" w14:textId="77777777" w:rsidR="00330D69" w:rsidRPr="00521B1E" w:rsidRDefault="00330D69" w:rsidP="0011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4" w:type="dxa"/>
          </w:tcPr>
          <w:p w14:paraId="38428C26" w14:textId="08AE552D" w:rsidR="00330D69" w:rsidRPr="00521B1E" w:rsidRDefault="004E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256E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330D69" w:rsidRPr="00521B1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E256E">
              <w:rPr>
                <w:rFonts w:ascii="Angsana New" w:hAnsi="Angsana New"/>
                <w:color w:val="000000"/>
                <w:sz w:val="30"/>
                <w:szCs w:val="30"/>
              </w:rPr>
              <w:t>696</w:t>
            </w:r>
          </w:p>
        </w:tc>
      </w:tr>
      <w:tr w:rsidR="00330D69" w:rsidRPr="001410BA" w14:paraId="52F2172F" w14:textId="77777777" w:rsidTr="0087247F">
        <w:tc>
          <w:tcPr>
            <w:tcW w:w="5670" w:type="dxa"/>
          </w:tcPr>
          <w:p w14:paraId="6F432319" w14:textId="77777777" w:rsidR="00330D69" w:rsidRPr="00521B1E" w:rsidRDefault="00330D69" w:rsidP="00363C59">
            <w:pPr>
              <w:ind w:left="-7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1B1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หัก</w:t>
            </w:r>
            <w:r w:rsidRPr="00521B1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 มูลค่าตามบัญชีของเงินลงทุนตามวิธีส่วนได้เสีย</w:t>
            </w:r>
          </w:p>
        </w:tc>
        <w:tc>
          <w:tcPr>
            <w:tcW w:w="1417" w:type="dxa"/>
          </w:tcPr>
          <w:p w14:paraId="7DA6742F" w14:textId="77777777" w:rsidR="00330D69" w:rsidRPr="00521B1E" w:rsidRDefault="00330D69" w:rsidP="0011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75C423E2" w14:textId="77777777" w:rsidR="00330D69" w:rsidRPr="00521B1E" w:rsidRDefault="00330D69" w:rsidP="0011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4" w:type="dxa"/>
          </w:tcPr>
          <w:p w14:paraId="00A19C34" w14:textId="516992EF" w:rsidR="00330D69" w:rsidRPr="00521B1E" w:rsidRDefault="00330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1B1E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4E256E" w:rsidRPr="004E256E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521B1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4E256E" w:rsidRPr="004E256E">
              <w:rPr>
                <w:rFonts w:ascii="Angsana New" w:hAnsi="Angsana New"/>
                <w:color w:val="000000"/>
                <w:sz w:val="30"/>
                <w:szCs w:val="30"/>
              </w:rPr>
              <w:t>158</w:t>
            </w:r>
            <w:r w:rsidRPr="00521B1E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330D69" w:rsidRPr="00A271E2" w14:paraId="3AEA1CE0" w14:textId="77777777" w:rsidTr="0087247F">
        <w:tc>
          <w:tcPr>
            <w:tcW w:w="5670" w:type="dxa"/>
          </w:tcPr>
          <w:p w14:paraId="2C704AEE" w14:textId="77777777" w:rsidR="00330D69" w:rsidRPr="00521B1E" w:rsidRDefault="00330D69" w:rsidP="00363C59">
            <w:pPr>
              <w:ind w:left="-7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21B1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กำไรจากการปรับมูลค่ายุติธรรมของเงินลงทุน</w:t>
            </w:r>
          </w:p>
        </w:tc>
        <w:tc>
          <w:tcPr>
            <w:tcW w:w="1417" w:type="dxa"/>
          </w:tcPr>
          <w:p w14:paraId="6AF75E21" w14:textId="77777777" w:rsidR="00330D69" w:rsidRPr="00521B1E" w:rsidRDefault="00330D69" w:rsidP="0011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2EE317BE" w14:textId="77777777" w:rsidR="00330D69" w:rsidRPr="00521B1E" w:rsidRDefault="00330D69" w:rsidP="0011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14:paraId="5912A253" w14:textId="0252D1B0" w:rsidR="00330D69" w:rsidRPr="00521B1E" w:rsidRDefault="004E256E" w:rsidP="0011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E256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538</w:t>
            </w:r>
          </w:p>
        </w:tc>
      </w:tr>
    </w:tbl>
    <w:p w14:paraId="0D2AC4F6" w14:textId="1E3AC039" w:rsidR="00D947E6" w:rsidRDefault="00D947E6" w:rsidP="00363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240"/>
        <w:ind w:left="1134" w:hanging="141"/>
        <w:jc w:val="thaiDistribute"/>
        <w:rPr>
          <w:rFonts w:ascii="Angsana New" w:hAnsi="Angsana New"/>
          <w:sz w:val="24"/>
          <w:szCs w:val="24"/>
        </w:rPr>
      </w:pPr>
      <w:r w:rsidRPr="00D947E6">
        <w:rPr>
          <w:rFonts w:ascii="Angsana New" w:hAnsi="Angsana New"/>
          <w:spacing w:val="-2"/>
          <w:sz w:val="24"/>
          <w:szCs w:val="24"/>
        </w:rPr>
        <w:t>*</w:t>
      </w:r>
      <w:r w:rsidRPr="00B12C35">
        <w:rPr>
          <w:rFonts w:ascii="Angsana New" w:hAnsi="Angsana New"/>
          <w:spacing w:val="-6"/>
          <w:sz w:val="24"/>
          <w:szCs w:val="24"/>
        </w:rPr>
        <w:tab/>
      </w:r>
      <w:r w:rsidRPr="00B12C35">
        <w:rPr>
          <w:rFonts w:ascii="Angsana New" w:hAnsi="Angsana New"/>
          <w:sz w:val="24"/>
          <w:szCs w:val="24"/>
          <w:cs/>
        </w:rPr>
        <w:t>มูลค่ายุติธรรมของส่วนได้เสียในบริษัทร่วมก่อนเป็นบริษัทย่อย</w:t>
      </w:r>
      <w:r w:rsidR="00F846B9" w:rsidRPr="000B342A">
        <w:rPr>
          <w:rFonts w:ascii="Angsana New" w:hAnsi="Angsana New"/>
          <w:sz w:val="24"/>
          <w:szCs w:val="24"/>
          <w:cs/>
        </w:rPr>
        <w:t xml:space="preserve">ของ </w:t>
      </w:r>
      <w:r w:rsidR="00F846B9" w:rsidRPr="000B342A">
        <w:rPr>
          <w:rFonts w:ascii="Angsana New" w:hAnsi="Angsana New"/>
          <w:sz w:val="24"/>
          <w:szCs w:val="24"/>
        </w:rPr>
        <w:t>BMP</w:t>
      </w:r>
      <w:r w:rsidRPr="00B12C35">
        <w:rPr>
          <w:rFonts w:ascii="Angsana New" w:hAnsi="Angsana New"/>
          <w:sz w:val="24"/>
          <w:szCs w:val="24"/>
          <w:cs/>
        </w:rPr>
        <w:t xml:space="preserve"> คำนวณโดยใช้ราคาอ้างอิงจากราคาหุ้นในตลาดหลักทรัพย์</w:t>
      </w:r>
      <w:r>
        <w:rPr>
          <w:rFonts w:ascii="Angsana New" w:hAnsi="Angsana New"/>
          <w:sz w:val="24"/>
          <w:szCs w:val="24"/>
        </w:rPr>
        <w:t xml:space="preserve"> </w:t>
      </w:r>
      <w:r>
        <w:rPr>
          <w:rFonts w:ascii="Angsana New" w:hAnsi="Angsana New" w:hint="cs"/>
          <w:sz w:val="24"/>
          <w:szCs w:val="24"/>
          <w:cs/>
        </w:rPr>
        <w:t>ณ วันที่ซื้อ</w:t>
      </w:r>
    </w:p>
    <w:p w14:paraId="589E09B0" w14:textId="4EECFF9B" w:rsidR="00330D69" w:rsidRPr="00521B1E" w:rsidRDefault="00330D69" w:rsidP="00330D69">
      <w:pPr>
        <w:pStyle w:val="BodyText2"/>
        <w:tabs>
          <w:tab w:val="left" w:pos="993"/>
        </w:tabs>
        <w:ind w:left="993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D26435">
        <w:rPr>
          <w:rFonts w:ascii="Angsana New" w:hAnsi="Angsana New"/>
          <w:color w:val="000000"/>
          <w:spacing w:val="6"/>
          <w:sz w:val="30"/>
          <w:szCs w:val="30"/>
          <w:cs/>
        </w:rPr>
        <w:lastRenderedPageBreak/>
        <w:t xml:space="preserve">การได้มาซึ่งอำนาจควบคุมใน </w:t>
      </w:r>
      <w:r w:rsidR="005919A8" w:rsidRPr="00D26435">
        <w:rPr>
          <w:rFonts w:ascii="Angsana New" w:hAnsi="Angsana New"/>
          <w:color w:val="000000"/>
          <w:spacing w:val="6"/>
          <w:sz w:val="30"/>
          <w:szCs w:val="30"/>
        </w:rPr>
        <w:t>BMP</w:t>
      </w:r>
      <w:r w:rsidRPr="00D26435">
        <w:rPr>
          <w:rFonts w:ascii="Angsana New" w:hAnsi="Angsana New"/>
          <w:color w:val="000000"/>
          <w:spacing w:val="6"/>
          <w:sz w:val="30"/>
          <w:szCs w:val="30"/>
        </w:rPr>
        <w:t xml:space="preserve"> </w:t>
      </w:r>
      <w:r w:rsidR="00FD42AB" w:rsidRPr="00D26435">
        <w:rPr>
          <w:rFonts w:ascii="Angsana New" w:hAnsi="Angsana New"/>
          <w:color w:val="000000"/>
          <w:spacing w:val="6"/>
          <w:sz w:val="30"/>
          <w:szCs w:val="30"/>
          <w:cs/>
        </w:rPr>
        <w:t>จะทำให้กลุ่มบริษัทสามา</w:t>
      </w:r>
      <w:r w:rsidR="003824A6" w:rsidRPr="00D26435">
        <w:rPr>
          <w:rFonts w:ascii="Angsana New" w:hAnsi="Angsana New"/>
          <w:color w:val="000000"/>
          <w:spacing w:val="6"/>
          <w:sz w:val="30"/>
          <w:szCs w:val="30"/>
          <w:cs/>
        </w:rPr>
        <w:t>รถขยายธุรกิจการผลิตท่อและข้อต่อพีวีซี</w:t>
      </w:r>
      <w:r w:rsidR="00FD42AB" w:rsidRPr="00152526">
        <w:rPr>
          <w:rFonts w:ascii="Angsana New" w:hAnsi="Angsana New"/>
          <w:color w:val="000000"/>
          <w:sz w:val="30"/>
          <w:szCs w:val="30"/>
          <w:cs/>
        </w:rPr>
        <w:t>ในประเทศเวียดนาม และสามารถสร้างมูลค่าจากการ</w:t>
      </w:r>
      <w:r w:rsidR="003824A6" w:rsidRPr="00152526">
        <w:rPr>
          <w:rFonts w:ascii="Angsana New" w:hAnsi="Angsana New"/>
          <w:color w:val="000000"/>
          <w:sz w:val="30"/>
          <w:szCs w:val="30"/>
          <w:cs/>
        </w:rPr>
        <w:t>เชื่อมโยงการผลิต</w:t>
      </w:r>
      <w:r w:rsidR="00212AE6" w:rsidRPr="00152526">
        <w:rPr>
          <w:rFonts w:ascii="Angsana New" w:hAnsi="Angsana New"/>
          <w:color w:val="000000"/>
          <w:sz w:val="30"/>
          <w:szCs w:val="30"/>
          <w:cs/>
        </w:rPr>
        <w:t>ไวนิล</w:t>
      </w:r>
      <w:r w:rsidR="003824A6" w:rsidRPr="00152526">
        <w:rPr>
          <w:rFonts w:ascii="Angsana New" w:hAnsi="Angsana New"/>
          <w:color w:val="000000"/>
          <w:sz w:val="30"/>
          <w:szCs w:val="30"/>
          <w:cs/>
        </w:rPr>
        <w:t>จากต้นน้ำ</w:t>
      </w:r>
      <w:r w:rsidR="00FD42AB" w:rsidRPr="00152526">
        <w:rPr>
          <w:rFonts w:ascii="Angsana New" w:hAnsi="Angsana New"/>
          <w:color w:val="000000"/>
          <w:sz w:val="30"/>
          <w:szCs w:val="30"/>
          <w:cs/>
        </w:rPr>
        <w:t>ไปจนถึง</w:t>
      </w:r>
      <w:r w:rsidR="00FD42AB" w:rsidRPr="00FD42AB">
        <w:rPr>
          <w:rFonts w:ascii="Angsana New" w:hAnsi="Angsana New"/>
          <w:color w:val="000000"/>
          <w:sz w:val="30"/>
          <w:szCs w:val="30"/>
          <w:cs/>
        </w:rPr>
        <w:t>ระดับปลายน้ำได้อย่างสมบูรณ์ ดังนั้น จากที่กล่าวข้างต้น ถือเป็นปัจจัยหลักที่ก่อให้เกิดค่าความนิยมจากการซื้อธุรกิจ</w:t>
      </w:r>
    </w:p>
    <w:p w14:paraId="26C05F6D" w14:textId="77777777" w:rsidR="00373969" w:rsidRDefault="00373969" w:rsidP="00330D69">
      <w:pPr>
        <w:pStyle w:val="BodyText2"/>
        <w:tabs>
          <w:tab w:val="left" w:pos="993"/>
        </w:tabs>
        <w:ind w:left="993" w:firstLine="0"/>
        <w:jc w:val="thaiDistribute"/>
        <w:rPr>
          <w:rFonts w:ascii="Angsana New" w:hAnsi="Angsana New"/>
          <w:color w:val="000000"/>
          <w:sz w:val="30"/>
          <w:szCs w:val="30"/>
          <w:highlight w:val="yellow"/>
        </w:rPr>
      </w:pPr>
    </w:p>
    <w:p w14:paraId="3D19A746" w14:textId="04318A04" w:rsidR="00373969" w:rsidRPr="00B12C35" w:rsidRDefault="001410BA" w:rsidP="00613841">
      <w:pPr>
        <w:pStyle w:val="BodyText2"/>
        <w:tabs>
          <w:tab w:val="left" w:pos="993"/>
        </w:tabs>
        <w:ind w:left="993" w:firstLine="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301DB8">
        <w:rPr>
          <w:rFonts w:ascii="Angsana New" w:hAnsi="Angsana New"/>
          <w:color w:val="000000"/>
          <w:spacing w:val="-8"/>
          <w:sz w:val="30"/>
          <w:szCs w:val="30"/>
          <w:cs/>
        </w:rPr>
        <w:t>ใน</w:t>
      </w:r>
      <w:r w:rsidR="00325E57" w:rsidRPr="00301DB8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ไตรมาสที่ </w:t>
      </w:r>
      <w:r w:rsidR="00325E57" w:rsidRPr="00301DB8">
        <w:rPr>
          <w:rFonts w:ascii="Angsana New" w:hAnsi="Angsana New"/>
          <w:color w:val="000000"/>
          <w:spacing w:val="-8"/>
          <w:sz w:val="30"/>
          <w:szCs w:val="30"/>
        </w:rPr>
        <w:t xml:space="preserve">2 </w:t>
      </w:r>
      <w:r w:rsidR="00D23B65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และไตรมาสที่ </w:t>
      </w:r>
      <w:r w:rsidR="00D23B65">
        <w:rPr>
          <w:rFonts w:ascii="Angsana New" w:hAnsi="Angsana New"/>
          <w:color w:val="000000"/>
          <w:spacing w:val="-8"/>
          <w:sz w:val="30"/>
          <w:szCs w:val="30"/>
        </w:rPr>
        <w:t xml:space="preserve">3 </w:t>
      </w:r>
      <w:r w:rsidR="00325E57" w:rsidRPr="00301DB8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ของปี </w:t>
      </w:r>
      <w:r w:rsidR="00325E57" w:rsidRPr="00301DB8">
        <w:rPr>
          <w:rFonts w:ascii="Angsana New" w:hAnsi="Angsana New"/>
          <w:color w:val="000000"/>
          <w:spacing w:val="-8"/>
          <w:sz w:val="30"/>
          <w:szCs w:val="30"/>
        </w:rPr>
        <w:t xml:space="preserve">2561 </w:t>
      </w:r>
      <w:r w:rsidR="00373969" w:rsidRPr="00301DB8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ได้เข้าซื้อหุ้น </w:t>
      </w:r>
      <w:r w:rsidR="00373969" w:rsidRPr="00301DB8">
        <w:rPr>
          <w:rFonts w:ascii="Angsana New" w:hAnsi="Angsana New"/>
          <w:color w:val="000000"/>
          <w:spacing w:val="-8"/>
          <w:sz w:val="30"/>
          <w:szCs w:val="30"/>
        </w:rPr>
        <w:t xml:space="preserve">BMP </w:t>
      </w:r>
      <w:r w:rsidR="00373969" w:rsidRPr="00301DB8">
        <w:rPr>
          <w:rFonts w:ascii="Angsana New" w:hAnsi="Angsana New"/>
          <w:color w:val="000000"/>
          <w:spacing w:val="-8"/>
          <w:sz w:val="30"/>
          <w:szCs w:val="30"/>
          <w:cs/>
        </w:rPr>
        <w:t>เพิ่มเติมในตลาดหลักทรัพย์โฮจิ</w:t>
      </w:r>
      <w:proofErr w:type="spellStart"/>
      <w:r w:rsidR="00373969" w:rsidRPr="00301DB8">
        <w:rPr>
          <w:rFonts w:ascii="Angsana New" w:hAnsi="Angsana New"/>
          <w:color w:val="000000"/>
          <w:spacing w:val="-8"/>
          <w:sz w:val="30"/>
          <w:szCs w:val="30"/>
          <w:cs/>
        </w:rPr>
        <w:t>มินห์</w:t>
      </w:r>
      <w:proofErr w:type="spellEnd"/>
      <w:r w:rsidR="00373969" w:rsidRPr="00301DB8">
        <w:rPr>
          <w:rFonts w:ascii="Angsana New" w:hAnsi="Angsana New"/>
          <w:color w:val="000000"/>
          <w:sz w:val="30"/>
          <w:szCs w:val="30"/>
          <w:cs/>
        </w:rPr>
        <w:t xml:space="preserve">อีกร้อยละ </w:t>
      </w:r>
      <w:r w:rsidR="00325E57" w:rsidRPr="00301DB8">
        <w:rPr>
          <w:rFonts w:ascii="Angsana New" w:hAnsi="Angsana New"/>
          <w:color w:val="000000"/>
          <w:sz w:val="30"/>
          <w:szCs w:val="30"/>
        </w:rPr>
        <w:t>4</w:t>
      </w:r>
      <w:r w:rsidR="00373969" w:rsidRPr="00301DB8">
        <w:rPr>
          <w:rFonts w:ascii="Angsana New" w:hAnsi="Angsana New"/>
          <w:color w:val="000000"/>
          <w:sz w:val="30"/>
          <w:szCs w:val="30"/>
        </w:rPr>
        <w:t xml:space="preserve"> </w:t>
      </w:r>
      <w:r w:rsidR="00373969" w:rsidRPr="007B3625">
        <w:rPr>
          <w:rFonts w:ascii="Angsana New" w:hAnsi="Angsana New"/>
          <w:color w:val="000000"/>
          <w:spacing w:val="2"/>
          <w:sz w:val="30"/>
          <w:szCs w:val="30"/>
          <w:cs/>
        </w:rPr>
        <w:t>คิดเป็นมูลค่าลงทุน</w:t>
      </w:r>
      <w:r w:rsidR="005C1F34" w:rsidRPr="007B3625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="00BE699D" w:rsidRPr="007B3625">
        <w:rPr>
          <w:rFonts w:ascii="Angsana New" w:hAnsi="Angsana New"/>
          <w:color w:val="000000"/>
          <w:spacing w:val="2"/>
          <w:sz w:val="30"/>
          <w:szCs w:val="30"/>
        </w:rPr>
        <w:t>2</w:t>
      </w:r>
      <w:r w:rsidR="003B0161" w:rsidRPr="007B3625">
        <w:rPr>
          <w:rFonts w:ascii="Angsana New" w:hAnsi="Angsana New"/>
          <w:color w:val="000000"/>
          <w:spacing w:val="2"/>
          <w:sz w:val="30"/>
          <w:szCs w:val="30"/>
        </w:rPr>
        <w:t>2</w:t>
      </w:r>
      <w:r w:rsidR="00BE699D" w:rsidRPr="007B3625">
        <w:rPr>
          <w:rFonts w:ascii="Angsana New" w:hAnsi="Angsana New"/>
          <w:color w:val="000000"/>
          <w:spacing w:val="2"/>
          <w:sz w:val="30"/>
          <w:szCs w:val="30"/>
        </w:rPr>
        <w:t>8</w:t>
      </w:r>
      <w:r w:rsidR="005C1F34" w:rsidRPr="007B3625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="005C1F34" w:rsidRPr="007B3625">
        <w:rPr>
          <w:rFonts w:ascii="Angsana New" w:hAnsi="Angsana New"/>
          <w:color w:val="000000"/>
          <w:spacing w:val="2"/>
          <w:sz w:val="30"/>
          <w:szCs w:val="30"/>
          <w:cs/>
        </w:rPr>
        <w:t>พันล้านเวียดนามดอง</w:t>
      </w:r>
      <w:r w:rsidR="005C1F34" w:rsidRPr="007B3625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="005C1F34" w:rsidRPr="007B3625">
        <w:rPr>
          <w:rFonts w:ascii="Angsana New" w:hAnsi="Angsana New"/>
          <w:color w:val="000000"/>
          <w:spacing w:val="2"/>
          <w:sz w:val="30"/>
          <w:szCs w:val="30"/>
          <w:cs/>
        </w:rPr>
        <w:t>หรือเทียบเท่าเงินบาท</w:t>
      </w:r>
      <w:r w:rsidR="00373969" w:rsidRPr="007B3625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ประมาณ </w:t>
      </w:r>
      <w:r w:rsidR="00D23B65" w:rsidRPr="007B3625">
        <w:rPr>
          <w:rFonts w:ascii="Angsana New" w:hAnsi="Angsana New"/>
          <w:color w:val="000000"/>
          <w:spacing w:val="2"/>
          <w:sz w:val="30"/>
          <w:szCs w:val="30"/>
        </w:rPr>
        <w:t>323</w:t>
      </w:r>
      <w:r w:rsidR="00373969" w:rsidRPr="007B3625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="00373969" w:rsidRPr="007B3625">
        <w:rPr>
          <w:rFonts w:ascii="Angsana New" w:hAnsi="Angsana New"/>
          <w:color w:val="000000"/>
          <w:spacing w:val="2"/>
          <w:sz w:val="30"/>
          <w:szCs w:val="30"/>
          <w:cs/>
        </w:rPr>
        <w:t>ล้านบาท ทำให้สัดส่วน</w:t>
      </w:r>
      <w:r w:rsidR="00373969" w:rsidRPr="00301DB8">
        <w:rPr>
          <w:rFonts w:ascii="Angsana New" w:hAnsi="Angsana New"/>
          <w:color w:val="000000"/>
          <w:sz w:val="30"/>
          <w:szCs w:val="30"/>
          <w:cs/>
        </w:rPr>
        <w:t>การถือหุ้นเพิ่มขึ้นเป็นร้อยละ</w:t>
      </w:r>
      <w:r w:rsidR="005C1F34" w:rsidRPr="00301DB8">
        <w:rPr>
          <w:rFonts w:ascii="Angsana New" w:hAnsi="Angsana New"/>
          <w:color w:val="000000"/>
          <w:sz w:val="30"/>
          <w:szCs w:val="30"/>
        </w:rPr>
        <w:t xml:space="preserve"> </w:t>
      </w:r>
      <w:r w:rsidR="004E256E" w:rsidRPr="00301DB8">
        <w:rPr>
          <w:rFonts w:ascii="Angsana New" w:hAnsi="Angsana New"/>
          <w:color w:val="000000"/>
          <w:sz w:val="30"/>
          <w:szCs w:val="30"/>
        </w:rPr>
        <w:t>5</w:t>
      </w:r>
      <w:r w:rsidR="00325E57" w:rsidRPr="00301DB8">
        <w:rPr>
          <w:rFonts w:ascii="Angsana New" w:hAnsi="Angsana New"/>
          <w:color w:val="000000"/>
          <w:sz w:val="30"/>
          <w:szCs w:val="30"/>
        </w:rPr>
        <w:t>4</w:t>
      </w:r>
    </w:p>
    <w:p w14:paraId="51346169" w14:textId="77777777" w:rsidR="00F53C31" w:rsidRPr="00A271E2" w:rsidRDefault="00F53C31" w:rsidP="00330D69">
      <w:pPr>
        <w:pStyle w:val="BodyText2"/>
        <w:tabs>
          <w:tab w:val="left" w:pos="993"/>
        </w:tabs>
        <w:ind w:left="993" w:firstLine="0"/>
        <w:jc w:val="thaiDistribute"/>
        <w:rPr>
          <w:rFonts w:ascii="Angsana New" w:hAnsi="Angsana New"/>
          <w:color w:val="000000"/>
          <w:sz w:val="30"/>
          <w:szCs w:val="30"/>
          <w:highlight w:val="yellow"/>
        </w:rPr>
      </w:pPr>
    </w:p>
    <w:p w14:paraId="558E73FE" w14:textId="24DCC13E" w:rsidR="00330D69" w:rsidRPr="00B756BA" w:rsidRDefault="00330D69" w:rsidP="00330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B756BA">
        <w:rPr>
          <w:rFonts w:ascii="Angsana New" w:hAnsi="Angsana New"/>
          <w:color w:val="000000"/>
          <w:spacing w:val="-4"/>
          <w:sz w:val="30"/>
          <w:szCs w:val="30"/>
          <w:cs/>
        </w:rPr>
        <w:t>การซื้อธุรกิจดังกล่าวข้างต้น</w:t>
      </w:r>
      <w:r w:rsidRPr="00B756BA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B756BA">
        <w:rPr>
          <w:rFonts w:ascii="Angsana New" w:hAnsi="Angsana New"/>
          <w:color w:val="000000"/>
          <w:spacing w:val="-4"/>
          <w:sz w:val="30"/>
          <w:szCs w:val="30"/>
          <w:cs/>
        </w:rPr>
        <w:t>กลุ่มบริษัทได้จ้างผู้ประเมินราคาอิสระเพื่อหามูลค่ายุติธรรมของสินทรัพย์และหนี้สินสุทธิ</w:t>
      </w:r>
      <w:r w:rsidRPr="00B756BA">
        <w:rPr>
          <w:rFonts w:ascii="Angsana New" w:hAnsi="Angsana New"/>
          <w:color w:val="000000"/>
          <w:spacing w:val="4"/>
          <w:sz w:val="30"/>
          <w:szCs w:val="30"/>
          <w:cs/>
        </w:rPr>
        <w:t>ที่ได้มา</w:t>
      </w:r>
      <w:r w:rsidRPr="00B756BA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Pr="00B756BA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โดย ณ วันที่ </w:t>
      </w:r>
      <w:r w:rsidR="002F2417" w:rsidRPr="00B756BA">
        <w:rPr>
          <w:rFonts w:ascii="Angsana New" w:hAnsi="Angsana New"/>
          <w:color w:val="000000"/>
          <w:spacing w:val="4"/>
          <w:sz w:val="30"/>
          <w:szCs w:val="30"/>
        </w:rPr>
        <w:t>31</w:t>
      </w:r>
      <w:r w:rsidR="00DB6FB1" w:rsidRPr="00B756BA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="002F2417" w:rsidRPr="00B756BA">
        <w:rPr>
          <w:rFonts w:ascii="Angsana New" w:hAnsi="Angsana New"/>
          <w:color w:val="000000"/>
          <w:spacing w:val="4"/>
          <w:sz w:val="30"/>
          <w:szCs w:val="30"/>
          <w:cs/>
        </w:rPr>
        <w:t>ธันวาคม</w:t>
      </w:r>
      <w:r w:rsidRPr="00B756BA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</w:t>
      </w:r>
      <w:r w:rsidR="004E256E" w:rsidRPr="00B756BA">
        <w:rPr>
          <w:rFonts w:ascii="Angsana New" w:hAnsi="Angsana New"/>
          <w:color w:val="000000"/>
          <w:spacing w:val="4"/>
          <w:sz w:val="30"/>
          <w:szCs w:val="30"/>
        </w:rPr>
        <w:t>2561</w:t>
      </w:r>
      <w:r w:rsidRPr="00B756BA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การประเมินมูลค่ายุติธรรมโดยผู้ประเมินราคาอิสระได้แล้วเสร็จ และมี</w:t>
      </w:r>
      <w:r w:rsidRPr="00B756BA">
        <w:rPr>
          <w:rFonts w:ascii="Angsana New" w:hAnsi="Angsana New"/>
          <w:color w:val="000000"/>
          <w:sz w:val="30"/>
          <w:szCs w:val="30"/>
          <w:cs/>
        </w:rPr>
        <w:t>การบันทึกรายการสินทรัพย์ที่ได้มาและหนี้สินที่รับมาเป็นมูลค่ายุติธรรมเรียบร้อย</w:t>
      </w:r>
    </w:p>
    <w:p w14:paraId="5504C4A1" w14:textId="77777777" w:rsidR="00330D69" w:rsidRPr="00094423" w:rsidRDefault="00330D69" w:rsidP="00330D6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sz w:val="30"/>
          <w:szCs w:val="30"/>
          <w:highlight w:val="yellow"/>
        </w:rPr>
      </w:pPr>
    </w:p>
    <w:p w14:paraId="32F8457B" w14:textId="713B723B" w:rsidR="00330D69" w:rsidRPr="00E61E89" w:rsidRDefault="00330D69" w:rsidP="00330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24"/>
          <w:szCs w:val="24"/>
        </w:rPr>
      </w:pPr>
      <w:r w:rsidRPr="00E61E89">
        <w:rPr>
          <w:rFonts w:ascii="Angsana New" w:hAnsi="Angsana New"/>
          <w:spacing w:val="2"/>
          <w:sz w:val="30"/>
          <w:szCs w:val="30"/>
          <w:cs/>
        </w:rPr>
        <w:t>ทั้งนี้ กลุ่มบริษัทมีการทบทวนอย่างต่อเนื่องในระหว่างช่วงเวลาที่วัดมูลค่า ซึ่งหากมีข้อมูลใหม่ที่ได้รับเพิ่มเติม</w:t>
      </w:r>
      <w:r w:rsidRPr="00E61E89">
        <w:rPr>
          <w:rFonts w:ascii="Angsana New" w:hAnsi="Angsana New"/>
          <w:sz w:val="30"/>
          <w:szCs w:val="30"/>
          <w:cs/>
        </w:rPr>
        <w:t>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การบันทึกบัญชีเกี่ยวกับการซื้อธุรกิจจะถูกปรับปรุง</w:t>
      </w:r>
      <w:r w:rsidRPr="00263E8B">
        <w:rPr>
          <w:rFonts w:ascii="Angsana New" w:hAnsi="Angsana New"/>
          <w:sz w:val="30"/>
          <w:szCs w:val="30"/>
          <w:cs/>
        </w:rPr>
        <w:t>ใหม่</w:t>
      </w:r>
      <w:r w:rsidR="00E61E89" w:rsidRPr="00263E8B">
        <w:rPr>
          <w:rFonts w:ascii="Angsana New" w:hAnsi="Angsana New"/>
          <w:sz w:val="30"/>
          <w:szCs w:val="30"/>
        </w:rPr>
        <w:t xml:space="preserve"> </w:t>
      </w:r>
      <w:r w:rsidR="00330B59" w:rsidRPr="00263E8B">
        <w:rPr>
          <w:rFonts w:ascii="Angsana New" w:hAnsi="Angsana New"/>
          <w:sz w:val="30"/>
          <w:szCs w:val="30"/>
          <w:cs/>
        </w:rPr>
        <w:t xml:space="preserve">โดยในไตรมาสที่ </w:t>
      </w:r>
      <w:r w:rsidR="00330B59" w:rsidRPr="00263E8B">
        <w:rPr>
          <w:rFonts w:ascii="Angsana New" w:hAnsi="Angsana New"/>
          <w:sz w:val="30"/>
          <w:szCs w:val="30"/>
        </w:rPr>
        <w:t xml:space="preserve">1 </w:t>
      </w:r>
      <w:r w:rsidR="00330B59" w:rsidRPr="00263E8B">
        <w:rPr>
          <w:rFonts w:ascii="Angsana New" w:hAnsi="Angsana New"/>
          <w:sz w:val="30"/>
          <w:szCs w:val="30"/>
          <w:cs/>
        </w:rPr>
        <w:t xml:space="preserve">ของปี </w:t>
      </w:r>
      <w:r w:rsidR="00330B59" w:rsidRPr="00263E8B">
        <w:rPr>
          <w:rFonts w:ascii="Angsana New" w:hAnsi="Angsana New"/>
          <w:sz w:val="30"/>
          <w:szCs w:val="30"/>
        </w:rPr>
        <w:t xml:space="preserve">2561 </w:t>
      </w:r>
      <w:r w:rsidR="00330B59" w:rsidRPr="00263E8B">
        <w:rPr>
          <w:rFonts w:ascii="Angsana New" w:hAnsi="Angsana New"/>
          <w:sz w:val="30"/>
          <w:szCs w:val="30"/>
          <w:cs/>
        </w:rPr>
        <w:t xml:space="preserve">กลุ่มบริษัทได้มีการเจรจาปรับปรุงเงื่อนไข ตลอดจนทบทวนสินทรัพย์และหนี้สินที่ได้รับมาของ </w:t>
      </w:r>
      <w:r w:rsidR="00330B59" w:rsidRPr="00263E8B">
        <w:rPr>
          <w:rFonts w:ascii="Angsana New" w:hAnsi="Angsana New"/>
          <w:sz w:val="30"/>
          <w:szCs w:val="30"/>
        </w:rPr>
        <w:t xml:space="preserve">Vietnam Construction Materials Joint Stock Company </w:t>
      </w:r>
      <w:r w:rsidR="00330B59" w:rsidRPr="00263E8B">
        <w:rPr>
          <w:rFonts w:ascii="Angsana New" w:hAnsi="Angsana New"/>
          <w:sz w:val="30"/>
          <w:szCs w:val="30"/>
          <w:cs/>
        </w:rPr>
        <w:t xml:space="preserve">ซึ่งเป็นการซื้อธุรกิจในไตรมาสที่ </w:t>
      </w:r>
      <w:r w:rsidR="00330B59" w:rsidRPr="00263E8B">
        <w:rPr>
          <w:rFonts w:ascii="Angsana New" w:hAnsi="Angsana New"/>
          <w:sz w:val="30"/>
          <w:szCs w:val="30"/>
        </w:rPr>
        <w:t xml:space="preserve">1 </w:t>
      </w:r>
      <w:r w:rsidR="00330B59" w:rsidRPr="00263E8B">
        <w:rPr>
          <w:rFonts w:ascii="Angsana New" w:hAnsi="Angsana New"/>
          <w:sz w:val="30"/>
          <w:szCs w:val="30"/>
          <w:cs/>
        </w:rPr>
        <w:t xml:space="preserve">ของปี </w:t>
      </w:r>
      <w:r w:rsidR="00330B59" w:rsidRPr="005A0375">
        <w:rPr>
          <w:rFonts w:ascii="Angsana New" w:hAnsi="Angsana New"/>
          <w:sz w:val="30"/>
          <w:szCs w:val="30"/>
        </w:rPr>
        <w:t xml:space="preserve">2560 </w:t>
      </w:r>
      <w:r w:rsidR="008A0EBB" w:rsidRPr="007E5942">
        <w:rPr>
          <w:rFonts w:ascii="Angsana New" w:hAnsi="Angsana New"/>
          <w:sz w:val="30"/>
          <w:szCs w:val="30"/>
          <w:cs/>
        </w:rPr>
        <w:t>โดย</w:t>
      </w:r>
      <w:r w:rsidR="00263E8B" w:rsidRPr="007E5942">
        <w:rPr>
          <w:rFonts w:ascii="Angsana New" w:hAnsi="Angsana New"/>
          <w:sz w:val="30"/>
          <w:szCs w:val="30"/>
          <w:cs/>
        </w:rPr>
        <w:t xml:space="preserve">สินทรัพย์และหนี้สินที่ระบุได้ลดลง </w:t>
      </w:r>
      <w:r w:rsidR="00263E8B" w:rsidRPr="007E5942">
        <w:rPr>
          <w:rFonts w:ascii="Angsana New" w:hAnsi="Angsana New"/>
          <w:sz w:val="30"/>
          <w:szCs w:val="30"/>
        </w:rPr>
        <w:t xml:space="preserve">257 </w:t>
      </w:r>
      <w:r w:rsidR="00263E8B" w:rsidRPr="007E5942">
        <w:rPr>
          <w:rFonts w:ascii="Angsana New" w:hAnsi="Angsana New"/>
          <w:sz w:val="30"/>
          <w:szCs w:val="30"/>
          <w:cs/>
        </w:rPr>
        <w:t>ล้านบาทและ</w:t>
      </w:r>
      <w:r w:rsidR="008A0EBB" w:rsidRPr="007E5942">
        <w:rPr>
          <w:rFonts w:ascii="Angsana New" w:hAnsi="Angsana New"/>
          <w:sz w:val="30"/>
          <w:szCs w:val="30"/>
          <w:cs/>
        </w:rPr>
        <w:t>มูลค่า</w:t>
      </w:r>
      <w:r w:rsidR="00D668D7" w:rsidRPr="007E5942">
        <w:rPr>
          <w:rFonts w:ascii="Angsana New" w:hAnsi="Angsana New"/>
          <w:sz w:val="30"/>
          <w:szCs w:val="30"/>
          <w:cs/>
        </w:rPr>
        <w:t>สิ่งตอบแทนที่โอนให้</w:t>
      </w:r>
      <w:r w:rsidR="005A0375" w:rsidRPr="007E5942">
        <w:rPr>
          <w:rFonts w:ascii="Angsana New" w:hAnsi="Angsana New"/>
          <w:sz w:val="30"/>
          <w:szCs w:val="30"/>
          <w:cs/>
        </w:rPr>
        <w:t>ทั้งหมด</w:t>
      </w:r>
      <w:r w:rsidR="008A0EBB" w:rsidRPr="007E5942">
        <w:rPr>
          <w:rFonts w:ascii="Angsana New" w:hAnsi="Angsana New"/>
          <w:sz w:val="30"/>
          <w:szCs w:val="30"/>
          <w:cs/>
        </w:rPr>
        <w:t xml:space="preserve">ลดลง </w:t>
      </w:r>
      <w:r w:rsidR="008A0EBB" w:rsidRPr="007E5942">
        <w:rPr>
          <w:rFonts w:ascii="Angsana New" w:hAnsi="Angsana New"/>
          <w:sz w:val="30"/>
          <w:szCs w:val="30"/>
        </w:rPr>
        <w:t xml:space="preserve">267 </w:t>
      </w:r>
      <w:r w:rsidR="008A0EBB" w:rsidRPr="007E5942">
        <w:rPr>
          <w:rFonts w:ascii="Angsana New" w:hAnsi="Angsana New"/>
          <w:sz w:val="30"/>
          <w:szCs w:val="30"/>
          <w:cs/>
        </w:rPr>
        <w:t xml:space="preserve">ล้านบาท คงเหลือ </w:t>
      </w:r>
      <w:r w:rsidR="00263E8B" w:rsidRPr="007E5942">
        <w:rPr>
          <w:rFonts w:ascii="Angsana New" w:hAnsi="Angsana New"/>
          <w:sz w:val="30"/>
          <w:szCs w:val="30"/>
        </w:rPr>
        <w:t xml:space="preserve">5,318 </w:t>
      </w:r>
      <w:r w:rsidR="00263E8B" w:rsidRPr="007E5942">
        <w:rPr>
          <w:rFonts w:ascii="Angsana New" w:hAnsi="Angsana New"/>
          <w:sz w:val="30"/>
          <w:szCs w:val="30"/>
          <w:cs/>
        </w:rPr>
        <w:t xml:space="preserve">ล้านบาท </w:t>
      </w:r>
      <w:r w:rsidR="008A0EBB" w:rsidRPr="007E5942">
        <w:rPr>
          <w:rFonts w:ascii="Angsana New" w:hAnsi="Angsana New"/>
          <w:sz w:val="30"/>
          <w:szCs w:val="30"/>
          <w:cs/>
        </w:rPr>
        <w:t>ส่งผลให้</w:t>
      </w:r>
      <w:r w:rsidR="00330B59" w:rsidRPr="007E5942">
        <w:rPr>
          <w:rFonts w:ascii="Angsana New" w:hAnsi="Angsana New"/>
          <w:sz w:val="30"/>
          <w:szCs w:val="30"/>
          <w:cs/>
        </w:rPr>
        <w:t xml:space="preserve">ค่าความนิยมจากการซื้อธุรกิจลดลง </w:t>
      </w:r>
      <w:r w:rsidR="00330B59" w:rsidRPr="007E5942">
        <w:rPr>
          <w:rFonts w:ascii="Angsana New" w:hAnsi="Angsana New"/>
          <w:sz w:val="30"/>
          <w:szCs w:val="30"/>
        </w:rPr>
        <w:t xml:space="preserve">10 </w:t>
      </w:r>
      <w:r w:rsidR="00330B59" w:rsidRPr="007E5942">
        <w:rPr>
          <w:rFonts w:ascii="Angsana New" w:hAnsi="Angsana New"/>
          <w:sz w:val="30"/>
          <w:szCs w:val="30"/>
          <w:cs/>
        </w:rPr>
        <w:t xml:space="preserve">ล้านบาท </w:t>
      </w:r>
      <w:r w:rsidR="00887F69" w:rsidRPr="007E5942">
        <w:rPr>
          <w:rFonts w:ascii="Angsana New" w:hAnsi="Angsana New"/>
          <w:sz w:val="30"/>
          <w:szCs w:val="30"/>
          <w:cs/>
        </w:rPr>
        <w:t>ซึ่ง</w:t>
      </w:r>
      <w:r w:rsidR="00330B59" w:rsidRPr="007E5942">
        <w:rPr>
          <w:rFonts w:ascii="Angsana New" w:hAnsi="Angsana New"/>
          <w:sz w:val="30"/>
          <w:szCs w:val="30"/>
          <w:cs/>
        </w:rPr>
        <w:t>การปรับปรุงดังกล่าวเป็นไปตามเงื่อนไขการปรับปรุงการบันทึกบัญชีเกี่ยวกับการซื้อธุรกิจตามที่กล่าวไปข้างต้น</w:t>
      </w:r>
    </w:p>
    <w:p w14:paraId="3B0790E8" w14:textId="7B887991" w:rsidR="00E04F0A" w:rsidRPr="00521B1E" w:rsidRDefault="00330D69" w:rsidP="00330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pacing w:val="4"/>
          <w:sz w:val="30"/>
          <w:szCs w:val="30"/>
        </w:rPr>
      </w:pPr>
      <w:r w:rsidRPr="00EA0672">
        <w:rPr>
          <w:rFonts w:ascii="Angsana New" w:hAnsi="Angsana New"/>
          <w:color w:val="000000"/>
          <w:spacing w:val="4"/>
          <w:sz w:val="30"/>
          <w:szCs w:val="30"/>
          <w:highlight w:val="yellow"/>
          <w:cs/>
        </w:rPr>
        <w:br w:type="page"/>
      </w:r>
      <w:r w:rsidRPr="00521B1E">
        <w:rPr>
          <w:rFonts w:ascii="Angsana New" w:hAnsi="Angsana New"/>
          <w:color w:val="000000"/>
          <w:spacing w:val="4"/>
          <w:sz w:val="30"/>
          <w:szCs w:val="30"/>
          <w:cs/>
        </w:rPr>
        <w:lastRenderedPageBreak/>
        <w:t>สินทรัพย์ที่ได้มาและหนี้สินที่รับมา ณ วันที่ซื้อธุรกิจ มีดังนี้</w:t>
      </w:r>
    </w:p>
    <w:p w14:paraId="648EC10A" w14:textId="6BA543E0" w:rsidR="00330D69" w:rsidRPr="007B3625" w:rsidRDefault="00330D69" w:rsidP="007B3625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390920B" w14:textId="43EE227E" w:rsidR="00330D69" w:rsidRPr="00521B1E" w:rsidRDefault="002B2D99" w:rsidP="00D33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45"/>
        <w:jc w:val="thaiDistribute"/>
        <w:rPr>
          <w:rFonts w:ascii="Angsana New" w:hAnsi="Angsana New"/>
          <w:color w:val="000000"/>
          <w:spacing w:val="4"/>
          <w:sz w:val="30"/>
          <w:szCs w:val="30"/>
        </w:rPr>
      </w:pPr>
      <w:r w:rsidRPr="00521B1E" w:rsidDel="002B2D99">
        <w:t xml:space="preserve"> </w:t>
      </w:r>
      <w:r w:rsidR="00ED4B59" w:rsidRPr="00521B1E" w:rsidDel="002B2D99">
        <w:t xml:space="preserve"> </w:t>
      </w:r>
      <w:r w:rsidR="00880255" w:rsidRPr="00880255">
        <w:rPr>
          <w:noProof/>
        </w:rPr>
        <w:drawing>
          <wp:inline distT="0" distB="0" distL="0" distR="0" wp14:anchorId="0445C7C3" wp14:editId="2D954EE6">
            <wp:extent cx="5753100" cy="60198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601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3FA209" w14:textId="3E29D4B9" w:rsidR="00330D69" w:rsidRPr="007B3625" w:rsidRDefault="00330D69" w:rsidP="00330D6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0381EA4" w14:textId="5D036D4E" w:rsidR="00330D69" w:rsidRPr="00521B1E" w:rsidRDefault="00330D69" w:rsidP="00330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521B1E">
        <w:rPr>
          <w:rFonts w:ascii="Angsana New" w:hAnsi="Angsana New"/>
          <w:color w:val="000000"/>
          <w:sz w:val="30"/>
          <w:szCs w:val="30"/>
          <w:cs/>
        </w:rPr>
        <w:t>ทั้งนี้ เงินลงทุนค้างจ่าย</w:t>
      </w:r>
      <w:r w:rsidRPr="000418F7">
        <w:rPr>
          <w:rFonts w:ascii="Angsana New" w:hAnsi="Angsana New"/>
          <w:color w:val="000000"/>
          <w:sz w:val="30"/>
          <w:szCs w:val="30"/>
          <w:cs/>
        </w:rPr>
        <w:t xml:space="preserve">จำนวน </w:t>
      </w:r>
      <w:r w:rsidR="004E256E" w:rsidRPr="000418F7">
        <w:rPr>
          <w:rFonts w:ascii="Angsana New" w:hAnsi="Angsana New"/>
          <w:color w:val="000000"/>
          <w:sz w:val="30"/>
          <w:szCs w:val="30"/>
        </w:rPr>
        <w:t>88</w:t>
      </w:r>
      <w:r w:rsidRPr="00521B1E">
        <w:rPr>
          <w:rFonts w:ascii="Angsana New" w:hAnsi="Angsana New"/>
          <w:color w:val="000000"/>
          <w:sz w:val="30"/>
          <w:szCs w:val="30"/>
        </w:rPr>
        <w:t xml:space="preserve"> </w:t>
      </w:r>
      <w:r w:rsidRPr="00521B1E">
        <w:rPr>
          <w:rFonts w:ascii="Angsana New" w:hAnsi="Angsana New"/>
          <w:color w:val="000000"/>
          <w:sz w:val="30"/>
          <w:szCs w:val="30"/>
          <w:cs/>
        </w:rPr>
        <w:t>ล้านบาท กลุ่มบริษัทจะจ่ายให้กับผู้ถือหุ้นเดิมที่ขายหุ้นให้แก่กลุ่มบริษัท เมื่อบรรลุเงื่อนไขตามที่กำหนดไว้ภายใน</w:t>
      </w:r>
      <w:r w:rsidR="003243BF" w:rsidRPr="00521B1E">
        <w:rPr>
          <w:rFonts w:ascii="Angsana New" w:hAnsi="Angsana New"/>
          <w:color w:val="000000"/>
          <w:sz w:val="30"/>
          <w:szCs w:val="30"/>
          <w:cs/>
        </w:rPr>
        <w:t>เดือนพฤษภาคม</w:t>
      </w:r>
      <w:r w:rsidR="008055B6" w:rsidRPr="00521B1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color w:val="000000"/>
          <w:sz w:val="30"/>
          <w:szCs w:val="30"/>
        </w:rPr>
        <w:t>2564</w:t>
      </w:r>
    </w:p>
    <w:p w14:paraId="16FCE9D5" w14:textId="654526BE" w:rsidR="00D33440" w:rsidRDefault="00D33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21021F8C" w14:textId="77777777" w:rsidR="008459DF" w:rsidRDefault="008459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63C82E24" w14:textId="73C8E4B7" w:rsidR="00330D69" w:rsidRPr="00521B1E" w:rsidRDefault="00330D69" w:rsidP="00330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521B1E">
        <w:rPr>
          <w:rFonts w:ascii="Angsana New" w:hAnsi="Angsana New"/>
          <w:color w:val="000000"/>
          <w:sz w:val="30"/>
          <w:szCs w:val="30"/>
          <w:cs/>
        </w:rPr>
        <w:lastRenderedPageBreak/>
        <w:t>กลุ่มบริษัทได้นำสินทรัพย์ หนี้สินและผลการดำเนินงานของบริษัทย่อยดังกล่าวมาจัดทำงบการเงินรวม</w:t>
      </w:r>
      <w:r w:rsidRPr="00092899">
        <w:rPr>
          <w:rFonts w:ascii="Angsana New" w:hAnsi="Angsana New"/>
          <w:color w:val="000000"/>
          <w:spacing w:val="-2"/>
          <w:sz w:val="30"/>
          <w:szCs w:val="30"/>
          <w:cs/>
        </w:rPr>
        <w:t>สำหรับ</w:t>
      </w:r>
      <w:r w:rsidR="008459DF">
        <w:rPr>
          <w:rFonts w:ascii="Angsana New" w:hAnsi="Angsana New" w:hint="cs"/>
          <w:color w:val="000000"/>
          <w:spacing w:val="-8"/>
          <w:sz w:val="30"/>
          <w:szCs w:val="30"/>
          <w:cs/>
        </w:rPr>
        <w:t>ปี</w:t>
      </w:r>
      <w:r w:rsidR="008459DF" w:rsidRPr="00B756BA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สิ้นสุดวันที่ </w:t>
      </w:r>
      <w:r w:rsidR="008459DF" w:rsidRPr="00B756BA">
        <w:rPr>
          <w:rFonts w:ascii="Angsana New" w:hAnsi="Angsana New"/>
          <w:color w:val="000000"/>
          <w:spacing w:val="2"/>
          <w:sz w:val="30"/>
          <w:szCs w:val="30"/>
        </w:rPr>
        <w:t xml:space="preserve">31 </w:t>
      </w:r>
      <w:r w:rsidR="008459DF" w:rsidRPr="00B756BA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ธันวาคม </w:t>
      </w:r>
      <w:r w:rsidR="008459DF" w:rsidRPr="00B756BA">
        <w:rPr>
          <w:rFonts w:ascii="Angsana New" w:hAnsi="Angsana New"/>
          <w:color w:val="000000"/>
          <w:spacing w:val="2"/>
          <w:sz w:val="30"/>
          <w:szCs w:val="30"/>
        </w:rPr>
        <w:t xml:space="preserve">2561 </w:t>
      </w:r>
      <w:r w:rsidRPr="00B756BA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นับตั้งแต่วันที่ซื้อธุรกิจ โดยบริษัทย่อยดังกล่าวมีรายได้จากการขาย </w:t>
      </w:r>
      <w:r w:rsidR="00635209" w:rsidRPr="00B756BA">
        <w:rPr>
          <w:rFonts w:ascii="Angsana New" w:hAnsi="Angsana New"/>
          <w:color w:val="000000"/>
          <w:spacing w:val="2"/>
          <w:sz w:val="30"/>
          <w:szCs w:val="30"/>
        </w:rPr>
        <w:t>5</w:t>
      </w:r>
      <w:r w:rsidR="000418F7" w:rsidRPr="00B756BA">
        <w:rPr>
          <w:rFonts w:ascii="Angsana New" w:hAnsi="Angsana New"/>
          <w:color w:val="000000"/>
          <w:spacing w:val="2"/>
          <w:sz w:val="30"/>
          <w:szCs w:val="30"/>
        </w:rPr>
        <w:t>,</w:t>
      </w:r>
      <w:r w:rsidR="00635209" w:rsidRPr="00B756BA">
        <w:rPr>
          <w:rFonts w:ascii="Angsana New" w:hAnsi="Angsana New"/>
          <w:color w:val="000000"/>
          <w:spacing w:val="2"/>
          <w:sz w:val="30"/>
          <w:szCs w:val="30"/>
        </w:rPr>
        <w:t>000</w:t>
      </w:r>
      <w:r w:rsidR="000418F7" w:rsidRPr="00B756BA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B756BA">
        <w:rPr>
          <w:rFonts w:ascii="Angsana New" w:hAnsi="Angsana New"/>
          <w:color w:val="000000"/>
          <w:spacing w:val="2"/>
          <w:sz w:val="30"/>
          <w:szCs w:val="30"/>
          <w:cs/>
        </w:rPr>
        <w:t>ล้านบาท</w:t>
      </w:r>
      <w:r w:rsidRPr="00B756BA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และ</w:t>
      </w:r>
      <w:r w:rsidR="00823782" w:rsidRPr="00B756BA">
        <w:rPr>
          <w:rFonts w:ascii="Angsana New" w:hAnsi="Angsana New"/>
          <w:color w:val="000000"/>
          <w:spacing w:val="4"/>
          <w:sz w:val="30"/>
          <w:szCs w:val="30"/>
          <w:cs/>
        </w:rPr>
        <w:t>กำไร</w:t>
      </w:r>
      <w:r w:rsidRPr="00B756BA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สำหรับงวด </w:t>
      </w:r>
      <w:r w:rsidR="00635209" w:rsidRPr="00B756BA">
        <w:rPr>
          <w:rFonts w:ascii="Angsana New" w:hAnsi="Angsana New"/>
          <w:color w:val="000000"/>
          <w:spacing w:val="4"/>
          <w:sz w:val="30"/>
          <w:szCs w:val="30"/>
        </w:rPr>
        <w:t>476</w:t>
      </w:r>
      <w:r w:rsidRPr="00B756BA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Pr="00B756BA">
        <w:rPr>
          <w:rFonts w:ascii="Angsana New" w:hAnsi="Angsana New"/>
          <w:color w:val="000000"/>
          <w:spacing w:val="4"/>
          <w:sz w:val="30"/>
          <w:szCs w:val="30"/>
          <w:cs/>
        </w:rPr>
        <w:t>ล้านบาท ซึ่งรวมเป็นส่วนหนึ่งของผลการดำเนินงานของกลุ่มบริษัท ฝ่าย</w:t>
      </w:r>
      <w:r w:rsidRPr="00B756BA">
        <w:rPr>
          <w:rFonts w:ascii="Angsana New" w:hAnsi="Angsana New"/>
          <w:color w:val="000000"/>
          <w:sz w:val="30"/>
          <w:szCs w:val="30"/>
          <w:cs/>
        </w:rPr>
        <w:t xml:space="preserve">บริหารคาดว่าหากกลุ่มบริษัทได้มีการซื้อธุรกิจดังกล่าวตั้งแต่วันที่ </w:t>
      </w:r>
      <w:r w:rsidR="004E256E" w:rsidRPr="00B756BA">
        <w:rPr>
          <w:rFonts w:ascii="Angsana New" w:hAnsi="Angsana New"/>
          <w:color w:val="000000"/>
          <w:sz w:val="30"/>
          <w:szCs w:val="30"/>
        </w:rPr>
        <w:t>1</w:t>
      </w:r>
      <w:r w:rsidRPr="00B756BA">
        <w:rPr>
          <w:rFonts w:ascii="Angsana New" w:hAnsi="Angsana New"/>
          <w:color w:val="000000"/>
          <w:sz w:val="30"/>
          <w:szCs w:val="30"/>
        </w:rPr>
        <w:t xml:space="preserve"> </w:t>
      </w:r>
      <w:r w:rsidRPr="00B756BA">
        <w:rPr>
          <w:rFonts w:ascii="Angsana New" w:hAnsi="Angsana New"/>
          <w:color w:val="000000"/>
          <w:sz w:val="30"/>
          <w:szCs w:val="30"/>
          <w:cs/>
        </w:rPr>
        <w:t xml:space="preserve">มกราคม </w:t>
      </w:r>
      <w:r w:rsidR="004E256E" w:rsidRPr="00B756BA">
        <w:rPr>
          <w:rFonts w:ascii="Angsana New" w:hAnsi="Angsana New"/>
          <w:color w:val="000000"/>
          <w:sz w:val="30"/>
          <w:szCs w:val="30"/>
        </w:rPr>
        <w:t>2561</w:t>
      </w:r>
      <w:r w:rsidRPr="00B756BA">
        <w:rPr>
          <w:rFonts w:ascii="Angsana New" w:hAnsi="Angsana New"/>
          <w:color w:val="000000"/>
          <w:sz w:val="30"/>
          <w:szCs w:val="30"/>
        </w:rPr>
        <w:t xml:space="preserve"> </w:t>
      </w:r>
      <w:r w:rsidRPr="00B756BA">
        <w:rPr>
          <w:rFonts w:ascii="Angsana New" w:hAnsi="Angsana New"/>
          <w:color w:val="000000"/>
          <w:sz w:val="30"/>
          <w:szCs w:val="30"/>
          <w:cs/>
        </w:rPr>
        <w:t>กลุ่มบริษัทจะมีรายได้จากการขายเป็นจำนวนเงินรว</w:t>
      </w:r>
      <w:r w:rsidR="003D2600" w:rsidRPr="00B756BA">
        <w:rPr>
          <w:rFonts w:ascii="Angsana New" w:hAnsi="Angsana New"/>
          <w:color w:val="000000"/>
          <w:sz w:val="30"/>
          <w:szCs w:val="30"/>
          <w:cs/>
        </w:rPr>
        <w:t xml:space="preserve">ม </w:t>
      </w:r>
      <w:r w:rsidR="00635209" w:rsidRPr="00B756BA">
        <w:rPr>
          <w:rFonts w:ascii="Angsana New" w:hAnsi="Angsana New"/>
          <w:color w:val="000000"/>
          <w:sz w:val="30"/>
          <w:szCs w:val="30"/>
        </w:rPr>
        <w:t>479</w:t>
      </w:r>
      <w:r w:rsidR="003D2600" w:rsidRPr="00B756BA">
        <w:rPr>
          <w:rFonts w:ascii="Angsana New" w:hAnsi="Angsana New"/>
          <w:color w:val="000000"/>
          <w:sz w:val="30"/>
          <w:szCs w:val="30"/>
        </w:rPr>
        <w:t>,</w:t>
      </w:r>
      <w:r w:rsidR="00635209" w:rsidRPr="00B756BA">
        <w:rPr>
          <w:rFonts w:ascii="Angsana New" w:hAnsi="Angsana New"/>
          <w:color w:val="000000"/>
          <w:sz w:val="30"/>
          <w:szCs w:val="30"/>
        </w:rPr>
        <w:t>119</w:t>
      </w:r>
      <w:r w:rsidRPr="00B756BA">
        <w:rPr>
          <w:rFonts w:ascii="Angsana New" w:hAnsi="Angsana New"/>
          <w:color w:val="000000"/>
          <w:sz w:val="30"/>
          <w:szCs w:val="30"/>
        </w:rPr>
        <w:t xml:space="preserve"> </w:t>
      </w:r>
      <w:r w:rsidRPr="00B756BA">
        <w:rPr>
          <w:rFonts w:ascii="Angsana New" w:hAnsi="Angsana New"/>
          <w:color w:val="000000"/>
          <w:sz w:val="30"/>
          <w:szCs w:val="30"/>
          <w:cs/>
        </w:rPr>
        <w:t>ล้านบาท และมีกำไรสำหรับ</w:t>
      </w:r>
      <w:r w:rsidR="008459DF" w:rsidRPr="00B756BA">
        <w:rPr>
          <w:rFonts w:ascii="Angsana New" w:hAnsi="Angsana New"/>
          <w:color w:val="000000"/>
          <w:sz w:val="30"/>
          <w:szCs w:val="30"/>
          <w:cs/>
        </w:rPr>
        <w:t>ปี</w:t>
      </w:r>
      <w:r w:rsidRPr="00B756BA">
        <w:rPr>
          <w:rFonts w:ascii="Angsana New" w:hAnsi="Angsana New"/>
          <w:color w:val="000000"/>
          <w:sz w:val="30"/>
          <w:szCs w:val="30"/>
          <w:cs/>
        </w:rPr>
        <w:t xml:space="preserve"> เป็นจำนวนเงินรว</w:t>
      </w:r>
      <w:r w:rsidR="003D2600" w:rsidRPr="00B756BA">
        <w:rPr>
          <w:rFonts w:ascii="Angsana New" w:hAnsi="Angsana New"/>
          <w:color w:val="000000"/>
          <w:sz w:val="30"/>
          <w:szCs w:val="30"/>
          <w:cs/>
        </w:rPr>
        <w:t xml:space="preserve">ม </w:t>
      </w:r>
      <w:r w:rsidR="00635209" w:rsidRPr="00B756BA">
        <w:rPr>
          <w:rFonts w:ascii="Angsana New" w:hAnsi="Angsana New"/>
          <w:color w:val="000000"/>
          <w:sz w:val="30"/>
          <w:szCs w:val="30"/>
        </w:rPr>
        <w:t>44</w:t>
      </w:r>
      <w:r w:rsidR="003D2600" w:rsidRPr="00B756BA">
        <w:rPr>
          <w:rFonts w:ascii="Angsana New" w:hAnsi="Angsana New"/>
          <w:color w:val="000000"/>
          <w:sz w:val="30"/>
          <w:szCs w:val="30"/>
        </w:rPr>
        <w:t>,</w:t>
      </w:r>
      <w:r w:rsidR="00635209" w:rsidRPr="00B756BA">
        <w:rPr>
          <w:rFonts w:ascii="Angsana New" w:hAnsi="Angsana New"/>
          <w:color w:val="000000"/>
          <w:sz w:val="30"/>
          <w:szCs w:val="30"/>
        </w:rPr>
        <w:t>783</w:t>
      </w:r>
      <w:r w:rsidRPr="00B756BA">
        <w:rPr>
          <w:rFonts w:ascii="Angsana New" w:hAnsi="Angsana New"/>
          <w:color w:val="000000"/>
          <w:sz w:val="30"/>
          <w:szCs w:val="30"/>
        </w:rPr>
        <w:t xml:space="preserve"> </w:t>
      </w:r>
      <w:r w:rsidRPr="00B756BA">
        <w:rPr>
          <w:rFonts w:ascii="Angsana New" w:hAnsi="Angsana New"/>
          <w:color w:val="000000"/>
          <w:sz w:val="30"/>
          <w:szCs w:val="30"/>
          <w:cs/>
        </w:rPr>
        <w:t>ล้านบาท</w:t>
      </w:r>
    </w:p>
    <w:p w14:paraId="119F167D" w14:textId="77777777" w:rsidR="00330D69" w:rsidRPr="007E5942" w:rsidRDefault="00330D69" w:rsidP="00330D6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sz w:val="24"/>
          <w:szCs w:val="24"/>
          <w:highlight w:val="yellow"/>
          <w:cs/>
        </w:rPr>
      </w:pPr>
    </w:p>
    <w:p w14:paraId="04DCF709" w14:textId="4978D5E9" w:rsidR="00330D69" w:rsidRPr="00521B1E" w:rsidRDefault="00330D69" w:rsidP="00330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521B1E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กลุ่มบริษัทมีค่าใช้จ่ายที่เกี่ยวข้องกับการซื้อธุรกิจดังกล่าวรวม </w:t>
      </w:r>
      <w:r w:rsidR="004E256E" w:rsidRPr="004E256E">
        <w:rPr>
          <w:rFonts w:ascii="Angsana New" w:hAnsi="Angsana New"/>
          <w:color w:val="000000"/>
          <w:spacing w:val="4"/>
          <w:sz w:val="30"/>
          <w:szCs w:val="30"/>
        </w:rPr>
        <w:t>14</w:t>
      </w:r>
      <w:r w:rsidRPr="00521B1E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Pr="00521B1E">
        <w:rPr>
          <w:rFonts w:ascii="Angsana New" w:hAnsi="Angsana New"/>
          <w:color w:val="000000"/>
          <w:spacing w:val="4"/>
          <w:sz w:val="30"/>
          <w:szCs w:val="30"/>
          <w:cs/>
        </w:rPr>
        <w:t>ล้านบาท ซึ่งรวมอยู่ในค่าใช้จ่ายในการบริหารใน</w:t>
      </w:r>
      <w:r w:rsidRPr="00521B1E">
        <w:rPr>
          <w:rFonts w:ascii="Angsana New" w:hAnsi="Angsana New"/>
          <w:color w:val="000000"/>
          <w:sz w:val="30"/>
          <w:szCs w:val="30"/>
          <w:cs/>
        </w:rPr>
        <w:t>งบกำไรขาดทุนรวม</w:t>
      </w:r>
    </w:p>
    <w:p w14:paraId="2BFDB4DD" w14:textId="77777777" w:rsidR="00330D69" w:rsidRPr="007E5942" w:rsidRDefault="00330D69" w:rsidP="00330D6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sz w:val="24"/>
          <w:szCs w:val="24"/>
          <w:highlight w:val="yellow"/>
        </w:rPr>
      </w:pPr>
    </w:p>
    <w:p w14:paraId="3F105CA6" w14:textId="6AC1A9C1" w:rsidR="005F797E" w:rsidRPr="00D23DB5" w:rsidRDefault="005F797E" w:rsidP="002F2417">
      <w:pPr>
        <w:pStyle w:val="BodyText2"/>
        <w:numPr>
          <w:ilvl w:val="0"/>
          <w:numId w:val="68"/>
        </w:numPr>
        <w:tabs>
          <w:tab w:val="left" w:pos="540"/>
          <w:tab w:val="left" w:pos="993"/>
        </w:tabs>
        <w:spacing w:line="240" w:lineRule="atLeast"/>
        <w:ind w:hanging="72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23DB5">
        <w:rPr>
          <w:rFonts w:ascii="Angsana New" w:hAnsi="Angsana New"/>
          <w:b/>
          <w:bCs/>
          <w:i/>
          <w:iCs/>
          <w:sz w:val="30"/>
          <w:szCs w:val="30"/>
          <w:cs/>
        </w:rPr>
        <w:t>การเปลี่ยนแปลงในส่วนได้เสียในบริษัทย่อย</w:t>
      </w:r>
    </w:p>
    <w:p w14:paraId="71BF2864" w14:textId="77777777" w:rsidR="00330D69" w:rsidRPr="007E5942" w:rsidRDefault="005F797E" w:rsidP="00330D6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sz w:val="24"/>
          <w:szCs w:val="24"/>
          <w:highlight w:val="yellow"/>
        </w:rPr>
      </w:pPr>
      <w:r w:rsidRPr="00094423" w:rsidDel="005F797E">
        <w:rPr>
          <w:rFonts w:ascii="Angsana New" w:hAnsi="Angsana New"/>
          <w:color w:val="000000"/>
          <w:sz w:val="30"/>
          <w:szCs w:val="30"/>
          <w:highlight w:val="yellow"/>
          <w:cs/>
        </w:rPr>
        <w:t xml:space="preserve"> </w:t>
      </w:r>
    </w:p>
    <w:p w14:paraId="27F65172" w14:textId="43C594A0" w:rsidR="00943977" w:rsidRPr="00FD42AB" w:rsidRDefault="00943977" w:rsidP="009F13F5">
      <w:pPr>
        <w:pStyle w:val="BodyText2"/>
        <w:numPr>
          <w:ilvl w:val="0"/>
          <w:numId w:val="65"/>
        </w:numPr>
        <w:tabs>
          <w:tab w:val="left" w:pos="540"/>
        </w:tabs>
        <w:spacing w:line="240" w:lineRule="atLeast"/>
        <w:ind w:left="993" w:hanging="453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94397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การซื้อส่วนได้เสียในบริษัทย่อยโดยอำนาจการควบคุมไม่เปลี่ยนแปลง</w:t>
      </w:r>
    </w:p>
    <w:p w14:paraId="76A80C8C" w14:textId="77777777" w:rsidR="00943977" w:rsidRPr="007E5942" w:rsidRDefault="00943977" w:rsidP="00330D6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sz w:val="24"/>
          <w:szCs w:val="24"/>
          <w:highlight w:val="yellow"/>
        </w:rPr>
      </w:pPr>
    </w:p>
    <w:p w14:paraId="4D7D673C" w14:textId="71A6413F" w:rsidR="00330D69" w:rsidRPr="007342E1" w:rsidRDefault="00081E15" w:rsidP="00613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3"/>
        <w:jc w:val="thaiDistribute"/>
        <w:rPr>
          <w:rFonts w:ascii="Angsana New" w:hAnsi="Angsana New"/>
          <w:color w:val="000000"/>
          <w:sz w:val="30"/>
          <w:szCs w:val="30"/>
        </w:rPr>
      </w:pPr>
      <w:r w:rsidRPr="008459DF">
        <w:rPr>
          <w:rFonts w:ascii="Angsana New" w:hAnsi="Angsana New"/>
          <w:color w:val="000000"/>
          <w:spacing w:val="2"/>
          <w:sz w:val="30"/>
          <w:szCs w:val="30"/>
          <w:cs/>
        </w:rPr>
        <w:t>ในระหว่าง</w:t>
      </w:r>
      <w:r w:rsidR="00330D69" w:rsidRPr="008459DF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ปี </w:t>
      </w:r>
      <w:r w:rsidR="004E256E" w:rsidRPr="008459DF">
        <w:rPr>
          <w:rFonts w:ascii="Angsana New" w:hAnsi="Angsana New"/>
          <w:color w:val="000000"/>
          <w:spacing w:val="2"/>
          <w:sz w:val="30"/>
          <w:szCs w:val="30"/>
        </w:rPr>
        <w:t>2561</w:t>
      </w:r>
      <w:r w:rsidR="00330D69" w:rsidRPr="008459DF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="009558BE" w:rsidRPr="008459DF">
        <w:rPr>
          <w:rFonts w:ascii="Angsana New" w:hAnsi="Angsana New"/>
          <w:color w:val="000000"/>
          <w:spacing w:val="2"/>
          <w:sz w:val="30"/>
          <w:szCs w:val="30"/>
          <w:cs/>
        </w:rPr>
        <w:t>กลุ่ม</w:t>
      </w:r>
      <w:r w:rsidR="00330D69" w:rsidRPr="008459DF">
        <w:rPr>
          <w:rFonts w:ascii="Angsana New" w:hAnsi="Angsana New"/>
          <w:color w:val="000000"/>
          <w:spacing w:val="2"/>
          <w:sz w:val="30"/>
          <w:szCs w:val="30"/>
          <w:cs/>
        </w:rPr>
        <w:t>บริษัทได้ซื้อหุ้นใน</w:t>
      </w:r>
      <w:r w:rsidR="00F81DCE" w:rsidRPr="008459DF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</w:t>
      </w:r>
      <w:r w:rsidR="00F81DCE" w:rsidRPr="008459DF">
        <w:rPr>
          <w:rFonts w:ascii="Angsana New" w:hAnsi="Angsana New"/>
          <w:color w:val="000000"/>
          <w:spacing w:val="2"/>
          <w:sz w:val="30"/>
          <w:szCs w:val="30"/>
        </w:rPr>
        <w:t>Long Son Petrochemicals Co., Ltd.</w:t>
      </w:r>
      <w:r w:rsidR="00F81DCE" w:rsidRPr="008459DF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เพิ่มเติมจากร้อยละ </w:t>
      </w:r>
      <w:r w:rsidR="00F81DCE" w:rsidRPr="008459DF">
        <w:rPr>
          <w:rFonts w:ascii="Angsana New" w:hAnsi="Angsana New"/>
          <w:color w:val="000000"/>
          <w:spacing w:val="2"/>
          <w:sz w:val="30"/>
          <w:szCs w:val="30"/>
        </w:rPr>
        <w:t>71</w:t>
      </w:r>
      <w:r w:rsidR="00F81DCE" w:rsidRPr="009F13F5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="00F81DCE" w:rsidRPr="009F13F5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เป็นร้อยละ </w:t>
      </w:r>
      <w:r w:rsidR="00F81DCE" w:rsidRPr="009F13F5">
        <w:rPr>
          <w:rFonts w:ascii="Angsana New" w:hAnsi="Angsana New"/>
          <w:color w:val="000000"/>
          <w:spacing w:val="4"/>
          <w:sz w:val="30"/>
          <w:szCs w:val="30"/>
        </w:rPr>
        <w:t xml:space="preserve">100 </w:t>
      </w:r>
      <w:r w:rsidR="00D60B56" w:rsidRPr="009F13F5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บริษัทไดน่า </w:t>
      </w:r>
      <w:proofErr w:type="spellStart"/>
      <w:r w:rsidR="00D60B56" w:rsidRPr="009F13F5">
        <w:rPr>
          <w:rFonts w:ascii="Angsana New" w:hAnsi="Angsana New"/>
          <w:color w:val="000000"/>
          <w:spacing w:val="4"/>
          <w:sz w:val="30"/>
          <w:szCs w:val="30"/>
          <w:cs/>
        </w:rPr>
        <w:t>แพคส์</w:t>
      </w:r>
      <w:proofErr w:type="spellEnd"/>
      <w:r w:rsidR="00D60B56" w:rsidRPr="009F13F5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</w:t>
      </w:r>
      <w:proofErr w:type="spellStart"/>
      <w:r w:rsidR="00D60B56" w:rsidRPr="009F13F5">
        <w:rPr>
          <w:rFonts w:ascii="Angsana New" w:hAnsi="Angsana New"/>
          <w:color w:val="000000"/>
          <w:spacing w:val="4"/>
          <w:sz w:val="30"/>
          <w:szCs w:val="30"/>
          <w:cs/>
        </w:rPr>
        <w:t>จํากัด</w:t>
      </w:r>
      <w:proofErr w:type="spellEnd"/>
      <w:r w:rsidR="00D60B56" w:rsidRPr="009F13F5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="00D60B56" w:rsidRPr="009F13F5">
        <w:rPr>
          <w:rFonts w:ascii="Angsana New" w:hAnsi="Angsana New"/>
          <w:color w:val="000000"/>
          <w:spacing w:val="4"/>
          <w:sz w:val="30"/>
          <w:szCs w:val="30"/>
          <w:cs/>
        </w:rPr>
        <w:t>และบริษัทโอ</w:t>
      </w:r>
      <w:proofErr w:type="spellStart"/>
      <w:r w:rsidR="00D60B56" w:rsidRPr="009F13F5">
        <w:rPr>
          <w:rFonts w:ascii="Angsana New" w:hAnsi="Angsana New"/>
          <w:color w:val="000000"/>
          <w:spacing w:val="4"/>
          <w:sz w:val="30"/>
          <w:szCs w:val="30"/>
          <w:cs/>
        </w:rPr>
        <w:t>เรียนท์</w:t>
      </w:r>
      <w:proofErr w:type="spellEnd"/>
      <w:r w:rsidR="00D60B56" w:rsidRPr="009F13F5">
        <w:rPr>
          <w:rFonts w:ascii="Angsana New" w:hAnsi="Angsana New"/>
          <w:color w:val="000000"/>
          <w:spacing w:val="4"/>
          <w:sz w:val="30"/>
          <w:szCs w:val="30"/>
          <w:cs/>
        </w:rPr>
        <w:t>คอน</w:t>
      </w:r>
      <w:proofErr w:type="spellStart"/>
      <w:r w:rsidR="00D60B56" w:rsidRPr="009F13F5">
        <w:rPr>
          <w:rFonts w:ascii="Angsana New" w:hAnsi="Angsana New"/>
          <w:color w:val="000000"/>
          <w:spacing w:val="4"/>
          <w:sz w:val="30"/>
          <w:szCs w:val="30"/>
          <w:cs/>
        </w:rPr>
        <w:t>เทนเนอร์</w:t>
      </w:r>
      <w:proofErr w:type="spellEnd"/>
      <w:r w:rsidR="00D60B56" w:rsidRPr="009F13F5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</w:t>
      </w:r>
      <w:proofErr w:type="spellStart"/>
      <w:r w:rsidR="00D60B56" w:rsidRPr="009F13F5">
        <w:rPr>
          <w:rFonts w:ascii="Angsana New" w:hAnsi="Angsana New"/>
          <w:color w:val="000000"/>
          <w:spacing w:val="4"/>
          <w:sz w:val="30"/>
          <w:szCs w:val="30"/>
          <w:cs/>
        </w:rPr>
        <w:t>จํากัด</w:t>
      </w:r>
      <w:proofErr w:type="spellEnd"/>
      <w:r w:rsidR="00D60B56" w:rsidRPr="009F13F5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="00330D69" w:rsidRPr="009F13F5">
        <w:rPr>
          <w:rFonts w:ascii="Angsana New" w:hAnsi="Angsana New"/>
          <w:color w:val="000000"/>
          <w:spacing w:val="4"/>
          <w:sz w:val="30"/>
          <w:szCs w:val="30"/>
          <w:cs/>
        </w:rPr>
        <w:t>เพิ่มเติม</w:t>
      </w:r>
      <w:r w:rsidR="00D60B56" w:rsidRPr="009F13F5">
        <w:rPr>
          <w:rFonts w:ascii="Angsana New" w:hAnsi="Angsana New"/>
          <w:color w:val="000000"/>
          <w:spacing w:val="4"/>
          <w:sz w:val="30"/>
          <w:szCs w:val="30"/>
          <w:cs/>
        </w:rPr>
        <w:t>จากร้อย</w:t>
      </w:r>
      <w:r w:rsidR="00D60B56" w:rsidRPr="00094423">
        <w:rPr>
          <w:rFonts w:ascii="Angsana New" w:hAnsi="Angsana New"/>
          <w:color w:val="000000"/>
          <w:sz w:val="30"/>
          <w:szCs w:val="30"/>
          <w:cs/>
        </w:rPr>
        <w:t xml:space="preserve">ละ </w:t>
      </w:r>
      <w:r w:rsidR="004E256E" w:rsidRPr="00094423">
        <w:rPr>
          <w:rFonts w:ascii="Angsana New" w:hAnsi="Angsana New"/>
          <w:color w:val="000000"/>
          <w:sz w:val="30"/>
          <w:szCs w:val="30"/>
        </w:rPr>
        <w:t>75</w:t>
      </w:r>
      <w:r w:rsidR="00D60B56" w:rsidRPr="00094423">
        <w:rPr>
          <w:rFonts w:ascii="Angsana New" w:hAnsi="Angsana New"/>
          <w:color w:val="000000"/>
          <w:sz w:val="30"/>
          <w:szCs w:val="30"/>
        </w:rPr>
        <w:t xml:space="preserve"> </w:t>
      </w:r>
      <w:r w:rsidR="00D60B56" w:rsidRPr="00094423">
        <w:rPr>
          <w:rFonts w:ascii="Angsana New" w:hAnsi="Angsana New"/>
          <w:color w:val="000000"/>
          <w:sz w:val="30"/>
          <w:szCs w:val="30"/>
          <w:cs/>
        </w:rPr>
        <w:t xml:space="preserve">เป็นร้อยละ </w:t>
      </w:r>
      <w:r w:rsidR="004E256E" w:rsidRPr="00094423">
        <w:rPr>
          <w:rFonts w:ascii="Angsana New" w:hAnsi="Angsana New"/>
          <w:color w:val="000000"/>
          <w:sz w:val="30"/>
          <w:szCs w:val="30"/>
        </w:rPr>
        <w:t>100</w:t>
      </w:r>
      <w:r w:rsidR="00D60B56" w:rsidRPr="00094423">
        <w:rPr>
          <w:rFonts w:ascii="Angsana New" w:hAnsi="Angsana New"/>
          <w:color w:val="000000"/>
          <w:sz w:val="30"/>
          <w:szCs w:val="30"/>
        </w:rPr>
        <w:t xml:space="preserve"> </w:t>
      </w:r>
      <w:r w:rsidR="00D60B56" w:rsidRPr="007342E1">
        <w:rPr>
          <w:rFonts w:ascii="Angsana New" w:hAnsi="Angsana New"/>
          <w:color w:val="000000"/>
          <w:sz w:val="30"/>
          <w:szCs w:val="30"/>
          <w:cs/>
        </w:rPr>
        <w:t xml:space="preserve">และบริษัทย่อยอื่นๆ </w:t>
      </w:r>
      <w:r w:rsidR="00330D69" w:rsidRPr="007342E1">
        <w:rPr>
          <w:rFonts w:ascii="Angsana New" w:hAnsi="Angsana New"/>
          <w:color w:val="000000"/>
          <w:sz w:val="30"/>
          <w:szCs w:val="30"/>
          <w:cs/>
        </w:rPr>
        <w:t>จำนวนเงิน</w:t>
      </w:r>
      <w:r w:rsidR="00330D69" w:rsidRPr="00E52D9B">
        <w:rPr>
          <w:rFonts w:ascii="Angsana New" w:hAnsi="Angsana New"/>
          <w:color w:val="000000"/>
          <w:sz w:val="30"/>
          <w:szCs w:val="30"/>
          <w:cs/>
        </w:rPr>
        <w:t xml:space="preserve">รวม </w:t>
      </w:r>
      <w:r w:rsidR="0018272B">
        <w:rPr>
          <w:rFonts w:ascii="Angsana New" w:hAnsi="Angsana New"/>
          <w:color w:val="000000"/>
          <w:sz w:val="30"/>
          <w:szCs w:val="30"/>
        </w:rPr>
        <w:t>4</w:t>
      </w:r>
      <w:r w:rsidR="00BE699D" w:rsidRPr="00E52D9B">
        <w:rPr>
          <w:rFonts w:ascii="Angsana New" w:hAnsi="Angsana New"/>
          <w:color w:val="000000"/>
          <w:sz w:val="30"/>
          <w:szCs w:val="30"/>
        </w:rPr>
        <w:t>,</w:t>
      </w:r>
      <w:r w:rsidR="0018272B">
        <w:rPr>
          <w:rFonts w:ascii="Angsana New" w:hAnsi="Angsana New"/>
          <w:color w:val="000000"/>
          <w:sz w:val="30"/>
          <w:szCs w:val="30"/>
        </w:rPr>
        <w:t>203</w:t>
      </w:r>
      <w:r w:rsidR="00330D69" w:rsidRPr="00E52D9B">
        <w:rPr>
          <w:rFonts w:ascii="Angsana New" w:hAnsi="Angsana New"/>
          <w:color w:val="000000"/>
          <w:sz w:val="30"/>
          <w:szCs w:val="30"/>
        </w:rPr>
        <w:t xml:space="preserve"> </w:t>
      </w:r>
      <w:r w:rsidR="00330D69" w:rsidRPr="00E52D9B">
        <w:rPr>
          <w:rFonts w:ascii="Angsana New" w:hAnsi="Angsana New"/>
          <w:color w:val="000000"/>
          <w:sz w:val="30"/>
          <w:szCs w:val="30"/>
          <w:cs/>
        </w:rPr>
        <w:t>ล้าน</w:t>
      </w:r>
      <w:r w:rsidR="00330D69" w:rsidRPr="007342E1">
        <w:rPr>
          <w:rFonts w:ascii="Angsana New" w:hAnsi="Angsana New"/>
          <w:color w:val="000000"/>
          <w:sz w:val="30"/>
          <w:szCs w:val="30"/>
          <w:cs/>
        </w:rPr>
        <w:t>บาท</w:t>
      </w:r>
    </w:p>
    <w:p w14:paraId="5EEE39A5" w14:textId="77777777" w:rsidR="00330D69" w:rsidRPr="007E5942" w:rsidRDefault="00330D69" w:rsidP="00330D6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sz w:val="24"/>
          <w:szCs w:val="24"/>
          <w:highlight w:val="yellow"/>
          <w:cs/>
        </w:rPr>
      </w:pPr>
    </w:p>
    <w:p w14:paraId="74264867" w14:textId="603449C4" w:rsidR="00330D69" w:rsidRDefault="00330D69" w:rsidP="00613841">
      <w:pPr>
        <w:pStyle w:val="BodyText2"/>
        <w:tabs>
          <w:tab w:val="left" w:pos="540"/>
        </w:tabs>
        <w:spacing w:line="240" w:lineRule="atLeast"/>
        <w:ind w:left="993" w:firstLine="0"/>
        <w:jc w:val="thaiDistribute"/>
        <w:rPr>
          <w:rFonts w:ascii="Angsana New" w:hAnsi="Angsana New"/>
          <w:color w:val="000000"/>
          <w:spacing w:val="4"/>
          <w:sz w:val="30"/>
          <w:szCs w:val="30"/>
        </w:rPr>
      </w:pPr>
      <w:r w:rsidRPr="00521B1E">
        <w:rPr>
          <w:rFonts w:ascii="Angsana New" w:hAnsi="Angsana New"/>
          <w:color w:val="000000"/>
          <w:spacing w:val="4"/>
          <w:sz w:val="30"/>
          <w:szCs w:val="30"/>
          <w:cs/>
        </w:rPr>
        <w:t>ผลกระทบของการเปลี่ยนแปลงในส่วนได้เสียของกลุ่มบริษัท ดังนี้</w:t>
      </w:r>
    </w:p>
    <w:tbl>
      <w:tblPr>
        <w:tblW w:w="8901" w:type="dxa"/>
        <w:tblInd w:w="709" w:type="dxa"/>
        <w:tblLook w:val="01E0" w:firstRow="1" w:lastRow="1" w:firstColumn="1" w:lastColumn="1" w:noHBand="0" w:noVBand="0"/>
      </w:tblPr>
      <w:tblGrid>
        <w:gridCol w:w="7200"/>
        <w:gridCol w:w="283"/>
        <w:gridCol w:w="1418"/>
      </w:tblGrid>
      <w:tr w:rsidR="00330D69" w:rsidRPr="00D60B56" w14:paraId="49C3A1B9" w14:textId="77777777" w:rsidTr="009F13F5">
        <w:trPr>
          <w:trHeight w:val="340"/>
        </w:trPr>
        <w:tc>
          <w:tcPr>
            <w:tcW w:w="7200" w:type="dxa"/>
          </w:tcPr>
          <w:p w14:paraId="59774887" w14:textId="77777777" w:rsidR="00330D69" w:rsidRPr="00EA0672" w:rsidRDefault="00330D69" w:rsidP="009F13F5">
            <w:pPr>
              <w:ind w:left="293" w:firstLine="283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50263670" w14:textId="77777777" w:rsidR="00330D69" w:rsidRPr="00EA0672" w:rsidRDefault="00330D69" w:rsidP="0011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</w:tcPr>
          <w:p w14:paraId="650346E5" w14:textId="77777777" w:rsidR="00330D69" w:rsidRPr="00521B1E" w:rsidRDefault="00330D69" w:rsidP="00D16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5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1B1E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521B1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ล้านบาท</w:t>
            </w:r>
            <w:r w:rsidRPr="00521B1E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330D69" w:rsidRPr="00EA0672" w14:paraId="717AECFA" w14:textId="77777777" w:rsidTr="009F13F5">
        <w:trPr>
          <w:trHeight w:val="340"/>
        </w:trPr>
        <w:tc>
          <w:tcPr>
            <w:tcW w:w="7200" w:type="dxa"/>
          </w:tcPr>
          <w:p w14:paraId="71200A93" w14:textId="77777777" w:rsidR="00330D69" w:rsidRPr="00521B1E" w:rsidRDefault="00330D69" w:rsidP="009F13F5">
            <w:pPr>
              <w:ind w:firstLine="17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1B1E">
              <w:rPr>
                <w:color w:val="000000"/>
                <w:sz w:val="30"/>
                <w:szCs w:val="30"/>
                <w:cs/>
              </w:rPr>
              <w:t xml:space="preserve">มูลค่าตามบัญชีของส่วนได้เสียที่ไม่มีอำนาจควบคุมที่ได้มา </w:t>
            </w:r>
          </w:p>
        </w:tc>
        <w:tc>
          <w:tcPr>
            <w:tcW w:w="283" w:type="dxa"/>
          </w:tcPr>
          <w:p w14:paraId="75429778" w14:textId="77777777" w:rsidR="00330D69" w:rsidRPr="00EA0672" w:rsidRDefault="00330D69" w:rsidP="0011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14:paraId="16B9D05B" w14:textId="081108E5" w:rsidR="00330D69" w:rsidRPr="00E52D9B" w:rsidRDefault="0031178F" w:rsidP="0011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ind w:right="3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2D9B">
              <w:rPr>
                <w:rFonts w:ascii="Angsana New" w:hAnsi="Angsana New"/>
                <w:color w:val="000000"/>
                <w:sz w:val="30"/>
                <w:szCs w:val="30"/>
              </w:rPr>
              <w:t>1,</w:t>
            </w:r>
            <w:r w:rsidR="00EC5D9E">
              <w:rPr>
                <w:rFonts w:ascii="Angsana New" w:hAnsi="Angsana New"/>
                <w:color w:val="000000"/>
                <w:sz w:val="30"/>
                <w:szCs w:val="30"/>
              </w:rPr>
              <w:t>914</w:t>
            </w:r>
          </w:p>
        </w:tc>
      </w:tr>
      <w:tr w:rsidR="00330D69" w:rsidRPr="00EA0672" w14:paraId="6013FD47" w14:textId="77777777" w:rsidTr="009F13F5">
        <w:trPr>
          <w:trHeight w:val="340"/>
        </w:trPr>
        <w:tc>
          <w:tcPr>
            <w:tcW w:w="7200" w:type="dxa"/>
          </w:tcPr>
          <w:p w14:paraId="13E21C53" w14:textId="77777777" w:rsidR="00330D69" w:rsidRPr="00521B1E" w:rsidRDefault="00330D69" w:rsidP="009F13F5">
            <w:pPr>
              <w:ind w:firstLine="17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21B1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521B1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สิ่งตอบแทนที่โอนให้ส่วนได้เสียที่ไม่มีอำนาจควบคุม</w:t>
            </w:r>
          </w:p>
        </w:tc>
        <w:tc>
          <w:tcPr>
            <w:tcW w:w="283" w:type="dxa"/>
          </w:tcPr>
          <w:p w14:paraId="64654609" w14:textId="77777777" w:rsidR="00330D69" w:rsidRPr="00EA0672" w:rsidRDefault="00330D69" w:rsidP="0011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C3CB5B7" w14:textId="5550F6D8" w:rsidR="00330D69" w:rsidRPr="00E52D9B" w:rsidRDefault="00330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ind w:right="3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2D9B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EC5D9E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BE699D" w:rsidRPr="00E52D9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EC5D9E">
              <w:rPr>
                <w:rFonts w:ascii="Angsana New" w:hAnsi="Angsana New"/>
                <w:color w:val="000000"/>
                <w:sz w:val="30"/>
                <w:szCs w:val="30"/>
              </w:rPr>
              <w:t>203</w:t>
            </w:r>
            <w:r w:rsidRPr="00E52D9B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330D69" w:rsidRPr="00EA0672" w14:paraId="6AB26B11" w14:textId="77777777" w:rsidTr="009F13F5">
        <w:trPr>
          <w:trHeight w:val="340"/>
        </w:trPr>
        <w:tc>
          <w:tcPr>
            <w:tcW w:w="7200" w:type="dxa"/>
          </w:tcPr>
          <w:p w14:paraId="79E877CA" w14:textId="77777777" w:rsidR="00330D69" w:rsidRPr="00521B1E" w:rsidRDefault="00330D69" w:rsidP="009F13F5">
            <w:pPr>
              <w:ind w:firstLine="17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21B1E">
              <w:rPr>
                <w:b/>
                <w:bCs/>
                <w:color w:val="000000"/>
                <w:sz w:val="30"/>
                <w:szCs w:val="30"/>
                <w:cs/>
              </w:rPr>
              <w:t>ส่วนได้เสียของกลุ่มบริษัทที่ลดลงจากการเพิ่มสัดส่วนในบริษัทย่อย</w:t>
            </w:r>
          </w:p>
        </w:tc>
        <w:tc>
          <w:tcPr>
            <w:tcW w:w="283" w:type="dxa"/>
          </w:tcPr>
          <w:p w14:paraId="664868E8" w14:textId="77777777" w:rsidR="00330D69" w:rsidRPr="00EA0672" w:rsidRDefault="00330D69" w:rsidP="0011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02ED751C" w14:textId="1E1AA9CB" w:rsidR="00330D69" w:rsidRPr="00E52D9B" w:rsidRDefault="00330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ind w:right="3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52D9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</w:t>
            </w:r>
            <w:r w:rsidR="00BE699D" w:rsidRPr="00E52D9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</w:t>
            </w:r>
            <w:r w:rsidR="00EC5D9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289</w:t>
            </w:r>
            <w:r w:rsidRPr="00E52D9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</w:tr>
    </w:tbl>
    <w:p w14:paraId="1E7B760F" w14:textId="77777777" w:rsidR="00A92257" w:rsidRPr="007E5942" w:rsidRDefault="00A92257" w:rsidP="00324A19">
      <w:pPr>
        <w:pStyle w:val="BodyText2"/>
        <w:tabs>
          <w:tab w:val="left" w:pos="540"/>
        </w:tabs>
        <w:spacing w:line="240" w:lineRule="atLeast"/>
        <w:ind w:left="900" w:firstLine="0"/>
        <w:jc w:val="thaiDistribute"/>
        <w:rPr>
          <w:rFonts w:ascii="Angsana New" w:hAnsi="Angsana New"/>
          <w:b/>
          <w:bCs/>
          <w:i/>
          <w:iCs/>
          <w:color w:val="000000"/>
          <w:sz w:val="24"/>
          <w:szCs w:val="24"/>
        </w:rPr>
      </w:pPr>
    </w:p>
    <w:p w14:paraId="5E7CA50C" w14:textId="588F1E78" w:rsidR="00943977" w:rsidRPr="00FD42AB" w:rsidRDefault="00943977" w:rsidP="009F13F5">
      <w:pPr>
        <w:pStyle w:val="BodyText2"/>
        <w:numPr>
          <w:ilvl w:val="0"/>
          <w:numId w:val="65"/>
        </w:numPr>
        <w:tabs>
          <w:tab w:val="left" w:pos="540"/>
        </w:tabs>
        <w:spacing w:line="240" w:lineRule="atLeast"/>
        <w:ind w:left="993" w:hanging="453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94397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การจำหน่ายส่วนได้เสียในบริษัทย่อยทั้งหมด</w:t>
      </w:r>
    </w:p>
    <w:p w14:paraId="3FA95708" w14:textId="77777777" w:rsidR="00943977" w:rsidRPr="007E5942" w:rsidRDefault="00943977" w:rsidP="00324A1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0D3B9F8F" w14:textId="7D2F26D7" w:rsidR="00A92257" w:rsidRPr="00B756BA" w:rsidRDefault="00A92257" w:rsidP="00613841">
      <w:pPr>
        <w:pStyle w:val="BodyText2"/>
        <w:tabs>
          <w:tab w:val="left" w:pos="993"/>
        </w:tabs>
        <w:spacing w:line="240" w:lineRule="atLeast"/>
        <w:ind w:left="993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B756BA">
        <w:rPr>
          <w:rFonts w:ascii="Angsana New" w:hAnsi="Angsana New"/>
          <w:color w:val="000000"/>
          <w:spacing w:val="8"/>
          <w:sz w:val="30"/>
          <w:szCs w:val="30"/>
          <w:cs/>
        </w:rPr>
        <w:t xml:space="preserve">ในไตรมาสที่ </w:t>
      </w:r>
      <w:r w:rsidRPr="00B756BA">
        <w:rPr>
          <w:rFonts w:ascii="Angsana New" w:hAnsi="Angsana New"/>
          <w:color w:val="000000"/>
          <w:spacing w:val="8"/>
          <w:sz w:val="30"/>
          <w:szCs w:val="30"/>
        </w:rPr>
        <w:t>3</w:t>
      </w:r>
      <w:r w:rsidRPr="00B756BA">
        <w:rPr>
          <w:rFonts w:ascii="Angsana New" w:hAnsi="Angsana New"/>
          <w:color w:val="000000"/>
          <w:spacing w:val="8"/>
          <w:sz w:val="30"/>
          <w:szCs w:val="30"/>
          <w:cs/>
        </w:rPr>
        <w:t xml:space="preserve"> ของปี </w:t>
      </w:r>
      <w:r w:rsidRPr="00B756BA">
        <w:rPr>
          <w:rFonts w:ascii="Angsana New" w:hAnsi="Angsana New"/>
          <w:color w:val="000000"/>
          <w:spacing w:val="8"/>
          <w:sz w:val="30"/>
          <w:szCs w:val="30"/>
        </w:rPr>
        <w:t xml:space="preserve">2561 </w:t>
      </w:r>
      <w:r w:rsidR="001E0AA7" w:rsidRPr="00B756BA">
        <w:rPr>
          <w:rFonts w:ascii="Angsana New" w:hAnsi="Angsana New"/>
          <w:color w:val="000000"/>
          <w:spacing w:val="8"/>
          <w:sz w:val="30"/>
          <w:szCs w:val="30"/>
          <w:cs/>
        </w:rPr>
        <w:t>บริษัทย่อยในธุรกิจ</w:t>
      </w:r>
      <w:proofErr w:type="spellStart"/>
      <w:r w:rsidR="001E0AA7" w:rsidRPr="00B756BA">
        <w:rPr>
          <w:rFonts w:ascii="Angsana New" w:hAnsi="Angsana New"/>
          <w:color w:val="000000"/>
          <w:spacing w:val="8"/>
          <w:sz w:val="30"/>
          <w:szCs w:val="30"/>
          <w:cs/>
        </w:rPr>
        <w:t>เค</w:t>
      </w:r>
      <w:proofErr w:type="spellEnd"/>
      <w:r w:rsidR="001E0AA7" w:rsidRPr="00B756BA">
        <w:rPr>
          <w:rFonts w:ascii="Angsana New" w:hAnsi="Angsana New"/>
          <w:color w:val="000000"/>
          <w:spacing w:val="8"/>
          <w:sz w:val="30"/>
          <w:szCs w:val="30"/>
          <w:cs/>
        </w:rPr>
        <w:t>มิ</w:t>
      </w:r>
      <w:proofErr w:type="spellStart"/>
      <w:r w:rsidR="001E0AA7" w:rsidRPr="00B756BA">
        <w:rPr>
          <w:rFonts w:ascii="Angsana New" w:hAnsi="Angsana New"/>
          <w:color w:val="000000"/>
          <w:spacing w:val="8"/>
          <w:sz w:val="30"/>
          <w:szCs w:val="30"/>
          <w:cs/>
        </w:rPr>
        <w:t>คอลส์</w:t>
      </w:r>
      <w:proofErr w:type="spellEnd"/>
      <w:r w:rsidR="001E0AA7" w:rsidRPr="00B756BA">
        <w:rPr>
          <w:rFonts w:ascii="Angsana New" w:hAnsi="Angsana New"/>
          <w:color w:val="000000"/>
          <w:spacing w:val="8"/>
          <w:sz w:val="30"/>
          <w:szCs w:val="30"/>
          <w:cs/>
        </w:rPr>
        <w:t xml:space="preserve"> ได้ขายหุ้น</w:t>
      </w:r>
      <w:r w:rsidR="00AB4BC0" w:rsidRPr="00B756BA">
        <w:rPr>
          <w:rFonts w:ascii="Angsana New" w:hAnsi="Angsana New"/>
          <w:spacing w:val="8"/>
          <w:sz w:val="30"/>
          <w:szCs w:val="30"/>
          <w:cs/>
        </w:rPr>
        <w:t xml:space="preserve">ที่ถือทั้งหมดร้อยละ </w:t>
      </w:r>
      <w:r w:rsidR="00AB4BC0" w:rsidRPr="00B756BA">
        <w:rPr>
          <w:rFonts w:ascii="Angsana New" w:hAnsi="Angsana New"/>
          <w:spacing w:val="8"/>
          <w:sz w:val="30"/>
          <w:szCs w:val="30"/>
        </w:rPr>
        <w:t>6</w:t>
      </w:r>
      <w:r w:rsidR="00A961D7" w:rsidRPr="00B756BA">
        <w:rPr>
          <w:rFonts w:ascii="Angsana New" w:hAnsi="Angsana New"/>
          <w:spacing w:val="8"/>
          <w:sz w:val="30"/>
          <w:szCs w:val="30"/>
        </w:rPr>
        <w:t>5</w:t>
      </w:r>
      <w:r w:rsidR="00AB4BC0" w:rsidRPr="00B756BA">
        <w:rPr>
          <w:rFonts w:ascii="Angsana New" w:hAnsi="Angsana New"/>
          <w:spacing w:val="8"/>
          <w:sz w:val="30"/>
          <w:szCs w:val="30"/>
          <w:cs/>
        </w:rPr>
        <w:t xml:space="preserve"> ใน</w:t>
      </w:r>
      <w:r w:rsidR="001E0AA7" w:rsidRPr="00B756BA">
        <w:rPr>
          <w:rFonts w:ascii="Angsana New" w:hAnsi="Angsana New"/>
          <w:color w:val="000000"/>
          <w:sz w:val="30"/>
          <w:szCs w:val="30"/>
        </w:rPr>
        <w:t xml:space="preserve"> </w:t>
      </w:r>
      <w:r w:rsidR="001E0AA7" w:rsidRPr="00B756BA">
        <w:rPr>
          <w:rFonts w:ascii="Angsana New" w:hAnsi="Angsana New"/>
          <w:color w:val="000000"/>
          <w:spacing w:val="6"/>
          <w:sz w:val="30"/>
          <w:szCs w:val="30"/>
        </w:rPr>
        <w:t xml:space="preserve">Alliance Petrochemical Investment (Singapore) Pte. Ltd. (“API”) </w:t>
      </w:r>
      <w:r w:rsidR="001E0AA7" w:rsidRPr="00B756BA">
        <w:rPr>
          <w:rFonts w:ascii="Angsana New" w:hAnsi="Angsana New"/>
          <w:color w:val="000000"/>
          <w:spacing w:val="4"/>
          <w:sz w:val="30"/>
          <w:szCs w:val="30"/>
          <w:cs/>
        </w:rPr>
        <w:t>ซึ่งเป็น</w:t>
      </w:r>
      <w:proofErr w:type="spellStart"/>
      <w:r w:rsidR="001E0AA7" w:rsidRPr="00B756BA">
        <w:rPr>
          <w:rFonts w:ascii="Angsana New" w:hAnsi="Angsana New"/>
          <w:color w:val="000000"/>
          <w:spacing w:val="4"/>
          <w:sz w:val="30"/>
          <w:szCs w:val="30"/>
          <w:cs/>
        </w:rPr>
        <w:t>โฮลดิ้งคัมพานี</w:t>
      </w:r>
      <w:proofErr w:type="spellEnd"/>
      <w:r w:rsidR="00BC1345" w:rsidRPr="00B756BA">
        <w:rPr>
          <w:rFonts w:ascii="Angsana New" w:hAnsi="Angsana New"/>
          <w:color w:val="000000"/>
          <w:spacing w:val="4"/>
          <w:sz w:val="30"/>
          <w:szCs w:val="30"/>
          <w:cs/>
        </w:rPr>
        <w:t>ที่ถือหุ้น</w:t>
      </w:r>
      <w:r w:rsidR="00331C2A" w:rsidRPr="00B756BA">
        <w:rPr>
          <w:rFonts w:ascii="Angsana New" w:hAnsi="Angsana New"/>
          <w:color w:val="000000"/>
          <w:spacing w:val="4"/>
          <w:sz w:val="30"/>
          <w:szCs w:val="30"/>
          <w:cs/>
        </w:rPr>
        <w:t>ใน</w:t>
      </w:r>
      <w:r w:rsidR="00331C2A" w:rsidRPr="00B756B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proofErr w:type="spellStart"/>
      <w:r w:rsidR="00331C2A" w:rsidRPr="00B756BA">
        <w:rPr>
          <w:rFonts w:ascii="Angsana New" w:hAnsi="Angsana New"/>
          <w:color w:val="000000"/>
          <w:sz w:val="30"/>
          <w:szCs w:val="30"/>
        </w:rPr>
        <w:t>Mehr</w:t>
      </w:r>
      <w:proofErr w:type="spellEnd"/>
      <w:r w:rsidR="00331C2A" w:rsidRPr="00B756BA">
        <w:rPr>
          <w:rFonts w:ascii="Angsana New" w:hAnsi="Angsana New"/>
          <w:color w:val="000000"/>
          <w:sz w:val="30"/>
          <w:szCs w:val="30"/>
        </w:rPr>
        <w:t xml:space="preserve"> Petrochemical </w:t>
      </w:r>
      <w:r w:rsidR="00331C2A" w:rsidRPr="00B756BA">
        <w:rPr>
          <w:rFonts w:ascii="Angsana New" w:hAnsi="Angsana New"/>
          <w:color w:val="000000"/>
          <w:spacing w:val="-2"/>
          <w:sz w:val="30"/>
          <w:szCs w:val="30"/>
        </w:rPr>
        <w:t>Company (P.J.S.C.)</w:t>
      </w:r>
      <w:r w:rsidR="001E0AA7" w:rsidRPr="00B756BA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1E0AA7" w:rsidRPr="00B756BA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โดยมีมูลค่าตามสัญญา </w:t>
      </w:r>
      <w:r w:rsidR="001E0AA7" w:rsidRPr="00B756BA">
        <w:rPr>
          <w:rFonts w:ascii="Angsana New" w:hAnsi="Angsana New"/>
          <w:color w:val="000000"/>
          <w:spacing w:val="-2"/>
          <w:sz w:val="30"/>
          <w:szCs w:val="30"/>
        </w:rPr>
        <w:t xml:space="preserve">83 </w:t>
      </w:r>
      <w:r w:rsidR="001E0AA7" w:rsidRPr="00B756BA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ล้านดอลลาร์สหรัฐ หรือเทียบเท่าเงินบาทประมาณ </w:t>
      </w:r>
      <w:r w:rsidR="001E0AA7" w:rsidRPr="00B756BA">
        <w:rPr>
          <w:rFonts w:ascii="Angsana New" w:hAnsi="Angsana New"/>
          <w:color w:val="000000"/>
          <w:spacing w:val="-2"/>
          <w:sz w:val="30"/>
          <w:szCs w:val="30"/>
        </w:rPr>
        <w:t xml:space="preserve">2,757 </w:t>
      </w:r>
      <w:r w:rsidR="001E0AA7" w:rsidRPr="00B756BA">
        <w:rPr>
          <w:rFonts w:ascii="Angsana New" w:hAnsi="Angsana New"/>
          <w:color w:val="000000"/>
          <w:spacing w:val="-2"/>
          <w:sz w:val="30"/>
          <w:szCs w:val="30"/>
          <w:cs/>
        </w:rPr>
        <w:t>ล้านบาท</w:t>
      </w:r>
      <w:r w:rsidR="001E0AA7" w:rsidRPr="00B756BA">
        <w:rPr>
          <w:rFonts w:ascii="Angsana New" w:hAnsi="Angsana New"/>
          <w:color w:val="000000"/>
          <w:sz w:val="30"/>
          <w:szCs w:val="30"/>
        </w:rPr>
        <w:t xml:space="preserve"> </w:t>
      </w:r>
      <w:r w:rsidR="001E0AA7" w:rsidRPr="00B756BA">
        <w:rPr>
          <w:rFonts w:ascii="Angsana New" w:hAnsi="Angsana New"/>
          <w:color w:val="000000"/>
          <w:spacing w:val="4"/>
          <w:sz w:val="30"/>
          <w:szCs w:val="30"/>
          <w:cs/>
        </w:rPr>
        <w:t>และรับรู้กำไรจากการขายหุ้น</w:t>
      </w:r>
      <w:r w:rsidR="001E5608" w:rsidRPr="00B756BA">
        <w:rPr>
          <w:rFonts w:ascii="Angsana New" w:hAnsi="Angsana New"/>
          <w:color w:val="000000"/>
          <w:spacing w:val="4"/>
          <w:sz w:val="30"/>
          <w:szCs w:val="30"/>
          <w:cs/>
        </w:rPr>
        <w:t>ก่อนภาษี</w:t>
      </w:r>
      <w:r w:rsidR="001E0AA7" w:rsidRPr="00B756BA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</w:t>
      </w:r>
      <w:r w:rsidR="00AB4BC0" w:rsidRPr="00B756BA">
        <w:rPr>
          <w:rFonts w:ascii="Angsana New" w:hAnsi="Angsana New"/>
          <w:color w:val="000000"/>
          <w:spacing w:val="4"/>
          <w:sz w:val="30"/>
          <w:szCs w:val="30"/>
        </w:rPr>
        <w:t>1</w:t>
      </w:r>
      <w:r w:rsidR="001E0AA7" w:rsidRPr="00B756BA">
        <w:rPr>
          <w:rFonts w:ascii="Angsana New" w:hAnsi="Angsana New"/>
          <w:color w:val="000000"/>
          <w:spacing w:val="4"/>
          <w:sz w:val="30"/>
          <w:szCs w:val="30"/>
        </w:rPr>
        <w:t>,</w:t>
      </w:r>
      <w:r w:rsidR="00AB4BC0" w:rsidRPr="00B756BA">
        <w:rPr>
          <w:rFonts w:ascii="Angsana New" w:hAnsi="Angsana New"/>
          <w:color w:val="000000"/>
          <w:spacing w:val="4"/>
          <w:sz w:val="30"/>
          <w:szCs w:val="30"/>
        </w:rPr>
        <w:t>005</w:t>
      </w:r>
      <w:r w:rsidR="001E0AA7" w:rsidRPr="00B756BA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="001E0AA7" w:rsidRPr="00B756BA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ล้านบาท </w:t>
      </w:r>
      <w:r w:rsidR="00AB4BC0" w:rsidRPr="00B756BA">
        <w:rPr>
          <w:rFonts w:ascii="Angsana New" w:hAnsi="Angsana New"/>
          <w:color w:val="000000"/>
          <w:spacing w:val="4"/>
          <w:sz w:val="30"/>
          <w:szCs w:val="30"/>
          <w:cs/>
        </w:rPr>
        <w:t>และ</w:t>
      </w:r>
      <w:r w:rsidR="0090658C" w:rsidRPr="00B756BA">
        <w:rPr>
          <w:rFonts w:ascii="Angsana New" w:hAnsi="Angsana New"/>
          <w:color w:val="000000"/>
          <w:spacing w:val="4"/>
          <w:sz w:val="30"/>
          <w:szCs w:val="30"/>
          <w:cs/>
        </w:rPr>
        <w:t>ได้</w:t>
      </w:r>
      <w:r w:rsidR="00AB4BC0" w:rsidRPr="00B756BA">
        <w:rPr>
          <w:rFonts w:ascii="Angsana New" w:hAnsi="Angsana New"/>
          <w:color w:val="000000"/>
          <w:spacing w:val="4"/>
          <w:sz w:val="30"/>
          <w:szCs w:val="30"/>
          <w:cs/>
        </w:rPr>
        <w:t>ขายหุ้น</w:t>
      </w:r>
      <w:r w:rsidR="00AB4BC0" w:rsidRPr="00B756BA">
        <w:rPr>
          <w:rFonts w:ascii="Angsana New" w:hAnsi="Angsana New"/>
          <w:spacing w:val="4"/>
          <w:sz w:val="30"/>
          <w:szCs w:val="30"/>
          <w:cs/>
        </w:rPr>
        <w:t xml:space="preserve">ที่ถือทั้งหมดร้อยละ </w:t>
      </w:r>
      <w:r w:rsidR="00AB4BC0" w:rsidRPr="00B756BA">
        <w:rPr>
          <w:rFonts w:ascii="Angsana New" w:hAnsi="Angsana New"/>
          <w:spacing w:val="4"/>
          <w:sz w:val="30"/>
          <w:szCs w:val="30"/>
        </w:rPr>
        <w:t>60</w:t>
      </w:r>
      <w:r w:rsidR="00AB4BC0" w:rsidRPr="00B756BA">
        <w:rPr>
          <w:rFonts w:ascii="Angsana New" w:hAnsi="Angsana New"/>
          <w:spacing w:val="4"/>
          <w:sz w:val="30"/>
          <w:szCs w:val="30"/>
          <w:cs/>
        </w:rPr>
        <w:t xml:space="preserve"> ใน</w:t>
      </w:r>
      <w:r w:rsidR="00AB4BC0" w:rsidRPr="00B756BA">
        <w:rPr>
          <w:rFonts w:ascii="Angsana New" w:hAnsi="Angsana New"/>
          <w:color w:val="000000"/>
          <w:spacing w:val="4"/>
          <w:sz w:val="30"/>
          <w:szCs w:val="30"/>
          <w:cs/>
        </w:rPr>
        <w:t>บริษัท</w:t>
      </w:r>
      <w:proofErr w:type="spellStart"/>
      <w:r w:rsidR="00AB4BC0" w:rsidRPr="00B756BA">
        <w:rPr>
          <w:rFonts w:ascii="Angsana New" w:hAnsi="Angsana New"/>
          <w:color w:val="000000"/>
          <w:spacing w:val="2"/>
          <w:sz w:val="30"/>
          <w:szCs w:val="30"/>
          <w:cs/>
        </w:rPr>
        <w:t>สยามส</w:t>
      </w:r>
      <w:proofErr w:type="spellEnd"/>
      <w:r w:rsidR="00AB4BC0" w:rsidRPr="00B756BA">
        <w:rPr>
          <w:rFonts w:ascii="Angsana New" w:hAnsi="Angsana New"/>
          <w:color w:val="000000"/>
          <w:spacing w:val="2"/>
          <w:sz w:val="30"/>
          <w:szCs w:val="30"/>
          <w:cs/>
        </w:rPr>
        <w:t>เต</w:t>
      </w:r>
      <w:proofErr w:type="spellStart"/>
      <w:r w:rsidR="00AB4BC0" w:rsidRPr="00B756BA">
        <w:rPr>
          <w:rFonts w:ascii="Angsana New" w:hAnsi="Angsana New"/>
          <w:color w:val="000000"/>
          <w:spacing w:val="2"/>
          <w:sz w:val="30"/>
          <w:szCs w:val="30"/>
          <w:cs/>
        </w:rPr>
        <w:t>บิไลเซอร์ส</w:t>
      </w:r>
      <w:proofErr w:type="spellEnd"/>
      <w:r w:rsidR="00AB4BC0" w:rsidRPr="00B756BA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</w:t>
      </w:r>
      <w:proofErr w:type="spellStart"/>
      <w:r w:rsidR="00AB4BC0" w:rsidRPr="00B756BA">
        <w:rPr>
          <w:rFonts w:ascii="Angsana New" w:hAnsi="Angsana New"/>
          <w:color w:val="000000"/>
          <w:spacing w:val="2"/>
          <w:sz w:val="30"/>
          <w:szCs w:val="30"/>
          <w:cs/>
        </w:rPr>
        <w:t>แอนด์</w:t>
      </w:r>
      <w:proofErr w:type="spellEnd"/>
      <w:r w:rsidR="00AB4BC0" w:rsidRPr="00B756BA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</w:t>
      </w:r>
      <w:proofErr w:type="spellStart"/>
      <w:r w:rsidR="00AB4BC0" w:rsidRPr="00B756BA">
        <w:rPr>
          <w:rFonts w:ascii="Angsana New" w:hAnsi="Angsana New"/>
          <w:color w:val="000000"/>
          <w:spacing w:val="2"/>
          <w:sz w:val="30"/>
          <w:szCs w:val="30"/>
          <w:cs/>
        </w:rPr>
        <w:t>เค</w:t>
      </w:r>
      <w:proofErr w:type="spellEnd"/>
      <w:r w:rsidR="00AB4BC0" w:rsidRPr="00B756BA">
        <w:rPr>
          <w:rFonts w:ascii="Angsana New" w:hAnsi="Angsana New"/>
          <w:color w:val="000000"/>
          <w:spacing w:val="2"/>
          <w:sz w:val="30"/>
          <w:szCs w:val="30"/>
          <w:cs/>
        </w:rPr>
        <w:t>มิ</w:t>
      </w:r>
      <w:proofErr w:type="spellStart"/>
      <w:r w:rsidR="00AB4BC0" w:rsidRPr="00B756BA">
        <w:rPr>
          <w:rFonts w:ascii="Angsana New" w:hAnsi="Angsana New"/>
          <w:color w:val="000000"/>
          <w:spacing w:val="2"/>
          <w:sz w:val="30"/>
          <w:szCs w:val="30"/>
          <w:cs/>
        </w:rPr>
        <w:t>คอลส์</w:t>
      </w:r>
      <w:proofErr w:type="spellEnd"/>
      <w:r w:rsidR="00AB4BC0" w:rsidRPr="00B756BA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จำกัด </w:t>
      </w:r>
      <w:r w:rsidR="00AB4BC0" w:rsidRPr="00B756BA">
        <w:rPr>
          <w:rFonts w:ascii="Angsana New" w:hAnsi="Angsana New"/>
          <w:color w:val="000000"/>
          <w:spacing w:val="2"/>
          <w:sz w:val="30"/>
          <w:szCs w:val="30"/>
        </w:rPr>
        <w:t xml:space="preserve">(“SSC”) </w:t>
      </w:r>
      <w:r w:rsidR="00AB4BC0" w:rsidRPr="00B756BA">
        <w:rPr>
          <w:rFonts w:ascii="Angsana New" w:hAnsi="Angsana New"/>
          <w:color w:val="000000"/>
          <w:spacing w:val="2"/>
          <w:sz w:val="30"/>
          <w:szCs w:val="30"/>
          <w:cs/>
        </w:rPr>
        <w:t>ซึ่งเป็นผู้ผลิตสารให้ความอยู่ตัวกับการขึ้นรูปวัสดุพีวีซี</w:t>
      </w:r>
      <w:r w:rsidR="00AB4BC0" w:rsidRPr="00B756BA">
        <w:rPr>
          <w:rFonts w:ascii="Angsana New" w:hAnsi="Angsana New"/>
          <w:color w:val="000000"/>
          <w:sz w:val="30"/>
          <w:szCs w:val="30"/>
          <w:cs/>
        </w:rPr>
        <w:t>ในประเทศไทย</w:t>
      </w:r>
      <w:r w:rsidR="00AB4BC0" w:rsidRPr="00B756BA">
        <w:rPr>
          <w:rFonts w:ascii="Angsana New" w:hAnsi="Angsana New"/>
          <w:color w:val="000000"/>
          <w:sz w:val="30"/>
          <w:szCs w:val="30"/>
        </w:rPr>
        <w:t xml:space="preserve"> </w:t>
      </w:r>
      <w:r w:rsidR="00AB4BC0" w:rsidRPr="00B756BA">
        <w:rPr>
          <w:rFonts w:ascii="Angsana New" w:hAnsi="Angsana New"/>
          <w:color w:val="000000"/>
          <w:sz w:val="30"/>
          <w:szCs w:val="30"/>
          <w:cs/>
        </w:rPr>
        <w:t xml:space="preserve">โดยมีมูลค่าตามสัญญา </w:t>
      </w:r>
      <w:r w:rsidR="00AB4BC0" w:rsidRPr="00B756BA">
        <w:rPr>
          <w:rFonts w:ascii="Angsana New" w:hAnsi="Angsana New"/>
          <w:color w:val="000000"/>
          <w:sz w:val="30"/>
          <w:szCs w:val="30"/>
        </w:rPr>
        <w:t xml:space="preserve">5.4 </w:t>
      </w:r>
      <w:r w:rsidR="00AB4BC0" w:rsidRPr="00B756BA">
        <w:rPr>
          <w:rFonts w:ascii="Angsana New" w:hAnsi="Angsana New"/>
          <w:color w:val="000000"/>
          <w:sz w:val="30"/>
          <w:szCs w:val="30"/>
          <w:cs/>
        </w:rPr>
        <w:t xml:space="preserve">ล้านดอลลาร์สหรัฐ หรือเทียบเท่าเงินบาทประมาณ </w:t>
      </w:r>
      <w:r w:rsidR="00AB4BC0" w:rsidRPr="00B756BA">
        <w:rPr>
          <w:rFonts w:ascii="Angsana New" w:hAnsi="Angsana New"/>
          <w:color w:val="000000"/>
          <w:sz w:val="30"/>
          <w:szCs w:val="30"/>
        </w:rPr>
        <w:t xml:space="preserve">178 </w:t>
      </w:r>
      <w:r w:rsidR="00AB4BC0" w:rsidRPr="00B756BA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="00AB4BC0" w:rsidRPr="00B756BA">
        <w:rPr>
          <w:rFonts w:ascii="Angsana New" w:hAnsi="Angsana New"/>
          <w:color w:val="000000"/>
          <w:sz w:val="30"/>
          <w:szCs w:val="30"/>
        </w:rPr>
        <w:t xml:space="preserve"> </w:t>
      </w:r>
      <w:r w:rsidR="00AB4BC0" w:rsidRPr="00B756BA">
        <w:rPr>
          <w:rFonts w:ascii="Angsana New" w:hAnsi="Angsana New"/>
          <w:color w:val="000000"/>
          <w:spacing w:val="8"/>
          <w:sz w:val="30"/>
          <w:szCs w:val="30"/>
          <w:cs/>
        </w:rPr>
        <w:t>และรับรู้กำไรจากการขายหุ้น</w:t>
      </w:r>
      <w:r w:rsidR="001E5608" w:rsidRPr="00B756BA">
        <w:rPr>
          <w:rFonts w:ascii="Angsana New" w:hAnsi="Angsana New"/>
          <w:color w:val="000000"/>
          <w:spacing w:val="8"/>
          <w:sz w:val="30"/>
          <w:szCs w:val="30"/>
          <w:cs/>
        </w:rPr>
        <w:t>ก่อนภาษี</w:t>
      </w:r>
      <w:r w:rsidR="00AB4BC0" w:rsidRPr="00B756BA">
        <w:rPr>
          <w:rFonts w:ascii="Angsana New" w:hAnsi="Angsana New"/>
          <w:color w:val="000000"/>
          <w:spacing w:val="8"/>
          <w:sz w:val="30"/>
          <w:szCs w:val="30"/>
          <w:cs/>
        </w:rPr>
        <w:t xml:space="preserve"> </w:t>
      </w:r>
      <w:r w:rsidR="00AB4BC0" w:rsidRPr="00B756BA">
        <w:rPr>
          <w:rFonts w:ascii="Angsana New" w:hAnsi="Angsana New"/>
          <w:color w:val="000000"/>
          <w:spacing w:val="8"/>
          <w:sz w:val="30"/>
          <w:szCs w:val="30"/>
        </w:rPr>
        <w:t xml:space="preserve">48 </w:t>
      </w:r>
      <w:r w:rsidR="00AB4BC0" w:rsidRPr="00B756BA">
        <w:rPr>
          <w:rFonts w:ascii="Angsana New" w:hAnsi="Angsana New"/>
          <w:color w:val="000000"/>
          <w:spacing w:val="8"/>
          <w:sz w:val="30"/>
          <w:szCs w:val="30"/>
          <w:cs/>
        </w:rPr>
        <w:t>ล้านบาท</w:t>
      </w:r>
      <w:r w:rsidR="00AB4BC0" w:rsidRPr="00B756BA">
        <w:rPr>
          <w:rFonts w:ascii="Angsana New" w:hAnsi="Angsana New"/>
          <w:color w:val="000000"/>
          <w:spacing w:val="8"/>
          <w:sz w:val="30"/>
          <w:szCs w:val="30"/>
        </w:rPr>
        <w:t xml:space="preserve"> </w:t>
      </w:r>
      <w:r w:rsidR="00A961D7" w:rsidRPr="00B756BA">
        <w:rPr>
          <w:rFonts w:ascii="Angsana New" w:hAnsi="Angsana New"/>
          <w:color w:val="000000"/>
          <w:spacing w:val="8"/>
          <w:sz w:val="30"/>
          <w:szCs w:val="30"/>
          <w:cs/>
        </w:rPr>
        <w:t>โดย</w:t>
      </w:r>
      <w:r w:rsidR="00AB4BC0" w:rsidRPr="00B756BA">
        <w:rPr>
          <w:rFonts w:ascii="Angsana New" w:hAnsi="Angsana New"/>
          <w:color w:val="000000"/>
          <w:spacing w:val="8"/>
          <w:sz w:val="30"/>
          <w:szCs w:val="30"/>
          <w:cs/>
        </w:rPr>
        <w:t>กำไรจากการขายหุ้นได้</w:t>
      </w:r>
      <w:r w:rsidR="001E0AA7" w:rsidRPr="00B756BA">
        <w:rPr>
          <w:rFonts w:ascii="Angsana New" w:hAnsi="Angsana New"/>
          <w:color w:val="000000"/>
          <w:spacing w:val="8"/>
          <w:sz w:val="30"/>
          <w:szCs w:val="30"/>
          <w:cs/>
        </w:rPr>
        <w:t>รวมอยู่ในรายได้อื่นใน</w:t>
      </w:r>
      <w:r w:rsidR="001E0AA7" w:rsidRPr="00B756BA">
        <w:rPr>
          <w:rFonts w:ascii="Angsana New" w:hAnsi="Angsana New"/>
          <w:color w:val="000000"/>
          <w:sz w:val="30"/>
          <w:szCs w:val="30"/>
          <w:cs/>
        </w:rPr>
        <w:t>งบกำไรขาดทุนรวม</w:t>
      </w:r>
    </w:p>
    <w:p w14:paraId="1F48756A" w14:textId="7B406A00" w:rsidR="00A961D7" w:rsidRPr="00CE0DC6" w:rsidRDefault="00A961D7" w:rsidP="00613841">
      <w:pPr>
        <w:pStyle w:val="BodyText2"/>
        <w:tabs>
          <w:tab w:val="left" w:pos="993"/>
        </w:tabs>
        <w:spacing w:line="240" w:lineRule="atLeast"/>
        <w:ind w:left="993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B756BA"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ทั้งนี้ ณ </w:t>
      </w:r>
      <w:r w:rsidRPr="00B756BA">
        <w:rPr>
          <w:rFonts w:ascii="Angsana New" w:hAnsi="Angsana New"/>
          <w:color w:val="000000"/>
          <w:sz w:val="30"/>
          <w:szCs w:val="30"/>
        </w:rPr>
        <w:t>3</w:t>
      </w:r>
      <w:r w:rsidR="00D57F6A" w:rsidRPr="00B756BA">
        <w:rPr>
          <w:rFonts w:ascii="Angsana New" w:hAnsi="Angsana New"/>
          <w:color w:val="000000"/>
          <w:sz w:val="30"/>
          <w:szCs w:val="30"/>
        </w:rPr>
        <w:t>1</w:t>
      </w:r>
      <w:r w:rsidRPr="00B756BA">
        <w:rPr>
          <w:rFonts w:ascii="Angsana New" w:hAnsi="Angsana New"/>
          <w:color w:val="000000"/>
          <w:sz w:val="30"/>
          <w:szCs w:val="30"/>
        </w:rPr>
        <w:t xml:space="preserve"> </w:t>
      </w:r>
      <w:r w:rsidR="00D57F6A" w:rsidRPr="00B756BA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Pr="00B756B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756BA">
        <w:rPr>
          <w:rFonts w:ascii="Angsana New" w:hAnsi="Angsana New"/>
          <w:color w:val="000000"/>
          <w:sz w:val="30"/>
          <w:szCs w:val="30"/>
        </w:rPr>
        <w:t xml:space="preserve">2561 </w:t>
      </w:r>
      <w:r w:rsidRPr="00B756BA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กลุ่มบริษัทมีเงินค่าขายหุ้น </w:t>
      </w:r>
      <w:r w:rsidRPr="00B756BA">
        <w:rPr>
          <w:rFonts w:ascii="Angsana New" w:hAnsi="Angsana New"/>
          <w:color w:val="000000"/>
          <w:sz w:val="30"/>
          <w:szCs w:val="30"/>
        </w:rPr>
        <w:t xml:space="preserve">API </w:t>
      </w:r>
      <w:r w:rsidRPr="00B756BA">
        <w:rPr>
          <w:rFonts w:ascii="Angsana New" w:hAnsi="Angsana New"/>
          <w:color w:val="000000"/>
          <w:sz w:val="30"/>
          <w:szCs w:val="30"/>
          <w:cs/>
        </w:rPr>
        <w:t xml:space="preserve">ค้างรับ จำนวน </w:t>
      </w:r>
      <w:r w:rsidR="00D57F6A" w:rsidRPr="00B756BA">
        <w:rPr>
          <w:rFonts w:ascii="Angsana New" w:hAnsi="Angsana New"/>
          <w:color w:val="000000"/>
          <w:sz w:val="30"/>
          <w:szCs w:val="30"/>
        </w:rPr>
        <w:t>52</w:t>
      </w:r>
      <w:r w:rsidRPr="00B756BA">
        <w:rPr>
          <w:rFonts w:ascii="Angsana New" w:hAnsi="Angsana New"/>
          <w:color w:val="000000"/>
          <w:sz w:val="30"/>
          <w:szCs w:val="30"/>
        </w:rPr>
        <w:t xml:space="preserve"> </w:t>
      </w:r>
      <w:r w:rsidRPr="00B756BA">
        <w:rPr>
          <w:rFonts w:ascii="Angsana New" w:hAnsi="Angsana New"/>
          <w:color w:val="000000"/>
          <w:sz w:val="30"/>
          <w:szCs w:val="30"/>
          <w:cs/>
        </w:rPr>
        <w:t>ล้านดอลลาร์สหรัฐ</w:t>
      </w:r>
      <w:r w:rsidR="00214B7A" w:rsidRPr="00B756BA">
        <w:rPr>
          <w:rFonts w:ascii="Angsana New" w:hAnsi="Angsana New"/>
          <w:color w:val="000000"/>
          <w:sz w:val="30"/>
          <w:szCs w:val="30"/>
        </w:rPr>
        <w:t xml:space="preserve"> </w:t>
      </w:r>
      <w:r w:rsidR="00214B7A" w:rsidRPr="00B756BA">
        <w:rPr>
          <w:rFonts w:ascii="Angsana New" w:hAnsi="Angsana New"/>
          <w:color w:val="000000"/>
          <w:sz w:val="30"/>
          <w:szCs w:val="30"/>
          <w:cs/>
        </w:rPr>
        <w:t xml:space="preserve">หรือเทียบเท่าเงินบาทประมาณ </w:t>
      </w:r>
      <w:r w:rsidR="00214B7A" w:rsidRPr="00B756BA">
        <w:rPr>
          <w:rFonts w:ascii="Angsana New" w:hAnsi="Angsana New"/>
          <w:color w:val="000000"/>
          <w:sz w:val="30"/>
          <w:szCs w:val="30"/>
        </w:rPr>
        <w:t>1,</w:t>
      </w:r>
      <w:r w:rsidR="00D57F6A" w:rsidRPr="00B756BA">
        <w:rPr>
          <w:rFonts w:ascii="Angsana New" w:hAnsi="Angsana New"/>
          <w:color w:val="000000"/>
          <w:sz w:val="30"/>
          <w:szCs w:val="30"/>
        </w:rPr>
        <w:t>681</w:t>
      </w:r>
      <w:r w:rsidR="00214B7A" w:rsidRPr="00B756BA">
        <w:rPr>
          <w:rFonts w:ascii="Angsana New" w:hAnsi="Angsana New"/>
          <w:color w:val="000000"/>
          <w:sz w:val="30"/>
          <w:szCs w:val="30"/>
        </w:rPr>
        <w:t xml:space="preserve"> </w:t>
      </w:r>
      <w:r w:rsidR="00214B7A" w:rsidRPr="00B756BA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Pr="00B756B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14B7A" w:rsidRPr="00B756BA">
        <w:rPr>
          <w:rFonts w:ascii="Angsana New" w:hAnsi="Angsana New"/>
          <w:color w:val="000000"/>
          <w:sz w:val="30"/>
          <w:szCs w:val="30"/>
          <w:cs/>
        </w:rPr>
        <w:t>โดยจะทยอยรับ</w:t>
      </w:r>
      <w:r w:rsidR="00331C2A" w:rsidRPr="00B756BA">
        <w:rPr>
          <w:rFonts w:ascii="Angsana New" w:hAnsi="Angsana New"/>
          <w:color w:val="000000"/>
          <w:sz w:val="30"/>
          <w:szCs w:val="30"/>
          <w:cs/>
        </w:rPr>
        <w:t>ชำระ</w:t>
      </w:r>
      <w:r w:rsidR="00214B7A" w:rsidRPr="00B756BA">
        <w:rPr>
          <w:rFonts w:ascii="Angsana New" w:hAnsi="Angsana New"/>
          <w:color w:val="000000"/>
          <w:sz w:val="30"/>
          <w:szCs w:val="30"/>
          <w:cs/>
        </w:rPr>
        <w:t xml:space="preserve">เป็นงวดตามสัญญา </w:t>
      </w:r>
      <w:r w:rsidRPr="00B756BA">
        <w:rPr>
          <w:rFonts w:ascii="Angsana New" w:hAnsi="Angsana New"/>
          <w:color w:val="000000"/>
          <w:sz w:val="30"/>
          <w:szCs w:val="30"/>
          <w:cs/>
        </w:rPr>
        <w:t>ซึ่ง</w:t>
      </w:r>
      <w:r w:rsidR="00214B7A" w:rsidRPr="00B756BA">
        <w:rPr>
          <w:rFonts w:ascii="Angsana New" w:hAnsi="Angsana New"/>
          <w:color w:val="000000"/>
          <w:sz w:val="30"/>
          <w:szCs w:val="30"/>
          <w:cs/>
        </w:rPr>
        <w:t>จะได้รับครบเต็มจำนวน</w:t>
      </w:r>
      <w:r w:rsidRPr="00B756BA">
        <w:rPr>
          <w:rFonts w:ascii="Angsana New" w:hAnsi="Angsana New"/>
          <w:color w:val="000000"/>
          <w:sz w:val="30"/>
          <w:szCs w:val="30"/>
          <w:cs/>
        </w:rPr>
        <w:t>ภายในเดือน</w:t>
      </w:r>
      <w:r w:rsidR="00010C9D" w:rsidRPr="00B756BA">
        <w:rPr>
          <w:rFonts w:ascii="Angsana New" w:hAnsi="Angsana New"/>
          <w:color w:val="000000"/>
          <w:sz w:val="30"/>
          <w:szCs w:val="30"/>
          <w:cs/>
        </w:rPr>
        <w:t xml:space="preserve">กรกฎาคม </w:t>
      </w:r>
      <w:r w:rsidR="00010C9D" w:rsidRPr="00B756BA">
        <w:rPr>
          <w:rFonts w:ascii="Angsana New" w:hAnsi="Angsana New"/>
          <w:color w:val="000000"/>
          <w:sz w:val="30"/>
          <w:szCs w:val="30"/>
        </w:rPr>
        <w:t>2563</w:t>
      </w:r>
    </w:p>
    <w:p w14:paraId="24531BE2" w14:textId="77777777" w:rsidR="0016762A" w:rsidRPr="000507BF" w:rsidRDefault="0016762A" w:rsidP="000507BF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43FA9DB" w14:textId="77777777" w:rsidR="008459DF" w:rsidRDefault="008459DF" w:rsidP="008459DF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300257">
        <w:rPr>
          <w:rFonts w:ascii="Angsana New" w:hAnsi="Angsana New"/>
          <w:b/>
          <w:bCs/>
          <w:sz w:val="30"/>
          <w:szCs w:val="30"/>
          <w:cs/>
        </w:rPr>
        <w:t xml:space="preserve">ปี </w:t>
      </w:r>
      <w:r>
        <w:rPr>
          <w:rFonts w:ascii="Angsana New" w:hAnsi="Angsana New"/>
          <w:b/>
          <w:bCs/>
          <w:sz w:val="30"/>
          <w:szCs w:val="30"/>
        </w:rPr>
        <w:t>2560</w:t>
      </w:r>
    </w:p>
    <w:p w14:paraId="0963FE45" w14:textId="77777777" w:rsidR="008459DF" w:rsidRPr="000507BF" w:rsidRDefault="008459DF" w:rsidP="008459DF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C1E4A06" w14:textId="27C7F1D6" w:rsidR="008459DF" w:rsidRPr="008C6767" w:rsidRDefault="008459DF" w:rsidP="00774E15">
      <w:pPr>
        <w:pStyle w:val="BodyText2"/>
        <w:numPr>
          <w:ilvl w:val="0"/>
          <w:numId w:val="67"/>
        </w:numPr>
        <w:tabs>
          <w:tab w:val="left" w:pos="540"/>
        </w:tabs>
        <w:spacing w:line="240" w:lineRule="atLeast"/>
        <w:ind w:left="990" w:hanging="45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C6767">
        <w:rPr>
          <w:rFonts w:ascii="Angsana New" w:hAnsi="Angsana New"/>
          <w:b/>
          <w:bCs/>
          <w:i/>
          <w:iCs/>
          <w:sz w:val="30"/>
          <w:szCs w:val="30"/>
          <w:cs/>
        </w:rPr>
        <w:t>การซื้อธุรกิจ</w:t>
      </w:r>
    </w:p>
    <w:p w14:paraId="110AA16C" w14:textId="77777777" w:rsidR="008459DF" w:rsidRPr="000507BF" w:rsidRDefault="008459DF" w:rsidP="008459DF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FDF6C85" w14:textId="77777777" w:rsidR="008459DF" w:rsidRPr="00AA7194" w:rsidRDefault="008459DF" w:rsidP="008459DF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ในระหว่าง</w:t>
      </w:r>
      <w:r w:rsidRPr="00AA7194">
        <w:rPr>
          <w:rFonts w:ascii="Angsana New" w:hAnsi="Angsana New" w:hint="cs"/>
          <w:color w:val="000000"/>
          <w:sz w:val="30"/>
          <w:szCs w:val="30"/>
          <w:cs/>
        </w:rPr>
        <w:t xml:space="preserve">ปี </w:t>
      </w:r>
      <w:r>
        <w:rPr>
          <w:rFonts w:ascii="Angsana New" w:hAnsi="Angsana New"/>
          <w:color w:val="000000"/>
          <w:sz w:val="30"/>
          <w:szCs w:val="30"/>
        </w:rPr>
        <w:t>2560</w:t>
      </w:r>
      <w:r w:rsidRPr="00AA7194">
        <w:rPr>
          <w:rFonts w:ascii="Angsana New" w:hAnsi="Angsana New"/>
          <w:color w:val="000000"/>
          <w:sz w:val="30"/>
          <w:szCs w:val="30"/>
        </w:rPr>
        <w:t xml:space="preserve"> </w:t>
      </w:r>
      <w:r w:rsidRPr="00AA7194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AA7194">
        <w:rPr>
          <w:rFonts w:ascii="Angsana New" w:hAnsi="Angsana New" w:hint="cs"/>
          <w:color w:val="000000"/>
          <w:sz w:val="30"/>
          <w:szCs w:val="30"/>
          <w:cs/>
        </w:rPr>
        <w:t>ได้มีการซื้อธุรกิจที่สำคัญ ดังนี้</w:t>
      </w:r>
    </w:p>
    <w:p w14:paraId="195324AD" w14:textId="77777777" w:rsidR="008459DF" w:rsidRPr="000507BF" w:rsidRDefault="008459DF" w:rsidP="008459DF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25B2CC14" w14:textId="01A40BFC" w:rsidR="008459DF" w:rsidRPr="00AA7194" w:rsidRDefault="008459DF" w:rsidP="008459DF">
      <w:pPr>
        <w:pStyle w:val="BodyText2"/>
        <w:numPr>
          <w:ilvl w:val="0"/>
          <w:numId w:val="66"/>
        </w:numPr>
        <w:tabs>
          <w:tab w:val="left" w:pos="540"/>
        </w:tabs>
        <w:spacing w:line="240" w:lineRule="atLeast"/>
        <w:ind w:left="990" w:hanging="45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AA7194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Vietnam Construction Materials Joint Stock Company </w:t>
      </w:r>
      <w:r w:rsidRPr="00AA7194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ประเทศเวียดนาม</w:t>
      </w:r>
    </w:p>
    <w:p w14:paraId="574BDCD4" w14:textId="77777777" w:rsidR="008459DF" w:rsidRPr="000507BF" w:rsidRDefault="008459DF" w:rsidP="008459DF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14638863" w14:textId="30037294" w:rsidR="008459DF" w:rsidRPr="008C6767" w:rsidRDefault="008459DF" w:rsidP="008459DF">
      <w:pPr>
        <w:pStyle w:val="BodyText2"/>
        <w:tabs>
          <w:tab w:val="left" w:pos="993"/>
        </w:tabs>
        <w:spacing w:line="240" w:lineRule="atLeast"/>
        <w:ind w:left="993" w:firstLine="0"/>
        <w:jc w:val="thaiDistribute"/>
        <w:rPr>
          <w:rFonts w:ascii="Angsana New" w:hAnsi="Angsana New"/>
          <w:color w:val="FF0000"/>
          <w:sz w:val="30"/>
          <w:szCs w:val="30"/>
          <w:cs/>
        </w:rPr>
      </w:pPr>
      <w:r w:rsidRPr="008C6767">
        <w:rPr>
          <w:rFonts w:ascii="Angsana New" w:hAnsi="Angsana New"/>
          <w:color w:val="000000"/>
          <w:sz w:val="30"/>
          <w:szCs w:val="30"/>
          <w:cs/>
        </w:rPr>
        <w:t>เมื่อวันที่</w:t>
      </w:r>
      <w:r w:rsidRPr="008C6767">
        <w:rPr>
          <w:rFonts w:ascii="Angsana New" w:hAnsi="Angsana New"/>
          <w:color w:val="000000"/>
          <w:sz w:val="30"/>
          <w:szCs w:val="30"/>
        </w:rPr>
        <w:t xml:space="preserve"> 7 </w:t>
      </w:r>
      <w:r w:rsidRPr="008C6767">
        <w:rPr>
          <w:rFonts w:ascii="Angsana New" w:hAnsi="Angsana New"/>
          <w:color w:val="000000"/>
          <w:sz w:val="30"/>
          <w:szCs w:val="30"/>
          <w:cs/>
        </w:rPr>
        <w:t xml:space="preserve">มีนาคม </w:t>
      </w:r>
      <w:r w:rsidRPr="008C6767">
        <w:rPr>
          <w:rFonts w:ascii="Angsana New" w:hAnsi="Angsana New"/>
          <w:color w:val="000000"/>
          <w:sz w:val="30"/>
          <w:szCs w:val="30"/>
        </w:rPr>
        <w:t xml:space="preserve">2560 </w:t>
      </w:r>
      <w:r w:rsidRPr="008C6767">
        <w:rPr>
          <w:rFonts w:ascii="Angsana New" w:hAnsi="Angsana New"/>
          <w:color w:val="000000"/>
          <w:sz w:val="30"/>
          <w:szCs w:val="30"/>
          <w:cs/>
        </w:rPr>
        <w:t>บริษัทย่อยในธุรกิจซ</w:t>
      </w:r>
      <w:r w:rsidR="003860AD">
        <w:rPr>
          <w:rFonts w:ascii="Angsana New" w:hAnsi="Angsana New" w:hint="cs"/>
          <w:color w:val="000000"/>
          <w:sz w:val="30"/>
          <w:szCs w:val="30"/>
          <w:cs/>
        </w:rPr>
        <w:t>ี</w:t>
      </w:r>
      <w:r w:rsidRPr="008C6767">
        <w:rPr>
          <w:rFonts w:ascii="Angsana New" w:hAnsi="Angsana New"/>
          <w:color w:val="000000"/>
          <w:sz w:val="30"/>
          <w:szCs w:val="30"/>
          <w:cs/>
        </w:rPr>
        <w:t>เมนต์</w:t>
      </w:r>
      <w:r w:rsidR="003860AD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8C6767">
        <w:rPr>
          <w:rFonts w:ascii="Angsana New" w:hAnsi="Angsana New"/>
          <w:color w:val="000000"/>
          <w:sz w:val="30"/>
          <w:szCs w:val="30"/>
          <w:cs/>
        </w:rPr>
        <w:t xml:space="preserve">ผลิตภัณฑ์ก่อสร้าง ได้เข้าซื้อหุ้นทั้งหมดใน </w:t>
      </w:r>
      <w:r w:rsidRPr="008C6767">
        <w:rPr>
          <w:rFonts w:ascii="Angsana New" w:hAnsi="Angsana New"/>
          <w:color w:val="000000"/>
          <w:spacing w:val="2"/>
          <w:sz w:val="30"/>
          <w:szCs w:val="30"/>
        </w:rPr>
        <w:t xml:space="preserve">Vietnam Construction Materials Joint Stock Company (“VCM”) </w:t>
      </w:r>
      <w:r w:rsidRPr="008C6767">
        <w:rPr>
          <w:rFonts w:ascii="Angsana New" w:hAnsi="Angsana New"/>
          <w:color w:val="000000"/>
          <w:spacing w:val="2"/>
          <w:sz w:val="30"/>
          <w:szCs w:val="30"/>
          <w:cs/>
        </w:rPr>
        <w:t>ซึ่งเป็นกลุ่มผู้ประกอบธุรกิจปูนซีเมนต์ครบวงจร</w:t>
      </w:r>
      <w:r w:rsidRPr="008C6767">
        <w:rPr>
          <w:rFonts w:ascii="Angsana New" w:hAnsi="Angsana New"/>
          <w:color w:val="000000"/>
          <w:sz w:val="30"/>
          <w:szCs w:val="30"/>
          <w:cs/>
        </w:rPr>
        <w:t xml:space="preserve">ในประเทศเวียดนาม โดยการซื้อหุ้นดังกล่าวมีประมาณการมูลค่าตามสัญญารวม </w:t>
      </w:r>
      <w:r w:rsidRPr="008C6767">
        <w:rPr>
          <w:rFonts w:ascii="Angsana New" w:hAnsi="Angsana New"/>
          <w:color w:val="000000"/>
          <w:sz w:val="30"/>
          <w:szCs w:val="30"/>
        </w:rPr>
        <w:t xml:space="preserve">195 </w:t>
      </w:r>
      <w:r w:rsidRPr="008C6767">
        <w:rPr>
          <w:rFonts w:ascii="Angsana New" w:hAnsi="Angsana New"/>
          <w:color w:val="000000"/>
          <w:sz w:val="30"/>
          <w:szCs w:val="30"/>
          <w:cs/>
        </w:rPr>
        <w:t>ล้าน</w:t>
      </w:r>
      <w:r w:rsidR="004C7876">
        <w:rPr>
          <w:rFonts w:ascii="Angsana New" w:hAnsi="Angsana New"/>
          <w:color w:val="000000"/>
          <w:sz w:val="30"/>
          <w:szCs w:val="30"/>
          <w:cs/>
        </w:rPr>
        <w:t>ดอลลาร์</w:t>
      </w:r>
      <w:r w:rsidRPr="008C6767">
        <w:rPr>
          <w:rFonts w:ascii="Angsana New" w:hAnsi="Angsana New"/>
          <w:color w:val="000000"/>
          <w:sz w:val="30"/>
          <w:szCs w:val="30"/>
          <w:cs/>
        </w:rPr>
        <w:t>สหรัฐ</w:t>
      </w:r>
      <w:r w:rsidRPr="008C6767">
        <w:rPr>
          <w:rFonts w:ascii="Angsana New" w:hAnsi="Angsana New"/>
          <w:color w:val="000000"/>
          <w:sz w:val="30"/>
          <w:szCs w:val="30"/>
        </w:rPr>
        <w:t xml:space="preserve"> </w:t>
      </w:r>
      <w:r w:rsidRPr="008C6767">
        <w:rPr>
          <w:rFonts w:ascii="Angsana New" w:hAnsi="Angsana New"/>
          <w:color w:val="000000"/>
          <w:sz w:val="30"/>
          <w:szCs w:val="30"/>
          <w:cs/>
        </w:rPr>
        <w:t xml:space="preserve">หรือเทียบเท่าเงินบาทประมาณ </w:t>
      </w:r>
      <w:r w:rsidRPr="008C6767">
        <w:rPr>
          <w:rFonts w:ascii="Angsana New" w:hAnsi="Angsana New"/>
          <w:color w:val="000000"/>
          <w:sz w:val="30"/>
          <w:szCs w:val="30"/>
        </w:rPr>
        <w:t xml:space="preserve">6,875 </w:t>
      </w:r>
      <w:r w:rsidRPr="008C6767">
        <w:rPr>
          <w:rFonts w:ascii="Angsana New" w:hAnsi="Angsana New"/>
          <w:color w:val="000000"/>
          <w:sz w:val="30"/>
          <w:szCs w:val="30"/>
          <w:cs/>
        </w:rPr>
        <w:t>ล้านบาท ซึ่งรวมมูลค่าตามเงื่อนไขที่ผู้ถือหุ้นเดิมต้องปฏิบัติตามที่กำหนดไว้ในสัญญาซื้อขาย ต่อมาในไตรมาส</w:t>
      </w:r>
      <w:r w:rsidRPr="008C6767">
        <w:rPr>
          <w:rFonts w:ascii="Angsana New" w:hAnsi="Angsana New"/>
          <w:sz w:val="30"/>
          <w:szCs w:val="30"/>
          <w:cs/>
        </w:rPr>
        <w:t xml:space="preserve">ที่ </w:t>
      </w:r>
      <w:r w:rsidRPr="008C6767">
        <w:rPr>
          <w:rFonts w:ascii="Angsana New" w:hAnsi="Angsana New"/>
          <w:sz w:val="30"/>
          <w:szCs w:val="30"/>
        </w:rPr>
        <w:t>4</w:t>
      </w:r>
      <w:r w:rsidRPr="008C6767">
        <w:rPr>
          <w:rFonts w:ascii="Angsana New" w:hAnsi="Angsana New"/>
          <w:sz w:val="30"/>
          <w:szCs w:val="30"/>
          <w:cs/>
        </w:rPr>
        <w:t xml:space="preserve"> ของปี </w:t>
      </w:r>
      <w:r w:rsidRPr="008C6767">
        <w:rPr>
          <w:rFonts w:ascii="Angsana New" w:hAnsi="Angsana New"/>
          <w:sz w:val="30"/>
          <w:szCs w:val="30"/>
        </w:rPr>
        <w:t xml:space="preserve">2560 </w:t>
      </w:r>
      <w:r w:rsidRPr="008C6767">
        <w:rPr>
          <w:rFonts w:ascii="Angsana New" w:hAnsi="Angsana New"/>
          <w:sz w:val="30"/>
          <w:szCs w:val="30"/>
          <w:cs/>
        </w:rPr>
        <w:t>ได้มี</w:t>
      </w:r>
      <w:r w:rsidRPr="008C6767">
        <w:rPr>
          <w:rFonts w:ascii="Angsana New" w:hAnsi="Angsana New"/>
          <w:color w:val="000000"/>
          <w:sz w:val="30"/>
          <w:szCs w:val="30"/>
          <w:cs/>
        </w:rPr>
        <w:t>การเจรจาปรับปรุงเงื่อนไข</w:t>
      </w:r>
      <w:r w:rsidRPr="008C6767">
        <w:rPr>
          <w:rFonts w:ascii="Angsana New" w:hAnsi="Angsana New"/>
          <w:color w:val="000000"/>
          <w:sz w:val="30"/>
          <w:szCs w:val="30"/>
        </w:rPr>
        <w:t xml:space="preserve"> </w:t>
      </w:r>
      <w:r w:rsidRPr="008C6767">
        <w:rPr>
          <w:rFonts w:ascii="Angsana New" w:hAnsi="Angsana New"/>
          <w:color w:val="000000"/>
          <w:sz w:val="30"/>
          <w:szCs w:val="30"/>
          <w:cs/>
        </w:rPr>
        <w:t xml:space="preserve">ตลอดจนทบทวนสินทรัพย์และหนี้สินที่ได้รับมา ทำให้มูลค่าตามสัญญาคงเหลือ </w:t>
      </w:r>
      <w:r w:rsidRPr="008C6767">
        <w:rPr>
          <w:rFonts w:ascii="Angsana New" w:hAnsi="Angsana New"/>
          <w:sz w:val="30"/>
          <w:szCs w:val="30"/>
        </w:rPr>
        <w:t xml:space="preserve">159 </w:t>
      </w:r>
      <w:r w:rsidRPr="008C6767">
        <w:rPr>
          <w:rFonts w:ascii="Angsana New" w:hAnsi="Angsana New"/>
          <w:sz w:val="30"/>
          <w:szCs w:val="30"/>
          <w:cs/>
        </w:rPr>
        <w:t>ล้าน</w:t>
      </w:r>
      <w:r w:rsidR="004C7876">
        <w:rPr>
          <w:rFonts w:ascii="Angsana New" w:hAnsi="Angsana New" w:hint="cs"/>
          <w:sz w:val="30"/>
          <w:szCs w:val="30"/>
          <w:cs/>
        </w:rPr>
        <w:t>ดอลลาร์</w:t>
      </w:r>
      <w:r w:rsidRPr="008C6767">
        <w:rPr>
          <w:rFonts w:ascii="Angsana New" w:hAnsi="Angsana New"/>
          <w:sz w:val="30"/>
          <w:szCs w:val="30"/>
          <w:cs/>
        </w:rPr>
        <w:t xml:space="preserve">สหรัฐ หรือเทียบเท่าเงินบาทประมาณ </w:t>
      </w:r>
      <w:r w:rsidRPr="008C6767">
        <w:rPr>
          <w:rFonts w:ascii="Angsana New" w:hAnsi="Angsana New"/>
          <w:sz w:val="30"/>
          <w:szCs w:val="30"/>
        </w:rPr>
        <w:t xml:space="preserve">5,585 </w:t>
      </w:r>
      <w:r w:rsidRPr="008C6767">
        <w:rPr>
          <w:rFonts w:ascii="Angsana New" w:hAnsi="Angsana New"/>
          <w:sz w:val="30"/>
          <w:szCs w:val="30"/>
          <w:cs/>
        </w:rPr>
        <w:t>ล้านบาท</w:t>
      </w:r>
    </w:p>
    <w:p w14:paraId="4973E97F" w14:textId="77777777" w:rsidR="008459DF" w:rsidRPr="000507BF" w:rsidRDefault="008459DF" w:rsidP="008459DF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ED19B6D" w14:textId="77777777" w:rsidR="008459DF" w:rsidRPr="00EF0BEC" w:rsidRDefault="008459DF" w:rsidP="008459DF">
      <w:pPr>
        <w:pStyle w:val="BodyText2"/>
        <w:tabs>
          <w:tab w:val="left" w:pos="993"/>
        </w:tabs>
        <w:spacing w:line="240" w:lineRule="atLeast"/>
        <w:ind w:left="993" w:firstLine="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D26435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การได้มาซึ่งอำนาจควบคุมใน </w:t>
      </w:r>
      <w:r w:rsidRPr="00D26435">
        <w:rPr>
          <w:rFonts w:ascii="Angsana New" w:hAnsi="Angsana New"/>
          <w:color w:val="000000"/>
          <w:spacing w:val="2"/>
          <w:sz w:val="30"/>
          <w:szCs w:val="30"/>
        </w:rPr>
        <w:t xml:space="preserve">VCM </w:t>
      </w:r>
      <w:r w:rsidRPr="00D26435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ทำให้กลุ่มบริษัทมีกำลังการผลิตปูนซีเมนต์เพิ่มขึ้น </w:t>
      </w:r>
      <w:r w:rsidRPr="00D26435">
        <w:rPr>
          <w:rFonts w:ascii="Angsana New" w:hAnsi="Angsana New"/>
          <w:color w:val="000000"/>
          <w:spacing w:val="2"/>
          <w:sz w:val="30"/>
          <w:szCs w:val="30"/>
        </w:rPr>
        <w:t xml:space="preserve">3.1 </w:t>
      </w:r>
      <w:r w:rsidRPr="00D26435">
        <w:rPr>
          <w:rFonts w:ascii="Angsana New" w:hAnsi="Angsana New"/>
          <w:color w:val="000000"/>
          <w:spacing w:val="2"/>
          <w:sz w:val="30"/>
          <w:szCs w:val="30"/>
          <w:cs/>
        </w:rPr>
        <w:t>ล้านตันต่อปี</w:t>
      </w:r>
      <w:r w:rsidRPr="00F33F18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รวมกำลังการผลิต</w:t>
      </w:r>
      <w:r>
        <w:rPr>
          <w:rFonts w:ascii="Angsana New" w:hAnsi="Angsana New" w:hint="cs"/>
          <w:color w:val="000000"/>
          <w:sz w:val="30"/>
          <w:szCs w:val="30"/>
          <w:cs/>
        </w:rPr>
        <w:t>ปูนซีเมนต์</w:t>
      </w:r>
      <w:r w:rsidRPr="006C34E7">
        <w:rPr>
          <w:rFonts w:ascii="Angsana New" w:hAnsi="Angsana New"/>
          <w:color w:val="000000"/>
          <w:sz w:val="30"/>
          <w:szCs w:val="30"/>
          <w:cs/>
        </w:rPr>
        <w:t>ในอาเซียน (นอกประเทศไทย)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ทั้งหมด</w:t>
      </w:r>
      <w:r w:rsidRPr="006C34E7">
        <w:rPr>
          <w:rFonts w:ascii="Angsana New" w:hAnsi="Angsana New"/>
          <w:color w:val="000000"/>
          <w:sz w:val="30"/>
          <w:szCs w:val="30"/>
          <w:cs/>
        </w:rPr>
        <w:t xml:space="preserve">เป็น </w:t>
      </w:r>
      <w:r>
        <w:rPr>
          <w:rFonts w:ascii="Angsana New" w:hAnsi="Angsana New"/>
          <w:color w:val="000000"/>
          <w:sz w:val="30"/>
          <w:szCs w:val="30"/>
        </w:rPr>
        <w:t>10</w:t>
      </w:r>
      <w:r w:rsidRPr="006C34E7">
        <w:rPr>
          <w:rFonts w:ascii="Angsana New" w:hAnsi="Angsana New"/>
          <w:color w:val="000000"/>
          <w:sz w:val="30"/>
          <w:szCs w:val="30"/>
        </w:rPr>
        <w:t>.</w:t>
      </w:r>
      <w:r>
        <w:rPr>
          <w:rFonts w:ascii="Angsana New" w:hAnsi="Angsana New"/>
          <w:color w:val="000000"/>
          <w:sz w:val="30"/>
          <w:szCs w:val="30"/>
        </w:rPr>
        <w:t>5</w:t>
      </w:r>
      <w:r w:rsidRPr="006C34E7">
        <w:rPr>
          <w:rFonts w:ascii="Angsana New" w:hAnsi="Angsana New"/>
          <w:color w:val="000000"/>
          <w:sz w:val="30"/>
          <w:szCs w:val="30"/>
        </w:rPr>
        <w:t xml:space="preserve"> </w:t>
      </w:r>
      <w:r w:rsidRPr="006C34E7">
        <w:rPr>
          <w:rFonts w:ascii="Angsana New" w:hAnsi="Angsana New"/>
          <w:color w:val="000000"/>
          <w:sz w:val="30"/>
          <w:szCs w:val="30"/>
          <w:cs/>
        </w:rPr>
        <w:t xml:space="preserve">ล้านตันต่อปี </w:t>
      </w:r>
      <w:r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6C34E7">
        <w:rPr>
          <w:rFonts w:ascii="Angsana New" w:hAnsi="Angsana New"/>
          <w:color w:val="000000"/>
          <w:sz w:val="30"/>
          <w:szCs w:val="30"/>
          <w:cs/>
        </w:rPr>
        <w:t xml:space="preserve">มีกำลังการผลิตปูนซีเมนต์ในประเทศไทยรวม </w:t>
      </w:r>
      <w:r>
        <w:rPr>
          <w:rFonts w:ascii="Angsana New" w:hAnsi="Angsana New"/>
          <w:color w:val="000000"/>
          <w:sz w:val="30"/>
          <w:szCs w:val="30"/>
        </w:rPr>
        <w:t>23</w:t>
      </w:r>
      <w:r w:rsidRPr="006C34E7">
        <w:rPr>
          <w:rFonts w:ascii="Angsana New" w:hAnsi="Angsana New"/>
          <w:color w:val="000000"/>
          <w:sz w:val="30"/>
          <w:szCs w:val="30"/>
        </w:rPr>
        <w:t xml:space="preserve"> </w:t>
      </w:r>
      <w:r w:rsidRPr="006C34E7">
        <w:rPr>
          <w:rFonts w:ascii="Angsana New" w:hAnsi="Angsana New"/>
          <w:color w:val="000000"/>
          <w:sz w:val="30"/>
          <w:szCs w:val="30"/>
          <w:cs/>
        </w:rPr>
        <w:t>ล้านตันต่อปี</w:t>
      </w:r>
      <w:r w:rsidRPr="006C34E7">
        <w:rPr>
          <w:rFonts w:ascii="Angsana New" w:hAnsi="Angsana New" w:hint="cs"/>
          <w:color w:val="000000"/>
          <w:sz w:val="30"/>
          <w:szCs w:val="30"/>
          <w:cs/>
        </w:rPr>
        <w:t xml:space="preserve"> โดย </w:t>
      </w:r>
      <w:r w:rsidRPr="006C34E7">
        <w:rPr>
          <w:rFonts w:ascii="Angsana New" w:hAnsi="Angsana New"/>
          <w:color w:val="000000"/>
          <w:sz w:val="30"/>
          <w:szCs w:val="30"/>
        </w:rPr>
        <w:t xml:space="preserve">VCM </w:t>
      </w:r>
      <w:r w:rsidRPr="006C34E7">
        <w:rPr>
          <w:rFonts w:ascii="Angsana New" w:hAnsi="Angsana New" w:hint="cs"/>
          <w:color w:val="000000"/>
          <w:sz w:val="30"/>
          <w:szCs w:val="30"/>
          <w:cs/>
        </w:rPr>
        <w:t xml:space="preserve">มีโรงงานตั้งอยู่ในภาคกลางของประเทศเวียดนาม </w:t>
      </w:r>
      <w:r w:rsidRPr="006C34E7">
        <w:rPr>
          <w:rFonts w:ascii="Angsana New" w:hAnsi="Angsana New"/>
          <w:color w:val="000000"/>
          <w:sz w:val="30"/>
          <w:szCs w:val="30"/>
          <w:cs/>
        </w:rPr>
        <w:t>ซึ่งเป็น</w:t>
      </w:r>
      <w:r>
        <w:rPr>
          <w:rFonts w:ascii="Angsana New" w:hAnsi="Angsana New" w:hint="cs"/>
          <w:color w:val="000000"/>
          <w:sz w:val="30"/>
          <w:szCs w:val="30"/>
          <w:cs/>
        </w:rPr>
        <w:t>ฐานการผลิตและกระจายปูนซีเมนต์ให้ตลาดในพื้นที่นั้นๆ ได้เป็นอย่างดี รวมถึงมีศักยภาพที่จะเพิ่มกำลังการผลิตเพื่อ</w:t>
      </w:r>
      <w:r w:rsidRPr="006C34E7">
        <w:rPr>
          <w:rFonts w:ascii="Angsana New" w:hAnsi="Angsana New"/>
          <w:color w:val="000000"/>
          <w:sz w:val="30"/>
          <w:szCs w:val="30"/>
          <w:cs/>
        </w:rPr>
        <w:t>รองรับความต้องการของตลาดปูนซีเมนต์ในภูมิภาคต่างๆ ได้</w:t>
      </w:r>
      <w:r>
        <w:rPr>
          <w:rFonts w:ascii="Angsana New" w:hAnsi="Angsana New" w:hint="cs"/>
          <w:color w:val="000000"/>
          <w:sz w:val="30"/>
          <w:szCs w:val="30"/>
          <w:cs/>
        </w:rPr>
        <w:t>อีกในอนาคต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ทั้งนี้ จากที่กล่าวข้างต้นถือเป็นปัจจัยหลักที่ก่อให้เกิดค่าความนิยมจากการซื้อธุรกิจ</w:t>
      </w:r>
    </w:p>
    <w:p w14:paraId="4A44B330" w14:textId="77777777" w:rsidR="008459DF" w:rsidRDefault="008459DF" w:rsidP="008459DF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45BCE5BC" w14:textId="77777777" w:rsidR="000507BF" w:rsidRDefault="00050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8"/>
          <w:szCs w:val="28"/>
        </w:rPr>
      </w:pPr>
      <w:r>
        <w:rPr>
          <w:rFonts w:ascii="Angsana New" w:hAnsi="Angsana New"/>
          <w:color w:val="000000"/>
          <w:sz w:val="28"/>
          <w:szCs w:val="28"/>
        </w:rPr>
        <w:br w:type="page"/>
      </w:r>
    </w:p>
    <w:p w14:paraId="489B0563" w14:textId="4847C091" w:rsidR="008459DF" w:rsidRPr="004246E2" w:rsidRDefault="008459DF" w:rsidP="000B1CA4">
      <w:pPr>
        <w:pStyle w:val="BodyText2"/>
        <w:numPr>
          <w:ilvl w:val="0"/>
          <w:numId w:val="66"/>
        </w:numPr>
        <w:tabs>
          <w:tab w:val="left" w:pos="540"/>
        </w:tabs>
        <w:spacing w:line="240" w:lineRule="atLeast"/>
        <w:ind w:left="990" w:hanging="45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4246E2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lastRenderedPageBreak/>
        <w:t xml:space="preserve">PT </w:t>
      </w:r>
      <w:proofErr w:type="spellStart"/>
      <w:r w:rsidRPr="004246E2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Indocorr</w:t>
      </w:r>
      <w:proofErr w:type="spellEnd"/>
      <w:r w:rsidRPr="004246E2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Packaging </w:t>
      </w:r>
      <w:proofErr w:type="spellStart"/>
      <w:r w:rsidRPr="004246E2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Cikarang</w:t>
      </w:r>
      <w:proofErr w:type="spellEnd"/>
      <w:r w:rsidRPr="004246E2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  <w:r w:rsidRPr="004246E2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ประเทศอินโดนีเซีย</w:t>
      </w:r>
    </w:p>
    <w:p w14:paraId="7E2A95B5" w14:textId="77777777" w:rsidR="008459DF" w:rsidRPr="000A7E75" w:rsidRDefault="008459DF" w:rsidP="008459DF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highlight w:val="yellow"/>
        </w:rPr>
      </w:pPr>
    </w:p>
    <w:p w14:paraId="42BE2C6D" w14:textId="0F4F6851" w:rsidR="008459DF" w:rsidRPr="00C86C71" w:rsidRDefault="008459DF" w:rsidP="008459DF">
      <w:pPr>
        <w:pStyle w:val="BodyText2"/>
        <w:tabs>
          <w:tab w:val="left" w:pos="993"/>
        </w:tabs>
        <w:spacing w:line="240" w:lineRule="atLeast"/>
        <w:ind w:left="993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B46690">
        <w:rPr>
          <w:rFonts w:ascii="Angsana New" w:hAnsi="Angsana New" w:hint="cs"/>
          <w:color w:val="000000"/>
          <w:spacing w:val="-8"/>
          <w:sz w:val="30"/>
          <w:szCs w:val="30"/>
          <w:cs/>
        </w:rPr>
        <w:t>เมื่อวันที่</w:t>
      </w:r>
      <w:r w:rsidRPr="00B46690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>
        <w:rPr>
          <w:rFonts w:ascii="Angsana New" w:hAnsi="Angsana New"/>
          <w:color w:val="000000"/>
          <w:spacing w:val="-8"/>
          <w:sz w:val="30"/>
          <w:szCs w:val="30"/>
        </w:rPr>
        <w:t>21</w:t>
      </w:r>
      <w:r w:rsidRPr="00B46690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Pr="00B46690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เมษายน </w:t>
      </w:r>
      <w:r>
        <w:rPr>
          <w:rFonts w:ascii="Angsana New" w:hAnsi="Angsana New"/>
          <w:color w:val="000000"/>
          <w:spacing w:val="-8"/>
          <w:sz w:val="30"/>
          <w:szCs w:val="30"/>
        </w:rPr>
        <w:t>2560</w:t>
      </w:r>
      <w:r w:rsidRPr="00B46690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Pr="00B46690">
        <w:rPr>
          <w:rFonts w:ascii="Angsana New" w:hAnsi="Angsana New" w:hint="cs"/>
          <w:color w:val="000000"/>
          <w:spacing w:val="-8"/>
          <w:sz w:val="30"/>
          <w:szCs w:val="30"/>
          <w:cs/>
        </w:rPr>
        <w:t>บริษัทย่อยในธุรกิจ</w:t>
      </w:r>
      <w:proofErr w:type="spellStart"/>
      <w:r w:rsidRPr="00B46690">
        <w:rPr>
          <w:rFonts w:ascii="Angsana New" w:hAnsi="Angsana New" w:hint="cs"/>
          <w:color w:val="000000"/>
          <w:spacing w:val="-8"/>
          <w:sz w:val="30"/>
          <w:szCs w:val="30"/>
          <w:cs/>
        </w:rPr>
        <w:t>แพคเกจจิ้ง</w:t>
      </w:r>
      <w:proofErr w:type="spellEnd"/>
      <w:r w:rsidRPr="00B46690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ได้เข้าซื้อหุ้นร้อยละ </w:t>
      </w:r>
      <w:r>
        <w:rPr>
          <w:rFonts w:ascii="Angsana New" w:hAnsi="Angsana New"/>
          <w:color w:val="000000"/>
          <w:spacing w:val="-8"/>
          <w:sz w:val="30"/>
          <w:szCs w:val="30"/>
        </w:rPr>
        <w:t>80</w:t>
      </w:r>
      <w:r w:rsidRPr="00B46690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Pr="00B46690">
        <w:rPr>
          <w:rFonts w:ascii="Angsana New" w:hAnsi="Angsana New" w:hint="cs"/>
          <w:color w:val="000000"/>
          <w:spacing w:val="-8"/>
          <w:sz w:val="30"/>
          <w:szCs w:val="30"/>
          <w:cs/>
        </w:rPr>
        <w:t>ใน</w:t>
      </w:r>
      <w:r w:rsidRPr="00B46690">
        <w:rPr>
          <w:rFonts w:ascii="Angsana New" w:hAnsi="Angsana New"/>
          <w:color w:val="000000"/>
          <w:spacing w:val="-8"/>
          <w:sz w:val="30"/>
          <w:szCs w:val="30"/>
        </w:rPr>
        <w:t xml:space="preserve"> PT </w:t>
      </w:r>
      <w:proofErr w:type="spellStart"/>
      <w:r w:rsidRPr="00B46690">
        <w:rPr>
          <w:rFonts w:ascii="Angsana New" w:hAnsi="Angsana New"/>
          <w:color w:val="000000"/>
          <w:spacing w:val="-8"/>
          <w:sz w:val="30"/>
          <w:szCs w:val="30"/>
        </w:rPr>
        <w:t>Indocorr</w:t>
      </w:r>
      <w:proofErr w:type="spellEnd"/>
      <w:r w:rsidRPr="00B46690">
        <w:rPr>
          <w:rFonts w:ascii="Angsana New" w:hAnsi="Angsana New"/>
          <w:color w:val="000000"/>
          <w:spacing w:val="-8"/>
          <w:sz w:val="30"/>
          <w:szCs w:val="30"/>
        </w:rPr>
        <w:t xml:space="preserve"> Packaging</w:t>
      </w:r>
      <w:r w:rsidRPr="00605B92">
        <w:rPr>
          <w:rFonts w:ascii="Angsana New" w:hAnsi="Angsana New"/>
          <w:color w:val="000000"/>
          <w:sz w:val="30"/>
          <w:szCs w:val="30"/>
        </w:rPr>
        <w:t xml:space="preserve"> </w:t>
      </w:r>
      <w:proofErr w:type="spellStart"/>
      <w:r w:rsidRPr="00605B92">
        <w:rPr>
          <w:rFonts w:ascii="Angsana New" w:hAnsi="Angsana New"/>
          <w:color w:val="000000"/>
          <w:sz w:val="30"/>
          <w:szCs w:val="30"/>
        </w:rPr>
        <w:t>Cikarang</w:t>
      </w:r>
      <w:proofErr w:type="spellEnd"/>
      <w:r w:rsidRPr="00605B92">
        <w:rPr>
          <w:rFonts w:ascii="Angsana New" w:hAnsi="Angsana New"/>
          <w:color w:val="000000"/>
          <w:sz w:val="30"/>
          <w:szCs w:val="30"/>
        </w:rPr>
        <w:t xml:space="preserve"> </w:t>
      </w:r>
      <w:r w:rsidRPr="00D26435">
        <w:rPr>
          <w:rFonts w:ascii="Angsana New" w:hAnsi="Angsana New"/>
          <w:color w:val="000000"/>
          <w:spacing w:val="2"/>
          <w:sz w:val="30"/>
          <w:szCs w:val="30"/>
        </w:rPr>
        <w:t>(“</w:t>
      </w:r>
      <w:proofErr w:type="spellStart"/>
      <w:r w:rsidRPr="00D26435">
        <w:rPr>
          <w:rFonts w:ascii="Angsana New" w:hAnsi="Angsana New"/>
          <w:color w:val="000000"/>
          <w:spacing w:val="2"/>
          <w:sz w:val="30"/>
          <w:szCs w:val="30"/>
        </w:rPr>
        <w:t>Indocorr</w:t>
      </w:r>
      <w:proofErr w:type="spellEnd"/>
      <w:r w:rsidRPr="00D26435">
        <w:rPr>
          <w:rFonts w:ascii="Angsana New" w:hAnsi="Angsana New"/>
          <w:color w:val="000000"/>
          <w:spacing w:val="2"/>
          <w:sz w:val="30"/>
          <w:szCs w:val="30"/>
        </w:rPr>
        <w:t xml:space="preserve">”) </w:t>
      </w:r>
      <w:r w:rsidRPr="00D26435">
        <w:rPr>
          <w:rFonts w:ascii="Angsana New" w:hAnsi="Angsana New"/>
          <w:color w:val="000000"/>
          <w:spacing w:val="2"/>
          <w:sz w:val="30"/>
          <w:szCs w:val="30"/>
          <w:cs/>
        </w:rPr>
        <w:t>ซึ่งเป็นผู้ผลิตบรรจุภัณฑ์กระดาษคุณภาพสูงในประเทศอินโดนีเซีย โดยการเข้าซื้อหุ้นดังกล่าว</w:t>
      </w:r>
      <w:r w:rsidRPr="00C86C71">
        <w:rPr>
          <w:rFonts w:ascii="Angsana New" w:hAnsi="Angsana New" w:hint="cs"/>
          <w:color w:val="000000"/>
          <w:sz w:val="30"/>
          <w:szCs w:val="30"/>
          <w:cs/>
        </w:rPr>
        <w:t xml:space="preserve">มีมูลค่าตามสัญญา </w:t>
      </w:r>
      <w:r>
        <w:rPr>
          <w:rFonts w:ascii="Angsana New" w:hAnsi="Angsana New"/>
          <w:color w:val="000000"/>
          <w:sz w:val="30"/>
          <w:szCs w:val="30"/>
        </w:rPr>
        <w:t>79</w:t>
      </w:r>
      <w:r w:rsidRPr="00C86C71">
        <w:rPr>
          <w:rFonts w:ascii="Angsana New" w:hAnsi="Angsana New"/>
          <w:color w:val="000000"/>
          <w:sz w:val="30"/>
          <w:szCs w:val="30"/>
        </w:rPr>
        <w:t>.</w:t>
      </w:r>
      <w:r>
        <w:rPr>
          <w:rFonts w:ascii="Angsana New" w:hAnsi="Angsana New"/>
          <w:color w:val="000000"/>
          <w:sz w:val="30"/>
          <w:szCs w:val="30"/>
        </w:rPr>
        <w:t>2</w:t>
      </w:r>
      <w:r w:rsidRPr="00C86C71">
        <w:rPr>
          <w:rFonts w:ascii="Angsana New" w:hAnsi="Angsana New"/>
          <w:color w:val="000000"/>
          <w:sz w:val="30"/>
          <w:szCs w:val="30"/>
        </w:rPr>
        <w:t xml:space="preserve"> </w:t>
      </w:r>
      <w:r w:rsidRPr="00C86C71">
        <w:rPr>
          <w:rFonts w:ascii="Angsana New" w:hAnsi="Angsana New" w:hint="cs"/>
          <w:color w:val="000000"/>
          <w:sz w:val="30"/>
          <w:szCs w:val="30"/>
          <w:cs/>
        </w:rPr>
        <w:t>พันล้านรูเปีย</w:t>
      </w:r>
      <w:r w:rsidRPr="00C86C71">
        <w:rPr>
          <w:rFonts w:ascii="Angsana New" w:hAnsi="Angsana New"/>
          <w:color w:val="000000"/>
          <w:sz w:val="30"/>
          <w:szCs w:val="30"/>
        </w:rPr>
        <w:t xml:space="preserve"> </w:t>
      </w:r>
      <w:r w:rsidRPr="00C86C71">
        <w:rPr>
          <w:rFonts w:ascii="Angsana New" w:hAnsi="Angsana New" w:hint="cs"/>
          <w:color w:val="000000"/>
          <w:sz w:val="30"/>
          <w:szCs w:val="30"/>
          <w:cs/>
        </w:rPr>
        <w:t xml:space="preserve">หรือเทียบเท่าเงินบาทประมาณ </w:t>
      </w:r>
      <w:r>
        <w:rPr>
          <w:rFonts w:ascii="Angsana New" w:hAnsi="Angsana New"/>
          <w:color w:val="000000"/>
          <w:sz w:val="30"/>
          <w:szCs w:val="30"/>
        </w:rPr>
        <w:t>206</w:t>
      </w:r>
      <w:r w:rsidRPr="00C86C71">
        <w:rPr>
          <w:rFonts w:ascii="Angsana New" w:hAnsi="Angsana New"/>
          <w:color w:val="000000"/>
          <w:sz w:val="30"/>
          <w:szCs w:val="30"/>
        </w:rPr>
        <w:t xml:space="preserve"> </w:t>
      </w:r>
      <w:r w:rsidRPr="00C86C71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14:paraId="14BB2C30" w14:textId="77777777" w:rsidR="008459DF" w:rsidRPr="000A7E75" w:rsidRDefault="008459DF" w:rsidP="008459DF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highlight w:val="yellow"/>
        </w:rPr>
      </w:pPr>
    </w:p>
    <w:p w14:paraId="6B9AF810" w14:textId="77777777" w:rsidR="008459DF" w:rsidRDefault="008459DF" w:rsidP="008459DF">
      <w:pPr>
        <w:pStyle w:val="BodyText2"/>
        <w:tabs>
          <w:tab w:val="left" w:pos="993"/>
        </w:tabs>
        <w:spacing w:line="240" w:lineRule="atLeast"/>
        <w:ind w:left="993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235B61">
        <w:rPr>
          <w:rFonts w:ascii="Angsana New" w:hAnsi="Angsana New" w:hint="cs"/>
          <w:color w:val="000000"/>
          <w:sz w:val="30"/>
          <w:szCs w:val="30"/>
          <w:cs/>
        </w:rPr>
        <w:t xml:space="preserve">การได้มาซึ่งอำนาจควบคุมใน </w:t>
      </w:r>
      <w:proofErr w:type="spellStart"/>
      <w:r w:rsidRPr="00235B61">
        <w:rPr>
          <w:rFonts w:ascii="Angsana New" w:hAnsi="Angsana New"/>
          <w:color w:val="000000"/>
          <w:sz w:val="30"/>
          <w:szCs w:val="30"/>
        </w:rPr>
        <w:t>Indocorr</w:t>
      </w:r>
      <w:proofErr w:type="spellEnd"/>
      <w:r w:rsidRPr="00235B61">
        <w:rPr>
          <w:rFonts w:ascii="Angsana New" w:hAnsi="Angsana New"/>
          <w:color w:val="000000"/>
          <w:sz w:val="30"/>
          <w:szCs w:val="30"/>
        </w:rPr>
        <w:t xml:space="preserve"> </w:t>
      </w:r>
      <w:r w:rsidRPr="00235B61">
        <w:rPr>
          <w:rFonts w:ascii="Angsana New" w:hAnsi="Angsana New" w:hint="cs"/>
          <w:color w:val="000000"/>
          <w:sz w:val="30"/>
          <w:szCs w:val="30"/>
          <w:cs/>
        </w:rPr>
        <w:t>ทำให้กลุ่มบริษัทมีกำลัง</w:t>
      </w:r>
      <w:r w:rsidRPr="00235B61">
        <w:rPr>
          <w:rFonts w:ascii="Angsana New" w:hAnsi="Angsana New"/>
          <w:color w:val="000000"/>
          <w:sz w:val="30"/>
          <w:szCs w:val="30"/>
          <w:cs/>
        </w:rPr>
        <w:t xml:space="preserve">การผลิตบรรจุภัณฑ์กระดาษในอาเซียนรวมเพิ่มขึ้นเป็น </w:t>
      </w:r>
      <w:r>
        <w:rPr>
          <w:rFonts w:ascii="Angsana New" w:hAnsi="Angsana New"/>
          <w:color w:val="000000"/>
          <w:sz w:val="30"/>
          <w:szCs w:val="30"/>
        </w:rPr>
        <w:t>1</w:t>
      </w:r>
      <w:r w:rsidRPr="00235B61">
        <w:rPr>
          <w:rFonts w:ascii="Angsana New" w:hAnsi="Angsana New" w:hint="cs"/>
          <w:color w:val="000000"/>
          <w:sz w:val="30"/>
          <w:szCs w:val="30"/>
          <w:cs/>
        </w:rPr>
        <w:t>.</w:t>
      </w:r>
      <w:r>
        <w:rPr>
          <w:rFonts w:ascii="Angsana New" w:hAnsi="Angsana New"/>
          <w:color w:val="000000"/>
          <w:sz w:val="30"/>
          <w:szCs w:val="30"/>
        </w:rPr>
        <w:t>045</w:t>
      </w:r>
      <w:r w:rsidRPr="00235B6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35B61">
        <w:rPr>
          <w:rFonts w:ascii="Angsana New" w:hAnsi="Angsana New" w:hint="cs"/>
          <w:color w:val="000000"/>
          <w:sz w:val="30"/>
          <w:szCs w:val="30"/>
          <w:cs/>
        </w:rPr>
        <w:t>ล้าน</w:t>
      </w:r>
      <w:r w:rsidRPr="00235B61">
        <w:rPr>
          <w:rFonts w:ascii="Angsana New" w:hAnsi="Angsana New"/>
          <w:color w:val="000000"/>
          <w:sz w:val="30"/>
          <w:szCs w:val="30"/>
          <w:cs/>
        </w:rPr>
        <w:t>ตันต่อปี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โดย </w:t>
      </w:r>
      <w:proofErr w:type="spellStart"/>
      <w:r>
        <w:rPr>
          <w:rFonts w:ascii="Angsana New" w:hAnsi="Angsana New"/>
          <w:color w:val="000000"/>
          <w:sz w:val="30"/>
          <w:szCs w:val="30"/>
        </w:rPr>
        <w:t>Indocorr</w:t>
      </w:r>
      <w:proofErr w:type="spellEnd"/>
      <w:r>
        <w:rPr>
          <w:rFonts w:ascii="Angsana New" w:hAnsi="Angsana New"/>
          <w:color w:val="000000"/>
          <w:sz w:val="30"/>
          <w:szCs w:val="30"/>
        </w:rPr>
        <w:t xml:space="preserve"> </w:t>
      </w:r>
      <w:r w:rsidRPr="00235B61">
        <w:rPr>
          <w:rFonts w:ascii="Angsana New" w:hAnsi="Angsana New" w:hint="cs"/>
          <w:color w:val="000000"/>
          <w:sz w:val="30"/>
          <w:szCs w:val="30"/>
          <w:cs/>
        </w:rPr>
        <w:t xml:space="preserve">มีกำลังการผลิต </w:t>
      </w:r>
      <w:r>
        <w:rPr>
          <w:rFonts w:ascii="Angsana New" w:hAnsi="Angsana New"/>
          <w:color w:val="000000"/>
          <w:sz w:val="30"/>
          <w:szCs w:val="30"/>
        </w:rPr>
        <w:t>32</w:t>
      </w:r>
      <w:r w:rsidRPr="00235B61">
        <w:rPr>
          <w:rFonts w:ascii="Angsana New" w:hAnsi="Angsana New"/>
          <w:color w:val="000000"/>
          <w:sz w:val="30"/>
          <w:szCs w:val="30"/>
        </w:rPr>
        <w:t>,</w:t>
      </w:r>
      <w:r>
        <w:rPr>
          <w:rFonts w:ascii="Angsana New" w:hAnsi="Angsana New"/>
          <w:color w:val="000000"/>
          <w:sz w:val="30"/>
          <w:szCs w:val="30"/>
        </w:rPr>
        <w:t>000</w:t>
      </w:r>
      <w:r w:rsidRPr="00235B61">
        <w:rPr>
          <w:rFonts w:ascii="Angsana New" w:hAnsi="Angsana New"/>
          <w:color w:val="000000"/>
          <w:sz w:val="30"/>
          <w:szCs w:val="30"/>
        </w:rPr>
        <w:t xml:space="preserve"> </w:t>
      </w:r>
      <w:r w:rsidRPr="00235B61">
        <w:rPr>
          <w:rFonts w:ascii="Angsana New" w:hAnsi="Angsana New" w:hint="cs"/>
          <w:color w:val="000000"/>
          <w:sz w:val="30"/>
          <w:szCs w:val="30"/>
          <w:cs/>
        </w:rPr>
        <w:t>ตันต่อปี</w:t>
      </w:r>
      <w:r w:rsidRPr="00235B6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ทั้งนี้ การเข้าซื้อธุรกิจดังกล่าวเพื่อ</w:t>
      </w:r>
      <w:r w:rsidRPr="00235B61">
        <w:rPr>
          <w:rFonts w:ascii="Angsana New" w:hAnsi="Angsana New"/>
          <w:color w:val="000000"/>
          <w:sz w:val="30"/>
          <w:szCs w:val="30"/>
          <w:cs/>
        </w:rPr>
        <w:t>ตอบสนองความต้องการใช้บรรจุภัณฑ์ของตลาดในประเทศอินโดนีเซียที่เติบโตขึ้นอย่างรวดเร็ว</w:t>
      </w:r>
    </w:p>
    <w:p w14:paraId="332B7AB8" w14:textId="77777777" w:rsidR="008459DF" w:rsidRPr="008D2916" w:rsidRDefault="008459DF" w:rsidP="008459DF">
      <w:pPr>
        <w:pStyle w:val="BodyText2"/>
        <w:tabs>
          <w:tab w:val="left" w:pos="993"/>
        </w:tabs>
        <w:spacing w:line="240" w:lineRule="atLeast"/>
        <w:ind w:left="993" w:firstLine="0"/>
        <w:jc w:val="thaiDistribute"/>
        <w:rPr>
          <w:rFonts w:ascii="Angsana New" w:hAnsi="Angsana New"/>
          <w:color w:val="000000"/>
          <w:sz w:val="18"/>
          <w:szCs w:val="18"/>
        </w:rPr>
      </w:pPr>
    </w:p>
    <w:p w14:paraId="260FB6E4" w14:textId="77777777" w:rsidR="008459DF" w:rsidRDefault="008459DF" w:rsidP="008459DF">
      <w:pPr>
        <w:pStyle w:val="BodyText2"/>
        <w:tabs>
          <w:tab w:val="left" w:pos="993"/>
        </w:tabs>
        <w:spacing w:line="240" w:lineRule="atLeast"/>
        <w:ind w:left="993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D26435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กลุ่มบริษัทรับรู้กำไรจากการซื้อในราคาต่ำกว่ามูลค่ายุติธรรมจำนวน </w:t>
      </w:r>
      <w:r w:rsidRPr="00D26435">
        <w:rPr>
          <w:rFonts w:ascii="Angsana New" w:hAnsi="Angsana New"/>
          <w:color w:val="000000"/>
          <w:spacing w:val="4"/>
          <w:sz w:val="30"/>
          <w:szCs w:val="30"/>
        </w:rPr>
        <w:t xml:space="preserve">65 </w:t>
      </w:r>
      <w:r w:rsidRPr="00D26435">
        <w:rPr>
          <w:rFonts w:ascii="Angsana New" w:hAnsi="Angsana New"/>
          <w:color w:val="000000"/>
          <w:spacing w:val="4"/>
          <w:sz w:val="30"/>
          <w:szCs w:val="30"/>
          <w:cs/>
        </w:rPr>
        <w:t>ล้านบาท ซึ่งรวมอยู่ในรายได้อื่น</w:t>
      </w:r>
      <w:r w:rsidRPr="00B46690">
        <w:rPr>
          <w:rFonts w:ascii="Angsana New" w:hAnsi="Angsana New" w:hint="cs"/>
          <w:color w:val="000000"/>
          <w:spacing w:val="2"/>
          <w:sz w:val="30"/>
          <w:szCs w:val="30"/>
          <w:cs/>
        </w:rPr>
        <w:t>ใน</w:t>
      </w:r>
      <w:r>
        <w:rPr>
          <w:rFonts w:ascii="Angsana New" w:hAnsi="Angsana New" w:hint="cs"/>
          <w:color w:val="000000"/>
          <w:sz w:val="30"/>
          <w:szCs w:val="30"/>
          <w:cs/>
        </w:rPr>
        <w:t>งบกำไรขาดทุนรวม</w:t>
      </w:r>
      <w:r w:rsidRPr="00B726F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โดย</w:t>
      </w:r>
      <w:r w:rsidRPr="00B726F0">
        <w:rPr>
          <w:rFonts w:ascii="Angsana New" w:hAnsi="Angsana New"/>
          <w:color w:val="000000"/>
          <w:sz w:val="30"/>
          <w:szCs w:val="30"/>
          <w:cs/>
        </w:rPr>
        <w:t>กำไรจา</w:t>
      </w:r>
      <w:r>
        <w:rPr>
          <w:rFonts w:ascii="Angsana New" w:hAnsi="Angsana New"/>
          <w:color w:val="000000"/>
          <w:sz w:val="30"/>
          <w:szCs w:val="30"/>
          <w:cs/>
        </w:rPr>
        <w:t>กการซื้อดังกล่าวเป็นผลมาจากการ</w:t>
      </w:r>
      <w:r>
        <w:rPr>
          <w:rFonts w:ascii="Angsana New" w:hAnsi="Angsana New" w:hint="cs"/>
          <w:color w:val="000000"/>
          <w:sz w:val="30"/>
          <w:szCs w:val="30"/>
          <w:cs/>
        </w:rPr>
        <w:t>ปรับปรุง</w:t>
      </w:r>
      <w:r>
        <w:rPr>
          <w:rFonts w:ascii="Angsana New" w:hAnsi="Angsana New"/>
          <w:color w:val="000000"/>
          <w:sz w:val="30"/>
          <w:szCs w:val="30"/>
          <w:cs/>
        </w:rPr>
        <w:t>มูลค่ายุติธรรมของ</w:t>
      </w:r>
      <w:r>
        <w:rPr>
          <w:rFonts w:ascii="Angsana New" w:hAnsi="Angsana New" w:hint="cs"/>
          <w:color w:val="000000"/>
          <w:sz w:val="30"/>
          <w:szCs w:val="30"/>
          <w:cs/>
        </w:rPr>
        <w:t>ที่ดิน</w:t>
      </w:r>
    </w:p>
    <w:p w14:paraId="43E81EB2" w14:textId="77777777" w:rsidR="008459DF" w:rsidRPr="000A7E75" w:rsidRDefault="008459DF" w:rsidP="008459DF">
      <w:pPr>
        <w:pStyle w:val="BodyText2"/>
        <w:tabs>
          <w:tab w:val="left" w:pos="993"/>
        </w:tabs>
        <w:spacing w:line="240" w:lineRule="atLeast"/>
        <w:ind w:left="993" w:firstLine="0"/>
        <w:jc w:val="thaiDistribute"/>
        <w:rPr>
          <w:rFonts w:ascii="Angsana New" w:hAnsi="Angsana New"/>
          <w:color w:val="000000"/>
        </w:rPr>
      </w:pPr>
    </w:p>
    <w:p w14:paraId="3AEE72A6" w14:textId="77777777" w:rsidR="008459DF" w:rsidRPr="00FE044C" w:rsidRDefault="008459DF" w:rsidP="000B1CA4">
      <w:pPr>
        <w:pStyle w:val="BodyText2"/>
        <w:numPr>
          <w:ilvl w:val="0"/>
          <w:numId w:val="66"/>
        </w:numPr>
        <w:tabs>
          <w:tab w:val="left" w:pos="540"/>
        </w:tabs>
        <w:spacing w:line="240" w:lineRule="atLeast"/>
        <w:ind w:left="993" w:hanging="426"/>
        <w:jc w:val="thaiDistribute"/>
        <w:rPr>
          <w:rFonts w:ascii="Angsana New" w:hAnsi="Angsana New"/>
          <w:b/>
          <w:bCs/>
          <w:i/>
          <w:iCs/>
          <w:color w:val="000000"/>
          <w:spacing w:val="-6"/>
          <w:sz w:val="30"/>
          <w:szCs w:val="30"/>
        </w:rPr>
      </w:pPr>
      <w:r w:rsidRPr="007761B6">
        <w:rPr>
          <w:rFonts w:ascii="Angsana New" w:hAnsi="Angsana New"/>
          <w:b/>
          <w:bCs/>
          <w:i/>
          <w:iCs/>
          <w:color w:val="000000"/>
          <w:spacing w:val="-6"/>
          <w:sz w:val="30"/>
          <w:szCs w:val="30"/>
        </w:rPr>
        <w:t>Long</w:t>
      </w:r>
      <w:r w:rsidRPr="004246E2">
        <w:rPr>
          <w:rFonts w:ascii="Angsana New" w:hAnsi="Angsana New"/>
          <w:b/>
          <w:bCs/>
          <w:i/>
          <w:iCs/>
          <w:color w:val="000000"/>
          <w:spacing w:val="-6"/>
          <w:sz w:val="30"/>
          <w:szCs w:val="30"/>
        </w:rPr>
        <w:t xml:space="preserve"> Son Petrochemicals Co., Ltd. </w:t>
      </w:r>
      <w:r w:rsidRPr="004246E2">
        <w:rPr>
          <w:rFonts w:ascii="Angsana New" w:hAnsi="Angsana New" w:hint="cs"/>
          <w:b/>
          <w:bCs/>
          <w:i/>
          <w:iCs/>
          <w:color w:val="000000"/>
          <w:spacing w:val="-6"/>
          <w:sz w:val="30"/>
          <w:szCs w:val="30"/>
          <w:cs/>
        </w:rPr>
        <w:t>ประเทศ</w:t>
      </w:r>
      <w:r w:rsidRPr="00FE044C">
        <w:rPr>
          <w:rFonts w:ascii="Angsana New" w:hAnsi="Angsana New" w:hint="cs"/>
          <w:b/>
          <w:bCs/>
          <w:i/>
          <w:iCs/>
          <w:color w:val="000000"/>
          <w:spacing w:val="-6"/>
          <w:sz w:val="30"/>
          <w:szCs w:val="30"/>
          <w:cs/>
        </w:rPr>
        <w:t>เวียดนาม</w:t>
      </w:r>
    </w:p>
    <w:p w14:paraId="68B117EE" w14:textId="77777777" w:rsidR="008459DF" w:rsidRPr="000A7E75" w:rsidRDefault="008459DF" w:rsidP="008459DF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highlight w:val="yellow"/>
        </w:rPr>
      </w:pPr>
    </w:p>
    <w:p w14:paraId="6CEFE631" w14:textId="619DE421" w:rsidR="008459DF" w:rsidRPr="00B81F7E" w:rsidRDefault="008459DF" w:rsidP="008459DF">
      <w:pPr>
        <w:pStyle w:val="BodyText2"/>
        <w:tabs>
          <w:tab w:val="left" w:pos="993"/>
        </w:tabs>
        <w:spacing w:line="240" w:lineRule="atLeast"/>
        <w:ind w:left="993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B81F7E">
        <w:rPr>
          <w:rFonts w:ascii="Angsana New" w:hAnsi="Angsana New" w:hint="cs"/>
          <w:color w:val="000000"/>
          <w:sz w:val="30"/>
          <w:szCs w:val="30"/>
          <w:cs/>
        </w:rPr>
        <w:t>เมื่อวันที่</w:t>
      </w:r>
      <w:r w:rsidRPr="00B81F7E"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21</w:t>
      </w:r>
      <w:r w:rsidRPr="00B81F7E">
        <w:rPr>
          <w:rFonts w:ascii="Angsana New" w:hAnsi="Angsana New"/>
          <w:color w:val="000000"/>
          <w:sz w:val="30"/>
          <w:szCs w:val="30"/>
        </w:rPr>
        <w:t xml:space="preserve"> </w:t>
      </w:r>
      <w:r w:rsidRPr="00B81F7E">
        <w:rPr>
          <w:rFonts w:ascii="Angsana New" w:hAnsi="Angsana New" w:hint="cs"/>
          <w:color w:val="000000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color w:val="000000"/>
          <w:sz w:val="30"/>
          <w:szCs w:val="30"/>
        </w:rPr>
        <w:t>2560</w:t>
      </w:r>
      <w:r w:rsidRPr="00B81F7E">
        <w:rPr>
          <w:rFonts w:ascii="Angsana New" w:hAnsi="Angsana New"/>
          <w:color w:val="000000"/>
          <w:sz w:val="30"/>
          <w:szCs w:val="30"/>
        </w:rPr>
        <w:t xml:space="preserve"> </w:t>
      </w:r>
      <w:r w:rsidRPr="00B81F7E">
        <w:rPr>
          <w:rFonts w:ascii="Angsana New" w:hAnsi="Angsana New" w:hint="cs"/>
          <w:color w:val="000000"/>
          <w:sz w:val="30"/>
          <w:szCs w:val="30"/>
          <w:cs/>
        </w:rPr>
        <w:t>บริษัทย่อยในธุรกิจ</w:t>
      </w:r>
      <w:proofErr w:type="spellStart"/>
      <w:r w:rsidRPr="00B81F7E">
        <w:rPr>
          <w:rFonts w:ascii="Angsana New" w:hAnsi="Angsana New" w:hint="cs"/>
          <w:color w:val="000000"/>
          <w:sz w:val="30"/>
          <w:szCs w:val="30"/>
          <w:cs/>
        </w:rPr>
        <w:t>เค</w:t>
      </w:r>
      <w:proofErr w:type="spellEnd"/>
      <w:r w:rsidRPr="00B81F7E">
        <w:rPr>
          <w:rFonts w:ascii="Angsana New" w:hAnsi="Angsana New" w:hint="cs"/>
          <w:color w:val="000000"/>
          <w:sz w:val="30"/>
          <w:szCs w:val="30"/>
          <w:cs/>
        </w:rPr>
        <w:t>มิ</w:t>
      </w:r>
      <w:proofErr w:type="spellStart"/>
      <w:r w:rsidRPr="00B81F7E">
        <w:rPr>
          <w:rFonts w:ascii="Angsana New" w:hAnsi="Angsana New" w:hint="cs"/>
          <w:color w:val="000000"/>
          <w:sz w:val="30"/>
          <w:szCs w:val="30"/>
          <w:cs/>
        </w:rPr>
        <w:t>คอลส์</w:t>
      </w:r>
      <w:proofErr w:type="spellEnd"/>
      <w:r w:rsidRPr="00B81F7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B81F7E">
        <w:rPr>
          <w:rFonts w:ascii="Angsana New" w:hAnsi="Angsana New"/>
          <w:color w:val="000000"/>
          <w:sz w:val="30"/>
          <w:szCs w:val="30"/>
          <w:cs/>
        </w:rPr>
        <w:t>ได้</w:t>
      </w:r>
      <w:r w:rsidRPr="00B81F7E">
        <w:rPr>
          <w:rFonts w:ascii="Angsana New" w:hAnsi="Angsana New" w:hint="cs"/>
          <w:color w:val="000000"/>
          <w:sz w:val="30"/>
          <w:szCs w:val="30"/>
          <w:cs/>
        </w:rPr>
        <w:t xml:space="preserve">เข้าซื้อหุ้นเพิ่มร้อยละ </w:t>
      </w:r>
      <w:r>
        <w:rPr>
          <w:rFonts w:ascii="Angsana New" w:hAnsi="Angsana New"/>
          <w:color w:val="000000"/>
          <w:sz w:val="30"/>
          <w:szCs w:val="30"/>
        </w:rPr>
        <w:t>25</w:t>
      </w:r>
      <w:r w:rsidRPr="00B81F7E">
        <w:rPr>
          <w:rFonts w:ascii="Angsana New" w:hAnsi="Angsana New"/>
          <w:color w:val="000000"/>
          <w:sz w:val="30"/>
          <w:szCs w:val="30"/>
        </w:rPr>
        <w:t xml:space="preserve"> </w:t>
      </w:r>
      <w:r w:rsidRPr="00B81F7E">
        <w:rPr>
          <w:rFonts w:ascii="Angsana New" w:hAnsi="Angsana New"/>
          <w:color w:val="000000"/>
          <w:sz w:val="30"/>
          <w:szCs w:val="30"/>
          <w:cs/>
        </w:rPr>
        <w:t>ใน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 w:rsidRPr="00B81F7E">
        <w:rPr>
          <w:rFonts w:ascii="Angsana New" w:hAnsi="Angsana New"/>
          <w:color w:val="000000"/>
          <w:sz w:val="30"/>
          <w:szCs w:val="30"/>
        </w:rPr>
        <w:t xml:space="preserve">Long Son Petrochemicals Co., Ltd. (“LSP”) </w:t>
      </w:r>
      <w:r w:rsidRPr="00B81F7E">
        <w:rPr>
          <w:rFonts w:ascii="Angsana New" w:hAnsi="Angsana New" w:hint="cs"/>
          <w:color w:val="000000"/>
          <w:sz w:val="30"/>
          <w:szCs w:val="30"/>
          <w:cs/>
        </w:rPr>
        <w:t>ซึ่งเป็นโครง</w:t>
      </w:r>
      <w:proofErr w:type="spellStart"/>
      <w:r w:rsidRPr="00B81F7E">
        <w:rPr>
          <w:rFonts w:ascii="Angsana New" w:hAnsi="Angsana New" w:hint="cs"/>
          <w:color w:val="000000"/>
          <w:sz w:val="30"/>
          <w:szCs w:val="30"/>
          <w:cs/>
        </w:rPr>
        <w:t>การปิโตร</w:t>
      </w:r>
      <w:proofErr w:type="spellEnd"/>
      <w:r w:rsidRPr="00B81F7E">
        <w:rPr>
          <w:rFonts w:ascii="Angsana New" w:hAnsi="Angsana New" w:hint="cs"/>
          <w:color w:val="000000"/>
          <w:sz w:val="30"/>
          <w:szCs w:val="30"/>
          <w:cs/>
        </w:rPr>
        <w:t xml:space="preserve">เคมีครบวงจรแห่งแรกในประเทศเวียดนาม โดยมีมูลค่าตามสัญญา </w:t>
      </w:r>
      <w:r>
        <w:rPr>
          <w:rFonts w:ascii="Angsana New" w:hAnsi="Angsana New"/>
          <w:color w:val="000000"/>
          <w:sz w:val="30"/>
          <w:szCs w:val="30"/>
        </w:rPr>
        <w:t>36</w:t>
      </w:r>
      <w:r w:rsidRPr="00B81F7E">
        <w:rPr>
          <w:rFonts w:ascii="Angsana New" w:hAnsi="Angsana New"/>
          <w:color w:val="000000"/>
          <w:sz w:val="30"/>
          <w:szCs w:val="30"/>
        </w:rPr>
        <w:t>.</w:t>
      </w:r>
      <w:r>
        <w:rPr>
          <w:rFonts w:ascii="Angsana New" w:hAnsi="Angsana New"/>
          <w:color w:val="000000"/>
          <w:sz w:val="30"/>
          <w:szCs w:val="30"/>
        </w:rPr>
        <w:t>1</w:t>
      </w:r>
      <w:r w:rsidRPr="00B81F7E">
        <w:rPr>
          <w:rFonts w:ascii="Angsana New" w:hAnsi="Angsana New"/>
          <w:color w:val="000000"/>
          <w:sz w:val="30"/>
          <w:szCs w:val="30"/>
        </w:rPr>
        <w:t xml:space="preserve"> </w:t>
      </w:r>
      <w:r w:rsidRPr="00B81F7E">
        <w:rPr>
          <w:rFonts w:ascii="Angsana New" w:hAnsi="Angsana New" w:hint="cs"/>
          <w:color w:val="000000"/>
          <w:sz w:val="30"/>
          <w:szCs w:val="30"/>
          <w:cs/>
        </w:rPr>
        <w:t>ล้าน</w:t>
      </w:r>
      <w:r w:rsidR="004C7876">
        <w:rPr>
          <w:rFonts w:ascii="Angsana New" w:hAnsi="Angsana New" w:hint="cs"/>
          <w:sz w:val="30"/>
          <w:szCs w:val="30"/>
          <w:cs/>
        </w:rPr>
        <w:t>ดอลลาร์</w:t>
      </w:r>
      <w:r w:rsidRPr="00B81F7E">
        <w:rPr>
          <w:rFonts w:ascii="Angsana New" w:hAnsi="Angsana New" w:hint="cs"/>
          <w:color w:val="000000"/>
          <w:sz w:val="30"/>
          <w:szCs w:val="30"/>
          <w:cs/>
        </w:rPr>
        <w:t xml:space="preserve">สหรัฐ หรือเทียบเท่าเงินบาทประมาณ </w:t>
      </w:r>
      <w:r>
        <w:rPr>
          <w:rFonts w:ascii="Angsana New" w:hAnsi="Angsana New"/>
          <w:color w:val="000000"/>
          <w:sz w:val="30"/>
          <w:szCs w:val="30"/>
        </w:rPr>
        <w:t>1</w:t>
      </w:r>
      <w:r w:rsidRPr="00B81F7E">
        <w:rPr>
          <w:rFonts w:ascii="Angsana New" w:hAnsi="Angsana New"/>
          <w:color w:val="000000"/>
          <w:sz w:val="30"/>
          <w:szCs w:val="30"/>
        </w:rPr>
        <w:t>,</w:t>
      </w:r>
      <w:r>
        <w:rPr>
          <w:rFonts w:ascii="Angsana New" w:hAnsi="Angsana New"/>
          <w:color w:val="000000"/>
          <w:sz w:val="30"/>
          <w:szCs w:val="30"/>
        </w:rPr>
        <w:t>230</w:t>
      </w:r>
      <w:r w:rsidRPr="00B81F7E">
        <w:rPr>
          <w:rFonts w:ascii="Angsana New" w:hAnsi="Angsana New"/>
          <w:color w:val="000000"/>
          <w:sz w:val="30"/>
          <w:szCs w:val="30"/>
        </w:rPr>
        <w:t xml:space="preserve"> </w:t>
      </w:r>
      <w:r w:rsidRPr="00B81F7E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</w:t>
      </w:r>
    </w:p>
    <w:p w14:paraId="4A5ED2BF" w14:textId="77777777" w:rsidR="008459DF" w:rsidRPr="000A7E75" w:rsidRDefault="008459DF" w:rsidP="008459DF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highlight w:val="yellow"/>
        </w:rPr>
      </w:pPr>
    </w:p>
    <w:p w14:paraId="32C7C76C" w14:textId="77777777" w:rsidR="008459DF" w:rsidRPr="00EF0BEC" w:rsidRDefault="008459DF" w:rsidP="008459DF">
      <w:pPr>
        <w:pStyle w:val="BodyText2"/>
        <w:tabs>
          <w:tab w:val="left" w:pos="993"/>
        </w:tabs>
        <w:spacing w:line="240" w:lineRule="atLeast"/>
        <w:ind w:left="993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EF0BEC">
        <w:rPr>
          <w:rFonts w:ascii="Angsana New" w:hAnsi="Angsana New" w:hint="cs"/>
          <w:color w:val="000000"/>
          <w:spacing w:val="2"/>
          <w:sz w:val="30"/>
          <w:szCs w:val="30"/>
          <w:cs/>
        </w:rPr>
        <w:t>การซื้อหุ้นเพิ่มดังกล่าว</w:t>
      </w:r>
      <w:r w:rsidRPr="00EF0BEC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ทำให้กลุ่มบริษัทมีส่วนได้เสียใน</w:t>
      </w:r>
      <w:r w:rsidRPr="00EF0BEC">
        <w:rPr>
          <w:rFonts w:ascii="Angsana New" w:hAnsi="Angsana New"/>
          <w:color w:val="000000"/>
          <w:spacing w:val="2"/>
          <w:sz w:val="30"/>
          <w:szCs w:val="30"/>
        </w:rPr>
        <w:t xml:space="preserve"> LSP</w:t>
      </w:r>
      <w:r w:rsidRPr="00EF0BEC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เพิ่มขึ้นจากเดิมร้อยละ </w:t>
      </w:r>
      <w:r>
        <w:rPr>
          <w:rFonts w:ascii="Angsana New" w:hAnsi="Angsana New"/>
          <w:color w:val="000000"/>
          <w:spacing w:val="2"/>
          <w:sz w:val="30"/>
          <w:szCs w:val="30"/>
        </w:rPr>
        <w:t>46</w:t>
      </w:r>
      <w:r w:rsidRPr="00EF0BEC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เป็นร้อยละ </w:t>
      </w:r>
      <w:r>
        <w:rPr>
          <w:rFonts w:ascii="Angsana New" w:hAnsi="Angsana New"/>
          <w:color w:val="000000"/>
          <w:spacing w:val="2"/>
          <w:sz w:val="30"/>
          <w:szCs w:val="30"/>
        </w:rPr>
        <w:t>71</w:t>
      </w:r>
      <w:r w:rsidRPr="00EF0BEC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และ</w:t>
      </w:r>
      <w:r w:rsidRPr="00EF0BEC">
        <w:rPr>
          <w:rFonts w:ascii="Angsana New" w:hAnsi="Angsana New" w:hint="cs"/>
          <w:color w:val="000000"/>
          <w:sz w:val="30"/>
          <w:szCs w:val="30"/>
          <w:cs/>
        </w:rPr>
        <w:t>มีการประเมิน</w:t>
      </w:r>
      <w:r w:rsidRPr="00D1335C">
        <w:rPr>
          <w:rFonts w:ascii="Angsana New" w:hAnsi="Angsana New" w:hint="cs"/>
          <w:color w:val="000000"/>
          <w:sz w:val="30"/>
          <w:szCs w:val="30"/>
          <w:cs/>
        </w:rPr>
        <w:t xml:space="preserve">มูลค่ายุติธรรมของเงินลงทุนใน </w:t>
      </w:r>
      <w:r w:rsidRPr="00EF0BEC">
        <w:rPr>
          <w:rFonts w:ascii="Angsana New" w:hAnsi="Angsana New"/>
          <w:color w:val="000000"/>
          <w:sz w:val="30"/>
          <w:szCs w:val="30"/>
        </w:rPr>
        <w:t xml:space="preserve">LSP </w:t>
      </w:r>
      <w:r w:rsidRPr="00EF0BEC">
        <w:rPr>
          <w:rFonts w:ascii="Angsana New" w:hAnsi="Angsana New" w:hint="cs"/>
          <w:color w:val="000000"/>
          <w:sz w:val="30"/>
          <w:szCs w:val="30"/>
          <w:cs/>
        </w:rPr>
        <w:t>ก่อนการเปลี่ยนแปลงสถานะจากการร่วมค้าเป็นบริษัทย่อย ดังนี้</w:t>
      </w:r>
    </w:p>
    <w:p w14:paraId="353A5280" w14:textId="77777777" w:rsidR="008459DF" w:rsidRPr="000A7E75" w:rsidRDefault="008459DF" w:rsidP="008459DF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highlight w:val="yellow"/>
        </w:rPr>
      </w:pPr>
    </w:p>
    <w:tbl>
      <w:tblPr>
        <w:tblW w:w="8671" w:type="dxa"/>
        <w:tblInd w:w="959" w:type="dxa"/>
        <w:tblLook w:val="01E0" w:firstRow="1" w:lastRow="1" w:firstColumn="1" w:lastColumn="1" w:noHBand="0" w:noVBand="0"/>
      </w:tblPr>
      <w:tblGrid>
        <w:gridCol w:w="5670"/>
        <w:gridCol w:w="1291"/>
        <w:gridCol w:w="410"/>
        <w:gridCol w:w="1300"/>
      </w:tblGrid>
      <w:tr w:rsidR="008459DF" w:rsidRPr="00BD07CE" w14:paraId="01A04190" w14:textId="77777777" w:rsidTr="007E7B9D">
        <w:tc>
          <w:tcPr>
            <w:tcW w:w="5670" w:type="dxa"/>
          </w:tcPr>
          <w:p w14:paraId="197BD14B" w14:textId="77777777" w:rsidR="008459DF" w:rsidRPr="00BD07CE" w:rsidRDefault="008459DF" w:rsidP="001A0F17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1" w:type="dxa"/>
          </w:tcPr>
          <w:p w14:paraId="3E18E717" w14:textId="77777777" w:rsidR="008459DF" w:rsidRPr="00BD07CE" w:rsidRDefault="008459DF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10" w:type="dxa"/>
          </w:tcPr>
          <w:p w14:paraId="5C6623B6" w14:textId="77777777" w:rsidR="008459DF" w:rsidRPr="00BD07CE" w:rsidRDefault="008459DF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00" w:type="dxa"/>
          </w:tcPr>
          <w:p w14:paraId="5574EC76" w14:textId="77777777" w:rsidR="008459DF" w:rsidRPr="00BD07CE" w:rsidRDefault="008459DF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BD07CE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BD07C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ล้านบาท</w:t>
            </w:r>
            <w:r w:rsidRPr="00BD07CE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8459DF" w:rsidRPr="00BD07CE" w14:paraId="1D119F8E" w14:textId="77777777" w:rsidTr="007E7B9D">
        <w:tc>
          <w:tcPr>
            <w:tcW w:w="5670" w:type="dxa"/>
          </w:tcPr>
          <w:p w14:paraId="7BFFEADB" w14:textId="77777777" w:rsidR="008459DF" w:rsidRPr="00BD07CE" w:rsidRDefault="008459DF" w:rsidP="00A67A90">
            <w:pPr>
              <w:ind w:left="-74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07C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มูลค่ายุติธรรมของส่วนได้เสียในการร่วมค้าก่อนเป็นบริษัทย่อย</w:t>
            </w:r>
          </w:p>
        </w:tc>
        <w:tc>
          <w:tcPr>
            <w:tcW w:w="1291" w:type="dxa"/>
          </w:tcPr>
          <w:p w14:paraId="23E1C095" w14:textId="77777777" w:rsidR="008459DF" w:rsidRPr="00BD07CE" w:rsidRDefault="008459DF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10" w:type="dxa"/>
          </w:tcPr>
          <w:p w14:paraId="26A5DE3C" w14:textId="77777777" w:rsidR="008459DF" w:rsidRPr="00BD07CE" w:rsidRDefault="008459DF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0" w:type="dxa"/>
          </w:tcPr>
          <w:p w14:paraId="444B6FED" w14:textId="77777777" w:rsidR="008459DF" w:rsidRPr="00BD07CE" w:rsidRDefault="008459DF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2,262</w:t>
            </w:r>
          </w:p>
        </w:tc>
      </w:tr>
      <w:tr w:rsidR="008459DF" w:rsidRPr="00BD07CE" w14:paraId="5B2060E6" w14:textId="77777777" w:rsidTr="007E7B9D">
        <w:tc>
          <w:tcPr>
            <w:tcW w:w="5670" w:type="dxa"/>
          </w:tcPr>
          <w:p w14:paraId="4822D6DD" w14:textId="77777777" w:rsidR="008459DF" w:rsidRPr="00BD07CE" w:rsidRDefault="008459DF" w:rsidP="00A67A90">
            <w:pPr>
              <w:ind w:left="-7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07CE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GB"/>
              </w:rPr>
              <w:t>หัก</w:t>
            </w:r>
            <w:r w:rsidRPr="00BD07CE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 xml:space="preserve"> มูลค่าตามบัญชีของเงินลงทุนตามวิธีส่วนได้เสีย</w:t>
            </w:r>
          </w:p>
        </w:tc>
        <w:tc>
          <w:tcPr>
            <w:tcW w:w="1291" w:type="dxa"/>
          </w:tcPr>
          <w:p w14:paraId="7B99B2AD" w14:textId="77777777" w:rsidR="008459DF" w:rsidRPr="00BD07CE" w:rsidRDefault="008459DF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410" w:type="dxa"/>
          </w:tcPr>
          <w:p w14:paraId="5268813F" w14:textId="77777777" w:rsidR="008459DF" w:rsidRPr="00BD07CE" w:rsidRDefault="008459DF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0" w:type="dxa"/>
          </w:tcPr>
          <w:p w14:paraId="0E332508" w14:textId="77777777" w:rsidR="008459DF" w:rsidRPr="00BD07CE" w:rsidRDefault="008459DF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(2,061)</w:t>
            </w:r>
          </w:p>
        </w:tc>
      </w:tr>
      <w:tr w:rsidR="008459DF" w:rsidRPr="00BD07CE" w14:paraId="2BD003DA" w14:textId="77777777" w:rsidTr="007E7B9D">
        <w:tc>
          <w:tcPr>
            <w:tcW w:w="5670" w:type="dxa"/>
          </w:tcPr>
          <w:p w14:paraId="04322BDA" w14:textId="77777777" w:rsidR="008459DF" w:rsidRPr="00BD07CE" w:rsidRDefault="008459DF" w:rsidP="00A67A90">
            <w:pPr>
              <w:ind w:left="-7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D07CE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กำไรจากการปรับมูลค่ายุติธรรมของเงินลงทุน</w:t>
            </w:r>
          </w:p>
        </w:tc>
        <w:tc>
          <w:tcPr>
            <w:tcW w:w="1291" w:type="dxa"/>
          </w:tcPr>
          <w:p w14:paraId="13C90AF0" w14:textId="77777777" w:rsidR="008459DF" w:rsidRPr="00BD07CE" w:rsidRDefault="008459DF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10" w:type="dxa"/>
          </w:tcPr>
          <w:p w14:paraId="22B54A45" w14:textId="77777777" w:rsidR="008459DF" w:rsidRPr="00BD07CE" w:rsidRDefault="008459DF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</w:tcPr>
          <w:p w14:paraId="1FEEEB92" w14:textId="77777777" w:rsidR="008459DF" w:rsidRPr="00BD07CE" w:rsidRDefault="008459DF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201</w:t>
            </w:r>
          </w:p>
        </w:tc>
      </w:tr>
    </w:tbl>
    <w:p w14:paraId="6630846E" w14:textId="77777777" w:rsidR="008459DF" w:rsidRPr="000A7E75" w:rsidRDefault="008459DF" w:rsidP="008459DF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highlight w:val="yellow"/>
        </w:rPr>
      </w:pPr>
    </w:p>
    <w:p w14:paraId="6E555FAD" w14:textId="0145B290" w:rsidR="008459DF" w:rsidRDefault="008459DF" w:rsidP="008459DF">
      <w:pPr>
        <w:pStyle w:val="BodyText2"/>
        <w:tabs>
          <w:tab w:val="left" w:pos="993"/>
        </w:tabs>
        <w:ind w:left="993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D1335C">
        <w:rPr>
          <w:rFonts w:ascii="Angsana New" w:hAnsi="Angsana New"/>
          <w:color w:val="000000"/>
          <w:sz w:val="30"/>
          <w:szCs w:val="30"/>
          <w:cs/>
        </w:rPr>
        <w:t>การ</w:t>
      </w:r>
      <w:r w:rsidRPr="00EF0BEC">
        <w:rPr>
          <w:rFonts w:ascii="Angsana New" w:hAnsi="Angsana New" w:hint="cs"/>
          <w:color w:val="000000"/>
          <w:sz w:val="30"/>
          <w:szCs w:val="30"/>
          <w:cs/>
        </w:rPr>
        <w:t>ได้มาซึ่ง</w:t>
      </w:r>
      <w:r w:rsidRPr="00EF0BEC">
        <w:rPr>
          <w:rFonts w:ascii="Angsana New" w:hAnsi="Angsana New"/>
          <w:color w:val="000000"/>
          <w:sz w:val="30"/>
          <w:szCs w:val="30"/>
          <w:cs/>
        </w:rPr>
        <w:t xml:space="preserve">อำนาจควบคุมใน </w:t>
      </w:r>
      <w:r w:rsidRPr="00EF0BEC">
        <w:rPr>
          <w:rFonts w:ascii="Angsana New" w:hAnsi="Angsana New"/>
          <w:color w:val="000000"/>
          <w:sz w:val="30"/>
          <w:szCs w:val="30"/>
        </w:rPr>
        <w:t xml:space="preserve">LSP </w:t>
      </w:r>
      <w:r w:rsidRPr="00EF0BEC">
        <w:rPr>
          <w:rFonts w:ascii="Angsana New" w:hAnsi="Angsana New"/>
          <w:color w:val="000000"/>
          <w:sz w:val="30"/>
          <w:szCs w:val="30"/>
          <w:cs/>
        </w:rPr>
        <w:t>จะทำให้กลุ่มบริษัทมีความสามารถในการแข่งขันในเชิงธุรกิจ</w:t>
      </w:r>
      <w:r w:rsidRPr="00EF0BE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F0BEC">
        <w:rPr>
          <w:rFonts w:ascii="Angsana New" w:hAnsi="Angsana New"/>
          <w:color w:val="000000"/>
          <w:sz w:val="30"/>
          <w:szCs w:val="30"/>
          <w:cs/>
        </w:rPr>
        <w:t>เนื่องจาก</w:t>
      </w:r>
      <w:r w:rsidRPr="00EF0BEC">
        <w:rPr>
          <w:rFonts w:ascii="Angsana New" w:hAnsi="Angsana New"/>
          <w:color w:val="000000"/>
          <w:spacing w:val="4"/>
          <w:sz w:val="30"/>
          <w:szCs w:val="30"/>
          <w:cs/>
        </w:rPr>
        <w:t>เป็นโครงการที่มีการเชื่อมโยงจาก</w:t>
      </w:r>
      <w:r w:rsidRPr="00EF0BEC">
        <w:rPr>
          <w:rFonts w:ascii="Angsana New" w:hAnsi="Angsana New" w:hint="cs"/>
          <w:color w:val="000000"/>
          <w:spacing w:val="4"/>
          <w:sz w:val="30"/>
          <w:szCs w:val="30"/>
          <w:cs/>
        </w:rPr>
        <w:t>โรง</w:t>
      </w:r>
      <w:proofErr w:type="spellStart"/>
      <w:r w:rsidRPr="00EF0BEC">
        <w:rPr>
          <w:rFonts w:ascii="Angsana New" w:hAnsi="Angsana New" w:hint="cs"/>
          <w:color w:val="000000"/>
          <w:spacing w:val="4"/>
          <w:sz w:val="30"/>
          <w:szCs w:val="30"/>
          <w:cs/>
        </w:rPr>
        <w:t>งานปิโตร</w:t>
      </w:r>
      <w:proofErr w:type="spellEnd"/>
      <w:r w:rsidRPr="00EF0BEC">
        <w:rPr>
          <w:rFonts w:ascii="Angsana New" w:hAnsi="Angsana New"/>
          <w:color w:val="000000"/>
          <w:spacing w:val="4"/>
          <w:sz w:val="30"/>
          <w:szCs w:val="30"/>
          <w:cs/>
        </w:rPr>
        <w:t>เคมีขั้นต้นถึงขั้นปลายครบวงจร มีความประหยัดจากขนาด</w:t>
      </w:r>
      <w:r w:rsidRPr="00EF0BEC">
        <w:rPr>
          <w:rFonts w:ascii="Angsana New" w:hAnsi="Angsana New" w:hint="cs"/>
          <w:color w:val="000000"/>
          <w:spacing w:val="-2"/>
          <w:sz w:val="30"/>
          <w:szCs w:val="30"/>
          <w:cs/>
        </w:rPr>
        <w:t>การผลิต</w:t>
      </w:r>
      <w:r w:rsidRPr="00EF0BEC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EF0BEC">
        <w:rPr>
          <w:rFonts w:ascii="Angsana New" w:hAnsi="Angsana New"/>
          <w:color w:val="000000"/>
          <w:spacing w:val="-2"/>
          <w:sz w:val="30"/>
          <w:szCs w:val="30"/>
          <w:cs/>
        </w:rPr>
        <w:t>และสามารถใช้วัตถุดิบ</w:t>
      </w:r>
      <w:r w:rsidRPr="00EF0BEC">
        <w:rPr>
          <w:rFonts w:ascii="Angsana New" w:hAnsi="Angsana New" w:hint="cs"/>
          <w:color w:val="000000"/>
          <w:spacing w:val="-2"/>
          <w:sz w:val="30"/>
          <w:szCs w:val="30"/>
          <w:cs/>
        </w:rPr>
        <w:t>ได้อย่างยืดหยุ่น</w:t>
      </w:r>
      <w:r w:rsidRPr="00EF0BEC">
        <w:rPr>
          <w:rFonts w:ascii="Angsana New" w:hAnsi="Angsana New"/>
          <w:color w:val="000000"/>
          <w:spacing w:val="-2"/>
          <w:sz w:val="30"/>
          <w:szCs w:val="30"/>
          <w:cs/>
        </w:rPr>
        <w:t>เพื่อเพิ่มความสามารถในการแข่งขัน นอกจากนี้</w:t>
      </w:r>
      <w:r w:rsidRPr="00EF0BEC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Pr="00EF0BEC">
        <w:rPr>
          <w:rFonts w:ascii="Angsana New" w:hAnsi="Angsana New"/>
          <w:color w:val="000000"/>
          <w:spacing w:val="-2"/>
          <w:sz w:val="30"/>
          <w:szCs w:val="30"/>
          <w:cs/>
        </w:rPr>
        <w:t>ยังมีการลงทุน</w:t>
      </w:r>
      <w:r w:rsidRPr="00D1335C">
        <w:rPr>
          <w:rFonts w:ascii="Angsana New" w:hAnsi="Angsana New"/>
          <w:color w:val="000000"/>
          <w:sz w:val="30"/>
          <w:szCs w:val="30"/>
          <w:cs/>
        </w:rPr>
        <w:t>ในโครงสร้าง</w:t>
      </w:r>
      <w:r w:rsidRPr="00EF0BEC">
        <w:rPr>
          <w:rFonts w:ascii="Angsana New" w:hAnsi="Angsana New"/>
          <w:color w:val="000000"/>
          <w:sz w:val="30"/>
          <w:szCs w:val="30"/>
          <w:cs/>
        </w:rPr>
        <w:t>พื้นฐานที่ช่วยสนับสนุนธุรกิจ เช่น ท่าเรือน้ำลึก และสาธารณูปโภคต่างๆ</w:t>
      </w:r>
      <w:r w:rsidRPr="00EF0BEC">
        <w:rPr>
          <w:rFonts w:ascii="Angsana New" w:hAnsi="Angsana New" w:hint="cs"/>
          <w:color w:val="000000"/>
          <w:sz w:val="30"/>
          <w:szCs w:val="30"/>
          <w:cs/>
        </w:rPr>
        <w:t xml:space="preserve"> โดยโครงการดังกล่าวมี</w:t>
      </w:r>
      <w:r w:rsidRPr="007E5942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มูลค่าการลงทุนรวมคิดเป็นเงินประมาณ </w:t>
      </w:r>
      <w:r w:rsidRPr="007E5942">
        <w:rPr>
          <w:rFonts w:ascii="Angsana New" w:hAnsi="Angsana New"/>
          <w:color w:val="000000"/>
          <w:spacing w:val="-8"/>
          <w:sz w:val="30"/>
          <w:szCs w:val="30"/>
        </w:rPr>
        <w:t xml:space="preserve">5,400 </w:t>
      </w:r>
      <w:r w:rsidRPr="007E5942">
        <w:rPr>
          <w:rFonts w:ascii="Angsana New" w:hAnsi="Angsana New"/>
          <w:color w:val="000000"/>
          <w:spacing w:val="-8"/>
          <w:sz w:val="30"/>
          <w:szCs w:val="30"/>
          <w:cs/>
        </w:rPr>
        <w:t>ล้าน</w:t>
      </w:r>
      <w:r w:rsidR="004C7876" w:rsidRPr="007E5942">
        <w:rPr>
          <w:rFonts w:ascii="Angsana New" w:hAnsi="Angsana New"/>
          <w:spacing w:val="-8"/>
          <w:sz w:val="30"/>
          <w:szCs w:val="30"/>
          <w:cs/>
        </w:rPr>
        <w:t>ดอลลาร์</w:t>
      </w:r>
      <w:r w:rsidRPr="007E5942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สหรัฐ หรือเทียบเท่าเงินบาทประมาณ </w:t>
      </w:r>
      <w:r w:rsidRPr="007E5942">
        <w:rPr>
          <w:rFonts w:ascii="Angsana New" w:hAnsi="Angsana New"/>
          <w:color w:val="000000"/>
          <w:spacing w:val="-8"/>
          <w:sz w:val="30"/>
          <w:szCs w:val="30"/>
        </w:rPr>
        <w:t xml:space="preserve">188,000 </w:t>
      </w:r>
      <w:r w:rsidRPr="007E5942">
        <w:rPr>
          <w:rFonts w:ascii="Angsana New" w:hAnsi="Angsana New"/>
          <w:color w:val="000000"/>
          <w:spacing w:val="-8"/>
          <w:sz w:val="30"/>
          <w:szCs w:val="30"/>
          <w:cs/>
        </w:rPr>
        <w:t>ล้านบาท</w:t>
      </w:r>
      <w:r w:rsidRPr="00D1335C">
        <w:rPr>
          <w:rFonts w:ascii="Angsana New" w:hAnsi="Angsana New" w:hint="cs"/>
          <w:color w:val="000000"/>
          <w:sz w:val="30"/>
          <w:szCs w:val="30"/>
          <w:cs/>
        </w:rPr>
        <w:t xml:space="preserve"> และคาดว่าจะเริ่มดำเนินการผลิตเชิงพาณิชย์ได้ภายในปี </w:t>
      </w:r>
      <w:r>
        <w:rPr>
          <w:rFonts w:ascii="Angsana New" w:hAnsi="Angsana New"/>
          <w:color w:val="000000"/>
          <w:sz w:val="30"/>
          <w:szCs w:val="30"/>
        </w:rPr>
        <w:t>2565</w:t>
      </w:r>
    </w:p>
    <w:p w14:paraId="5C446961" w14:textId="57ABA5BC" w:rsidR="008459DF" w:rsidRDefault="008459DF" w:rsidP="000B1CA4">
      <w:pPr>
        <w:pStyle w:val="BodyText2"/>
        <w:numPr>
          <w:ilvl w:val="0"/>
          <w:numId w:val="66"/>
        </w:numPr>
        <w:tabs>
          <w:tab w:val="left" w:pos="540"/>
        </w:tabs>
        <w:spacing w:line="240" w:lineRule="atLeast"/>
        <w:ind w:left="993" w:hanging="426"/>
        <w:jc w:val="thaiDistribute"/>
        <w:rPr>
          <w:rFonts w:ascii="Angsana New" w:hAnsi="Angsana New"/>
          <w:b/>
          <w:bCs/>
          <w:i/>
          <w:iCs/>
          <w:color w:val="000000"/>
          <w:spacing w:val="-6"/>
          <w:sz w:val="30"/>
          <w:szCs w:val="30"/>
        </w:rPr>
      </w:pPr>
      <w:r>
        <w:rPr>
          <w:rFonts w:ascii="Angsana New" w:hAnsi="Angsana New"/>
          <w:b/>
          <w:bCs/>
          <w:i/>
          <w:iCs/>
          <w:color w:val="000000"/>
          <w:spacing w:val="-2"/>
          <w:sz w:val="30"/>
          <w:szCs w:val="30"/>
          <w:cs/>
        </w:rPr>
        <w:br w:type="page"/>
      </w:r>
      <w:proofErr w:type="spellStart"/>
      <w:r w:rsidRPr="00792465">
        <w:rPr>
          <w:rFonts w:ascii="Angsana New" w:hAnsi="Angsana New"/>
          <w:b/>
          <w:bCs/>
          <w:i/>
          <w:iCs/>
          <w:color w:val="000000"/>
          <w:spacing w:val="-2"/>
          <w:sz w:val="30"/>
          <w:szCs w:val="30"/>
          <w:cs/>
        </w:rPr>
        <w:lastRenderedPageBreak/>
        <w:t>บริษัทพ</w:t>
      </w:r>
      <w:proofErr w:type="spellEnd"/>
      <w:r w:rsidRPr="00792465">
        <w:rPr>
          <w:rFonts w:ascii="Angsana New" w:hAnsi="Angsana New"/>
          <w:b/>
          <w:bCs/>
          <w:i/>
          <w:iCs/>
          <w:color w:val="000000"/>
          <w:spacing w:val="-2"/>
          <w:sz w:val="30"/>
          <w:szCs w:val="30"/>
          <w:cs/>
        </w:rPr>
        <w:t>รี</w:t>
      </w:r>
      <w:proofErr w:type="spellStart"/>
      <w:r w:rsidRPr="00792465">
        <w:rPr>
          <w:rFonts w:ascii="Angsana New" w:hAnsi="Angsana New"/>
          <w:b/>
          <w:bCs/>
          <w:i/>
          <w:iCs/>
          <w:color w:val="000000"/>
          <w:spacing w:val="-2"/>
          <w:sz w:val="30"/>
          <w:szCs w:val="30"/>
          <w:cs/>
        </w:rPr>
        <w:t>ซิชั่น</w:t>
      </w:r>
      <w:proofErr w:type="spellEnd"/>
      <w:r w:rsidRPr="00792465">
        <w:rPr>
          <w:rFonts w:ascii="Angsana New" w:hAnsi="Angsana New"/>
          <w:b/>
          <w:bCs/>
          <w:i/>
          <w:iCs/>
          <w:color w:val="000000"/>
          <w:spacing w:val="-2"/>
          <w:sz w:val="30"/>
          <w:szCs w:val="30"/>
        </w:rPr>
        <w:t xml:space="preserve"> </w:t>
      </w:r>
      <w:proofErr w:type="spellStart"/>
      <w:r w:rsidRPr="00792465">
        <w:rPr>
          <w:rFonts w:ascii="Angsana New" w:hAnsi="Angsana New"/>
          <w:b/>
          <w:bCs/>
          <w:i/>
          <w:iCs/>
          <w:color w:val="000000"/>
          <w:spacing w:val="-2"/>
          <w:sz w:val="30"/>
          <w:szCs w:val="30"/>
          <w:cs/>
        </w:rPr>
        <w:t>พริ้นท์</w:t>
      </w:r>
      <w:proofErr w:type="spellEnd"/>
      <w:r w:rsidRPr="00792465">
        <w:rPr>
          <w:rFonts w:ascii="Angsana New" w:hAnsi="Angsana New"/>
          <w:b/>
          <w:bCs/>
          <w:i/>
          <w:iCs/>
          <w:color w:val="000000"/>
          <w:spacing w:val="-2"/>
          <w:sz w:val="30"/>
          <w:szCs w:val="30"/>
        </w:rPr>
        <w:t xml:space="preserve"> </w:t>
      </w:r>
      <w:r w:rsidRPr="00792465">
        <w:rPr>
          <w:rFonts w:ascii="Angsana New" w:hAnsi="Angsana New"/>
          <w:b/>
          <w:bCs/>
          <w:i/>
          <w:iCs/>
          <w:color w:val="000000"/>
          <w:spacing w:val="-2"/>
          <w:sz w:val="30"/>
          <w:szCs w:val="30"/>
          <w:cs/>
        </w:rPr>
        <w:t>จ</w:t>
      </w:r>
      <w:r w:rsidRPr="00792465">
        <w:rPr>
          <w:rFonts w:ascii="Angsana New" w:hAnsi="Angsana New" w:hint="cs"/>
          <w:b/>
          <w:bCs/>
          <w:i/>
          <w:iCs/>
          <w:color w:val="000000"/>
          <w:spacing w:val="-2"/>
          <w:sz w:val="30"/>
          <w:szCs w:val="30"/>
          <w:cs/>
        </w:rPr>
        <w:t>ำ</w:t>
      </w:r>
      <w:r w:rsidRPr="00792465">
        <w:rPr>
          <w:rFonts w:ascii="Angsana New" w:hAnsi="Angsana New"/>
          <w:b/>
          <w:bCs/>
          <w:i/>
          <w:iCs/>
          <w:color w:val="000000"/>
          <w:spacing w:val="-2"/>
          <w:sz w:val="30"/>
          <w:szCs w:val="30"/>
          <w:cs/>
        </w:rPr>
        <w:t>กัด</w:t>
      </w:r>
      <w:r w:rsidRPr="00792465">
        <w:rPr>
          <w:rFonts w:ascii="Angsana New" w:hAnsi="Angsana New"/>
          <w:b/>
          <w:bCs/>
          <w:i/>
          <w:iCs/>
          <w:color w:val="000000"/>
          <w:spacing w:val="-2"/>
          <w:sz w:val="30"/>
          <w:szCs w:val="30"/>
        </w:rPr>
        <w:t xml:space="preserve"> </w:t>
      </w:r>
      <w:r w:rsidRPr="00792465">
        <w:rPr>
          <w:rFonts w:ascii="Angsana New" w:hAnsi="Angsana New" w:hint="cs"/>
          <w:b/>
          <w:bCs/>
          <w:i/>
          <w:iCs/>
          <w:color w:val="000000"/>
          <w:spacing w:val="-6"/>
          <w:sz w:val="30"/>
          <w:szCs w:val="30"/>
          <w:cs/>
        </w:rPr>
        <w:t>ประเทศไทย</w:t>
      </w:r>
    </w:p>
    <w:p w14:paraId="478BA00E" w14:textId="77777777" w:rsidR="008459DF" w:rsidRPr="000A7E75" w:rsidRDefault="008459DF" w:rsidP="008459DF">
      <w:pPr>
        <w:pStyle w:val="BodyText2"/>
        <w:tabs>
          <w:tab w:val="left" w:pos="540"/>
        </w:tabs>
        <w:spacing w:line="240" w:lineRule="atLeast"/>
        <w:ind w:left="993" w:firstLine="0"/>
        <w:jc w:val="thaiDistribute"/>
        <w:rPr>
          <w:rFonts w:ascii="Angsana New" w:hAnsi="Angsana New"/>
          <w:color w:val="000000"/>
          <w:spacing w:val="-10"/>
        </w:rPr>
      </w:pPr>
    </w:p>
    <w:p w14:paraId="52880F8D" w14:textId="69DFF95B" w:rsidR="008459DF" w:rsidRDefault="008459DF" w:rsidP="008459DF">
      <w:pPr>
        <w:pStyle w:val="BodyText2"/>
        <w:tabs>
          <w:tab w:val="left" w:pos="993"/>
        </w:tabs>
        <w:ind w:left="993" w:firstLine="0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042D91">
        <w:rPr>
          <w:rFonts w:ascii="Angsana New" w:hAnsi="Angsana New"/>
          <w:color w:val="000000"/>
          <w:spacing w:val="-6"/>
          <w:sz w:val="30"/>
          <w:szCs w:val="30"/>
          <w:cs/>
        </w:rPr>
        <w:t>เมื่อวันที่</w:t>
      </w:r>
      <w:r w:rsidRPr="00042D91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>
        <w:rPr>
          <w:rFonts w:ascii="Angsana New" w:hAnsi="Angsana New"/>
          <w:color w:val="000000"/>
          <w:spacing w:val="-6"/>
          <w:sz w:val="30"/>
          <w:szCs w:val="30"/>
        </w:rPr>
        <w:t>1</w:t>
      </w:r>
      <w:r w:rsidRPr="00042D91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Pr="00042D91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color w:val="000000"/>
          <w:spacing w:val="-6"/>
          <w:sz w:val="30"/>
          <w:szCs w:val="30"/>
        </w:rPr>
        <w:t>2560</w:t>
      </w:r>
      <w:r w:rsidRPr="00042D91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Pr="00042D91">
        <w:rPr>
          <w:rFonts w:ascii="Angsana New" w:hAnsi="Angsana New" w:hint="cs"/>
          <w:color w:val="000000"/>
          <w:spacing w:val="-6"/>
          <w:sz w:val="30"/>
          <w:szCs w:val="30"/>
          <w:cs/>
        </w:rPr>
        <w:t>บริษัทย่อยในธุรกิจ</w:t>
      </w:r>
      <w:proofErr w:type="spellStart"/>
      <w:r w:rsidRPr="00042D91">
        <w:rPr>
          <w:rFonts w:ascii="Angsana New" w:hAnsi="Angsana New" w:hint="cs"/>
          <w:color w:val="000000"/>
          <w:spacing w:val="-6"/>
          <w:sz w:val="30"/>
          <w:szCs w:val="30"/>
          <w:cs/>
        </w:rPr>
        <w:t>แพคเกจจิ้ง</w:t>
      </w:r>
      <w:proofErr w:type="spellEnd"/>
      <w:r w:rsidRPr="00042D91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ได้เข้าซื้อหุ้นร้อยละ </w:t>
      </w:r>
      <w:r>
        <w:rPr>
          <w:rFonts w:ascii="Angsana New" w:hAnsi="Angsana New"/>
          <w:color w:val="000000"/>
          <w:spacing w:val="-6"/>
          <w:sz w:val="30"/>
          <w:szCs w:val="30"/>
        </w:rPr>
        <w:t>75</w:t>
      </w:r>
      <w:r w:rsidRPr="00042D91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Pr="00042D91">
        <w:rPr>
          <w:rFonts w:ascii="Angsana New" w:hAnsi="Angsana New" w:hint="cs"/>
          <w:color w:val="000000"/>
          <w:spacing w:val="-6"/>
          <w:sz w:val="30"/>
          <w:szCs w:val="30"/>
          <w:cs/>
        </w:rPr>
        <w:t>ใน</w:t>
      </w:r>
      <w:proofErr w:type="spellStart"/>
      <w:r w:rsidRPr="00042D91">
        <w:rPr>
          <w:rFonts w:ascii="Angsana New" w:hAnsi="Angsana New"/>
          <w:color w:val="000000"/>
          <w:spacing w:val="-6"/>
          <w:sz w:val="30"/>
          <w:szCs w:val="30"/>
          <w:cs/>
        </w:rPr>
        <w:t>บริษัทพ</w:t>
      </w:r>
      <w:proofErr w:type="spellEnd"/>
      <w:r w:rsidRPr="00042D91">
        <w:rPr>
          <w:rFonts w:ascii="Angsana New" w:hAnsi="Angsana New"/>
          <w:color w:val="000000"/>
          <w:spacing w:val="-6"/>
          <w:sz w:val="30"/>
          <w:szCs w:val="30"/>
          <w:cs/>
        </w:rPr>
        <w:t>รี</w:t>
      </w:r>
      <w:proofErr w:type="spellStart"/>
      <w:r w:rsidRPr="00042D91">
        <w:rPr>
          <w:rFonts w:ascii="Angsana New" w:hAnsi="Angsana New"/>
          <w:color w:val="000000"/>
          <w:spacing w:val="-6"/>
          <w:sz w:val="30"/>
          <w:szCs w:val="30"/>
          <w:cs/>
        </w:rPr>
        <w:t>ซิชั่น</w:t>
      </w:r>
      <w:proofErr w:type="spellEnd"/>
      <w:r w:rsidRPr="00042D91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proofErr w:type="spellStart"/>
      <w:r w:rsidRPr="00042D91">
        <w:rPr>
          <w:rFonts w:ascii="Angsana New" w:hAnsi="Angsana New"/>
          <w:color w:val="000000"/>
          <w:spacing w:val="-6"/>
          <w:sz w:val="30"/>
          <w:szCs w:val="30"/>
          <w:cs/>
        </w:rPr>
        <w:t>พริ้นท์</w:t>
      </w:r>
      <w:proofErr w:type="spellEnd"/>
      <w:r w:rsidRPr="00042D91">
        <w:rPr>
          <w:rFonts w:ascii="Angsana New" w:hAnsi="Angsana New"/>
          <w:color w:val="000000"/>
          <w:sz w:val="30"/>
          <w:szCs w:val="30"/>
        </w:rPr>
        <w:t xml:space="preserve"> </w:t>
      </w:r>
      <w:r w:rsidRPr="00042D91">
        <w:rPr>
          <w:rFonts w:ascii="Angsana New" w:hAnsi="Angsana New"/>
          <w:color w:val="000000"/>
          <w:sz w:val="30"/>
          <w:szCs w:val="30"/>
          <w:cs/>
        </w:rPr>
        <w:t>จ</w:t>
      </w:r>
      <w:r w:rsidRPr="00042D91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042D91">
        <w:rPr>
          <w:rFonts w:ascii="Angsana New" w:hAnsi="Angsana New"/>
          <w:color w:val="000000"/>
          <w:sz w:val="30"/>
          <w:szCs w:val="30"/>
          <w:cs/>
        </w:rPr>
        <w:t>กัด</w:t>
      </w:r>
      <w:r w:rsidRPr="00167036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D26435">
        <w:rPr>
          <w:rFonts w:ascii="Angsana New" w:hAnsi="Angsana New"/>
          <w:color w:val="000000"/>
          <w:spacing w:val="2"/>
          <w:sz w:val="30"/>
          <w:szCs w:val="30"/>
        </w:rPr>
        <w:t>(“</w:t>
      </w:r>
      <w:proofErr w:type="spellStart"/>
      <w:r w:rsidRPr="00D26435">
        <w:rPr>
          <w:rFonts w:ascii="Angsana New" w:hAnsi="Angsana New"/>
          <w:color w:val="000000"/>
          <w:spacing w:val="2"/>
          <w:sz w:val="30"/>
          <w:szCs w:val="30"/>
          <w:cs/>
        </w:rPr>
        <w:t>พรีซิชั่น</w:t>
      </w:r>
      <w:proofErr w:type="spellEnd"/>
      <w:r w:rsidRPr="00D26435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proofErr w:type="spellStart"/>
      <w:r w:rsidRPr="00D26435">
        <w:rPr>
          <w:rFonts w:ascii="Angsana New" w:hAnsi="Angsana New"/>
          <w:color w:val="000000"/>
          <w:spacing w:val="2"/>
          <w:sz w:val="30"/>
          <w:szCs w:val="30"/>
          <w:cs/>
        </w:rPr>
        <w:t>พริ้นท์</w:t>
      </w:r>
      <w:proofErr w:type="spellEnd"/>
      <w:r w:rsidRPr="00D26435">
        <w:rPr>
          <w:rFonts w:ascii="Angsana New" w:hAnsi="Angsana New"/>
          <w:color w:val="000000"/>
          <w:spacing w:val="2"/>
          <w:sz w:val="30"/>
          <w:szCs w:val="30"/>
        </w:rPr>
        <w:t>”)</w:t>
      </w:r>
      <w:r w:rsidRPr="00D26435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ซึ่งเป็นผู้ผลิตสินค้าที่พิมพ์ด้วยระบบ</w:t>
      </w:r>
      <w:proofErr w:type="spellStart"/>
      <w:r w:rsidRPr="00D26435">
        <w:rPr>
          <w:rFonts w:ascii="Angsana New" w:hAnsi="Angsana New"/>
          <w:color w:val="000000"/>
          <w:spacing w:val="2"/>
          <w:sz w:val="30"/>
          <w:szCs w:val="30"/>
          <w:cs/>
        </w:rPr>
        <w:t>ออฟเซ็ท</w:t>
      </w:r>
      <w:proofErr w:type="spellEnd"/>
      <w:r w:rsidRPr="00D26435">
        <w:rPr>
          <w:rFonts w:ascii="Angsana New" w:hAnsi="Angsana New"/>
          <w:color w:val="000000"/>
          <w:spacing w:val="2"/>
          <w:sz w:val="30"/>
          <w:szCs w:val="30"/>
        </w:rPr>
        <w:t xml:space="preserve"> (Offset printing) </w:t>
      </w:r>
      <w:r w:rsidRPr="00D26435">
        <w:rPr>
          <w:rFonts w:ascii="Angsana New" w:hAnsi="Angsana New"/>
          <w:color w:val="000000"/>
          <w:spacing w:val="2"/>
          <w:sz w:val="30"/>
          <w:szCs w:val="30"/>
          <w:cs/>
        </w:rPr>
        <w:t>โดยเฉพาะสินค้ากล่อง</w:t>
      </w:r>
      <w:r w:rsidRPr="00547052">
        <w:rPr>
          <w:rFonts w:ascii="Angsana New" w:hAnsi="Angsana New"/>
          <w:color w:val="000000"/>
          <w:sz w:val="30"/>
          <w:szCs w:val="30"/>
        </w:rPr>
        <w:t xml:space="preserve"> </w:t>
      </w:r>
      <w:r w:rsidRPr="00D26435">
        <w:rPr>
          <w:rFonts w:ascii="Angsana New" w:hAnsi="Angsana New"/>
          <w:color w:val="000000"/>
          <w:spacing w:val="-4"/>
          <w:sz w:val="30"/>
          <w:szCs w:val="30"/>
          <w:cs/>
        </w:rPr>
        <w:t>ป้ายแขวน</w:t>
      </w:r>
      <w:r w:rsidRPr="00D26435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D26435">
        <w:rPr>
          <w:rFonts w:ascii="Angsana New" w:hAnsi="Angsana New"/>
          <w:color w:val="000000"/>
          <w:spacing w:val="-4"/>
          <w:sz w:val="30"/>
          <w:szCs w:val="30"/>
          <w:cs/>
        </w:rPr>
        <w:t>และสติ๊กเกอร์</w:t>
      </w:r>
      <w:r w:rsidRPr="00D26435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D26435">
        <w:rPr>
          <w:rFonts w:ascii="Angsana New" w:hAnsi="Angsana New"/>
          <w:color w:val="000000"/>
          <w:spacing w:val="-4"/>
          <w:sz w:val="30"/>
          <w:szCs w:val="30"/>
          <w:cs/>
        </w:rPr>
        <w:t>ที่ใช้ในอุตสาหกรรมต่างๆในประเทศไทย โดยการเข้าซื้อหุ้นดังกล่าวมีมูลค่าตามสัญญา</w:t>
      </w:r>
      <w:r w:rsidRPr="0054705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165</w:t>
      </w:r>
      <w:r w:rsidRPr="00547052">
        <w:rPr>
          <w:rFonts w:ascii="Angsana New" w:hAnsi="Angsana New"/>
          <w:color w:val="000000"/>
          <w:sz w:val="30"/>
          <w:szCs w:val="30"/>
        </w:rPr>
        <w:t xml:space="preserve"> </w:t>
      </w:r>
      <w:r w:rsidRPr="00547052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14:paraId="48C98597" w14:textId="77777777" w:rsidR="008459DF" w:rsidRPr="000A7E75" w:rsidRDefault="008459DF" w:rsidP="008459DF">
      <w:pPr>
        <w:pStyle w:val="BodyText2"/>
        <w:tabs>
          <w:tab w:val="left" w:pos="540"/>
        </w:tabs>
        <w:spacing w:line="240" w:lineRule="atLeast"/>
        <w:ind w:left="993" w:firstLine="0"/>
        <w:jc w:val="thaiDistribute"/>
        <w:rPr>
          <w:rFonts w:ascii="Angsana New" w:hAnsi="Angsana New"/>
          <w:color w:val="000000"/>
          <w:spacing w:val="-6"/>
        </w:rPr>
      </w:pPr>
    </w:p>
    <w:p w14:paraId="7616C4DF" w14:textId="77777777" w:rsidR="008459DF" w:rsidRPr="00B46690" w:rsidRDefault="008459DF" w:rsidP="008459DF">
      <w:pPr>
        <w:pStyle w:val="BodyText2"/>
        <w:tabs>
          <w:tab w:val="left" w:pos="993"/>
        </w:tabs>
        <w:ind w:left="993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B46690">
        <w:rPr>
          <w:rFonts w:ascii="Angsana New" w:hAnsi="Angsana New"/>
          <w:color w:val="000000"/>
          <w:sz w:val="30"/>
          <w:szCs w:val="30"/>
          <w:cs/>
        </w:rPr>
        <w:t>การได้มาซึ่งอำนาจควบคุม</w:t>
      </w:r>
      <w:proofErr w:type="spellStart"/>
      <w:r w:rsidRPr="00B46690">
        <w:rPr>
          <w:rFonts w:ascii="Angsana New" w:hAnsi="Angsana New"/>
          <w:color w:val="000000"/>
          <w:sz w:val="30"/>
          <w:szCs w:val="30"/>
          <w:cs/>
        </w:rPr>
        <w:t>ในพ</w:t>
      </w:r>
      <w:proofErr w:type="spellEnd"/>
      <w:r w:rsidRPr="00B46690">
        <w:rPr>
          <w:rFonts w:ascii="Angsana New" w:hAnsi="Angsana New"/>
          <w:color w:val="000000"/>
          <w:sz w:val="30"/>
          <w:szCs w:val="30"/>
          <w:cs/>
        </w:rPr>
        <w:t>รี</w:t>
      </w:r>
      <w:proofErr w:type="spellStart"/>
      <w:r w:rsidRPr="00B46690">
        <w:rPr>
          <w:rFonts w:ascii="Angsana New" w:hAnsi="Angsana New"/>
          <w:color w:val="000000"/>
          <w:sz w:val="30"/>
          <w:szCs w:val="30"/>
          <w:cs/>
        </w:rPr>
        <w:t>ซิชั่น</w:t>
      </w:r>
      <w:proofErr w:type="spellEnd"/>
      <w:r w:rsidRPr="00B46690">
        <w:rPr>
          <w:rFonts w:ascii="Angsana New" w:hAnsi="Angsana New"/>
          <w:color w:val="000000"/>
          <w:sz w:val="30"/>
          <w:szCs w:val="30"/>
        </w:rPr>
        <w:t xml:space="preserve"> </w:t>
      </w:r>
      <w:proofErr w:type="spellStart"/>
      <w:r w:rsidRPr="00B46690">
        <w:rPr>
          <w:rFonts w:ascii="Angsana New" w:hAnsi="Angsana New"/>
          <w:color w:val="000000"/>
          <w:sz w:val="30"/>
          <w:szCs w:val="30"/>
          <w:cs/>
        </w:rPr>
        <w:t>พริ้นท์</w:t>
      </w:r>
      <w:proofErr w:type="spellEnd"/>
      <w:r w:rsidRPr="00B46690">
        <w:rPr>
          <w:rFonts w:ascii="Angsana New" w:hAnsi="Angsana New"/>
          <w:color w:val="000000"/>
          <w:sz w:val="30"/>
          <w:szCs w:val="30"/>
        </w:rPr>
        <w:t xml:space="preserve"> </w:t>
      </w:r>
      <w:r w:rsidRPr="00B46690">
        <w:rPr>
          <w:rFonts w:ascii="Angsana New" w:hAnsi="Angsana New" w:hint="cs"/>
          <w:color w:val="000000"/>
          <w:sz w:val="30"/>
          <w:szCs w:val="30"/>
          <w:cs/>
        </w:rPr>
        <w:t>ทำให้กลุ่มบริษัทมี</w:t>
      </w:r>
      <w:r w:rsidRPr="00B46690">
        <w:rPr>
          <w:rFonts w:ascii="Angsana New" w:hAnsi="Angsana New"/>
          <w:color w:val="000000"/>
          <w:sz w:val="30"/>
          <w:szCs w:val="30"/>
          <w:cs/>
        </w:rPr>
        <w:t>การขยายฐานธุรกิจ</w:t>
      </w:r>
      <w:proofErr w:type="spellStart"/>
      <w:r w:rsidRPr="00B46690">
        <w:rPr>
          <w:rFonts w:ascii="Angsana New" w:hAnsi="Angsana New"/>
          <w:color w:val="000000"/>
          <w:sz w:val="30"/>
          <w:szCs w:val="30"/>
          <w:cs/>
        </w:rPr>
        <w:t>ดิสเพลย์แพคเกจจิ้</w:t>
      </w:r>
      <w:proofErr w:type="spellEnd"/>
      <w:r w:rsidRPr="00B46690">
        <w:rPr>
          <w:rFonts w:ascii="Angsana New" w:hAnsi="Angsana New"/>
          <w:color w:val="000000"/>
          <w:sz w:val="30"/>
          <w:szCs w:val="30"/>
          <w:cs/>
        </w:rPr>
        <w:t>งอย่าง</w:t>
      </w:r>
      <w:r w:rsidRPr="00B46690">
        <w:rPr>
          <w:rFonts w:ascii="Angsana New" w:hAnsi="Angsana New"/>
          <w:color w:val="000000"/>
          <w:spacing w:val="-8"/>
          <w:sz w:val="30"/>
          <w:szCs w:val="30"/>
          <w:cs/>
        </w:rPr>
        <w:t>ต่อเนื่องเพื่อรองรับตลาดบรรจุภัณฑ์คุณภาพสูง</w:t>
      </w:r>
      <w:r w:rsidRPr="00B46690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proofErr w:type="spellStart"/>
      <w:r w:rsidRPr="00B46690">
        <w:rPr>
          <w:rFonts w:ascii="Angsana New" w:hAnsi="Angsana New" w:hint="cs"/>
          <w:color w:val="000000"/>
          <w:spacing w:val="-8"/>
          <w:sz w:val="30"/>
          <w:szCs w:val="30"/>
          <w:cs/>
        </w:rPr>
        <w:t>โดย</w:t>
      </w:r>
      <w:r w:rsidRPr="00B46690">
        <w:rPr>
          <w:rFonts w:ascii="Angsana New" w:hAnsi="Angsana New"/>
          <w:color w:val="000000"/>
          <w:spacing w:val="-8"/>
          <w:sz w:val="30"/>
          <w:szCs w:val="30"/>
          <w:cs/>
        </w:rPr>
        <w:t>พ</w:t>
      </w:r>
      <w:proofErr w:type="spellEnd"/>
      <w:r w:rsidRPr="00B46690">
        <w:rPr>
          <w:rFonts w:ascii="Angsana New" w:hAnsi="Angsana New"/>
          <w:color w:val="000000"/>
          <w:spacing w:val="-8"/>
          <w:sz w:val="30"/>
          <w:szCs w:val="30"/>
          <w:cs/>
        </w:rPr>
        <w:t>รี</w:t>
      </w:r>
      <w:proofErr w:type="spellStart"/>
      <w:r w:rsidRPr="00B46690">
        <w:rPr>
          <w:rFonts w:ascii="Angsana New" w:hAnsi="Angsana New"/>
          <w:color w:val="000000"/>
          <w:spacing w:val="-8"/>
          <w:sz w:val="30"/>
          <w:szCs w:val="30"/>
          <w:cs/>
        </w:rPr>
        <w:t>ซิชั่น</w:t>
      </w:r>
      <w:proofErr w:type="spellEnd"/>
      <w:r w:rsidRPr="00B46690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proofErr w:type="spellStart"/>
      <w:r w:rsidRPr="00B46690">
        <w:rPr>
          <w:rFonts w:ascii="Angsana New" w:hAnsi="Angsana New"/>
          <w:color w:val="000000"/>
          <w:spacing w:val="-8"/>
          <w:sz w:val="30"/>
          <w:szCs w:val="30"/>
          <w:cs/>
        </w:rPr>
        <w:t>พริ้นท์</w:t>
      </w:r>
      <w:proofErr w:type="spellEnd"/>
      <w:r w:rsidRPr="00B46690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Pr="00B46690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มีกำลังการผลิต </w:t>
      </w:r>
      <w:r>
        <w:rPr>
          <w:rFonts w:ascii="Angsana New" w:hAnsi="Angsana New"/>
          <w:color w:val="000000"/>
          <w:spacing w:val="-8"/>
          <w:sz w:val="30"/>
          <w:szCs w:val="30"/>
        </w:rPr>
        <w:t>4</w:t>
      </w:r>
      <w:r w:rsidRPr="00B46690">
        <w:rPr>
          <w:rFonts w:ascii="Angsana New" w:hAnsi="Angsana New"/>
          <w:color w:val="000000"/>
          <w:spacing w:val="-8"/>
          <w:sz w:val="30"/>
          <w:szCs w:val="30"/>
        </w:rPr>
        <w:t>,</w:t>
      </w:r>
      <w:r>
        <w:rPr>
          <w:rFonts w:ascii="Angsana New" w:hAnsi="Angsana New"/>
          <w:color w:val="000000"/>
          <w:spacing w:val="-8"/>
          <w:sz w:val="30"/>
          <w:szCs w:val="30"/>
        </w:rPr>
        <w:t>650</w:t>
      </w:r>
      <w:r w:rsidRPr="00B46690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Pr="00B46690">
        <w:rPr>
          <w:rFonts w:ascii="Angsana New" w:hAnsi="Angsana New" w:hint="cs"/>
          <w:color w:val="000000"/>
          <w:spacing w:val="-8"/>
          <w:sz w:val="30"/>
          <w:szCs w:val="30"/>
          <w:cs/>
        </w:rPr>
        <w:t>ตันต่อปี</w:t>
      </w:r>
      <w:r w:rsidRPr="00B46690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Pr="00B46690">
        <w:rPr>
          <w:rFonts w:ascii="Angsana New" w:hAnsi="Angsana New"/>
          <w:color w:val="000000"/>
          <w:spacing w:val="-8"/>
          <w:sz w:val="30"/>
          <w:szCs w:val="30"/>
          <w:cs/>
        </w:rPr>
        <w:t>ในขณะเดียวกัน</w:t>
      </w:r>
      <w:r w:rsidRPr="00B46690">
        <w:rPr>
          <w:rFonts w:ascii="Angsana New" w:hAnsi="Angsana New"/>
          <w:color w:val="000000"/>
          <w:sz w:val="30"/>
          <w:szCs w:val="30"/>
          <w:cs/>
        </w:rPr>
        <w:t>ก็ช่วยเสริมสร้างความแข็งแกร่งในการเป็นผู้ผลิตสินค้าและให้บริการบรรจุภัณฑ์ครบวงจร</w:t>
      </w:r>
      <w:r w:rsidRPr="00B4669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</w:p>
    <w:p w14:paraId="628BA91A" w14:textId="77777777" w:rsidR="008459DF" w:rsidRPr="000A7E75" w:rsidRDefault="008459DF" w:rsidP="008459DF">
      <w:pPr>
        <w:pStyle w:val="BodyText2"/>
        <w:tabs>
          <w:tab w:val="left" w:pos="993"/>
        </w:tabs>
        <w:jc w:val="thaiDistribute"/>
        <w:rPr>
          <w:rFonts w:ascii="Angsana New" w:hAnsi="Angsana New"/>
          <w:color w:val="000000"/>
          <w:spacing w:val="-2"/>
        </w:rPr>
      </w:pPr>
    </w:p>
    <w:p w14:paraId="22E341A9" w14:textId="3DBFB9DB" w:rsidR="008459DF" w:rsidRPr="00532B4E" w:rsidRDefault="008459DF" w:rsidP="000B1CA4">
      <w:pPr>
        <w:pStyle w:val="BodyText2"/>
        <w:numPr>
          <w:ilvl w:val="0"/>
          <w:numId w:val="66"/>
        </w:num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000000"/>
          <w:spacing w:val="-2"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color w:val="000000"/>
          <w:spacing w:val="-2"/>
          <w:sz w:val="30"/>
          <w:szCs w:val="30"/>
        </w:rPr>
        <w:t xml:space="preserve"> </w:t>
      </w:r>
      <w:r w:rsidRPr="00532B4E">
        <w:rPr>
          <w:rFonts w:ascii="Angsana New" w:hAnsi="Angsana New"/>
          <w:b/>
          <w:bCs/>
          <w:i/>
          <w:iCs/>
          <w:color w:val="000000"/>
          <w:spacing w:val="-2"/>
          <w:sz w:val="30"/>
          <w:szCs w:val="30"/>
          <w:cs/>
        </w:rPr>
        <w:t>บริษัท</w:t>
      </w:r>
      <w:r w:rsidRPr="00532B4E">
        <w:rPr>
          <w:rFonts w:ascii="Angsana New" w:hAnsi="Angsana New" w:hint="cs"/>
          <w:b/>
          <w:bCs/>
          <w:i/>
          <w:iCs/>
          <w:color w:val="000000"/>
          <w:spacing w:val="-2"/>
          <w:sz w:val="30"/>
          <w:szCs w:val="30"/>
          <w:cs/>
        </w:rPr>
        <w:t>คอนิ</w:t>
      </w:r>
      <w:proofErr w:type="spellStart"/>
      <w:r w:rsidRPr="00532B4E">
        <w:rPr>
          <w:rFonts w:ascii="Angsana New" w:hAnsi="Angsana New" w:hint="cs"/>
          <w:b/>
          <w:bCs/>
          <w:i/>
          <w:iCs/>
          <w:color w:val="000000"/>
          <w:spacing w:val="-2"/>
          <w:sz w:val="30"/>
          <w:szCs w:val="30"/>
          <w:cs/>
        </w:rPr>
        <w:t>เมก</w:t>
      </w:r>
      <w:proofErr w:type="spellEnd"/>
      <w:r w:rsidRPr="00532B4E">
        <w:rPr>
          <w:rFonts w:ascii="Angsana New" w:hAnsi="Angsana New"/>
          <w:b/>
          <w:bCs/>
          <w:i/>
          <w:iCs/>
          <w:color w:val="000000"/>
          <w:spacing w:val="-2"/>
          <w:sz w:val="30"/>
          <w:szCs w:val="30"/>
        </w:rPr>
        <w:t xml:space="preserve"> </w:t>
      </w:r>
      <w:r w:rsidRPr="00532B4E">
        <w:rPr>
          <w:rFonts w:ascii="Angsana New" w:hAnsi="Angsana New"/>
          <w:b/>
          <w:bCs/>
          <w:i/>
          <w:iCs/>
          <w:color w:val="000000"/>
          <w:spacing w:val="-2"/>
          <w:sz w:val="30"/>
          <w:szCs w:val="30"/>
          <w:cs/>
        </w:rPr>
        <w:t>จ</w:t>
      </w:r>
      <w:r w:rsidRPr="00532B4E">
        <w:rPr>
          <w:rFonts w:ascii="Angsana New" w:hAnsi="Angsana New" w:hint="cs"/>
          <w:b/>
          <w:bCs/>
          <w:i/>
          <w:iCs/>
          <w:color w:val="000000"/>
          <w:spacing w:val="-2"/>
          <w:sz w:val="30"/>
          <w:szCs w:val="30"/>
          <w:cs/>
        </w:rPr>
        <w:t>ำ</w:t>
      </w:r>
      <w:r w:rsidRPr="00532B4E">
        <w:rPr>
          <w:rFonts w:ascii="Angsana New" w:hAnsi="Angsana New"/>
          <w:b/>
          <w:bCs/>
          <w:i/>
          <w:iCs/>
          <w:color w:val="000000"/>
          <w:spacing w:val="-2"/>
          <w:sz w:val="30"/>
          <w:szCs w:val="30"/>
          <w:cs/>
        </w:rPr>
        <w:t>กัด</w:t>
      </w:r>
      <w:r w:rsidRPr="00532B4E">
        <w:rPr>
          <w:rFonts w:ascii="Angsana New" w:hAnsi="Angsana New"/>
          <w:b/>
          <w:bCs/>
          <w:i/>
          <w:iCs/>
          <w:color w:val="000000"/>
          <w:spacing w:val="-2"/>
          <w:sz w:val="30"/>
          <w:szCs w:val="30"/>
        </w:rPr>
        <w:t xml:space="preserve"> </w:t>
      </w:r>
      <w:r w:rsidRPr="00532B4E">
        <w:rPr>
          <w:rFonts w:ascii="Angsana New" w:hAnsi="Angsana New" w:hint="cs"/>
          <w:b/>
          <w:bCs/>
          <w:i/>
          <w:iCs/>
          <w:color w:val="000000"/>
          <w:spacing w:val="-6"/>
          <w:sz w:val="30"/>
          <w:szCs w:val="30"/>
          <w:cs/>
        </w:rPr>
        <w:t>ประเทศไทย</w:t>
      </w:r>
    </w:p>
    <w:p w14:paraId="035AA380" w14:textId="77777777" w:rsidR="008459DF" w:rsidRPr="000A7E75" w:rsidRDefault="008459DF" w:rsidP="008459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pacing w:val="-4"/>
          <w:sz w:val="22"/>
          <w:szCs w:val="22"/>
        </w:rPr>
      </w:pPr>
    </w:p>
    <w:p w14:paraId="473F1454" w14:textId="506DF6FE" w:rsidR="008459DF" w:rsidRPr="00532B4E" w:rsidRDefault="008459DF" w:rsidP="008459DF">
      <w:pPr>
        <w:pStyle w:val="BodyText2"/>
        <w:tabs>
          <w:tab w:val="left" w:pos="993"/>
        </w:tabs>
        <w:ind w:left="993" w:firstLine="0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7E5942">
        <w:rPr>
          <w:rFonts w:ascii="Angsana New" w:hAnsi="Angsana New"/>
          <w:color w:val="000000"/>
          <w:sz w:val="30"/>
          <w:szCs w:val="30"/>
          <w:cs/>
        </w:rPr>
        <w:t>เมื่อวันที่</w:t>
      </w:r>
      <w:r w:rsidRPr="007E5942">
        <w:rPr>
          <w:rFonts w:ascii="Angsana New" w:hAnsi="Angsana New"/>
          <w:color w:val="000000"/>
          <w:sz w:val="30"/>
          <w:szCs w:val="30"/>
        </w:rPr>
        <w:t xml:space="preserve"> 21 </w:t>
      </w:r>
      <w:r w:rsidRPr="007E5942">
        <w:rPr>
          <w:rFonts w:ascii="Angsana New" w:hAnsi="Angsana New"/>
          <w:color w:val="000000"/>
          <w:sz w:val="30"/>
          <w:szCs w:val="30"/>
          <w:cs/>
        </w:rPr>
        <w:t xml:space="preserve">พฤศจิกายน </w:t>
      </w:r>
      <w:r w:rsidRPr="007E5942">
        <w:rPr>
          <w:rFonts w:ascii="Angsana New" w:hAnsi="Angsana New"/>
          <w:color w:val="000000"/>
          <w:sz w:val="30"/>
          <w:szCs w:val="30"/>
        </w:rPr>
        <w:t xml:space="preserve">2560 </w:t>
      </w:r>
      <w:r w:rsidRPr="007E5942">
        <w:rPr>
          <w:rFonts w:ascii="Angsana New" w:hAnsi="Angsana New"/>
          <w:color w:val="000000"/>
          <w:sz w:val="30"/>
          <w:szCs w:val="30"/>
          <w:cs/>
        </w:rPr>
        <w:t>บริษัทย่อยในธุรกิจ</w:t>
      </w:r>
      <w:proofErr w:type="spellStart"/>
      <w:r w:rsidRPr="007E5942">
        <w:rPr>
          <w:rFonts w:ascii="Angsana New" w:hAnsi="Angsana New"/>
          <w:color w:val="000000"/>
          <w:sz w:val="30"/>
          <w:szCs w:val="30"/>
          <w:cs/>
        </w:rPr>
        <w:t>แพคเกจจิ้ง</w:t>
      </w:r>
      <w:proofErr w:type="spellEnd"/>
      <w:r w:rsidRPr="007E5942">
        <w:rPr>
          <w:rFonts w:ascii="Angsana New" w:hAnsi="Angsana New"/>
          <w:color w:val="000000"/>
          <w:sz w:val="30"/>
          <w:szCs w:val="30"/>
          <w:cs/>
        </w:rPr>
        <w:t xml:space="preserve"> ได้เข้าซื้อหุ้นร้อยละ </w:t>
      </w:r>
      <w:r w:rsidRPr="007E5942">
        <w:rPr>
          <w:rFonts w:ascii="Angsana New" w:hAnsi="Angsana New"/>
          <w:color w:val="000000"/>
          <w:sz w:val="30"/>
          <w:szCs w:val="30"/>
        </w:rPr>
        <w:t xml:space="preserve">75 </w:t>
      </w:r>
      <w:r w:rsidRPr="007E5942">
        <w:rPr>
          <w:rFonts w:ascii="Angsana New" w:hAnsi="Angsana New"/>
          <w:color w:val="000000"/>
          <w:sz w:val="30"/>
          <w:szCs w:val="30"/>
          <w:cs/>
        </w:rPr>
        <w:t>ในบริษัทคอนิ</w:t>
      </w:r>
      <w:proofErr w:type="spellStart"/>
      <w:r w:rsidRPr="007E5942">
        <w:rPr>
          <w:rFonts w:ascii="Angsana New" w:hAnsi="Angsana New"/>
          <w:color w:val="000000"/>
          <w:sz w:val="30"/>
          <w:szCs w:val="30"/>
          <w:cs/>
        </w:rPr>
        <w:t>เมก</w:t>
      </w:r>
      <w:proofErr w:type="spellEnd"/>
      <w:r w:rsidRPr="007E5942">
        <w:rPr>
          <w:rFonts w:ascii="Angsana New" w:hAnsi="Angsana New"/>
          <w:color w:val="000000"/>
          <w:sz w:val="30"/>
          <w:szCs w:val="30"/>
        </w:rPr>
        <w:t xml:space="preserve"> </w:t>
      </w:r>
      <w:r w:rsidRPr="003860AD">
        <w:rPr>
          <w:rFonts w:ascii="Angsana New" w:hAnsi="Angsana New"/>
          <w:color w:val="000000"/>
          <w:sz w:val="30"/>
          <w:szCs w:val="30"/>
          <w:cs/>
        </w:rPr>
        <w:t>จำกัด</w:t>
      </w:r>
      <w:r w:rsidRPr="00532B4E">
        <w:rPr>
          <w:rFonts w:ascii="Angsana New" w:hAnsi="Angsana New"/>
          <w:color w:val="000000"/>
          <w:spacing w:val="-2"/>
          <w:sz w:val="30"/>
          <w:szCs w:val="30"/>
        </w:rPr>
        <w:t xml:space="preserve"> (“</w:t>
      </w:r>
      <w:r w:rsidRPr="00532B4E">
        <w:rPr>
          <w:rFonts w:ascii="Angsana New" w:hAnsi="Angsana New" w:hint="cs"/>
          <w:color w:val="000000"/>
          <w:spacing w:val="-2"/>
          <w:sz w:val="30"/>
          <w:szCs w:val="30"/>
          <w:cs/>
        </w:rPr>
        <w:t>คอนิ</w:t>
      </w:r>
      <w:proofErr w:type="spellStart"/>
      <w:r w:rsidRPr="00532B4E">
        <w:rPr>
          <w:rFonts w:ascii="Angsana New" w:hAnsi="Angsana New" w:hint="cs"/>
          <w:color w:val="000000"/>
          <w:spacing w:val="-2"/>
          <w:sz w:val="30"/>
          <w:szCs w:val="30"/>
          <w:cs/>
        </w:rPr>
        <w:t>เมก</w:t>
      </w:r>
      <w:proofErr w:type="spellEnd"/>
      <w:r w:rsidRPr="00532B4E">
        <w:rPr>
          <w:rFonts w:ascii="Angsana New" w:hAnsi="Angsana New"/>
          <w:color w:val="000000"/>
          <w:spacing w:val="-2"/>
          <w:sz w:val="30"/>
          <w:szCs w:val="30"/>
        </w:rPr>
        <w:t>”)</w:t>
      </w:r>
      <w:r w:rsidRPr="00532B4E">
        <w:rPr>
          <w:rFonts w:ascii="Angsana New" w:hAnsi="Angsana New" w:hint="cs"/>
          <w:color w:val="000000"/>
          <w:sz w:val="30"/>
          <w:szCs w:val="30"/>
          <w:cs/>
        </w:rPr>
        <w:t xml:space="preserve"> ซึ่งเป็นผู้ผลิต</w:t>
      </w:r>
      <w:r w:rsidRPr="00532B4E">
        <w:rPr>
          <w:rFonts w:ascii="Angsana New" w:hAnsi="Angsana New"/>
          <w:color w:val="000000"/>
          <w:sz w:val="30"/>
          <w:szCs w:val="30"/>
          <w:cs/>
        </w:rPr>
        <w:t>สินค้า</w:t>
      </w:r>
      <w:r w:rsidRPr="00532B4E">
        <w:rPr>
          <w:rFonts w:ascii="Angsana New" w:hAnsi="Angsana New" w:hint="cs"/>
          <w:color w:val="000000"/>
          <w:sz w:val="30"/>
          <w:szCs w:val="30"/>
          <w:cs/>
        </w:rPr>
        <w:t xml:space="preserve">ในด้าน </w:t>
      </w:r>
      <w:r w:rsidRPr="00532B4E">
        <w:rPr>
          <w:rFonts w:ascii="Angsana New" w:hAnsi="Angsana New"/>
          <w:color w:val="000000"/>
          <w:sz w:val="30"/>
          <w:szCs w:val="30"/>
        </w:rPr>
        <w:t xml:space="preserve">Rigid plastic packaging </w:t>
      </w:r>
      <w:r w:rsidRPr="00532B4E">
        <w:rPr>
          <w:rFonts w:ascii="Angsana New" w:hAnsi="Angsana New" w:hint="cs"/>
          <w:color w:val="000000"/>
          <w:sz w:val="30"/>
          <w:szCs w:val="30"/>
          <w:cs/>
        </w:rPr>
        <w:t xml:space="preserve">ซึ่งรวมถึงขวดพลาสติกที่ทำมาจาก </w:t>
      </w:r>
      <w:r w:rsidRPr="00532B4E">
        <w:rPr>
          <w:rFonts w:ascii="Angsana New" w:hAnsi="Angsana New"/>
          <w:color w:val="000000"/>
          <w:sz w:val="30"/>
          <w:szCs w:val="30"/>
        </w:rPr>
        <w:t xml:space="preserve">HDPE  </w:t>
      </w:r>
      <w:r w:rsidRPr="00532B4E">
        <w:rPr>
          <w:rFonts w:ascii="Angsana New" w:hAnsi="Angsana New"/>
          <w:color w:val="000000"/>
          <w:spacing w:val="-2"/>
          <w:sz w:val="30"/>
          <w:szCs w:val="30"/>
          <w:cs/>
        </w:rPr>
        <w:t>หลอดบรรจุภัณฑ์พลาสติก</w:t>
      </w:r>
      <w:r w:rsidRPr="00532B4E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532B4E">
        <w:rPr>
          <w:rFonts w:ascii="Angsana New" w:hAnsi="Angsana New"/>
          <w:color w:val="000000"/>
          <w:spacing w:val="-2"/>
          <w:sz w:val="30"/>
          <w:szCs w:val="30"/>
          <w:cs/>
        </w:rPr>
        <w:t>ฝา</w:t>
      </w:r>
      <w:r w:rsidRPr="00532B4E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532B4E">
        <w:rPr>
          <w:rFonts w:ascii="Angsana New" w:hAnsi="Angsana New" w:hint="cs"/>
          <w:color w:val="000000"/>
          <w:spacing w:val="-2"/>
          <w:sz w:val="30"/>
          <w:szCs w:val="30"/>
          <w:cs/>
        </w:rPr>
        <w:t>ที่</w:t>
      </w:r>
      <w:r w:rsidRPr="00532B4E">
        <w:rPr>
          <w:rFonts w:ascii="Angsana New" w:hAnsi="Angsana New"/>
          <w:color w:val="000000"/>
          <w:spacing w:val="-2"/>
          <w:sz w:val="30"/>
          <w:szCs w:val="30"/>
          <w:cs/>
        </w:rPr>
        <w:t>ใช้ในอุตสาหกรรมต่างๆ</w:t>
      </w:r>
      <w:r w:rsidRPr="00532B4E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532B4E">
        <w:rPr>
          <w:rFonts w:ascii="Angsana New" w:hAnsi="Angsana New"/>
          <w:color w:val="000000"/>
          <w:spacing w:val="-2"/>
          <w:sz w:val="30"/>
          <w:szCs w:val="30"/>
          <w:cs/>
        </w:rPr>
        <w:t>เช่น</w:t>
      </w:r>
      <w:r w:rsidRPr="00532B4E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Pr="00532B4E">
        <w:rPr>
          <w:rFonts w:ascii="Angsana New" w:hAnsi="Angsana New"/>
          <w:color w:val="000000"/>
          <w:spacing w:val="-2"/>
          <w:sz w:val="30"/>
          <w:szCs w:val="30"/>
          <w:cs/>
        </w:rPr>
        <w:t>เครื่องสำอาง</w:t>
      </w:r>
      <w:r w:rsidRPr="00532B4E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532B4E">
        <w:rPr>
          <w:rFonts w:ascii="Angsana New" w:hAnsi="Angsana New"/>
          <w:color w:val="000000"/>
          <w:spacing w:val="-2"/>
          <w:sz w:val="30"/>
          <w:szCs w:val="30"/>
          <w:cs/>
        </w:rPr>
        <w:t>เวชภัณฑ์</w:t>
      </w:r>
      <w:r w:rsidRPr="00532B4E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532B4E">
        <w:rPr>
          <w:rFonts w:ascii="Angsana New" w:hAnsi="Angsana New"/>
          <w:color w:val="000000"/>
          <w:spacing w:val="-2"/>
          <w:sz w:val="30"/>
          <w:szCs w:val="30"/>
          <w:cs/>
        </w:rPr>
        <w:t>สินค้าอุปโภคบริโภค</w:t>
      </w:r>
      <w:r w:rsidRPr="00532B4E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532B4E">
        <w:rPr>
          <w:rFonts w:ascii="Angsana New" w:hAnsi="Angsana New"/>
          <w:color w:val="000000"/>
          <w:spacing w:val="-2"/>
          <w:sz w:val="30"/>
          <w:szCs w:val="30"/>
          <w:cs/>
        </w:rPr>
        <w:t>และของเหลวอุตสาหกรรม</w:t>
      </w:r>
      <w:r w:rsidRPr="00532B4E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ทั้งภายในและต่างประเทศ</w:t>
      </w:r>
      <w:r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532B4E">
        <w:rPr>
          <w:rFonts w:ascii="Angsana New" w:hAnsi="Angsana New" w:hint="cs"/>
          <w:color w:val="000000"/>
          <w:sz w:val="30"/>
          <w:szCs w:val="30"/>
          <w:cs/>
        </w:rPr>
        <w:t xml:space="preserve">โดยการเข้าซื้อหุ้นดังกล่าวมีมูลค่าตามสัญญา </w:t>
      </w:r>
      <w:r w:rsidRPr="00532B4E">
        <w:rPr>
          <w:rFonts w:ascii="Angsana New" w:hAnsi="Angsana New"/>
          <w:color w:val="000000"/>
          <w:sz w:val="30"/>
          <w:szCs w:val="30"/>
        </w:rPr>
        <w:t xml:space="preserve">298 </w:t>
      </w:r>
      <w:r w:rsidRPr="00532B4E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14:paraId="59FBC882" w14:textId="77777777" w:rsidR="008459DF" w:rsidRPr="000A7E75" w:rsidRDefault="008459DF" w:rsidP="008459DF">
      <w:pPr>
        <w:pStyle w:val="BodyText2"/>
        <w:tabs>
          <w:tab w:val="left" w:pos="540"/>
        </w:tabs>
        <w:spacing w:line="240" w:lineRule="atLeast"/>
        <w:ind w:left="993" w:firstLine="0"/>
        <w:jc w:val="thaiDistribute"/>
        <w:rPr>
          <w:rFonts w:ascii="Angsana New" w:hAnsi="Angsana New"/>
          <w:color w:val="000000"/>
          <w:spacing w:val="-6"/>
        </w:rPr>
      </w:pPr>
    </w:p>
    <w:p w14:paraId="2B4815F2" w14:textId="6CC4353C" w:rsidR="008459DF" w:rsidRPr="003860AD" w:rsidRDefault="008459DF" w:rsidP="008459DF">
      <w:pPr>
        <w:pStyle w:val="BodyText2"/>
        <w:tabs>
          <w:tab w:val="left" w:pos="993"/>
        </w:tabs>
        <w:ind w:left="993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7E5942">
        <w:rPr>
          <w:rFonts w:ascii="Angsana New" w:hAnsi="Angsana New"/>
          <w:color w:val="000000"/>
          <w:spacing w:val="6"/>
          <w:sz w:val="30"/>
          <w:szCs w:val="30"/>
          <w:cs/>
        </w:rPr>
        <w:t>การได้มาซึ่งอำนาจควบคุมในคอนิ</w:t>
      </w:r>
      <w:proofErr w:type="spellStart"/>
      <w:r w:rsidRPr="007E5942">
        <w:rPr>
          <w:rFonts w:ascii="Angsana New" w:hAnsi="Angsana New"/>
          <w:color w:val="000000"/>
          <w:spacing w:val="6"/>
          <w:sz w:val="30"/>
          <w:szCs w:val="30"/>
          <w:cs/>
        </w:rPr>
        <w:t>เมก</w:t>
      </w:r>
      <w:proofErr w:type="spellEnd"/>
      <w:r w:rsidRPr="007E5942">
        <w:rPr>
          <w:rFonts w:ascii="Angsana New" w:hAnsi="Angsana New"/>
          <w:color w:val="000000"/>
          <w:spacing w:val="6"/>
          <w:sz w:val="30"/>
          <w:szCs w:val="30"/>
          <w:cs/>
        </w:rPr>
        <w:t>จะช่วยเพิ่มศักยภาพของธุรกิจ</w:t>
      </w:r>
      <w:proofErr w:type="spellStart"/>
      <w:r w:rsidRPr="007E5942">
        <w:rPr>
          <w:rFonts w:ascii="Angsana New" w:hAnsi="Angsana New"/>
          <w:color w:val="000000"/>
          <w:spacing w:val="6"/>
          <w:sz w:val="30"/>
          <w:szCs w:val="30"/>
          <w:cs/>
        </w:rPr>
        <w:t>แพคเกจจิ้ง</w:t>
      </w:r>
      <w:proofErr w:type="spellEnd"/>
      <w:r w:rsidRPr="007E5942">
        <w:rPr>
          <w:rFonts w:ascii="Angsana New" w:hAnsi="Angsana New"/>
          <w:color w:val="000000"/>
          <w:spacing w:val="6"/>
          <w:sz w:val="30"/>
          <w:szCs w:val="30"/>
          <w:cs/>
        </w:rPr>
        <w:t>ในการตอบสนองต่อ</w:t>
      </w:r>
      <w:r w:rsidRPr="007E5942">
        <w:rPr>
          <w:rFonts w:ascii="Angsana New" w:hAnsi="Angsana New"/>
          <w:color w:val="000000"/>
          <w:sz w:val="30"/>
          <w:szCs w:val="30"/>
          <w:cs/>
        </w:rPr>
        <w:t>ความต้องการบรรจุภัณฑ์ที่มีหลากหลายรูปแบบของลูกค้า</w:t>
      </w:r>
      <w:r w:rsidRPr="007E5942">
        <w:rPr>
          <w:rFonts w:ascii="Angsana New" w:hAnsi="Angsana New"/>
          <w:color w:val="000000"/>
          <w:sz w:val="30"/>
          <w:szCs w:val="30"/>
        </w:rPr>
        <w:t xml:space="preserve"> </w:t>
      </w:r>
      <w:r w:rsidRPr="007E5942">
        <w:rPr>
          <w:rFonts w:ascii="Angsana New" w:hAnsi="Angsana New"/>
          <w:color w:val="000000"/>
          <w:sz w:val="30"/>
          <w:szCs w:val="30"/>
          <w:cs/>
        </w:rPr>
        <w:t>และเพิ่มสัดส่วนการขายในกลุ่มลูกค้าที่ต้องการบรรจุภัณฑ์</w:t>
      </w:r>
      <w:proofErr w:type="spellStart"/>
      <w:r w:rsidRPr="007E5942">
        <w:rPr>
          <w:rFonts w:ascii="Angsana New" w:hAnsi="Angsana New"/>
          <w:color w:val="000000"/>
          <w:sz w:val="30"/>
          <w:szCs w:val="30"/>
          <w:cs/>
        </w:rPr>
        <w:t>ระดับพรีเมียม</w:t>
      </w:r>
      <w:proofErr w:type="spellEnd"/>
      <w:r w:rsidRPr="007E5942">
        <w:rPr>
          <w:rFonts w:ascii="Angsana New" w:hAnsi="Angsana New"/>
          <w:color w:val="000000"/>
          <w:sz w:val="30"/>
          <w:szCs w:val="30"/>
        </w:rPr>
        <w:t xml:space="preserve"> </w:t>
      </w:r>
      <w:r w:rsidRPr="007E5942">
        <w:rPr>
          <w:rFonts w:ascii="Angsana New" w:hAnsi="Angsana New"/>
          <w:color w:val="000000"/>
          <w:sz w:val="30"/>
          <w:szCs w:val="30"/>
          <w:cs/>
        </w:rPr>
        <w:t>เช่น</w:t>
      </w:r>
      <w:r w:rsidRPr="007E5942">
        <w:rPr>
          <w:rFonts w:ascii="Angsana New" w:hAnsi="Angsana New"/>
          <w:color w:val="000000"/>
          <w:sz w:val="30"/>
          <w:szCs w:val="30"/>
        </w:rPr>
        <w:t xml:space="preserve"> </w:t>
      </w:r>
      <w:r w:rsidRPr="007E5942">
        <w:rPr>
          <w:rFonts w:ascii="Angsana New" w:hAnsi="Angsana New"/>
          <w:color w:val="000000"/>
          <w:sz w:val="30"/>
          <w:szCs w:val="30"/>
          <w:cs/>
        </w:rPr>
        <w:t>อุตสาหกรรมเครื่องสำอาง</w:t>
      </w:r>
    </w:p>
    <w:p w14:paraId="077E9BEA" w14:textId="77777777" w:rsidR="008459DF" w:rsidRPr="000A7E75" w:rsidRDefault="008459DF" w:rsidP="008459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pacing w:val="-4"/>
          <w:sz w:val="22"/>
          <w:szCs w:val="22"/>
        </w:rPr>
      </w:pPr>
    </w:p>
    <w:p w14:paraId="1F301FED" w14:textId="77777777" w:rsidR="008459DF" w:rsidRPr="008F67AB" w:rsidRDefault="008459DF" w:rsidP="008459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8F67AB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การซื้อธุรกิจดังกล่าวข้างต้น</w:t>
      </w:r>
      <w:r w:rsidRPr="008F67AB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8F67AB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กลุ่มบริษัทได้จ้างผู้ประเมินราคาอิสระเพื่อหามูลค่ายุติธรรมของสินทรัพย์และหนี้สินสุทธิ</w:t>
      </w:r>
      <w:r w:rsidRPr="008F67AB">
        <w:rPr>
          <w:rFonts w:ascii="Angsana New" w:hAnsi="Angsana New" w:hint="cs"/>
          <w:color w:val="000000"/>
          <w:spacing w:val="-8"/>
          <w:sz w:val="30"/>
          <w:szCs w:val="30"/>
          <w:cs/>
        </w:rPr>
        <w:t>ที่ได้มา</w:t>
      </w:r>
      <w:r w:rsidRPr="008F67AB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Pr="008F67AB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โดย </w:t>
      </w:r>
      <w:r w:rsidRPr="008F67AB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color w:val="000000"/>
          <w:spacing w:val="-8"/>
          <w:sz w:val="30"/>
          <w:szCs w:val="30"/>
        </w:rPr>
        <w:t xml:space="preserve">31 </w:t>
      </w:r>
      <w:r>
        <w:rPr>
          <w:rFonts w:ascii="Angsana New" w:hAnsi="Angsana New" w:hint="cs"/>
          <w:color w:val="000000"/>
          <w:spacing w:val="-8"/>
          <w:sz w:val="30"/>
          <w:szCs w:val="30"/>
          <w:cs/>
        </w:rPr>
        <w:t>ธันวาคม</w:t>
      </w:r>
      <w:r w:rsidRPr="008F67AB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pacing w:val="-8"/>
          <w:sz w:val="30"/>
          <w:szCs w:val="30"/>
        </w:rPr>
        <w:t>2560</w:t>
      </w:r>
      <w:r w:rsidRPr="008F67AB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การประเมินมูลค่ายุติธรรมโดยผู้ประเมินราคาอิสระได้แล้วเสร็จ และมีการบันทึก</w:t>
      </w:r>
      <w:r w:rsidRPr="008F67AB">
        <w:rPr>
          <w:rFonts w:ascii="Angsana New" w:hAnsi="Angsana New"/>
          <w:color w:val="000000"/>
          <w:spacing w:val="-6"/>
          <w:sz w:val="30"/>
          <w:szCs w:val="30"/>
          <w:cs/>
        </w:rPr>
        <w:t>ปรับปรุงรายการสินทรัพย์ที่ได้มาและหนี้สินที่รับมาเป็นมูลค่ายุติธรรมเรียบร้อยแล้ว</w:t>
      </w:r>
      <w:r w:rsidRPr="008F67AB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</w:t>
      </w:r>
    </w:p>
    <w:p w14:paraId="14457841" w14:textId="77777777" w:rsidR="008459DF" w:rsidRPr="000A7E75" w:rsidRDefault="008459DF" w:rsidP="008459DF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highlight w:val="yellow"/>
        </w:rPr>
      </w:pPr>
    </w:p>
    <w:p w14:paraId="48230F15" w14:textId="764AFD2D" w:rsidR="008459DF" w:rsidRPr="002F2417" w:rsidRDefault="008459DF" w:rsidP="008459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24"/>
          <w:szCs w:val="24"/>
          <w:highlight w:val="yellow"/>
        </w:rPr>
      </w:pPr>
      <w:r w:rsidRPr="005920D6">
        <w:rPr>
          <w:rFonts w:ascii="Angsana New" w:hAnsi="Angsana New" w:hint="cs"/>
          <w:spacing w:val="2"/>
          <w:sz w:val="30"/>
          <w:szCs w:val="30"/>
          <w:cs/>
        </w:rPr>
        <w:t xml:space="preserve">ทั้งนี้ </w:t>
      </w:r>
      <w:r w:rsidRPr="005920D6">
        <w:rPr>
          <w:rFonts w:ascii="Angsana New" w:hAnsi="Angsana New"/>
          <w:spacing w:val="2"/>
          <w:sz w:val="30"/>
          <w:szCs w:val="30"/>
          <w:cs/>
        </w:rPr>
        <w:t>กลุ่มบริษัทมีการทบทวนอย่างต่อเนื่องในระหว่างช่วงเวลาที่วัดมูลค่า</w:t>
      </w:r>
      <w:r w:rsidRPr="005920D6">
        <w:rPr>
          <w:rFonts w:ascii="Angsana New" w:hAnsi="Angsana New" w:hint="cs"/>
          <w:spacing w:val="2"/>
          <w:sz w:val="30"/>
          <w:szCs w:val="30"/>
          <w:cs/>
        </w:rPr>
        <w:t xml:space="preserve"> ซึ่ง</w:t>
      </w:r>
      <w:r w:rsidRPr="005920D6">
        <w:rPr>
          <w:rFonts w:ascii="Angsana New" w:hAnsi="Angsana New"/>
          <w:spacing w:val="2"/>
          <w:sz w:val="30"/>
          <w:szCs w:val="30"/>
          <w:cs/>
        </w:rPr>
        <w:t>หาก</w:t>
      </w:r>
      <w:r w:rsidRPr="005920D6">
        <w:rPr>
          <w:rFonts w:ascii="Angsana New" w:hAnsi="Angsana New" w:hint="cs"/>
          <w:spacing w:val="2"/>
          <w:sz w:val="30"/>
          <w:szCs w:val="30"/>
          <w:cs/>
        </w:rPr>
        <w:t>มี</w:t>
      </w:r>
      <w:r w:rsidRPr="005920D6">
        <w:rPr>
          <w:rFonts w:ascii="Angsana New" w:hAnsi="Angsana New"/>
          <w:spacing w:val="2"/>
          <w:sz w:val="30"/>
          <w:szCs w:val="30"/>
          <w:cs/>
        </w:rPr>
        <w:t>ข้อมูลใหม่</w:t>
      </w:r>
      <w:r w:rsidRPr="005920D6">
        <w:rPr>
          <w:rFonts w:ascii="Angsana New" w:hAnsi="Angsana New" w:hint="cs"/>
          <w:spacing w:val="2"/>
          <w:sz w:val="30"/>
          <w:szCs w:val="30"/>
          <w:cs/>
        </w:rPr>
        <w:t>ที่ได้รับ</w:t>
      </w:r>
      <w:r w:rsidRPr="005920D6">
        <w:rPr>
          <w:rFonts w:ascii="Angsana New" w:hAnsi="Angsana New"/>
          <w:spacing w:val="2"/>
          <w:sz w:val="30"/>
          <w:szCs w:val="30"/>
          <w:cs/>
        </w:rPr>
        <w:t>เพิ่มเติม</w:t>
      </w:r>
      <w:r w:rsidRPr="005E5E5E">
        <w:rPr>
          <w:rFonts w:ascii="Angsana New" w:hAnsi="Angsana New"/>
          <w:sz w:val="30"/>
          <w:szCs w:val="30"/>
          <w:cs/>
        </w:rPr>
        <w:t>ภายในหนึ่งปีนับจากวันที่มีการซื้อธุรกิจ</w:t>
      </w:r>
      <w:r w:rsidRPr="005E5E5E">
        <w:rPr>
          <w:rFonts w:ascii="Angsana New" w:hAnsi="Angsana New" w:hint="cs"/>
          <w:sz w:val="30"/>
          <w:szCs w:val="30"/>
          <w:cs/>
        </w:rPr>
        <w:t>และรับทราบ</w:t>
      </w:r>
      <w:r w:rsidRPr="005E5E5E">
        <w:rPr>
          <w:rFonts w:ascii="Angsana New" w:hAnsi="Angsana New"/>
          <w:sz w:val="30"/>
          <w:szCs w:val="30"/>
          <w:cs/>
        </w:rPr>
        <w:t>ข้อเท็จจริงที่สะท้อนเหตุการณ์แวดล้อมที่มีอยู่ ณ วันที่ซื้อธุรกิจ</w:t>
      </w:r>
      <w:r w:rsidRPr="005E5E5E">
        <w:rPr>
          <w:rFonts w:ascii="Angsana New" w:hAnsi="Angsana New" w:hint="cs"/>
          <w:sz w:val="30"/>
          <w:szCs w:val="30"/>
          <w:cs/>
        </w:rPr>
        <w:t xml:space="preserve"> </w:t>
      </w:r>
      <w:r w:rsidRPr="005E5E5E">
        <w:rPr>
          <w:rFonts w:ascii="Angsana New" w:hAnsi="Angsana New"/>
          <w:sz w:val="30"/>
          <w:szCs w:val="30"/>
          <w:cs/>
        </w:rPr>
        <w:t>การบันทึกบัญชีเกี่ยวกับการซื้อธุรกิจจะถูกปรับปรุงใหม่</w:t>
      </w:r>
    </w:p>
    <w:p w14:paraId="04067EAF" w14:textId="77777777" w:rsidR="008459DF" w:rsidRPr="003B44EE" w:rsidRDefault="008459DF" w:rsidP="008459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pacing w:val="4"/>
          <w:sz w:val="30"/>
          <w:szCs w:val="30"/>
          <w:highlight w:val="yellow"/>
        </w:rPr>
      </w:pPr>
      <w:r>
        <w:rPr>
          <w:rFonts w:ascii="Angsana New" w:hAnsi="Angsana New"/>
          <w:color w:val="000000"/>
          <w:spacing w:val="4"/>
          <w:sz w:val="30"/>
          <w:szCs w:val="30"/>
          <w:cs/>
        </w:rPr>
        <w:br w:type="page"/>
      </w:r>
      <w:r w:rsidRPr="007E5942">
        <w:rPr>
          <w:rFonts w:ascii="Angsana New" w:hAnsi="Angsana New"/>
          <w:color w:val="000000"/>
          <w:spacing w:val="4"/>
          <w:sz w:val="30"/>
          <w:szCs w:val="30"/>
          <w:cs/>
        </w:rPr>
        <w:lastRenderedPageBreak/>
        <w:t>สินทรัพย์ที่ได้มาและหนี้สินที่รับมา ณ วันที่ซื้อธุรกิจ มีดังนี้</w:t>
      </w:r>
    </w:p>
    <w:p w14:paraId="0836C230" w14:textId="77777777" w:rsidR="008459DF" w:rsidRPr="000A7E75" w:rsidRDefault="008459DF" w:rsidP="008459DF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</w:rPr>
      </w:pPr>
    </w:p>
    <w:p w14:paraId="37C47146" w14:textId="3E3B3C27" w:rsidR="008459DF" w:rsidRPr="00B726F0" w:rsidRDefault="008459DF" w:rsidP="008459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pacing w:val="4"/>
          <w:sz w:val="30"/>
          <w:szCs w:val="30"/>
        </w:rPr>
      </w:pPr>
      <w:r w:rsidRPr="00F40A08" w:rsidDel="002B2D99">
        <w:rPr>
          <w:rFonts w:hint="cs"/>
        </w:rPr>
        <w:t xml:space="preserve"> </w:t>
      </w:r>
      <w:r w:rsidR="004C5EA0" w:rsidRPr="004C5EA0">
        <w:rPr>
          <w:rFonts w:hint="cs"/>
        </w:rPr>
        <w:t xml:space="preserve"> </w:t>
      </w:r>
      <w:r w:rsidR="004C5EA0" w:rsidRPr="004C5EA0">
        <w:rPr>
          <w:noProof/>
        </w:rPr>
        <w:drawing>
          <wp:inline distT="0" distB="0" distL="0" distR="0" wp14:anchorId="20E18263" wp14:editId="2C3C6D4D">
            <wp:extent cx="5670000" cy="6278400"/>
            <wp:effectExtent l="0" t="0" r="6985" b="825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0000" cy="62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4B59" w:rsidDel="002B2D99">
        <w:rPr>
          <w:rFonts w:hint="cs"/>
        </w:rPr>
        <w:t xml:space="preserve"> </w:t>
      </w:r>
    </w:p>
    <w:p w14:paraId="063A4900" w14:textId="77777777" w:rsidR="008459DF" w:rsidRPr="000A7E75" w:rsidRDefault="008459DF" w:rsidP="008459DF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</w:rPr>
      </w:pPr>
    </w:p>
    <w:p w14:paraId="050F2BD1" w14:textId="77777777" w:rsidR="008459DF" w:rsidRPr="008055B6" w:rsidRDefault="008459DF" w:rsidP="008459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B726F0">
        <w:rPr>
          <w:rFonts w:ascii="Angsana New" w:hAnsi="Angsana New" w:hint="cs"/>
          <w:color w:val="000000"/>
          <w:sz w:val="30"/>
          <w:szCs w:val="30"/>
          <w:cs/>
        </w:rPr>
        <w:t>ทั้งนี้ เงินลงทุนค้างจ่ายจำนวน</w:t>
      </w:r>
      <w:r w:rsidRPr="00532B4E">
        <w:rPr>
          <w:rFonts w:ascii="Angsana New" w:hAnsi="Angsana New" w:hint="cs"/>
          <w:color w:val="000000"/>
          <w:sz w:val="30"/>
          <w:szCs w:val="30"/>
          <w:cs/>
        </w:rPr>
        <w:t xml:space="preserve">รวม </w:t>
      </w:r>
      <w:r w:rsidRPr="00532B4E">
        <w:rPr>
          <w:rFonts w:ascii="Angsana New" w:hAnsi="Angsana New"/>
          <w:color w:val="000000"/>
          <w:sz w:val="30"/>
          <w:szCs w:val="30"/>
        </w:rPr>
        <w:t xml:space="preserve">1,659 </w:t>
      </w:r>
      <w:r w:rsidRPr="00532B4E">
        <w:rPr>
          <w:rFonts w:ascii="Angsana New" w:hAnsi="Angsana New" w:hint="cs"/>
          <w:color w:val="000000"/>
          <w:sz w:val="30"/>
          <w:szCs w:val="30"/>
          <w:cs/>
        </w:rPr>
        <w:t>ล้าน</w:t>
      </w:r>
      <w:r w:rsidRPr="00B726F0">
        <w:rPr>
          <w:rFonts w:ascii="Angsana New" w:hAnsi="Angsana New" w:hint="cs"/>
          <w:color w:val="000000"/>
          <w:sz w:val="30"/>
          <w:szCs w:val="30"/>
          <w:cs/>
        </w:rPr>
        <w:t>บาท กลุ่มบริษัทจะจ่ายให้กับผู้ถือหุ้นเดิมที่ขายหุ้นให้แก่กลุ่มบริษัท</w:t>
      </w:r>
      <w:r w:rsidRPr="00F83A26">
        <w:rPr>
          <w:rFonts w:ascii="Angsana New" w:hAnsi="Angsana New" w:hint="cs"/>
          <w:color w:val="000000"/>
          <w:sz w:val="30"/>
          <w:szCs w:val="30"/>
          <w:cs/>
        </w:rPr>
        <w:t xml:space="preserve"> เมื่อบรรลุเงื่อนไขตามที่กำหนดไว้</w:t>
      </w:r>
      <w:r w:rsidRPr="00FD7F27">
        <w:rPr>
          <w:rFonts w:ascii="Angsana New" w:hAnsi="Angsana New" w:hint="cs"/>
          <w:color w:val="000000"/>
          <w:sz w:val="30"/>
          <w:szCs w:val="30"/>
          <w:cs/>
        </w:rPr>
        <w:t>ภายใน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ปี </w:t>
      </w:r>
      <w:r>
        <w:rPr>
          <w:rFonts w:ascii="Angsana New" w:hAnsi="Angsana New"/>
          <w:color w:val="000000"/>
          <w:sz w:val="30"/>
          <w:szCs w:val="30"/>
        </w:rPr>
        <w:t>2562</w:t>
      </w:r>
    </w:p>
    <w:p w14:paraId="3210A7D9" w14:textId="77777777" w:rsidR="008459DF" w:rsidRPr="003504AC" w:rsidRDefault="008459DF" w:rsidP="008459DF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sz w:val="24"/>
          <w:szCs w:val="24"/>
          <w:highlight w:val="yellow"/>
        </w:rPr>
      </w:pPr>
    </w:p>
    <w:p w14:paraId="633B1B6F" w14:textId="77777777" w:rsidR="004C65E6" w:rsidRDefault="004C6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44040F24" w14:textId="672DCDC0" w:rsidR="008459DF" w:rsidRPr="005C0CB5" w:rsidRDefault="008459DF" w:rsidP="008459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A079F7">
        <w:rPr>
          <w:rFonts w:ascii="Angsana New" w:hAnsi="Angsana New" w:hint="cs"/>
          <w:color w:val="000000"/>
          <w:sz w:val="30"/>
          <w:szCs w:val="30"/>
          <w:cs/>
        </w:rPr>
        <w:lastRenderedPageBreak/>
        <w:t>กลุ่มบริษัทได้นำสินทรัพย์ หนี้สินและผลการดำเนินงานของบริษัทย่อยดังกล่าวมาจัดทำงบการเงินรวม</w:t>
      </w:r>
      <w:r>
        <w:rPr>
          <w:rFonts w:ascii="Angsana New" w:hAnsi="Angsana New" w:hint="cs"/>
          <w:color w:val="000000"/>
          <w:spacing w:val="-8"/>
          <w:sz w:val="30"/>
          <w:szCs w:val="30"/>
          <w:cs/>
        </w:rPr>
        <w:t>สำหรับปี</w:t>
      </w:r>
      <w:r w:rsidRPr="007E594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สิ้นสุดวันที่ </w:t>
      </w:r>
      <w:r w:rsidRPr="007E5942">
        <w:rPr>
          <w:rFonts w:ascii="Angsana New" w:hAnsi="Angsana New"/>
          <w:color w:val="000000"/>
          <w:spacing w:val="-2"/>
          <w:sz w:val="30"/>
          <w:szCs w:val="30"/>
        </w:rPr>
        <w:t xml:space="preserve">31 </w:t>
      </w:r>
      <w:r w:rsidRPr="007E594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ธันวาคม </w:t>
      </w:r>
      <w:r w:rsidRPr="007E5942">
        <w:rPr>
          <w:rFonts w:ascii="Angsana New" w:hAnsi="Angsana New"/>
          <w:color w:val="000000"/>
          <w:spacing w:val="-2"/>
          <w:sz w:val="30"/>
          <w:szCs w:val="30"/>
        </w:rPr>
        <w:t xml:space="preserve">2560 </w:t>
      </w:r>
      <w:r w:rsidRPr="007E594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นับตั้งแต่วันที่ซื้อธุรกิจ โดยบริษัทย่อยดังกล่าวมีรายได้จากการขายรวม </w:t>
      </w:r>
      <w:r w:rsidRPr="007E5942">
        <w:rPr>
          <w:rFonts w:ascii="Angsana New" w:hAnsi="Angsana New"/>
          <w:color w:val="000000"/>
          <w:spacing w:val="-2"/>
          <w:sz w:val="30"/>
          <w:szCs w:val="30"/>
        </w:rPr>
        <w:t xml:space="preserve">3,815 </w:t>
      </w:r>
      <w:r w:rsidRPr="007E5942">
        <w:rPr>
          <w:rFonts w:ascii="Angsana New" w:hAnsi="Angsana New"/>
          <w:color w:val="000000"/>
          <w:spacing w:val="-2"/>
          <w:sz w:val="30"/>
          <w:szCs w:val="30"/>
          <w:cs/>
        </w:rPr>
        <w:t>ล้านบาท</w:t>
      </w:r>
      <w:r w:rsidRPr="005C0CB5">
        <w:rPr>
          <w:rFonts w:ascii="Angsana New" w:hAnsi="Angsana New" w:hint="cs"/>
          <w:color w:val="000000"/>
          <w:sz w:val="30"/>
          <w:szCs w:val="30"/>
          <w:cs/>
        </w:rPr>
        <w:t xml:space="preserve"> และขาดทุนสำหรับ</w:t>
      </w:r>
      <w:r w:rsidRPr="00532B4E">
        <w:rPr>
          <w:rFonts w:ascii="Angsana New" w:hAnsi="Angsana New" w:hint="cs"/>
          <w:color w:val="000000"/>
          <w:sz w:val="30"/>
          <w:szCs w:val="30"/>
          <w:cs/>
        </w:rPr>
        <w:t xml:space="preserve">งวด </w:t>
      </w:r>
      <w:r>
        <w:rPr>
          <w:rFonts w:ascii="Angsana New" w:hAnsi="Angsana New"/>
          <w:color w:val="000000"/>
          <w:sz w:val="30"/>
          <w:szCs w:val="30"/>
        </w:rPr>
        <w:t>353</w:t>
      </w:r>
      <w:r w:rsidRPr="00532B4E">
        <w:rPr>
          <w:rFonts w:ascii="Angsana New" w:hAnsi="Angsana New"/>
          <w:color w:val="000000"/>
          <w:sz w:val="30"/>
          <w:szCs w:val="30"/>
        </w:rPr>
        <w:t xml:space="preserve"> </w:t>
      </w:r>
      <w:r w:rsidRPr="00532B4E">
        <w:rPr>
          <w:rFonts w:ascii="Angsana New" w:hAnsi="Angsana New" w:hint="cs"/>
          <w:color w:val="000000"/>
          <w:sz w:val="30"/>
          <w:szCs w:val="30"/>
          <w:cs/>
        </w:rPr>
        <w:t>ล้านบาท ซึ่งรวมเป็นส่วนหนึ่งของผลการดำเนินงานของกลุ่มบริษัท ฝ่ายบริหารคาดว่า</w:t>
      </w:r>
      <w:r w:rsidRPr="008C6767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หากกลุ่มบริษัทได้มีการซื้อธุรกิจดังกล่าวตั้งแต่วันที่ </w:t>
      </w:r>
      <w:r w:rsidRPr="008C6767">
        <w:rPr>
          <w:rFonts w:ascii="Angsana New" w:hAnsi="Angsana New"/>
          <w:color w:val="000000"/>
          <w:spacing w:val="4"/>
          <w:sz w:val="30"/>
          <w:szCs w:val="30"/>
        </w:rPr>
        <w:t xml:space="preserve">1 </w:t>
      </w:r>
      <w:r w:rsidRPr="008C6767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มกราคม </w:t>
      </w:r>
      <w:r w:rsidRPr="008C6767">
        <w:rPr>
          <w:rFonts w:ascii="Angsana New" w:hAnsi="Angsana New"/>
          <w:color w:val="000000"/>
          <w:spacing w:val="4"/>
          <w:sz w:val="30"/>
          <w:szCs w:val="30"/>
        </w:rPr>
        <w:t xml:space="preserve">2560 </w:t>
      </w:r>
      <w:r w:rsidRPr="008C6767">
        <w:rPr>
          <w:rFonts w:ascii="Angsana New" w:hAnsi="Angsana New"/>
          <w:color w:val="000000"/>
          <w:spacing w:val="4"/>
          <w:sz w:val="30"/>
          <w:szCs w:val="30"/>
          <w:cs/>
        </w:rPr>
        <w:t>กลุ่มบริษัทจะมีรายได้จากการขายเป็น</w:t>
      </w:r>
      <w:r w:rsidRPr="00532B4E">
        <w:rPr>
          <w:rFonts w:ascii="Angsana New" w:hAnsi="Angsana New" w:hint="cs"/>
          <w:color w:val="000000"/>
          <w:sz w:val="30"/>
          <w:szCs w:val="30"/>
          <w:cs/>
        </w:rPr>
        <w:t xml:space="preserve">จำนวนเงินรวม </w:t>
      </w:r>
      <w:r w:rsidRPr="00532B4E">
        <w:rPr>
          <w:rFonts w:ascii="Angsana New" w:hAnsi="Angsana New"/>
          <w:color w:val="000000"/>
          <w:sz w:val="30"/>
          <w:szCs w:val="30"/>
        </w:rPr>
        <w:t xml:space="preserve">452,562 </w:t>
      </w:r>
      <w:r w:rsidRPr="00532B4E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และมีกำไรสำหรับปี เป็นจำนวนเงินรวม </w:t>
      </w:r>
      <w:r w:rsidRPr="00532B4E">
        <w:rPr>
          <w:rFonts w:ascii="Angsana New" w:hAnsi="Angsana New"/>
          <w:color w:val="000000"/>
          <w:sz w:val="30"/>
          <w:szCs w:val="30"/>
        </w:rPr>
        <w:t xml:space="preserve">54,903 </w:t>
      </w:r>
      <w:r w:rsidRPr="00532B4E">
        <w:rPr>
          <w:rFonts w:ascii="Angsana New" w:hAnsi="Angsana New" w:hint="cs"/>
          <w:color w:val="000000"/>
          <w:sz w:val="30"/>
          <w:szCs w:val="30"/>
          <w:cs/>
        </w:rPr>
        <w:t>ล้าน</w:t>
      </w:r>
      <w:r w:rsidRPr="005C0CB5">
        <w:rPr>
          <w:rFonts w:ascii="Angsana New" w:hAnsi="Angsana New" w:hint="cs"/>
          <w:color w:val="000000"/>
          <w:sz w:val="30"/>
          <w:szCs w:val="30"/>
          <w:cs/>
        </w:rPr>
        <w:t>บาท</w:t>
      </w:r>
    </w:p>
    <w:p w14:paraId="6AC5B3B7" w14:textId="77777777" w:rsidR="008459DF" w:rsidRPr="000A7E75" w:rsidRDefault="008459DF" w:rsidP="008459DF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cs/>
        </w:rPr>
      </w:pPr>
    </w:p>
    <w:p w14:paraId="3D8C52F1" w14:textId="1AFBF296" w:rsidR="008459DF" w:rsidRPr="00B15E43" w:rsidRDefault="008459DF" w:rsidP="008459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  <w:highlight w:val="yellow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นอกจากนี้ ในระหว่างปี</w:t>
      </w:r>
      <w:r w:rsidRPr="00B15E4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2560</w:t>
      </w:r>
      <w:r w:rsidRPr="00B15E4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B15E43">
        <w:rPr>
          <w:rFonts w:ascii="Angsana New" w:hAnsi="Angsana New"/>
          <w:color w:val="000000"/>
          <w:sz w:val="30"/>
          <w:szCs w:val="30"/>
          <w:cs/>
        </w:rPr>
        <w:t>กลุ่มบริษัทได้จ่ายชำระคืนเงินกู้ยืมที่มีภาระดอกเบี้ย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>
        <w:rPr>
          <w:rFonts w:ascii="Angsana New" w:hAnsi="Angsana New"/>
          <w:color w:val="000000"/>
          <w:sz w:val="30"/>
          <w:szCs w:val="30"/>
        </w:rPr>
        <w:t>8</w:t>
      </w:r>
      <w:r w:rsidRPr="00B15E43">
        <w:rPr>
          <w:rFonts w:ascii="Angsana New" w:hAnsi="Angsana New"/>
          <w:color w:val="000000"/>
          <w:sz w:val="30"/>
          <w:szCs w:val="30"/>
        </w:rPr>
        <w:t>,</w:t>
      </w:r>
      <w:r>
        <w:rPr>
          <w:rFonts w:ascii="Angsana New" w:hAnsi="Angsana New"/>
          <w:color w:val="000000"/>
          <w:sz w:val="30"/>
          <w:szCs w:val="30"/>
        </w:rPr>
        <w:t>450</w:t>
      </w:r>
      <w:r w:rsidRPr="00B15E43">
        <w:rPr>
          <w:rFonts w:ascii="Angsana New" w:hAnsi="Angsana New"/>
          <w:color w:val="000000"/>
          <w:sz w:val="30"/>
          <w:szCs w:val="30"/>
          <w:cs/>
        </w:rPr>
        <w:t xml:space="preserve"> ล้านบาท </w:t>
      </w:r>
      <w:r>
        <w:rPr>
          <w:rFonts w:ascii="Angsana New" w:hAnsi="Angsana New" w:hint="cs"/>
          <w:color w:val="000000"/>
          <w:sz w:val="30"/>
          <w:szCs w:val="30"/>
          <w:cs/>
        </w:rPr>
        <w:t>ซึ่งเป็น</w:t>
      </w:r>
      <w:r w:rsidRPr="007E594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หนี้สินที่รับมาเนื่องจากการซื้อธุรกิจ </w:t>
      </w:r>
      <w:r w:rsidRPr="007E5942">
        <w:rPr>
          <w:rFonts w:ascii="Angsana New" w:hAnsi="Angsana New"/>
          <w:color w:val="000000"/>
          <w:spacing w:val="-2"/>
          <w:sz w:val="30"/>
          <w:szCs w:val="30"/>
        </w:rPr>
        <w:t xml:space="preserve">VCM </w:t>
      </w:r>
      <w:proofErr w:type="spellStart"/>
      <w:r w:rsidRPr="007E5942">
        <w:rPr>
          <w:rFonts w:ascii="Angsana New" w:hAnsi="Angsana New"/>
          <w:color w:val="000000"/>
          <w:spacing w:val="-2"/>
          <w:sz w:val="30"/>
          <w:szCs w:val="30"/>
        </w:rPr>
        <w:t>Indocorr</w:t>
      </w:r>
      <w:proofErr w:type="spellEnd"/>
      <w:r w:rsidRPr="007E5942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7E5942">
        <w:rPr>
          <w:rFonts w:ascii="Angsana New" w:hAnsi="Angsana New"/>
          <w:color w:val="000000"/>
          <w:spacing w:val="-2"/>
          <w:sz w:val="30"/>
          <w:szCs w:val="30"/>
          <w:cs/>
        </w:rPr>
        <w:t>และคอนิ</w:t>
      </w:r>
      <w:proofErr w:type="spellStart"/>
      <w:r w:rsidRPr="007E5942">
        <w:rPr>
          <w:rFonts w:ascii="Angsana New" w:hAnsi="Angsana New"/>
          <w:color w:val="000000"/>
          <w:spacing w:val="-2"/>
          <w:sz w:val="30"/>
          <w:szCs w:val="30"/>
          <w:cs/>
        </w:rPr>
        <w:t>เมก</w:t>
      </w:r>
      <w:proofErr w:type="spellEnd"/>
      <w:r w:rsidRPr="007E5942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7E5942">
        <w:rPr>
          <w:rFonts w:ascii="Angsana New" w:hAnsi="Angsana New"/>
          <w:color w:val="000000"/>
          <w:spacing w:val="-2"/>
          <w:sz w:val="30"/>
          <w:szCs w:val="30"/>
          <w:cs/>
        </w:rPr>
        <w:t>โดยส่วนใหญ่เป็นการจ่ายชำระคืนก่อนครบกำหนด</w:t>
      </w:r>
    </w:p>
    <w:p w14:paraId="4B56AAE9" w14:textId="77777777" w:rsidR="008459DF" w:rsidRPr="000A7E75" w:rsidRDefault="008459DF" w:rsidP="008459DF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highlight w:val="yellow"/>
        </w:rPr>
      </w:pPr>
    </w:p>
    <w:p w14:paraId="56E791CC" w14:textId="77777777" w:rsidR="008459DF" w:rsidRPr="00A079F7" w:rsidRDefault="008459DF" w:rsidP="008459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992CAC">
        <w:rPr>
          <w:rFonts w:ascii="Angsana New" w:hAnsi="Angsana New"/>
          <w:color w:val="000000"/>
          <w:spacing w:val="4"/>
          <w:sz w:val="30"/>
          <w:szCs w:val="30"/>
          <w:cs/>
        </w:rPr>
        <w:t>กลุ่มบริษัทมีค่าใช้จ่ายที่เกี่ยวข้องกับการซื้อธุรกิจ</w:t>
      </w:r>
      <w:r w:rsidRPr="00992CAC">
        <w:rPr>
          <w:rFonts w:ascii="Angsana New" w:hAnsi="Angsana New" w:hint="cs"/>
          <w:color w:val="000000"/>
          <w:spacing w:val="4"/>
          <w:sz w:val="30"/>
          <w:szCs w:val="30"/>
          <w:cs/>
        </w:rPr>
        <w:t>ดังกล่าว</w:t>
      </w:r>
      <w:r w:rsidRPr="005F3750">
        <w:rPr>
          <w:rFonts w:ascii="Angsana New" w:hAnsi="Angsana New" w:hint="cs"/>
          <w:color w:val="000000"/>
          <w:spacing w:val="4"/>
          <w:sz w:val="30"/>
          <w:szCs w:val="30"/>
          <w:cs/>
        </w:rPr>
        <w:t xml:space="preserve">รวม </w:t>
      </w:r>
      <w:r w:rsidRPr="00433510">
        <w:rPr>
          <w:rFonts w:ascii="Angsana New" w:hAnsi="Angsana New"/>
          <w:color w:val="000000"/>
          <w:spacing w:val="4"/>
          <w:sz w:val="30"/>
          <w:szCs w:val="30"/>
        </w:rPr>
        <w:t>57</w:t>
      </w:r>
      <w:r w:rsidRPr="005F3750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Pr="005F3750">
        <w:rPr>
          <w:rFonts w:ascii="Angsana New" w:hAnsi="Angsana New" w:hint="cs"/>
          <w:color w:val="000000"/>
          <w:spacing w:val="4"/>
          <w:sz w:val="30"/>
          <w:szCs w:val="30"/>
          <w:cs/>
        </w:rPr>
        <w:t>ล้าน</w:t>
      </w:r>
      <w:r w:rsidRPr="00992CAC">
        <w:rPr>
          <w:rFonts w:ascii="Angsana New" w:hAnsi="Angsana New" w:hint="cs"/>
          <w:color w:val="000000"/>
          <w:spacing w:val="4"/>
          <w:sz w:val="30"/>
          <w:szCs w:val="30"/>
          <w:cs/>
        </w:rPr>
        <w:t>บาท</w:t>
      </w:r>
      <w:r w:rsidRPr="00992CAC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ซึ่งรวมอยู่ในค่าใช้จ่ายในการบริหารใน</w:t>
      </w:r>
      <w:r>
        <w:rPr>
          <w:rFonts w:ascii="Angsana New" w:hAnsi="Angsana New"/>
          <w:color w:val="000000"/>
          <w:sz w:val="30"/>
          <w:szCs w:val="30"/>
          <w:cs/>
        </w:rPr>
        <w:t>งบกำไรขาดทุนรวม</w:t>
      </w:r>
    </w:p>
    <w:p w14:paraId="0CD12132" w14:textId="77777777" w:rsidR="008459DF" w:rsidRPr="000A7E75" w:rsidRDefault="008459DF" w:rsidP="008459DF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highlight w:val="yellow"/>
        </w:rPr>
      </w:pPr>
    </w:p>
    <w:p w14:paraId="4DF325B9" w14:textId="586833D2" w:rsidR="008459DF" w:rsidRPr="00B61956" w:rsidRDefault="008459DF" w:rsidP="000B1CA4">
      <w:pPr>
        <w:pStyle w:val="BodyText2"/>
        <w:numPr>
          <w:ilvl w:val="0"/>
          <w:numId w:val="67"/>
        </w:numPr>
        <w:tabs>
          <w:tab w:val="left" w:pos="540"/>
        </w:tabs>
        <w:spacing w:line="240" w:lineRule="atLeast"/>
        <w:ind w:left="990" w:hanging="472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6195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เปลี่ยนแปลงในส่วนได้เสียในบริษัทย่อย</w:t>
      </w:r>
    </w:p>
    <w:p w14:paraId="50D406A6" w14:textId="39926554" w:rsidR="008459DF" w:rsidRPr="0049407E" w:rsidRDefault="008459DF" w:rsidP="008459DF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sz w:val="24"/>
          <w:szCs w:val="24"/>
        </w:rPr>
      </w:pPr>
      <w:r w:rsidDel="005F797E">
        <w:rPr>
          <w:rFonts w:ascii="Angsana New" w:hAnsi="Angsana New" w:hint="cs"/>
          <w:bCs/>
          <w:i/>
          <w:iCs/>
          <w:color w:val="000000"/>
          <w:sz w:val="30"/>
          <w:szCs w:val="30"/>
          <w:cs/>
        </w:rPr>
        <w:t xml:space="preserve"> </w:t>
      </w:r>
    </w:p>
    <w:p w14:paraId="710FFCAC" w14:textId="5FA40D19" w:rsidR="008459DF" w:rsidRPr="00613006" w:rsidRDefault="008459DF" w:rsidP="000B1C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7E594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ในระหว่างปี </w:t>
      </w:r>
      <w:r w:rsidRPr="007E5942">
        <w:rPr>
          <w:rFonts w:ascii="Angsana New" w:hAnsi="Angsana New"/>
          <w:color w:val="000000"/>
          <w:spacing w:val="-2"/>
          <w:sz w:val="30"/>
          <w:szCs w:val="30"/>
        </w:rPr>
        <w:t xml:space="preserve">2560 </w:t>
      </w:r>
      <w:r w:rsidRPr="007E5942">
        <w:rPr>
          <w:rFonts w:ascii="Angsana New" w:hAnsi="Angsana New"/>
          <w:color w:val="000000"/>
          <w:spacing w:val="-2"/>
          <w:sz w:val="30"/>
          <w:szCs w:val="30"/>
          <w:cs/>
        </w:rPr>
        <w:t>บริษัทย่อยในธุรกิจ</w:t>
      </w:r>
      <w:proofErr w:type="spellStart"/>
      <w:r w:rsidR="002321DD" w:rsidRPr="007E5942">
        <w:rPr>
          <w:rFonts w:ascii="Angsana New" w:hAnsi="Angsana New"/>
          <w:color w:val="000000"/>
          <w:spacing w:val="-2"/>
          <w:sz w:val="30"/>
          <w:szCs w:val="30"/>
          <w:cs/>
        </w:rPr>
        <w:t>เค</w:t>
      </w:r>
      <w:proofErr w:type="spellEnd"/>
      <w:r w:rsidR="002321DD" w:rsidRPr="007E5942">
        <w:rPr>
          <w:rFonts w:ascii="Angsana New" w:hAnsi="Angsana New"/>
          <w:color w:val="000000"/>
          <w:spacing w:val="-2"/>
          <w:sz w:val="30"/>
          <w:szCs w:val="30"/>
          <w:cs/>
        </w:rPr>
        <w:t>มิ</w:t>
      </w:r>
      <w:proofErr w:type="spellStart"/>
      <w:r w:rsidR="002321DD" w:rsidRPr="007E5942">
        <w:rPr>
          <w:rFonts w:ascii="Angsana New" w:hAnsi="Angsana New"/>
          <w:color w:val="000000"/>
          <w:spacing w:val="-2"/>
          <w:sz w:val="30"/>
          <w:szCs w:val="30"/>
          <w:cs/>
        </w:rPr>
        <w:t>คอลส์</w:t>
      </w:r>
      <w:proofErr w:type="spellEnd"/>
      <w:r w:rsidR="002321DD" w:rsidRPr="007E594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ได้ซื้อหุ้นในบริษัท</w:t>
      </w:r>
      <w:r w:rsidRPr="007E5942">
        <w:rPr>
          <w:rFonts w:ascii="Angsana New" w:hAnsi="Angsana New"/>
          <w:color w:val="000000"/>
          <w:spacing w:val="-2"/>
          <w:sz w:val="30"/>
          <w:szCs w:val="30"/>
          <w:cs/>
        </w:rPr>
        <w:t>ไทยพลาสติกและเคมีภัณฑ์ จำกัด (มหาชน)</w:t>
      </w:r>
      <w:r w:rsidRPr="007E5942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7E5942">
        <w:rPr>
          <w:rFonts w:ascii="Angsana New" w:hAnsi="Angsana New"/>
          <w:color w:val="000000"/>
          <w:sz w:val="30"/>
          <w:szCs w:val="30"/>
        </w:rPr>
        <w:t xml:space="preserve">“TPC”) </w:t>
      </w:r>
      <w:r w:rsidRPr="007E5942">
        <w:rPr>
          <w:rFonts w:ascii="Angsana New" w:hAnsi="Angsana New"/>
          <w:color w:val="000000"/>
          <w:sz w:val="30"/>
          <w:szCs w:val="30"/>
          <w:cs/>
        </w:rPr>
        <w:t xml:space="preserve">ซึ่งเป็นบริษัทย่อย เพิ่มเติมอีกจำนวน </w:t>
      </w:r>
      <w:r w:rsidRPr="007E5942">
        <w:rPr>
          <w:rFonts w:ascii="Angsana New" w:hAnsi="Angsana New"/>
          <w:color w:val="000000"/>
          <w:sz w:val="30"/>
          <w:szCs w:val="30"/>
        </w:rPr>
        <w:t xml:space="preserve">76.54 </w:t>
      </w:r>
      <w:r w:rsidRPr="007E5942">
        <w:rPr>
          <w:rFonts w:ascii="Angsana New" w:hAnsi="Angsana New"/>
          <w:color w:val="000000"/>
          <w:sz w:val="30"/>
          <w:szCs w:val="30"/>
          <w:cs/>
        </w:rPr>
        <w:t xml:space="preserve">ล้านหุ้น หรือคิดเป็นสัดส่วนร้อยละ </w:t>
      </w:r>
      <w:r w:rsidRPr="007E5942">
        <w:rPr>
          <w:rFonts w:ascii="Angsana New" w:hAnsi="Angsana New"/>
          <w:color w:val="000000"/>
          <w:sz w:val="30"/>
          <w:szCs w:val="30"/>
        </w:rPr>
        <w:t>8.75</w:t>
      </w:r>
      <w:r w:rsidRPr="007E5942">
        <w:rPr>
          <w:rFonts w:ascii="Angsana New" w:hAnsi="Angsana New"/>
          <w:color w:val="000000"/>
          <w:sz w:val="30"/>
          <w:szCs w:val="30"/>
          <w:cs/>
        </w:rPr>
        <w:t xml:space="preserve"> จำนวนเงินรวม </w:t>
      </w:r>
      <w:r w:rsidRPr="007E5942">
        <w:rPr>
          <w:rFonts w:ascii="Angsana New" w:hAnsi="Angsana New"/>
          <w:color w:val="000000"/>
          <w:sz w:val="30"/>
          <w:szCs w:val="30"/>
        </w:rPr>
        <w:t xml:space="preserve">3,061 </w:t>
      </w:r>
      <w:r w:rsidRPr="007E5942">
        <w:rPr>
          <w:rFonts w:ascii="Angsana New" w:hAnsi="Angsana New"/>
          <w:color w:val="000000"/>
          <w:sz w:val="30"/>
          <w:szCs w:val="30"/>
          <w:cs/>
        </w:rPr>
        <w:t xml:space="preserve">ล้านบาท ทำให้กลุ่มบริษัทมีสัดส่วนการถือหุ้นใน </w:t>
      </w:r>
      <w:r w:rsidRPr="007E5942">
        <w:rPr>
          <w:rFonts w:ascii="Angsana New" w:hAnsi="Angsana New"/>
          <w:color w:val="000000"/>
          <w:sz w:val="30"/>
          <w:szCs w:val="30"/>
        </w:rPr>
        <w:t xml:space="preserve">TPC </w:t>
      </w:r>
      <w:r w:rsidRPr="007E5942">
        <w:rPr>
          <w:rFonts w:ascii="Angsana New" w:hAnsi="Angsana New"/>
          <w:color w:val="000000"/>
          <w:sz w:val="30"/>
          <w:szCs w:val="30"/>
          <w:cs/>
        </w:rPr>
        <w:t xml:space="preserve">เพิ่มขึ้นจากร้อยละ </w:t>
      </w:r>
      <w:r w:rsidRPr="007E5942">
        <w:rPr>
          <w:rFonts w:ascii="Angsana New" w:hAnsi="Angsana New"/>
          <w:color w:val="000000"/>
          <w:sz w:val="30"/>
          <w:szCs w:val="30"/>
        </w:rPr>
        <w:t>91.06</w:t>
      </w:r>
      <w:r w:rsidRPr="007E5942">
        <w:rPr>
          <w:rFonts w:ascii="Angsana New" w:hAnsi="Angsana New"/>
          <w:color w:val="000000"/>
          <w:sz w:val="30"/>
          <w:szCs w:val="30"/>
          <w:cs/>
        </w:rPr>
        <w:t xml:space="preserve"> เป็นร้อยละ </w:t>
      </w:r>
      <w:r w:rsidRPr="007E5942">
        <w:rPr>
          <w:rFonts w:ascii="Angsana New" w:hAnsi="Angsana New"/>
          <w:color w:val="000000"/>
          <w:sz w:val="30"/>
          <w:szCs w:val="30"/>
        </w:rPr>
        <w:t>99.81</w:t>
      </w:r>
    </w:p>
    <w:p w14:paraId="0D5D41AE" w14:textId="77777777" w:rsidR="008459DF" w:rsidRPr="000A7E75" w:rsidRDefault="008459DF" w:rsidP="000B1CA4">
      <w:pPr>
        <w:pStyle w:val="BodyText2"/>
        <w:tabs>
          <w:tab w:val="left" w:pos="540"/>
          <w:tab w:val="left" w:pos="630"/>
        </w:tabs>
        <w:spacing w:line="240" w:lineRule="atLeast"/>
        <w:ind w:left="990" w:firstLine="0"/>
        <w:jc w:val="thaiDistribute"/>
        <w:rPr>
          <w:rFonts w:ascii="Angsana New" w:hAnsi="Angsana New"/>
          <w:color w:val="000000"/>
          <w:cs/>
        </w:rPr>
      </w:pPr>
    </w:p>
    <w:p w14:paraId="4DAD78F7" w14:textId="77777777" w:rsidR="008459DF" w:rsidRPr="005F3750" w:rsidRDefault="008459DF" w:rsidP="000B1CA4">
      <w:pPr>
        <w:pStyle w:val="BodyText2"/>
        <w:tabs>
          <w:tab w:val="left" w:pos="540"/>
          <w:tab w:val="left" w:pos="630"/>
          <w:tab w:val="left" w:pos="851"/>
        </w:tabs>
        <w:spacing w:line="240" w:lineRule="atLeast"/>
        <w:ind w:left="990" w:firstLine="0"/>
        <w:jc w:val="thaiDistribute"/>
        <w:rPr>
          <w:rFonts w:ascii="Angsana New" w:hAnsi="Angsana New"/>
          <w:color w:val="000000"/>
          <w:spacing w:val="4"/>
          <w:sz w:val="30"/>
          <w:szCs w:val="30"/>
        </w:rPr>
      </w:pPr>
      <w:r w:rsidRPr="005F3750">
        <w:rPr>
          <w:rFonts w:ascii="Angsana New" w:hAnsi="Angsana New" w:hint="cs"/>
          <w:color w:val="000000"/>
          <w:spacing w:val="4"/>
          <w:sz w:val="30"/>
          <w:szCs w:val="30"/>
          <w:cs/>
        </w:rPr>
        <w:t xml:space="preserve">ผลกระทบของการเปลี่ยนแปลงในส่วนได้เสียของกลุ่มบริษัทใน </w:t>
      </w:r>
      <w:r w:rsidRPr="005F3750">
        <w:rPr>
          <w:rFonts w:ascii="Angsana New" w:hAnsi="Angsana New"/>
          <w:color w:val="000000"/>
          <w:spacing w:val="4"/>
          <w:sz w:val="30"/>
          <w:szCs w:val="30"/>
        </w:rPr>
        <w:t>TPC</w:t>
      </w:r>
      <w:r w:rsidRPr="005F3750">
        <w:rPr>
          <w:rFonts w:ascii="Angsana New" w:hAnsi="Angsana New" w:hint="cs"/>
          <w:color w:val="000000"/>
          <w:spacing w:val="4"/>
          <w:sz w:val="30"/>
          <w:szCs w:val="30"/>
          <w:cs/>
        </w:rPr>
        <w:t xml:space="preserve"> ดังนี้</w:t>
      </w:r>
    </w:p>
    <w:p w14:paraId="130683E2" w14:textId="77777777" w:rsidR="008459DF" w:rsidRPr="000A7E75" w:rsidRDefault="008459DF" w:rsidP="008459DF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</w:rPr>
      </w:pPr>
    </w:p>
    <w:tbl>
      <w:tblPr>
        <w:tblW w:w="8728" w:type="dxa"/>
        <w:tblInd w:w="900" w:type="dxa"/>
        <w:tblLook w:val="01E0" w:firstRow="1" w:lastRow="1" w:firstColumn="1" w:lastColumn="1" w:noHBand="0" w:noVBand="0"/>
      </w:tblPr>
      <w:tblGrid>
        <w:gridCol w:w="7027"/>
        <w:gridCol w:w="283"/>
        <w:gridCol w:w="1418"/>
      </w:tblGrid>
      <w:tr w:rsidR="008459DF" w:rsidRPr="0049407E" w14:paraId="5F28B85F" w14:textId="77777777" w:rsidTr="000B1CA4">
        <w:tc>
          <w:tcPr>
            <w:tcW w:w="7027" w:type="dxa"/>
          </w:tcPr>
          <w:p w14:paraId="7BFE3B02" w14:textId="77777777" w:rsidR="008459DF" w:rsidRPr="005F3750" w:rsidRDefault="008459DF" w:rsidP="001A0F17">
            <w:pPr>
              <w:ind w:left="29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632AA79F" w14:textId="77777777" w:rsidR="008459DF" w:rsidRPr="005F3750" w:rsidRDefault="008459DF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766D6E2D" w14:textId="77777777" w:rsidR="008459DF" w:rsidRPr="0049407E" w:rsidRDefault="008459DF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5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07E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49407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ล้านบาท</w:t>
            </w:r>
            <w:r w:rsidRPr="0049407E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8459DF" w:rsidRPr="005C16F9" w14:paraId="19F7F90A" w14:textId="77777777" w:rsidTr="000B1CA4">
        <w:tc>
          <w:tcPr>
            <w:tcW w:w="7027" w:type="dxa"/>
          </w:tcPr>
          <w:p w14:paraId="3835F073" w14:textId="77777777" w:rsidR="008459DF" w:rsidRPr="0049407E" w:rsidRDefault="008459DF" w:rsidP="001A0F17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07E">
              <w:rPr>
                <w:rFonts w:hint="cs"/>
                <w:color w:val="000000"/>
                <w:sz w:val="30"/>
                <w:szCs w:val="30"/>
                <w:cs/>
              </w:rPr>
              <w:t xml:space="preserve">มูลค่าตามบัญชีของส่วนได้เสียที่ไม่มีอำนาจควบคุมที่ได้มา </w:t>
            </w:r>
          </w:p>
        </w:tc>
        <w:tc>
          <w:tcPr>
            <w:tcW w:w="283" w:type="dxa"/>
          </w:tcPr>
          <w:p w14:paraId="085640C0" w14:textId="77777777" w:rsidR="008459DF" w:rsidRPr="0049407E" w:rsidRDefault="008459DF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6FFEB879" w14:textId="77777777" w:rsidR="008459DF" w:rsidRPr="005C16F9" w:rsidRDefault="008459DF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ind w:right="3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16F9">
              <w:rPr>
                <w:rFonts w:ascii="Angsana New" w:hAnsi="Angsana New"/>
                <w:color w:val="000000"/>
                <w:sz w:val="30"/>
                <w:szCs w:val="30"/>
              </w:rPr>
              <w:t>1,677</w:t>
            </w:r>
          </w:p>
        </w:tc>
      </w:tr>
      <w:tr w:rsidR="008459DF" w:rsidRPr="005C16F9" w14:paraId="67A16AA2" w14:textId="77777777" w:rsidTr="000B1CA4">
        <w:tc>
          <w:tcPr>
            <w:tcW w:w="7027" w:type="dxa"/>
          </w:tcPr>
          <w:p w14:paraId="5919AA81" w14:textId="77777777" w:rsidR="008459DF" w:rsidRPr="0049407E" w:rsidRDefault="008459DF" w:rsidP="001A0F17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07E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49407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สิ่งตอบแทนที่โอนให้ส่วนได้เสียที่ไม่มีอำนาจควบคุม</w:t>
            </w:r>
          </w:p>
        </w:tc>
        <w:tc>
          <w:tcPr>
            <w:tcW w:w="283" w:type="dxa"/>
          </w:tcPr>
          <w:p w14:paraId="48AF07B5" w14:textId="77777777" w:rsidR="008459DF" w:rsidRPr="0049407E" w:rsidRDefault="008459DF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DC7735B" w14:textId="77777777" w:rsidR="008459DF" w:rsidRPr="005C16F9" w:rsidRDefault="008459DF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ind w:right="3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16F9">
              <w:rPr>
                <w:rFonts w:ascii="Angsana New" w:hAnsi="Angsana New"/>
                <w:color w:val="000000"/>
                <w:sz w:val="30"/>
                <w:szCs w:val="30"/>
              </w:rPr>
              <w:t>(3,061)</w:t>
            </w:r>
          </w:p>
        </w:tc>
      </w:tr>
      <w:tr w:rsidR="008459DF" w:rsidRPr="005C16F9" w14:paraId="7FE1393D" w14:textId="77777777" w:rsidTr="000B1CA4">
        <w:tc>
          <w:tcPr>
            <w:tcW w:w="7027" w:type="dxa"/>
          </w:tcPr>
          <w:p w14:paraId="3684BD5E" w14:textId="77777777" w:rsidR="008459DF" w:rsidRPr="005F3750" w:rsidRDefault="008459DF" w:rsidP="001A0F17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407E">
              <w:rPr>
                <w:rFonts w:hint="cs"/>
                <w:b/>
                <w:bCs/>
                <w:color w:val="000000"/>
                <w:sz w:val="30"/>
                <w:szCs w:val="30"/>
                <w:cs/>
              </w:rPr>
              <w:t>ส่วนได้เสีย</w:t>
            </w:r>
            <w:r w:rsidRPr="0049407E">
              <w:rPr>
                <w:b/>
                <w:bCs/>
                <w:color w:val="000000"/>
                <w:sz w:val="30"/>
                <w:szCs w:val="30"/>
                <w:cs/>
              </w:rPr>
              <w:t>ของ</w:t>
            </w:r>
            <w:r w:rsidRPr="0049407E">
              <w:rPr>
                <w:rFonts w:hint="cs"/>
                <w:b/>
                <w:bCs/>
                <w:color w:val="000000"/>
                <w:sz w:val="30"/>
                <w:szCs w:val="30"/>
                <w:cs/>
              </w:rPr>
              <w:t>กลุ่ม</w:t>
            </w:r>
            <w:r w:rsidRPr="0049407E">
              <w:rPr>
                <w:b/>
                <w:bCs/>
                <w:color w:val="000000"/>
                <w:sz w:val="30"/>
                <w:szCs w:val="30"/>
                <w:cs/>
              </w:rPr>
              <w:t>บริษัท</w:t>
            </w:r>
            <w:r w:rsidRPr="0049407E">
              <w:rPr>
                <w:rFonts w:hint="cs"/>
                <w:b/>
                <w:bCs/>
                <w:color w:val="000000"/>
                <w:sz w:val="30"/>
                <w:szCs w:val="30"/>
                <w:cs/>
              </w:rPr>
              <w:t>ที่ลดลงจากการเพิ่มสัดส่วนในบริษัทย่อย</w:t>
            </w:r>
          </w:p>
        </w:tc>
        <w:tc>
          <w:tcPr>
            <w:tcW w:w="283" w:type="dxa"/>
          </w:tcPr>
          <w:p w14:paraId="1D6183EF" w14:textId="77777777" w:rsidR="008459DF" w:rsidRPr="005F3750" w:rsidRDefault="008459DF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410F37EC" w14:textId="77777777" w:rsidR="008459DF" w:rsidRPr="005C16F9" w:rsidRDefault="008459DF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ind w:right="3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C16F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(1,384)</w:t>
            </w:r>
          </w:p>
        </w:tc>
      </w:tr>
    </w:tbl>
    <w:p w14:paraId="7E5DD790" w14:textId="77777777" w:rsidR="008459DF" w:rsidRPr="000A7E75" w:rsidRDefault="008459DF" w:rsidP="008459DF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</w:rPr>
      </w:pPr>
    </w:p>
    <w:p w14:paraId="712399A2" w14:textId="77777777" w:rsidR="008459DF" w:rsidRPr="00BC2558" w:rsidRDefault="008459DF" w:rsidP="003926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7E5942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ทั้งนี้ การซื้อหุ้นดังกล่าวเป็นไปตามที่กลุ่มบริษัทได้ทำคำเสนอซื้อหลักทรัพย์ของ </w:t>
      </w:r>
      <w:r w:rsidRPr="007E5942">
        <w:rPr>
          <w:rFonts w:ascii="Angsana New" w:hAnsi="Angsana New"/>
          <w:color w:val="000000"/>
          <w:spacing w:val="2"/>
          <w:sz w:val="30"/>
          <w:szCs w:val="30"/>
        </w:rPr>
        <w:t xml:space="preserve">TPC </w:t>
      </w:r>
      <w:r w:rsidRPr="007E5942">
        <w:rPr>
          <w:rFonts w:ascii="Angsana New" w:hAnsi="Angsana New"/>
          <w:color w:val="000000"/>
          <w:spacing w:val="2"/>
          <w:sz w:val="30"/>
          <w:szCs w:val="30"/>
          <w:cs/>
        </w:rPr>
        <w:t>จากผู้ถือหุ้นทุกราย</w:t>
      </w:r>
      <w:r w:rsidRPr="007E5942">
        <w:rPr>
          <w:rFonts w:ascii="Angsana New" w:hAnsi="Angsana New"/>
          <w:color w:val="000000"/>
          <w:sz w:val="30"/>
          <w:szCs w:val="30"/>
          <w:cs/>
        </w:rPr>
        <w:t>เป็นการทั่วไป</w:t>
      </w:r>
      <w:r w:rsidRPr="00BC2558">
        <w:rPr>
          <w:rFonts w:ascii="Angsana New" w:hAnsi="Angsana New"/>
          <w:color w:val="000000"/>
          <w:sz w:val="30"/>
          <w:szCs w:val="30"/>
        </w:rPr>
        <w:t xml:space="preserve"> </w:t>
      </w:r>
      <w:r w:rsidRPr="00BC2558">
        <w:rPr>
          <w:rFonts w:ascii="Angsana New" w:hAnsi="Angsana New"/>
          <w:color w:val="000000"/>
          <w:sz w:val="30"/>
          <w:szCs w:val="30"/>
          <w:cs/>
        </w:rPr>
        <w:t xml:space="preserve">เนื่องจากการเพิกถอนหลักทรัพย์ของ </w:t>
      </w:r>
      <w:r w:rsidRPr="00BC2558">
        <w:rPr>
          <w:rFonts w:ascii="Angsana New" w:hAnsi="Angsana New"/>
          <w:color w:val="000000"/>
          <w:sz w:val="30"/>
          <w:szCs w:val="30"/>
        </w:rPr>
        <w:t xml:space="preserve">TPC </w:t>
      </w:r>
      <w:r w:rsidRPr="00BC2558">
        <w:rPr>
          <w:rFonts w:ascii="Angsana New" w:hAnsi="Angsana New"/>
          <w:color w:val="000000"/>
          <w:sz w:val="30"/>
          <w:szCs w:val="30"/>
          <w:cs/>
        </w:rPr>
        <w:t xml:space="preserve">จากการเป็นหลักทรัพย์จดทะเบียน โดยรับซื้อในราคาหุ้นละ </w:t>
      </w:r>
      <w:r w:rsidRPr="00BC2558">
        <w:rPr>
          <w:rFonts w:ascii="Angsana New" w:hAnsi="Angsana New"/>
          <w:color w:val="000000"/>
          <w:sz w:val="30"/>
          <w:szCs w:val="30"/>
        </w:rPr>
        <w:t xml:space="preserve">40 </w:t>
      </w:r>
      <w:r w:rsidRPr="00BC2558">
        <w:rPr>
          <w:rFonts w:ascii="Angsana New" w:hAnsi="Angsana New"/>
          <w:color w:val="000000"/>
          <w:sz w:val="30"/>
          <w:szCs w:val="30"/>
          <w:cs/>
        </w:rPr>
        <w:t>บาท และ</w:t>
      </w:r>
      <w:r w:rsidRPr="007E5942">
        <w:rPr>
          <w:rFonts w:ascii="Angsana New" w:hAnsi="Angsana New"/>
          <w:color w:val="000000"/>
          <w:sz w:val="30"/>
          <w:szCs w:val="30"/>
          <w:cs/>
        </w:rPr>
        <w:t xml:space="preserve">มีระยะเวลารับซื้อตั้งแต่วันที่ </w:t>
      </w:r>
      <w:r w:rsidRPr="007E5942">
        <w:rPr>
          <w:rFonts w:ascii="Angsana New" w:hAnsi="Angsana New"/>
          <w:color w:val="000000"/>
          <w:sz w:val="30"/>
          <w:szCs w:val="30"/>
        </w:rPr>
        <w:t xml:space="preserve">4 </w:t>
      </w:r>
      <w:r w:rsidRPr="007E5942">
        <w:rPr>
          <w:rFonts w:ascii="Angsana New" w:hAnsi="Angsana New"/>
          <w:color w:val="000000"/>
          <w:sz w:val="30"/>
          <w:szCs w:val="30"/>
          <w:cs/>
        </w:rPr>
        <w:t xml:space="preserve">พฤศจิกายน </w:t>
      </w:r>
      <w:r w:rsidRPr="007E5942">
        <w:rPr>
          <w:rFonts w:ascii="Angsana New" w:hAnsi="Angsana New"/>
          <w:color w:val="000000"/>
          <w:sz w:val="30"/>
          <w:szCs w:val="30"/>
        </w:rPr>
        <w:t>2559</w:t>
      </w:r>
      <w:r w:rsidRPr="007E5942">
        <w:rPr>
          <w:rFonts w:ascii="Angsana New" w:hAnsi="Angsana New"/>
          <w:color w:val="000000"/>
          <w:sz w:val="30"/>
          <w:szCs w:val="30"/>
          <w:cs/>
        </w:rPr>
        <w:t xml:space="preserve"> ถึงวันที่ </w:t>
      </w:r>
      <w:r w:rsidRPr="007E5942">
        <w:rPr>
          <w:rFonts w:ascii="Angsana New" w:hAnsi="Angsana New"/>
          <w:color w:val="000000"/>
          <w:sz w:val="30"/>
          <w:szCs w:val="30"/>
        </w:rPr>
        <w:t>11</w:t>
      </w:r>
      <w:r w:rsidRPr="007E5942">
        <w:rPr>
          <w:rFonts w:ascii="Angsana New" w:hAnsi="Angsana New"/>
          <w:color w:val="000000"/>
          <w:sz w:val="30"/>
          <w:szCs w:val="30"/>
          <w:cs/>
        </w:rPr>
        <w:t xml:space="preserve"> มกราคม </w:t>
      </w:r>
      <w:r w:rsidRPr="007E5942">
        <w:rPr>
          <w:rFonts w:ascii="Angsana New" w:hAnsi="Angsana New"/>
          <w:color w:val="000000"/>
          <w:sz w:val="30"/>
          <w:szCs w:val="30"/>
        </w:rPr>
        <w:t xml:space="preserve">2560 </w:t>
      </w:r>
      <w:r w:rsidRPr="007E5942">
        <w:rPr>
          <w:rFonts w:ascii="Angsana New" w:hAnsi="Angsana New"/>
          <w:color w:val="000000"/>
          <w:sz w:val="30"/>
          <w:szCs w:val="30"/>
          <w:cs/>
        </w:rPr>
        <w:t>ทั้งนี้ คณะกรรมการตลาดหลักทรัพย์มี</w:t>
      </w:r>
      <w:r w:rsidRPr="00BC2558">
        <w:rPr>
          <w:rFonts w:ascii="Angsana New" w:hAnsi="Angsana New"/>
          <w:color w:val="000000"/>
          <w:sz w:val="30"/>
          <w:szCs w:val="30"/>
          <w:cs/>
        </w:rPr>
        <w:t xml:space="preserve">คำสั่งเพิกถอนหลักทรัพย์ของ </w:t>
      </w:r>
      <w:r w:rsidRPr="00BC2558">
        <w:rPr>
          <w:rFonts w:ascii="Angsana New" w:hAnsi="Angsana New"/>
          <w:color w:val="000000"/>
          <w:sz w:val="30"/>
          <w:szCs w:val="30"/>
        </w:rPr>
        <w:t xml:space="preserve">TPC </w:t>
      </w:r>
      <w:r w:rsidRPr="00BC2558">
        <w:rPr>
          <w:rFonts w:ascii="Angsana New" w:hAnsi="Angsana New"/>
          <w:color w:val="000000"/>
          <w:sz w:val="30"/>
          <w:szCs w:val="30"/>
          <w:cs/>
        </w:rPr>
        <w:t xml:space="preserve">จากการเป็นหลักทรัพย์จดทะเบียนตั้งแต่วันที่ </w:t>
      </w:r>
      <w:r w:rsidRPr="00BC2558">
        <w:rPr>
          <w:rFonts w:ascii="Angsana New" w:hAnsi="Angsana New"/>
          <w:color w:val="000000"/>
          <w:sz w:val="30"/>
          <w:szCs w:val="30"/>
        </w:rPr>
        <w:t xml:space="preserve">30 </w:t>
      </w:r>
      <w:r w:rsidRPr="00BC2558">
        <w:rPr>
          <w:rFonts w:ascii="Angsana New" w:hAnsi="Angsana New"/>
          <w:color w:val="000000"/>
          <w:sz w:val="30"/>
          <w:szCs w:val="30"/>
          <w:cs/>
        </w:rPr>
        <w:t xml:space="preserve">มกราคม </w:t>
      </w:r>
      <w:r w:rsidRPr="00BC2558">
        <w:rPr>
          <w:rFonts w:ascii="Angsana New" w:hAnsi="Angsana New"/>
          <w:color w:val="000000"/>
          <w:sz w:val="30"/>
          <w:szCs w:val="30"/>
        </w:rPr>
        <w:t xml:space="preserve">2560 </w:t>
      </w:r>
      <w:r w:rsidRPr="00BC2558">
        <w:rPr>
          <w:rFonts w:ascii="Angsana New" w:hAnsi="Angsana New"/>
          <w:color w:val="000000"/>
          <w:sz w:val="30"/>
          <w:szCs w:val="30"/>
          <w:cs/>
        </w:rPr>
        <w:t>เป็นต้นไป</w:t>
      </w:r>
    </w:p>
    <w:p w14:paraId="7DC9D276" w14:textId="77777777" w:rsidR="008459DF" w:rsidRPr="000A7E75" w:rsidRDefault="008459DF" w:rsidP="008459DF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</w:rPr>
      </w:pPr>
    </w:p>
    <w:p w14:paraId="24010375" w14:textId="429BE763" w:rsidR="008459DF" w:rsidRDefault="008459DF" w:rsidP="008459DF">
      <w:pPr>
        <w:pStyle w:val="BodyText2"/>
        <w:tabs>
          <w:tab w:val="left" w:pos="851"/>
        </w:tabs>
        <w:spacing w:line="240" w:lineRule="atLeast"/>
        <w:ind w:left="0" w:firstLine="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6DC9DD5" w14:textId="7EE7994F" w:rsidR="007F63D7" w:rsidRPr="00300257" w:rsidRDefault="00E97A3A" w:rsidP="007B3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lastRenderedPageBreak/>
        <w:t>5</w:t>
      </w:r>
      <w:r w:rsidR="007F63D7" w:rsidRPr="00300257">
        <w:rPr>
          <w:rFonts w:ascii="Angsana New" w:hAnsi="Angsana New"/>
          <w:b/>
          <w:sz w:val="30"/>
          <w:szCs w:val="30"/>
        </w:rPr>
        <w:tab/>
      </w:r>
      <w:r w:rsidR="00541AD7" w:rsidRPr="00300257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89FB63D" w14:textId="77777777" w:rsidR="00883E0E" w:rsidRPr="007B3625" w:rsidRDefault="00883E0E" w:rsidP="00883E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z w:val="28"/>
          <w:szCs w:val="28"/>
        </w:rPr>
      </w:pPr>
    </w:p>
    <w:p w14:paraId="221F3567" w14:textId="77777777" w:rsidR="001A6F25" w:rsidRPr="00AE6348" w:rsidRDefault="001A6F25" w:rsidP="00883E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AE6348">
        <w:rPr>
          <w:rFonts w:ascii="Angsana New" w:hAnsi="Angsana New"/>
          <w:b/>
          <w:sz w:val="30"/>
          <w:szCs w:val="30"/>
          <w:cs/>
        </w:rPr>
        <w:t>บุคคลหรือกิจการเป็นบุคคลหรือกิจการที่เกี่ยวข้องกันกับกลุ่มบริษัท</w:t>
      </w:r>
      <w:r w:rsidR="003350F1" w:rsidRPr="00AE6348">
        <w:rPr>
          <w:rFonts w:ascii="Angsana New" w:hAnsi="Angsana New"/>
          <w:b/>
          <w:sz w:val="30"/>
          <w:szCs w:val="30"/>
          <w:cs/>
        </w:rPr>
        <w:t xml:space="preserve"> </w:t>
      </w:r>
      <w:r w:rsidRPr="00AE6348">
        <w:rPr>
          <w:rFonts w:ascii="Angsana New" w:hAnsi="Angsana New"/>
          <w:b/>
          <w:sz w:val="30"/>
          <w:szCs w:val="30"/>
          <w:cs/>
        </w:rPr>
        <w:t>หากกลุ่มบริษัทมีอำนาจควบคุมหรือควบคุมร่วมกันหรือมีอิทธิพลอย่างมี</w:t>
      </w:r>
      <w:r w:rsidR="00FA1996" w:rsidRPr="00AE6348">
        <w:rPr>
          <w:rFonts w:ascii="Angsana New" w:hAnsi="Angsana New" w:hint="cs"/>
          <w:b/>
          <w:sz w:val="30"/>
          <w:szCs w:val="30"/>
          <w:cs/>
        </w:rPr>
        <w:t>นัย</w:t>
      </w:r>
      <w:r w:rsidR="00FA1996" w:rsidRPr="00AE6348">
        <w:rPr>
          <w:rFonts w:ascii="Angsana New" w:hAnsi="Angsana New"/>
          <w:b/>
          <w:sz w:val="30"/>
          <w:szCs w:val="30"/>
          <w:cs/>
        </w:rPr>
        <w:t>สำคัญ</w:t>
      </w:r>
      <w:r w:rsidR="002234AE" w:rsidRPr="00AE6348">
        <w:rPr>
          <w:rFonts w:ascii="Angsana New" w:hAnsi="Angsana New"/>
          <w:b/>
          <w:sz w:val="30"/>
          <w:szCs w:val="30"/>
          <w:cs/>
        </w:rPr>
        <w:t>ทั้งทางตรงและทางอ้อม</w:t>
      </w:r>
      <w:r w:rsidRPr="00AE6348">
        <w:rPr>
          <w:rFonts w:ascii="Angsana New" w:hAnsi="Angsana New"/>
          <w:b/>
          <w:sz w:val="30"/>
          <w:szCs w:val="30"/>
          <w:cs/>
        </w:rPr>
        <w:t>ต่อบุคคลหรือกิจการในการตัดสินใจทางการเงิน</w:t>
      </w:r>
      <w:r w:rsidRPr="00AE6348">
        <w:rPr>
          <w:rFonts w:ascii="Angsana New" w:hAnsi="Angsana New" w:hint="cs"/>
          <w:b/>
          <w:sz w:val="30"/>
          <w:szCs w:val="30"/>
          <w:cs/>
        </w:rPr>
        <w:t>และการบริหารหรือในทางกลับกัน</w:t>
      </w:r>
    </w:p>
    <w:p w14:paraId="225071FB" w14:textId="77777777" w:rsidR="00883E0E" w:rsidRPr="007B3625" w:rsidRDefault="00883E0E" w:rsidP="00883E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pacing w:val="-6"/>
          <w:sz w:val="28"/>
          <w:szCs w:val="28"/>
        </w:rPr>
      </w:pPr>
    </w:p>
    <w:p w14:paraId="7EC19EA3" w14:textId="3BD739CB" w:rsidR="00A451EF" w:rsidRPr="00AE6348" w:rsidRDefault="00A451EF" w:rsidP="00A451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AE6348">
        <w:rPr>
          <w:rFonts w:ascii="Angsana New" w:hAnsi="Angsana New"/>
          <w:b/>
          <w:sz w:val="30"/>
          <w:szCs w:val="30"/>
          <w:cs/>
        </w:rPr>
        <w:t>รายการที่สำคัญกับกิจการที่เกี่ยวข้องกันสำหรับ</w:t>
      </w:r>
      <w:r w:rsidR="00D80221">
        <w:rPr>
          <w:rFonts w:ascii="Angsana New" w:hAnsi="Angsana New" w:hint="cs"/>
          <w:b/>
          <w:sz w:val="30"/>
          <w:szCs w:val="30"/>
          <w:cs/>
        </w:rPr>
        <w:t>ปี</w:t>
      </w:r>
      <w:r w:rsidRPr="00AE6348">
        <w:rPr>
          <w:rFonts w:ascii="Angsana New" w:hAnsi="Angsana New"/>
          <w:b/>
          <w:sz w:val="30"/>
          <w:szCs w:val="30"/>
          <w:cs/>
        </w:rPr>
        <w:t xml:space="preserve">สิ้นสุดวันที่ </w:t>
      </w:r>
      <w:r w:rsidR="00D80221">
        <w:rPr>
          <w:rFonts w:ascii="Angsana New" w:hAnsi="Angsana New"/>
          <w:bCs/>
          <w:spacing w:val="-6"/>
          <w:sz w:val="30"/>
          <w:szCs w:val="30"/>
        </w:rPr>
        <w:t>31</w:t>
      </w:r>
      <w:r w:rsidR="00D80221" w:rsidRPr="00300257">
        <w:rPr>
          <w:rFonts w:ascii="Angsana New" w:hAnsi="Angsana New"/>
          <w:b/>
          <w:spacing w:val="-6"/>
          <w:sz w:val="30"/>
          <w:szCs w:val="30"/>
          <w:cs/>
        </w:rPr>
        <w:t xml:space="preserve"> ธันวาคม </w:t>
      </w:r>
      <w:r w:rsidRPr="00AE6348">
        <w:rPr>
          <w:rFonts w:ascii="Angsana New" w:hAnsi="Angsana New"/>
          <w:b/>
          <w:sz w:val="30"/>
          <w:szCs w:val="30"/>
          <w:cs/>
        </w:rPr>
        <w:t>และนโยบายการกำหนดราคาสรุปได้ดังนี้</w:t>
      </w:r>
    </w:p>
    <w:p w14:paraId="64EFCF12" w14:textId="145EA0CF" w:rsidR="00A451EF" w:rsidRPr="007B3625" w:rsidRDefault="00A451EF" w:rsidP="00A451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pacing w:val="-6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900"/>
        <w:gridCol w:w="270"/>
        <w:gridCol w:w="810"/>
        <w:gridCol w:w="270"/>
        <w:gridCol w:w="3060"/>
      </w:tblGrid>
      <w:tr w:rsidR="00D80221" w:rsidRPr="008E639C" w14:paraId="6B29E6FF" w14:textId="77777777" w:rsidTr="00E67139">
        <w:trPr>
          <w:trHeight w:val="340"/>
        </w:trPr>
        <w:tc>
          <w:tcPr>
            <w:tcW w:w="3960" w:type="dxa"/>
            <w:vAlign w:val="center"/>
          </w:tcPr>
          <w:p w14:paraId="13202C79" w14:textId="77777777" w:rsidR="00D80221" w:rsidRPr="008E639C" w:rsidRDefault="00D80221" w:rsidP="0060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5456D148" w14:textId="437FFD8A" w:rsidR="00D80221" w:rsidRPr="00870623" w:rsidRDefault="00D80221" w:rsidP="00602969">
            <w:pPr>
              <w:pStyle w:val="acctfourfigures"/>
              <w:tabs>
                <w:tab w:val="clear" w:pos="765"/>
              </w:tabs>
              <w:spacing w:line="340" w:lineRule="exact"/>
              <w:ind w:left="-4"/>
              <w:jc w:val="center"/>
              <w:rPr>
                <w:rFonts w:ascii="Angsana New" w:hAnsi="Angsana New" w:cs="Times New Roman"/>
                <w:b/>
                <w:bCs/>
                <w:sz w:val="30"/>
                <w:szCs w:val="30"/>
                <w:lang w:val="en-US" w:bidi="th-TH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70" w:type="dxa"/>
            <w:vAlign w:val="center"/>
          </w:tcPr>
          <w:p w14:paraId="21A7A142" w14:textId="77777777" w:rsidR="00D80221" w:rsidRPr="00870623" w:rsidRDefault="00D80221" w:rsidP="00602969">
            <w:pPr>
              <w:pStyle w:val="acctfourfigures"/>
              <w:tabs>
                <w:tab w:val="clear" w:pos="765"/>
              </w:tabs>
              <w:spacing w:line="340" w:lineRule="exact"/>
              <w:ind w:lef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36E21C3F" w14:textId="0CE93804" w:rsidR="00D80221" w:rsidRPr="00870623" w:rsidRDefault="00D80221" w:rsidP="00602969">
            <w:pPr>
              <w:pStyle w:val="acctfourfigures"/>
              <w:tabs>
                <w:tab w:val="clear" w:pos="765"/>
              </w:tabs>
              <w:spacing w:line="340" w:lineRule="exact"/>
              <w:ind w:left="-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270" w:type="dxa"/>
          </w:tcPr>
          <w:p w14:paraId="1B626A5D" w14:textId="77777777" w:rsidR="00D80221" w:rsidRPr="00870623" w:rsidRDefault="00D80221" w:rsidP="00602969">
            <w:pPr>
              <w:pStyle w:val="acctfourfigures"/>
              <w:tabs>
                <w:tab w:val="clear" w:pos="765"/>
              </w:tabs>
              <w:spacing w:line="340" w:lineRule="exact"/>
              <w:ind w:lef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vAlign w:val="center"/>
          </w:tcPr>
          <w:p w14:paraId="493757A3" w14:textId="77777777" w:rsidR="00D80221" w:rsidRPr="00870623" w:rsidRDefault="00D80221" w:rsidP="00602969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7062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นโยบายการกำหนดราคา</w:t>
            </w:r>
          </w:p>
        </w:tc>
      </w:tr>
      <w:tr w:rsidR="00D80221" w:rsidRPr="008E639C" w14:paraId="3305C3DE" w14:textId="77777777" w:rsidTr="00E67139">
        <w:trPr>
          <w:trHeight w:val="340"/>
        </w:trPr>
        <w:tc>
          <w:tcPr>
            <w:tcW w:w="3960" w:type="dxa"/>
            <w:vAlign w:val="center"/>
          </w:tcPr>
          <w:p w14:paraId="418FBC39" w14:textId="77777777" w:rsidR="00D80221" w:rsidRPr="008E639C" w:rsidRDefault="00D80221" w:rsidP="0060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  <w:gridSpan w:val="3"/>
            <w:vAlign w:val="center"/>
          </w:tcPr>
          <w:p w14:paraId="791FABD2" w14:textId="7289811D" w:rsidR="00D80221" w:rsidRPr="00870623" w:rsidRDefault="00D80221" w:rsidP="00D80221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  <w:tc>
          <w:tcPr>
            <w:tcW w:w="270" w:type="dxa"/>
            <w:vAlign w:val="center"/>
          </w:tcPr>
          <w:p w14:paraId="4F0F8476" w14:textId="77777777" w:rsidR="00D80221" w:rsidRPr="00870623" w:rsidRDefault="00D80221" w:rsidP="00602969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060" w:type="dxa"/>
            <w:vAlign w:val="center"/>
          </w:tcPr>
          <w:p w14:paraId="45B1047B" w14:textId="1F040AD1" w:rsidR="00D80221" w:rsidRPr="00870623" w:rsidRDefault="00D80221" w:rsidP="00602969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80221" w:rsidRPr="008E639C" w14:paraId="0EDF2B9D" w14:textId="77777777" w:rsidTr="00E67139">
        <w:trPr>
          <w:trHeight w:val="340"/>
        </w:trPr>
        <w:tc>
          <w:tcPr>
            <w:tcW w:w="3960" w:type="dxa"/>
            <w:vAlign w:val="center"/>
          </w:tcPr>
          <w:p w14:paraId="7F37E5AD" w14:textId="77777777" w:rsidR="00D80221" w:rsidRPr="008E639C" w:rsidRDefault="00D80221" w:rsidP="0060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900" w:type="dxa"/>
            <w:vAlign w:val="center"/>
          </w:tcPr>
          <w:p w14:paraId="1E73095F" w14:textId="77777777" w:rsidR="00D80221" w:rsidRPr="00870623" w:rsidRDefault="00D80221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3E3B4E2A" w14:textId="77777777" w:rsidR="00D80221" w:rsidRPr="00870623" w:rsidRDefault="00D80221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04327422" w14:textId="77777777" w:rsidR="00D80221" w:rsidRPr="00870623" w:rsidRDefault="00D80221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E9DEBC9" w14:textId="77777777" w:rsidR="00D80221" w:rsidRPr="00870623" w:rsidRDefault="00D80221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vAlign w:val="center"/>
          </w:tcPr>
          <w:p w14:paraId="42388F53" w14:textId="77777777" w:rsidR="00D80221" w:rsidRPr="00870623" w:rsidRDefault="00D80221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12F8" w:rsidRPr="008E639C" w14:paraId="2A2832BD" w14:textId="77777777" w:rsidTr="00E67139">
        <w:trPr>
          <w:trHeight w:val="340"/>
        </w:trPr>
        <w:tc>
          <w:tcPr>
            <w:tcW w:w="3960" w:type="dxa"/>
            <w:vAlign w:val="center"/>
          </w:tcPr>
          <w:p w14:paraId="2298CBF3" w14:textId="77777777" w:rsidR="00EB12F8" w:rsidRPr="008E639C" w:rsidRDefault="00EB12F8" w:rsidP="00E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900" w:type="dxa"/>
            <w:vAlign w:val="center"/>
          </w:tcPr>
          <w:p w14:paraId="5AD4FFAB" w14:textId="38B1ABD6" w:rsidR="00EB12F8" w:rsidRPr="00870623" w:rsidRDefault="002F2511" w:rsidP="00444577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21,9</w:t>
            </w:r>
            <w:r w:rsidR="00444577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vAlign w:val="center"/>
          </w:tcPr>
          <w:p w14:paraId="38612D85" w14:textId="77777777" w:rsidR="00EB12F8" w:rsidRPr="00870623" w:rsidRDefault="00EB12F8" w:rsidP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031C1E76" w14:textId="3EB10E70" w:rsidR="00EB12F8" w:rsidRPr="00870623" w:rsidRDefault="00EB12F8" w:rsidP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23,730</w:t>
            </w:r>
          </w:p>
        </w:tc>
        <w:tc>
          <w:tcPr>
            <w:tcW w:w="270" w:type="dxa"/>
          </w:tcPr>
          <w:p w14:paraId="68C951DB" w14:textId="77777777" w:rsidR="00EB12F8" w:rsidRPr="00870623" w:rsidRDefault="00EB12F8" w:rsidP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vAlign w:val="center"/>
          </w:tcPr>
          <w:p w14:paraId="13E3EDD8" w14:textId="77777777" w:rsidR="00EB12F8" w:rsidRPr="00870623" w:rsidRDefault="00EB12F8" w:rsidP="00EB12F8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87062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EB12F8" w:rsidRPr="008E639C" w14:paraId="060B184A" w14:textId="77777777" w:rsidTr="00E67139">
        <w:trPr>
          <w:trHeight w:val="340"/>
        </w:trPr>
        <w:tc>
          <w:tcPr>
            <w:tcW w:w="3960" w:type="dxa"/>
            <w:vAlign w:val="center"/>
          </w:tcPr>
          <w:p w14:paraId="632F4A22" w14:textId="77777777" w:rsidR="00EB12F8" w:rsidRPr="008E639C" w:rsidRDefault="00EB12F8" w:rsidP="00E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900" w:type="dxa"/>
            <w:vAlign w:val="center"/>
          </w:tcPr>
          <w:p w14:paraId="283BF383" w14:textId="6EE4A31D" w:rsidR="00EB12F8" w:rsidRPr="00870623" w:rsidRDefault="002F2511" w:rsidP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671</w:t>
            </w:r>
          </w:p>
        </w:tc>
        <w:tc>
          <w:tcPr>
            <w:tcW w:w="270" w:type="dxa"/>
            <w:vAlign w:val="center"/>
          </w:tcPr>
          <w:p w14:paraId="1EF9B76B" w14:textId="77777777" w:rsidR="00EB12F8" w:rsidRPr="00870623" w:rsidRDefault="00EB12F8" w:rsidP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6CFE3AA4" w14:textId="3AB002B8" w:rsidR="00EB12F8" w:rsidRPr="00870623" w:rsidRDefault="00EB12F8" w:rsidP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699</w:t>
            </w:r>
          </w:p>
        </w:tc>
        <w:tc>
          <w:tcPr>
            <w:tcW w:w="270" w:type="dxa"/>
          </w:tcPr>
          <w:p w14:paraId="701C9D50" w14:textId="77777777" w:rsidR="00EB12F8" w:rsidRPr="00870623" w:rsidRDefault="00EB12F8" w:rsidP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vAlign w:val="center"/>
          </w:tcPr>
          <w:p w14:paraId="4300856A" w14:textId="77777777" w:rsidR="00EB12F8" w:rsidRPr="00870623" w:rsidRDefault="00EB12F8" w:rsidP="00EB12F8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87062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EB12F8" w:rsidRPr="008E639C" w14:paraId="1BDEACC3" w14:textId="77777777" w:rsidTr="00E67139">
        <w:trPr>
          <w:trHeight w:val="340"/>
        </w:trPr>
        <w:tc>
          <w:tcPr>
            <w:tcW w:w="3960" w:type="dxa"/>
            <w:vAlign w:val="center"/>
          </w:tcPr>
          <w:p w14:paraId="72AF8E1F" w14:textId="77777777" w:rsidR="00EB12F8" w:rsidRPr="008E639C" w:rsidRDefault="00EB12F8" w:rsidP="00E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900" w:type="dxa"/>
            <w:vAlign w:val="center"/>
          </w:tcPr>
          <w:p w14:paraId="53EC20CA" w14:textId="5452725D" w:rsidR="00EB12F8" w:rsidRPr="00870623" w:rsidRDefault="002F2511" w:rsidP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54,554</w:t>
            </w:r>
          </w:p>
        </w:tc>
        <w:tc>
          <w:tcPr>
            <w:tcW w:w="270" w:type="dxa"/>
            <w:vAlign w:val="center"/>
          </w:tcPr>
          <w:p w14:paraId="24B2C405" w14:textId="77777777" w:rsidR="00EB12F8" w:rsidRPr="00870623" w:rsidRDefault="00EB12F8" w:rsidP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7916B719" w14:textId="7C059F31" w:rsidR="00EB12F8" w:rsidRPr="00870623" w:rsidRDefault="00EB12F8" w:rsidP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52,857</w:t>
            </w:r>
          </w:p>
        </w:tc>
        <w:tc>
          <w:tcPr>
            <w:tcW w:w="270" w:type="dxa"/>
          </w:tcPr>
          <w:p w14:paraId="777B3EA1" w14:textId="77777777" w:rsidR="00EB12F8" w:rsidRPr="00870623" w:rsidRDefault="00EB12F8" w:rsidP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vAlign w:val="center"/>
          </w:tcPr>
          <w:p w14:paraId="10F4D6BC" w14:textId="77777777" w:rsidR="00EB12F8" w:rsidRPr="00870623" w:rsidRDefault="00EB12F8" w:rsidP="00EB12F8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87062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EB12F8" w:rsidRPr="008E639C" w14:paraId="75D357C6" w14:textId="77777777" w:rsidTr="00E67139">
        <w:trPr>
          <w:trHeight w:val="340"/>
        </w:trPr>
        <w:tc>
          <w:tcPr>
            <w:tcW w:w="3960" w:type="dxa"/>
            <w:vAlign w:val="center"/>
          </w:tcPr>
          <w:p w14:paraId="4DD65578" w14:textId="7976D0A6" w:rsidR="00EB12F8" w:rsidRPr="008E639C" w:rsidRDefault="00EB12F8" w:rsidP="00E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ขนส่งและบริการอื่นๆ</w:t>
            </w:r>
          </w:p>
        </w:tc>
        <w:tc>
          <w:tcPr>
            <w:tcW w:w="900" w:type="dxa"/>
          </w:tcPr>
          <w:p w14:paraId="3299A906" w14:textId="79FA4A19" w:rsidR="00EB12F8" w:rsidRPr="00870623" w:rsidRDefault="002F2511" w:rsidP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1,800</w:t>
            </w:r>
          </w:p>
        </w:tc>
        <w:tc>
          <w:tcPr>
            <w:tcW w:w="270" w:type="dxa"/>
            <w:vAlign w:val="center"/>
          </w:tcPr>
          <w:p w14:paraId="4BF60925" w14:textId="77777777" w:rsidR="00EB12F8" w:rsidRPr="00870623" w:rsidRDefault="00EB12F8" w:rsidP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38C9B299" w14:textId="1DE64BC5" w:rsidR="00EB12F8" w:rsidRPr="00870623" w:rsidRDefault="00EB12F8" w:rsidP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1,135</w:t>
            </w:r>
          </w:p>
        </w:tc>
        <w:tc>
          <w:tcPr>
            <w:tcW w:w="270" w:type="dxa"/>
          </w:tcPr>
          <w:p w14:paraId="2CD56F79" w14:textId="77777777" w:rsidR="00EB12F8" w:rsidRPr="00870623" w:rsidRDefault="00EB12F8" w:rsidP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</w:tcPr>
          <w:p w14:paraId="47467A6C" w14:textId="77777777" w:rsidR="00EB12F8" w:rsidRPr="00870623" w:rsidRDefault="00EB12F8" w:rsidP="00EB12F8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87062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EB12F8" w:rsidRPr="008E639C" w14:paraId="0860F2F2" w14:textId="77777777" w:rsidTr="00E67139">
        <w:trPr>
          <w:trHeight w:val="340"/>
        </w:trPr>
        <w:tc>
          <w:tcPr>
            <w:tcW w:w="3960" w:type="dxa"/>
            <w:vAlign w:val="center"/>
          </w:tcPr>
          <w:p w14:paraId="4116E2C1" w14:textId="5BD9AA1C" w:rsidR="00EB12F8" w:rsidRPr="008E639C" w:rsidRDefault="00EB12F8" w:rsidP="00E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รายได้ค่าธรรมเนียมการจัดการบริหารและอื่นๆ</w:t>
            </w:r>
          </w:p>
        </w:tc>
        <w:tc>
          <w:tcPr>
            <w:tcW w:w="900" w:type="dxa"/>
          </w:tcPr>
          <w:p w14:paraId="2605D1CB" w14:textId="11F9AC01" w:rsidR="00EB12F8" w:rsidRPr="00870623" w:rsidRDefault="002F2511" w:rsidP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1,995</w:t>
            </w:r>
          </w:p>
        </w:tc>
        <w:tc>
          <w:tcPr>
            <w:tcW w:w="270" w:type="dxa"/>
          </w:tcPr>
          <w:p w14:paraId="484E1DC1" w14:textId="77777777" w:rsidR="00EB12F8" w:rsidRPr="00870623" w:rsidRDefault="00EB12F8" w:rsidP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77D85A1D" w14:textId="32448D15" w:rsidR="00EB12F8" w:rsidRPr="00870623" w:rsidRDefault="00EB12F8" w:rsidP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1,771</w:t>
            </w:r>
          </w:p>
        </w:tc>
        <w:tc>
          <w:tcPr>
            <w:tcW w:w="270" w:type="dxa"/>
          </w:tcPr>
          <w:p w14:paraId="4206050B" w14:textId="77777777" w:rsidR="00EB12F8" w:rsidRPr="00870623" w:rsidRDefault="00EB12F8" w:rsidP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vAlign w:val="bottom"/>
          </w:tcPr>
          <w:p w14:paraId="7C2A9347" w14:textId="199F43C1" w:rsidR="00EB12F8" w:rsidRPr="00870623" w:rsidRDefault="00EB12F8" w:rsidP="00EB12F8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870623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ส่วนใหญ่คิดตามอัตรา</w:t>
            </w:r>
          </w:p>
        </w:tc>
      </w:tr>
      <w:tr w:rsidR="00EB12F8" w:rsidRPr="008E639C" w14:paraId="6FF19680" w14:textId="77777777" w:rsidTr="00E67139">
        <w:trPr>
          <w:trHeight w:val="340"/>
        </w:trPr>
        <w:tc>
          <w:tcPr>
            <w:tcW w:w="3960" w:type="dxa"/>
            <w:vAlign w:val="center"/>
          </w:tcPr>
          <w:p w14:paraId="2A651D1D" w14:textId="77777777" w:rsidR="00EB12F8" w:rsidRDefault="00EB12F8" w:rsidP="00E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41AA20D" w14:textId="77777777" w:rsidR="00EB12F8" w:rsidRDefault="00EB12F8" w:rsidP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CC78F43" w14:textId="77777777" w:rsidR="00EB12F8" w:rsidRPr="00870623" w:rsidRDefault="00EB12F8" w:rsidP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5ECFBC34" w14:textId="77777777" w:rsidR="00EB12F8" w:rsidRDefault="00EB12F8" w:rsidP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273FFF0" w14:textId="77777777" w:rsidR="00EB12F8" w:rsidRPr="00870623" w:rsidRDefault="00EB12F8" w:rsidP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vAlign w:val="bottom"/>
          </w:tcPr>
          <w:p w14:paraId="172E8D5B" w14:textId="2AAF1401" w:rsidR="00EB12F8" w:rsidRPr="00870623" w:rsidRDefault="00EB12F8" w:rsidP="00EB12F8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ร้อยละของ</w:t>
            </w:r>
            <w:r w:rsidRPr="0030025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รายได้จากการขาย</w:t>
            </w:r>
          </w:p>
        </w:tc>
      </w:tr>
      <w:tr w:rsidR="00EB12F8" w:rsidRPr="008E639C" w14:paraId="390096F5" w14:textId="77777777" w:rsidTr="00E67139">
        <w:trPr>
          <w:trHeight w:val="340"/>
        </w:trPr>
        <w:tc>
          <w:tcPr>
            <w:tcW w:w="3960" w:type="dxa"/>
            <w:vAlign w:val="center"/>
          </w:tcPr>
          <w:p w14:paraId="0A54F3FA" w14:textId="77777777" w:rsidR="00EB12F8" w:rsidRPr="008E639C" w:rsidRDefault="00EB12F8" w:rsidP="00E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900" w:type="dxa"/>
            <w:vAlign w:val="center"/>
          </w:tcPr>
          <w:p w14:paraId="78206AED" w14:textId="32484CD9" w:rsidR="00EB12F8" w:rsidRPr="00870623" w:rsidRDefault="002F2511" w:rsidP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11,189</w:t>
            </w:r>
          </w:p>
        </w:tc>
        <w:tc>
          <w:tcPr>
            <w:tcW w:w="270" w:type="dxa"/>
            <w:vAlign w:val="center"/>
          </w:tcPr>
          <w:p w14:paraId="0EB2ED47" w14:textId="77777777" w:rsidR="00EB12F8" w:rsidRPr="00870623" w:rsidRDefault="00EB12F8" w:rsidP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014574EB" w14:textId="15C86FE0" w:rsidR="00EB12F8" w:rsidRPr="00870623" w:rsidRDefault="00EB12F8" w:rsidP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16,444</w:t>
            </w:r>
          </w:p>
        </w:tc>
        <w:tc>
          <w:tcPr>
            <w:tcW w:w="270" w:type="dxa"/>
          </w:tcPr>
          <w:p w14:paraId="60A310B8" w14:textId="77777777" w:rsidR="00EB12F8" w:rsidRPr="00870623" w:rsidRDefault="00EB12F8" w:rsidP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vAlign w:val="center"/>
          </w:tcPr>
          <w:p w14:paraId="3C94F17A" w14:textId="77777777" w:rsidR="00EB12F8" w:rsidRPr="00870623" w:rsidRDefault="00EB12F8" w:rsidP="00EB12F8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870623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ตามจำนวนที่ประกาศจ่าย</w:t>
            </w:r>
          </w:p>
        </w:tc>
      </w:tr>
      <w:tr w:rsidR="00D80221" w:rsidRPr="008E639C" w14:paraId="7EA4FE55" w14:textId="77777777" w:rsidTr="00E67139">
        <w:trPr>
          <w:trHeight w:val="340"/>
        </w:trPr>
        <w:tc>
          <w:tcPr>
            <w:tcW w:w="3960" w:type="dxa"/>
            <w:vAlign w:val="center"/>
          </w:tcPr>
          <w:p w14:paraId="66AC1356" w14:textId="77777777" w:rsidR="00D80221" w:rsidRPr="008E639C" w:rsidRDefault="00D80221" w:rsidP="0060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center"/>
          </w:tcPr>
          <w:p w14:paraId="726EBE61" w14:textId="77777777" w:rsidR="00D80221" w:rsidRPr="00564380" w:rsidDel="001C380B" w:rsidRDefault="00D80221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1D8A7DE9" w14:textId="77777777" w:rsidR="00D80221" w:rsidRPr="00564380" w:rsidRDefault="00D80221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vAlign w:val="center"/>
          </w:tcPr>
          <w:p w14:paraId="650D120F" w14:textId="77777777" w:rsidR="00D80221" w:rsidRPr="00564380" w:rsidDel="001C380B" w:rsidRDefault="00D80221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417AAF0D" w14:textId="77777777" w:rsidR="00D80221" w:rsidRPr="00564380" w:rsidRDefault="00D80221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060" w:type="dxa"/>
            <w:vAlign w:val="center"/>
          </w:tcPr>
          <w:p w14:paraId="38D280D3" w14:textId="77777777" w:rsidR="00D80221" w:rsidRPr="008E639C" w:rsidRDefault="00D80221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D80221" w:rsidRPr="008E639C" w14:paraId="71A0E832" w14:textId="77777777" w:rsidTr="00E67139">
        <w:trPr>
          <w:trHeight w:val="340"/>
        </w:trPr>
        <w:tc>
          <w:tcPr>
            <w:tcW w:w="3960" w:type="dxa"/>
            <w:vAlign w:val="center"/>
          </w:tcPr>
          <w:p w14:paraId="1ABE015C" w14:textId="77777777" w:rsidR="00D80221" w:rsidRPr="008E639C" w:rsidRDefault="00D80221" w:rsidP="0060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900" w:type="dxa"/>
            <w:vAlign w:val="center"/>
          </w:tcPr>
          <w:p w14:paraId="0646F147" w14:textId="77777777" w:rsidR="00D80221" w:rsidRPr="00870623" w:rsidDel="001C380B" w:rsidRDefault="00D80221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6AA2F5E0" w14:textId="77777777" w:rsidR="00D80221" w:rsidRPr="00870623" w:rsidRDefault="00D80221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08BF7E5A" w14:textId="77777777" w:rsidR="00D80221" w:rsidRPr="00870623" w:rsidDel="001C380B" w:rsidRDefault="00D80221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55EEC5B" w14:textId="77777777" w:rsidR="00D80221" w:rsidRPr="00870623" w:rsidRDefault="00D80221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vAlign w:val="center"/>
          </w:tcPr>
          <w:p w14:paraId="74A4CEDD" w14:textId="77777777" w:rsidR="00D80221" w:rsidRPr="008E639C" w:rsidRDefault="00D80221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EB12F8" w:rsidRPr="008E639C" w14:paraId="63B88506" w14:textId="77777777" w:rsidTr="00E67139">
        <w:trPr>
          <w:trHeight w:val="340"/>
        </w:trPr>
        <w:tc>
          <w:tcPr>
            <w:tcW w:w="3960" w:type="dxa"/>
            <w:vAlign w:val="center"/>
          </w:tcPr>
          <w:p w14:paraId="44F8C65E" w14:textId="77777777" w:rsidR="00EB12F8" w:rsidRPr="008E639C" w:rsidRDefault="00EB12F8" w:rsidP="00E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900" w:type="dxa"/>
            <w:vAlign w:val="center"/>
          </w:tcPr>
          <w:p w14:paraId="16DED5E6" w14:textId="1AB8FA4D" w:rsidR="00EB12F8" w:rsidRPr="00870623" w:rsidDel="001C380B" w:rsidRDefault="002F2511" w:rsidP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2,650</w:t>
            </w:r>
          </w:p>
        </w:tc>
        <w:tc>
          <w:tcPr>
            <w:tcW w:w="270" w:type="dxa"/>
            <w:vAlign w:val="center"/>
          </w:tcPr>
          <w:p w14:paraId="7DC0928C" w14:textId="77777777" w:rsidR="00EB12F8" w:rsidRPr="00870623" w:rsidRDefault="00EB12F8" w:rsidP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5FC2F553" w14:textId="542B5C5C" w:rsidR="00EB12F8" w:rsidRPr="00870623" w:rsidDel="001C380B" w:rsidRDefault="00EB12F8" w:rsidP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2,625</w:t>
            </w:r>
          </w:p>
        </w:tc>
        <w:tc>
          <w:tcPr>
            <w:tcW w:w="270" w:type="dxa"/>
          </w:tcPr>
          <w:p w14:paraId="554A63B7" w14:textId="77777777" w:rsidR="00EB12F8" w:rsidRPr="00870623" w:rsidRDefault="00EB12F8" w:rsidP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vAlign w:val="center"/>
          </w:tcPr>
          <w:p w14:paraId="2CAC2948" w14:textId="77777777" w:rsidR="00EB12F8" w:rsidRPr="008E639C" w:rsidRDefault="00EB12F8" w:rsidP="00EB12F8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EB12F8" w:rsidRPr="008E639C" w14:paraId="7C96CA5E" w14:textId="77777777" w:rsidTr="00E67139">
        <w:trPr>
          <w:trHeight w:val="340"/>
        </w:trPr>
        <w:tc>
          <w:tcPr>
            <w:tcW w:w="3960" w:type="dxa"/>
            <w:vAlign w:val="center"/>
          </w:tcPr>
          <w:p w14:paraId="38D4172A" w14:textId="77777777" w:rsidR="00EB12F8" w:rsidRPr="008E639C" w:rsidRDefault="00EB12F8" w:rsidP="00E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900" w:type="dxa"/>
            <w:vAlign w:val="center"/>
          </w:tcPr>
          <w:p w14:paraId="3B8973E2" w14:textId="45670ACE" w:rsidR="00EB12F8" w:rsidRPr="00870623" w:rsidDel="001C380B" w:rsidRDefault="002F2511" w:rsidP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266</w:t>
            </w:r>
          </w:p>
        </w:tc>
        <w:tc>
          <w:tcPr>
            <w:tcW w:w="270" w:type="dxa"/>
            <w:vAlign w:val="center"/>
          </w:tcPr>
          <w:p w14:paraId="232F85D6" w14:textId="77777777" w:rsidR="00EB12F8" w:rsidRPr="00870623" w:rsidRDefault="00EB12F8" w:rsidP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712E2952" w14:textId="28D881E1" w:rsidR="00EB12F8" w:rsidRPr="00870623" w:rsidDel="001C380B" w:rsidRDefault="00EB12F8" w:rsidP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260</w:t>
            </w:r>
          </w:p>
        </w:tc>
        <w:tc>
          <w:tcPr>
            <w:tcW w:w="270" w:type="dxa"/>
          </w:tcPr>
          <w:p w14:paraId="12F4330A" w14:textId="77777777" w:rsidR="00EB12F8" w:rsidRPr="00870623" w:rsidRDefault="00EB12F8" w:rsidP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vAlign w:val="center"/>
          </w:tcPr>
          <w:p w14:paraId="76C4F278" w14:textId="77777777" w:rsidR="00EB12F8" w:rsidRPr="008E639C" w:rsidRDefault="00EB12F8" w:rsidP="00EB12F8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EB12F8" w:rsidRPr="008E639C" w14:paraId="58924F7E" w14:textId="77777777" w:rsidTr="00E67139">
        <w:trPr>
          <w:trHeight w:val="340"/>
        </w:trPr>
        <w:tc>
          <w:tcPr>
            <w:tcW w:w="3960" w:type="dxa"/>
            <w:vAlign w:val="center"/>
          </w:tcPr>
          <w:p w14:paraId="56821202" w14:textId="280AB48E" w:rsidR="00EB12F8" w:rsidRPr="008E639C" w:rsidRDefault="00EB12F8" w:rsidP="00E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ขนส่งและบริการอื่นๆ</w:t>
            </w:r>
          </w:p>
        </w:tc>
        <w:tc>
          <w:tcPr>
            <w:tcW w:w="900" w:type="dxa"/>
          </w:tcPr>
          <w:p w14:paraId="56F9B822" w14:textId="1D164878" w:rsidR="00EB12F8" w:rsidRPr="00870623" w:rsidDel="001C380B" w:rsidRDefault="002F2511" w:rsidP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270" w:type="dxa"/>
            <w:vAlign w:val="center"/>
          </w:tcPr>
          <w:p w14:paraId="4519CF49" w14:textId="77777777" w:rsidR="00EB12F8" w:rsidRPr="00870623" w:rsidRDefault="00EB12F8" w:rsidP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0A3202AF" w14:textId="09EB36AE" w:rsidR="00EB12F8" w:rsidRPr="00870623" w:rsidDel="001C380B" w:rsidRDefault="00EB12F8" w:rsidP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3B9D9AEA" w14:textId="77777777" w:rsidR="00EB12F8" w:rsidRPr="00870623" w:rsidRDefault="00EB12F8" w:rsidP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</w:tcPr>
          <w:p w14:paraId="5C1CD132" w14:textId="77777777" w:rsidR="00EB12F8" w:rsidRPr="008E639C" w:rsidRDefault="00EB12F8" w:rsidP="00EB12F8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EB12F8" w:rsidRPr="008E639C" w14:paraId="78EF24B4" w14:textId="77777777" w:rsidTr="00E67139">
        <w:trPr>
          <w:trHeight w:val="340"/>
        </w:trPr>
        <w:tc>
          <w:tcPr>
            <w:tcW w:w="3960" w:type="dxa"/>
            <w:vAlign w:val="center"/>
          </w:tcPr>
          <w:p w14:paraId="2CDF605A" w14:textId="282AD580" w:rsidR="00EB12F8" w:rsidRPr="008E639C" w:rsidRDefault="00EB12F8" w:rsidP="00E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รายได้ค่าธรรมเนียมการจัดการบริหารและอื่นๆ</w:t>
            </w:r>
          </w:p>
        </w:tc>
        <w:tc>
          <w:tcPr>
            <w:tcW w:w="900" w:type="dxa"/>
          </w:tcPr>
          <w:p w14:paraId="10803903" w14:textId="7AE6EFF1" w:rsidR="00EB12F8" w:rsidRPr="00870623" w:rsidRDefault="002F2511" w:rsidP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374</w:t>
            </w:r>
          </w:p>
        </w:tc>
        <w:tc>
          <w:tcPr>
            <w:tcW w:w="270" w:type="dxa"/>
          </w:tcPr>
          <w:p w14:paraId="2217E0F6" w14:textId="77777777" w:rsidR="00EB12F8" w:rsidRPr="00870623" w:rsidRDefault="00EB12F8" w:rsidP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091E120A" w14:textId="71D98061" w:rsidR="00EB12F8" w:rsidRPr="00870623" w:rsidRDefault="00EB12F8" w:rsidP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317</w:t>
            </w:r>
          </w:p>
        </w:tc>
        <w:tc>
          <w:tcPr>
            <w:tcW w:w="270" w:type="dxa"/>
          </w:tcPr>
          <w:p w14:paraId="61A6C6D9" w14:textId="77777777" w:rsidR="00EB12F8" w:rsidRPr="00870623" w:rsidRDefault="00EB12F8" w:rsidP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vAlign w:val="bottom"/>
          </w:tcPr>
          <w:p w14:paraId="3ED7D40F" w14:textId="579C20FD" w:rsidR="00EB12F8" w:rsidRPr="008E639C" w:rsidRDefault="00EB12F8" w:rsidP="00EB12F8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70623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ส่วนใหญ่คิดตามอัตรา</w:t>
            </w:r>
          </w:p>
        </w:tc>
      </w:tr>
      <w:tr w:rsidR="00EB12F8" w:rsidRPr="008E639C" w14:paraId="6626F299" w14:textId="77777777" w:rsidTr="00E67139">
        <w:trPr>
          <w:trHeight w:val="340"/>
        </w:trPr>
        <w:tc>
          <w:tcPr>
            <w:tcW w:w="3960" w:type="dxa"/>
            <w:vAlign w:val="center"/>
          </w:tcPr>
          <w:p w14:paraId="3EB1C7AB" w14:textId="77777777" w:rsidR="00EB12F8" w:rsidRDefault="00EB12F8" w:rsidP="00E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545AF75" w14:textId="77777777" w:rsidR="00EB12F8" w:rsidRDefault="00EB12F8" w:rsidP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D68E828" w14:textId="77777777" w:rsidR="00EB12F8" w:rsidRPr="00870623" w:rsidRDefault="00EB12F8" w:rsidP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5C9F1967" w14:textId="77777777" w:rsidR="00EB12F8" w:rsidRDefault="00EB12F8" w:rsidP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E9E5A36" w14:textId="77777777" w:rsidR="00EB12F8" w:rsidRPr="00870623" w:rsidRDefault="00EB12F8" w:rsidP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vAlign w:val="bottom"/>
          </w:tcPr>
          <w:p w14:paraId="7BF7A2A1" w14:textId="1BAA694C" w:rsidR="00EB12F8" w:rsidRDefault="00EB12F8" w:rsidP="00EB12F8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ร้อยละของ</w:t>
            </w:r>
            <w:r w:rsidRPr="0030025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รายได้จากการขาย</w:t>
            </w:r>
          </w:p>
        </w:tc>
      </w:tr>
      <w:tr w:rsidR="00EB12F8" w:rsidRPr="008E639C" w14:paraId="2E60EBEF" w14:textId="77777777" w:rsidTr="00E67139">
        <w:trPr>
          <w:trHeight w:val="340"/>
        </w:trPr>
        <w:tc>
          <w:tcPr>
            <w:tcW w:w="3960" w:type="dxa"/>
            <w:vAlign w:val="center"/>
          </w:tcPr>
          <w:p w14:paraId="096004C1" w14:textId="77777777" w:rsidR="00EB12F8" w:rsidRPr="00A23A0E" w:rsidRDefault="00EB12F8" w:rsidP="00E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3A0E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900" w:type="dxa"/>
            <w:vAlign w:val="center"/>
          </w:tcPr>
          <w:p w14:paraId="43A3213A" w14:textId="7BA46AE3" w:rsidR="00EB12F8" w:rsidRPr="00A23A0E" w:rsidDel="001C380B" w:rsidRDefault="002F2511" w:rsidP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2,476</w:t>
            </w:r>
          </w:p>
        </w:tc>
        <w:tc>
          <w:tcPr>
            <w:tcW w:w="270" w:type="dxa"/>
            <w:vAlign w:val="center"/>
          </w:tcPr>
          <w:p w14:paraId="643E81FD" w14:textId="77777777" w:rsidR="00EB12F8" w:rsidRPr="00A23A0E" w:rsidRDefault="00EB12F8" w:rsidP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4D0DB188" w14:textId="7D44D936" w:rsidR="00EB12F8" w:rsidRPr="00A23A0E" w:rsidDel="001C380B" w:rsidRDefault="00EB12F8" w:rsidP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1,951</w:t>
            </w:r>
          </w:p>
        </w:tc>
        <w:tc>
          <w:tcPr>
            <w:tcW w:w="270" w:type="dxa"/>
          </w:tcPr>
          <w:p w14:paraId="21609A74" w14:textId="77777777" w:rsidR="00EB12F8" w:rsidRPr="00A23A0E" w:rsidRDefault="00EB12F8" w:rsidP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vAlign w:val="center"/>
          </w:tcPr>
          <w:p w14:paraId="7AABDD97" w14:textId="77777777" w:rsidR="00EB12F8" w:rsidRPr="008E639C" w:rsidRDefault="00EB12F8" w:rsidP="00EB12F8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ตามจำนวนที่ประกาศจ่าย</w:t>
            </w:r>
          </w:p>
        </w:tc>
      </w:tr>
    </w:tbl>
    <w:p w14:paraId="237F05FC" w14:textId="6BE240CD" w:rsidR="00883E0E" w:rsidRPr="00300257" w:rsidRDefault="00883E0E" w:rsidP="00A451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"/>
          <w:szCs w:val="2"/>
          <w:cs/>
        </w:rPr>
      </w:pPr>
    </w:p>
    <w:p w14:paraId="479AA347" w14:textId="77777777" w:rsidR="00F23818" w:rsidRDefault="00F23818" w:rsidP="007B3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C1CDBF8" w14:textId="77777777" w:rsidR="00A035D8" w:rsidRDefault="00A035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B57B34C" w14:textId="27FC3D26" w:rsidR="00A451EF" w:rsidRPr="008B0C15" w:rsidRDefault="005F14E9" w:rsidP="00F23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lastRenderedPageBreak/>
        <w:t xml:space="preserve">ยอดคงเหลือ ณ วันที่ </w:t>
      </w:r>
      <w:r>
        <w:rPr>
          <w:rFonts w:ascii="Angsana New" w:hAnsi="Angsana New"/>
          <w:sz w:val="30"/>
          <w:szCs w:val="30"/>
        </w:rPr>
        <w:t>31</w:t>
      </w:r>
      <w:r w:rsidRPr="00300257">
        <w:rPr>
          <w:rFonts w:ascii="Angsana New" w:hAnsi="Angsana New"/>
          <w:sz w:val="30"/>
          <w:szCs w:val="30"/>
          <w:cs/>
        </w:rPr>
        <w:t xml:space="preserve"> ธันวาคม กับกิจการที่เกี่ยวข้องกันมีดังนี้</w:t>
      </w:r>
    </w:p>
    <w:p w14:paraId="5AFA3A08" w14:textId="77777777" w:rsidR="00883E0E" w:rsidRPr="00AE6348" w:rsidRDefault="00883E0E" w:rsidP="00883E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2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C9124AA" w14:textId="77777777" w:rsidR="00D80F2B" w:rsidRPr="00AE6348" w:rsidRDefault="00D80F2B" w:rsidP="00883E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2"/>
        <w:jc w:val="thaiDistribute"/>
        <w:rPr>
          <w:rFonts w:ascii="Angsana New" w:hAnsi="Angsana New"/>
          <w:i/>
          <w:iCs/>
          <w:sz w:val="30"/>
          <w:szCs w:val="30"/>
        </w:rPr>
      </w:pPr>
      <w:r w:rsidRPr="00AE6348">
        <w:rPr>
          <w:rFonts w:ascii="Angsana New" w:hAnsi="Angsana New"/>
          <w:i/>
          <w:iCs/>
          <w:sz w:val="30"/>
          <w:szCs w:val="30"/>
          <w:cs/>
        </w:rPr>
        <w:t>ลูกหนี้การค้า</w:t>
      </w:r>
    </w:p>
    <w:p w14:paraId="77386CD7" w14:textId="77777777" w:rsidR="00846593" w:rsidRPr="00AE6348" w:rsidRDefault="00846593" w:rsidP="00883E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2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76"/>
        <w:gridCol w:w="284"/>
        <w:gridCol w:w="1275"/>
      </w:tblGrid>
      <w:tr w:rsidR="00A451EF" w:rsidRPr="00300257" w14:paraId="0BCE9D94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4CFE1C7E" w14:textId="77777777" w:rsidR="00A451EF" w:rsidRPr="00300257" w:rsidRDefault="00A451EF" w:rsidP="00A451E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4B97FACB" w14:textId="2CC46F78" w:rsidR="00A451EF" w:rsidRDefault="004E256E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4" w:type="dxa"/>
            <w:vAlign w:val="center"/>
          </w:tcPr>
          <w:p w14:paraId="207D229A" w14:textId="77777777" w:rsidR="00A451EF" w:rsidRPr="00300257" w:rsidRDefault="00A451EF" w:rsidP="00A451E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7BA53426" w14:textId="777D9787" w:rsidR="00A451EF" w:rsidRDefault="004E256E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451EF" w:rsidRPr="00300257" w14:paraId="3484D97F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0AAB0101" w14:textId="77777777" w:rsidR="00A451EF" w:rsidRPr="00300257" w:rsidRDefault="00A451EF" w:rsidP="00A451E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5D522C93" w14:textId="77777777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451EF" w:rsidRPr="00300257" w14:paraId="09013E16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6798ABA9" w14:textId="77777777" w:rsidR="00A451EF" w:rsidRPr="00300257" w:rsidRDefault="00A451EF" w:rsidP="00A451EF">
            <w:pPr>
              <w:pStyle w:val="a0"/>
              <w:tabs>
                <w:tab w:val="clear" w:pos="1080"/>
              </w:tabs>
              <w:spacing w:line="340" w:lineRule="exact"/>
              <w:rPr>
                <w:rFonts w:ascii="Angsana New" w:hAnsi="Angsana New" w:cs="Angsana New"/>
                <w:i/>
                <w:iCs/>
                <w:cs/>
              </w:rPr>
            </w:pPr>
            <w:r w:rsidRPr="00300257">
              <w:rPr>
                <w:rFonts w:ascii="Angsana New" w:hAnsi="Angsana New" w:cs="Angsana New"/>
                <w:i/>
                <w:iCs/>
                <w:cs/>
              </w:rPr>
              <w:t>บริษัทร่วมและการร่วมค้า</w:t>
            </w:r>
          </w:p>
        </w:tc>
        <w:tc>
          <w:tcPr>
            <w:tcW w:w="1276" w:type="dxa"/>
            <w:vAlign w:val="center"/>
          </w:tcPr>
          <w:p w14:paraId="66FE5A05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46D053AC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4126CFDE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51EF" w:rsidRPr="00300257" w14:paraId="0BEC80F6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0FB77B95" w14:textId="651BDA78" w:rsidR="00A451EF" w:rsidRPr="00300257" w:rsidRDefault="00866F49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A451EF" w:rsidRPr="00300257">
              <w:rPr>
                <w:rFonts w:ascii="Angsana New" w:hAnsi="Angsana New"/>
                <w:sz w:val="30"/>
                <w:szCs w:val="30"/>
                <w:cs/>
              </w:rPr>
              <w:t>สยามโพลิ</w:t>
            </w:r>
            <w:proofErr w:type="spellStart"/>
            <w:r w:rsidR="00A451EF" w:rsidRPr="00300257">
              <w:rPr>
                <w:rFonts w:ascii="Angsana New" w:hAnsi="Angsana New"/>
                <w:sz w:val="30"/>
                <w:szCs w:val="30"/>
                <w:cs/>
              </w:rPr>
              <w:t>เอท</w:t>
            </w:r>
            <w:proofErr w:type="spellEnd"/>
            <w:r w:rsidR="00A451EF" w:rsidRPr="00300257">
              <w:rPr>
                <w:rFonts w:ascii="Angsana New" w:hAnsi="Angsana New"/>
                <w:sz w:val="30"/>
                <w:szCs w:val="30"/>
                <w:cs/>
              </w:rPr>
              <w:t>ที</w:t>
            </w:r>
            <w:proofErr w:type="spellStart"/>
            <w:r w:rsidR="00A451EF" w:rsidRPr="00300257">
              <w:rPr>
                <w:rFonts w:ascii="Angsana New" w:hAnsi="Angsana New"/>
                <w:sz w:val="30"/>
                <w:szCs w:val="30"/>
                <w:cs/>
              </w:rPr>
              <w:t>ลีน</w:t>
            </w:r>
            <w:proofErr w:type="spellEnd"/>
            <w:r w:rsidR="00A451EF" w:rsidRPr="0030025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76" w:type="dxa"/>
            <w:vAlign w:val="center"/>
          </w:tcPr>
          <w:p w14:paraId="0D0CAF57" w14:textId="6DA5920E" w:rsidR="00A451EF" w:rsidRPr="00602969" w:rsidRDefault="002F2511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1,277</w:t>
            </w:r>
          </w:p>
        </w:tc>
        <w:tc>
          <w:tcPr>
            <w:tcW w:w="284" w:type="dxa"/>
            <w:vAlign w:val="center"/>
          </w:tcPr>
          <w:p w14:paraId="3AAF5687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73973C2D" w14:textId="4F7D1375" w:rsidR="00A451EF" w:rsidRPr="00300257" w:rsidRDefault="004E256E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1</w:t>
            </w:r>
            <w:r w:rsidR="00A451EF">
              <w:rPr>
                <w:rFonts w:ascii="Angsana New" w:hAnsi="Angsana New" w:cs="Times New Roman"/>
                <w:sz w:val="30"/>
                <w:szCs w:val="30"/>
              </w:rPr>
              <w:t>,</w:t>
            </w:r>
            <w:r w:rsidRPr="004E256E">
              <w:rPr>
                <w:rFonts w:ascii="Angsana New" w:hAnsi="Angsana New" w:cs="Times New Roman"/>
                <w:sz w:val="30"/>
                <w:szCs w:val="30"/>
              </w:rPr>
              <w:t>875</w:t>
            </w:r>
          </w:p>
        </w:tc>
      </w:tr>
      <w:tr w:rsidR="005113BF" w:rsidRPr="00300257" w14:paraId="50FCD3EA" w14:textId="77777777" w:rsidTr="005113BF">
        <w:trPr>
          <w:cantSplit/>
          <w:trHeight w:val="340"/>
        </w:trPr>
        <w:tc>
          <w:tcPr>
            <w:tcW w:w="6390" w:type="dxa"/>
            <w:vAlign w:val="center"/>
          </w:tcPr>
          <w:p w14:paraId="5F0D2DC4" w14:textId="77777777" w:rsidR="005113BF" w:rsidRPr="00300257" w:rsidRDefault="005113BF" w:rsidP="00511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กรุงเทพ </w:t>
            </w:r>
            <w:proofErr w:type="spellStart"/>
            <w:r w:rsidRPr="00300257">
              <w:rPr>
                <w:rFonts w:ascii="Angsana New" w:hAnsi="Angsana New"/>
                <w:sz w:val="30"/>
                <w:szCs w:val="30"/>
                <w:cs/>
              </w:rPr>
              <w:t>ซินธิติกส์</w:t>
            </w:r>
            <w:proofErr w:type="spellEnd"/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76" w:type="dxa"/>
            <w:vAlign w:val="center"/>
          </w:tcPr>
          <w:p w14:paraId="17A19A36" w14:textId="1B3A1EF9" w:rsidR="005113BF" w:rsidRPr="00602969" w:rsidRDefault="00F55DC5" w:rsidP="005113B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548</w:t>
            </w:r>
          </w:p>
        </w:tc>
        <w:tc>
          <w:tcPr>
            <w:tcW w:w="284" w:type="dxa"/>
            <w:vAlign w:val="center"/>
          </w:tcPr>
          <w:p w14:paraId="2DA5D393" w14:textId="77777777" w:rsidR="005113BF" w:rsidRPr="00300257" w:rsidRDefault="005113BF" w:rsidP="005113B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4DB26C98" w14:textId="77777777" w:rsidR="005113BF" w:rsidRPr="00300257" w:rsidRDefault="005113BF" w:rsidP="005113B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451</w:t>
            </w:r>
          </w:p>
        </w:tc>
      </w:tr>
      <w:tr w:rsidR="00A451EF" w:rsidRPr="00300257" w14:paraId="696D28E2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0B1C2587" w14:textId="25767431" w:rsidR="00A451EF" w:rsidRPr="00300257" w:rsidRDefault="00866F49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proofErr w:type="spellStart"/>
            <w:r w:rsidR="00A451EF" w:rsidRPr="00300257">
              <w:rPr>
                <w:rFonts w:ascii="Angsana New" w:hAnsi="Angsana New"/>
                <w:sz w:val="30"/>
                <w:szCs w:val="30"/>
                <w:cs/>
              </w:rPr>
              <w:t>สยามส</w:t>
            </w:r>
            <w:proofErr w:type="spellEnd"/>
            <w:r w:rsidR="00A451EF" w:rsidRPr="00300257">
              <w:rPr>
                <w:rFonts w:ascii="Angsana New" w:hAnsi="Angsana New"/>
                <w:sz w:val="30"/>
                <w:szCs w:val="30"/>
                <w:cs/>
              </w:rPr>
              <w:t>ไต</w:t>
            </w:r>
            <w:proofErr w:type="spellStart"/>
            <w:r w:rsidR="00A451EF" w:rsidRPr="00300257">
              <w:rPr>
                <w:rFonts w:ascii="Angsana New" w:hAnsi="Angsana New"/>
                <w:sz w:val="30"/>
                <w:szCs w:val="30"/>
                <w:cs/>
              </w:rPr>
              <w:t>รีน</w:t>
            </w:r>
            <w:proofErr w:type="spellEnd"/>
            <w:r w:rsidR="00A451EF" w:rsidRPr="00300257">
              <w:rPr>
                <w:rFonts w:ascii="Angsana New" w:hAnsi="Angsana New"/>
                <w:sz w:val="30"/>
                <w:szCs w:val="30"/>
                <w:cs/>
              </w:rPr>
              <w:t>โมโน</w:t>
            </w:r>
            <w:proofErr w:type="spellStart"/>
            <w:r w:rsidR="00A451EF" w:rsidRPr="00300257">
              <w:rPr>
                <w:rFonts w:ascii="Angsana New" w:hAnsi="Angsana New"/>
                <w:sz w:val="30"/>
                <w:szCs w:val="30"/>
                <w:cs/>
              </w:rPr>
              <w:t>เมอร์</w:t>
            </w:r>
            <w:proofErr w:type="spellEnd"/>
            <w:r w:rsidR="00A451EF" w:rsidRPr="0030025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76" w:type="dxa"/>
            <w:vAlign w:val="center"/>
          </w:tcPr>
          <w:p w14:paraId="51D85C72" w14:textId="1FC2EEF5" w:rsidR="00A451EF" w:rsidRPr="00602969" w:rsidRDefault="00F55DC5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404</w:t>
            </w:r>
          </w:p>
        </w:tc>
        <w:tc>
          <w:tcPr>
            <w:tcW w:w="284" w:type="dxa"/>
            <w:vAlign w:val="center"/>
          </w:tcPr>
          <w:p w14:paraId="745F684A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0B30C7C9" w14:textId="16EA6D41" w:rsidR="00A451EF" w:rsidRPr="00300257" w:rsidRDefault="004E256E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806</w:t>
            </w:r>
          </w:p>
        </w:tc>
      </w:tr>
      <w:tr w:rsidR="005113BF" w:rsidRPr="00300257" w14:paraId="400D2EFA" w14:textId="77777777" w:rsidTr="005113BF">
        <w:trPr>
          <w:cantSplit/>
          <w:trHeight w:val="340"/>
        </w:trPr>
        <w:tc>
          <w:tcPr>
            <w:tcW w:w="6390" w:type="dxa"/>
            <w:vAlign w:val="center"/>
          </w:tcPr>
          <w:p w14:paraId="4A8C3CB3" w14:textId="77777777" w:rsidR="005113BF" w:rsidRPr="00300257" w:rsidRDefault="005113BF" w:rsidP="00511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บริษัทแก</w:t>
            </w:r>
            <w:proofErr w:type="spellStart"/>
            <w:r w:rsidRPr="00300257">
              <w:rPr>
                <w:rFonts w:ascii="Angsana New" w:hAnsi="Angsana New"/>
                <w:sz w:val="30"/>
                <w:szCs w:val="30"/>
                <w:cs/>
              </w:rPr>
              <w:t>รนด์</w:t>
            </w:r>
            <w:proofErr w:type="spellEnd"/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สยาม คอมโพสิต จำกัด</w:t>
            </w:r>
          </w:p>
        </w:tc>
        <w:tc>
          <w:tcPr>
            <w:tcW w:w="1276" w:type="dxa"/>
            <w:vAlign w:val="center"/>
          </w:tcPr>
          <w:p w14:paraId="01017739" w14:textId="1455DED6" w:rsidR="005113BF" w:rsidRPr="00602969" w:rsidRDefault="00F55DC5" w:rsidP="005113B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362</w:t>
            </w:r>
          </w:p>
        </w:tc>
        <w:tc>
          <w:tcPr>
            <w:tcW w:w="284" w:type="dxa"/>
            <w:vAlign w:val="center"/>
          </w:tcPr>
          <w:p w14:paraId="3047712B" w14:textId="77777777" w:rsidR="005113BF" w:rsidRPr="00300257" w:rsidRDefault="005113BF" w:rsidP="005113B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3FCD3F96" w14:textId="77777777" w:rsidR="005113BF" w:rsidRPr="00300257" w:rsidRDefault="005113BF" w:rsidP="005113B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310</w:t>
            </w:r>
          </w:p>
        </w:tc>
      </w:tr>
      <w:tr w:rsidR="00A451EF" w:rsidRPr="00300257" w14:paraId="6113415B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1BC64F27" w14:textId="5724ABC1" w:rsidR="00A451EF" w:rsidRPr="00300257" w:rsidRDefault="00866F49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A451EF" w:rsidRPr="00300257">
              <w:rPr>
                <w:rFonts w:ascii="Angsana New" w:hAnsi="Angsana New"/>
                <w:sz w:val="30"/>
                <w:szCs w:val="30"/>
                <w:cs/>
              </w:rPr>
              <w:t>สยาม</w:t>
            </w:r>
            <w:proofErr w:type="spellStart"/>
            <w:r w:rsidR="00A451EF" w:rsidRPr="00300257">
              <w:rPr>
                <w:rFonts w:ascii="Angsana New" w:hAnsi="Angsana New"/>
                <w:sz w:val="30"/>
                <w:szCs w:val="30"/>
                <w:cs/>
              </w:rPr>
              <w:t>เลเทกซ์</w:t>
            </w:r>
            <w:proofErr w:type="spellEnd"/>
            <w:r w:rsidR="00A451EF" w:rsidRPr="00300257">
              <w:rPr>
                <w:rFonts w:ascii="Angsana New" w:hAnsi="Angsana New"/>
                <w:sz w:val="30"/>
                <w:szCs w:val="30"/>
                <w:cs/>
              </w:rPr>
              <w:t>สังเคราะห์ จำกัด</w:t>
            </w:r>
          </w:p>
        </w:tc>
        <w:tc>
          <w:tcPr>
            <w:tcW w:w="1276" w:type="dxa"/>
            <w:vAlign w:val="center"/>
          </w:tcPr>
          <w:p w14:paraId="21D757F9" w14:textId="3D526333" w:rsidR="00A451EF" w:rsidRPr="00602969" w:rsidRDefault="00F55DC5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319</w:t>
            </w:r>
          </w:p>
        </w:tc>
        <w:tc>
          <w:tcPr>
            <w:tcW w:w="284" w:type="dxa"/>
            <w:vAlign w:val="center"/>
          </w:tcPr>
          <w:p w14:paraId="5D56A5E6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60275C78" w14:textId="5065D94E" w:rsidR="00A451EF" w:rsidRPr="00300257" w:rsidRDefault="004E256E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558</w:t>
            </w:r>
          </w:p>
        </w:tc>
      </w:tr>
      <w:tr w:rsidR="00A451EF" w:rsidRPr="00300257" w14:paraId="005FE51A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4374DBEE" w14:textId="4BF3E2F7" w:rsidR="00A451EF" w:rsidRPr="00300257" w:rsidRDefault="00866F49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A451EF" w:rsidRPr="00300257">
              <w:rPr>
                <w:rFonts w:ascii="Angsana New" w:hAnsi="Angsana New"/>
                <w:sz w:val="30"/>
                <w:szCs w:val="30"/>
                <w:cs/>
              </w:rPr>
              <w:t xml:space="preserve">ไทย </w:t>
            </w:r>
            <w:proofErr w:type="spellStart"/>
            <w:r w:rsidR="00A451EF" w:rsidRPr="00300257">
              <w:rPr>
                <w:rFonts w:ascii="Angsana New" w:hAnsi="Angsana New"/>
                <w:sz w:val="30"/>
                <w:szCs w:val="30"/>
                <w:cs/>
              </w:rPr>
              <w:t>เอ็มเอ็ม</w:t>
            </w:r>
            <w:proofErr w:type="spellEnd"/>
            <w:r w:rsidR="00A451EF" w:rsidRPr="00300257">
              <w:rPr>
                <w:rFonts w:ascii="Angsana New" w:hAnsi="Angsana New"/>
                <w:sz w:val="30"/>
                <w:szCs w:val="30"/>
                <w:cs/>
              </w:rPr>
              <w:t>เอ จำกัด</w:t>
            </w:r>
          </w:p>
        </w:tc>
        <w:tc>
          <w:tcPr>
            <w:tcW w:w="1276" w:type="dxa"/>
            <w:vAlign w:val="center"/>
          </w:tcPr>
          <w:p w14:paraId="75261F96" w14:textId="1CB482DB" w:rsidR="00A451EF" w:rsidRPr="00602969" w:rsidRDefault="00F55DC5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318</w:t>
            </w:r>
          </w:p>
        </w:tc>
        <w:tc>
          <w:tcPr>
            <w:tcW w:w="284" w:type="dxa"/>
            <w:vAlign w:val="center"/>
          </w:tcPr>
          <w:p w14:paraId="5296AD6F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7988638C" w14:textId="56C7F2A1" w:rsidR="00A451EF" w:rsidRPr="00300257" w:rsidRDefault="004E256E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435</w:t>
            </w:r>
          </w:p>
        </w:tc>
      </w:tr>
      <w:tr w:rsidR="003421D4" w:rsidRPr="00300257" w14:paraId="64CDC849" w14:textId="77777777" w:rsidTr="008155A1">
        <w:trPr>
          <w:cantSplit/>
          <w:trHeight w:val="340"/>
        </w:trPr>
        <w:tc>
          <w:tcPr>
            <w:tcW w:w="6390" w:type="dxa"/>
            <w:vAlign w:val="center"/>
          </w:tcPr>
          <w:p w14:paraId="07D2FFED" w14:textId="77777777" w:rsidR="003421D4" w:rsidRPr="00300257" w:rsidRDefault="003421D4" w:rsidP="0081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</w:rPr>
              <w:t>PT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Chandra</w:t>
            </w:r>
            <w:r w:rsidRPr="00300257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300257">
              <w:rPr>
                <w:rFonts w:ascii="Angsana New" w:hAnsi="Angsana New"/>
                <w:sz w:val="30"/>
                <w:szCs w:val="30"/>
              </w:rPr>
              <w:t>Asri</w:t>
            </w:r>
            <w:proofErr w:type="spellEnd"/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Petrochemical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300257">
              <w:rPr>
                <w:rFonts w:ascii="Angsana New" w:hAnsi="Angsana New"/>
                <w:sz w:val="30"/>
                <w:szCs w:val="30"/>
              </w:rPr>
              <w:t>Tbk</w:t>
            </w:r>
            <w:proofErr w:type="spellEnd"/>
            <w:r w:rsidRPr="00300257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1276" w:type="dxa"/>
            <w:vAlign w:val="center"/>
          </w:tcPr>
          <w:p w14:paraId="44B0E06B" w14:textId="540CD18A" w:rsidR="003421D4" w:rsidRPr="00602969" w:rsidRDefault="00F55DC5" w:rsidP="008155A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219</w:t>
            </w:r>
          </w:p>
        </w:tc>
        <w:tc>
          <w:tcPr>
            <w:tcW w:w="284" w:type="dxa"/>
            <w:vAlign w:val="center"/>
          </w:tcPr>
          <w:p w14:paraId="509E40FC" w14:textId="77777777" w:rsidR="003421D4" w:rsidRPr="00300257" w:rsidRDefault="003421D4" w:rsidP="008155A1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622FF4C3" w14:textId="3E082C8A" w:rsidR="003421D4" w:rsidRPr="00300257" w:rsidRDefault="004E256E" w:rsidP="008155A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67</w:t>
            </w:r>
          </w:p>
        </w:tc>
      </w:tr>
      <w:tr w:rsidR="00F55DC5" w:rsidRPr="00300257" w14:paraId="2CE6421F" w14:textId="77777777" w:rsidTr="008155A1">
        <w:trPr>
          <w:cantSplit/>
          <w:trHeight w:val="340"/>
        </w:trPr>
        <w:tc>
          <w:tcPr>
            <w:tcW w:w="6390" w:type="dxa"/>
            <w:vAlign w:val="center"/>
          </w:tcPr>
          <w:p w14:paraId="5C6C4939" w14:textId="55B8E575" w:rsidR="00F55DC5" w:rsidRPr="00300257" w:rsidRDefault="00F55DC5" w:rsidP="00F5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</w:rPr>
              <w:t>PT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Chandra</w:t>
            </w:r>
            <w:r w:rsidRPr="00300257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300257">
              <w:rPr>
                <w:rFonts w:ascii="Angsana New" w:hAnsi="Angsana New"/>
                <w:sz w:val="30"/>
                <w:szCs w:val="30"/>
              </w:rPr>
              <w:t>Asri</w:t>
            </w:r>
            <w:proofErr w:type="spellEnd"/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Pe</w:t>
            </w:r>
            <w:r>
              <w:rPr>
                <w:rFonts w:ascii="Angsana New" w:hAnsi="Angsana New"/>
                <w:sz w:val="30"/>
                <w:szCs w:val="30"/>
              </w:rPr>
              <w:t>rkasa</w:t>
            </w:r>
          </w:p>
        </w:tc>
        <w:tc>
          <w:tcPr>
            <w:tcW w:w="1276" w:type="dxa"/>
            <w:vAlign w:val="center"/>
          </w:tcPr>
          <w:p w14:paraId="4142099E" w14:textId="378B9B5B" w:rsidR="00F55DC5" w:rsidRDefault="00F55DC5" w:rsidP="008155A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125</w:t>
            </w:r>
          </w:p>
        </w:tc>
        <w:tc>
          <w:tcPr>
            <w:tcW w:w="284" w:type="dxa"/>
            <w:vAlign w:val="center"/>
          </w:tcPr>
          <w:p w14:paraId="1D77BA2F" w14:textId="77777777" w:rsidR="00F55DC5" w:rsidRPr="00300257" w:rsidRDefault="00F55DC5" w:rsidP="008155A1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152E5101" w14:textId="1E82E0AC" w:rsidR="00F55DC5" w:rsidRPr="004E256E" w:rsidRDefault="00F55DC5" w:rsidP="008155A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-</w:t>
            </w:r>
          </w:p>
        </w:tc>
      </w:tr>
      <w:tr w:rsidR="00F55DC5" w:rsidRPr="00300257" w14:paraId="2120F965" w14:textId="77777777" w:rsidTr="008155A1">
        <w:trPr>
          <w:cantSplit/>
          <w:trHeight w:val="340"/>
        </w:trPr>
        <w:tc>
          <w:tcPr>
            <w:tcW w:w="6390" w:type="dxa"/>
            <w:vAlign w:val="center"/>
          </w:tcPr>
          <w:p w14:paraId="5E69097C" w14:textId="39D9FF31" w:rsidR="00F55DC5" w:rsidRPr="00300257" w:rsidRDefault="00F55DC5" w:rsidP="00F5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SCG Plastics (Shanghai) Co., Ltd.</w:t>
            </w:r>
          </w:p>
        </w:tc>
        <w:tc>
          <w:tcPr>
            <w:tcW w:w="1276" w:type="dxa"/>
            <w:vAlign w:val="center"/>
          </w:tcPr>
          <w:p w14:paraId="7E9DC68A" w14:textId="7C7A5AD6" w:rsidR="00F55DC5" w:rsidRDefault="00F55DC5" w:rsidP="008155A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123</w:t>
            </w:r>
          </w:p>
        </w:tc>
        <w:tc>
          <w:tcPr>
            <w:tcW w:w="284" w:type="dxa"/>
            <w:vAlign w:val="center"/>
          </w:tcPr>
          <w:p w14:paraId="05D69CF0" w14:textId="77777777" w:rsidR="00F55DC5" w:rsidRPr="00300257" w:rsidRDefault="00F55DC5" w:rsidP="008155A1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154F5FF5" w14:textId="15A672CA" w:rsidR="00F55DC5" w:rsidRDefault="00F55DC5" w:rsidP="008155A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108</w:t>
            </w:r>
          </w:p>
        </w:tc>
      </w:tr>
      <w:tr w:rsidR="00F55DC5" w:rsidRPr="00300257" w14:paraId="4BF8F001" w14:textId="77777777" w:rsidTr="008155A1">
        <w:trPr>
          <w:cantSplit/>
          <w:trHeight w:val="340"/>
        </w:trPr>
        <w:tc>
          <w:tcPr>
            <w:tcW w:w="6390" w:type="dxa"/>
            <w:vAlign w:val="center"/>
          </w:tcPr>
          <w:p w14:paraId="4C6C9A93" w14:textId="6A937000" w:rsidR="00F55DC5" w:rsidRPr="00300257" w:rsidRDefault="00F55DC5" w:rsidP="00F5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55DC5">
              <w:rPr>
                <w:rFonts w:ascii="Angsana New" w:hAnsi="Angsana New"/>
                <w:sz w:val="30"/>
                <w:szCs w:val="30"/>
                <w:cs/>
              </w:rPr>
              <w:t>บริษัทสยามอุตสาหกรรมยิปซัม (สระบุรี) จำกัด</w:t>
            </w:r>
          </w:p>
        </w:tc>
        <w:tc>
          <w:tcPr>
            <w:tcW w:w="1276" w:type="dxa"/>
            <w:vAlign w:val="center"/>
          </w:tcPr>
          <w:p w14:paraId="7D72E7D8" w14:textId="709C7321" w:rsidR="00F55DC5" w:rsidRDefault="00F55DC5" w:rsidP="008155A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114</w:t>
            </w:r>
          </w:p>
        </w:tc>
        <w:tc>
          <w:tcPr>
            <w:tcW w:w="284" w:type="dxa"/>
            <w:vAlign w:val="center"/>
          </w:tcPr>
          <w:p w14:paraId="3C3556A2" w14:textId="77777777" w:rsidR="00F55DC5" w:rsidRPr="00300257" w:rsidRDefault="00F55DC5" w:rsidP="008155A1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654966C8" w14:textId="18CEF3CD" w:rsidR="00F55DC5" w:rsidRDefault="00F55DC5" w:rsidP="008155A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92</w:t>
            </w:r>
          </w:p>
        </w:tc>
      </w:tr>
      <w:tr w:rsidR="00F55DC5" w:rsidRPr="00300257" w14:paraId="1DC58EA5" w14:textId="77777777" w:rsidTr="008155A1">
        <w:trPr>
          <w:cantSplit/>
          <w:trHeight w:val="340"/>
        </w:trPr>
        <w:tc>
          <w:tcPr>
            <w:tcW w:w="6390" w:type="dxa"/>
            <w:vAlign w:val="center"/>
          </w:tcPr>
          <w:p w14:paraId="45DB2C33" w14:textId="1F33594A" w:rsidR="00F55DC5" w:rsidRPr="00300257" w:rsidRDefault="00F55DC5" w:rsidP="00F5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บริษัทสยามโก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ลบอลเฮ้าส์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276" w:type="dxa"/>
            <w:vAlign w:val="center"/>
          </w:tcPr>
          <w:p w14:paraId="043B7FFD" w14:textId="148D83F6" w:rsidR="00F55DC5" w:rsidRDefault="00F55DC5" w:rsidP="008155A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103</w:t>
            </w:r>
          </w:p>
        </w:tc>
        <w:tc>
          <w:tcPr>
            <w:tcW w:w="284" w:type="dxa"/>
            <w:vAlign w:val="center"/>
          </w:tcPr>
          <w:p w14:paraId="79A9D01E" w14:textId="77777777" w:rsidR="00F55DC5" w:rsidRPr="00300257" w:rsidRDefault="00F55DC5" w:rsidP="008155A1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02A20C7B" w14:textId="00560B47" w:rsidR="00F55DC5" w:rsidRDefault="00F55DC5" w:rsidP="008155A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34</w:t>
            </w:r>
          </w:p>
        </w:tc>
      </w:tr>
      <w:tr w:rsidR="00F55DC5" w:rsidRPr="00300257" w14:paraId="60E7740D" w14:textId="77777777" w:rsidTr="00832F5C">
        <w:trPr>
          <w:cantSplit/>
          <w:trHeight w:val="340"/>
        </w:trPr>
        <w:tc>
          <w:tcPr>
            <w:tcW w:w="6390" w:type="dxa"/>
            <w:vAlign w:val="center"/>
          </w:tcPr>
          <w:p w14:paraId="3DFF285B" w14:textId="77777777" w:rsidR="00F55DC5" w:rsidRPr="00300257" w:rsidRDefault="00F55DC5" w:rsidP="0083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</w:rPr>
              <w:t>PT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300257">
              <w:rPr>
                <w:rFonts w:ascii="Angsana New" w:hAnsi="Angsana New"/>
                <w:sz w:val="30"/>
                <w:szCs w:val="30"/>
              </w:rPr>
              <w:t>Styrindo</w:t>
            </w:r>
            <w:proofErr w:type="spellEnd"/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Mono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Indonesia</w:t>
            </w:r>
          </w:p>
        </w:tc>
        <w:tc>
          <w:tcPr>
            <w:tcW w:w="1276" w:type="dxa"/>
            <w:vAlign w:val="center"/>
          </w:tcPr>
          <w:p w14:paraId="00BC1264" w14:textId="77777777" w:rsidR="00F55DC5" w:rsidRPr="00602969" w:rsidRDefault="00F55DC5" w:rsidP="00832F5C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77</w:t>
            </w:r>
          </w:p>
        </w:tc>
        <w:tc>
          <w:tcPr>
            <w:tcW w:w="284" w:type="dxa"/>
            <w:vAlign w:val="center"/>
          </w:tcPr>
          <w:p w14:paraId="4A1A25F3" w14:textId="77777777" w:rsidR="00F55DC5" w:rsidRPr="00300257" w:rsidRDefault="00F55DC5" w:rsidP="00832F5C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682EA7C7" w14:textId="77777777" w:rsidR="00F55DC5" w:rsidRPr="00300257" w:rsidRDefault="00F55DC5" w:rsidP="00832F5C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235</w:t>
            </w:r>
          </w:p>
        </w:tc>
      </w:tr>
      <w:tr w:rsidR="00F55DC5" w:rsidRPr="00300257" w14:paraId="7A08ADF6" w14:textId="77777777" w:rsidTr="00832F5C">
        <w:trPr>
          <w:cantSplit/>
          <w:trHeight w:val="340"/>
        </w:trPr>
        <w:tc>
          <w:tcPr>
            <w:tcW w:w="6390" w:type="dxa"/>
            <w:vAlign w:val="center"/>
          </w:tcPr>
          <w:p w14:paraId="16FA4BA1" w14:textId="77777777" w:rsidR="00F55DC5" w:rsidRPr="00300257" w:rsidRDefault="00F55DC5" w:rsidP="0083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30CE3">
              <w:rPr>
                <w:rFonts w:ascii="Angsana New" w:hAnsi="Angsana New"/>
                <w:sz w:val="30"/>
                <w:szCs w:val="30"/>
              </w:rPr>
              <w:t xml:space="preserve">Mien </w:t>
            </w:r>
            <w:proofErr w:type="spellStart"/>
            <w:r w:rsidRPr="00730CE3">
              <w:rPr>
                <w:rFonts w:ascii="Angsana New" w:hAnsi="Angsana New"/>
                <w:sz w:val="30"/>
                <w:szCs w:val="30"/>
              </w:rPr>
              <w:t>Trung</w:t>
            </w:r>
            <w:proofErr w:type="spellEnd"/>
            <w:r w:rsidRPr="00730CE3">
              <w:rPr>
                <w:rFonts w:ascii="Angsana New" w:hAnsi="Angsana New"/>
                <w:sz w:val="30"/>
                <w:szCs w:val="30"/>
              </w:rPr>
              <w:t xml:space="preserve"> Joint Stock Corporation</w:t>
            </w:r>
          </w:p>
        </w:tc>
        <w:tc>
          <w:tcPr>
            <w:tcW w:w="1276" w:type="dxa"/>
            <w:vAlign w:val="center"/>
          </w:tcPr>
          <w:p w14:paraId="1B341151" w14:textId="64D22DC4" w:rsidR="00F55DC5" w:rsidRPr="00521B1E" w:rsidRDefault="00F55DC5" w:rsidP="00832F5C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14:paraId="37892240" w14:textId="77777777" w:rsidR="00F55DC5" w:rsidRPr="00300257" w:rsidRDefault="00F55DC5" w:rsidP="00832F5C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22F3B237" w14:textId="77777777" w:rsidR="00F55DC5" w:rsidRPr="00300257" w:rsidRDefault="00F55DC5" w:rsidP="00832F5C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277</w:t>
            </w:r>
          </w:p>
        </w:tc>
      </w:tr>
      <w:tr w:rsidR="00A451EF" w:rsidRPr="00300257" w14:paraId="06D5A7FE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4446AC93" w14:textId="77777777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บริษัทอื่นๆ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6576CD3" w14:textId="50480985" w:rsidR="00A451EF" w:rsidRPr="00602969" w:rsidRDefault="00832F5C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328</w:t>
            </w:r>
          </w:p>
        </w:tc>
        <w:tc>
          <w:tcPr>
            <w:tcW w:w="284" w:type="dxa"/>
            <w:vAlign w:val="center"/>
          </w:tcPr>
          <w:p w14:paraId="42F6CA4C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0BB91D1" w14:textId="49E0C71B" w:rsidR="00A451EF" w:rsidRPr="00300257" w:rsidRDefault="00832F5C" w:rsidP="003421D4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401</w:t>
            </w:r>
          </w:p>
        </w:tc>
      </w:tr>
      <w:tr w:rsidR="00A451EF" w:rsidRPr="00300257" w14:paraId="39B16E5E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4D9A5D11" w14:textId="77777777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12BF2" w14:textId="2EA855AC" w:rsidR="00A451EF" w:rsidRPr="00602969" w:rsidRDefault="00124282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4,317</w:t>
            </w:r>
          </w:p>
        </w:tc>
        <w:tc>
          <w:tcPr>
            <w:tcW w:w="284" w:type="dxa"/>
            <w:vAlign w:val="center"/>
          </w:tcPr>
          <w:p w14:paraId="002FA36E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D757F" w14:textId="0D87D5CE" w:rsidR="00A451EF" w:rsidRPr="00300257" w:rsidRDefault="004E256E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5</w:t>
            </w:r>
            <w:r w:rsidR="00A451EF">
              <w:rPr>
                <w:rFonts w:ascii="Angsana New" w:hAnsi="Angsana New" w:cs="Times New Roman"/>
                <w:sz w:val="30"/>
                <w:szCs w:val="30"/>
              </w:rPr>
              <w:t>,</w:t>
            </w:r>
            <w:r w:rsidRPr="004E256E">
              <w:rPr>
                <w:rFonts w:ascii="Angsana New" w:hAnsi="Angsana New" w:cs="Times New Roman"/>
                <w:sz w:val="30"/>
                <w:szCs w:val="30"/>
              </w:rPr>
              <w:t>649</w:t>
            </w:r>
          </w:p>
        </w:tc>
      </w:tr>
      <w:tr w:rsidR="00A451EF" w:rsidRPr="00300257" w14:paraId="40896F14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66E3DD38" w14:textId="77777777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76" w:type="dxa"/>
            <w:vAlign w:val="center"/>
          </w:tcPr>
          <w:p w14:paraId="4EAA9BB6" w14:textId="77777777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02248451" w14:textId="77777777" w:rsidR="00A451EF" w:rsidRPr="00300257" w:rsidRDefault="00A451EF" w:rsidP="00A451E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4DF4B9D1" w14:textId="77777777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A451EF" w:rsidRPr="00300257" w14:paraId="6E4715C2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73772F2D" w14:textId="03E3AFA8" w:rsidR="00A451EF" w:rsidRPr="00300257" w:rsidRDefault="00A451EF" w:rsidP="00866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 w:cs="Times New Roman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บริษัทเหล็กสยามยามา</w:t>
            </w:r>
            <w:proofErr w:type="spellStart"/>
            <w:r w:rsidRPr="00300257">
              <w:rPr>
                <w:rFonts w:ascii="Angsana New" w:hAnsi="Angsana New"/>
                <w:sz w:val="30"/>
                <w:szCs w:val="30"/>
                <w:cs/>
              </w:rPr>
              <w:t>โตะ</w:t>
            </w:r>
            <w:proofErr w:type="spellEnd"/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76" w:type="dxa"/>
            <w:vAlign w:val="center"/>
          </w:tcPr>
          <w:p w14:paraId="3E59B42E" w14:textId="0EAC9FA6" w:rsidR="00A451EF" w:rsidRPr="00602969" w:rsidRDefault="00124282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81</w:t>
            </w:r>
          </w:p>
        </w:tc>
        <w:tc>
          <w:tcPr>
            <w:tcW w:w="284" w:type="dxa"/>
            <w:vAlign w:val="center"/>
          </w:tcPr>
          <w:p w14:paraId="126212AB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5772E84F" w14:textId="647C08F4" w:rsidR="00A451EF" w:rsidRPr="00300257" w:rsidRDefault="004E256E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78</w:t>
            </w:r>
          </w:p>
        </w:tc>
      </w:tr>
      <w:tr w:rsidR="00A451EF" w:rsidRPr="00300257" w14:paraId="57311204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381AA55E" w14:textId="77777777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 w:cs="Times New Roman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บริษัทอื่นๆ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146E495" w14:textId="69BA7867" w:rsidR="00A451EF" w:rsidRPr="00602969" w:rsidRDefault="00832F5C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  <w:cs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29</w:t>
            </w:r>
          </w:p>
        </w:tc>
        <w:tc>
          <w:tcPr>
            <w:tcW w:w="284" w:type="dxa"/>
            <w:vAlign w:val="center"/>
          </w:tcPr>
          <w:p w14:paraId="47BC1560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58CD76C" w14:textId="0250BEB4" w:rsidR="00A451EF" w:rsidRPr="00300257" w:rsidRDefault="004E256E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20</w:t>
            </w:r>
          </w:p>
        </w:tc>
      </w:tr>
      <w:tr w:rsidR="00A451EF" w:rsidRPr="00300257" w14:paraId="5BFD524A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108CFDBF" w14:textId="77777777" w:rsidR="00A451EF" w:rsidRPr="00300257" w:rsidRDefault="00A451EF" w:rsidP="00A451E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BEF3725" w14:textId="3D6A142F" w:rsidR="00A451EF" w:rsidRPr="00602969" w:rsidRDefault="00124282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110</w:t>
            </w:r>
          </w:p>
        </w:tc>
        <w:tc>
          <w:tcPr>
            <w:tcW w:w="284" w:type="dxa"/>
            <w:vAlign w:val="center"/>
          </w:tcPr>
          <w:p w14:paraId="7323471A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B6BA748" w14:textId="42EAC7F8" w:rsidR="00A451EF" w:rsidRPr="00300257" w:rsidRDefault="004E256E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98</w:t>
            </w:r>
          </w:p>
        </w:tc>
      </w:tr>
      <w:tr w:rsidR="00A451EF" w:rsidRPr="00300257" w14:paraId="6EC6DAF6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204AD89F" w14:textId="77777777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72650946" w14:textId="4F25D48A" w:rsidR="00A451EF" w:rsidRPr="00300257" w:rsidRDefault="00124282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4,427</w:t>
            </w:r>
          </w:p>
        </w:tc>
        <w:tc>
          <w:tcPr>
            <w:tcW w:w="284" w:type="dxa"/>
            <w:vAlign w:val="center"/>
          </w:tcPr>
          <w:p w14:paraId="2921C781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14:paraId="0FEF6A1F" w14:textId="7A497EEC" w:rsidR="00A451EF" w:rsidRPr="00300257" w:rsidRDefault="004E256E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56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A451E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56E">
              <w:rPr>
                <w:rFonts w:ascii="Angsana New" w:hAnsi="Angsana New"/>
                <w:b/>
                <w:bCs/>
                <w:sz w:val="30"/>
                <w:szCs w:val="30"/>
              </w:rPr>
              <w:t>747</w:t>
            </w:r>
          </w:p>
        </w:tc>
      </w:tr>
    </w:tbl>
    <w:p w14:paraId="5DCAF5F1" w14:textId="77777777" w:rsidR="007D14CB" w:rsidRDefault="007D14CB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z w:val="30"/>
          <w:szCs w:val="30"/>
        </w:rPr>
      </w:pPr>
    </w:p>
    <w:p w14:paraId="4E4A1204" w14:textId="77777777" w:rsidR="00FD7F27" w:rsidRDefault="00FD7F27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z w:val="30"/>
          <w:szCs w:val="30"/>
        </w:rPr>
      </w:pPr>
    </w:p>
    <w:p w14:paraId="113AC188" w14:textId="15F7FE79" w:rsidR="00F23818" w:rsidRDefault="00F23818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50A69BE" w14:textId="77777777" w:rsidR="00E4509A" w:rsidRPr="00300257" w:rsidRDefault="006C6B87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z w:val="30"/>
          <w:szCs w:val="30"/>
        </w:rPr>
      </w:pPr>
      <w:r w:rsidRPr="00043B31">
        <w:rPr>
          <w:rFonts w:ascii="Angsana New" w:hAnsi="Angsana New"/>
          <w:i/>
          <w:iCs/>
          <w:sz w:val="30"/>
          <w:szCs w:val="30"/>
          <w:cs/>
        </w:rPr>
        <w:lastRenderedPageBreak/>
        <w:t>ลูกหนี้</w:t>
      </w:r>
      <w:r w:rsidR="00247CC0" w:rsidRPr="00043B31">
        <w:rPr>
          <w:rFonts w:ascii="Angsana New" w:hAnsi="Angsana New" w:hint="cs"/>
          <w:i/>
          <w:iCs/>
          <w:sz w:val="30"/>
          <w:szCs w:val="30"/>
          <w:cs/>
        </w:rPr>
        <w:t>หมุนเวียน</w:t>
      </w:r>
      <w:r w:rsidR="0091591C" w:rsidRPr="00043B31">
        <w:rPr>
          <w:rFonts w:ascii="Angsana New" w:hAnsi="Angsana New" w:hint="cs"/>
          <w:i/>
          <w:iCs/>
          <w:sz w:val="30"/>
          <w:szCs w:val="30"/>
          <w:cs/>
        </w:rPr>
        <w:t>อื่น</w:t>
      </w:r>
    </w:p>
    <w:p w14:paraId="0B87886D" w14:textId="77777777" w:rsidR="00883E0E" w:rsidRPr="00AE6348" w:rsidRDefault="00883E0E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z w:val="30"/>
          <w:szCs w:val="30"/>
        </w:rPr>
      </w:pP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76"/>
        <w:gridCol w:w="284"/>
        <w:gridCol w:w="1275"/>
      </w:tblGrid>
      <w:tr w:rsidR="00A451EF" w:rsidRPr="00300257" w14:paraId="7C70AE20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7C773248" w14:textId="77777777" w:rsidR="00A451EF" w:rsidRPr="00300257" w:rsidRDefault="00A451EF" w:rsidP="00A451E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03D0F569" w14:textId="09AA1599" w:rsidR="00A451EF" w:rsidRDefault="004E256E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4" w:type="dxa"/>
            <w:vAlign w:val="center"/>
          </w:tcPr>
          <w:p w14:paraId="02637D5D" w14:textId="77777777" w:rsidR="00A451EF" w:rsidRPr="00300257" w:rsidRDefault="00A451EF" w:rsidP="00A451E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3DCCFF73" w14:textId="2CF9BE9A" w:rsidR="00A451EF" w:rsidRDefault="004E256E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451EF" w:rsidRPr="00300257" w14:paraId="7266FFBB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002C2EF8" w14:textId="77777777" w:rsidR="00A451EF" w:rsidRPr="00300257" w:rsidRDefault="00A451EF" w:rsidP="00A451E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3A127D8B" w14:textId="77777777" w:rsidR="00A451EF" w:rsidRPr="00300257" w:rsidRDefault="00A451EF" w:rsidP="00A451EF">
            <w:pPr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451EF" w:rsidRPr="00300257" w14:paraId="02C3A50A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746DA709" w14:textId="77777777" w:rsidR="00A451EF" w:rsidRPr="00300257" w:rsidRDefault="00A451EF" w:rsidP="00A451EF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276" w:type="dxa"/>
            <w:vAlign w:val="center"/>
          </w:tcPr>
          <w:p w14:paraId="2DADF916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06397B5D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663E655E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51EF" w:rsidRPr="00300257" w14:paraId="43AAE49C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269F149A" w14:textId="61D74653" w:rsidR="00A451EF" w:rsidRPr="00300257" w:rsidRDefault="00866F49" w:rsidP="00A451EF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A451EF" w:rsidRPr="00300257">
              <w:rPr>
                <w:rFonts w:ascii="Angsana New" w:hAnsi="Angsana New"/>
                <w:sz w:val="30"/>
                <w:szCs w:val="30"/>
                <w:cs/>
              </w:rPr>
              <w:t>สยามคู</w:t>
            </w:r>
            <w:proofErr w:type="spellStart"/>
            <w:r w:rsidR="00A451EF" w:rsidRPr="00300257">
              <w:rPr>
                <w:rFonts w:ascii="Angsana New" w:hAnsi="Angsana New"/>
                <w:sz w:val="30"/>
                <w:szCs w:val="30"/>
                <w:cs/>
              </w:rPr>
              <w:t>โบต้าคอร์ปอเรชั่น</w:t>
            </w:r>
            <w:proofErr w:type="spellEnd"/>
            <w:r w:rsidR="00A451EF" w:rsidRPr="0030025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76" w:type="dxa"/>
            <w:vAlign w:val="center"/>
          </w:tcPr>
          <w:p w14:paraId="3FE6129E" w14:textId="220F63E3" w:rsidR="00A451EF" w:rsidRPr="00602969" w:rsidRDefault="00832F5C" w:rsidP="00462B6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  <w:cs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322</w:t>
            </w:r>
          </w:p>
        </w:tc>
        <w:tc>
          <w:tcPr>
            <w:tcW w:w="284" w:type="dxa"/>
            <w:vAlign w:val="center"/>
          </w:tcPr>
          <w:p w14:paraId="78650A7E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57506E78" w14:textId="0CB1AD54" w:rsidR="00A451EF" w:rsidRPr="00300257" w:rsidRDefault="004E256E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331</w:t>
            </w:r>
          </w:p>
        </w:tc>
      </w:tr>
      <w:tr w:rsidR="00832F5C" w:rsidRPr="00300257" w14:paraId="498DFD7F" w14:textId="77777777" w:rsidTr="00832F5C">
        <w:trPr>
          <w:cantSplit/>
          <w:trHeight w:val="340"/>
        </w:trPr>
        <w:tc>
          <w:tcPr>
            <w:tcW w:w="6390" w:type="dxa"/>
            <w:vAlign w:val="center"/>
          </w:tcPr>
          <w:p w14:paraId="7E82B646" w14:textId="77777777" w:rsidR="00832F5C" w:rsidRPr="00300257" w:rsidRDefault="00832F5C" w:rsidP="00832F5C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ไอ</w:t>
            </w:r>
            <w:proofErr w:type="spellStart"/>
            <w:r w:rsidRPr="00300257">
              <w:rPr>
                <w:rFonts w:ascii="Angsana New" w:hAnsi="Angsana New"/>
                <w:sz w:val="30"/>
                <w:szCs w:val="30"/>
                <w:cs/>
              </w:rPr>
              <w:t>ซิน</w:t>
            </w:r>
            <w:proofErr w:type="spellEnd"/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ทาคา</w:t>
            </w:r>
            <w:proofErr w:type="spellStart"/>
            <w:r w:rsidRPr="00300257">
              <w:rPr>
                <w:rFonts w:ascii="Angsana New" w:hAnsi="Angsana New"/>
                <w:sz w:val="30"/>
                <w:szCs w:val="30"/>
                <w:cs/>
              </w:rPr>
              <w:t>โอก้า</w:t>
            </w:r>
            <w:proofErr w:type="spellEnd"/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300257">
              <w:rPr>
                <w:rFonts w:ascii="Angsana New" w:hAnsi="Angsana New"/>
                <w:sz w:val="30"/>
                <w:szCs w:val="30"/>
                <w:cs/>
              </w:rPr>
              <w:t>ฟาวน์ด</w:t>
            </w:r>
            <w:proofErr w:type="spellEnd"/>
            <w:r w:rsidRPr="00300257">
              <w:rPr>
                <w:rFonts w:ascii="Angsana New" w:hAnsi="Angsana New"/>
                <w:sz w:val="30"/>
                <w:szCs w:val="30"/>
                <w:cs/>
              </w:rPr>
              <w:t>ริ บางปะกง จำกัด</w:t>
            </w:r>
          </w:p>
        </w:tc>
        <w:tc>
          <w:tcPr>
            <w:tcW w:w="1276" w:type="dxa"/>
            <w:vAlign w:val="center"/>
          </w:tcPr>
          <w:p w14:paraId="77979AE1" w14:textId="77777777" w:rsidR="00832F5C" w:rsidRPr="00602969" w:rsidRDefault="00832F5C" w:rsidP="00832F5C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110</w:t>
            </w:r>
          </w:p>
        </w:tc>
        <w:tc>
          <w:tcPr>
            <w:tcW w:w="284" w:type="dxa"/>
            <w:vAlign w:val="center"/>
          </w:tcPr>
          <w:p w14:paraId="0E1DA8E5" w14:textId="77777777" w:rsidR="00832F5C" w:rsidRPr="00300257" w:rsidRDefault="00832F5C" w:rsidP="00832F5C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22E5161C" w14:textId="77777777" w:rsidR="00832F5C" w:rsidRPr="00300257" w:rsidRDefault="00832F5C" w:rsidP="00832F5C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97</w:t>
            </w:r>
          </w:p>
        </w:tc>
      </w:tr>
      <w:tr w:rsidR="00F54AD6" w:rsidRPr="00300257" w14:paraId="6AA5EFAF" w14:textId="77777777" w:rsidTr="00376433">
        <w:trPr>
          <w:cantSplit/>
          <w:trHeight w:val="340"/>
        </w:trPr>
        <w:tc>
          <w:tcPr>
            <w:tcW w:w="6390" w:type="dxa"/>
            <w:vAlign w:val="center"/>
          </w:tcPr>
          <w:p w14:paraId="6FF18CDF" w14:textId="77777777" w:rsidR="00F54AD6" w:rsidRDefault="00F54AD6" w:rsidP="00376433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462B61">
              <w:rPr>
                <w:rFonts w:ascii="Angsana New" w:hAnsi="Angsana New"/>
                <w:sz w:val="30"/>
                <w:szCs w:val="30"/>
              </w:rPr>
              <w:t xml:space="preserve">PT Chandra </w:t>
            </w:r>
            <w:proofErr w:type="spellStart"/>
            <w:r w:rsidRPr="00462B61">
              <w:rPr>
                <w:rFonts w:ascii="Angsana New" w:hAnsi="Angsana New"/>
                <w:sz w:val="30"/>
                <w:szCs w:val="30"/>
              </w:rPr>
              <w:t>Asri</w:t>
            </w:r>
            <w:proofErr w:type="spellEnd"/>
            <w:r w:rsidRPr="00462B61">
              <w:rPr>
                <w:rFonts w:ascii="Angsana New" w:hAnsi="Angsana New"/>
                <w:sz w:val="30"/>
                <w:szCs w:val="30"/>
              </w:rPr>
              <w:t xml:space="preserve"> Petrochemical </w:t>
            </w:r>
            <w:proofErr w:type="spellStart"/>
            <w:r w:rsidRPr="00462B61">
              <w:rPr>
                <w:rFonts w:ascii="Angsana New" w:hAnsi="Angsana New"/>
                <w:sz w:val="30"/>
                <w:szCs w:val="30"/>
              </w:rPr>
              <w:t>Tbk</w:t>
            </w:r>
            <w:proofErr w:type="spellEnd"/>
            <w:r w:rsidRPr="00462B61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1276" w:type="dxa"/>
            <w:vAlign w:val="center"/>
          </w:tcPr>
          <w:p w14:paraId="20B634C9" w14:textId="02E5B45B" w:rsidR="00F54AD6" w:rsidRDefault="00832F5C" w:rsidP="00376433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62</w:t>
            </w:r>
          </w:p>
        </w:tc>
        <w:tc>
          <w:tcPr>
            <w:tcW w:w="284" w:type="dxa"/>
            <w:vAlign w:val="center"/>
          </w:tcPr>
          <w:p w14:paraId="0913BA8C" w14:textId="77777777" w:rsidR="00F54AD6" w:rsidRPr="00300257" w:rsidRDefault="00F54AD6" w:rsidP="0037643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54E830D3" w14:textId="77777777" w:rsidR="00F54AD6" w:rsidRPr="004E256E" w:rsidRDefault="00F54AD6" w:rsidP="00376433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4</w:t>
            </w:r>
          </w:p>
        </w:tc>
      </w:tr>
      <w:tr w:rsidR="003118DE" w:rsidRPr="00300257" w14:paraId="22DD2038" w14:textId="77777777" w:rsidTr="003118DE">
        <w:trPr>
          <w:cantSplit/>
          <w:trHeight w:val="340"/>
        </w:trPr>
        <w:tc>
          <w:tcPr>
            <w:tcW w:w="6390" w:type="dxa"/>
            <w:vAlign w:val="center"/>
          </w:tcPr>
          <w:p w14:paraId="20D27904" w14:textId="77777777" w:rsidR="003118DE" w:rsidRPr="00300257" w:rsidRDefault="003118DE" w:rsidP="003118DE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</w:rPr>
              <w:t>Mitsui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Advanced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Composites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(</w:t>
            </w:r>
            <w:proofErr w:type="spellStart"/>
            <w:r w:rsidRPr="00300257">
              <w:rPr>
                <w:rFonts w:ascii="Angsana New" w:hAnsi="Angsana New"/>
                <w:sz w:val="30"/>
                <w:szCs w:val="30"/>
              </w:rPr>
              <w:t>Zhongshan</w:t>
            </w:r>
            <w:proofErr w:type="spellEnd"/>
            <w:r w:rsidRPr="00300257">
              <w:rPr>
                <w:rFonts w:ascii="Angsana New" w:hAnsi="Angsana New"/>
                <w:sz w:val="30"/>
                <w:szCs w:val="30"/>
              </w:rPr>
              <w:t>)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Co.,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Ltd.</w:t>
            </w:r>
          </w:p>
        </w:tc>
        <w:tc>
          <w:tcPr>
            <w:tcW w:w="1276" w:type="dxa"/>
            <w:vAlign w:val="center"/>
          </w:tcPr>
          <w:p w14:paraId="45794BE5" w14:textId="18B5F977" w:rsidR="003118DE" w:rsidRPr="00602969" w:rsidRDefault="00832F5C" w:rsidP="00462B6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48</w:t>
            </w:r>
          </w:p>
        </w:tc>
        <w:tc>
          <w:tcPr>
            <w:tcW w:w="284" w:type="dxa"/>
            <w:vAlign w:val="center"/>
          </w:tcPr>
          <w:p w14:paraId="596167EE" w14:textId="77777777" w:rsidR="003118DE" w:rsidRPr="00300257" w:rsidRDefault="003118DE" w:rsidP="003118D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08DD0A34" w14:textId="77777777" w:rsidR="003118DE" w:rsidRPr="00300257" w:rsidRDefault="003118DE" w:rsidP="003118D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61</w:t>
            </w:r>
          </w:p>
        </w:tc>
      </w:tr>
      <w:tr w:rsidR="00832F5C" w:rsidRPr="00300257" w14:paraId="100CFCC6" w14:textId="77777777" w:rsidTr="00832F5C">
        <w:trPr>
          <w:cantSplit/>
          <w:trHeight w:val="340"/>
        </w:trPr>
        <w:tc>
          <w:tcPr>
            <w:tcW w:w="6390" w:type="dxa"/>
            <w:vAlign w:val="center"/>
          </w:tcPr>
          <w:p w14:paraId="618CCF45" w14:textId="77777777" w:rsidR="00832F5C" w:rsidRPr="00300257" w:rsidRDefault="00832F5C" w:rsidP="00832F5C">
            <w:pPr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นว</w:t>
            </w:r>
            <w:proofErr w:type="spellEnd"/>
            <w:r w:rsidRPr="00300257">
              <w:rPr>
                <w:rFonts w:ascii="Angsana New" w:hAnsi="Angsana New"/>
                <w:sz w:val="30"/>
                <w:szCs w:val="30"/>
                <w:cs/>
              </w:rPr>
              <w:t>โลหะอุตสาหกรรม จำกัด</w:t>
            </w:r>
          </w:p>
        </w:tc>
        <w:tc>
          <w:tcPr>
            <w:tcW w:w="1276" w:type="dxa"/>
            <w:vAlign w:val="center"/>
          </w:tcPr>
          <w:p w14:paraId="71F87164" w14:textId="77777777" w:rsidR="00832F5C" w:rsidRPr="00602969" w:rsidRDefault="00832F5C" w:rsidP="00832F5C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36</w:t>
            </w:r>
          </w:p>
        </w:tc>
        <w:tc>
          <w:tcPr>
            <w:tcW w:w="284" w:type="dxa"/>
            <w:vAlign w:val="center"/>
          </w:tcPr>
          <w:p w14:paraId="63230123" w14:textId="77777777" w:rsidR="00832F5C" w:rsidRPr="00300257" w:rsidRDefault="00832F5C" w:rsidP="00832F5C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50EF86A3" w14:textId="77777777" w:rsidR="00832F5C" w:rsidRPr="00300257" w:rsidRDefault="00832F5C" w:rsidP="00832F5C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25</w:t>
            </w:r>
          </w:p>
        </w:tc>
      </w:tr>
      <w:tr w:rsidR="00F54AD6" w:rsidRPr="00300257" w14:paraId="7373D73E" w14:textId="77777777" w:rsidTr="00376433">
        <w:trPr>
          <w:cantSplit/>
          <w:trHeight w:val="340"/>
        </w:trPr>
        <w:tc>
          <w:tcPr>
            <w:tcW w:w="6390" w:type="dxa"/>
            <w:vAlign w:val="center"/>
          </w:tcPr>
          <w:p w14:paraId="6289F4ED" w14:textId="77777777" w:rsidR="00F54AD6" w:rsidRPr="00300257" w:rsidRDefault="00F54AD6" w:rsidP="00376433">
            <w:pPr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ไทย </w:t>
            </w:r>
            <w:proofErr w:type="spellStart"/>
            <w:r w:rsidRPr="00300257">
              <w:rPr>
                <w:rFonts w:ascii="Angsana New" w:hAnsi="Angsana New"/>
                <w:sz w:val="30"/>
                <w:szCs w:val="30"/>
                <w:cs/>
              </w:rPr>
              <w:t>เอ็มเอ็ม</w:t>
            </w:r>
            <w:proofErr w:type="spellEnd"/>
            <w:r w:rsidRPr="00300257">
              <w:rPr>
                <w:rFonts w:ascii="Angsana New" w:hAnsi="Angsana New"/>
                <w:sz w:val="30"/>
                <w:szCs w:val="30"/>
                <w:cs/>
              </w:rPr>
              <w:t>เอ จำกัด</w:t>
            </w:r>
          </w:p>
        </w:tc>
        <w:tc>
          <w:tcPr>
            <w:tcW w:w="1276" w:type="dxa"/>
            <w:vAlign w:val="center"/>
          </w:tcPr>
          <w:p w14:paraId="6186145E" w14:textId="23612DAF" w:rsidR="00F54AD6" w:rsidRPr="00602969" w:rsidRDefault="00832F5C" w:rsidP="00376433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30</w:t>
            </w:r>
          </w:p>
        </w:tc>
        <w:tc>
          <w:tcPr>
            <w:tcW w:w="284" w:type="dxa"/>
            <w:vAlign w:val="center"/>
          </w:tcPr>
          <w:p w14:paraId="6FC8460B" w14:textId="77777777" w:rsidR="00F54AD6" w:rsidRPr="00300257" w:rsidRDefault="00F54AD6" w:rsidP="0037643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71340369" w14:textId="77777777" w:rsidR="00F54AD6" w:rsidRPr="00300257" w:rsidRDefault="00F54AD6" w:rsidP="00376433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25</w:t>
            </w:r>
          </w:p>
        </w:tc>
      </w:tr>
      <w:tr w:rsidR="00832F5C" w:rsidRPr="00300257" w14:paraId="6828A1D4" w14:textId="77777777" w:rsidTr="00376433">
        <w:trPr>
          <w:cantSplit/>
          <w:trHeight w:val="340"/>
        </w:trPr>
        <w:tc>
          <w:tcPr>
            <w:tcW w:w="6390" w:type="dxa"/>
            <w:vAlign w:val="center"/>
          </w:tcPr>
          <w:p w14:paraId="092425F5" w14:textId="6BC23036" w:rsidR="00832F5C" w:rsidRDefault="00832F5C" w:rsidP="00376433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สยามโพลิ</w:t>
            </w:r>
            <w:proofErr w:type="spellStart"/>
            <w:r w:rsidRPr="00300257">
              <w:rPr>
                <w:rFonts w:ascii="Angsana New" w:hAnsi="Angsana New"/>
                <w:sz w:val="30"/>
                <w:szCs w:val="30"/>
                <w:cs/>
              </w:rPr>
              <w:t>เอท</w:t>
            </w:r>
            <w:proofErr w:type="spellEnd"/>
            <w:r w:rsidRPr="00300257">
              <w:rPr>
                <w:rFonts w:ascii="Angsana New" w:hAnsi="Angsana New"/>
                <w:sz w:val="30"/>
                <w:szCs w:val="30"/>
                <w:cs/>
              </w:rPr>
              <w:t>ที</w:t>
            </w:r>
            <w:proofErr w:type="spellStart"/>
            <w:r w:rsidRPr="00300257">
              <w:rPr>
                <w:rFonts w:ascii="Angsana New" w:hAnsi="Angsana New"/>
                <w:sz w:val="30"/>
                <w:szCs w:val="30"/>
                <w:cs/>
              </w:rPr>
              <w:t>ลีน</w:t>
            </w:r>
            <w:proofErr w:type="spellEnd"/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76" w:type="dxa"/>
            <w:vAlign w:val="center"/>
          </w:tcPr>
          <w:p w14:paraId="4AD0D170" w14:textId="6219DE28" w:rsidR="00832F5C" w:rsidRDefault="00832F5C" w:rsidP="00376433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27</w:t>
            </w:r>
          </w:p>
        </w:tc>
        <w:tc>
          <w:tcPr>
            <w:tcW w:w="284" w:type="dxa"/>
            <w:vAlign w:val="center"/>
          </w:tcPr>
          <w:p w14:paraId="47FFA0AF" w14:textId="77777777" w:rsidR="00832F5C" w:rsidRPr="00300257" w:rsidRDefault="00832F5C" w:rsidP="0037643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34C4421A" w14:textId="38F5D8D8" w:rsidR="00832F5C" w:rsidRPr="004E256E" w:rsidRDefault="00832F5C" w:rsidP="00376433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2</w:t>
            </w:r>
          </w:p>
        </w:tc>
      </w:tr>
      <w:tr w:rsidR="00832F5C" w:rsidRPr="00300257" w14:paraId="273E7A34" w14:textId="77777777" w:rsidTr="00376433">
        <w:trPr>
          <w:cantSplit/>
          <w:trHeight w:val="340"/>
        </w:trPr>
        <w:tc>
          <w:tcPr>
            <w:tcW w:w="6390" w:type="dxa"/>
            <w:vAlign w:val="center"/>
          </w:tcPr>
          <w:p w14:paraId="63CB48E3" w14:textId="347B2366" w:rsidR="00832F5C" w:rsidRDefault="00832F5C" w:rsidP="00376433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PT Siam Maspion Terminal</w:t>
            </w:r>
          </w:p>
        </w:tc>
        <w:tc>
          <w:tcPr>
            <w:tcW w:w="1276" w:type="dxa"/>
            <w:vAlign w:val="center"/>
          </w:tcPr>
          <w:p w14:paraId="08B82388" w14:textId="21ADA818" w:rsidR="00832F5C" w:rsidRDefault="00832F5C" w:rsidP="00376433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24</w:t>
            </w:r>
          </w:p>
        </w:tc>
        <w:tc>
          <w:tcPr>
            <w:tcW w:w="284" w:type="dxa"/>
            <w:vAlign w:val="center"/>
          </w:tcPr>
          <w:p w14:paraId="1B37BD93" w14:textId="77777777" w:rsidR="00832F5C" w:rsidRPr="00300257" w:rsidRDefault="00832F5C" w:rsidP="0037643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4470677A" w14:textId="4898AAC9" w:rsidR="00832F5C" w:rsidRPr="004E256E" w:rsidRDefault="00832F5C" w:rsidP="00376433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-</w:t>
            </w:r>
          </w:p>
        </w:tc>
      </w:tr>
      <w:tr w:rsidR="00F54AD6" w:rsidRPr="00300257" w14:paraId="521BF190" w14:textId="77777777" w:rsidTr="00376433">
        <w:trPr>
          <w:cantSplit/>
          <w:trHeight w:val="340"/>
        </w:trPr>
        <w:tc>
          <w:tcPr>
            <w:tcW w:w="6390" w:type="dxa"/>
            <w:vAlign w:val="center"/>
          </w:tcPr>
          <w:p w14:paraId="3E40FA94" w14:textId="77777777" w:rsidR="00F54AD6" w:rsidRDefault="00F54AD6" w:rsidP="00376433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B569C">
              <w:rPr>
                <w:rFonts w:ascii="Angsana New" w:hAnsi="Angsana New"/>
                <w:sz w:val="30"/>
                <w:szCs w:val="30"/>
                <w:cs/>
              </w:rPr>
              <w:t>บริษัทสยาม</w:t>
            </w:r>
            <w:proofErr w:type="spellStart"/>
            <w:r w:rsidRPr="006B569C">
              <w:rPr>
                <w:rFonts w:ascii="Angsana New" w:hAnsi="Angsana New"/>
                <w:sz w:val="30"/>
                <w:szCs w:val="30"/>
                <w:cs/>
              </w:rPr>
              <w:t>เลเทกซ์</w:t>
            </w:r>
            <w:proofErr w:type="spellEnd"/>
            <w:r w:rsidRPr="006B569C">
              <w:rPr>
                <w:rFonts w:ascii="Angsana New" w:hAnsi="Angsana New"/>
                <w:sz w:val="30"/>
                <w:szCs w:val="30"/>
                <w:cs/>
              </w:rPr>
              <w:t>สังเคราะห์ จำกัด</w:t>
            </w:r>
          </w:p>
        </w:tc>
        <w:tc>
          <w:tcPr>
            <w:tcW w:w="1276" w:type="dxa"/>
            <w:vAlign w:val="center"/>
          </w:tcPr>
          <w:p w14:paraId="5DD9CD04" w14:textId="433F61AE" w:rsidR="00F54AD6" w:rsidRPr="00602969" w:rsidRDefault="00832F5C" w:rsidP="00376433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23</w:t>
            </w:r>
          </w:p>
        </w:tc>
        <w:tc>
          <w:tcPr>
            <w:tcW w:w="284" w:type="dxa"/>
            <w:vAlign w:val="center"/>
          </w:tcPr>
          <w:p w14:paraId="079AF6B6" w14:textId="77777777" w:rsidR="00F54AD6" w:rsidRPr="00300257" w:rsidRDefault="00F54AD6" w:rsidP="0037643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5EF758F1" w14:textId="77777777" w:rsidR="00F54AD6" w:rsidRDefault="00F54AD6" w:rsidP="00376433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-</w:t>
            </w:r>
          </w:p>
        </w:tc>
      </w:tr>
      <w:tr w:rsidR="00F54AD6" w:rsidRPr="00300257" w14:paraId="7F6E835D" w14:textId="77777777" w:rsidTr="00376433">
        <w:trPr>
          <w:cantSplit/>
          <w:trHeight w:val="340"/>
        </w:trPr>
        <w:tc>
          <w:tcPr>
            <w:tcW w:w="6390" w:type="dxa"/>
            <w:vAlign w:val="center"/>
          </w:tcPr>
          <w:p w14:paraId="465F70EA" w14:textId="77777777" w:rsidR="00F54AD6" w:rsidRPr="00300257" w:rsidRDefault="00F54AD6" w:rsidP="00376433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แก</w:t>
            </w:r>
            <w:proofErr w:type="spellStart"/>
            <w:r w:rsidRPr="00300257">
              <w:rPr>
                <w:rFonts w:ascii="Angsana New" w:hAnsi="Angsana New"/>
                <w:sz w:val="30"/>
                <w:szCs w:val="30"/>
                <w:cs/>
              </w:rPr>
              <w:t>รนด์</w:t>
            </w:r>
            <w:proofErr w:type="spellEnd"/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สยาม คอมโพสิต จำกัด</w:t>
            </w:r>
          </w:p>
        </w:tc>
        <w:tc>
          <w:tcPr>
            <w:tcW w:w="1276" w:type="dxa"/>
            <w:vAlign w:val="center"/>
          </w:tcPr>
          <w:p w14:paraId="567B9E5E" w14:textId="7E6FD725" w:rsidR="00F54AD6" w:rsidRPr="00602969" w:rsidRDefault="00832F5C" w:rsidP="00376433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22</w:t>
            </w:r>
          </w:p>
        </w:tc>
        <w:tc>
          <w:tcPr>
            <w:tcW w:w="284" w:type="dxa"/>
            <w:vAlign w:val="center"/>
          </w:tcPr>
          <w:p w14:paraId="5F77626D" w14:textId="77777777" w:rsidR="00F54AD6" w:rsidRPr="00300257" w:rsidRDefault="00F54AD6" w:rsidP="0037643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0207C71E" w14:textId="77777777" w:rsidR="00F54AD6" w:rsidRPr="00300257" w:rsidRDefault="00F54AD6" w:rsidP="00376433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22</w:t>
            </w:r>
          </w:p>
        </w:tc>
      </w:tr>
      <w:tr w:rsidR="00832F5C" w:rsidRPr="00300257" w14:paraId="14DD4178" w14:textId="77777777" w:rsidTr="00376433">
        <w:trPr>
          <w:cantSplit/>
          <w:trHeight w:val="340"/>
        </w:trPr>
        <w:tc>
          <w:tcPr>
            <w:tcW w:w="6390" w:type="dxa"/>
            <w:vAlign w:val="center"/>
          </w:tcPr>
          <w:p w14:paraId="2B6BF211" w14:textId="4392B125" w:rsidR="00832F5C" w:rsidRDefault="00832F5C" w:rsidP="00376433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บริษัทสยามเอทีอุตสาหกรรม จำกัด</w:t>
            </w:r>
          </w:p>
        </w:tc>
        <w:tc>
          <w:tcPr>
            <w:tcW w:w="1276" w:type="dxa"/>
            <w:vAlign w:val="center"/>
          </w:tcPr>
          <w:p w14:paraId="67323497" w14:textId="2E3ADE1D" w:rsidR="00832F5C" w:rsidRDefault="00832F5C" w:rsidP="00376433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19</w:t>
            </w:r>
          </w:p>
        </w:tc>
        <w:tc>
          <w:tcPr>
            <w:tcW w:w="284" w:type="dxa"/>
            <w:vAlign w:val="center"/>
          </w:tcPr>
          <w:p w14:paraId="0C186A76" w14:textId="77777777" w:rsidR="00832F5C" w:rsidRPr="00300257" w:rsidRDefault="00832F5C" w:rsidP="0037643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1FB8F009" w14:textId="64AD5E2F" w:rsidR="00832F5C" w:rsidRPr="004E256E" w:rsidRDefault="00832F5C" w:rsidP="00376433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12</w:t>
            </w:r>
          </w:p>
        </w:tc>
      </w:tr>
      <w:tr w:rsidR="00832F5C" w:rsidRPr="00300257" w14:paraId="349172C7" w14:textId="77777777" w:rsidTr="00376433">
        <w:trPr>
          <w:cantSplit/>
          <w:trHeight w:val="340"/>
        </w:trPr>
        <w:tc>
          <w:tcPr>
            <w:tcW w:w="6390" w:type="dxa"/>
            <w:vAlign w:val="center"/>
          </w:tcPr>
          <w:p w14:paraId="0C819994" w14:textId="330B9FE0" w:rsidR="00832F5C" w:rsidRDefault="00832F5C" w:rsidP="00376433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บริษัทไทย 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เอ็มเอฟ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>ซี จำกัด</w:t>
            </w:r>
          </w:p>
        </w:tc>
        <w:tc>
          <w:tcPr>
            <w:tcW w:w="1276" w:type="dxa"/>
            <w:vAlign w:val="center"/>
          </w:tcPr>
          <w:p w14:paraId="62ED8AEB" w14:textId="16F875FF" w:rsidR="00832F5C" w:rsidRDefault="00832F5C" w:rsidP="00376433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17</w:t>
            </w:r>
          </w:p>
        </w:tc>
        <w:tc>
          <w:tcPr>
            <w:tcW w:w="284" w:type="dxa"/>
            <w:vAlign w:val="center"/>
          </w:tcPr>
          <w:p w14:paraId="4DF75680" w14:textId="77777777" w:rsidR="00832F5C" w:rsidRPr="00300257" w:rsidRDefault="00832F5C" w:rsidP="0037643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24BE5361" w14:textId="0DA5BAF8" w:rsidR="00832F5C" w:rsidRPr="004E256E" w:rsidRDefault="00832F5C" w:rsidP="00376433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9</w:t>
            </w:r>
          </w:p>
        </w:tc>
      </w:tr>
      <w:tr w:rsidR="00F54AD6" w:rsidRPr="00300257" w14:paraId="7FEA89CC" w14:textId="77777777" w:rsidTr="00376433">
        <w:trPr>
          <w:cantSplit/>
          <w:trHeight w:val="340"/>
        </w:trPr>
        <w:tc>
          <w:tcPr>
            <w:tcW w:w="6390" w:type="dxa"/>
            <w:vAlign w:val="center"/>
          </w:tcPr>
          <w:p w14:paraId="33CAB616" w14:textId="77777777" w:rsidR="00F54AD6" w:rsidRPr="00300257" w:rsidRDefault="00F54AD6" w:rsidP="00376433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สยาม</w:t>
            </w:r>
            <w:proofErr w:type="spellStart"/>
            <w:r w:rsidRPr="00300257">
              <w:rPr>
                <w:rFonts w:ascii="Angsana New" w:hAnsi="Angsana New"/>
                <w:sz w:val="30"/>
                <w:szCs w:val="30"/>
                <w:cs/>
              </w:rPr>
              <w:t>นิปปอน</w:t>
            </w:r>
            <w:proofErr w:type="spellEnd"/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300257">
              <w:rPr>
                <w:rFonts w:ascii="Angsana New" w:hAnsi="Angsana New"/>
                <w:sz w:val="30"/>
                <w:szCs w:val="30"/>
                <w:cs/>
              </w:rPr>
              <w:t>อินดัส</w:t>
            </w:r>
            <w:proofErr w:type="spellEnd"/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เตรียล </w:t>
            </w:r>
            <w:proofErr w:type="spellStart"/>
            <w:r w:rsidRPr="00300257">
              <w:rPr>
                <w:rFonts w:ascii="Angsana New" w:hAnsi="Angsana New"/>
                <w:sz w:val="30"/>
                <w:szCs w:val="30"/>
                <w:cs/>
              </w:rPr>
              <w:t>เปเปอร์</w:t>
            </w:r>
            <w:proofErr w:type="spellEnd"/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76" w:type="dxa"/>
            <w:vAlign w:val="center"/>
          </w:tcPr>
          <w:p w14:paraId="02B84842" w14:textId="2FFD0E6C" w:rsidR="00F54AD6" w:rsidRPr="00602969" w:rsidRDefault="00832F5C" w:rsidP="00376433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7</w:t>
            </w:r>
          </w:p>
        </w:tc>
        <w:tc>
          <w:tcPr>
            <w:tcW w:w="284" w:type="dxa"/>
            <w:vAlign w:val="center"/>
          </w:tcPr>
          <w:p w14:paraId="72B8AC6B" w14:textId="77777777" w:rsidR="00F54AD6" w:rsidRPr="00300257" w:rsidRDefault="00F54AD6" w:rsidP="0037643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31BB77AA" w14:textId="77777777" w:rsidR="00F54AD6" w:rsidRPr="00300257" w:rsidRDefault="00F54AD6" w:rsidP="00376433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65</w:t>
            </w:r>
          </w:p>
        </w:tc>
      </w:tr>
      <w:tr w:rsidR="00DF0DFC" w:rsidRPr="00300257" w14:paraId="0855E3D5" w14:textId="77777777" w:rsidTr="00376433">
        <w:trPr>
          <w:cantSplit/>
          <w:trHeight w:val="340"/>
        </w:trPr>
        <w:tc>
          <w:tcPr>
            <w:tcW w:w="6390" w:type="dxa"/>
            <w:vAlign w:val="center"/>
          </w:tcPr>
          <w:p w14:paraId="04D5C5CB" w14:textId="39350794" w:rsidR="00DF0DFC" w:rsidRDefault="00E95DF0" w:rsidP="00376433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95DF0">
              <w:rPr>
                <w:rFonts w:ascii="Angsana New" w:hAnsi="Angsana New"/>
                <w:sz w:val="30"/>
                <w:szCs w:val="30"/>
                <w:cs/>
              </w:rPr>
              <w:t xml:space="preserve">บริษัทสยาม </w:t>
            </w:r>
            <w:proofErr w:type="spellStart"/>
            <w:r w:rsidRPr="00E95DF0">
              <w:rPr>
                <w:rFonts w:ascii="Angsana New" w:hAnsi="Angsana New"/>
                <w:sz w:val="30"/>
                <w:szCs w:val="30"/>
                <w:cs/>
              </w:rPr>
              <w:t>มิต</w:t>
            </w:r>
            <w:proofErr w:type="spellEnd"/>
            <w:r w:rsidRPr="00E95DF0">
              <w:rPr>
                <w:rFonts w:ascii="Angsana New" w:hAnsi="Angsana New"/>
                <w:sz w:val="30"/>
                <w:szCs w:val="30"/>
                <w:cs/>
              </w:rPr>
              <w:t>ซุย พีทีเอ จำกัด</w:t>
            </w:r>
          </w:p>
        </w:tc>
        <w:tc>
          <w:tcPr>
            <w:tcW w:w="1276" w:type="dxa"/>
            <w:vAlign w:val="center"/>
          </w:tcPr>
          <w:p w14:paraId="1811C19C" w14:textId="5DFFC18B" w:rsidR="00DF0DFC" w:rsidRDefault="00DF0DFC" w:rsidP="00376433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14:paraId="7C3D2E5F" w14:textId="77777777" w:rsidR="00DF0DFC" w:rsidRPr="00300257" w:rsidRDefault="00DF0DFC" w:rsidP="0037643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5228F543" w14:textId="2DCA3DE3" w:rsidR="00DF0DFC" w:rsidRPr="004E256E" w:rsidRDefault="00DF0DFC" w:rsidP="00376433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27</w:t>
            </w:r>
          </w:p>
        </w:tc>
      </w:tr>
      <w:tr w:rsidR="00A451EF" w:rsidRPr="00300257" w14:paraId="339B8E46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5636F6D3" w14:textId="77777777" w:rsidR="00A451EF" w:rsidRPr="00300257" w:rsidRDefault="00A451EF" w:rsidP="00A451EF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บริษัทอื่นๆ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5A7D166" w14:textId="752EC24F" w:rsidR="00A451EF" w:rsidRPr="00602969" w:rsidRDefault="00E95DF0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92</w:t>
            </w:r>
          </w:p>
        </w:tc>
        <w:tc>
          <w:tcPr>
            <w:tcW w:w="284" w:type="dxa"/>
            <w:vAlign w:val="center"/>
          </w:tcPr>
          <w:p w14:paraId="6218FA3D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344DB3C" w14:textId="4ADF0BEB" w:rsidR="00A451EF" w:rsidRPr="00300257" w:rsidRDefault="00F54AD6" w:rsidP="00462B6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95</w:t>
            </w:r>
          </w:p>
        </w:tc>
      </w:tr>
      <w:tr w:rsidR="00A451EF" w:rsidRPr="00300257" w14:paraId="6140C332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71ADE878" w14:textId="77777777" w:rsidR="00A451EF" w:rsidRPr="00300257" w:rsidRDefault="00A451EF" w:rsidP="00A451E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C4A04" w14:textId="125B10D7" w:rsidR="00A451EF" w:rsidRPr="00602969" w:rsidRDefault="00E95DF0" w:rsidP="00CE6A12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839</w:t>
            </w:r>
          </w:p>
        </w:tc>
        <w:tc>
          <w:tcPr>
            <w:tcW w:w="284" w:type="dxa"/>
            <w:vAlign w:val="center"/>
          </w:tcPr>
          <w:p w14:paraId="4D705032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178B6" w14:textId="4EA7CCFA" w:rsidR="00A451EF" w:rsidRPr="00300257" w:rsidRDefault="004E256E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775</w:t>
            </w:r>
          </w:p>
        </w:tc>
      </w:tr>
      <w:tr w:rsidR="00A451EF" w:rsidRPr="00300257" w14:paraId="16CF62CA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0C8D3048" w14:textId="77777777" w:rsidR="00A451EF" w:rsidRPr="00300257" w:rsidRDefault="00A451EF" w:rsidP="00A451EF">
            <w:pPr>
              <w:spacing w:line="32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76" w:type="dxa"/>
            <w:vAlign w:val="center"/>
          </w:tcPr>
          <w:p w14:paraId="1F81E8D7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55CE39CD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638C4211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0DFC" w:rsidRPr="00300257" w14:paraId="2DE2B782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60207A23" w14:textId="1C76AE2A" w:rsidR="00DF0DFC" w:rsidRPr="00300257" w:rsidRDefault="00DF0DFC" w:rsidP="00A451EF">
            <w:pPr>
              <w:spacing w:line="32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F0DFC">
              <w:rPr>
                <w:rFonts w:ascii="Angsana New" w:hAnsi="Angsana New"/>
                <w:sz w:val="30"/>
                <w:szCs w:val="30"/>
                <w:cs/>
              </w:rPr>
              <w:t>บริษัทสยามโต</w:t>
            </w:r>
            <w:proofErr w:type="spellStart"/>
            <w:r w:rsidRPr="00DF0DFC">
              <w:rPr>
                <w:rFonts w:ascii="Angsana New" w:hAnsi="Angsana New"/>
                <w:sz w:val="30"/>
                <w:szCs w:val="30"/>
                <w:cs/>
              </w:rPr>
              <w:t>โยต้า</w:t>
            </w:r>
            <w:proofErr w:type="spellEnd"/>
            <w:r w:rsidRPr="00DF0DFC">
              <w:rPr>
                <w:rFonts w:ascii="Angsana New" w:hAnsi="Angsana New"/>
                <w:sz w:val="30"/>
                <w:szCs w:val="30"/>
                <w:cs/>
              </w:rPr>
              <w:t>อุตสาหกรรม จำกัด</w:t>
            </w:r>
          </w:p>
        </w:tc>
        <w:tc>
          <w:tcPr>
            <w:tcW w:w="1276" w:type="dxa"/>
            <w:vAlign w:val="center"/>
          </w:tcPr>
          <w:p w14:paraId="58FA7904" w14:textId="4513E2BE" w:rsidR="00DF0DFC" w:rsidRPr="00300257" w:rsidRDefault="00DF0DFC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4" w:type="dxa"/>
            <w:vAlign w:val="center"/>
          </w:tcPr>
          <w:p w14:paraId="1C01624D" w14:textId="77777777" w:rsidR="00DF0DFC" w:rsidRPr="00300257" w:rsidRDefault="00DF0DFC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7C24E143" w14:textId="450EDAF6" w:rsidR="00DF0DFC" w:rsidRPr="00300257" w:rsidRDefault="00DF0DFC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546498" w:rsidRPr="00300257" w14:paraId="7F757021" w14:textId="77777777" w:rsidTr="00333F20">
        <w:trPr>
          <w:cantSplit/>
          <w:trHeight w:val="340"/>
        </w:trPr>
        <w:tc>
          <w:tcPr>
            <w:tcW w:w="6390" w:type="dxa"/>
            <w:vAlign w:val="center"/>
          </w:tcPr>
          <w:p w14:paraId="0829771D" w14:textId="77777777" w:rsidR="00546498" w:rsidRPr="00300257" w:rsidRDefault="00546498" w:rsidP="00333F20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เหล็ก</w:t>
            </w:r>
            <w:r w:rsidRPr="00300257">
              <w:rPr>
                <w:rFonts w:ascii="Angsana New" w:hAnsi="Angsana New" w:hint="cs"/>
                <w:sz w:val="30"/>
                <w:szCs w:val="30"/>
                <w:cs/>
              </w:rPr>
              <w:t>สยาม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ยามา</w:t>
            </w:r>
            <w:proofErr w:type="spellStart"/>
            <w:r w:rsidRPr="00300257">
              <w:rPr>
                <w:rFonts w:ascii="Angsana New" w:hAnsi="Angsana New"/>
                <w:sz w:val="30"/>
                <w:szCs w:val="30"/>
                <w:cs/>
              </w:rPr>
              <w:t>โตะ</w:t>
            </w:r>
            <w:proofErr w:type="spellEnd"/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76" w:type="dxa"/>
            <w:vAlign w:val="center"/>
          </w:tcPr>
          <w:p w14:paraId="39CB38C6" w14:textId="4D5B822E" w:rsidR="00546498" w:rsidRPr="00602969" w:rsidRDefault="00DF0DFC" w:rsidP="00333F20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5</w:t>
            </w:r>
          </w:p>
        </w:tc>
        <w:tc>
          <w:tcPr>
            <w:tcW w:w="284" w:type="dxa"/>
            <w:vAlign w:val="center"/>
          </w:tcPr>
          <w:p w14:paraId="444DE855" w14:textId="77777777" w:rsidR="00546498" w:rsidRPr="00300257" w:rsidRDefault="00546498" w:rsidP="00333F2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7BD6EE00" w14:textId="77777777" w:rsidR="00546498" w:rsidRPr="00300257" w:rsidRDefault="00546498" w:rsidP="00333F20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32</w:t>
            </w:r>
          </w:p>
        </w:tc>
      </w:tr>
      <w:tr w:rsidR="00A451EF" w:rsidRPr="00300257" w14:paraId="1C463FCF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4B716DAA" w14:textId="77777777" w:rsidR="00A451EF" w:rsidRPr="00300257" w:rsidRDefault="00A451EF" w:rsidP="00A451EF">
            <w:pPr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บริษัทอื่นๆ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988FD4E" w14:textId="25496335" w:rsidR="00A451EF" w:rsidRPr="00300257" w:rsidRDefault="00DF0DFC" w:rsidP="00CE6A12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Cordia New"/>
                <w:sz w:val="30"/>
                <w:szCs w:val="30"/>
              </w:rPr>
            </w:pPr>
            <w:r>
              <w:rPr>
                <w:rFonts w:ascii="Angsana New" w:hAnsi="Angsana New" w:cs="Cordia New"/>
                <w:sz w:val="30"/>
                <w:szCs w:val="30"/>
              </w:rPr>
              <w:t>8</w:t>
            </w:r>
          </w:p>
        </w:tc>
        <w:tc>
          <w:tcPr>
            <w:tcW w:w="284" w:type="dxa"/>
            <w:vAlign w:val="center"/>
          </w:tcPr>
          <w:p w14:paraId="776A7E69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4B80839F" w14:textId="4F432854" w:rsidR="00A451EF" w:rsidRPr="00300257" w:rsidRDefault="00DF0DFC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Cordia New"/>
                <w:sz w:val="30"/>
                <w:szCs w:val="30"/>
              </w:rPr>
            </w:pPr>
            <w:r>
              <w:rPr>
                <w:rFonts w:ascii="Angsana New" w:hAnsi="Angsana New" w:cs="Cordia New"/>
                <w:sz w:val="30"/>
                <w:szCs w:val="30"/>
              </w:rPr>
              <w:t>16</w:t>
            </w:r>
          </w:p>
        </w:tc>
      </w:tr>
      <w:tr w:rsidR="00A451EF" w:rsidRPr="00300257" w14:paraId="45E5D590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4E0AA1E5" w14:textId="77777777" w:rsidR="00A451EF" w:rsidRPr="00300257" w:rsidRDefault="00A451EF" w:rsidP="00A451E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1A2CA" w14:textId="4BE7D92C" w:rsidR="00A451EF" w:rsidRPr="00602969" w:rsidRDefault="00DF0DFC" w:rsidP="00CE6A12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19</w:t>
            </w:r>
          </w:p>
        </w:tc>
        <w:tc>
          <w:tcPr>
            <w:tcW w:w="284" w:type="dxa"/>
            <w:vAlign w:val="center"/>
          </w:tcPr>
          <w:p w14:paraId="38FED5A2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66ED0" w14:textId="4C5D78EB" w:rsidR="00A451EF" w:rsidRPr="00300257" w:rsidRDefault="004E256E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57</w:t>
            </w:r>
          </w:p>
        </w:tc>
      </w:tr>
      <w:tr w:rsidR="00A451EF" w:rsidRPr="00300257" w14:paraId="2D2D5B9C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1D3ED167" w14:textId="77777777" w:rsidR="00A451EF" w:rsidRPr="00300257" w:rsidRDefault="00A451EF" w:rsidP="00A451EF">
            <w:pPr>
              <w:spacing w:line="32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F418F7" w14:textId="4AD60BAD" w:rsidR="00A451EF" w:rsidRPr="00300257" w:rsidRDefault="00E95DF0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858</w:t>
            </w:r>
          </w:p>
        </w:tc>
        <w:tc>
          <w:tcPr>
            <w:tcW w:w="284" w:type="dxa"/>
            <w:vAlign w:val="center"/>
          </w:tcPr>
          <w:p w14:paraId="686E6636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542571" w14:textId="04F9D139" w:rsidR="00A451EF" w:rsidRPr="00300257" w:rsidRDefault="004E256E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56E">
              <w:rPr>
                <w:rFonts w:ascii="Angsana New" w:hAnsi="Angsana New"/>
                <w:b/>
                <w:bCs/>
                <w:sz w:val="30"/>
                <w:szCs w:val="30"/>
              </w:rPr>
              <w:t>832</w:t>
            </w:r>
          </w:p>
        </w:tc>
      </w:tr>
      <w:tr w:rsidR="00A451EF" w:rsidRPr="00300257" w14:paraId="6E187059" w14:textId="77777777" w:rsidTr="005834BD">
        <w:trPr>
          <w:cantSplit/>
          <w:trHeight w:hRule="exact" w:val="57"/>
        </w:trPr>
        <w:tc>
          <w:tcPr>
            <w:tcW w:w="6390" w:type="dxa"/>
            <w:vAlign w:val="center"/>
          </w:tcPr>
          <w:p w14:paraId="40203761" w14:textId="77777777" w:rsidR="00A451EF" w:rsidRPr="00300257" w:rsidRDefault="00A451EF" w:rsidP="00A451E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14:paraId="2EF9578F" w14:textId="77777777" w:rsidR="00A451EF" w:rsidRPr="00300257" w:rsidRDefault="00A451EF" w:rsidP="00A451E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2EA0E231" w14:textId="77777777" w:rsidR="00A451EF" w:rsidRPr="00300257" w:rsidRDefault="00A451EF" w:rsidP="00A451E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center"/>
          </w:tcPr>
          <w:p w14:paraId="6D123216" w14:textId="77777777" w:rsidR="00A451EF" w:rsidRPr="00300257" w:rsidRDefault="00A451EF" w:rsidP="00A451E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3A9AF800" w14:textId="77777777" w:rsidR="00854C1A" w:rsidRPr="00300257" w:rsidRDefault="00854C1A" w:rsidP="00AD7057">
      <w:pPr>
        <w:spacing w:line="240" w:lineRule="auto"/>
        <w:contextualSpacing/>
        <w:rPr>
          <w:sz w:val="2"/>
          <w:szCs w:val="2"/>
          <w:cs/>
        </w:rPr>
      </w:pPr>
      <w:r w:rsidRPr="00300257">
        <w:rPr>
          <w:cs/>
        </w:rPr>
        <w:br w:type="page"/>
      </w:r>
    </w:p>
    <w:p w14:paraId="6628E09A" w14:textId="77777777" w:rsidR="00883E0E" w:rsidRPr="00300257" w:rsidRDefault="0091591C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rPr>
          <w:rFonts w:ascii="Angsana New" w:hAnsi="Angsana New"/>
          <w:i/>
          <w:iCs/>
          <w:sz w:val="30"/>
          <w:szCs w:val="30"/>
        </w:rPr>
      </w:pPr>
      <w:r w:rsidRPr="00300257">
        <w:rPr>
          <w:rFonts w:ascii="Angsana New" w:hAnsi="Angsana New"/>
          <w:i/>
          <w:iCs/>
          <w:sz w:val="30"/>
          <w:szCs w:val="30"/>
          <w:cs/>
        </w:rPr>
        <w:lastRenderedPageBreak/>
        <w:t>เงินให้กู้ยืมระยะสั้น</w:t>
      </w:r>
    </w:p>
    <w:p w14:paraId="493D7486" w14:textId="77777777" w:rsidR="00883E0E" w:rsidRPr="009B2973" w:rsidRDefault="00883E0E" w:rsidP="009B2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76"/>
        <w:gridCol w:w="284"/>
        <w:gridCol w:w="1275"/>
      </w:tblGrid>
      <w:tr w:rsidR="00A451EF" w:rsidRPr="00300257" w14:paraId="045E2B39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53CE3565" w14:textId="77777777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28E341F4" w14:textId="5F03D1FB" w:rsidR="00A451EF" w:rsidRDefault="004E256E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4" w:type="dxa"/>
            <w:vAlign w:val="center"/>
          </w:tcPr>
          <w:p w14:paraId="3165F473" w14:textId="77777777" w:rsidR="00A451EF" w:rsidRPr="00300257" w:rsidRDefault="00A451EF" w:rsidP="00A451E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2F5FAC35" w14:textId="77CF9377" w:rsidR="00A451EF" w:rsidRDefault="004E256E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451EF" w:rsidRPr="00300257" w14:paraId="3AFDC734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485800CE" w14:textId="77777777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7323AF02" w14:textId="77777777" w:rsidR="00A451EF" w:rsidRPr="00300257" w:rsidRDefault="00A451EF" w:rsidP="00A451EF">
            <w:pPr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451EF" w:rsidRPr="00300257" w14:paraId="3F69A496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34CFE9E3" w14:textId="77777777" w:rsidR="00A451EF" w:rsidRPr="00300257" w:rsidRDefault="00A451EF" w:rsidP="00A451EF">
            <w:pPr>
              <w:spacing w:line="32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76" w:type="dxa"/>
            <w:vAlign w:val="center"/>
          </w:tcPr>
          <w:p w14:paraId="274C74B2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3B25923A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2B679270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51EF" w:rsidRPr="00300257" w14:paraId="3D4E1DE7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52DBD66C" w14:textId="77777777" w:rsidR="00A451EF" w:rsidRPr="00300257" w:rsidRDefault="00A451EF" w:rsidP="00A451EF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</w:rPr>
              <w:t>PT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M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Class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Industry</w:t>
            </w:r>
          </w:p>
        </w:tc>
        <w:tc>
          <w:tcPr>
            <w:tcW w:w="1276" w:type="dxa"/>
            <w:vAlign w:val="center"/>
          </w:tcPr>
          <w:p w14:paraId="56BDD575" w14:textId="2B3CAF0B" w:rsidR="00A451EF" w:rsidRPr="00602969" w:rsidRDefault="00BB5F53" w:rsidP="00091106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67</w:t>
            </w:r>
          </w:p>
        </w:tc>
        <w:tc>
          <w:tcPr>
            <w:tcW w:w="284" w:type="dxa"/>
            <w:vAlign w:val="center"/>
          </w:tcPr>
          <w:p w14:paraId="4BB2DCBE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27CB4CCD" w14:textId="5FEA3650" w:rsidR="00A451EF" w:rsidRPr="00300257" w:rsidRDefault="004E256E" w:rsidP="00E9276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68</w:t>
            </w:r>
          </w:p>
        </w:tc>
      </w:tr>
      <w:tr w:rsidR="00A451EF" w:rsidRPr="00300257" w14:paraId="40340C35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78DE010E" w14:textId="77777777" w:rsidR="00A451EF" w:rsidRPr="00300257" w:rsidRDefault="00A451EF" w:rsidP="00A451EF">
            <w:pPr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</w:rPr>
              <w:t>GTC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Technology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International,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LP</w:t>
            </w:r>
          </w:p>
        </w:tc>
        <w:tc>
          <w:tcPr>
            <w:tcW w:w="1276" w:type="dxa"/>
            <w:vAlign w:val="center"/>
          </w:tcPr>
          <w:p w14:paraId="77DB63A1" w14:textId="588F773C" w:rsidR="00A451EF" w:rsidRPr="00602969" w:rsidRDefault="00BB5F53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41</w:t>
            </w:r>
          </w:p>
        </w:tc>
        <w:tc>
          <w:tcPr>
            <w:tcW w:w="284" w:type="dxa"/>
            <w:vAlign w:val="center"/>
          </w:tcPr>
          <w:p w14:paraId="368A06E8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6837D004" w14:textId="064DB9B6" w:rsidR="00A451EF" w:rsidRPr="00300257" w:rsidRDefault="004E256E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41</w:t>
            </w:r>
          </w:p>
        </w:tc>
      </w:tr>
      <w:tr w:rsidR="00A451EF" w:rsidRPr="00300257" w14:paraId="6F712F74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27C53688" w14:textId="77777777" w:rsidR="00A451EF" w:rsidRPr="00300257" w:rsidRDefault="00A451EF" w:rsidP="00A451EF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บริษัทอื่นๆ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3C9BAC0" w14:textId="6E288618" w:rsidR="00A451EF" w:rsidRPr="00602969" w:rsidRDefault="00BB5F53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8</w:t>
            </w:r>
          </w:p>
        </w:tc>
        <w:tc>
          <w:tcPr>
            <w:tcW w:w="284" w:type="dxa"/>
            <w:vAlign w:val="center"/>
          </w:tcPr>
          <w:p w14:paraId="7D0E2C31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3C248D7" w14:textId="2878F409" w:rsidR="00A451EF" w:rsidRPr="00300257" w:rsidRDefault="004E256E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8</w:t>
            </w:r>
          </w:p>
        </w:tc>
      </w:tr>
      <w:tr w:rsidR="00A451EF" w:rsidRPr="00300257" w14:paraId="72E45B8B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64365CB1" w14:textId="77777777" w:rsidR="00A451EF" w:rsidRPr="00300257" w:rsidRDefault="00A451EF" w:rsidP="00A451EF">
            <w:pPr>
              <w:spacing w:line="32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8ECD57" w14:textId="1DC1276F" w:rsidR="00A451EF" w:rsidRPr="00300257" w:rsidRDefault="00BB5F53" w:rsidP="00BB5F53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116</w:t>
            </w:r>
          </w:p>
        </w:tc>
        <w:tc>
          <w:tcPr>
            <w:tcW w:w="284" w:type="dxa"/>
            <w:vAlign w:val="center"/>
          </w:tcPr>
          <w:p w14:paraId="456850AE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EC0764" w14:textId="1E511FAD" w:rsidR="00A451EF" w:rsidRPr="00300257" w:rsidRDefault="004E256E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256E">
              <w:rPr>
                <w:rFonts w:ascii="Angsana New" w:hAnsi="Angsana New"/>
                <w:b/>
                <w:bCs/>
                <w:sz w:val="30"/>
                <w:szCs w:val="30"/>
              </w:rPr>
              <w:t>117</w:t>
            </w:r>
          </w:p>
        </w:tc>
      </w:tr>
      <w:tr w:rsidR="00A451EF" w:rsidRPr="00300257" w14:paraId="35B63409" w14:textId="77777777" w:rsidTr="005834BD">
        <w:trPr>
          <w:cantSplit/>
          <w:trHeight w:hRule="exact" w:val="57"/>
        </w:trPr>
        <w:tc>
          <w:tcPr>
            <w:tcW w:w="6390" w:type="dxa"/>
            <w:vAlign w:val="center"/>
          </w:tcPr>
          <w:p w14:paraId="3D98E9FE" w14:textId="77777777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14:paraId="2E5590EA" w14:textId="77777777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23A51A1B" w14:textId="77777777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center"/>
          </w:tcPr>
          <w:p w14:paraId="0FE74106" w14:textId="77777777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</w:tr>
    </w:tbl>
    <w:p w14:paraId="29F7013B" w14:textId="77777777" w:rsidR="00ED1F47" w:rsidRPr="009B2973" w:rsidRDefault="00ED1F47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p w14:paraId="03F7049C" w14:textId="77777777" w:rsidR="006C6B87" w:rsidRPr="00300257" w:rsidRDefault="006C6B87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rPr>
          <w:rFonts w:ascii="Angsana New" w:hAnsi="Angsana New"/>
          <w:i/>
          <w:iCs/>
          <w:sz w:val="30"/>
          <w:szCs w:val="30"/>
        </w:rPr>
      </w:pPr>
      <w:r w:rsidRPr="00300257">
        <w:rPr>
          <w:rFonts w:ascii="Angsana New" w:hAnsi="Angsana New"/>
          <w:i/>
          <w:iCs/>
          <w:sz w:val="30"/>
          <w:szCs w:val="30"/>
          <w:cs/>
        </w:rPr>
        <w:t>เงินให้กู้ยืมระยะยาว</w:t>
      </w:r>
    </w:p>
    <w:p w14:paraId="367895C9" w14:textId="77777777" w:rsidR="00883E0E" w:rsidRPr="009B2973" w:rsidRDefault="00883E0E" w:rsidP="009B2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  <w:cs/>
        </w:rPr>
      </w:pPr>
    </w:p>
    <w:tbl>
      <w:tblPr>
        <w:tblW w:w="9216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6381"/>
        <w:gridCol w:w="1276"/>
        <w:gridCol w:w="284"/>
        <w:gridCol w:w="1275"/>
      </w:tblGrid>
      <w:tr w:rsidR="00A451EF" w:rsidRPr="00300257" w14:paraId="6C9B03CD" w14:textId="77777777" w:rsidTr="005834BD">
        <w:trPr>
          <w:cantSplit/>
          <w:trHeight w:val="340"/>
        </w:trPr>
        <w:tc>
          <w:tcPr>
            <w:tcW w:w="6381" w:type="dxa"/>
            <w:vAlign w:val="center"/>
          </w:tcPr>
          <w:p w14:paraId="057D2B82" w14:textId="77777777" w:rsidR="00A451EF" w:rsidRPr="00300257" w:rsidRDefault="00A451EF" w:rsidP="00A451EF">
            <w:pPr>
              <w:pStyle w:val="Footer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2DFADAE4" w14:textId="068AAF8B" w:rsidR="00A451EF" w:rsidRDefault="004E256E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4" w:type="dxa"/>
            <w:vAlign w:val="center"/>
          </w:tcPr>
          <w:p w14:paraId="0BAC2D4E" w14:textId="77777777" w:rsidR="00A451EF" w:rsidRPr="00300257" w:rsidRDefault="00A451EF" w:rsidP="00A451E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6752BFF5" w14:textId="3F585CE5" w:rsidR="00A451EF" w:rsidRDefault="004E256E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451EF" w:rsidRPr="00300257" w14:paraId="23FCB37A" w14:textId="77777777" w:rsidTr="005834BD">
        <w:trPr>
          <w:cantSplit/>
          <w:trHeight w:val="340"/>
        </w:trPr>
        <w:tc>
          <w:tcPr>
            <w:tcW w:w="6381" w:type="dxa"/>
            <w:vAlign w:val="center"/>
          </w:tcPr>
          <w:p w14:paraId="70B5D011" w14:textId="77777777" w:rsidR="00A451EF" w:rsidRPr="00300257" w:rsidRDefault="00A451EF" w:rsidP="00A451E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09FC029B" w14:textId="77777777" w:rsidR="00A451EF" w:rsidRPr="00300257" w:rsidRDefault="00A451EF" w:rsidP="00A451E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451EF" w:rsidRPr="00300257" w14:paraId="6B69AB7D" w14:textId="77777777" w:rsidTr="005834BD">
        <w:trPr>
          <w:cantSplit/>
          <w:trHeight w:val="340"/>
        </w:trPr>
        <w:tc>
          <w:tcPr>
            <w:tcW w:w="6381" w:type="dxa"/>
            <w:vAlign w:val="center"/>
          </w:tcPr>
          <w:p w14:paraId="307E0785" w14:textId="77777777" w:rsidR="00A451EF" w:rsidRPr="00300257" w:rsidRDefault="00A451EF" w:rsidP="00A451EF">
            <w:pPr>
              <w:spacing w:line="32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76" w:type="dxa"/>
            <w:vAlign w:val="center"/>
          </w:tcPr>
          <w:p w14:paraId="6DF335A2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265D6A29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double"/>
                <w:cs/>
              </w:rPr>
            </w:pPr>
          </w:p>
        </w:tc>
        <w:tc>
          <w:tcPr>
            <w:tcW w:w="1275" w:type="dxa"/>
            <w:vAlign w:val="center"/>
          </w:tcPr>
          <w:p w14:paraId="68BE665B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51EF" w:rsidRPr="00300257" w14:paraId="27767471" w14:textId="77777777" w:rsidTr="005834BD">
        <w:trPr>
          <w:cantSplit/>
          <w:trHeight w:val="340"/>
        </w:trPr>
        <w:tc>
          <w:tcPr>
            <w:tcW w:w="6381" w:type="dxa"/>
            <w:vAlign w:val="center"/>
          </w:tcPr>
          <w:p w14:paraId="4FE4D2F8" w14:textId="77777777" w:rsidR="00A451EF" w:rsidRPr="00300257" w:rsidRDefault="00A451EF" w:rsidP="00A451EF">
            <w:pPr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300257">
              <w:rPr>
                <w:rFonts w:ascii="Angsana New" w:hAnsi="Angsana New"/>
                <w:sz w:val="30"/>
                <w:szCs w:val="30"/>
              </w:rPr>
              <w:t>Mariwasa</w:t>
            </w:r>
            <w:proofErr w:type="spellEnd"/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Holdings,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Inc.</w:t>
            </w:r>
          </w:p>
        </w:tc>
        <w:tc>
          <w:tcPr>
            <w:tcW w:w="1276" w:type="dxa"/>
            <w:vAlign w:val="center"/>
          </w:tcPr>
          <w:p w14:paraId="187E57FA" w14:textId="23A828D5" w:rsidR="00A451EF" w:rsidRPr="00602969" w:rsidRDefault="00BB5F53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82</w:t>
            </w:r>
          </w:p>
        </w:tc>
        <w:tc>
          <w:tcPr>
            <w:tcW w:w="284" w:type="dxa"/>
            <w:vAlign w:val="center"/>
          </w:tcPr>
          <w:p w14:paraId="4201CA2B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59B59DE0" w14:textId="289F6D97" w:rsidR="00A451EF" w:rsidRPr="00300257" w:rsidRDefault="004E256E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84</w:t>
            </w:r>
          </w:p>
        </w:tc>
      </w:tr>
      <w:tr w:rsidR="00A451EF" w:rsidRPr="00300257" w14:paraId="30F2B8A5" w14:textId="77777777" w:rsidTr="005834BD">
        <w:trPr>
          <w:cantSplit/>
          <w:trHeight w:val="340"/>
        </w:trPr>
        <w:tc>
          <w:tcPr>
            <w:tcW w:w="6381" w:type="dxa"/>
            <w:vAlign w:val="center"/>
          </w:tcPr>
          <w:p w14:paraId="065DD345" w14:textId="329491E1" w:rsidR="00A451EF" w:rsidRPr="00300257" w:rsidRDefault="00866F49" w:rsidP="00A451EF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="00A451EF" w:rsidRPr="00300257">
              <w:rPr>
                <w:rFonts w:ascii="Angsana New" w:hAnsi="Angsana New" w:hint="cs"/>
                <w:sz w:val="30"/>
                <w:szCs w:val="30"/>
                <w:cs/>
              </w:rPr>
              <w:t>เซกิซุย</w:t>
            </w:r>
            <w:r w:rsidR="00A451EF" w:rsidRPr="00300257">
              <w:rPr>
                <w:rFonts w:ascii="Angsana New" w:hAnsi="Angsana New"/>
                <w:sz w:val="30"/>
                <w:szCs w:val="30"/>
              </w:rPr>
              <w:t>-</w:t>
            </w:r>
            <w:proofErr w:type="spellStart"/>
            <w:r w:rsidR="00A451EF" w:rsidRPr="00300257">
              <w:rPr>
                <w:rFonts w:ascii="Angsana New" w:hAnsi="Angsana New" w:hint="cs"/>
                <w:sz w:val="30"/>
                <w:szCs w:val="30"/>
                <w:cs/>
              </w:rPr>
              <w:t>เอส</w:t>
            </w:r>
            <w:proofErr w:type="spellEnd"/>
            <w:r w:rsidR="00A451EF" w:rsidRPr="00300257">
              <w:rPr>
                <w:rFonts w:ascii="Angsana New" w:hAnsi="Angsana New" w:hint="cs"/>
                <w:sz w:val="30"/>
                <w:szCs w:val="30"/>
                <w:cs/>
              </w:rPr>
              <w:t xml:space="preserve">ซีจี </w:t>
            </w:r>
            <w:proofErr w:type="spellStart"/>
            <w:r w:rsidR="00A451EF" w:rsidRPr="00300257">
              <w:rPr>
                <w:rFonts w:ascii="Angsana New" w:hAnsi="Angsana New" w:hint="cs"/>
                <w:sz w:val="30"/>
                <w:szCs w:val="30"/>
                <w:cs/>
              </w:rPr>
              <w:t>อินดัสทรี</w:t>
            </w:r>
            <w:proofErr w:type="spellEnd"/>
            <w:r w:rsidR="00A451EF" w:rsidRPr="00300257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87EA4BA" w14:textId="5F6FB12E" w:rsidR="00A451EF" w:rsidRPr="00602969" w:rsidRDefault="00BB5F53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9</w:t>
            </w:r>
          </w:p>
        </w:tc>
        <w:tc>
          <w:tcPr>
            <w:tcW w:w="284" w:type="dxa"/>
            <w:vAlign w:val="center"/>
          </w:tcPr>
          <w:p w14:paraId="0D826949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F0DD6B5" w14:textId="0B582092" w:rsidR="00A451EF" w:rsidRPr="00300257" w:rsidRDefault="004E256E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17</w:t>
            </w:r>
          </w:p>
        </w:tc>
      </w:tr>
      <w:tr w:rsidR="00A451EF" w:rsidRPr="00300257" w14:paraId="43D0F528" w14:textId="77777777" w:rsidTr="005834BD">
        <w:trPr>
          <w:cantSplit/>
          <w:trHeight w:val="340"/>
        </w:trPr>
        <w:tc>
          <w:tcPr>
            <w:tcW w:w="6381" w:type="dxa"/>
            <w:vAlign w:val="center"/>
          </w:tcPr>
          <w:p w14:paraId="6AA25214" w14:textId="77777777" w:rsidR="00A451EF" w:rsidRPr="00300257" w:rsidRDefault="00A451EF" w:rsidP="00A451EF">
            <w:pPr>
              <w:spacing w:line="320" w:lineRule="exact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7033B5AF" w14:textId="47CE1106" w:rsidR="00A451EF" w:rsidRPr="00602969" w:rsidRDefault="00BB5F53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91</w:t>
            </w:r>
          </w:p>
        </w:tc>
        <w:tc>
          <w:tcPr>
            <w:tcW w:w="284" w:type="dxa"/>
            <w:vAlign w:val="center"/>
          </w:tcPr>
          <w:p w14:paraId="0ACDF469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double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14:paraId="1A26211C" w14:textId="15D976DC" w:rsidR="00A451EF" w:rsidRPr="00300257" w:rsidRDefault="004E256E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101</w:t>
            </w:r>
          </w:p>
        </w:tc>
      </w:tr>
    </w:tbl>
    <w:p w14:paraId="4259CC09" w14:textId="77777777" w:rsidR="00ED1F47" w:rsidRPr="009B2973" w:rsidRDefault="00ED1F47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p w14:paraId="108CE984" w14:textId="2887A84E" w:rsidR="001519EA" w:rsidRPr="00230890" w:rsidRDefault="00E67139" w:rsidP="00151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>รายการเคลื่อนไหวระหว่างปีสำหรับเงินให้กู้ยืมแก่กิจการที่เกี่ยวข้องกันมีดังนี้</w:t>
      </w:r>
    </w:p>
    <w:p w14:paraId="08E73005" w14:textId="77777777" w:rsidR="001519EA" w:rsidRPr="009B2973" w:rsidRDefault="001519EA" w:rsidP="009B2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tbl>
      <w:tblPr>
        <w:tblW w:w="9144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6354"/>
        <w:gridCol w:w="1260"/>
        <w:gridCol w:w="270"/>
        <w:gridCol w:w="1260"/>
      </w:tblGrid>
      <w:tr w:rsidR="001519EA" w:rsidRPr="008B0C15" w14:paraId="23001F62" w14:textId="77777777" w:rsidTr="005834BD">
        <w:trPr>
          <w:cantSplit/>
          <w:trHeight w:hRule="exact" w:val="340"/>
        </w:trPr>
        <w:tc>
          <w:tcPr>
            <w:tcW w:w="6354" w:type="dxa"/>
            <w:vAlign w:val="center"/>
          </w:tcPr>
          <w:p w14:paraId="2829D2BC" w14:textId="77777777" w:rsidR="001519EA" w:rsidRPr="003773C8" w:rsidRDefault="001519EA" w:rsidP="00A564F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786427F" w14:textId="57447B0D" w:rsidR="001519EA" w:rsidRPr="003773C8" w:rsidRDefault="004E256E" w:rsidP="00A564F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center"/>
          </w:tcPr>
          <w:p w14:paraId="24B1F7ED" w14:textId="77777777" w:rsidR="001519EA" w:rsidRPr="003773C8" w:rsidRDefault="001519EA" w:rsidP="00A564F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A810741" w14:textId="518A9C41" w:rsidR="001519EA" w:rsidRPr="003773C8" w:rsidRDefault="004E256E" w:rsidP="00A564F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1519EA" w:rsidRPr="008B0C15" w14:paraId="6E7BAF8D" w14:textId="77777777" w:rsidTr="005834BD">
        <w:trPr>
          <w:cantSplit/>
          <w:trHeight w:hRule="exact" w:val="340"/>
        </w:trPr>
        <w:tc>
          <w:tcPr>
            <w:tcW w:w="6354" w:type="dxa"/>
            <w:vAlign w:val="center"/>
          </w:tcPr>
          <w:p w14:paraId="56C0B31D" w14:textId="77777777" w:rsidR="001519EA" w:rsidRPr="003773C8" w:rsidRDefault="001519EA" w:rsidP="00A564F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vAlign w:val="center"/>
          </w:tcPr>
          <w:p w14:paraId="39A4486F" w14:textId="77777777" w:rsidR="001519EA" w:rsidRPr="003773C8" w:rsidRDefault="001519EA" w:rsidP="00A564F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3773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519EA" w:rsidRPr="008B0C15" w14:paraId="343E2213" w14:textId="77777777" w:rsidTr="005834BD">
        <w:trPr>
          <w:cantSplit/>
          <w:trHeight w:hRule="exact" w:val="369"/>
        </w:trPr>
        <w:tc>
          <w:tcPr>
            <w:tcW w:w="6354" w:type="dxa"/>
            <w:vAlign w:val="center"/>
          </w:tcPr>
          <w:p w14:paraId="1A0A9D46" w14:textId="77777777" w:rsidR="001519EA" w:rsidRPr="003773C8" w:rsidRDefault="001519EA" w:rsidP="00A564F2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3773C8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ระยะสั้น</w:t>
            </w:r>
          </w:p>
        </w:tc>
        <w:tc>
          <w:tcPr>
            <w:tcW w:w="1260" w:type="dxa"/>
            <w:vAlign w:val="center"/>
          </w:tcPr>
          <w:p w14:paraId="24405362" w14:textId="77777777" w:rsidR="001519EA" w:rsidRPr="003773C8" w:rsidRDefault="001519EA" w:rsidP="00A564F2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2CB9EFB" w14:textId="77777777" w:rsidR="001519EA" w:rsidRPr="003773C8" w:rsidRDefault="001519EA" w:rsidP="00A564F2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689EEEDA" w14:textId="77777777" w:rsidR="001519EA" w:rsidRPr="003773C8" w:rsidRDefault="001519EA" w:rsidP="00A564F2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19EA" w:rsidRPr="008B0C15" w14:paraId="00543999" w14:textId="77777777" w:rsidTr="005834BD">
        <w:trPr>
          <w:cantSplit/>
          <w:trHeight w:hRule="exact" w:val="374"/>
        </w:trPr>
        <w:tc>
          <w:tcPr>
            <w:tcW w:w="6354" w:type="dxa"/>
            <w:vAlign w:val="center"/>
          </w:tcPr>
          <w:p w14:paraId="4EADF690" w14:textId="118AF5C0" w:rsidR="001519EA" w:rsidRPr="003773C8" w:rsidRDefault="001519EA" w:rsidP="001519E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773C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E256E" w:rsidRPr="004E256E">
              <w:rPr>
                <w:rFonts w:ascii="Angsana New" w:hAnsi="Angsana New"/>
                <w:sz w:val="30"/>
                <w:szCs w:val="30"/>
              </w:rPr>
              <w:t>1</w:t>
            </w:r>
            <w:r w:rsidRPr="003773C8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60" w:type="dxa"/>
            <w:vAlign w:val="center"/>
          </w:tcPr>
          <w:p w14:paraId="02D8CCFB" w14:textId="5527E1A6" w:rsidR="001519EA" w:rsidRPr="003773C8" w:rsidRDefault="001F23F8" w:rsidP="00091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</w:t>
            </w:r>
          </w:p>
        </w:tc>
        <w:tc>
          <w:tcPr>
            <w:tcW w:w="270" w:type="dxa"/>
            <w:vAlign w:val="center"/>
          </w:tcPr>
          <w:p w14:paraId="523C646B" w14:textId="77777777" w:rsidR="001519EA" w:rsidRPr="003773C8" w:rsidRDefault="001519EA" w:rsidP="0015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71E52F4B" w14:textId="3B439768" w:rsidR="001519EA" w:rsidRPr="003773C8" w:rsidRDefault="004E256E" w:rsidP="0015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124</w:t>
            </w:r>
          </w:p>
        </w:tc>
      </w:tr>
      <w:tr w:rsidR="0058178A" w:rsidRPr="008B0C15" w14:paraId="72D1CFB8" w14:textId="77777777" w:rsidTr="005834BD">
        <w:trPr>
          <w:cantSplit/>
          <w:trHeight w:hRule="exact" w:val="374"/>
        </w:trPr>
        <w:tc>
          <w:tcPr>
            <w:tcW w:w="6354" w:type="dxa"/>
            <w:vAlign w:val="center"/>
          </w:tcPr>
          <w:p w14:paraId="206C0F78" w14:textId="761AC046" w:rsidR="0058178A" w:rsidRPr="003773C8" w:rsidRDefault="0058178A" w:rsidP="001519E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vAlign w:val="center"/>
          </w:tcPr>
          <w:p w14:paraId="6C9A2BA8" w14:textId="0BBD5DE0" w:rsidR="0058178A" w:rsidRDefault="00BB5F53" w:rsidP="00091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7189CDA8" w14:textId="77777777" w:rsidR="0058178A" w:rsidRPr="003773C8" w:rsidRDefault="0058178A" w:rsidP="0015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4EA38929" w14:textId="3C2B1E12" w:rsidR="0058178A" w:rsidRPr="004E256E" w:rsidRDefault="008C635B" w:rsidP="0015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1519EA" w:rsidRPr="008B0C15" w14:paraId="77E446BF" w14:textId="77777777" w:rsidTr="005834BD">
        <w:trPr>
          <w:cantSplit/>
          <w:trHeight w:hRule="exact" w:val="374"/>
        </w:trPr>
        <w:tc>
          <w:tcPr>
            <w:tcW w:w="6354" w:type="dxa"/>
            <w:vAlign w:val="center"/>
          </w:tcPr>
          <w:p w14:paraId="3A32650B" w14:textId="77777777" w:rsidR="001519EA" w:rsidRPr="003773C8" w:rsidRDefault="001519EA" w:rsidP="001519E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773C8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60" w:type="dxa"/>
            <w:vAlign w:val="center"/>
          </w:tcPr>
          <w:p w14:paraId="3A5B3542" w14:textId="40DBFE66" w:rsidR="001519EA" w:rsidRPr="003773C8" w:rsidRDefault="00BB5F53" w:rsidP="0015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(1)</w:t>
            </w:r>
          </w:p>
        </w:tc>
        <w:tc>
          <w:tcPr>
            <w:tcW w:w="270" w:type="dxa"/>
            <w:vAlign w:val="center"/>
          </w:tcPr>
          <w:p w14:paraId="5816FA2B" w14:textId="77777777" w:rsidR="001519EA" w:rsidRPr="003773C8" w:rsidRDefault="001519EA" w:rsidP="0015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0488319F" w14:textId="71B00687" w:rsidR="001519EA" w:rsidRPr="003773C8" w:rsidRDefault="001519EA" w:rsidP="0060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="00024521"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</w:tr>
      <w:tr w:rsidR="001519EA" w:rsidRPr="008B0C15" w14:paraId="66C252B9" w14:textId="77777777" w:rsidTr="005834BD">
        <w:trPr>
          <w:cantSplit/>
          <w:trHeight w:val="284"/>
        </w:trPr>
        <w:tc>
          <w:tcPr>
            <w:tcW w:w="6354" w:type="dxa"/>
            <w:vAlign w:val="center"/>
          </w:tcPr>
          <w:p w14:paraId="0B7B111D" w14:textId="65D26358" w:rsidR="001519EA" w:rsidRPr="003773C8" w:rsidRDefault="00E67139" w:rsidP="00D775D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71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04770" w:rsidRPr="00D0477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671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4C459A" w14:textId="6222A2D0" w:rsidR="001519EA" w:rsidRPr="003773C8" w:rsidRDefault="00BB5F53" w:rsidP="0015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116</w:t>
            </w:r>
          </w:p>
        </w:tc>
        <w:tc>
          <w:tcPr>
            <w:tcW w:w="270" w:type="dxa"/>
            <w:vAlign w:val="center"/>
          </w:tcPr>
          <w:p w14:paraId="0816E40A" w14:textId="77777777" w:rsidR="001519EA" w:rsidRPr="003773C8" w:rsidRDefault="001519EA" w:rsidP="0015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3704DC" w14:textId="14A4BD9F" w:rsidR="001519EA" w:rsidRPr="003773C8" w:rsidRDefault="004E256E" w:rsidP="0015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56E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024521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</w:tbl>
    <w:p w14:paraId="2965D534" w14:textId="731E63DA" w:rsidR="00A919F0" w:rsidRDefault="00A919F0">
      <w:r>
        <w:br w:type="page"/>
      </w:r>
    </w:p>
    <w:tbl>
      <w:tblPr>
        <w:tblW w:w="9144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6354"/>
        <w:gridCol w:w="1260"/>
        <w:gridCol w:w="270"/>
        <w:gridCol w:w="1260"/>
      </w:tblGrid>
      <w:tr w:rsidR="00A919F0" w:rsidRPr="008B0C15" w14:paraId="456AE12A" w14:textId="77777777" w:rsidTr="004E74CA">
        <w:trPr>
          <w:cantSplit/>
          <w:trHeight w:hRule="exact" w:val="369"/>
        </w:trPr>
        <w:tc>
          <w:tcPr>
            <w:tcW w:w="6354" w:type="dxa"/>
            <w:vAlign w:val="center"/>
          </w:tcPr>
          <w:p w14:paraId="5E50D185" w14:textId="77777777" w:rsidR="00A919F0" w:rsidRPr="00883799" w:rsidRDefault="00A919F0" w:rsidP="0088379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D82D11A" w14:textId="0E528957" w:rsidR="00A919F0" w:rsidRPr="003773C8" w:rsidRDefault="00A919F0" w:rsidP="00A919F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center"/>
          </w:tcPr>
          <w:p w14:paraId="7E9CC0F6" w14:textId="77777777" w:rsidR="00A919F0" w:rsidRPr="003773C8" w:rsidRDefault="00A919F0" w:rsidP="00A919F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EA39A7F" w14:textId="0F6B8B60" w:rsidR="00A919F0" w:rsidRPr="003773C8" w:rsidRDefault="00A919F0" w:rsidP="00A919F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919F0" w:rsidRPr="008B0C15" w14:paraId="21719411" w14:textId="77777777" w:rsidTr="004E74CA">
        <w:trPr>
          <w:cantSplit/>
          <w:trHeight w:hRule="exact" w:val="369"/>
        </w:trPr>
        <w:tc>
          <w:tcPr>
            <w:tcW w:w="6354" w:type="dxa"/>
            <w:vAlign w:val="center"/>
          </w:tcPr>
          <w:p w14:paraId="7841EABB" w14:textId="77777777" w:rsidR="00A919F0" w:rsidRPr="00883799" w:rsidRDefault="00A919F0" w:rsidP="0088379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vAlign w:val="center"/>
          </w:tcPr>
          <w:p w14:paraId="721EC4D2" w14:textId="75FCBF64" w:rsidR="00A919F0" w:rsidRPr="003773C8" w:rsidRDefault="00A919F0" w:rsidP="00A919F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919F0" w:rsidRPr="008B0C15" w14:paraId="390526E1" w14:textId="77777777" w:rsidTr="005834BD">
        <w:trPr>
          <w:cantSplit/>
          <w:trHeight w:hRule="exact" w:val="369"/>
        </w:trPr>
        <w:tc>
          <w:tcPr>
            <w:tcW w:w="6354" w:type="dxa"/>
            <w:vAlign w:val="center"/>
          </w:tcPr>
          <w:p w14:paraId="5CCF2302" w14:textId="77777777" w:rsidR="00A919F0" w:rsidRPr="003773C8" w:rsidRDefault="00A919F0" w:rsidP="00A919F0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3773C8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ระยะยาว</w:t>
            </w:r>
          </w:p>
        </w:tc>
        <w:tc>
          <w:tcPr>
            <w:tcW w:w="1260" w:type="dxa"/>
            <w:vAlign w:val="center"/>
          </w:tcPr>
          <w:p w14:paraId="117EEF1A" w14:textId="77777777" w:rsidR="00A919F0" w:rsidRPr="003773C8" w:rsidRDefault="00A919F0" w:rsidP="00A9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DA77716" w14:textId="77777777" w:rsidR="00A919F0" w:rsidRPr="003773C8" w:rsidRDefault="00A919F0" w:rsidP="00A9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2C905B23" w14:textId="77777777" w:rsidR="00A919F0" w:rsidRPr="003773C8" w:rsidRDefault="00A919F0" w:rsidP="00A9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19F0" w:rsidRPr="008B0C15" w14:paraId="5519814F" w14:textId="77777777" w:rsidTr="005834BD">
        <w:trPr>
          <w:cantSplit/>
          <w:trHeight w:hRule="exact" w:val="374"/>
        </w:trPr>
        <w:tc>
          <w:tcPr>
            <w:tcW w:w="6354" w:type="dxa"/>
            <w:vAlign w:val="center"/>
          </w:tcPr>
          <w:p w14:paraId="15B1656D" w14:textId="01831F14" w:rsidR="00A919F0" w:rsidRPr="003773C8" w:rsidRDefault="00A919F0" w:rsidP="00A919F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773C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E256E">
              <w:rPr>
                <w:rFonts w:ascii="Angsana New" w:hAnsi="Angsana New"/>
                <w:sz w:val="30"/>
                <w:szCs w:val="30"/>
              </w:rPr>
              <w:t>1</w:t>
            </w:r>
            <w:r w:rsidRPr="003773C8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60" w:type="dxa"/>
            <w:vAlign w:val="center"/>
          </w:tcPr>
          <w:p w14:paraId="518CB859" w14:textId="7C77714F" w:rsidR="00A919F0" w:rsidRPr="003773C8" w:rsidRDefault="00A919F0" w:rsidP="00A9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</w:t>
            </w:r>
          </w:p>
        </w:tc>
        <w:tc>
          <w:tcPr>
            <w:tcW w:w="270" w:type="dxa"/>
            <w:vAlign w:val="center"/>
          </w:tcPr>
          <w:p w14:paraId="1E891F8D" w14:textId="77777777" w:rsidR="00A919F0" w:rsidRPr="003773C8" w:rsidRDefault="00A919F0" w:rsidP="00A9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0D8C294F" w14:textId="15953C43" w:rsidR="00A919F0" w:rsidRPr="003773C8" w:rsidRDefault="00A919F0" w:rsidP="00A9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90</w:t>
            </w:r>
          </w:p>
        </w:tc>
      </w:tr>
      <w:tr w:rsidR="00A919F0" w:rsidRPr="008B0C15" w14:paraId="7471411F" w14:textId="77777777" w:rsidTr="005834BD">
        <w:trPr>
          <w:cantSplit/>
          <w:trHeight w:hRule="exact" w:val="374"/>
        </w:trPr>
        <w:tc>
          <w:tcPr>
            <w:tcW w:w="6354" w:type="dxa"/>
            <w:vAlign w:val="center"/>
          </w:tcPr>
          <w:p w14:paraId="7C1C21F2" w14:textId="37DC2B3D" w:rsidR="00A919F0" w:rsidRPr="003773C8" w:rsidRDefault="00A919F0" w:rsidP="00A919F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vAlign w:val="center"/>
          </w:tcPr>
          <w:p w14:paraId="5E4F3786" w14:textId="704742B3" w:rsidR="00A919F0" w:rsidRDefault="00BB5F53" w:rsidP="00A9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center"/>
          </w:tcPr>
          <w:p w14:paraId="2011FE34" w14:textId="77777777" w:rsidR="00A919F0" w:rsidRPr="003773C8" w:rsidRDefault="00A919F0" w:rsidP="00A9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6D51C14B" w14:textId="78751628" w:rsidR="00A919F0" w:rsidRDefault="00A919F0" w:rsidP="00A9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</w:tr>
      <w:tr w:rsidR="00A919F0" w:rsidRPr="008B0C15" w14:paraId="41CE3AE3" w14:textId="77777777" w:rsidTr="005834BD">
        <w:trPr>
          <w:cantSplit/>
          <w:trHeight w:hRule="exact" w:val="374"/>
        </w:trPr>
        <w:tc>
          <w:tcPr>
            <w:tcW w:w="6354" w:type="dxa"/>
            <w:vAlign w:val="center"/>
          </w:tcPr>
          <w:p w14:paraId="4E8283B9" w14:textId="77777777" w:rsidR="00A919F0" w:rsidRPr="003773C8" w:rsidRDefault="00A919F0" w:rsidP="00A919F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773C8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60" w:type="dxa"/>
            <w:vAlign w:val="center"/>
          </w:tcPr>
          <w:p w14:paraId="000429C0" w14:textId="65C9ED90" w:rsidR="00A919F0" w:rsidRPr="003773C8" w:rsidRDefault="00BB5F53" w:rsidP="00A9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(11)</w:t>
            </w:r>
          </w:p>
        </w:tc>
        <w:tc>
          <w:tcPr>
            <w:tcW w:w="270" w:type="dxa"/>
            <w:vAlign w:val="center"/>
          </w:tcPr>
          <w:p w14:paraId="3AC2608D" w14:textId="77777777" w:rsidR="00A919F0" w:rsidRPr="003773C8" w:rsidRDefault="00A919F0" w:rsidP="00A9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4DFEC4BC" w14:textId="303A9DB4" w:rsidR="00A919F0" w:rsidRPr="003773C8" w:rsidRDefault="00A919F0" w:rsidP="00A9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(6)</w:t>
            </w:r>
          </w:p>
        </w:tc>
      </w:tr>
      <w:tr w:rsidR="00A919F0" w:rsidRPr="008B0C15" w14:paraId="76C2188B" w14:textId="77777777" w:rsidTr="005834BD">
        <w:trPr>
          <w:cantSplit/>
          <w:trHeight w:val="340"/>
        </w:trPr>
        <w:tc>
          <w:tcPr>
            <w:tcW w:w="6354" w:type="dxa"/>
            <w:vAlign w:val="center"/>
          </w:tcPr>
          <w:p w14:paraId="1FB5E119" w14:textId="76C46E42" w:rsidR="00A919F0" w:rsidRPr="003773C8" w:rsidRDefault="00E652C0" w:rsidP="00A919F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52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04770" w:rsidRPr="00D0477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652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892C43" w14:textId="0185FD0F" w:rsidR="00A919F0" w:rsidRPr="003773C8" w:rsidRDefault="00BB5F53" w:rsidP="00A9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91</w:t>
            </w:r>
          </w:p>
        </w:tc>
        <w:tc>
          <w:tcPr>
            <w:tcW w:w="270" w:type="dxa"/>
            <w:vAlign w:val="center"/>
          </w:tcPr>
          <w:p w14:paraId="6C73D84F" w14:textId="77777777" w:rsidR="00A919F0" w:rsidRPr="003773C8" w:rsidRDefault="00A919F0" w:rsidP="00A9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3E43F7" w14:textId="3D2DB84C" w:rsidR="00A919F0" w:rsidRPr="003773C8" w:rsidRDefault="00A919F0" w:rsidP="00A9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101</w:t>
            </w:r>
          </w:p>
        </w:tc>
      </w:tr>
    </w:tbl>
    <w:p w14:paraId="03B849EC" w14:textId="38C89549" w:rsidR="0004269D" w:rsidRPr="00300257" w:rsidRDefault="00042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"/>
          <w:szCs w:val="2"/>
          <w:cs/>
        </w:rPr>
      </w:pPr>
    </w:p>
    <w:p w14:paraId="0213F6D4" w14:textId="77777777" w:rsidR="00883799" w:rsidRPr="00883799" w:rsidRDefault="00883799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p w14:paraId="4FF895C3" w14:textId="77777777" w:rsidR="00A46A37" w:rsidRPr="00AE6348" w:rsidRDefault="0016182E" w:rsidP="00BF0C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16"/>
        <w:rPr>
          <w:rFonts w:ascii="Angsana New" w:hAnsi="Angsana New"/>
          <w:i/>
          <w:iCs/>
          <w:sz w:val="30"/>
          <w:szCs w:val="30"/>
        </w:rPr>
      </w:pPr>
      <w:r w:rsidRPr="00AE6348">
        <w:rPr>
          <w:rFonts w:ascii="Angsana New" w:hAnsi="Angsana New"/>
          <w:i/>
          <w:iCs/>
          <w:sz w:val="30"/>
          <w:szCs w:val="30"/>
          <w:cs/>
        </w:rPr>
        <w:t>เ</w:t>
      </w:r>
      <w:r w:rsidR="00A46A37" w:rsidRPr="00AE6348">
        <w:rPr>
          <w:rFonts w:ascii="Angsana New" w:hAnsi="Angsana New"/>
          <w:i/>
          <w:iCs/>
          <w:sz w:val="30"/>
          <w:szCs w:val="30"/>
          <w:cs/>
        </w:rPr>
        <w:t>จ้าหนี้การค้า</w:t>
      </w:r>
    </w:p>
    <w:p w14:paraId="0E962811" w14:textId="77777777" w:rsidR="00883E0E" w:rsidRPr="00AE6348" w:rsidRDefault="00883E0E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tbl>
      <w:tblPr>
        <w:tblW w:w="9252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6417"/>
        <w:gridCol w:w="1276"/>
        <w:gridCol w:w="284"/>
        <w:gridCol w:w="1275"/>
      </w:tblGrid>
      <w:tr w:rsidR="00A958A3" w:rsidRPr="00300257" w14:paraId="3AF944E5" w14:textId="77777777" w:rsidTr="005834BD">
        <w:trPr>
          <w:cantSplit/>
          <w:trHeight w:hRule="exact" w:val="340"/>
        </w:trPr>
        <w:tc>
          <w:tcPr>
            <w:tcW w:w="6417" w:type="dxa"/>
            <w:vAlign w:val="center"/>
          </w:tcPr>
          <w:p w14:paraId="38505D2F" w14:textId="77777777" w:rsidR="00A958A3" w:rsidRPr="00300257" w:rsidRDefault="00A958A3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7E13AF55" w14:textId="244C8E5F" w:rsidR="00A958A3" w:rsidRDefault="004E256E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4" w:type="dxa"/>
            <w:vAlign w:val="center"/>
          </w:tcPr>
          <w:p w14:paraId="543A5939" w14:textId="77777777" w:rsidR="00A958A3" w:rsidRPr="00300257" w:rsidRDefault="00A958A3" w:rsidP="00A958A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5D7DB799" w14:textId="7769BEE3" w:rsidR="00A958A3" w:rsidRDefault="004E256E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958A3" w:rsidRPr="00300257" w14:paraId="1F5AF231" w14:textId="77777777" w:rsidTr="005834BD">
        <w:trPr>
          <w:cantSplit/>
          <w:trHeight w:hRule="exact" w:val="340"/>
        </w:trPr>
        <w:tc>
          <w:tcPr>
            <w:tcW w:w="6417" w:type="dxa"/>
            <w:vAlign w:val="center"/>
          </w:tcPr>
          <w:p w14:paraId="1E511C4D" w14:textId="77777777" w:rsidR="00A958A3" w:rsidRPr="00300257" w:rsidRDefault="00A958A3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28B7699A" w14:textId="77777777" w:rsidR="00A958A3" w:rsidRPr="00300257" w:rsidRDefault="00A958A3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958A3" w:rsidRPr="00300257" w14:paraId="6ADF1890" w14:textId="77777777" w:rsidTr="005834BD">
        <w:trPr>
          <w:cantSplit/>
          <w:trHeight w:val="340"/>
        </w:trPr>
        <w:tc>
          <w:tcPr>
            <w:tcW w:w="6417" w:type="dxa"/>
            <w:vAlign w:val="center"/>
          </w:tcPr>
          <w:p w14:paraId="7F0A12F2" w14:textId="77777777" w:rsidR="00A958A3" w:rsidRPr="00300257" w:rsidRDefault="00A958A3" w:rsidP="00D26435">
            <w:pPr>
              <w:pStyle w:val="a0"/>
              <w:tabs>
                <w:tab w:val="clear" w:pos="1080"/>
              </w:tabs>
              <w:ind w:left="85"/>
              <w:rPr>
                <w:rFonts w:ascii="Angsana New" w:hAnsi="Angsana New" w:cs="Angsana New"/>
                <w:cs/>
                <w:lang w:val="en-US"/>
              </w:rPr>
            </w:pPr>
            <w:r w:rsidRPr="00300257">
              <w:rPr>
                <w:rFonts w:ascii="Angsana New" w:hAnsi="Angsana New" w:cs="Angsana New" w:hint="cs"/>
                <w:i/>
                <w:iCs/>
                <w:cs/>
              </w:rPr>
              <w:t>บริษัทร่วม</w:t>
            </w:r>
          </w:p>
        </w:tc>
        <w:tc>
          <w:tcPr>
            <w:tcW w:w="1276" w:type="dxa"/>
            <w:vAlign w:val="center"/>
          </w:tcPr>
          <w:p w14:paraId="4085C341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66A05978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30954E06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591C" w:rsidRPr="00300257" w14:paraId="5BA7CBB8" w14:textId="77777777" w:rsidTr="00D063FB">
        <w:trPr>
          <w:cantSplit/>
          <w:trHeight w:hRule="exact" w:val="374"/>
        </w:trPr>
        <w:tc>
          <w:tcPr>
            <w:tcW w:w="6417" w:type="dxa"/>
            <w:vAlign w:val="center"/>
          </w:tcPr>
          <w:p w14:paraId="34E2C40C" w14:textId="77777777" w:rsidR="00CC591C" w:rsidRPr="00300257" w:rsidRDefault="00CC591C" w:rsidP="00D26435">
            <w:pPr>
              <w:spacing w:line="240" w:lineRule="auto"/>
              <w:ind w:left="8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eastAsia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 w:hint="eastAsia"/>
                <w:sz w:val="30"/>
                <w:szCs w:val="30"/>
                <w:cs/>
              </w:rPr>
              <w:t>สยามคู</w:t>
            </w:r>
            <w:proofErr w:type="spellStart"/>
            <w:r w:rsidRPr="00300257">
              <w:rPr>
                <w:rFonts w:ascii="Angsana New" w:hAnsi="Angsana New" w:hint="eastAsia"/>
                <w:sz w:val="30"/>
                <w:szCs w:val="30"/>
                <w:cs/>
              </w:rPr>
              <w:t>โบต้าคอร์ปอเรชั่น</w:t>
            </w:r>
            <w:proofErr w:type="spellEnd"/>
            <w:r w:rsidRPr="00300257">
              <w:rPr>
                <w:rFonts w:ascii="Angsana New" w:hAnsi="Angsana New" w:hint="eastAsia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76" w:type="dxa"/>
            <w:vAlign w:val="center"/>
          </w:tcPr>
          <w:p w14:paraId="7A87BE9F" w14:textId="77777777" w:rsidR="00CC591C" w:rsidRPr="00300257" w:rsidRDefault="00CC591C" w:rsidP="00D0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422</w:t>
            </w:r>
          </w:p>
        </w:tc>
        <w:tc>
          <w:tcPr>
            <w:tcW w:w="284" w:type="dxa"/>
            <w:vAlign w:val="center"/>
          </w:tcPr>
          <w:p w14:paraId="44A8D7CB" w14:textId="77777777" w:rsidR="00CC591C" w:rsidRPr="00300257" w:rsidRDefault="00CC591C" w:rsidP="00D063FB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1C6B4E4E" w14:textId="77777777" w:rsidR="00CC591C" w:rsidRPr="00300257" w:rsidRDefault="00CC591C" w:rsidP="00D0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470</w:t>
            </w:r>
          </w:p>
        </w:tc>
      </w:tr>
      <w:tr w:rsidR="00A958A3" w:rsidRPr="00300257" w14:paraId="5220344C" w14:textId="77777777" w:rsidTr="005834BD">
        <w:trPr>
          <w:cantSplit/>
          <w:trHeight w:hRule="exact" w:val="374"/>
        </w:trPr>
        <w:tc>
          <w:tcPr>
            <w:tcW w:w="6417" w:type="dxa"/>
            <w:vAlign w:val="center"/>
          </w:tcPr>
          <w:p w14:paraId="22DAC3FD" w14:textId="783B3176" w:rsidR="00A958A3" w:rsidRPr="00300257" w:rsidRDefault="00866F49" w:rsidP="00D26435">
            <w:pPr>
              <w:spacing w:line="240" w:lineRule="auto"/>
              <w:ind w:left="8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A958A3" w:rsidRPr="00300257">
              <w:rPr>
                <w:rFonts w:ascii="Angsana New" w:hAnsi="Angsana New"/>
                <w:sz w:val="30"/>
                <w:szCs w:val="30"/>
                <w:cs/>
              </w:rPr>
              <w:t>สยามโพลิ</w:t>
            </w:r>
            <w:proofErr w:type="spellStart"/>
            <w:r w:rsidR="00A958A3" w:rsidRPr="00300257">
              <w:rPr>
                <w:rFonts w:ascii="Angsana New" w:hAnsi="Angsana New"/>
                <w:sz w:val="30"/>
                <w:szCs w:val="30"/>
                <w:cs/>
              </w:rPr>
              <w:t>เอท</w:t>
            </w:r>
            <w:proofErr w:type="spellEnd"/>
            <w:r w:rsidR="00A958A3" w:rsidRPr="00300257">
              <w:rPr>
                <w:rFonts w:ascii="Angsana New" w:hAnsi="Angsana New"/>
                <w:sz w:val="30"/>
                <w:szCs w:val="30"/>
                <w:cs/>
              </w:rPr>
              <w:t>ที</w:t>
            </w:r>
            <w:proofErr w:type="spellStart"/>
            <w:r w:rsidR="00A958A3" w:rsidRPr="00300257">
              <w:rPr>
                <w:rFonts w:ascii="Angsana New" w:hAnsi="Angsana New"/>
                <w:sz w:val="30"/>
                <w:szCs w:val="30"/>
                <w:cs/>
              </w:rPr>
              <w:t>ลีน</w:t>
            </w:r>
            <w:proofErr w:type="spellEnd"/>
            <w:r w:rsidR="00A958A3" w:rsidRPr="0030025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76" w:type="dxa"/>
            <w:vAlign w:val="center"/>
          </w:tcPr>
          <w:p w14:paraId="3D9D7E47" w14:textId="11EE0554" w:rsidR="00A958A3" w:rsidRPr="00300257" w:rsidRDefault="00CC591C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417</w:t>
            </w:r>
          </w:p>
        </w:tc>
        <w:tc>
          <w:tcPr>
            <w:tcW w:w="284" w:type="dxa"/>
            <w:vAlign w:val="center"/>
          </w:tcPr>
          <w:p w14:paraId="5E023A90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168D9F2D" w14:textId="0A7B3B51" w:rsidR="00A958A3" w:rsidRPr="00300257" w:rsidRDefault="004E256E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501</w:t>
            </w:r>
          </w:p>
        </w:tc>
      </w:tr>
      <w:tr w:rsidR="008712A3" w:rsidRPr="00300257" w14:paraId="0828FB87" w14:textId="77777777" w:rsidTr="00333F20">
        <w:trPr>
          <w:cantSplit/>
          <w:trHeight w:hRule="exact" w:val="374"/>
        </w:trPr>
        <w:tc>
          <w:tcPr>
            <w:tcW w:w="6417" w:type="dxa"/>
            <w:vAlign w:val="center"/>
          </w:tcPr>
          <w:p w14:paraId="22E10847" w14:textId="77777777" w:rsidR="008712A3" w:rsidRPr="00300257" w:rsidRDefault="008712A3" w:rsidP="00D26435">
            <w:pPr>
              <w:spacing w:line="240" w:lineRule="auto"/>
              <w:ind w:left="85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</w:rPr>
              <w:t>PT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Chandra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300257">
              <w:rPr>
                <w:rFonts w:ascii="Angsana New" w:hAnsi="Angsana New"/>
                <w:sz w:val="30"/>
                <w:szCs w:val="30"/>
              </w:rPr>
              <w:t>Asri</w:t>
            </w:r>
            <w:proofErr w:type="spellEnd"/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Petrochemical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300257">
              <w:rPr>
                <w:rFonts w:ascii="Angsana New" w:hAnsi="Angsana New"/>
                <w:sz w:val="30"/>
                <w:szCs w:val="30"/>
              </w:rPr>
              <w:t>Tbk</w:t>
            </w:r>
            <w:proofErr w:type="spellEnd"/>
            <w:r w:rsidRPr="00300257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1276" w:type="dxa"/>
            <w:vAlign w:val="center"/>
          </w:tcPr>
          <w:p w14:paraId="2E074976" w14:textId="3EA16A6A" w:rsidR="008712A3" w:rsidRPr="00300257" w:rsidRDefault="00CC591C" w:rsidP="0033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361</w:t>
            </w:r>
          </w:p>
        </w:tc>
        <w:tc>
          <w:tcPr>
            <w:tcW w:w="284" w:type="dxa"/>
            <w:vAlign w:val="center"/>
          </w:tcPr>
          <w:p w14:paraId="6899FA26" w14:textId="77777777" w:rsidR="008712A3" w:rsidRPr="00300257" w:rsidRDefault="008712A3" w:rsidP="00333F2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761E6C2D" w14:textId="77777777" w:rsidR="008712A3" w:rsidRPr="00300257" w:rsidRDefault="008712A3" w:rsidP="0033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454</w:t>
            </w:r>
          </w:p>
        </w:tc>
      </w:tr>
      <w:tr w:rsidR="008712A3" w:rsidRPr="00300257" w14:paraId="449D333A" w14:textId="77777777" w:rsidTr="00333F20">
        <w:trPr>
          <w:cantSplit/>
          <w:trHeight w:hRule="exact" w:val="374"/>
        </w:trPr>
        <w:tc>
          <w:tcPr>
            <w:tcW w:w="6417" w:type="dxa"/>
            <w:vAlign w:val="center"/>
          </w:tcPr>
          <w:p w14:paraId="538895B8" w14:textId="77777777" w:rsidR="008712A3" w:rsidRPr="00300257" w:rsidRDefault="008712A3" w:rsidP="00D26435">
            <w:pPr>
              <w:spacing w:line="240" w:lineRule="auto"/>
              <w:ind w:left="8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กรุงเทพ </w:t>
            </w:r>
            <w:proofErr w:type="spellStart"/>
            <w:r w:rsidRPr="00300257">
              <w:rPr>
                <w:rFonts w:ascii="Angsana New" w:hAnsi="Angsana New"/>
                <w:sz w:val="30"/>
                <w:szCs w:val="30"/>
                <w:cs/>
              </w:rPr>
              <w:t>ซินธิติกส์</w:t>
            </w:r>
            <w:proofErr w:type="spellEnd"/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76" w:type="dxa"/>
            <w:vAlign w:val="center"/>
          </w:tcPr>
          <w:p w14:paraId="39E4A390" w14:textId="00B7A636" w:rsidR="008712A3" w:rsidRPr="00300257" w:rsidRDefault="00CC591C" w:rsidP="0033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214</w:t>
            </w:r>
          </w:p>
        </w:tc>
        <w:tc>
          <w:tcPr>
            <w:tcW w:w="284" w:type="dxa"/>
            <w:vAlign w:val="center"/>
          </w:tcPr>
          <w:p w14:paraId="13639E7C" w14:textId="77777777" w:rsidR="008712A3" w:rsidRPr="00300257" w:rsidRDefault="008712A3" w:rsidP="00333F2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6FC3C659" w14:textId="77777777" w:rsidR="008712A3" w:rsidRPr="00300257" w:rsidRDefault="008712A3" w:rsidP="0033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223</w:t>
            </w:r>
          </w:p>
        </w:tc>
      </w:tr>
      <w:tr w:rsidR="006B569C" w:rsidRPr="00300257" w14:paraId="267E5297" w14:textId="77777777" w:rsidTr="008155A1">
        <w:trPr>
          <w:cantSplit/>
          <w:trHeight w:hRule="exact" w:val="374"/>
        </w:trPr>
        <w:tc>
          <w:tcPr>
            <w:tcW w:w="6417" w:type="dxa"/>
            <w:vAlign w:val="center"/>
          </w:tcPr>
          <w:p w14:paraId="41713D5D" w14:textId="77777777" w:rsidR="006B569C" w:rsidRPr="00300257" w:rsidRDefault="006B569C" w:rsidP="00D26435">
            <w:pPr>
              <w:spacing w:line="240" w:lineRule="auto"/>
              <w:ind w:left="8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สยามอุตสาหกรรมยิปซัม (สระบุรี) จำกัด</w:t>
            </w:r>
          </w:p>
        </w:tc>
        <w:tc>
          <w:tcPr>
            <w:tcW w:w="1276" w:type="dxa"/>
            <w:vAlign w:val="center"/>
          </w:tcPr>
          <w:p w14:paraId="304BDE9F" w14:textId="62BCD826" w:rsidR="006B569C" w:rsidRPr="00300257" w:rsidRDefault="00CC591C" w:rsidP="0081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174</w:t>
            </w:r>
          </w:p>
        </w:tc>
        <w:tc>
          <w:tcPr>
            <w:tcW w:w="284" w:type="dxa"/>
            <w:vAlign w:val="center"/>
          </w:tcPr>
          <w:p w14:paraId="69A83853" w14:textId="77777777" w:rsidR="006B569C" w:rsidRPr="00300257" w:rsidRDefault="006B569C" w:rsidP="008155A1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7585BBB0" w14:textId="5A8A03B4" w:rsidR="006B569C" w:rsidRPr="00300257" w:rsidRDefault="004E256E" w:rsidP="0081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198</w:t>
            </w:r>
          </w:p>
        </w:tc>
      </w:tr>
      <w:tr w:rsidR="0014350A" w:rsidRPr="00300257" w14:paraId="4DDB6380" w14:textId="77777777" w:rsidTr="00376433">
        <w:trPr>
          <w:cantSplit/>
          <w:trHeight w:hRule="exact" w:val="374"/>
        </w:trPr>
        <w:tc>
          <w:tcPr>
            <w:tcW w:w="6417" w:type="dxa"/>
            <w:vAlign w:val="center"/>
          </w:tcPr>
          <w:p w14:paraId="3F627E63" w14:textId="77777777" w:rsidR="0014350A" w:rsidRPr="00300257" w:rsidRDefault="0014350A" w:rsidP="00D26435">
            <w:pPr>
              <w:spacing w:line="240" w:lineRule="auto"/>
              <w:ind w:left="8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 w:hint="cs"/>
                <w:sz w:val="30"/>
                <w:szCs w:val="30"/>
                <w:cs/>
              </w:rPr>
              <w:t xml:space="preserve">ไทย </w:t>
            </w:r>
            <w:proofErr w:type="spellStart"/>
            <w:r w:rsidRPr="00300257">
              <w:rPr>
                <w:rFonts w:ascii="Angsana New" w:hAnsi="Angsana New" w:hint="cs"/>
                <w:sz w:val="30"/>
                <w:szCs w:val="30"/>
                <w:cs/>
              </w:rPr>
              <w:t>เอ็มเอ็ม</w:t>
            </w:r>
            <w:proofErr w:type="spellEnd"/>
            <w:r w:rsidRPr="00300257">
              <w:rPr>
                <w:rFonts w:ascii="Angsana New" w:hAnsi="Angsana New" w:hint="cs"/>
                <w:sz w:val="30"/>
                <w:szCs w:val="30"/>
                <w:cs/>
              </w:rPr>
              <w:t>เอ จำกัด</w:t>
            </w:r>
          </w:p>
        </w:tc>
        <w:tc>
          <w:tcPr>
            <w:tcW w:w="1276" w:type="dxa"/>
            <w:vAlign w:val="center"/>
          </w:tcPr>
          <w:p w14:paraId="4097622C" w14:textId="44B61700" w:rsidR="0014350A" w:rsidRPr="00300257" w:rsidRDefault="00CC591C" w:rsidP="00376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</w:t>
            </w:r>
          </w:p>
        </w:tc>
        <w:tc>
          <w:tcPr>
            <w:tcW w:w="284" w:type="dxa"/>
            <w:vAlign w:val="center"/>
          </w:tcPr>
          <w:p w14:paraId="0A9E1365" w14:textId="77777777" w:rsidR="0014350A" w:rsidRPr="00300257" w:rsidRDefault="0014350A" w:rsidP="0037643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6D5AC243" w14:textId="77777777" w:rsidR="0014350A" w:rsidRPr="00300257" w:rsidRDefault="0014350A" w:rsidP="00376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172</w:t>
            </w:r>
          </w:p>
        </w:tc>
      </w:tr>
      <w:tr w:rsidR="00A958A3" w:rsidRPr="00300257" w14:paraId="0AAF6DCE" w14:textId="77777777" w:rsidTr="005834BD">
        <w:trPr>
          <w:cantSplit/>
          <w:trHeight w:hRule="exact" w:val="374"/>
        </w:trPr>
        <w:tc>
          <w:tcPr>
            <w:tcW w:w="6417" w:type="dxa"/>
            <w:vAlign w:val="center"/>
          </w:tcPr>
          <w:p w14:paraId="1F78E3BE" w14:textId="7F3D2689" w:rsidR="00A958A3" w:rsidRPr="00300257" w:rsidRDefault="00866F49" w:rsidP="00D26435">
            <w:pPr>
              <w:spacing w:line="240" w:lineRule="auto"/>
              <w:ind w:left="8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A958A3" w:rsidRPr="00300257">
              <w:rPr>
                <w:rFonts w:ascii="Angsana New" w:hAnsi="Angsana New"/>
                <w:sz w:val="30"/>
                <w:szCs w:val="30"/>
                <w:cs/>
              </w:rPr>
              <w:t>เซกิซุย-</w:t>
            </w:r>
            <w:proofErr w:type="spellStart"/>
            <w:r w:rsidR="00A958A3" w:rsidRPr="00300257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="00A958A3" w:rsidRPr="00300257">
              <w:rPr>
                <w:rFonts w:ascii="Angsana New" w:hAnsi="Angsana New"/>
                <w:sz w:val="30"/>
                <w:szCs w:val="30"/>
                <w:cs/>
              </w:rPr>
              <w:t xml:space="preserve">ซีจี </w:t>
            </w:r>
            <w:proofErr w:type="spellStart"/>
            <w:r w:rsidR="00A958A3" w:rsidRPr="00300257">
              <w:rPr>
                <w:rFonts w:ascii="Angsana New" w:hAnsi="Angsana New"/>
                <w:sz w:val="30"/>
                <w:szCs w:val="30"/>
                <w:cs/>
              </w:rPr>
              <w:t>อินดัสทรี</w:t>
            </w:r>
            <w:proofErr w:type="spellEnd"/>
            <w:r w:rsidR="00A958A3" w:rsidRPr="0030025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76" w:type="dxa"/>
            <w:vAlign w:val="center"/>
          </w:tcPr>
          <w:p w14:paraId="7BC5BB79" w14:textId="79CD3626" w:rsidR="00A958A3" w:rsidRPr="00300257" w:rsidRDefault="00CC591C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128</w:t>
            </w:r>
          </w:p>
        </w:tc>
        <w:tc>
          <w:tcPr>
            <w:tcW w:w="284" w:type="dxa"/>
            <w:vAlign w:val="center"/>
          </w:tcPr>
          <w:p w14:paraId="6BB60DC9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423BC989" w14:textId="1CD3E42E" w:rsidR="00A958A3" w:rsidRPr="00300257" w:rsidRDefault="004E256E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95</w:t>
            </w:r>
          </w:p>
        </w:tc>
      </w:tr>
      <w:tr w:rsidR="00CC591C" w:rsidRPr="00300257" w14:paraId="302EC84A" w14:textId="77777777" w:rsidTr="00D063FB">
        <w:trPr>
          <w:cantSplit/>
          <w:trHeight w:hRule="exact" w:val="374"/>
        </w:trPr>
        <w:tc>
          <w:tcPr>
            <w:tcW w:w="6417" w:type="dxa"/>
            <w:vAlign w:val="center"/>
          </w:tcPr>
          <w:p w14:paraId="65EFA611" w14:textId="77777777" w:rsidR="00CC591C" w:rsidRPr="00300257" w:rsidRDefault="00CC591C" w:rsidP="00D26435">
            <w:pPr>
              <w:spacing w:line="240" w:lineRule="auto"/>
              <w:ind w:left="8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 w:hint="cs"/>
                <w:sz w:val="30"/>
                <w:szCs w:val="30"/>
                <w:cs/>
              </w:rPr>
              <w:t>สยาม</w:t>
            </w:r>
            <w:proofErr w:type="spellStart"/>
            <w:r w:rsidRPr="00300257">
              <w:rPr>
                <w:rFonts w:ascii="Angsana New" w:hAnsi="Angsana New" w:hint="cs"/>
                <w:sz w:val="30"/>
                <w:szCs w:val="30"/>
                <w:cs/>
              </w:rPr>
              <w:t>เลเทกซ์</w:t>
            </w:r>
            <w:proofErr w:type="spellEnd"/>
            <w:r w:rsidRPr="00300257">
              <w:rPr>
                <w:rFonts w:ascii="Angsana New" w:hAnsi="Angsana New" w:hint="cs"/>
                <w:sz w:val="30"/>
                <w:szCs w:val="30"/>
                <w:cs/>
              </w:rPr>
              <w:t>สังเคราะห์ จำกัด</w:t>
            </w:r>
          </w:p>
        </w:tc>
        <w:tc>
          <w:tcPr>
            <w:tcW w:w="1276" w:type="dxa"/>
            <w:vAlign w:val="center"/>
          </w:tcPr>
          <w:p w14:paraId="35C2D4C2" w14:textId="77777777" w:rsidR="00CC591C" w:rsidRPr="00300257" w:rsidRDefault="00CC591C" w:rsidP="00D0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84" w:type="dxa"/>
            <w:vAlign w:val="center"/>
          </w:tcPr>
          <w:p w14:paraId="0E68F69D" w14:textId="77777777" w:rsidR="00CC591C" w:rsidRPr="00300257" w:rsidRDefault="00CC591C" w:rsidP="00D063FB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6BC99A3B" w14:textId="77777777" w:rsidR="00CC591C" w:rsidRPr="00300257" w:rsidRDefault="00CC591C" w:rsidP="00D0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104</w:t>
            </w:r>
          </w:p>
        </w:tc>
      </w:tr>
      <w:tr w:rsidR="00B00A59" w:rsidRPr="00300257" w14:paraId="55A6BB6A" w14:textId="77777777" w:rsidTr="00D063FB">
        <w:trPr>
          <w:cantSplit/>
          <w:trHeight w:hRule="exact" w:val="374"/>
        </w:trPr>
        <w:tc>
          <w:tcPr>
            <w:tcW w:w="6417" w:type="dxa"/>
            <w:vAlign w:val="center"/>
          </w:tcPr>
          <w:p w14:paraId="314EF351" w14:textId="19E1952B" w:rsidR="00B00A59" w:rsidRDefault="00B00A59" w:rsidP="00D26435">
            <w:pPr>
              <w:spacing w:line="240" w:lineRule="auto"/>
              <w:ind w:left="85"/>
              <w:rPr>
                <w:rFonts w:ascii="Angsana New" w:hAnsi="Angsana New"/>
                <w:sz w:val="30"/>
                <w:szCs w:val="30"/>
                <w:cs/>
              </w:rPr>
            </w:pPr>
            <w:r w:rsidRPr="00B00A59">
              <w:rPr>
                <w:rFonts w:ascii="Angsana New" w:hAnsi="Angsana New"/>
                <w:sz w:val="30"/>
                <w:szCs w:val="30"/>
                <w:cs/>
              </w:rPr>
              <w:t>บริษัทไอทีวัน จำกัด</w:t>
            </w:r>
          </w:p>
        </w:tc>
        <w:tc>
          <w:tcPr>
            <w:tcW w:w="1276" w:type="dxa"/>
            <w:vAlign w:val="center"/>
          </w:tcPr>
          <w:p w14:paraId="3CD93667" w14:textId="477DDEA5" w:rsidR="00B00A59" w:rsidRDefault="00B00A59" w:rsidP="00D0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284" w:type="dxa"/>
            <w:vAlign w:val="center"/>
          </w:tcPr>
          <w:p w14:paraId="7408EE4C" w14:textId="77777777" w:rsidR="00B00A59" w:rsidRPr="00300257" w:rsidRDefault="00B00A59" w:rsidP="00D063FB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15AAD47F" w14:textId="651BF3A3" w:rsidR="00B00A59" w:rsidRPr="004E256E" w:rsidRDefault="00B00A59" w:rsidP="00D0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</w:tr>
      <w:tr w:rsidR="00F42FB1" w:rsidRPr="00300257" w14:paraId="4AC277AE" w14:textId="77777777" w:rsidTr="00A8433F">
        <w:trPr>
          <w:cantSplit/>
          <w:trHeight w:hRule="exact" w:val="374"/>
        </w:trPr>
        <w:tc>
          <w:tcPr>
            <w:tcW w:w="6417" w:type="dxa"/>
            <w:vAlign w:val="center"/>
          </w:tcPr>
          <w:p w14:paraId="75D639F1" w14:textId="77777777" w:rsidR="00F42FB1" w:rsidRPr="00300257" w:rsidRDefault="00F42FB1" w:rsidP="00D26435">
            <w:pPr>
              <w:spacing w:line="240" w:lineRule="auto"/>
              <w:ind w:left="85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300257">
              <w:rPr>
                <w:rFonts w:ascii="Angsana New" w:hAnsi="Angsana New"/>
                <w:sz w:val="30"/>
                <w:szCs w:val="30"/>
              </w:rPr>
              <w:t>Mehr</w:t>
            </w:r>
            <w:proofErr w:type="spellEnd"/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Petrochemical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300257">
              <w:rPr>
                <w:rFonts w:ascii="Angsana New" w:hAnsi="Angsana New"/>
                <w:sz w:val="30"/>
                <w:szCs w:val="30"/>
                <w:cs/>
              </w:rPr>
              <w:t>Company</w:t>
            </w:r>
            <w:proofErr w:type="spellEnd"/>
            <w:r w:rsidRPr="0030025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(P.J.S.C.)</w:t>
            </w:r>
          </w:p>
        </w:tc>
        <w:tc>
          <w:tcPr>
            <w:tcW w:w="1276" w:type="dxa"/>
            <w:vAlign w:val="center"/>
          </w:tcPr>
          <w:p w14:paraId="3679C1E5" w14:textId="2E67ECCC" w:rsidR="00F42FB1" w:rsidRPr="00300257" w:rsidRDefault="00B00A59" w:rsidP="00A8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14:paraId="78104508" w14:textId="77777777" w:rsidR="00F42FB1" w:rsidRPr="00300257" w:rsidRDefault="00F42FB1" w:rsidP="00A8433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233531C1" w14:textId="77777777" w:rsidR="00F42FB1" w:rsidRPr="00300257" w:rsidRDefault="00F42FB1" w:rsidP="00A8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E256E">
              <w:rPr>
                <w:rFonts w:ascii="Angsana New" w:hAnsi="Angsana New"/>
                <w:sz w:val="30"/>
                <w:szCs w:val="30"/>
              </w:rPr>
              <w:t>565</w:t>
            </w:r>
          </w:p>
        </w:tc>
      </w:tr>
      <w:tr w:rsidR="00A958A3" w:rsidRPr="00300257" w14:paraId="6293A19F" w14:textId="77777777" w:rsidTr="005834BD">
        <w:trPr>
          <w:cantSplit/>
          <w:trHeight w:hRule="exact" w:val="369"/>
        </w:trPr>
        <w:tc>
          <w:tcPr>
            <w:tcW w:w="6417" w:type="dxa"/>
            <w:vAlign w:val="center"/>
          </w:tcPr>
          <w:p w14:paraId="0126DC50" w14:textId="77777777" w:rsidR="00A958A3" w:rsidRPr="00300257" w:rsidRDefault="00A958A3" w:rsidP="00D26435">
            <w:pPr>
              <w:spacing w:line="240" w:lineRule="auto"/>
              <w:ind w:left="85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บริษัทอื่นๆ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DE94D2" w14:textId="03C78FF3" w:rsidR="00A958A3" w:rsidRPr="00300257" w:rsidRDefault="00B00A59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8001920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D0C7F4" w14:textId="68C6E411" w:rsidR="00A958A3" w:rsidRPr="00300257" w:rsidRDefault="00B00A59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</w:t>
            </w:r>
          </w:p>
        </w:tc>
      </w:tr>
      <w:tr w:rsidR="00A958A3" w:rsidRPr="00300257" w14:paraId="3C22E98A" w14:textId="77777777" w:rsidTr="005834BD">
        <w:trPr>
          <w:cantSplit/>
          <w:trHeight w:hRule="exact" w:val="369"/>
        </w:trPr>
        <w:tc>
          <w:tcPr>
            <w:tcW w:w="6417" w:type="dxa"/>
            <w:vAlign w:val="center"/>
          </w:tcPr>
          <w:p w14:paraId="54AC43A0" w14:textId="77777777" w:rsidR="00A958A3" w:rsidRPr="00300257" w:rsidRDefault="00A958A3" w:rsidP="00D26435">
            <w:pPr>
              <w:pStyle w:val="a0"/>
              <w:tabs>
                <w:tab w:val="clear" w:pos="1080"/>
              </w:tabs>
              <w:ind w:left="85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FAB3C6B" w14:textId="6EF025F0" w:rsidR="00A958A3" w:rsidRPr="00300257" w:rsidRDefault="00B00A59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2,085</w:t>
            </w:r>
          </w:p>
        </w:tc>
        <w:tc>
          <w:tcPr>
            <w:tcW w:w="284" w:type="dxa"/>
            <w:vAlign w:val="center"/>
          </w:tcPr>
          <w:p w14:paraId="1739D946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21510469" w14:textId="0B3A13A9" w:rsidR="00A958A3" w:rsidRPr="00300257" w:rsidRDefault="004E256E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3</w:t>
            </w:r>
            <w:r w:rsidR="00A958A3">
              <w:rPr>
                <w:rFonts w:ascii="Angsana New" w:hAnsi="Angsana New"/>
                <w:sz w:val="30"/>
                <w:szCs w:val="30"/>
              </w:rPr>
              <w:t>,</w:t>
            </w:r>
            <w:r w:rsidRPr="004E256E">
              <w:rPr>
                <w:rFonts w:ascii="Angsana New" w:hAnsi="Angsana New"/>
                <w:sz w:val="30"/>
                <w:szCs w:val="30"/>
              </w:rPr>
              <w:t>926</w:t>
            </w:r>
          </w:p>
        </w:tc>
      </w:tr>
      <w:tr w:rsidR="00A958A3" w:rsidRPr="00300257" w14:paraId="157218D1" w14:textId="77777777" w:rsidTr="005834BD">
        <w:trPr>
          <w:cantSplit/>
          <w:trHeight w:hRule="exact" w:val="369"/>
        </w:trPr>
        <w:tc>
          <w:tcPr>
            <w:tcW w:w="6417" w:type="dxa"/>
          </w:tcPr>
          <w:p w14:paraId="22663238" w14:textId="77777777" w:rsidR="00A958A3" w:rsidRPr="00300257" w:rsidRDefault="00A958A3" w:rsidP="00D26435">
            <w:pPr>
              <w:pStyle w:val="a0"/>
              <w:tabs>
                <w:tab w:val="clear" w:pos="1080"/>
              </w:tabs>
              <w:ind w:left="85"/>
              <w:rPr>
                <w:rFonts w:ascii="Angsana New" w:hAnsi="Angsana New" w:cs="Angsana New"/>
                <w:cs/>
              </w:rPr>
            </w:pPr>
            <w:r w:rsidRPr="00300257">
              <w:rPr>
                <w:rFonts w:ascii="Angsana New" w:hAnsi="Angsana New" w:cs="Angsana New"/>
                <w:i/>
                <w:iCs/>
                <w:cs/>
              </w:rPr>
              <w:t>บริษัทอื่น</w:t>
            </w:r>
          </w:p>
        </w:tc>
        <w:tc>
          <w:tcPr>
            <w:tcW w:w="1276" w:type="dxa"/>
            <w:vAlign w:val="center"/>
          </w:tcPr>
          <w:p w14:paraId="45A15513" w14:textId="77777777" w:rsidR="00A958A3" w:rsidRPr="00300257" w:rsidRDefault="00A958A3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5949A5B9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796792A7" w14:textId="77777777" w:rsidR="00A958A3" w:rsidRPr="00300257" w:rsidRDefault="00A958A3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58A3" w:rsidRPr="00300257" w14:paraId="13E6C2C7" w14:textId="77777777" w:rsidTr="005834BD">
        <w:trPr>
          <w:cantSplit/>
          <w:trHeight w:hRule="exact" w:val="369"/>
        </w:trPr>
        <w:tc>
          <w:tcPr>
            <w:tcW w:w="6417" w:type="dxa"/>
            <w:vAlign w:val="center"/>
          </w:tcPr>
          <w:p w14:paraId="552EBF0D" w14:textId="39C18A21" w:rsidR="00A958A3" w:rsidRPr="00300257" w:rsidRDefault="00866F49" w:rsidP="00D26435">
            <w:pPr>
              <w:spacing w:line="240" w:lineRule="auto"/>
              <w:ind w:left="8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A958A3" w:rsidRPr="00300257">
              <w:rPr>
                <w:rFonts w:ascii="Angsana New" w:hAnsi="Angsana New"/>
                <w:sz w:val="30"/>
                <w:szCs w:val="30"/>
                <w:cs/>
              </w:rPr>
              <w:t>เหล็กสยามยามา</w:t>
            </w:r>
            <w:proofErr w:type="spellStart"/>
            <w:r w:rsidR="00A958A3" w:rsidRPr="00300257">
              <w:rPr>
                <w:rFonts w:ascii="Angsana New" w:hAnsi="Angsana New"/>
                <w:sz w:val="30"/>
                <w:szCs w:val="30"/>
                <w:cs/>
              </w:rPr>
              <w:t>โตะ</w:t>
            </w:r>
            <w:proofErr w:type="spellEnd"/>
            <w:r w:rsidR="00A958A3" w:rsidRPr="0030025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76" w:type="dxa"/>
            <w:vAlign w:val="center"/>
          </w:tcPr>
          <w:p w14:paraId="7D64273E" w14:textId="100C310C" w:rsidR="00A958A3" w:rsidRPr="00300257" w:rsidRDefault="00B00A59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185</w:t>
            </w:r>
          </w:p>
        </w:tc>
        <w:tc>
          <w:tcPr>
            <w:tcW w:w="284" w:type="dxa"/>
            <w:vAlign w:val="center"/>
          </w:tcPr>
          <w:p w14:paraId="06426758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3C834B26" w14:textId="79E71CAA" w:rsidR="00A958A3" w:rsidRPr="00300257" w:rsidRDefault="004E256E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198</w:t>
            </w:r>
          </w:p>
        </w:tc>
      </w:tr>
      <w:tr w:rsidR="00A958A3" w:rsidRPr="00300257" w14:paraId="360B4ABC" w14:textId="77777777" w:rsidTr="005834BD">
        <w:trPr>
          <w:cantSplit/>
          <w:trHeight w:hRule="exact" w:val="369"/>
        </w:trPr>
        <w:tc>
          <w:tcPr>
            <w:tcW w:w="6417" w:type="dxa"/>
            <w:vAlign w:val="center"/>
          </w:tcPr>
          <w:p w14:paraId="16CB1B32" w14:textId="77777777" w:rsidR="00A958A3" w:rsidRPr="00300257" w:rsidRDefault="00A958A3" w:rsidP="00D26435">
            <w:pPr>
              <w:spacing w:line="240" w:lineRule="auto"/>
              <w:ind w:left="85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บริษัทอื่นๆ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8DF0AE9" w14:textId="509D1A01" w:rsidR="00A958A3" w:rsidRPr="00300257" w:rsidRDefault="00B00A59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14:paraId="6FB23388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26FCCAA" w14:textId="2110C040" w:rsidR="00A958A3" w:rsidRPr="00300257" w:rsidRDefault="004E256E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958A3" w:rsidRPr="00300257" w14:paraId="5A5C0BAE" w14:textId="77777777" w:rsidTr="005834BD">
        <w:trPr>
          <w:cantSplit/>
          <w:trHeight w:hRule="exact" w:val="369"/>
        </w:trPr>
        <w:tc>
          <w:tcPr>
            <w:tcW w:w="6417" w:type="dxa"/>
            <w:vAlign w:val="center"/>
          </w:tcPr>
          <w:p w14:paraId="6A3ED1E1" w14:textId="77777777" w:rsidR="00A958A3" w:rsidRPr="00300257" w:rsidRDefault="00A958A3" w:rsidP="00D26435">
            <w:pPr>
              <w:spacing w:line="240" w:lineRule="auto"/>
              <w:ind w:left="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7069ECD" w14:textId="58456B70" w:rsidR="00A958A3" w:rsidRPr="00300257" w:rsidRDefault="00B00A59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185</w:t>
            </w:r>
          </w:p>
        </w:tc>
        <w:tc>
          <w:tcPr>
            <w:tcW w:w="284" w:type="dxa"/>
            <w:vAlign w:val="center"/>
          </w:tcPr>
          <w:p w14:paraId="2406CDD4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4131010" w14:textId="6F38D21F" w:rsidR="00A958A3" w:rsidRPr="00300257" w:rsidRDefault="004E256E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203</w:t>
            </w:r>
          </w:p>
        </w:tc>
      </w:tr>
      <w:tr w:rsidR="00A958A3" w:rsidRPr="00300257" w14:paraId="2D6B3C92" w14:textId="77777777" w:rsidTr="005834BD">
        <w:trPr>
          <w:cantSplit/>
          <w:trHeight w:hRule="exact" w:val="369"/>
        </w:trPr>
        <w:tc>
          <w:tcPr>
            <w:tcW w:w="6417" w:type="dxa"/>
            <w:vAlign w:val="center"/>
          </w:tcPr>
          <w:p w14:paraId="1838F232" w14:textId="77777777" w:rsidR="00A958A3" w:rsidRPr="00300257" w:rsidRDefault="00A958A3" w:rsidP="00D26435">
            <w:pPr>
              <w:spacing w:line="240" w:lineRule="auto"/>
              <w:ind w:left="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B035CA" w14:textId="1CB8346F" w:rsidR="00A958A3" w:rsidRPr="00300257" w:rsidRDefault="00B00A59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2,270</w:t>
            </w:r>
          </w:p>
        </w:tc>
        <w:tc>
          <w:tcPr>
            <w:tcW w:w="284" w:type="dxa"/>
            <w:vAlign w:val="center"/>
          </w:tcPr>
          <w:p w14:paraId="120C671E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u w:val="double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DCB07C" w14:textId="670C2E14" w:rsidR="00A958A3" w:rsidRPr="00300257" w:rsidRDefault="004E256E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56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A958A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56E">
              <w:rPr>
                <w:rFonts w:ascii="Angsana New" w:hAnsi="Angsana New"/>
                <w:b/>
                <w:bCs/>
                <w:sz w:val="30"/>
                <w:szCs w:val="30"/>
              </w:rPr>
              <w:t>129</w:t>
            </w:r>
          </w:p>
        </w:tc>
      </w:tr>
    </w:tbl>
    <w:p w14:paraId="3A5EBB46" w14:textId="77777777" w:rsidR="00302822" w:rsidRPr="009B2973" w:rsidRDefault="00302822" w:rsidP="009B2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p w14:paraId="2FDDB9EB" w14:textId="77777777" w:rsidR="00302822" w:rsidRDefault="00302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14:paraId="34933DAF" w14:textId="5F4331E3" w:rsidR="006C6B87" w:rsidRPr="00AE6348" w:rsidRDefault="006C6B87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rPr>
          <w:rFonts w:ascii="Angsana New" w:hAnsi="Angsana New"/>
          <w:i/>
          <w:iCs/>
          <w:sz w:val="30"/>
          <w:szCs w:val="30"/>
        </w:rPr>
      </w:pPr>
      <w:r w:rsidRPr="00AE6348">
        <w:rPr>
          <w:rFonts w:ascii="Angsana New" w:hAnsi="Angsana New"/>
          <w:i/>
          <w:iCs/>
          <w:sz w:val="30"/>
          <w:szCs w:val="30"/>
          <w:cs/>
        </w:rPr>
        <w:lastRenderedPageBreak/>
        <w:t>เจ้าหนี้</w:t>
      </w:r>
      <w:r w:rsidR="00247CC0" w:rsidRPr="00AE6348">
        <w:rPr>
          <w:rFonts w:ascii="Angsana New" w:hAnsi="Angsana New" w:hint="cs"/>
          <w:i/>
          <w:iCs/>
          <w:sz w:val="30"/>
          <w:szCs w:val="30"/>
          <w:cs/>
        </w:rPr>
        <w:t>หมุนเวียน</w:t>
      </w:r>
      <w:r w:rsidR="00DF1EFE" w:rsidRPr="00AE6348">
        <w:rPr>
          <w:rFonts w:ascii="Angsana New" w:hAnsi="Angsana New" w:hint="cs"/>
          <w:i/>
          <w:iCs/>
          <w:sz w:val="30"/>
          <w:szCs w:val="30"/>
          <w:cs/>
        </w:rPr>
        <w:t>อื่น</w:t>
      </w:r>
    </w:p>
    <w:p w14:paraId="0FB22D52" w14:textId="77777777" w:rsidR="00883E0E" w:rsidRPr="009B2973" w:rsidRDefault="00883E0E" w:rsidP="009B2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tbl>
      <w:tblPr>
        <w:tblW w:w="9253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418"/>
        <w:gridCol w:w="1276"/>
        <w:gridCol w:w="284"/>
        <w:gridCol w:w="1275"/>
      </w:tblGrid>
      <w:tr w:rsidR="00A958A3" w:rsidRPr="00300257" w14:paraId="49817E8C" w14:textId="77777777" w:rsidTr="00094423">
        <w:trPr>
          <w:cantSplit/>
          <w:trHeight w:hRule="exact" w:val="369"/>
        </w:trPr>
        <w:tc>
          <w:tcPr>
            <w:tcW w:w="6418" w:type="dxa"/>
            <w:vAlign w:val="center"/>
          </w:tcPr>
          <w:p w14:paraId="29390607" w14:textId="77777777" w:rsidR="00A958A3" w:rsidRPr="00300257" w:rsidRDefault="00A958A3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0BA8FB96" w14:textId="7BA5589F" w:rsidR="00A958A3" w:rsidRDefault="004E256E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4" w:type="dxa"/>
            <w:vAlign w:val="center"/>
          </w:tcPr>
          <w:p w14:paraId="6CC85014" w14:textId="77777777" w:rsidR="00A958A3" w:rsidRPr="00300257" w:rsidRDefault="00A958A3" w:rsidP="00A958A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5BB4FE02" w14:textId="583795DD" w:rsidR="00A958A3" w:rsidRDefault="004E256E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958A3" w:rsidRPr="00300257" w14:paraId="35A43160" w14:textId="77777777" w:rsidTr="00094423">
        <w:trPr>
          <w:cantSplit/>
          <w:trHeight w:hRule="exact" w:val="369"/>
        </w:trPr>
        <w:tc>
          <w:tcPr>
            <w:tcW w:w="6418" w:type="dxa"/>
            <w:vAlign w:val="center"/>
          </w:tcPr>
          <w:p w14:paraId="3DE7A760" w14:textId="77777777" w:rsidR="00A958A3" w:rsidRPr="00300257" w:rsidRDefault="00A958A3" w:rsidP="00A958A3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7B0CD068" w14:textId="77777777" w:rsidR="00A958A3" w:rsidRPr="00300257" w:rsidRDefault="00A958A3" w:rsidP="00A958A3">
            <w:pPr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958A3" w:rsidRPr="00300257" w14:paraId="3F65943B" w14:textId="77777777" w:rsidTr="00094423">
        <w:trPr>
          <w:cantSplit/>
          <w:trHeight w:hRule="exact" w:val="369"/>
        </w:trPr>
        <w:tc>
          <w:tcPr>
            <w:tcW w:w="6418" w:type="dxa"/>
            <w:vAlign w:val="center"/>
          </w:tcPr>
          <w:p w14:paraId="7706F2A2" w14:textId="77777777" w:rsidR="00A958A3" w:rsidRPr="00300257" w:rsidRDefault="00A958A3" w:rsidP="00A958A3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0025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76" w:type="dxa"/>
            <w:vAlign w:val="center"/>
          </w:tcPr>
          <w:p w14:paraId="60972AFC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84" w:type="dxa"/>
            <w:vAlign w:val="center"/>
          </w:tcPr>
          <w:p w14:paraId="2258E263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46F1A577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1C63CD" w:rsidRPr="00300257" w14:paraId="7BE5C34E" w14:textId="77777777" w:rsidTr="00376433">
        <w:trPr>
          <w:cantSplit/>
          <w:trHeight w:hRule="exact" w:val="369"/>
        </w:trPr>
        <w:tc>
          <w:tcPr>
            <w:tcW w:w="6418" w:type="dxa"/>
            <w:vAlign w:val="center"/>
          </w:tcPr>
          <w:p w14:paraId="57153CC9" w14:textId="77777777" w:rsidR="001C63CD" w:rsidRPr="00300257" w:rsidRDefault="001C63CD" w:rsidP="0037643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ไอทีวัน จำกัด</w:t>
            </w:r>
          </w:p>
        </w:tc>
        <w:tc>
          <w:tcPr>
            <w:tcW w:w="1276" w:type="dxa"/>
            <w:vAlign w:val="center"/>
          </w:tcPr>
          <w:p w14:paraId="64C9CA8D" w14:textId="085A04AA" w:rsidR="001C63CD" w:rsidRPr="00300257" w:rsidRDefault="00B00A59" w:rsidP="00376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84" w:type="dxa"/>
            <w:vAlign w:val="center"/>
          </w:tcPr>
          <w:p w14:paraId="2C6C73C4" w14:textId="77777777" w:rsidR="001C63CD" w:rsidRPr="00300257" w:rsidRDefault="001C63CD" w:rsidP="0037643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57A1F94C" w14:textId="77777777" w:rsidR="001C63CD" w:rsidRPr="00300257" w:rsidRDefault="001C63CD" w:rsidP="00376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19</w:t>
            </w:r>
          </w:p>
        </w:tc>
      </w:tr>
      <w:tr w:rsidR="00A958A3" w:rsidRPr="00300257" w14:paraId="67CEF87E" w14:textId="77777777" w:rsidTr="00094423">
        <w:trPr>
          <w:cantSplit/>
          <w:trHeight w:hRule="exact" w:val="369"/>
        </w:trPr>
        <w:tc>
          <w:tcPr>
            <w:tcW w:w="6418" w:type="dxa"/>
            <w:vAlign w:val="center"/>
          </w:tcPr>
          <w:p w14:paraId="7959B199" w14:textId="47232538" w:rsidR="00A958A3" w:rsidRPr="00300257" w:rsidRDefault="00866F49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A958A3" w:rsidRPr="00300257">
              <w:rPr>
                <w:rFonts w:ascii="Angsana New" w:hAnsi="Angsana New"/>
                <w:sz w:val="30"/>
                <w:szCs w:val="30"/>
                <w:cs/>
              </w:rPr>
              <w:t xml:space="preserve">ไทย </w:t>
            </w:r>
            <w:proofErr w:type="spellStart"/>
            <w:r w:rsidR="00A958A3" w:rsidRPr="00300257">
              <w:rPr>
                <w:rFonts w:ascii="Angsana New" w:hAnsi="Angsana New"/>
                <w:sz w:val="30"/>
                <w:szCs w:val="30"/>
                <w:cs/>
              </w:rPr>
              <w:t>เอ็มเอ็ม</w:t>
            </w:r>
            <w:proofErr w:type="spellEnd"/>
            <w:r w:rsidR="00A958A3" w:rsidRPr="00300257">
              <w:rPr>
                <w:rFonts w:ascii="Angsana New" w:hAnsi="Angsana New"/>
                <w:sz w:val="30"/>
                <w:szCs w:val="30"/>
                <w:cs/>
              </w:rPr>
              <w:t>เอ จำกัด</w:t>
            </w:r>
          </w:p>
        </w:tc>
        <w:tc>
          <w:tcPr>
            <w:tcW w:w="1276" w:type="dxa"/>
            <w:vAlign w:val="center"/>
          </w:tcPr>
          <w:p w14:paraId="00FF2309" w14:textId="1F26A530" w:rsidR="00A958A3" w:rsidRPr="00300257" w:rsidRDefault="00B00A59" w:rsidP="0009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84" w:type="dxa"/>
            <w:vAlign w:val="center"/>
          </w:tcPr>
          <w:p w14:paraId="56EFCBD6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486BBA18" w14:textId="656936CE" w:rsidR="00A958A3" w:rsidRPr="00300257" w:rsidRDefault="004E256E" w:rsidP="0009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1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A958A3" w:rsidRPr="00300257" w14:paraId="5F3E1D9A" w14:textId="77777777" w:rsidTr="00094423">
        <w:trPr>
          <w:cantSplit/>
          <w:trHeight w:hRule="exact" w:val="369"/>
        </w:trPr>
        <w:tc>
          <w:tcPr>
            <w:tcW w:w="6418" w:type="dxa"/>
            <w:vAlign w:val="center"/>
          </w:tcPr>
          <w:p w14:paraId="0A1FE872" w14:textId="77777777" w:rsidR="00A958A3" w:rsidRPr="00300257" w:rsidRDefault="00A958A3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บริษัทอื่นๆ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5251BC2" w14:textId="68361F08" w:rsidR="00A958A3" w:rsidRPr="00300257" w:rsidRDefault="00B00A59" w:rsidP="00B00A59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84" w:type="dxa"/>
            <w:vAlign w:val="center"/>
          </w:tcPr>
          <w:p w14:paraId="7BA699BF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41651E09" w14:textId="650904D6" w:rsidR="00A958A3" w:rsidRPr="00300257" w:rsidRDefault="004E256E" w:rsidP="00094423">
            <w:pPr>
              <w:spacing w:line="240" w:lineRule="auto"/>
              <w:ind w:right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A958A3" w:rsidRPr="00300257" w14:paraId="378FDC34" w14:textId="77777777" w:rsidTr="00094423">
        <w:trPr>
          <w:cantSplit/>
          <w:trHeight w:hRule="exact" w:val="369"/>
        </w:trPr>
        <w:tc>
          <w:tcPr>
            <w:tcW w:w="6418" w:type="dxa"/>
            <w:vAlign w:val="center"/>
          </w:tcPr>
          <w:p w14:paraId="6D029115" w14:textId="77777777" w:rsidR="00A958A3" w:rsidRPr="00300257" w:rsidRDefault="00A958A3" w:rsidP="00A958A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84C14D" w14:textId="18588B3B" w:rsidR="00A958A3" w:rsidRPr="00300257" w:rsidRDefault="00B00A59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</w:t>
            </w:r>
          </w:p>
        </w:tc>
        <w:tc>
          <w:tcPr>
            <w:tcW w:w="284" w:type="dxa"/>
            <w:vAlign w:val="center"/>
          </w:tcPr>
          <w:p w14:paraId="7DF86562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566C91" w14:textId="7742B7F1" w:rsidR="00A958A3" w:rsidRPr="00300257" w:rsidRDefault="004E256E" w:rsidP="00094423">
            <w:pPr>
              <w:spacing w:line="240" w:lineRule="auto"/>
              <w:ind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56E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</w:p>
        </w:tc>
      </w:tr>
    </w:tbl>
    <w:p w14:paraId="7B41AA7C" w14:textId="77777777" w:rsidR="00FC7BAE" w:rsidRPr="009B2973" w:rsidRDefault="00FC7BAE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p w14:paraId="46A9B49D" w14:textId="77777777" w:rsidR="00DF1EFE" w:rsidRPr="00300257" w:rsidRDefault="001932EE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z w:val="30"/>
          <w:szCs w:val="30"/>
        </w:rPr>
      </w:pPr>
      <w:r w:rsidRPr="00300257">
        <w:rPr>
          <w:rFonts w:ascii="Angsana New" w:hAnsi="Angsana New"/>
          <w:i/>
          <w:iCs/>
          <w:sz w:val="30"/>
          <w:szCs w:val="30"/>
          <w:cs/>
        </w:rPr>
        <w:t>เงินกู้ยืมระยะสั้น</w:t>
      </w:r>
    </w:p>
    <w:p w14:paraId="7782BD3A" w14:textId="77777777" w:rsidR="00883E0E" w:rsidRPr="009B2973" w:rsidRDefault="00883E0E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tblpX="468" w:tblpY="1"/>
        <w:tblOverlap w:val="never"/>
        <w:tblW w:w="9213" w:type="dxa"/>
        <w:tblLayout w:type="fixed"/>
        <w:tblLook w:val="0000" w:firstRow="0" w:lastRow="0" w:firstColumn="0" w:lastColumn="0" w:noHBand="0" w:noVBand="0"/>
      </w:tblPr>
      <w:tblGrid>
        <w:gridCol w:w="6426"/>
        <w:gridCol w:w="1276"/>
        <w:gridCol w:w="236"/>
        <w:gridCol w:w="1275"/>
      </w:tblGrid>
      <w:tr w:rsidR="00A958A3" w:rsidRPr="00300257" w14:paraId="5FD48D74" w14:textId="77777777" w:rsidTr="005834BD">
        <w:trPr>
          <w:cantSplit/>
          <w:trHeight w:hRule="exact" w:val="369"/>
        </w:trPr>
        <w:tc>
          <w:tcPr>
            <w:tcW w:w="6426" w:type="dxa"/>
            <w:vAlign w:val="center"/>
          </w:tcPr>
          <w:p w14:paraId="6C1676E0" w14:textId="77777777" w:rsidR="00A958A3" w:rsidRPr="00300257" w:rsidRDefault="00A958A3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34DB537B" w14:textId="4D6668BA" w:rsidR="00A958A3" w:rsidRDefault="004E256E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center"/>
          </w:tcPr>
          <w:p w14:paraId="5D1E62EF" w14:textId="77777777" w:rsidR="00A958A3" w:rsidRPr="00300257" w:rsidRDefault="00A958A3" w:rsidP="00A958A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71C64F13" w14:textId="51CCB127" w:rsidR="00A958A3" w:rsidRDefault="004E256E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958A3" w:rsidRPr="00300257" w14:paraId="12A848D5" w14:textId="77777777" w:rsidTr="005834BD">
        <w:trPr>
          <w:cantSplit/>
          <w:trHeight w:hRule="exact" w:val="369"/>
        </w:trPr>
        <w:tc>
          <w:tcPr>
            <w:tcW w:w="6426" w:type="dxa"/>
            <w:vAlign w:val="center"/>
          </w:tcPr>
          <w:p w14:paraId="58F60291" w14:textId="77777777" w:rsidR="00A958A3" w:rsidRPr="00300257" w:rsidRDefault="00A958A3" w:rsidP="00A958A3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7" w:type="dxa"/>
            <w:gridSpan w:val="3"/>
            <w:vAlign w:val="center"/>
          </w:tcPr>
          <w:p w14:paraId="70CD64FE" w14:textId="77777777" w:rsidR="00A958A3" w:rsidRPr="00300257" w:rsidRDefault="00A958A3" w:rsidP="00A958A3">
            <w:pPr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B01C0" w:rsidRPr="00300257" w14:paraId="0549B9B6" w14:textId="77777777" w:rsidTr="00521B1E">
        <w:trPr>
          <w:cantSplit/>
          <w:trHeight w:hRule="exact" w:val="369"/>
        </w:trPr>
        <w:tc>
          <w:tcPr>
            <w:tcW w:w="6426" w:type="dxa"/>
            <w:vAlign w:val="center"/>
          </w:tcPr>
          <w:p w14:paraId="7E04A562" w14:textId="77777777" w:rsidR="001B01C0" w:rsidRPr="00300257" w:rsidRDefault="001B01C0" w:rsidP="001B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A178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76" w:type="dxa"/>
            <w:vAlign w:val="center"/>
          </w:tcPr>
          <w:p w14:paraId="134992CC" w14:textId="77777777" w:rsidR="001B01C0" w:rsidRPr="00300257" w:rsidRDefault="001B01C0" w:rsidP="001B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36" w:type="dxa"/>
            <w:vAlign w:val="center"/>
          </w:tcPr>
          <w:p w14:paraId="089148B2" w14:textId="77777777" w:rsidR="001B01C0" w:rsidRPr="00300257" w:rsidRDefault="001B01C0" w:rsidP="001B01C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489E8B10" w14:textId="77777777" w:rsidR="001B01C0" w:rsidRPr="00300257" w:rsidRDefault="001B01C0" w:rsidP="001B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</w:tr>
      <w:tr w:rsidR="001B01C0" w:rsidRPr="00300257" w14:paraId="2B0F5AAE" w14:textId="77777777" w:rsidTr="00521B1E">
        <w:trPr>
          <w:cantSplit/>
          <w:trHeight w:hRule="exact" w:val="369"/>
        </w:trPr>
        <w:tc>
          <w:tcPr>
            <w:tcW w:w="6426" w:type="dxa"/>
            <w:vAlign w:val="center"/>
          </w:tcPr>
          <w:p w14:paraId="786626DF" w14:textId="778F1CBD" w:rsidR="001B01C0" w:rsidRPr="005A1784" w:rsidRDefault="00636208" w:rsidP="001B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636208">
              <w:rPr>
                <w:rFonts w:ascii="Angsana New" w:hAnsi="Angsana New"/>
                <w:sz w:val="30"/>
                <w:szCs w:val="30"/>
              </w:rPr>
              <w:t>Binh</w:t>
            </w:r>
            <w:proofErr w:type="spellEnd"/>
            <w:r w:rsidRPr="00636208">
              <w:rPr>
                <w:rFonts w:ascii="Angsana New" w:hAnsi="Angsana New"/>
                <w:sz w:val="30"/>
                <w:szCs w:val="30"/>
              </w:rPr>
              <w:t xml:space="preserve"> Minh Viet Trading Investment Real Estate Joint Stock Company</w:t>
            </w:r>
          </w:p>
        </w:tc>
        <w:tc>
          <w:tcPr>
            <w:tcW w:w="1276" w:type="dxa"/>
            <w:vAlign w:val="center"/>
          </w:tcPr>
          <w:p w14:paraId="01EE3C37" w14:textId="6A3773CC" w:rsidR="001B01C0" w:rsidRPr="005A1784" w:rsidRDefault="00B6441F" w:rsidP="001B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236" w:type="dxa"/>
            <w:vAlign w:val="center"/>
          </w:tcPr>
          <w:p w14:paraId="2B88BF8E" w14:textId="77777777" w:rsidR="001B01C0" w:rsidRPr="00300257" w:rsidRDefault="001B01C0" w:rsidP="001B01C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38297F8F" w14:textId="77777777" w:rsidR="001B01C0" w:rsidRPr="005A1784" w:rsidRDefault="001B01C0" w:rsidP="0009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5A178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B01C0" w:rsidRPr="00300257" w14:paraId="66A58EF7" w14:textId="77777777" w:rsidTr="00521B1E">
        <w:trPr>
          <w:cantSplit/>
          <w:trHeight w:hRule="exact" w:val="369"/>
        </w:trPr>
        <w:tc>
          <w:tcPr>
            <w:tcW w:w="6426" w:type="dxa"/>
            <w:vAlign w:val="center"/>
          </w:tcPr>
          <w:p w14:paraId="1E77F921" w14:textId="77777777" w:rsidR="001B01C0" w:rsidRPr="00B3632E" w:rsidRDefault="001B01C0" w:rsidP="001B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7B9D34C3" w14:textId="77777777" w:rsidR="001B01C0" w:rsidRPr="005A1784" w:rsidRDefault="001B01C0" w:rsidP="001B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58FE0B82" w14:textId="77777777" w:rsidR="001B01C0" w:rsidRPr="00300257" w:rsidRDefault="001B01C0" w:rsidP="001B01C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250C5F02" w14:textId="77777777" w:rsidR="001B01C0" w:rsidRPr="005A1784" w:rsidRDefault="001B01C0" w:rsidP="0009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58A3" w:rsidRPr="00300257" w14:paraId="43D1D036" w14:textId="77777777" w:rsidTr="005834BD">
        <w:trPr>
          <w:cantSplit/>
          <w:trHeight w:hRule="exact" w:val="369"/>
        </w:trPr>
        <w:tc>
          <w:tcPr>
            <w:tcW w:w="6426" w:type="dxa"/>
            <w:vAlign w:val="center"/>
          </w:tcPr>
          <w:p w14:paraId="5CFEBDDD" w14:textId="77777777" w:rsidR="00A958A3" w:rsidRPr="00300257" w:rsidRDefault="00A958A3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0025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76" w:type="dxa"/>
            <w:vAlign w:val="center"/>
          </w:tcPr>
          <w:p w14:paraId="33C6A0C0" w14:textId="77777777" w:rsidR="00A958A3" w:rsidRPr="00300257" w:rsidRDefault="00A958A3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36" w:type="dxa"/>
            <w:vAlign w:val="center"/>
          </w:tcPr>
          <w:p w14:paraId="6611BAF1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513D9D8B" w14:textId="77777777" w:rsidR="00A958A3" w:rsidRPr="00300257" w:rsidRDefault="00A958A3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</w:tr>
      <w:tr w:rsidR="00A958A3" w:rsidRPr="00300257" w14:paraId="00389CA4" w14:textId="77777777" w:rsidTr="00521B1E">
        <w:trPr>
          <w:cantSplit/>
          <w:trHeight w:hRule="exact" w:val="399"/>
        </w:trPr>
        <w:tc>
          <w:tcPr>
            <w:tcW w:w="6426" w:type="dxa"/>
            <w:vAlign w:val="center"/>
          </w:tcPr>
          <w:p w14:paraId="632D84FA" w14:textId="77777777" w:rsidR="00A958A3" w:rsidRPr="001972D7" w:rsidRDefault="00A958A3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</w:rPr>
              <w:t>PT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Trans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00257">
              <w:rPr>
                <w:rFonts w:ascii="Angsana New" w:hAnsi="Angsana New"/>
                <w:sz w:val="30"/>
                <w:szCs w:val="30"/>
              </w:rPr>
              <w:t>Pacific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Polyethylene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Indonesia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4535118" w14:textId="523F3278" w:rsidR="00A958A3" w:rsidRPr="00521B1E" w:rsidRDefault="00B6441F" w:rsidP="00E853D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236" w:type="dxa"/>
            <w:vAlign w:val="center"/>
          </w:tcPr>
          <w:p w14:paraId="6B5B0399" w14:textId="77777777" w:rsidR="00A958A3" w:rsidRPr="00521B1E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DA5E46B" w14:textId="4F6DBDBE" w:rsidR="00A958A3" w:rsidRPr="00521B1E" w:rsidRDefault="004E256E" w:rsidP="0009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77</w:t>
            </w:r>
          </w:p>
        </w:tc>
      </w:tr>
      <w:tr w:rsidR="006B569C" w:rsidRPr="00300257" w14:paraId="4A33F224" w14:textId="77777777" w:rsidTr="00521B1E">
        <w:trPr>
          <w:cantSplit/>
          <w:trHeight w:hRule="exact" w:val="399"/>
        </w:trPr>
        <w:tc>
          <w:tcPr>
            <w:tcW w:w="6426" w:type="dxa"/>
            <w:vAlign w:val="center"/>
          </w:tcPr>
          <w:p w14:paraId="1BE22ACD" w14:textId="4ED54301" w:rsidR="006B569C" w:rsidRPr="00300257" w:rsidRDefault="006B569C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90C8D9" w14:textId="398D759D" w:rsidR="006B569C" w:rsidRPr="00300257" w:rsidRDefault="00B6441F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153</w:t>
            </w:r>
          </w:p>
        </w:tc>
        <w:tc>
          <w:tcPr>
            <w:tcW w:w="236" w:type="dxa"/>
            <w:vAlign w:val="center"/>
          </w:tcPr>
          <w:p w14:paraId="23760686" w14:textId="77777777" w:rsidR="006B569C" w:rsidRPr="00300257" w:rsidRDefault="006B569C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E5066B" w14:textId="24FC4139" w:rsidR="006B569C" w:rsidRPr="00E9276E" w:rsidRDefault="004E256E" w:rsidP="0009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76E">
              <w:rPr>
                <w:rFonts w:ascii="Angsana New" w:hAnsi="Angsana New"/>
                <w:b/>
                <w:bCs/>
                <w:sz w:val="30"/>
                <w:szCs w:val="30"/>
              </w:rPr>
              <w:t>77</w:t>
            </w:r>
          </w:p>
        </w:tc>
      </w:tr>
    </w:tbl>
    <w:p w14:paraId="16DDE2CC" w14:textId="77777777" w:rsidR="00AE4D44" w:rsidRPr="00AE6348" w:rsidRDefault="00AE4D44" w:rsidP="002E4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4DF7B950" w14:textId="5201A5C0" w:rsidR="00A958A3" w:rsidRPr="00324A19" w:rsidRDefault="002D4BE8" w:rsidP="00A95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>รายการเคลื่อนไหวระหว่างปีสำหรับเงินกู้ยืมระยะสั้นจากกิจการที่เกี่ยวข้องกันมีดังนี้</w:t>
      </w:r>
    </w:p>
    <w:p w14:paraId="338D0862" w14:textId="77777777" w:rsidR="00A958A3" w:rsidRPr="00AE6348" w:rsidRDefault="00A958A3" w:rsidP="00A95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71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6471"/>
        <w:gridCol w:w="1170"/>
        <w:gridCol w:w="270"/>
        <w:gridCol w:w="1260"/>
      </w:tblGrid>
      <w:tr w:rsidR="00A958A3" w:rsidRPr="008B0C15" w14:paraId="1EE95542" w14:textId="77777777" w:rsidTr="00A958A3">
        <w:trPr>
          <w:cantSplit/>
        </w:trPr>
        <w:tc>
          <w:tcPr>
            <w:tcW w:w="6471" w:type="dxa"/>
          </w:tcPr>
          <w:p w14:paraId="448754AB" w14:textId="77777777" w:rsidR="00A958A3" w:rsidRPr="008B0C15" w:rsidRDefault="00A958A3" w:rsidP="00A564F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16C7FF63" w14:textId="1CDA17ED" w:rsidR="00A958A3" w:rsidRPr="008B0C15" w:rsidRDefault="004E256E" w:rsidP="00A564F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center"/>
          </w:tcPr>
          <w:p w14:paraId="119D3596" w14:textId="77777777" w:rsidR="00A958A3" w:rsidRPr="008B0C15" w:rsidRDefault="00A958A3" w:rsidP="00A564F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571D6CF2" w14:textId="3B2DD1F5" w:rsidR="00A958A3" w:rsidRPr="008B0C15" w:rsidRDefault="004E256E" w:rsidP="00A564F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958A3" w:rsidRPr="008B0C15" w14:paraId="7F0AF846" w14:textId="77777777" w:rsidTr="00A958A3">
        <w:trPr>
          <w:cantSplit/>
        </w:trPr>
        <w:tc>
          <w:tcPr>
            <w:tcW w:w="6471" w:type="dxa"/>
          </w:tcPr>
          <w:p w14:paraId="78789A8B" w14:textId="77777777" w:rsidR="00A958A3" w:rsidRPr="008B0C15" w:rsidRDefault="00A958A3" w:rsidP="00A564F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45CDB0F8" w14:textId="77777777" w:rsidR="00A958A3" w:rsidRPr="008B0C15" w:rsidRDefault="00A958A3" w:rsidP="00A564F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8B0C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E342C" w:rsidRPr="008B0C15" w14:paraId="684075D6" w14:textId="77777777" w:rsidTr="00A958A3">
        <w:trPr>
          <w:cantSplit/>
        </w:trPr>
        <w:tc>
          <w:tcPr>
            <w:tcW w:w="6471" w:type="dxa"/>
          </w:tcPr>
          <w:p w14:paraId="62E3A1FE" w14:textId="0ABF8364" w:rsidR="003E342C" w:rsidRPr="008B0C15" w:rsidRDefault="003E342C" w:rsidP="003E342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B0C1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E256E" w:rsidRPr="004E256E">
              <w:rPr>
                <w:rFonts w:ascii="Angsana New" w:hAnsi="Angsana New"/>
                <w:sz w:val="30"/>
                <w:szCs w:val="30"/>
              </w:rPr>
              <w:t>1</w:t>
            </w:r>
            <w:r w:rsidRPr="008B0C15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70" w:type="dxa"/>
          </w:tcPr>
          <w:p w14:paraId="51CA842F" w14:textId="3F751015" w:rsidR="003E342C" w:rsidRPr="008B0C15" w:rsidRDefault="00333F20" w:rsidP="003E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270" w:type="dxa"/>
          </w:tcPr>
          <w:p w14:paraId="613DE307" w14:textId="77777777" w:rsidR="003E342C" w:rsidRPr="008B0C15" w:rsidRDefault="003E342C" w:rsidP="003E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E3B6939" w14:textId="405B5F99" w:rsidR="003E342C" w:rsidRPr="008B0C15" w:rsidRDefault="004E256E" w:rsidP="00E92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84</w:t>
            </w:r>
          </w:p>
        </w:tc>
      </w:tr>
      <w:tr w:rsidR="00562BAE" w:rsidRPr="008B0C15" w14:paraId="4D7106CA" w14:textId="77777777" w:rsidTr="00A958A3">
        <w:trPr>
          <w:cantSplit/>
        </w:trPr>
        <w:tc>
          <w:tcPr>
            <w:tcW w:w="6471" w:type="dxa"/>
          </w:tcPr>
          <w:p w14:paraId="4B4F1F98" w14:textId="766B0469" w:rsidR="00562BAE" w:rsidRPr="008B0C15" w:rsidRDefault="00562BAE" w:rsidP="003E342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62BAE">
              <w:rPr>
                <w:rFonts w:ascii="Angsana New" w:hAnsi="Angsana New"/>
                <w:sz w:val="30"/>
                <w:szCs w:val="30"/>
                <w:cs/>
              </w:rPr>
              <w:t>เพิ่มจากการซื้อธุรกิจ</w:t>
            </w:r>
          </w:p>
        </w:tc>
        <w:tc>
          <w:tcPr>
            <w:tcW w:w="1170" w:type="dxa"/>
          </w:tcPr>
          <w:p w14:paraId="357BEF73" w14:textId="32CCB417" w:rsidR="00562BAE" w:rsidRDefault="00B6441F" w:rsidP="003E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70" w:type="dxa"/>
          </w:tcPr>
          <w:p w14:paraId="6E9DD176" w14:textId="77777777" w:rsidR="00562BAE" w:rsidRPr="008B0C15" w:rsidRDefault="00562BAE" w:rsidP="003E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7798F08" w14:textId="44BD6D3E" w:rsidR="00562BAE" w:rsidRPr="004E256E" w:rsidRDefault="00BD4618" w:rsidP="003E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B569C" w:rsidRPr="008B0C15" w14:paraId="6DA54BAC" w14:textId="77777777" w:rsidTr="00A958A3">
        <w:trPr>
          <w:cantSplit/>
        </w:trPr>
        <w:tc>
          <w:tcPr>
            <w:tcW w:w="6471" w:type="dxa"/>
          </w:tcPr>
          <w:p w14:paraId="7A906936" w14:textId="18F1B475" w:rsidR="006B569C" w:rsidRPr="00BD4618" w:rsidRDefault="006B569C" w:rsidP="003E342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D461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11213F12" w14:textId="081CE2B0" w:rsidR="006B569C" w:rsidRPr="00BD4618" w:rsidRDefault="00B6441F" w:rsidP="003E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37D5228" w14:textId="77777777" w:rsidR="006B569C" w:rsidRPr="008B0C15" w:rsidRDefault="006B569C" w:rsidP="003E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9C5A059" w14:textId="36848058" w:rsidR="006B569C" w:rsidRDefault="006B569C" w:rsidP="003E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E342C" w:rsidRPr="008B0C15" w14:paraId="6E375F38" w14:textId="77777777" w:rsidTr="00A958A3">
        <w:trPr>
          <w:cantSplit/>
        </w:trPr>
        <w:tc>
          <w:tcPr>
            <w:tcW w:w="6471" w:type="dxa"/>
          </w:tcPr>
          <w:p w14:paraId="0BF5938C" w14:textId="77777777" w:rsidR="003E342C" w:rsidRPr="00BD4618" w:rsidRDefault="003E342C" w:rsidP="003E342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4618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72A1E8D" w14:textId="3AACC637" w:rsidR="003E342C" w:rsidRPr="00BD4618" w:rsidRDefault="00B6441F" w:rsidP="003E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(6)</w:t>
            </w:r>
          </w:p>
        </w:tc>
        <w:tc>
          <w:tcPr>
            <w:tcW w:w="270" w:type="dxa"/>
          </w:tcPr>
          <w:p w14:paraId="55E2E602" w14:textId="77777777" w:rsidR="003E342C" w:rsidRPr="008B0C15" w:rsidRDefault="003E342C" w:rsidP="003E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C9EABF2" w14:textId="45614951" w:rsidR="003E342C" w:rsidRPr="008B0C15" w:rsidRDefault="002D4BE8" w:rsidP="003E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(7)</w:t>
            </w:r>
          </w:p>
        </w:tc>
      </w:tr>
      <w:tr w:rsidR="003E342C" w:rsidRPr="008B0C15" w14:paraId="64F85037" w14:textId="77777777" w:rsidTr="00A958A3">
        <w:trPr>
          <w:cantSplit/>
        </w:trPr>
        <w:tc>
          <w:tcPr>
            <w:tcW w:w="6471" w:type="dxa"/>
          </w:tcPr>
          <w:p w14:paraId="5D4CCE5E" w14:textId="73AD4A6D" w:rsidR="003E342C" w:rsidRPr="008B0C15" w:rsidRDefault="002D4BE8" w:rsidP="002D200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4B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04770" w:rsidRPr="00D0477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2D4B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695E30F" w14:textId="38AFB043" w:rsidR="003E342C" w:rsidRPr="008B0C15" w:rsidRDefault="00B6441F" w:rsidP="003E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153</w:t>
            </w:r>
          </w:p>
        </w:tc>
        <w:tc>
          <w:tcPr>
            <w:tcW w:w="270" w:type="dxa"/>
          </w:tcPr>
          <w:p w14:paraId="1F349A68" w14:textId="77777777" w:rsidR="003E342C" w:rsidRPr="008B0C15" w:rsidRDefault="003E342C" w:rsidP="003E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0144719" w14:textId="24BB2552" w:rsidR="003E342C" w:rsidRPr="008B0C15" w:rsidRDefault="002D4BE8" w:rsidP="00F02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</w:t>
            </w:r>
          </w:p>
        </w:tc>
      </w:tr>
    </w:tbl>
    <w:p w14:paraId="6CEEFC44" w14:textId="77777777" w:rsidR="002D4BE8" w:rsidRDefault="002D4BE8" w:rsidP="00270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bCs/>
          <w:i/>
          <w:iCs/>
          <w:spacing w:val="6"/>
          <w:sz w:val="30"/>
          <w:szCs w:val="30"/>
        </w:rPr>
      </w:pPr>
    </w:p>
    <w:p w14:paraId="5B4451E1" w14:textId="77777777" w:rsidR="002D4BE8" w:rsidRDefault="002D4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i/>
          <w:iCs/>
          <w:spacing w:val="6"/>
          <w:sz w:val="30"/>
          <w:szCs w:val="30"/>
        </w:rPr>
      </w:pPr>
      <w:r>
        <w:rPr>
          <w:rFonts w:ascii="Angsana New" w:hAnsi="Angsana New"/>
          <w:bCs/>
          <w:i/>
          <w:iCs/>
          <w:spacing w:val="6"/>
          <w:sz w:val="30"/>
          <w:szCs w:val="30"/>
        </w:rPr>
        <w:br w:type="page"/>
      </w:r>
    </w:p>
    <w:p w14:paraId="4A36E80B" w14:textId="2750A12F" w:rsidR="00E62F47" w:rsidRPr="00AE6348" w:rsidRDefault="00E62F47" w:rsidP="00270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bCs/>
          <w:i/>
          <w:iCs/>
          <w:spacing w:val="6"/>
          <w:sz w:val="30"/>
          <w:szCs w:val="30"/>
        </w:rPr>
      </w:pPr>
      <w:r w:rsidRPr="00AE6348">
        <w:rPr>
          <w:rFonts w:ascii="Angsana New" w:hAnsi="Angsana New"/>
          <w:bCs/>
          <w:i/>
          <w:iCs/>
          <w:spacing w:val="6"/>
          <w:sz w:val="30"/>
          <w:szCs w:val="30"/>
          <w:cs/>
        </w:rPr>
        <w:lastRenderedPageBreak/>
        <w:t>ค่าตอบแทน</w:t>
      </w:r>
      <w:r w:rsidR="00B14D35">
        <w:rPr>
          <w:rFonts w:ascii="Angsana New" w:hAnsi="Angsana New" w:hint="cs"/>
          <w:bCs/>
          <w:i/>
          <w:iCs/>
          <w:spacing w:val="6"/>
          <w:sz w:val="30"/>
          <w:szCs w:val="30"/>
          <w:cs/>
        </w:rPr>
        <w:t>คณะกรรมการบริษัทและ</w:t>
      </w:r>
      <w:r w:rsidRPr="00AE6348">
        <w:rPr>
          <w:rFonts w:ascii="Angsana New" w:hAnsi="Angsana New"/>
          <w:bCs/>
          <w:i/>
          <w:iCs/>
          <w:spacing w:val="6"/>
          <w:sz w:val="30"/>
          <w:szCs w:val="30"/>
          <w:cs/>
        </w:rPr>
        <w:t>ผู้บริหารสำคัญ</w:t>
      </w:r>
    </w:p>
    <w:p w14:paraId="50E59433" w14:textId="77777777" w:rsidR="00A958A3" w:rsidRPr="002A318F" w:rsidRDefault="00A958A3" w:rsidP="002A3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350"/>
        <w:gridCol w:w="270"/>
        <w:gridCol w:w="1260"/>
      </w:tblGrid>
      <w:tr w:rsidR="00E45DF8" w:rsidRPr="008E639C" w14:paraId="01D3153D" w14:textId="77777777" w:rsidTr="006B1AAF">
        <w:trPr>
          <w:cantSplit/>
        </w:trPr>
        <w:tc>
          <w:tcPr>
            <w:tcW w:w="6300" w:type="dxa"/>
          </w:tcPr>
          <w:p w14:paraId="3432B505" w14:textId="77777777" w:rsidR="00E45DF8" w:rsidRPr="008E639C" w:rsidRDefault="00E45DF8" w:rsidP="00CA22E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18575C75" w14:textId="13B7AA64" w:rsidR="00E45DF8" w:rsidRPr="003019BE" w:rsidRDefault="00E45DF8" w:rsidP="00CA22E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center"/>
          </w:tcPr>
          <w:p w14:paraId="6A82AD99" w14:textId="77777777" w:rsidR="00E45DF8" w:rsidRPr="003019BE" w:rsidRDefault="00E45DF8" w:rsidP="00CA22EC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324AB028" w14:textId="40EA903C" w:rsidR="00E45DF8" w:rsidRPr="003019BE" w:rsidRDefault="00E45DF8" w:rsidP="00CA22E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</w:tr>
      <w:tr w:rsidR="00E45DF8" w:rsidRPr="008E639C" w14:paraId="247BA3CD" w14:textId="77777777" w:rsidTr="006B1AAF">
        <w:trPr>
          <w:cantSplit/>
        </w:trPr>
        <w:tc>
          <w:tcPr>
            <w:tcW w:w="6300" w:type="dxa"/>
          </w:tcPr>
          <w:p w14:paraId="19E2636F" w14:textId="77777777" w:rsidR="00E45DF8" w:rsidRPr="008E639C" w:rsidRDefault="00E45DF8" w:rsidP="00CA22E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35FA94D7" w14:textId="77777777" w:rsidR="00E45DF8" w:rsidRPr="003019BE" w:rsidRDefault="00E45DF8" w:rsidP="00CA22EC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019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45DF8" w:rsidRPr="008E639C" w14:paraId="270A25C2" w14:textId="77777777" w:rsidTr="006B1AAF">
        <w:trPr>
          <w:cantSplit/>
        </w:trPr>
        <w:tc>
          <w:tcPr>
            <w:tcW w:w="6300" w:type="dxa"/>
          </w:tcPr>
          <w:p w14:paraId="3647BDB3" w14:textId="417FA87B" w:rsidR="00E45DF8" w:rsidRPr="008E639C" w:rsidRDefault="00E45DF8" w:rsidP="00952BFD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3002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50" w:type="dxa"/>
          </w:tcPr>
          <w:p w14:paraId="794547C7" w14:textId="77777777" w:rsidR="00E45DF8" w:rsidRPr="003019BE" w:rsidDel="00123F30" w:rsidRDefault="00E45DF8" w:rsidP="00CA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DF8FA1" w14:textId="77777777" w:rsidR="00E45DF8" w:rsidRPr="003019BE" w:rsidRDefault="00E45DF8" w:rsidP="00CA22EC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8961AE3" w14:textId="77777777" w:rsidR="00E45DF8" w:rsidRPr="003019BE" w:rsidRDefault="00E45DF8" w:rsidP="00CA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5DF8" w:rsidRPr="008E639C" w14:paraId="2B9F90DC" w14:textId="77777777" w:rsidTr="006B1AAF">
        <w:trPr>
          <w:cantSplit/>
        </w:trPr>
        <w:tc>
          <w:tcPr>
            <w:tcW w:w="6300" w:type="dxa"/>
          </w:tcPr>
          <w:p w14:paraId="4B57526A" w14:textId="77777777" w:rsidR="00E45DF8" w:rsidRPr="008E639C" w:rsidRDefault="00E45DF8" w:rsidP="00CA22EC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700180E9" w14:textId="4E962BD3" w:rsidR="00E45DF8" w:rsidRPr="003019BE" w:rsidRDefault="006D7333" w:rsidP="00F0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  <w:r w:rsidR="00F0722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4BB6F6C" w14:textId="77777777" w:rsidR="00E45DF8" w:rsidRPr="003019BE" w:rsidRDefault="00E45DF8" w:rsidP="00CA22EC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5AE309E" w14:textId="73755DFF" w:rsidR="00E45DF8" w:rsidRPr="003019BE" w:rsidRDefault="00024521" w:rsidP="006B1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341</w:t>
            </w:r>
          </w:p>
        </w:tc>
      </w:tr>
      <w:tr w:rsidR="00E45DF8" w:rsidRPr="008E639C" w14:paraId="49A5B236" w14:textId="77777777" w:rsidTr="006B1AAF">
        <w:trPr>
          <w:cantSplit/>
        </w:trPr>
        <w:tc>
          <w:tcPr>
            <w:tcW w:w="6300" w:type="dxa"/>
          </w:tcPr>
          <w:p w14:paraId="23851C85" w14:textId="77777777" w:rsidR="00E45DF8" w:rsidRPr="008E639C" w:rsidRDefault="00E45DF8" w:rsidP="00CA22EC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44A3D091" w14:textId="0B29B735" w:rsidR="00E45DF8" w:rsidRPr="003019BE" w:rsidRDefault="006D7333" w:rsidP="00CA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270" w:type="dxa"/>
          </w:tcPr>
          <w:p w14:paraId="5B8511A2" w14:textId="77777777" w:rsidR="00E45DF8" w:rsidRPr="003019BE" w:rsidRDefault="00E45DF8" w:rsidP="00CA22EC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B024E38" w14:textId="4430A895" w:rsidR="00E45DF8" w:rsidRPr="003019BE" w:rsidRDefault="00024521" w:rsidP="006B1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E45DF8" w:rsidRPr="008E639C" w14:paraId="6E309E91" w14:textId="77777777" w:rsidTr="006B1AAF">
        <w:trPr>
          <w:cantSplit/>
        </w:trPr>
        <w:tc>
          <w:tcPr>
            <w:tcW w:w="6300" w:type="dxa"/>
          </w:tcPr>
          <w:p w14:paraId="74B2AFAF" w14:textId="77777777" w:rsidR="00E45DF8" w:rsidRPr="008E639C" w:rsidRDefault="00E45DF8" w:rsidP="00CA22E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60AC643" w14:textId="721C147E" w:rsidR="00E45DF8" w:rsidRPr="003019BE" w:rsidRDefault="006D7333" w:rsidP="00F0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</w:t>
            </w:r>
            <w:r w:rsidR="00F0722A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664AB37" w14:textId="77777777" w:rsidR="00E45DF8" w:rsidRPr="003019BE" w:rsidRDefault="00E45DF8" w:rsidP="00CA22EC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F0943A2" w14:textId="05B937C9" w:rsidR="00E45DF8" w:rsidRPr="003019BE" w:rsidRDefault="00024521" w:rsidP="006B1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361</w:t>
            </w:r>
          </w:p>
        </w:tc>
      </w:tr>
    </w:tbl>
    <w:p w14:paraId="2481A29A" w14:textId="77777777" w:rsidR="00E62F47" w:rsidRDefault="00E62F47" w:rsidP="00EC5D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59667BD" w14:textId="7233222D" w:rsidR="00E45DF8" w:rsidRDefault="00E45DF8" w:rsidP="00E45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D26435">
        <w:rPr>
          <w:rFonts w:ascii="Angsana New" w:hAnsi="Angsana New"/>
          <w:spacing w:val="4"/>
          <w:sz w:val="30"/>
          <w:szCs w:val="30"/>
          <w:cs/>
        </w:rPr>
        <w:t>ค่าตอบแทนคณะกรรมการบริษัทและผู้บริหารสำคัญ ประกอบด้วย ค่าตอบแทนที่จ่ายให้แก่คณะกรรมการ</w:t>
      </w:r>
      <w:r w:rsidRPr="00300257">
        <w:rPr>
          <w:rFonts w:ascii="Angsana New" w:hAnsi="Angsana New"/>
          <w:sz w:val="30"/>
          <w:szCs w:val="30"/>
          <w:cs/>
        </w:rPr>
        <w:t>บริษัทปูนซิ</w:t>
      </w:r>
      <w:proofErr w:type="spellStart"/>
      <w:r w:rsidRPr="00300257">
        <w:rPr>
          <w:rFonts w:ascii="Angsana New" w:hAnsi="Angsana New"/>
          <w:sz w:val="30"/>
          <w:szCs w:val="30"/>
          <w:cs/>
        </w:rPr>
        <w:t>เมนต์</w:t>
      </w:r>
      <w:proofErr w:type="spellEnd"/>
      <w:r w:rsidRPr="00300257">
        <w:rPr>
          <w:rFonts w:ascii="Angsana New" w:hAnsi="Angsana New"/>
          <w:sz w:val="30"/>
          <w:szCs w:val="30"/>
          <w:cs/>
        </w:rPr>
        <w:t xml:space="preserve">ไทย จำกัด (มหาชน) </w:t>
      </w:r>
      <w:r w:rsidRPr="00300257">
        <w:rPr>
          <w:rFonts w:ascii="Angsana New" w:hAnsi="Angsana New"/>
          <w:spacing w:val="-4"/>
          <w:sz w:val="30"/>
          <w:szCs w:val="30"/>
          <w:cs/>
        </w:rPr>
        <w:t>ตามข้อบังคับของบริษัท</w:t>
      </w:r>
      <w:r w:rsidRPr="00300257">
        <w:rPr>
          <w:rFonts w:ascii="Angsana New" w:hAnsi="Angsana New" w:hint="cs"/>
          <w:spacing w:val="-4"/>
          <w:sz w:val="30"/>
          <w:szCs w:val="30"/>
          <w:cs/>
        </w:rPr>
        <w:t xml:space="preserve"> และค่าตอบแทนที่จ่ายให้แก่ผู้บริหารของกลุ่มบริษัท ซึ่งได้แก่ เงินเดือน โบนัส</w:t>
      </w:r>
      <w:r w:rsidRPr="00300257">
        <w:rPr>
          <w:rFonts w:ascii="Angsana New" w:hAnsi="Angsana New"/>
          <w:spacing w:val="-4"/>
          <w:sz w:val="30"/>
          <w:szCs w:val="30"/>
        </w:rPr>
        <w:t xml:space="preserve"> </w:t>
      </w:r>
      <w:r w:rsidRPr="00300257">
        <w:rPr>
          <w:rFonts w:ascii="Angsana New" w:hAnsi="Angsana New" w:hint="cs"/>
          <w:spacing w:val="-4"/>
          <w:sz w:val="30"/>
          <w:szCs w:val="30"/>
          <w:cs/>
        </w:rPr>
        <w:t>เงินตอบแทน</w:t>
      </w:r>
      <w:r w:rsidRPr="00300257">
        <w:rPr>
          <w:rFonts w:ascii="Angsana New" w:hAnsi="Angsana New" w:hint="cs"/>
          <w:sz w:val="30"/>
          <w:szCs w:val="30"/>
          <w:cs/>
        </w:rPr>
        <w:t>พิเศษและอื่นๆ รวมทั้ง เงินสมทบกองทุนสำรองเลี้ยงชีพที่กลุ่มบริษัทจ่ายสมทบให้ผู้บริหารในฐานะพนักงานของกลุ่มบริษัท</w:t>
      </w:r>
    </w:p>
    <w:p w14:paraId="280D86A0" w14:textId="77777777" w:rsidR="00E45DF8" w:rsidRPr="002A318F" w:rsidRDefault="00E45DF8" w:rsidP="00EC5D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33B3929" w14:textId="68C84F38" w:rsidR="00883E0E" w:rsidRDefault="006E55CD" w:rsidP="002232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 w:hanging="567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>6</w:t>
      </w:r>
      <w:r w:rsidR="003C50B0" w:rsidRPr="00043B31">
        <w:rPr>
          <w:rFonts w:ascii="Angsana New" w:hAnsi="Angsana New"/>
          <w:bCs/>
          <w:sz w:val="30"/>
          <w:szCs w:val="30"/>
          <w:cs/>
        </w:rPr>
        <w:tab/>
      </w:r>
      <w:r w:rsidR="003057D6" w:rsidRPr="007939E5">
        <w:rPr>
          <w:rFonts w:ascii="Angsana New" w:hAnsi="Angsana New"/>
          <w:bCs/>
          <w:sz w:val="30"/>
          <w:szCs w:val="30"/>
          <w:cs/>
        </w:rPr>
        <w:t>ลูกหนี้การค้า</w:t>
      </w:r>
      <w:r w:rsidR="00597C4E" w:rsidRPr="007939E5">
        <w:rPr>
          <w:rFonts w:ascii="Angsana New" w:hAnsi="Angsana New"/>
          <w:bCs/>
          <w:sz w:val="30"/>
          <w:szCs w:val="30"/>
          <w:cs/>
        </w:rPr>
        <w:t>และลูกหนี้</w:t>
      </w:r>
      <w:r w:rsidR="00247CC0" w:rsidRPr="00025480">
        <w:rPr>
          <w:rFonts w:ascii="Angsana New" w:hAnsi="Angsana New"/>
          <w:bCs/>
          <w:sz w:val="30"/>
          <w:szCs w:val="30"/>
          <w:cs/>
        </w:rPr>
        <w:t>หมุนเวียน</w:t>
      </w:r>
      <w:r w:rsidR="00597C4E" w:rsidRPr="00025480">
        <w:rPr>
          <w:rFonts w:ascii="Angsana New" w:hAnsi="Angsana New"/>
          <w:bCs/>
          <w:sz w:val="30"/>
          <w:szCs w:val="30"/>
          <w:cs/>
        </w:rPr>
        <w:t>อื่น</w:t>
      </w:r>
      <w:r w:rsidR="003350F1" w:rsidRPr="00043B31">
        <w:rPr>
          <w:rFonts w:ascii="Angsana New" w:hAnsi="Angsana New"/>
          <w:bCs/>
          <w:sz w:val="30"/>
          <w:szCs w:val="30"/>
          <w:cs/>
        </w:rPr>
        <w:t xml:space="preserve"> </w:t>
      </w:r>
    </w:p>
    <w:p w14:paraId="220CC63E" w14:textId="77777777" w:rsidR="00846593" w:rsidRPr="002A318F" w:rsidRDefault="00846593" w:rsidP="002A3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134"/>
        <w:gridCol w:w="1276"/>
        <w:gridCol w:w="284"/>
        <w:gridCol w:w="1275"/>
      </w:tblGrid>
      <w:tr w:rsidR="00A564F2" w:rsidRPr="00043B31" w14:paraId="2EEE1691" w14:textId="77777777" w:rsidTr="008C6709">
        <w:trPr>
          <w:cantSplit/>
        </w:trPr>
        <w:tc>
          <w:tcPr>
            <w:tcW w:w="5220" w:type="dxa"/>
          </w:tcPr>
          <w:p w14:paraId="6B4ECA95" w14:textId="77777777" w:rsidR="00A564F2" w:rsidRPr="00043B31" w:rsidRDefault="00A564F2" w:rsidP="00A564F2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48BEADA4" w14:textId="357C3ECD" w:rsidR="00A564F2" w:rsidRPr="00043B31" w:rsidRDefault="00D34CA1" w:rsidP="00A564F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76" w:type="dxa"/>
            <w:vAlign w:val="center"/>
          </w:tcPr>
          <w:p w14:paraId="56183BA0" w14:textId="1270BCEF" w:rsidR="00A564F2" w:rsidRPr="00043B31" w:rsidRDefault="004E256E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4" w:type="dxa"/>
            <w:vAlign w:val="center"/>
          </w:tcPr>
          <w:p w14:paraId="7AB45B2A" w14:textId="77777777" w:rsidR="00A564F2" w:rsidRPr="00043B31" w:rsidRDefault="00A564F2" w:rsidP="00A564F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741A45A1" w14:textId="53721DE8" w:rsidR="00A564F2" w:rsidRPr="00043B31" w:rsidRDefault="004E256E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564F2" w:rsidRPr="00043B31" w14:paraId="50A51734" w14:textId="77777777" w:rsidTr="008C6709">
        <w:trPr>
          <w:cantSplit/>
        </w:trPr>
        <w:tc>
          <w:tcPr>
            <w:tcW w:w="5220" w:type="dxa"/>
          </w:tcPr>
          <w:p w14:paraId="7691C7D5" w14:textId="77777777" w:rsidR="00A564F2" w:rsidRPr="00043B31" w:rsidRDefault="00A564F2" w:rsidP="00A564F2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177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134" w:type="dxa"/>
          </w:tcPr>
          <w:p w14:paraId="51AC25B9" w14:textId="77777777" w:rsidR="00A564F2" w:rsidRPr="00043B31" w:rsidRDefault="00A564F2" w:rsidP="00A564F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</w:tcPr>
          <w:p w14:paraId="5430010C" w14:textId="77777777" w:rsidR="00A564F2" w:rsidRPr="00043B31" w:rsidRDefault="00A564F2" w:rsidP="00A564F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043B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564F2" w:rsidRPr="00043B31" w14:paraId="4AAD3177" w14:textId="77777777" w:rsidTr="008C6709">
        <w:trPr>
          <w:cantSplit/>
        </w:trPr>
        <w:tc>
          <w:tcPr>
            <w:tcW w:w="5220" w:type="dxa"/>
          </w:tcPr>
          <w:p w14:paraId="68780AAB" w14:textId="77777777" w:rsidR="00A564F2" w:rsidRPr="00043B31" w:rsidRDefault="00A564F2" w:rsidP="00A564F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34" w:type="dxa"/>
          </w:tcPr>
          <w:p w14:paraId="603E27B9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14:paraId="4B86C9BC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14:paraId="0CF60FDC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14:paraId="56CB273D" w14:textId="77777777" w:rsidR="00A564F2" w:rsidRPr="00043B31" w:rsidRDefault="00A564F2" w:rsidP="00A564F2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564F2" w:rsidRPr="00043B31" w14:paraId="4FCD7B1B" w14:textId="77777777" w:rsidTr="008C6709">
        <w:trPr>
          <w:cantSplit/>
        </w:trPr>
        <w:tc>
          <w:tcPr>
            <w:tcW w:w="5220" w:type="dxa"/>
          </w:tcPr>
          <w:p w14:paraId="714F880E" w14:textId="77777777" w:rsidR="00A564F2" w:rsidRPr="00043B31" w:rsidRDefault="00A564F2" w:rsidP="00A564F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</w:tcPr>
          <w:p w14:paraId="13237B86" w14:textId="6AE8D25F" w:rsidR="00A564F2" w:rsidRPr="00043B31" w:rsidRDefault="00D34CA1" w:rsidP="00744B0E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276" w:type="dxa"/>
          </w:tcPr>
          <w:p w14:paraId="53466FA9" w14:textId="5AD932ED" w:rsidR="00A564F2" w:rsidRPr="0046786A" w:rsidRDefault="007939E5" w:rsidP="0078392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4,427</w:t>
            </w:r>
          </w:p>
        </w:tc>
        <w:tc>
          <w:tcPr>
            <w:tcW w:w="284" w:type="dxa"/>
          </w:tcPr>
          <w:p w14:paraId="50369823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14:paraId="59774636" w14:textId="49EACB43" w:rsidR="00A564F2" w:rsidRPr="00043B31" w:rsidRDefault="004E256E" w:rsidP="00A564F2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A564F2" w:rsidRPr="0046786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747</w:t>
            </w:r>
          </w:p>
        </w:tc>
      </w:tr>
      <w:tr w:rsidR="00A564F2" w:rsidRPr="00043B31" w14:paraId="112263AB" w14:textId="77777777" w:rsidTr="008C6709">
        <w:trPr>
          <w:cantSplit/>
          <w:trHeight w:hRule="exact" w:val="374"/>
        </w:trPr>
        <w:tc>
          <w:tcPr>
            <w:tcW w:w="5220" w:type="dxa"/>
          </w:tcPr>
          <w:p w14:paraId="18F88D75" w14:textId="77777777" w:rsidR="00A564F2" w:rsidRPr="00043B31" w:rsidRDefault="00A564F2" w:rsidP="00A564F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43B31">
              <w:rPr>
                <w:rFonts w:ascii="Angsana New" w:hAnsi="Angsana New"/>
                <w:sz w:val="30"/>
                <w:szCs w:val="30"/>
                <w:cs/>
              </w:rPr>
              <w:t>บริษัททั่วไป</w:t>
            </w:r>
          </w:p>
        </w:tc>
        <w:tc>
          <w:tcPr>
            <w:tcW w:w="1134" w:type="dxa"/>
          </w:tcPr>
          <w:p w14:paraId="12578265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14:paraId="42321BB5" w14:textId="598385EA" w:rsidR="00A564F2" w:rsidRPr="0046786A" w:rsidRDefault="007939E5" w:rsidP="006B1AAF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45,195</w:t>
            </w:r>
          </w:p>
        </w:tc>
        <w:tc>
          <w:tcPr>
            <w:tcW w:w="284" w:type="dxa"/>
          </w:tcPr>
          <w:p w14:paraId="175DBF61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0283B0CD" w14:textId="0B2B810C" w:rsidR="00A564F2" w:rsidRPr="00043B31" w:rsidRDefault="004E256E" w:rsidP="00A564F2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 w:bidi="th-TH"/>
              </w:rPr>
              <w:t>41</w:t>
            </w:r>
            <w:r w:rsidR="00A564F2" w:rsidRPr="0046786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E256E">
              <w:rPr>
                <w:rFonts w:ascii="Angsana New" w:hAnsi="Angsana New"/>
                <w:sz w:val="30"/>
                <w:szCs w:val="30"/>
                <w:lang w:val="en-US" w:bidi="th-TH"/>
              </w:rPr>
              <w:t>936</w:t>
            </w:r>
          </w:p>
        </w:tc>
      </w:tr>
      <w:tr w:rsidR="00A564F2" w:rsidRPr="00043B31" w14:paraId="27AA595F" w14:textId="77777777" w:rsidTr="008C6709">
        <w:trPr>
          <w:cantSplit/>
          <w:trHeight w:hRule="exact" w:val="374"/>
        </w:trPr>
        <w:tc>
          <w:tcPr>
            <w:tcW w:w="5220" w:type="dxa"/>
          </w:tcPr>
          <w:p w14:paraId="6F565DA1" w14:textId="06E1B746" w:rsidR="00A564F2" w:rsidRPr="00043B31" w:rsidRDefault="00A564F2" w:rsidP="00A564F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43B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043B31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34" w:type="dxa"/>
          </w:tcPr>
          <w:p w14:paraId="5F52D768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81E9C9B" w14:textId="25B5375A" w:rsidR="00A564F2" w:rsidRPr="0046786A" w:rsidRDefault="007939E5" w:rsidP="006B1AAF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(1,165)</w:t>
            </w:r>
          </w:p>
        </w:tc>
        <w:tc>
          <w:tcPr>
            <w:tcW w:w="284" w:type="dxa"/>
          </w:tcPr>
          <w:p w14:paraId="196AA866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BCB0C79" w14:textId="3B65103F" w:rsidR="00A564F2" w:rsidRPr="00043B31" w:rsidRDefault="00A564F2" w:rsidP="00A564F2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6786A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E256E" w:rsidRPr="004E256E">
              <w:rPr>
                <w:rFonts w:ascii="Angsana New" w:hAnsi="Angsana New"/>
                <w:sz w:val="30"/>
                <w:szCs w:val="30"/>
                <w:lang w:val="en-US" w:bidi="th-TH"/>
              </w:rPr>
              <w:t>911</w:t>
            </w:r>
            <w:r w:rsidRPr="0046786A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A564F2" w:rsidRPr="00043B31" w14:paraId="387B1E69" w14:textId="77777777" w:rsidTr="008C6709">
        <w:trPr>
          <w:cantSplit/>
          <w:trHeight w:hRule="exact" w:val="374"/>
        </w:trPr>
        <w:tc>
          <w:tcPr>
            <w:tcW w:w="5220" w:type="dxa"/>
          </w:tcPr>
          <w:p w14:paraId="4D335C11" w14:textId="77777777" w:rsidR="00A564F2" w:rsidRPr="00043B31" w:rsidRDefault="00A564F2" w:rsidP="00A564F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34" w:type="dxa"/>
          </w:tcPr>
          <w:p w14:paraId="465FC7C0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37EE6D7" w14:textId="34194D44" w:rsidR="00A564F2" w:rsidRPr="00043B31" w:rsidRDefault="007939E5" w:rsidP="006B1AAF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44,030</w:t>
            </w:r>
          </w:p>
        </w:tc>
        <w:tc>
          <w:tcPr>
            <w:tcW w:w="284" w:type="dxa"/>
          </w:tcPr>
          <w:p w14:paraId="166ABAFF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79489E7" w14:textId="7383258D" w:rsidR="00A564F2" w:rsidRPr="00043B31" w:rsidRDefault="004E256E" w:rsidP="00A564F2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</w:t>
            </w:r>
            <w:r w:rsidR="00A564F2" w:rsidRPr="00043B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025</w:t>
            </w:r>
          </w:p>
        </w:tc>
      </w:tr>
      <w:tr w:rsidR="00A564F2" w:rsidRPr="00043B31" w14:paraId="422F98B6" w14:textId="77777777" w:rsidTr="008C6709">
        <w:trPr>
          <w:cantSplit/>
          <w:trHeight w:hRule="exact" w:val="113"/>
        </w:trPr>
        <w:tc>
          <w:tcPr>
            <w:tcW w:w="5220" w:type="dxa"/>
          </w:tcPr>
          <w:p w14:paraId="664A8486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53CAF57A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C381945" w14:textId="77777777" w:rsidR="00A564F2" w:rsidRPr="000F2E70" w:rsidRDefault="00A564F2" w:rsidP="006B1AAF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14:paraId="7F2E3EA2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C25D380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564F2" w:rsidRPr="00043B31" w14:paraId="7736FCE0" w14:textId="77777777" w:rsidTr="008C6709">
        <w:trPr>
          <w:cantSplit/>
          <w:trHeight w:hRule="exact" w:val="374"/>
        </w:trPr>
        <w:tc>
          <w:tcPr>
            <w:tcW w:w="5220" w:type="dxa"/>
          </w:tcPr>
          <w:p w14:paraId="37025556" w14:textId="77777777" w:rsidR="00A564F2" w:rsidRPr="00043B31" w:rsidRDefault="00A564F2" w:rsidP="00A564F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F908833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6C60311" w14:textId="49B5EDD0" w:rsidR="00A564F2" w:rsidRPr="00043B31" w:rsidRDefault="007939E5" w:rsidP="006B1AAF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48,457</w:t>
            </w:r>
          </w:p>
        </w:tc>
        <w:tc>
          <w:tcPr>
            <w:tcW w:w="284" w:type="dxa"/>
          </w:tcPr>
          <w:p w14:paraId="45706470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3C9FE8C" w14:textId="168BB2F3" w:rsidR="00A564F2" w:rsidRPr="00043B31" w:rsidRDefault="004E256E" w:rsidP="00A564F2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</w:t>
            </w:r>
            <w:r w:rsidR="00A564F2" w:rsidRPr="00043B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772</w:t>
            </w:r>
          </w:p>
        </w:tc>
      </w:tr>
      <w:tr w:rsidR="00A564F2" w:rsidRPr="00043B31" w14:paraId="3EA53620" w14:textId="77777777" w:rsidTr="008C6709">
        <w:trPr>
          <w:cantSplit/>
          <w:trHeight w:hRule="exact" w:val="113"/>
        </w:trPr>
        <w:tc>
          <w:tcPr>
            <w:tcW w:w="5220" w:type="dxa"/>
          </w:tcPr>
          <w:p w14:paraId="13900A2D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17E309F0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C00E864" w14:textId="77777777" w:rsidR="00A564F2" w:rsidRPr="000F2E70" w:rsidRDefault="00A564F2" w:rsidP="00A564F2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14:paraId="49E04AF9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CA91C08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564F2" w:rsidRPr="00043B31" w14:paraId="51BBE762" w14:textId="77777777" w:rsidTr="008C6709">
        <w:trPr>
          <w:cantSplit/>
        </w:trPr>
        <w:tc>
          <w:tcPr>
            <w:tcW w:w="5220" w:type="dxa"/>
          </w:tcPr>
          <w:p w14:paraId="631A2D95" w14:textId="77777777" w:rsidR="00A564F2" w:rsidRPr="00043B31" w:rsidRDefault="00A564F2" w:rsidP="00A564F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043B3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043B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34" w:type="dxa"/>
          </w:tcPr>
          <w:p w14:paraId="7E53A3A9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14:paraId="69BA983B" w14:textId="77777777" w:rsidR="00A564F2" w:rsidRPr="00043B31" w:rsidRDefault="00A564F2" w:rsidP="00A564F2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14:paraId="366F09CB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14:paraId="5CD77BF9" w14:textId="77777777" w:rsidR="00A564F2" w:rsidRPr="00043B31" w:rsidRDefault="00A564F2" w:rsidP="00A564F2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564F2" w:rsidRPr="00043B31" w14:paraId="1F721DB5" w14:textId="77777777" w:rsidTr="008C6709">
        <w:trPr>
          <w:cantSplit/>
        </w:trPr>
        <w:tc>
          <w:tcPr>
            <w:tcW w:w="5220" w:type="dxa"/>
          </w:tcPr>
          <w:p w14:paraId="30A871F8" w14:textId="77777777" w:rsidR="00A564F2" w:rsidRPr="00043B31" w:rsidRDefault="00A564F2" w:rsidP="00A564F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</w:tcPr>
          <w:p w14:paraId="492908FD" w14:textId="7ED202FC" w:rsidR="00A564F2" w:rsidRPr="00D34CA1" w:rsidRDefault="00D34CA1" w:rsidP="00744B0E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D34CA1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276" w:type="dxa"/>
          </w:tcPr>
          <w:p w14:paraId="464AC034" w14:textId="637122AC" w:rsidR="00A564F2" w:rsidRPr="0046786A" w:rsidRDefault="007939E5" w:rsidP="006B1AAF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858</w:t>
            </w:r>
          </w:p>
        </w:tc>
        <w:tc>
          <w:tcPr>
            <w:tcW w:w="284" w:type="dxa"/>
          </w:tcPr>
          <w:p w14:paraId="3CBC731E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249912C7" w14:textId="04F8C80D" w:rsidR="00A564F2" w:rsidRPr="00043B31" w:rsidRDefault="004E256E" w:rsidP="00A564F2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 w:bidi="th-TH"/>
              </w:rPr>
              <w:t>832</w:t>
            </w:r>
          </w:p>
        </w:tc>
      </w:tr>
      <w:tr w:rsidR="00A564F2" w:rsidRPr="00043B31" w14:paraId="76C5F94E" w14:textId="77777777" w:rsidTr="008C6709">
        <w:trPr>
          <w:cantSplit/>
          <w:trHeight w:hRule="exact" w:val="374"/>
        </w:trPr>
        <w:tc>
          <w:tcPr>
            <w:tcW w:w="5220" w:type="dxa"/>
          </w:tcPr>
          <w:p w14:paraId="77EA722E" w14:textId="77777777" w:rsidR="00A564F2" w:rsidRPr="00043B31" w:rsidRDefault="00A564F2" w:rsidP="00A564F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43B31">
              <w:rPr>
                <w:rFonts w:ascii="Angsana New" w:hAnsi="Angsana New"/>
                <w:sz w:val="30"/>
                <w:szCs w:val="30"/>
                <w:cs/>
              </w:rPr>
              <w:t>บริษัททั่วไป</w:t>
            </w:r>
          </w:p>
        </w:tc>
        <w:tc>
          <w:tcPr>
            <w:tcW w:w="1134" w:type="dxa"/>
          </w:tcPr>
          <w:p w14:paraId="782B4F36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14:paraId="308AB83D" w14:textId="064BFFB9" w:rsidR="00A564F2" w:rsidRPr="0046786A" w:rsidRDefault="007939E5" w:rsidP="006B1AAF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14,600</w:t>
            </w:r>
          </w:p>
        </w:tc>
        <w:tc>
          <w:tcPr>
            <w:tcW w:w="284" w:type="dxa"/>
          </w:tcPr>
          <w:p w14:paraId="54CACC1C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030520BF" w14:textId="26AC719B" w:rsidR="00A564F2" w:rsidRPr="00043B31" w:rsidRDefault="004E256E" w:rsidP="00A564F2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A564F2" w:rsidRPr="0046786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E256E">
              <w:rPr>
                <w:rFonts w:ascii="Angsana New" w:hAnsi="Angsana New"/>
                <w:sz w:val="30"/>
                <w:szCs w:val="30"/>
                <w:lang w:val="en-US" w:bidi="th-TH"/>
              </w:rPr>
              <w:t>803</w:t>
            </w:r>
          </w:p>
        </w:tc>
      </w:tr>
      <w:tr w:rsidR="00A564F2" w:rsidRPr="00043B31" w14:paraId="35CADAA2" w14:textId="77777777" w:rsidTr="008C6709">
        <w:trPr>
          <w:cantSplit/>
          <w:trHeight w:hRule="exact" w:val="113"/>
        </w:trPr>
        <w:tc>
          <w:tcPr>
            <w:tcW w:w="5220" w:type="dxa"/>
          </w:tcPr>
          <w:p w14:paraId="23FA0ED7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B180F11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506EB85" w14:textId="77777777" w:rsidR="00A564F2" w:rsidRPr="000F2E70" w:rsidRDefault="00A564F2" w:rsidP="006B1AAF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14:paraId="2586402F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A591016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564F2" w:rsidRPr="00043B31" w14:paraId="419EA20E" w14:textId="77777777" w:rsidTr="008C6709">
        <w:trPr>
          <w:cantSplit/>
          <w:trHeight w:hRule="exact" w:val="374"/>
        </w:trPr>
        <w:tc>
          <w:tcPr>
            <w:tcW w:w="5220" w:type="dxa"/>
          </w:tcPr>
          <w:p w14:paraId="42324CFF" w14:textId="77777777" w:rsidR="00A564F2" w:rsidRPr="00043B31" w:rsidRDefault="00A564F2" w:rsidP="00A564F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1EC0ABCE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08BB728" w14:textId="2C9E0A84" w:rsidR="00A564F2" w:rsidRPr="00043B31" w:rsidRDefault="007939E5" w:rsidP="006B1AAF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15,458</w:t>
            </w:r>
          </w:p>
        </w:tc>
        <w:tc>
          <w:tcPr>
            <w:tcW w:w="284" w:type="dxa"/>
          </w:tcPr>
          <w:p w14:paraId="6AFE51A5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98F1829" w14:textId="7C727CA4" w:rsidR="00A564F2" w:rsidRPr="00043B31" w:rsidRDefault="004E256E" w:rsidP="00A564F2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A564F2" w:rsidRPr="00043B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635</w:t>
            </w:r>
          </w:p>
        </w:tc>
      </w:tr>
      <w:tr w:rsidR="00A564F2" w:rsidRPr="00043B31" w14:paraId="1964C62E" w14:textId="77777777" w:rsidTr="008C6709">
        <w:trPr>
          <w:cantSplit/>
          <w:trHeight w:hRule="exact" w:val="113"/>
        </w:trPr>
        <w:tc>
          <w:tcPr>
            <w:tcW w:w="5220" w:type="dxa"/>
          </w:tcPr>
          <w:p w14:paraId="7DBBBFA9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26B4A8A9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BB73561" w14:textId="77777777" w:rsidR="00A564F2" w:rsidRPr="000F2E70" w:rsidRDefault="00A564F2" w:rsidP="006B1AAF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14:paraId="3E87D036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B4B78C3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564F2" w:rsidRPr="00300257" w14:paraId="378D7BA1" w14:textId="77777777" w:rsidTr="008C6709">
        <w:trPr>
          <w:cantSplit/>
          <w:trHeight w:hRule="exact" w:val="374"/>
        </w:trPr>
        <w:tc>
          <w:tcPr>
            <w:tcW w:w="5220" w:type="dxa"/>
          </w:tcPr>
          <w:p w14:paraId="4A139792" w14:textId="77777777" w:rsidR="00A564F2" w:rsidRPr="00043B31" w:rsidRDefault="00A564F2" w:rsidP="00A564F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</w:tcPr>
          <w:p w14:paraId="6CAA931A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6DA4F31" w14:textId="4606272B" w:rsidR="00A564F2" w:rsidRPr="00043B31" w:rsidRDefault="007939E5" w:rsidP="006B1AAF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63,915</w:t>
            </w:r>
          </w:p>
        </w:tc>
        <w:tc>
          <w:tcPr>
            <w:tcW w:w="284" w:type="dxa"/>
          </w:tcPr>
          <w:p w14:paraId="601D09A7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5508395D" w14:textId="4A6E0937" w:rsidR="00A564F2" w:rsidRPr="00043B31" w:rsidRDefault="004E256E" w:rsidP="00A564F2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</w:t>
            </w:r>
            <w:r w:rsidR="00A564F2" w:rsidRPr="00043B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407</w:t>
            </w:r>
          </w:p>
        </w:tc>
      </w:tr>
      <w:tr w:rsidR="00A564F2" w:rsidRPr="00300257" w14:paraId="1D685FB2" w14:textId="77777777" w:rsidTr="008C6709">
        <w:trPr>
          <w:cantSplit/>
          <w:trHeight w:hRule="exact" w:val="113"/>
        </w:trPr>
        <w:tc>
          <w:tcPr>
            <w:tcW w:w="5220" w:type="dxa"/>
          </w:tcPr>
          <w:p w14:paraId="49CC96F8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8C88CDF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50D12C9D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14:paraId="03A96891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151D3AE0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</w:tbl>
    <w:p w14:paraId="326AD3DC" w14:textId="77777777" w:rsidR="00F269FE" w:rsidRDefault="00F26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270"/>
        <w:gridCol w:w="1350"/>
      </w:tblGrid>
      <w:tr w:rsidR="0090758F" w:rsidRPr="008E639C" w14:paraId="3737E77D" w14:textId="77777777" w:rsidTr="008C6709">
        <w:trPr>
          <w:cantSplit/>
        </w:trPr>
        <w:tc>
          <w:tcPr>
            <w:tcW w:w="6300" w:type="dxa"/>
          </w:tcPr>
          <w:p w14:paraId="6C2A67DC" w14:textId="77777777" w:rsidR="0090758F" w:rsidRPr="008E639C" w:rsidRDefault="0090758F" w:rsidP="00CA22E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31DF6227" w14:textId="25EA49A7" w:rsidR="0090758F" w:rsidRPr="003019BE" w:rsidRDefault="0090758F" w:rsidP="00CA22E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center"/>
          </w:tcPr>
          <w:p w14:paraId="61C53620" w14:textId="77777777" w:rsidR="0090758F" w:rsidRPr="003019BE" w:rsidRDefault="0090758F" w:rsidP="00CA22EC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65BA6029" w14:textId="7649E178" w:rsidR="0090758F" w:rsidRPr="003019BE" w:rsidRDefault="0090758F" w:rsidP="00CA22E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</w:tr>
      <w:tr w:rsidR="0090758F" w:rsidRPr="008E639C" w14:paraId="680F0750" w14:textId="77777777" w:rsidTr="008C6709">
        <w:trPr>
          <w:cantSplit/>
        </w:trPr>
        <w:tc>
          <w:tcPr>
            <w:tcW w:w="6300" w:type="dxa"/>
          </w:tcPr>
          <w:p w14:paraId="76B889C3" w14:textId="77777777" w:rsidR="0090758F" w:rsidRPr="008E639C" w:rsidRDefault="0090758F" w:rsidP="00CA22E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5FE090DD" w14:textId="77777777" w:rsidR="0090758F" w:rsidRPr="003019BE" w:rsidRDefault="0090758F" w:rsidP="00CA22EC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019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0758F" w:rsidRPr="008E639C" w14:paraId="22336A43" w14:textId="77777777" w:rsidTr="008C6709">
        <w:trPr>
          <w:cantSplit/>
        </w:trPr>
        <w:tc>
          <w:tcPr>
            <w:tcW w:w="6300" w:type="dxa"/>
          </w:tcPr>
          <w:p w14:paraId="23986679" w14:textId="6D799D61" w:rsidR="0090758F" w:rsidRPr="008E639C" w:rsidRDefault="0090758F" w:rsidP="00F269FE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043B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43B3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28A004B4" w14:textId="77777777" w:rsidR="0090758F" w:rsidRPr="003019BE" w:rsidDel="00123F30" w:rsidRDefault="0090758F" w:rsidP="00CA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E13194" w14:textId="77777777" w:rsidR="0090758F" w:rsidRPr="003019BE" w:rsidRDefault="0090758F" w:rsidP="00CA22EC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337B97B" w14:textId="77777777" w:rsidR="0090758F" w:rsidRPr="003019BE" w:rsidRDefault="0090758F" w:rsidP="00CA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758F" w:rsidRPr="0090758F" w14:paraId="7AFEF6CE" w14:textId="77777777" w:rsidTr="008C6709">
        <w:trPr>
          <w:cantSplit/>
        </w:trPr>
        <w:tc>
          <w:tcPr>
            <w:tcW w:w="6300" w:type="dxa"/>
          </w:tcPr>
          <w:p w14:paraId="298053AC" w14:textId="77777777" w:rsidR="0090758F" w:rsidRPr="00071F35" w:rsidRDefault="0090758F" w:rsidP="00CA22E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71F35">
              <w:rPr>
                <w:rFonts w:ascii="Angsana New" w:hAnsi="Angsana New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1260" w:type="dxa"/>
          </w:tcPr>
          <w:p w14:paraId="3B16C454" w14:textId="751985D1" w:rsidR="0090758F" w:rsidRPr="0092545D" w:rsidRDefault="007939E5" w:rsidP="0090758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(294)</w:t>
            </w:r>
          </w:p>
        </w:tc>
        <w:tc>
          <w:tcPr>
            <w:tcW w:w="270" w:type="dxa"/>
          </w:tcPr>
          <w:p w14:paraId="737691FF" w14:textId="77777777" w:rsidR="0090758F" w:rsidRPr="0092545D" w:rsidRDefault="0090758F" w:rsidP="0090758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</w:tcPr>
          <w:p w14:paraId="26CBC86B" w14:textId="1AC632EF" w:rsidR="0090758F" w:rsidRPr="0090758F" w:rsidRDefault="00024521" w:rsidP="0090758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74</w:t>
            </w:r>
            <w:r w:rsidR="0090758F" w:rsidRPr="0090758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90758F" w:rsidRPr="0090758F" w14:paraId="5F51501E" w14:textId="77777777" w:rsidTr="008C6709">
        <w:trPr>
          <w:cantSplit/>
        </w:trPr>
        <w:tc>
          <w:tcPr>
            <w:tcW w:w="6300" w:type="dxa"/>
          </w:tcPr>
          <w:p w14:paraId="224F426F" w14:textId="77777777" w:rsidR="0090758F" w:rsidRPr="00071F35" w:rsidRDefault="0090758F" w:rsidP="00CA22E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71F35">
              <w:rPr>
                <w:rFonts w:ascii="Angsana New" w:hAnsi="Angsana New" w:hint="cs"/>
                <w:sz w:val="30"/>
                <w:szCs w:val="30"/>
                <w:cs/>
              </w:rPr>
              <w:t>หนี้สูญได้รับคืน</w:t>
            </w:r>
          </w:p>
        </w:tc>
        <w:tc>
          <w:tcPr>
            <w:tcW w:w="1260" w:type="dxa"/>
          </w:tcPr>
          <w:p w14:paraId="55B47111" w14:textId="6F2FA406" w:rsidR="0090758F" w:rsidRPr="0092545D" w:rsidRDefault="007939E5" w:rsidP="0090758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270" w:type="dxa"/>
          </w:tcPr>
          <w:p w14:paraId="066283BA" w14:textId="77777777" w:rsidR="0090758F" w:rsidRPr="0092545D" w:rsidRDefault="0090758F" w:rsidP="0090758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</w:tcPr>
          <w:p w14:paraId="0C64354A" w14:textId="711D1791" w:rsidR="0090758F" w:rsidRPr="0090758F" w:rsidRDefault="00024521" w:rsidP="0090758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</w:p>
        </w:tc>
      </w:tr>
    </w:tbl>
    <w:p w14:paraId="7C09365C" w14:textId="474E6DBF" w:rsidR="00A564F2" w:rsidRPr="007E5942" w:rsidRDefault="00A564F2" w:rsidP="00F26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16"/>
        <w:gridCol w:w="254"/>
        <w:gridCol w:w="30"/>
        <w:gridCol w:w="1320"/>
      </w:tblGrid>
      <w:tr w:rsidR="00B5380D" w:rsidRPr="008E639C" w14:paraId="10C1E7BF" w14:textId="77777777" w:rsidTr="008A0EBB">
        <w:trPr>
          <w:cantSplit/>
        </w:trPr>
        <w:tc>
          <w:tcPr>
            <w:tcW w:w="6300" w:type="dxa"/>
          </w:tcPr>
          <w:p w14:paraId="0FB47BAF" w14:textId="77777777" w:rsidR="00B5380D" w:rsidRPr="008E639C" w:rsidRDefault="00B5380D" w:rsidP="008A0EB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19F9990E" w14:textId="77777777" w:rsidR="00B5380D" w:rsidRPr="003019BE" w:rsidRDefault="00B5380D" w:rsidP="008A0EBB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  <w:vAlign w:val="center"/>
          </w:tcPr>
          <w:p w14:paraId="17717592" w14:textId="77777777" w:rsidR="00B5380D" w:rsidRPr="003019BE" w:rsidRDefault="00B5380D" w:rsidP="008A0EBB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76B82074" w14:textId="77777777" w:rsidR="00B5380D" w:rsidRPr="003019BE" w:rsidRDefault="00B5380D" w:rsidP="008A0EBB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</w:tr>
      <w:tr w:rsidR="00B5380D" w:rsidRPr="008E639C" w14:paraId="3780CF7D" w14:textId="77777777" w:rsidTr="008A0EBB">
        <w:trPr>
          <w:cantSplit/>
        </w:trPr>
        <w:tc>
          <w:tcPr>
            <w:tcW w:w="6300" w:type="dxa"/>
          </w:tcPr>
          <w:p w14:paraId="79E4498C" w14:textId="77777777" w:rsidR="00B5380D" w:rsidRPr="008E639C" w:rsidRDefault="00B5380D" w:rsidP="008A0EB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5"/>
          </w:tcPr>
          <w:p w14:paraId="45E684C8" w14:textId="77777777" w:rsidR="00B5380D" w:rsidRPr="003019BE" w:rsidRDefault="00B5380D" w:rsidP="008A0EB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019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564F2" w:rsidRPr="00300257" w14:paraId="003F7E90" w14:textId="77777777" w:rsidTr="000872D6">
        <w:trPr>
          <w:cantSplit/>
          <w:trHeight w:val="340"/>
        </w:trPr>
        <w:tc>
          <w:tcPr>
            <w:tcW w:w="6300" w:type="dxa"/>
          </w:tcPr>
          <w:p w14:paraId="35ADB6F9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</w:t>
            </w:r>
            <w:r w:rsidRPr="003002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หนี้การค้า</w:t>
            </w:r>
          </w:p>
        </w:tc>
        <w:tc>
          <w:tcPr>
            <w:tcW w:w="1276" w:type="dxa"/>
            <w:gridSpan w:val="2"/>
          </w:tcPr>
          <w:p w14:paraId="64513A0F" w14:textId="77777777" w:rsidR="00A564F2" w:rsidRPr="00300257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14:paraId="1B2D35DB" w14:textId="77777777" w:rsidR="00A564F2" w:rsidRPr="00300257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3077D552" w14:textId="77777777" w:rsidR="00A564F2" w:rsidRPr="00300257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64F2" w:rsidRPr="00300257" w14:paraId="107239A5" w14:textId="77777777" w:rsidTr="000872D6">
        <w:trPr>
          <w:cantSplit/>
          <w:trHeight w:val="340"/>
        </w:trPr>
        <w:tc>
          <w:tcPr>
            <w:tcW w:w="6300" w:type="dxa"/>
          </w:tcPr>
          <w:p w14:paraId="1EE710A3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gridSpan w:val="2"/>
          </w:tcPr>
          <w:p w14:paraId="21760B25" w14:textId="77777777" w:rsidR="00A564F2" w:rsidRPr="00300257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14:paraId="489648B5" w14:textId="77777777" w:rsidR="00A564F2" w:rsidRPr="00300257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48701F6B" w14:textId="77777777" w:rsidR="00A564F2" w:rsidRPr="00300257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64F2" w:rsidRPr="00300257" w14:paraId="7CB00B9B" w14:textId="77777777" w:rsidTr="000872D6">
        <w:trPr>
          <w:cantSplit/>
          <w:trHeight w:val="340"/>
        </w:trPr>
        <w:tc>
          <w:tcPr>
            <w:tcW w:w="6300" w:type="dxa"/>
          </w:tcPr>
          <w:p w14:paraId="091A2664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ภายในวันที่ครบกำหนดชำระ</w:t>
            </w:r>
          </w:p>
        </w:tc>
        <w:tc>
          <w:tcPr>
            <w:tcW w:w="1276" w:type="dxa"/>
            <w:gridSpan w:val="2"/>
          </w:tcPr>
          <w:p w14:paraId="4B3F8DB0" w14:textId="11B47930" w:rsidR="00A564F2" w:rsidRPr="00300257" w:rsidRDefault="007939E5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4,308</w:t>
            </w:r>
          </w:p>
        </w:tc>
        <w:tc>
          <w:tcPr>
            <w:tcW w:w="284" w:type="dxa"/>
            <w:gridSpan w:val="2"/>
          </w:tcPr>
          <w:p w14:paraId="602B7E17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7F911A6F" w14:textId="47FC10E4" w:rsidR="00A564F2" w:rsidRPr="00300257" w:rsidRDefault="004E256E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A564F2">
              <w:rPr>
                <w:rFonts w:ascii="Angsana New" w:hAnsi="Angsana New"/>
                <w:sz w:val="30"/>
                <w:szCs w:val="30"/>
              </w:rPr>
              <w:t>,</w:t>
            </w: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648</w:t>
            </w:r>
          </w:p>
        </w:tc>
      </w:tr>
      <w:tr w:rsidR="00A564F2" w:rsidRPr="00300257" w14:paraId="31FD1010" w14:textId="77777777" w:rsidTr="000872D6">
        <w:trPr>
          <w:cantSplit/>
          <w:trHeight w:val="340"/>
        </w:trPr>
        <w:tc>
          <w:tcPr>
            <w:tcW w:w="6300" w:type="dxa"/>
          </w:tcPr>
          <w:p w14:paraId="08BA401C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เกินวันครบกำหนดชำระ</w:t>
            </w:r>
          </w:p>
        </w:tc>
        <w:tc>
          <w:tcPr>
            <w:tcW w:w="1276" w:type="dxa"/>
            <w:gridSpan w:val="2"/>
          </w:tcPr>
          <w:p w14:paraId="6C3A1CF4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14:paraId="0C75B1FB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1A39AF0C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64F2" w:rsidRPr="00300257" w14:paraId="2B27E196" w14:textId="77777777" w:rsidTr="000872D6">
        <w:trPr>
          <w:cantSplit/>
          <w:trHeight w:val="340"/>
        </w:trPr>
        <w:tc>
          <w:tcPr>
            <w:tcW w:w="6300" w:type="dxa"/>
          </w:tcPr>
          <w:p w14:paraId="545E1233" w14:textId="7965694E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Times New Roman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</w:rPr>
              <w:tab/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4E256E" w:rsidRPr="004E256E">
              <w:rPr>
                <w:rFonts w:ascii="Angsana New" w:hAnsi="Angsana New"/>
                <w:sz w:val="30"/>
                <w:szCs w:val="30"/>
              </w:rPr>
              <w:t>3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6" w:type="dxa"/>
            <w:gridSpan w:val="2"/>
          </w:tcPr>
          <w:p w14:paraId="37ED06F2" w14:textId="5399D56B" w:rsidR="00A564F2" w:rsidRPr="00300257" w:rsidRDefault="007939E5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</w:t>
            </w:r>
          </w:p>
        </w:tc>
        <w:tc>
          <w:tcPr>
            <w:tcW w:w="284" w:type="dxa"/>
            <w:gridSpan w:val="2"/>
          </w:tcPr>
          <w:p w14:paraId="1B303248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2305A8C2" w14:textId="66720B92" w:rsidR="00A564F2" w:rsidRPr="00300257" w:rsidRDefault="004E256E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</w:p>
        </w:tc>
      </w:tr>
      <w:tr w:rsidR="00A564F2" w:rsidRPr="00300257" w14:paraId="14F54963" w14:textId="77777777" w:rsidTr="000872D6">
        <w:trPr>
          <w:cantSplit/>
          <w:trHeight w:val="340"/>
        </w:trPr>
        <w:tc>
          <w:tcPr>
            <w:tcW w:w="6300" w:type="dxa"/>
          </w:tcPr>
          <w:p w14:paraId="3405F96E" w14:textId="33E48AD8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4E256E" w:rsidRPr="004E256E">
              <w:rPr>
                <w:rFonts w:ascii="Angsana New" w:hAnsi="Angsana New"/>
                <w:sz w:val="30"/>
                <w:szCs w:val="30"/>
              </w:rPr>
              <w:t>3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4E256E" w:rsidRPr="004E256E">
              <w:rPr>
                <w:rFonts w:ascii="Angsana New" w:hAnsi="Angsana New"/>
                <w:sz w:val="30"/>
                <w:szCs w:val="30"/>
              </w:rPr>
              <w:t>6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1276" w:type="dxa"/>
            <w:gridSpan w:val="2"/>
          </w:tcPr>
          <w:p w14:paraId="643EC4CE" w14:textId="4F9D3F70" w:rsidR="00A564F2" w:rsidRPr="00300257" w:rsidRDefault="007939E5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  <w:gridSpan w:val="2"/>
          </w:tcPr>
          <w:p w14:paraId="5710F67D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40CD0994" w14:textId="19A6110E" w:rsidR="00A564F2" w:rsidRPr="00300257" w:rsidRDefault="004E256E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A564F2" w:rsidRPr="00300257" w14:paraId="005EE427" w14:textId="77777777" w:rsidTr="000872D6">
        <w:trPr>
          <w:cantSplit/>
          <w:trHeight w:hRule="exact" w:val="113"/>
        </w:trPr>
        <w:tc>
          <w:tcPr>
            <w:tcW w:w="6300" w:type="dxa"/>
          </w:tcPr>
          <w:p w14:paraId="2A102CBE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14:paraId="49913F6D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14:paraId="643B2099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4B5E6BEB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564F2" w:rsidRPr="00300257" w14:paraId="14DB5638" w14:textId="77777777" w:rsidTr="000872D6">
        <w:trPr>
          <w:cantSplit/>
          <w:trHeight w:val="340"/>
        </w:trPr>
        <w:tc>
          <w:tcPr>
            <w:tcW w:w="6300" w:type="dxa"/>
          </w:tcPr>
          <w:p w14:paraId="53634E1C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3B86CE1" w14:textId="5E979629" w:rsidR="00A564F2" w:rsidRPr="00300257" w:rsidRDefault="007939E5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4,427</w:t>
            </w:r>
          </w:p>
        </w:tc>
        <w:tc>
          <w:tcPr>
            <w:tcW w:w="284" w:type="dxa"/>
            <w:gridSpan w:val="2"/>
          </w:tcPr>
          <w:p w14:paraId="7535BA65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293C998C" w14:textId="29A24404" w:rsidR="00A564F2" w:rsidRPr="00300257" w:rsidRDefault="004E256E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A564F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747</w:t>
            </w:r>
          </w:p>
        </w:tc>
      </w:tr>
    </w:tbl>
    <w:p w14:paraId="3D876B53" w14:textId="6789C654" w:rsidR="0004269D" w:rsidRPr="007E5942" w:rsidRDefault="0004269D" w:rsidP="00AF06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8"/>
          <w:szCs w:val="28"/>
        </w:rPr>
      </w:pPr>
    </w:p>
    <w:tbl>
      <w:tblPr>
        <w:tblW w:w="920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6327"/>
        <w:gridCol w:w="1276"/>
        <w:gridCol w:w="284"/>
        <w:gridCol w:w="1320"/>
      </w:tblGrid>
      <w:tr w:rsidR="00883E0E" w:rsidRPr="00300257" w14:paraId="080DA292" w14:textId="77777777" w:rsidTr="000872D6">
        <w:trPr>
          <w:cantSplit/>
          <w:trHeight w:val="340"/>
        </w:trPr>
        <w:tc>
          <w:tcPr>
            <w:tcW w:w="6327" w:type="dxa"/>
          </w:tcPr>
          <w:p w14:paraId="0F2D25D9" w14:textId="77777777" w:rsidR="00883E0E" w:rsidRPr="00300257" w:rsidRDefault="00883E0E" w:rsidP="002E4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บริษัททั่วไป</w:t>
            </w:r>
          </w:p>
        </w:tc>
        <w:tc>
          <w:tcPr>
            <w:tcW w:w="1276" w:type="dxa"/>
          </w:tcPr>
          <w:p w14:paraId="5211AF60" w14:textId="77777777" w:rsidR="00883E0E" w:rsidRPr="00300257" w:rsidRDefault="00883E0E" w:rsidP="002E413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B81E2E6" w14:textId="77777777" w:rsidR="00883E0E" w:rsidRPr="00300257" w:rsidRDefault="00883E0E" w:rsidP="002E413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10EA500C" w14:textId="77777777" w:rsidR="00883E0E" w:rsidRPr="00300257" w:rsidRDefault="00883E0E" w:rsidP="002E413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64F2" w:rsidRPr="00300257" w14:paraId="14DC9CBC" w14:textId="77777777" w:rsidTr="000872D6">
        <w:trPr>
          <w:cantSplit/>
          <w:trHeight w:val="340"/>
        </w:trPr>
        <w:tc>
          <w:tcPr>
            <w:tcW w:w="6327" w:type="dxa"/>
          </w:tcPr>
          <w:p w14:paraId="0E227616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ภายในวันที่ครบกำหนดชำระ</w:t>
            </w:r>
          </w:p>
        </w:tc>
        <w:tc>
          <w:tcPr>
            <w:tcW w:w="1276" w:type="dxa"/>
          </w:tcPr>
          <w:p w14:paraId="5B18E290" w14:textId="78688100" w:rsidR="00A564F2" w:rsidRPr="00300257" w:rsidRDefault="007939E5" w:rsidP="00FC67F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38,332</w:t>
            </w:r>
          </w:p>
        </w:tc>
        <w:tc>
          <w:tcPr>
            <w:tcW w:w="284" w:type="dxa"/>
          </w:tcPr>
          <w:p w14:paraId="64B88D78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171828A9" w14:textId="7A899F6D" w:rsidR="00A564F2" w:rsidRPr="00300257" w:rsidRDefault="004E256E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  <w:r w:rsidR="00A564F2">
              <w:rPr>
                <w:rFonts w:ascii="Angsana New" w:hAnsi="Angsana New"/>
                <w:sz w:val="30"/>
                <w:szCs w:val="30"/>
              </w:rPr>
              <w:t>,</w:t>
            </w: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796</w:t>
            </w:r>
          </w:p>
        </w:tc>
      </w:tr>
      <w:tr w:rsidR="00A564F2" w:rsidRPr="00300257" w14:paraId="0F7D2AEE" w14:textId="77777777" w:rsidTr="000872D6">
        <w:trPr>
          <w:cantSplit/>
          <w:trHeight w:val="340"/>
        </w:trPr>
        <w:tc>
          <w:tcPr>
            <w:tcW w:w="6327" w:type="dxa"/>
          </w:tcPr>
          <w:p w14:paraId="6E759AC1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เกินวันครบกำหนดชำระ</w:t>
            </w:r>
          </w:p>
        </w:tc>
        <w:tc>
          <w:tcPr>
            <w:tcW w:w="1276" w:type="dxa"/>
          </w:tcPr>
          <w:p w14:paraId="30BEE2BD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60D339F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63820EC3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64F2" w:rsidRPr="00300257" w14:paraId="6E5A3D5B" w14:textId="77777777" w:rsidTr="000872D6">
        <w:trPr>
          <w:cantSplit/>
          <w:trHeight w:val="340"/>
        </w:trPr>
        <w:tc>
          <w:tcPr>
            <w:tcW w:w="6327" w:type="dxa"/>
          </w:tcPr>
          <w:p w14:paraId="4FE4A901" w14:textId="6D64ECD9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Times New Roman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</w:rPr>
              <w:tab/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4E256E" w:rsidRPr="004E256E">
              <w:rPr>
                <w:rFonts w:ascii="Angsana New" w:hAnsi="Angsana New"/>
                <w:sz w:val="30"/>
                <w:szCs w:val="30"/>
              </w:rPr>
              <w:t>3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12345C37" w14:textId="5C29E299" w:rsidR="00A564F2" w:rsidRPr="00300257" w:rsidRDefault="007939E5" w:rsidP="00FC67F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4,075</w:t>
            </w:r>
          </w:p>
        </w:tc>
        <w:tc>
          <w:tcPr>
            <w:tcW w:w="284" w:type="dxa"/>
          </w:tcPr>
          <w:p w14:paraId="7DC25D14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2479C3D3" w14:textId="23B0E1E4" w:rsidR="00A564F2" w:rsidRPr="00300257" w:rsidRDefault="004E256E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A564F2">
              <w:rPr>
                <w:rFonts w:ascii="Angsana New" w:hAnsi="Angsana New"/>
                <w:sz w:val="30"/>
                <w:szCs w:val="30"/>
              </w:rPr>
              <w:t>,</w:t>
            </w: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628</w:t>
            </w:r>
          </w:p>
        </w:tc>
      </w:tr>
      <w:tr w:rsidR="00A564F2" w:rsidRPr="00300257" w14:paraId="6E50D54B" w14:textId="77777777" w:rsidTr="000872D6">
        <w:trPr>
          <w:cantSplit/>
          <w:trHeight w:val="340"/>
        </w:trPr>
        <w:tc>
          <w:tcPr>
            <w:tcW w:w="6327" w:type="dxa"/>
          </w:tcPr>
          <w:p w14:paraId="16F0C5BF" w14:textId="2177D4E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4E256E" w:rsidRPr="004E256E">
              <w:rPr>
                <w:rFonts w:ascii="Angsana New" w:hAnsi="Angsana New"/>
                <w:sz w:val="30"/>
                <w:szCs w:val="30"/>
              </w:rPr>
              <w:t>3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4E256E" w:rsidRPr="004E256E">
              <w:rPr>
                <w:rFonts w:ascii="Angsana New" w:hAnsi="Angsana New"/>
                <w:sz w:val="30"/>
                <w:szCs w:val="30"/>
              </w:rPr>
              <w:t>6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1276" w:type="dxa"/>
          </w:tcPr>
          <w:p w14:paraId="2DDEE344" w14:textId="4DE6DC53" w:rsidR="00A564F2" w:rsidRPr="00300257" w:rsidRDefault="007939E5" w:rsidP="00FC67F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631</w:t>
            </w:r>
          </w:p>
        </w:tc>
        <w:tc>
          <w:tcPr>
            <w:tcW w:w="284" w:type="dxa"/>
          </w:tcPr>
          <w:p w14:paraId="5AC167FE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48BF4F45" w14:textId="4E8EA34F" w:rsidR="00A564F2" w:rsidRPr="00300257" w:rsidRDefault="004E256E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715</w:t>
            </w:r>
          </w:p>
        </w:tc>
      </w:tr>
      <w:tr w:rsidR="00A564F2" w:rsidRPr="00300257" w14:paraId="12B4AC3C" w14:textId="77777777" w:rsidTr="000872D6">
        <w:trPr>
          <w:cantSplit/>
          <w:trHeight w:val="340"/>
        </w:trPr>
        <w:tc>
          <w:tcPr>
            <w:tcW w:w="6327" w:type="dxa"/>
          </w:tcPr>
          <w:p w14:paraId="2E13862C" w14:textId="6D2DC6E0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300257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="004E256E" w:rsidRPr="004E256E">
              <w:rPr>
                <w:rFonts w:ascii="Angsana New" w:hAnsi="Angsana New"/>
                <w:sz w:val="30"/>
                <w:szCs w:val="30"/>
              </w:rPr>
              <w:t>6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4E256E" w:rsidRPr="004E256E">
              <w:rPr>
                <w:rFonts w:ascii="Angsana New" w:hAnsi="Angsana New"/>
                <w:sz w:val="30"/>
                <w:szCs w:val="30"/>
              </w:rPr>
              <w:t>12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3E0F1D6D" w14:textId="2C9F46B4" w:rsidR="00A564F2" w:rsidRPr="00300257" w:rsidRDefault="007939E5" w:rsidP="00FC67F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608</w:t>
            </w:r>
          </w:p>
        </w:tc>
        <w:tc>
          <w:tcPr>
            <w:tcW w:w="284" w:type="dxa"/>
          </w:tcPr>
          <w:p w14:paraId="64E8B776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4ED3140A" w14:textId="4BC777DD" w:rsidR="00A564F2" w:rsidRPr="00300257" w:rsidRDefault="005B3E8A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681</w:t>
            </w:r>
          </w:p>
        </w:tc>
      </w:tr>
      <w:tr w:rsidR="00A564F2" w:rsidRPr="00300257" w14:paraId="4A261698" w14:textId="77777777" w:rsidTr="000872D6">
        <w:trPr>
          <w:cantSplit/>
          <w:trHeight w:val="340"/>
        </w:trPr>
        <w:tc>
          <w:tcPr>
            <w:tcW w:w="6327" w:type="dxa"/>
          </w:tcPr>
          <w:p w14:paraId="38404327" w14:textId="0C445473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มากกว่า </w:t>
            </w:r>
            <w:r w:rsidR="004E256E" w:rsidRPr="004E256E">
              <w:rPr>
                <w:rFonts w:ascii="Angsana New" w:hAnsi="Angsana New"/>
                <w:sz w:val="30"/>
                <w:szCs w:val="30"/>
              </w:rPr>
              <w:t>12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45D0257" w14:textId="7568261A" w:rsidR="00A564F2" w:rsidRPr="00300257" w:rsidRDefault="007939E5" w:rsidP="00FC67F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1,549</w:t>
            </w:r>
          </w:p>
        </w:tc>
        <w:tc>
          <w:tcPr>
            <w:tcW w:w="284" w:type="dxa"/>
          </w:tcPr>
          <w:p w14:paraId="4F2F8EE8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6E8A492C" w14:textId="3E4E3B71" w:rsidR="00A564F2" w:rsidRPr="00300257" w:rsidRDefault="005B3E8A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1,116</w:t>
            </w:r>
          </w:p>
        </w:tc>
      </w:tr>
      <w:tr w:rsidR="00A564F2" w:rsidRPr="00300257" w14:paraId="2A30F1EB" w14:textId="77777777" w:rsidTr="000872D6">
        <w:trPr>
          <w:cantSplit/>
          <w:trHeight w:val="340"/>
        </w:trPr>
        <w:tc>
          <w:tcPr>
            <w:tcW w:w="6327" w:type="dxa"/>
          </w:tcPr>
          <w:p w14:paraId="323D9791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FEC610D" w14:textId="378AB4EC" w:rsidR="00A564F2" w:rsidRPr="00300257" w:rsidRDefault="007939E5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45,195</w:t>
            </w:r>
          </w:p>
        </w:tc>
        <w:tc>
          <w:tcPr>
            <w:tcW w:w="284" w:type="dxa"/>
          </w:tcPr>
          <w:p w14:paraId="2A542596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7932BAB0" w14:textId="3F4A8DBE" w:rsidR="00A564F2" w:rsidRPr="00300257" w:rsidRDefault="004E256E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 w:bidi="th-TH"/>
              </w:rPr>
              <w:t>41</w:t>
            </w:r>
            <w:r w:rsidR="00A564F2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4E256E">
              <w:rPr>
                <w:rFonts w:ascii="Angsana New" w:hAnsi="Angsana New"/>
                <w:sz w:val="30"/>
                <w:szCs w:val="30"/>
                <w:lang w:val="en-US" w:bidi="th-TH"/>
              </w:rPr>
              <w:t>936</w:t>
            </w:r>
          </w:p>
        </w:tc>
      </w:tr>
      <w:tr w:rsidR="00A564F2" w:rsidRPr="00300257" w14:paraId="3DC3C79D" w14:textId="77777777" w:rsidTr="000872D6">
        <w:trPr>
          <w:cantSplit/>
          <w:trHeight w:val="340"/>
        </w:trPr>
        <w:tc>
          <w:tcPr>
            <w:tcW w:w="6327" w:type="dxa"/>
          </w:tcPr>
          <w:p w14:paraId="32BD8124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B100178" w14:textId="5F4B96C7" w:rsidR="00A564F2" w:rsidRPr="00C63B4A" w:rsidRDefault="007939E5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(1,165)</w:t>
            </w:r>
          </w:p>
        </w:tc>
        <w:tc>
          <w:tcPr>
            <w:tcW w:w="284" w:type="dxa"/>
          </w:tcPr>
          <w:p w14:paraId="201525B2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6653F3FB" w14:textId="09C7D16B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63B4A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4E256E" w:rsidRPr="004E256E">
              <w:rPr>
                <w:rFonts w:ascii="Angsana New" w:hAnsi="Angsana New"/>
                <w:sz w:val="30"/>
                <w:szCs w:val="30"/>
                <w:lang w:val="en-US" w:bidi="th-TH"/>
              </w:rPr>
              <w:t>911</w:t>
            </w:r>
            <w:r w:rsidRPr="00C63B4A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A564F2" w:rsidRPr="00300257" w14:paraId="2C54BC96" w14:textId="77777777" w:rsidTr="000872D6">
        <w:trPr>
          <w:cantSplit/>
          <w:trHeight w:val="340"/>
        </w:trPr>
        <w:tc>
          <w:tcPr>
            <w:tcW w:w="6327" w:type="dxa"/>
          </w:tcPr>
          <w:p w14:paraId="1ACDAD4D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F7E1F97" w14:textId="71E43059" w:rsidR="00A564F2" w:rsidRPr="00300257" w:rsidRDefault="007939E5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44,030</w:t>
            </w:r>
          </w:p>
        </w:tc>
        <w:tc>
          <w:tcPr>
            <w:tcW w:w="284" w:type="dxa"/>
          </w:tcPr>
          <w:p w14:paraId="048EBBAD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72C28AD3" w14:textId="7D47F9C6" w:rsidR="00A564F2" w:rsidRPr="00300257" w:rsidRDefault="004E256E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</w:t>
            </w:r>
            <w:r w:rsidR="00A564F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025</w:t>
            </w:r>
          </w:p>
        </w:tc>
      </w:tr>
      <w:tr w:rsidR="00A564F2" w:rsidRPr="00300257" w14:paraId="43CA1CD2" w14:textId="77777777" w:rsidTr="000872D6">
        <w:trPr>
          <w:cantSplit/>
          <w:trHeight w:hRule="exact" w:val="113"/>
        </w:trPr>
        <w:tc>
          <w:tcPr>
            <w:tcW w:w="6327" w:type="dxa"/>
          </w:tcPr>
          <w:p w14:paraId="49D38AC0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37ED3CC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14:paraId="4390101A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08C68ADE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893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564F2" w:rsidRPr="00300257" w14:paraId="1AC70D44" w14:textId="77777777" w:rsidTr="000872D6">
        <w:trPr>
          <w:cantSplit/>
          <w:trHeight w:val="340"/>
        </w:trPr>
        <w:tc>
          <w:tcPr>
            <w:tcW w:w="6327" w:type="dxa"/>
          </w:tcPr>
          <w:p w14:paraId="3BC08AA4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4939410" w14:textId="5A1FC14A" w:rsidR="00A564F2" w:rsidRPr="00300257" w:rsidRDefault="007939E5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48,457</w:t>
            </w:r>
          </w:p>
        </w:tc>
        <w:tc>
          <w:tcPr>
            <w:tcW w:w="284" w:type="dxa"/>
          </w:tcPr>
          <w:p w14:paraId="0CA40587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double" w:sz="4" w:space="0" w:color="auto"/>
            </w:tcBorders>
          </w:tcPr>
          <w:p w14:paraId="0B74CC1C" w14:textId="6CD8ED50" w:rsidR="00A564F2" w:rsidRPr="00300257" w:rsidRDefault="004E256E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</w:t>
            </w:r>
            <w:r w:rsidR="00A564F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772</w:t>
            </w:r>
          </w:p>
        </w:tc>
      </w:tr>
    </w:tbl>
    <w:p w14:paraId="61549AEE" w14:textId="77777777" w:rsidR="009C0C35" w:rsidRPr="007E5942" w:rsidRDefault="009C0C35" w:rsidP="00F27D0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</w:p>
    <w:p w14:paraId="2C8AB204" w14:textId="77777777" w:rsidR="00D02B66" w:rsidRDefault="003A569C" w:rsidP="00AF06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44B0E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="003350F1" w:rsidRPr="00744B0E">
        <w:rPr>
          <w:rFonts w:ascii="Angsana New" w:hAnsi="Angsana New"/>
          <w:sz w:val="30"/>
          <w:szCs w:val="30"/>
          <w:cs/>
        </w:rPr>
        <w:t xml:space="preserve"> </w:t>
      </w:r>
      <w:r w:rsidRPr="00744B0E">
        <w:rPr>
          <w:rFonts w:ascii="Angsana New" w:hAnsi="Angsana New"/>
          <w:sz w:val="30"/>
          <w:szCs w:val="30"/>
          <w:cs/>
        </w:rPr>
        <w:t>คือ</w:t>
      </w:r>
      <w:r w:rsidR="003350F1" w:rsidRPr="00744B0E">
        <w:rPr>
          <w:rFonts w:ascii="Angsana New" w:hAnsi="Angsana New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z w:val="30"/>
          <w:szCs w:val="30"/>
        </w:rPr>
        <w:t>15</w:t>
      </w:r>
      <w:r w:rsidR="003350F1" w:rsidRPr="00744B0E">
        <w:rPr>
          <w:rFonts w:ascii="Angsana New" w:hAnsi="Angsana New"/>
          <w:sz w:val="30"/>
          <w:szCs w:val="30"/>
          <w:cs/>
        </w:rPr>
        <w:t xml:space="preserve"> </w:t>
      </w:r>
      <w:r w:rsidR="009D3546" w:rsidRPr="00744B0E">
        <w:rPr>
          <w:rFonts w:ascii="Angsana New" w:hAnsi="Angsana New"/>
          <w:sz w:val="30"/>
          <w:szCs w:val="30"/>
        </w:rPr>
        <w:t>-</w:t>
      </w:r>
      <w:r w:rsidR="003350F1" w:rsidRPr="00744B0E">
        <w:rPr>
          <w:rFonts w:ascii="Angsana New" w:hAnsi="Angsana New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z w:val="30"/>
          <w:szCs w:val="30"/>
        </w:rPr>
        <w:t>90</w:t>
      </w:r>
      <w:r w:rsidR="003350F1" w:rsidRPr="00744B0E">
        <w:rPr>
          <w:rFonts w:ascii="Angsana New" w:hAnsi="Angsana New"/>
          <w:sz w:val="30"/>
          <w:szCs w:val="30"/>
          <w:cs/>
        </w:rPr>
        <w:t xml:space="preserve"> </w:t>
      </w:r>
      <w:r w:rsidRPr="00744B0E">
        <w:rPr>
          <w:rFonts w:ascii="Angsana New" w:hAnsi="Angsana New"/>
          <w:sz w:val="30"/>
          <w:szCs w:val="30"/>
          <w:cs/>
        </w:rPr>
        <w:t>วัน</w:t>
      </w:r>
      <w:r w:rsidR="003350F1" w:rsidRPr="00744B0E">
        <w:rPr>
          <w:rFonts w:ascii="Angsana New" w:hAnsi="Angsana New"/>
          <w:sz w:val="30"/>
          <w:szCs w:val="30"/>
          <w:cs/>
        </w:rPr>
        <w:t xml:space="preserve"> </w:t>
      </w:r>
    </w:p>
    <w:p w14:paraId="19D29E21" w14:textId="77777777" w:rsidR="00D02B66" w:rsidRPr="007E5942" w:rsidRDefault="00D02B66" w:rsidP="00AF06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D33F746" w14:textId="339758E4" w:rsidR="00364AED" w:rsidRPr="00AF06DD" w:rsidRDefault="00D02B66" w:rsidP="00AF06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31</w:t>
      </w:r>
      <w:r w:rsidRPr="00300257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2561</w:t>
      </w:r>
      <w:r w:rsidRPr="00300257">
        <w:rPr>
          <w:rFonts w:ascii="Angsana New" w:hAnsi="Angsana New"/>
          <w:sz w:val="30"/>
          <w:szCs w:val="30"/>
          <w:cs/>
        </w:rPr>
        <w:t xml:space="preserve"> ลูกหนี้การค้าที่ค้างชำระ</w:t>
      </w:r>
      <w:r w:rsidRPr="00300257">
        <w:rPr>
          <w:rFonts w:ascii="Angsana New" w:hAnsi="Angsana New" w:hint="cs"/>
          <w:sz w:val="30"/>
          <w:szCs w:val="30"/>
          <w:cs/>
        </w:rPr>
        <w:t>เกินวันครบกำหนดชำระ</w:t>
      </w:r>
      <w:r w:rsidRPr="00300257">
        <w:rPr>
          <w:rFonts w:ascii="Angsana New" w:hAnsi="Angsana New"/>
          <w:sz w:val="30"/>
          <w:szCs w:val="30"/>
          <w:cs/>
        </w:rPr>
        <w:t xml:space="preserve">ของกลุ่มบริษัทมีการค้ำประกันโดยสถาบันการเงินในวงเงินจำนวน </w:t>
      </w:r>
      <w:r w:rsidR="007939E5">
        <w:rPr>
          <w:rFonts w:ascii="Angsana New" w:hAnsi="Angsana New"/>
          <w:sz w:val="30"/>
          <w:szCs w:val="30"/>
        </w:rPr>
        <w:t xml:space="preserve">1,008 </w:t>
      </w:r>
      <w:r w:rsidRPr="00300257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300257">
        <w:rPr>
          <w:rFonts w:ascii="Angsana New" w:hAnsi="Angsana New"/>
          <w:i/>
          <w:iCs/>
          <w:sz w:val="30"/>
          <w:szCs w:val="30"/>
          <w:cs/>
        </w:rPr>
        <w:t>(</w:t>
      </w:r>
      <w:r>
        <w:rPr>
          <w:rFonts w:ascii="Angsana New" w:hAnsi="Angsana New"/>
          <w:i/>
          <w:iCs/>
          <w:sz w:val="30"/>
          <w:szCs w:val="30"/>
        </w:rPr>
        <w:t>2560</w:t>
      </w:r>
      <w:r w:rsidRPr="00300257">
        <w:rPr>
          <w:rFonts w:ascii="Angsana New" w:hAnsi="Angsana New"/>
          <w:i/>
          <w:iCs/>
          <w:sz w:val="30"/>
          <w:szCs w:val="30"/>
        </w:rPr>
        <w:t>:</w:t>
      </w:r>
      <w:r w:rsidRPr="0030025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/>
          <w:i/>
          <w:iCs/>
          <w:sz w:val="30"/>
          <w:szCs w:val="30"/>
        </w:rPr>
        <w:t>823</w:t>
      </w:r>
      <w:r w:rsidRPr="00300257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="00364AED">
        <w:rPr>
          <w:rFonts w:ascii="Angsana New" w:hAnsi="Angsana New"/>
          <w:b/>
          <w:bCs/>
          <w:sz w:val="30"/>
          <w:szCs w:val="30"/>
        </w:rPr>
        <w:br w:type="page"/>
      </w:r>
    </w:p>
    <w:p w14:paraId="3F36D0CD" w14:textId="5F55EBFA" w:rsidR="004D2803" w:rsidRDefault="004D2803" w:rsidP="00C450F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/>
          <w:bCs/>
          <w:sz w:val="30"/>
          <w:szCs w:val="30"/>
        </w:rPr>
      </w:pPr>
      <w:r w:rsidRPr="007C3E06">
        <w:rPr>
          <w:rFonts w:ascii="Angsana New" w:hAnsi="Angsana New"/>
          <w:b/>
          <w:sz w:val="30"/>
          <w:szCs w:val="30"/>
        </w:rPr>
        <w:lastRenderedPageBreak/>
        <w:t>7</w:t>
      </w:r>
      <w:r w:rsidRPr="007C3E06">
        <w:rPr>
          <w:rFonts w:ascii="Angsana New" w:hAnsi="Angsana New"/>
          <w:bCs/>
          <w:sz w:val="30"/>
          <w:szCs w:val="30"/>
          <w:cs/>
        </w:rPr>
        <w:tab/>
      </w:r>
      <w:r w:rsidRPr="007E5942">
        <w:rPr>
          <w:rFonts w:ascii="Angsana New" w:hAnsi="Angsana New"/>
          <w:bCs/>
          <w:sz w:val="30"/>
          <w:szCs w:val="30"/>
          <w:cs/>
        </w:rPr>
        <w:t>สินค้าคงเหลือ</w:t>
      </w:r>
    </w:p>
    <w:p w14:paraId="7E4AB8F2" w14:textId="77777777" w:rsidR="004D2803" w:rsidRDefault="004D2803" w:rsidP="00C450F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350"/>
        <w:gridCol w:w="270"/>
        <w:gridCol w:w="1260"/>
      </w:tblGrid>
      <w:tr w:rsidR="004D2803" w:rsidRPr="00300257" w14:paraId="0B845B39" w14:textId="77777777" w:rsidTr="004D2803">
        <w:trPr>
          <w:cantSplit/>
        </w:trPr>
        <w:tc>
          <w:tcPr>
            <w:tcW w:w="6300" w:type="dxa"/>
          </w:tcPr>
          <w:p w14:paraId="5719DFD7" w14:textId="77777777" w:rsidR="004D2803" w:rsidRPr="00300257" w:rsidRDefault="004D2803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16AD177F" w14:textId="2F95A37A" w:rsidR="004D2803" w:rsidRPr="00300257" w:rsidRDefault="004D2803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center"/>
          </w:tcPr>
          <w:p w14:paraId="096B1531" w14:textId="77777777" w:rsidR="004D2803" w:rsidRPr="00300257" w:rsidRDefault="004D2803" w:rsidP="001A0F17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6C18B929" w14:textId="4CCAD0C7" w:rsidR="004D2803" w:rsidRPr="00300257" w:rsidRDefault="004D2803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4D2803" w:rsidRPr="00300257" w14:paraId="72C70D0F" w14:textId="77777777" w:rsidTr="004D2803">
        <w:trPr>
          <w:cantSplit/>
        </w:trPr>
        <w:tc>
          <w:tcPr>
            <w:tcW w:w="6300" w:type="dxa"/>
          </w:tcPr>
          <w:p w14:paraId="6FAC60F6" w14:textId="77777777" w:rsidR="004D2803" w:rsidRPr="00300257" w:rsidRDefault="004D2803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4310B39B" w14:textId="77777777" w:rsidR="004D2803" w:rsidRPr="00300257" w:rsidRDefault="004D2803" w:rsidP="001A0F17">
            <w:pPr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D2803" w:rsidRPr="00300257" w14:paraId="4CF93CEB" w14:textId="77777777" w:rsidTr="004D2803">
        <w:trPr>
          <w:cantSplit/>
        </w:trPr>
        <w:tc>
          <w:tcPr>
            <w:tcW w:w="6300" w:type="dxa"/>
          </w:tcPr>
          <w:p w14:paraId="594CEACA" w14:textId="77777777" w:rsidR="004D2803" w:rsidRPr="00300257" w:rsidRDefault="004D2803" w:rsidP="004D2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350" w:type="dxa"/>
          </w:tcPr>
          <w:p w14:paraId="76D82869" w14:textId="1319F3CE" w:rsidR="004D2803" w:rsidRPr="00300257" w:rsidRDefault="00444577" w:rsidP="004D2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22,567</w:t>
            </w:r>
          </w:p>
        </w:tc>
        <w:tc>
          <w:tcPr>
            <w:tcW w:w="270" w:type="dxa"/>
          </w:tcPr>
          <w:p w14:paraId="5D934CF6" w14:textId="77777777" w:rsidR="004D2803" w:rsidRPr="00300257" w:rsidRDefault="004D2803" w:rsidP="004D2803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6FC6D47" w14:textId="12CA5A95" w:rsidR="004D2803" w:rsidRPr="00300257" w:rsidRDefault="004D2803" w:rsidP="004D2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22,250</w:t>
            </w:r>
          </w:p>
        </w:tc>
      </w:tr>
      <w:tr w:rsidR="004D2803" w:rsidRPr="00300257" w14:paraId="22121CEA" w14:textId="77777777" w:rsidTr="004D2803">
        <w:trPr>
          <w:cantSplit/>
        </w:trPr>
        <w:tc>
          <w:tcPr>
            <w:tcW w:w="6300" w:type="dxa"/>
          </w:tcPr>
          <w:p w14:paraId="10A2F497" w14:textId="77777777" w:rsidR="004D2803" w:rsidRPr="00300257" w:rsidRDefault="004D2803" w:rsidP="004D2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350" w:type="dxa"/>
          </w:tcPr>
          <w:p w14:paraId="568E09F0" w14:textId="65AAEF1D" w:rsidR="004D2803" w:rsidRPr="00300257" w:rsidRDefault="00444577" w:rsidP="004D2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3,084</w:t>
            </w:r>
          </w:p>
        </w:tc>
        <w:tc>
          <w:tcPr>
            <w:tcW w:w="270" w:type="dxa"/>
          </w:tcPr>
          <w:p w14:paraId="22202829" w14:textId="77777777" w:rsidR="004D2803" w:rsidRPr="00300257" w:rsidRDefault="004D2803" w:rsidP="004D2803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6B17CEB" w14:textId="74208DA7" w:rsidR="004D2803" w:rsidRPr="00300257" w:rsidRDefault="004D2803" w:rsidP="004D2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3,174</w:t>
            </w:r>
          </w:p>
        </w:tc>
      </w:tr>
      <w:tr w:rsidR="004D2803" w:rsidRPr="00300257" w14:paraId="24AF9C60" w14:textId="77777777" w:rsidTr="004D2803">
        <w:trPr>
          <w:cantSplit/>
        </w:trPr>
        <w:tc>
          <w:tcPr>
            <w:tcW w:w="6300" w:type="dxa"/>
          </w:tcPr>
          <w:p w14:paraId="2BEBF2CF" w14:textId="77777777" w:rsidR="004D2803" w:rsidRPr="00300257" w:rsidRDefault="004D2803" w:rsidP="004D2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วัตถุดิบ </w:t>
            </w:r>
          </w:p>
        </w:tc>
        <w:tc>
          <w:tcPr>
            <w:tcW w:w="1350" w:type="dxa"/>
          </w:tcPr>
          <w:p w14:paraId="15CEB2B6" w14:textId="69A41E19" w:rsidR="004D2803" w:rsidRPr="00300257" w:rsidRDefault="00444577" w:rsidP="004D2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14,120</w:t>
            </w:r>
          </w:p>
        </w:tc>
        <w:tc>
          <w:tcPr>
            <w:tcW w:w="270" w:type="dxa"/>
          </w:tcPr>
          <w:p w14:paraId="35AABCD8" w14:textId="77777777" w:rsidR="004D2803" w:rsidRPr="00300257" w:rsidRDefault="004D2803" w:rsidP="004D2803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21B844E" w14:textId="02C13FD6" w:rsidR="004D2803" w:rsidRPr="00300257" w:rsidRDefault="004D2803" w:rsidP="004D2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14,019</w:t>
            </w:r>
          </w:p>
        </w:tc>
      </w:tr>
      <w:tr w:rsidR="004D2803" w:rsidRPr="00300257" w14:paraId="6C5AFB29" w14:textId="77777777" w:rsidTr="004D2803">
        <w:trPr>
          <w:cantSplit/>
        </w:trPr>
        <w:tc>
          <w:tcPr>
            <w:tcW w:w="6300" w:type="dxa"/>
          </w:tcPr>
          <w:p w14:paraId="000EC20E" w14:textId="77777777" w:rsidR="004D2803" w:rsidRPr="00300257" w:rsidRDefault="004D2803" w:rsidP="004D2803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cs/>
              </w:rPr>
            </w:pPr>
            <w:r w:rsidRPr="00300257">
              <w:rPr>
                <w:rFonts w:ascii="Angsana New" w:hAnsi="Angsana New" w:cs="Angsana New"/>
                <w:cs/>
              </w:rPr>
              <w:t>อะไหล่</w:t>
            </w:r>
          </w:p>
        </w:tc>
        <w:tc>
          <w:tcPr>
            <w:tcW w:w="1350" w:type="dxa"/>
          </w:tcPr>
          <w:p w14:paraId="513748E2" w14:textId="58239ADE" w:rsidR="004D2803" w:rsidRPr="00300257" w:rsidRDefault="00444577" w:rsidP="004D2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8,033</w:t>
            </w:r>
          </w:p>
        </w:tc>
        <w:tc>
          <w:tcPr>
            <w:tcW w:w="270" w:type="dxa"/>
          </w:tcPr>
          <w:p w14:paraId="50F3EFFA" w14:textId="77777777" w:rsidR="004D2803" w:rsidRPr="00300257" w:rsidRDefault="004D2803" w:rsidP="004D2803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94A242F" w14:textId="74BD6A8F" w:rsidR="004D2803" w:rsidRPr="00300257" w:rsidRDefault="004D2803" w:rsidP="004D2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7,793</w:t>
            </w:r>
          </w:p>
        </w:tc>
      </w:tr>
      <w:tr w:rsidR="004D2803" w:rsidRPr="00300257" w14:paraId="7FAE7EB8" w14:textId="77777777" w:rsidTr="004D2803">
        <w:trPr>
          <w:cantSplit/>
        </w:trPr>
        <w:tc>
          <w:tcPr>
            <w:tcW w:w="6300" w:type="dxa"/>
          </w:tcPr>
          <w:p w14:paraId="796236CC" w14:textId="77777777" w:rsidR="004D2803" w:rsidRPr="00300257" w:rsidRDefault="004D2803" w:rsidP="004D2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วัสดุ ของใช้สิ้นเปลืองและอื่นๆ</w:t>
            </w:r>
          </w:p>
        </w:tc>
        <w:tc>
          <w:tcPr>
            <w:tcW w:w="1350" w:type="dxa"/>
          </w:tcPr>
          <w:p w14:paraId="47DD2752" w14:textId="68F9252A" w:rsidR="004D2803" w:rsidRPr="00300257" w:rsidRDefault="00444577" w:rsidP="004D2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6,337</w:t>
            </w:r>
          </w:p>
        </w:tc>
        <w:tc>
          <w:tcPr>
            <w:tcW w:w="270" w:type="dxa"/>
          </w:tcPr>
          <w:p w14:paraId="0A3A4E55" w14:textId="77777777" w:rsidR="004D2803" w:rsidRPr="00300257" w:rsidRDefault="004D2803" w:rsidP="004D2803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9DBC8AD" w14:textId="28EE5966" w:rsidR="004D2803" w:rsidRPr="00300257" w:rsidRDefault="004D2803" w:rsidP="004D2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4,810</w:t>
            </w:r>
          </w:p>
        </w:tc>
      </w:tr>
      <w:tr w:rsidR="004D2803" w:rsidRPr="00300257" w14:paraId="262AC37E" w14:textId="77777777" w:rsidTr="004D2803">
        <w:trPr>
          <w:cantSplit/>
        </w:trPr>
        <w:tc>
          <w:tcPr>
            <w:tcW w:w="6300" w:type="dxa"/>
          </w:tcPr>
          <w:p w14:paraId="64404C02" w14:textId="77777777" w:rsidR="004D2803" w:rsidRPr="00300257" w:rsidRDefault="004D2803" w:rsidP="004D2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วัตถุดิบระหว่างทาง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1B0C99D" w14:textId="3913B964" w:rsidR="004D2803" w:rsidRPr="00300257" w:rsidRDefault="00444577" w:rsidP="004D2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7,673</w:t>
            </w:r>
          </w:p>
        </w:tc>
        <w:tc>
          <w:tcPr>
            <w:tcW w:w="270" w:type="dxa"/>
          </w:tcPr>
          <w:p w14:paraId="46333A31" w14:textId="77777777" w:rsidR="004D2803" w:rsidRPr="00300257" w:rsidRDefault="004D2803" w:rsidP="004D2803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64C3F72" w14:textId="21CE0F11" w:rsidR="004D2803" w:rsidRPr="00300257" w:rsidRDefault="004D2803" w:rsidP="004D2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6,374</w:t>
            </w:r>
          </w:p>
        </w:tc>
      </w:tr>
      <w:tr w:rsidR="004D2803" w:rsidRPr="00300257" w14:paraId="57E4DA9C" w14:textId="77777777" w:rsidTr="004D2803">
        <w:trPr>
          <w:cantSplit/>
        </w:trPr>
        <w:tc>
          <w:tcPr>
            <w:tcW w:w="6300" w:type="dxa"/>
          </w:tcPr>
          <w:p w14:paraId="519A92C3" w14:textId="77777777" w:rsidR="004D2803" w:rsidRPr="00300257" w:rsidRDefault="004D2803" w:rsidP="004D2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1FD2273" w14:textId="44BBF1D7" w:rsidR="004D2803" w:rsidRPr="00300257" w:rsidRDefault="00444577" w:rsidP="004D2803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61,814</w:t>
            </w:r>
          </w:p>
        </w:tc>
        <w:tc>
          <w:tcPr>
            <w:tcW w:w="270" w:type="dxa"/>
          </w:tcPr>
          <w:p w14:paraId="571F66EC" w14:textId="77777777" w:rsidR="004D2803" w:rsidRPr="00300257" w:rsidRDefault="004D2803" w:rsidP="004D2803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ABC6112" w14:textId="117BD01C" w:rsidR="004D2803" w:rsidRPr="00300257" w:rsidRDefault="004D2803" w:rsidP="004D2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58,420</w:t>
            </w:r>
          </w:p>
        </w:tc>
      </w:tr>
      <w:tr w:rsidR="004D2803" w:rsidRPr="00043B31" w14:paraId="4E96685F" w14:textId="77777777" w:rsidTr="004D2803">
        <w:trPr>
          <w:cantSplit/>
        </w:trPr>
        <w:tc>
          <w:tcPr>
            <w:tcW w:w="6300" w:type="dxa"/>
          </w:tcPr>
          <w:p w14:paraId="01A3822B" w14:textId="77777777" w:rsidR="004D2803" w:rsidRPr="00300257" w:rsidRDefault="004D2803" w:rsidP="004D2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</w:t>
            </w:r>
            <w:r w:rsidRPr="00300257">
              <w:rPr>
                <w:rFonts w:ascii="Angsana New" w:hAnsi="Angsana New" w:hint="cs"/>
                <w:sz w:val="30"/>
                <w:szCs w:val="30"/>
                <w:cs/>
              </w:rPr>
              <w:t>มูลค่าสินค้าลดลง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8C569E2" w14:textId="0B8EFF8B" w:rsidR="004D2803" w:rsidRPr="00971077" w:rsidRDefault="00444577" w:rsidP="00444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(997)</w:t>
            </w:r>
          </w:p>
        </w:tc>
        <w:tc>
          <w:tcPr>
            <w:tcW w:w="270" w:type="dxa"/>
          </w:tcPr>
          <w:p w14:paraId="487C0122" w14:textId="77777777" w:rsidR="004D2803" w:rsidRPr="00300257" w:rsidRDefault="004D2803" w:rsidP="004D2803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844484C" w14:textId="44273D53" w:rsidR="004D2803" w:rsidRPr="00043B31" w:rsidRDefault="004D2803" w:rsidP="004D2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71077">
              <w:rPr>
                <w:rFonts w:ascii="Angsana New" w:hAnsi="Angsana New"/>
                <w:sz w:val="30"/>
                <w:szCs w:val="30"/>
              </w:rPr>
              <w:t>(770)</w:t>
            </w:r>
          </w:p>
        </w:tc>
      </w:tr>
      <w:tr w:rsidR="004D2803" w:rsidRPr="00300257" w14:paraId="3FD685D2" w14:textId="77777777" w:rsidTr="004D2803">
        <w:trPr>
          <w:cantSplit/>
        </w:trPr>
        <w:tc>
          <w:tcPr>
            <w:tcW w:w="6300" w:type="dxa"/>
          </w:tcPr>
          <w:p w14:paraId="7B2ED967" w14:textId="77777777" w:rsidR="004D2803" w:rsidRPr="00300257" w:rsidRDefault="004D2803" w:rsidP="004D2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F573CE7" w14:textId="28DE3EF5" w:rsidR="004D2803" w:rsidRPr="00300257" w:rsidRDefault="00444577" w:rsidP="00444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60,817</w:t>
            </w:r>
          </w:p>
        </w:tc>
        <w:tc>
          <w:tcPr>
            <w:tcW w:w="270" w:type="dxa"/>
          </w:tcPr>
          <w:p w14:paraId="60C846C1" w14:textId="77777777" w:rsidR="004D2803" w:rsidRPr="00300257" w:rsidRDefault="004D2803" w:rsidP="004D2803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E4F35F9" w14:textId="2FA9279F" w:rsidR="004D2803" w:rsidRPr="00300257" w:rsidRDefault="004D2803" w:rsidP="004D2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57,650</w:t>
            </w:r>
          </w:p>
        </w:tc>
      </w:tr>
      <w:tr w:rsidR="004D2803" w:rsidRPr="00300257" w14:paraId="4B5A769D" w14:textId="77777777" w:rsidTr="004D2803">
        <w:trPr>
          <w:cantSplit/>
          <w:trHeight w:hRule="exact" w:val="331"/>
        </w:trPr>
        <w:tc>
          <w:tcPr>
            <w:tcW w:w="6300" w:type="dxa"/>
          </w:tcPr>
          <w:p w14:paraId="23D8A694" w14:textId="77777777" w:rsidR="004D2803" w:rsidRPr="00300257" w:rsidRDefault="004D2803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97B34B6" w14:textId="77777777" w:rsidR="004D2803" w:rsidRPr="00300257" w:rsidDel="00123F30" w:rsidRDefault="004D2803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6A205C2" w14:textId="77777777" w:rsidR="004D2803" w:rsidRPr="00300257" w:rsidRDefault="004D2803" w:rsidP="001A0F17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0C39C92" w14:textId="77777777" w:rsidR="004D2803" w:rsidRPr="00300257" w:rsidRDefault="004D2803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D2803" w:rsidRPr="00300257" w14:paraId="59177EE1" w14:textId="77777777" w:rsidTr="004D2803">
        <w:trPr>
          <w:cantSplit/>
        </w:trPr>
        <w:tc>
          <w:tcPr>
            <w:tcW w:w="7650" w:type="dxa"/>
            <w:gridSpan w:val="2"/>
          </w:tcPr>
          <w:p w14:paraId="68853C40" w14:textId="77777777" w:rsidR="004D2803" w:rsidRPr="00300257" w:rsidDel="00123F30" w:rsidRDefault="004D2803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ต้นทุนของสินค้าคงเหลือที่บันทึกเป็นค่าใช้จ่ายและได้รวมในบัญชีต้นทุนขาย</w:t>
            </w:r>
          </w:p>
        </w:tc>
        <w:tc>
          <w:tcPr>
            <w:tcW w:w="270" w:type="dxa"/>
          </w:tcPr>
          <w:p w14:paraId="5A654D92" w14:textId="77777777" w:rsidR="004D2803" w:rsidRPr="00300257" w:rsidRDefault="004D2803" w:rsidP="001A0F17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B5DD093" w14:textId="77777777" w:rsidR="004D2803" w:rsidRPr="00300257" w:rsidRDefault="004D2803" w:rsidP="001A0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2803" w:rsidRPr="00300257" w14:paraId="44B1BBBF" w14:textId="77777777" w:rsidTr="004D2803">
        <w:trPr>
          <w:cantSplit/>
        </w:trPr>
        <w:tc>
          <w:tcPr>
            <w:tcW w:w="6300" w:type="dxa"/>
          </w:tcPr>
          <w:p w14:paraId="756B51BB" w14:textId="77777777" w:rsidR="004D2803" w:rsidRPr="00300257" w:rsidRDefault="004D2803" w:rsidP="004D2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350" w:type="dxa"/>
          </w:tcPr>
          <w:p w14:paraId="312B6487" w14:textId="07EE292D" w:rsidR="004D2803" w:rsidRPr="00300257" w:rsidDel="00123F30" w:rsidRDefault="00444577" w:rsidP="004D2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383,463</w:t>
            </w:r>
          </w:p>
        </w:tc>
        <w:tc>
          <w:tcPr>
            <w:tcW w:w="270" w:type="dxa"/>
          </w:tcPr>
          <w:p w14:paraId="68BC509A" w14:textId="77777777" w:rsidR="004D2803" w:rsidRPr="00300257" w:rsidRDefault="004D2803" w:rsidP="004D2803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B6D21AD" w14:textId="12DFB2FC" w:rsidR="004D2803" w:rsidRPr="00300257" w:rsidDel="00123F30" w:rsidRDefault="004D2803" w:rsidP="004D2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349,307</w:t>
            </w:r>
          </w:p>
        </w:tc>
      </w:tr>
      <w:tr w:rsidR="004D2803" w:rsidRPr="00300257" w14:paraId="273214C0" w14:textId="77777777" w:rsidTr="004D2803">
        <w:trPr>
          <w:cantSplit/>
        </w:trPr>
        <w:tc>
          <w:tcPr>
            <w:tcW w:w="6300" w:type="dxa"/>
          </w:tcPr>
          <w:p w14:paraId="717C5651" w14:textId="77777777" w:rsidR="004D2803" w:rsidRPr="00300257" w:rsidRDefault="004D2803" w:rsidP="004D2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30025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การปรับลดมูลค่าเป็นมูลค่าสุทธิที่จะได้รับ</w:t>
            </w:r>
          </w:p>
        </w:tc>
        <w:tc>
          <w:tcPr>
            <w:tcW w:w="1350" w:type="dxa"/>
          </w:tcPr>
          <w:p w14:paraId="4A0849A7" w14:textId="5039F061" w:rsidR="004D2803" w:rsidRPr="00300257" w:rsidDel="00123F30" w:rsidRDefault="00444577" w:rsidP="003E4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E4A8D">
              <w:rPr>
                <w:rFonts w:ascii="Angsana New" w:hAnsi="Angsana New"/>
                <w:sz w:val="30"/>
                <w:szCs w:val="30"/>
              </w:rPr>
              <w:t>381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AFE589F" w14:textId="77777777" w:rsidR="004D2803" w:rsidRPr="00300257" w:rsidRDefault="004D2803" w:rsidP="004D2803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A9A9424" w14:textId="42B1B6FA" w:rsidR="004D2803" w:rsidRPr="00300257" w:rsidDel="00123F30" w:rsidRDefault="004D2803" w:rsidP="004D2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(381)</w:t>
            </w:r>
          </w:p>
        </w:tc>
      </w:tr>
      <w:tr w:rsidR="004D2803" w:rsidRPr="00300257" w14:paraId="5699704C" w14:textId="77777777" w:rsidTr="004D2803">
        <w:trPr>
          <w:cantSplit/>
        </w:trPr>
        <w:tc>
          <w:tcPr>
            <w:tcW w:w="6300" w:type="dxa"/>
          </w:tcPr>
          <w:p w14:paraId="4752E443" w14:textId="77777777" w:rsidR="004D2803" w:rsidRPr="00300257" w:rsidRDefault="004D2803" w:rsidP="004D2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บวก</w:t>
            </w:r>
            <w:r w:rsidRPr="00300257">
              <w:rPr>
                <w:rFonts w:ascii="Angsana New" w:hAnsi="Angsana New" w:hint="cs"/>
                <w:sz w:val="30"/>
                <w:szCs w:val="30"/>
                <w:cs/>
              </w:rPr>
              <w:t xml:space="preserve"> การ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กลับรายการปรับลดมูลค่า</w:t>
            </w:r>
          </w:p>
        </w:tc>
        <w:tc>
          <w:tcPr>
            <w:tcW w:w="1350" w:type="dxa"/>
          </w:tcPr>
          <w:p w14:paraId="520BC85D" w14:textId="59C79300" w:rsidR="004D2803" w:rsidRPr="00300257" w:rsidDel="00123F30" w:rsidRDefault="003E4A8D" w:rsidP="003E4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335</w:t>
            </w:r>
          </w:p>
        </w:tc>
        <w:tc>
          <w:tcPr>
            <w:tcW w:w="270" w:type="dxa"/>
          </w:tcPr>
          <w:p w14:paraId="29127273" w14:textId="77777777" w:rsidR="004D2803" w:rsidRPr="00300257" w:rsidRDefault="004D2803" w:rsidP="004D2803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3BD7760" w14:textId="5032EF8E" w:rsidR="004D2803" w:rsidRPr="00300257" w:rsidDel="00123F30" w:rsidRDefault="004D2803" w:rsidP="004D2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358</w:t>
            </w:r>
          </w:p>
        </w:tc>
      </w:tr>
      <w:tr w:rsidR="004D2803" w:rsidRPr="00300257" w14:paraId="13304DB0" w14:textId="77777777" w:rsidTr="004D2803">
        <w:trPr>
          <w:cantSplit/>
        </w:trPr>
        <w:tc>
          <w:tcPr>
            <w:tcW w:w="6300" w:type="dxa"/>
          </w:tcPr>
          <w:p w14:paraId="5775E5F4" w14:textId="77777777" w:rsidR="004D2803" w:rsidRPr="00300257" w:rsidRDefault="004D2803" w:rsidP="004D2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30025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ต้นทุนบริการและอื่นๆ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103B361" w14:textId="6F30ECCE" w:rsidR="004D2803" w:rsidRPr="007C3E06" w:rsidDel="00123F30" w:rsidRDefault="00444577" w:rsidP="003E4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5942">
              <w:rPr>
                <w:rFonts w:ascii="Angsana New" w:hAnsi="Angsana New"/>
                <w:sz w:val="30"/>
                <w:szCs w:val="30"/>
              </w:rPr>
              <w:t>(</w:t>
            </w:r>
            <w:r w:rsidR="007C3E06" w:rsidRPr="007E5942">
              <w:rPr>
                <w:rFonts w:ascii="Angsana New" w:hAnsi="Angsana New"/>
                <w:sz w:val="30"/>
                <w:szCs w:val="30"/>
              </w:rPr>
              <w:t>5,</w:t>
            </w:r>
            <w:r w:rsidR="003E4A8D">
              <w:rPr>
                <w:rFonts w:ascii="Angsana New" w:hAnsi="Angsana New"/>
                <w:sz w:val="30"/>
                <w:szCs w:val="30"/>
              </w:rPr>
              <w:t>423</w:t>
            </w:r>
            <w:r w:rsidRPr="007E594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6058619" w14:textId="77777777" w:rsidR="004D2803" w:rsidRPr="00300257" w:rsidRDefault="004D2803" w:rsidP="004D2803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F66291" w14:textId="6D4F4EF2" w:rsidR="004D2803" w:rsidRPr="00300257" w:rsidDel="00123F30" w:rsidRDefault="004D2803" w:rsidP="004D2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(4,046)</w:t>
            </w:r>
          </w:p>
        </w:tc>
      </w:tr>
      <w:tr w:rsidR="004D2803" w:rsidRPr="00300257" w14:paraId="51A86587" w14:textId="77777777" w:rsidTr="004D2803">
        <w:trPr>
          <w:cantSplit/>
        </w:trPr>
        <w:tc>
          <w:tcPr>
            <w:tcW w:w="6300" w:type="dxa"/>
          </w:tcPr>
          <w:p w14:paraId="3F2119E7" w14:textId="77777777" w:rsidR="004D2803" w:rsidRPr="00300257" w:rsidRDefault="004D2803" w:rsidP="004D2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3EB78E6" w14:textId="5CC261AF" w:rsidR="004D2803" w:rsidRPr="00300257" w:rsidDel="00123F30" w:rsidRDefault="007C3E06" w:rsidP="007C3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377</w:t>
            </w:r>
            <w:r w:rsidR="0044457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994</w:t>
            </w:r>
          </w:p>
        </w:tc>
        <w:tc>
          <w:tcPr>
            <w:tcW w:w="270" w:type="dxa"/>
          </w:tcPr>
          <w:p w14:paraId="2B8A026C" w14:textId="77777777" w:rsidR="004D2803" w:rsidRPr="00300257" w:rsidRDefault="004D2803" w:rsidP="004D2803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88BAE3E" w14:textId="5AD2C622" w:rsidR="004D2803" w:rsidRPr="00300257" w:rsidDel="00123F30" w:rsidRDefault="004D2803" w:rsidP="004D2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345,238</w:t>
            </w:r>
          </w:p>
        </w:tc>
      </w:tr>
      <w:tr w:rsidR="004D2803" w:rsidRPr="00300257" w14:paraId="444EDA29" w14:textId="77777777" w:rsidTr="004D2803">
        <w:trPr>
          <w:cantSplit/>
          <w:trHeight w:hRule="exact" w:val="324"/>
        </w:trPr>
        <w:tc>
          <w:tcPr>
            <w:tcW w:w="6300" w:type="dxa"/>
          </w:tcPr>
          <w:p w14:paraId="444BC030" w14:textId="77777777" w:rsidR="004D2803" w:rsidRPr="00300257" w:rsidRDefault="004D2803" w:rsidP="001A0F17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</w:tcPr>
          <w:p w14:paraId="2918CA9B" w14:textId="77777777" w:rsidR="004D2803" w:rsidRPr="00300257" w:rsidRDefault="004D2803" w:rsidP="001A0F17">
            <w:pPr>
              <w:tabs>
                <w:tab w:val="clear" w:pos="907"/>
                <w:tab w:val="left" w:pos="92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2155A1" w14:textId="77777777" w:rsidR="004D2803" w:rsidRPr="00300257" w:rsidRDefault="004D2803" w:rsidP="001A0F17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4DED99B" w14:textId="77777777" w:rsidR="004D2803" w:rsidRPr="00300257" w:rsidRDefault="004D2803" w:rsidP="001A0F17">
            <w:pPr>
              <w:tabs>
                <w:tab w:val="clear" w:pos="907"/>
                <w:tab w:val="left" w:pos="92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2803" w:rsidRPr="00300257" w14:paraId="1B916FE6" w14:textId="77777777" w:rsidTr="004D2803">
        <w:trPr>
          <w:cantSplit/>
        </w:trPr>
        <w:tc>
          <w:tcPr>
            <w:tcW w:w="6300" w:type="dxa"/>
          </w:tcPr>
          <w:p w14:paraId="20144258" w14:textId="77777777" w:rsidR="004D2803" w:rsidRPr="00300257" w:rsidRDefault="004D2803" w:rsidP="004D2803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cs/>
              </w:rPr>
            </w:pPr>
            <w:r w:rsidRPr="00300257">
              <w:rPr>
                <w:rFonts w:ascii="Angsana New" w:hAnsi="Angsana New" w:cs="Angsana New"/>
                <w:cs/>
              </w:rPr>
              <w:t>การเปลี่ยนแปลงในสินค้าสำเร็จรูปและสินค้าระหว่างผลิต</w:t>
            </w:r>
          </w:p>
        </w:tc>
        <w:tc>
          <w:tcPr>
            <w:tcW w:w="1350" w:type="dxa"/>
          </w:tcPr>
          <w:p w14:paraId="4441EF94" w14:textId="2FA92417" w:rsidR="004D2803" w:rsidRPr="00300257" w:rsidRDefault="00444577" w:rsidP="004D2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(227)</w:t>
            </w:r>
          </w:p>
        </w:tc>
        <w:tc>
          <w:tcPr>
            <w:tcW w:w="270" w:type="dxa"/>
          </w:tcPr>
          <w:p w14:paraId="3090D0CA" w14:textId="77777777" w:rsidR="004D2803" w:rsidRPr="00300257" w:rsidRDefault="004D2803" w:rsidP="004D2803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EA6AEEC" w14:textId="0B87374A" w:rsidR="004D2803" w:rsidRPr="00300257" w:rsidRDefault="004D2803" w:rsidP="004D2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(1,626)</w:t>
            </w:r>
          </w:p>
        </w:tc>
      </w:tr>
      <w:tr w:rsidR="004D2803" w:rsidRPr="00300257" w14:paraId="40C27432" w14:textId="77777777" w:rsidTr="004D2803">
        <w:trPr>
          <w:cantSplit/>
        </w:trPr>
        <w:tc>
          <w:tcPr>
            <w:tcW w:w="6300" w:type="dxa"/>
          </w:tcPr>
          <w:p w14:paraId="357E8E11" w14:textId="77777777" w:rsidR="004D2803" w:rsidRPr="00300257" w:rsidRDefault="004D2803" w:rsidP="004D2803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  <w:r w:rsidRPr="00300257">
              <w:rPr>
                <w:rFonts w:ascii="Angsana New" w:hAnsi="Angsana New" w:cs="Angsana New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1350" w:type="dxa"/>
          </w:tcPr>
          <w:p w14:paraId="531CEEE7" w14:textId="06DA4620" w:rsidR="004D2803" w:rsidRPr="00300257" w:rsidRDefault="00444577" w:rsidP="004D2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207,755</w:t>
            </w:r>
          </w:p>
        </w:tc>
        <w:tc>
          <w:tcPr>
            <w:tcW w:w="270" w:type="dxa"/>
          </w:tcPr>
          <w:p w14:paraId="1805EDC2" w14:textId="77777777" w:rsidR="004D2803" w:rsidRPr="00300257" w:rsidRDefault="004D2803" w:rsidP="004D2803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67EFD26" w14:textId="67576B5F" w:rsidR="004D2803" w:rsidRPr="00300257" w:rsidRDefault="004D2803" w:rsidP="004D2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193,883</w:t>
            </w:r>
          </w:p>
        </w:tc>
      </w:tr>
    </w:tbl>
    <w:p w14:paraId="5FC13F12" w14:textId="77777777" w:rsidR="004036A8" w:rsidRDefault="004036A8" w:rsidP="00C450F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/>
          <w:b/>
          <w:bCs/>
          <w:spacing w:val="4"/>
          <w:sz w:val="30"/>
          <w:szCs w:val="30"/>
        </w:rPr>
      </w:pPr>
    </w:p>
    <w:p w14:paraId="139D7394" w14:textId="77777777" w:rsidR="004036A8" w:rsidRDefault="004036A8" w:rsidP="00C450F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/>
          <w:b/>
          <w:bCs/>
          <w:spacing w:val="4"/>
          <w:sz w:val="30"/>
          <w:szCs w:val="30"/>
        </w:rPr>
      </w:pPr>
    </w:p>
    <w:p w14:paraId="1A67A6AC" w14:textId="77777777" w:rsidR="004036A8" w:rsidRDefault="004036A8" w:rsidP="00C450F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/>
          <w:b/>
          <w:bCs/>
          <w:spacing w:val="4"/>
          <w:sz w:val="30"/>
          <w:szCs w:val="30"/>
        </w:rPr>
      </w:pPr>
    </w:p>
    <w:p w14:paraId="1571C6EA" w14:textId="77777777" w:rsidR="004036A8" w:rsidRDefault="004036A8" w:rsidP="00C450F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/>
          <w:b/>
          <w:bCs/>
          <w:spacing w:val="4"/>
          <w:sz w:val="30"/>
          <w:szCs w:val="30"/>
        </w:rPr>
      </w:pPr>
    </w:p>
    <w:p w14:paraId="48E8BBD9" w14:textId="77777777" w:rsidR="004036A8" w:rsidRDefault="004036A8" w:rsidP="00C450F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/>
          <w:b/>
          <w:bCs/>
          <w:spacing w:val="4"/>
          <w:sz w:val="30"/>
          <w:szCs w:val="30"/>
        </w:rPr>
      </w:pPr>
    </w:p>
    <w:p w14:paraId="237B608E" w14:textId="77777777" w:rsidR="004036A8" w:rsidRDefault="004036A8" w:rsidP="00C450F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/>
          <w:b/>
          <w:bCs/>
          <w:spacing w:val="4"/>
          <w:sz w:val="30"/>
          <w:szCs w:val="30"/>
        </w:rPr>
      </w:pPr>
    </w:p>
    <w:p w14:paraId="0F316009" w14:textId="77777777" w:rsidR="00DE0920" w:rsidRDefault="00DE0920" w:rsidP="00C450F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/>
          <w:b/>
          <w:bCs/>
          <w:spacing w:val="4"/>
          <w:sz w:val="30"/>
          <w:szCs w:val="30"/>
        </w:rPr>
      </w:pPr>
    </w:p>
    <w:p w14:paraId="743DE95F" w14:textId="77777777" w:rsidR="00DE0920" w:rsidRDefault="00DE0920" w:rsidP="00C450F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/>
          <w:b/>
          <w:bCs/>
          <w:spacing w:val="4"/>
          <w:sz w:val="30"/>
          <w:szCs w:val="30"/>
        </w:rPr>
      </w:pPr>
    </w:p>
    <w:p w14:paraId="448BC0CD" w14:textId="77777777" w:rsidR="00A9584E" w:rsidRDefault="00A9584E" w:rsidP="00C450F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5288585" w14:textId="1C66C6D9" w:rsidR="00C450F4" w:rsidRPr="00043B31" w:rsidRDefault="003316A0" w:rsidP="00C450F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C450F4" w:rsidRPr="00043B31">
        <w:rPr>
          <w:rFonts w:ascii="Angsana New" w:hAnsi="Angsana New"/>
          <w:b/>
          <w:bCs/>
          <w:sz w:val="30"/>
          <w:szCs w:val="30"/>
        </w:rPr>
        <w:tab/>
      </w:r>
      <w:r w:rsidR="00AE5B0D" w:rsidRPr="00DA280B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 และเงินลงทุนอื่นๆ</w:t>
      </w:r>
    </w:p>
    <w:p w14:paraId="3E970EF7" w14:textId="1964A2FA" w:rsidR="00684994" w:rsidRPr="009B2973" w:rsidRDefault="00684994" w:rsidP="009B2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  <w:cs/>
        </w:rPr>
      </w:pPr>
    </w:p>
    <w:tbl>
      <w:tblPr>
        <w:tblW w:w="918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042"/>
        <w:gridCol w:w="1303"/>
        <w:gridCol w:w="10"/>
        <w:gridCol w:w="1244"/>
        <w:gridCol w:w="22"/>
        <w:gridCol w:w="223"/>
        <w:gridCol w:w="61"/>
        <w:gridCol w:w="1275"/>
      </w:tblGrid>
      <w:tr w:rsidR="00A564F2" w:rsidRPr="00043B31" w14:paraId="500B7007" w14:textId="77777777" w:rsidTr="00915263">
        <w:trPr>
          <w:cantSplit/>
        </w:trPr>
        <w:tc>
          <w:tcPr>
            <w:tcW w:w="5042" w:type="dxa"/>
          </w:tcPr>
          <w:p w14:paraId="4CB146B3" w14:textId="77777777" w:rsidR="00A564F2" w:rsidRPr="00043B31" w:rsidRDefault="00A564F2" w:rsidP="00D25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3" w:type="dxa"/>
          </w:tcPr>
          <w:p w14:paraId="47F22641" w14:textId="77777777" w:rsidR="00A564F2" w:rsidRPr="00043B31" w:rsidRDefault="00A564F2" w:rsidP="00A564F2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2FB274AA" w14:textId="4CD8D348" w:rsidR="00A564F2" w:rsidRPr="00043B31" w:rsidRDefault="004E256E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84" w:type="dxa"/>
            <w:gridSpan w:val="2"/>
            <w:vAlign w:val="center"/>
          </w:tcPr>
          <w:p w14:paraId="6C326A8F" w14:textId="77777777" w:rsidR="00A564F2" w:rsidRPr="00043B31" w:rsidRDefault="00A564F2" w:rsidP="00A564F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652ED0C1" w14:textId="6A414E70" w:rsidR="00A564F2" w:rsidRPr="00043B31" w:rsidRDefault="004E256E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</w:tr>
      <w:tr w:rsidR="00A564F2" w:rsidRPr="00043B31" w14:paraId="78FD65AE" w14:textId="77777777" w:rsidTr="00915263">
        <w:trPr>
          <w:cantSplit/>
        </w:trPr>
        <w:tc>
          <w:tcPr>
            <w:tcW w:w="5042" w:type="dxa"/>
          </w:tcPr>
          <w:p w14:paraId="270E01E9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3" w:type="dxa"/>
          </w:tcPr>
          <w:p w14:paraId="5F6BFC2B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6"/>
          </w:tcPr>
          <w:p w14:paraId="4CB5E41F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43B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D0B22" w:rsidRPr="00043B31" w14:paraId="7B043AC2" w14:textId="77777777" w:rsidTr="00915263">
        <w:trPr>
          <w:cantSplit/>
        </w:trPr>
        <w:tc>
          <w:tcPr>
            <w:tcW w:w="5042" w:type="dxa"/>
          </w:tcPr>
          <w:p w14:paraId="0A376033" w14:textId="17216957" w:rsidR="006D0B22" w:rsidRPr="00043B31" w:rsidRDefault="006D0B22" w:rsidP="006D0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03" w:type="dxa"/>
          </w:tcPr>
          <w:p w14:paraId="097243D8" w14:textId="77777777" w:rsidR="006D0B22" w:rsidRPr="00043B31" w:rsidRDefault="006D0B22" w:rsidP="006D0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63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3"/>
          </w:tcPr>
          <w:p w14:paraId="7FA17B99" w14:textId="77777777" w:rsidR="006D0B22" w:rsidRPr="00043B31" w:rsidRDefault="006D0B22" w:rsidP="006D0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1053"/>
              </w:tabs>
              <w:spacing w:line="240" w:lineRule="auto"/>
              <w:ind w:left="-63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14:paraId="710F9D62" w14:textId="77777777" w:rsidR="006D0B22" w:rsidRPr="00043B31" w:rsidRDefault="006D0B22" w:rsidP="006D0B22">
            <w:pPr>
              <w:pStyle w:val="30"/>
              <w:tabs>
                <w:tab w:val="clear" w:pos="360"/>
                <w:tab w:val="clear" w:pos="720"/>
                <w:tab w:val="decimal" w:pos="1053"/>
              </w:tabs>
              <w:ind w:right="-8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7F159BBA" w14:textId="77777777" w:rsidR="006D0B22" w:rsidRPr="00043B31" w:rsidRDefault="006D0B22" w:rsidP="006D0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1053"/>
              </w:tabs>
              <w:spacing w:line="240" w:lineRule="auto"/>
              <w:ind w:left="-63" w:right="-8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0B22" w:rsidRPr="00043B31" w14:paraId="071E3B86" w14:textId="77777777" w:rsidTr="00915263">
        <w:trPr>
          <w:cantSplit/>
        </w:trPr>
        <w:tc>
          <w:tcPr>
            <w:tcW w:w="5042" w:type="dxa"/>
          </w:tcPr>
          <w:p w14:paraId="229D2BDF" w14:textId="77D2FC27" w:rsidR="006D0B22" w:rsidRPr="00043B31" w:rsidRDefault="006D0B22" w:rsidP="006D0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  <w:r w:rsidRPr="00043B31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043B31">
              <w:rPr>
                <w:rFonts w:ascii="Angsana New" w:hAnsi="Angsana New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303" w:type="dxa"/>
          </w:tcPr>
          <w:p w14:paraId="02A8C822" w14:textId="77777777" w:rsidR="006D0B22" w:rsidRPr="00043B31" w:rsidRDefault="006D0B22" w:rsidP="006D0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63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3"/>
          </w:tcPr>
          <w:p w14:paraId="201263B8" w14:textId="282A6ACA" w:rsidR="006D0B22" w:rsidRPr="006D0B22" w:rsidRDefault="00025480" w:rsidP="00590E5E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25,</w:t>
            </w:r>
            <w:r w:rsidR="00590E5E">
              <w:rPr>
                <w:rFonts w:ascii="Angsana New" w:hAnsi="Angsana New"/>
                <w:sz w:val="30"/>
                <w:szCs w:val="30"/>
                <w:lang w:val="en-US" w:bidi="th-TH"/>
              </w:rPr>
              <w:t>207</w:t>
            </w:r>
          </w:p>
        </w:tc>
        <w:tc>
          <w:tcPr>
            <w:tcW w:w="284" w:type="dxa"/>
            <w:gridSpan w:val="2"/>
          </w:tcPr>
          <w:p w14:paraId="7C88597E" w14:textId="77777777" w:rsidR="006D0B22" w:rsidRPr="006D0B22" w:rsidRDefault="006D0B22" w:rsidP="006D0B22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5" w:type="dxa"/>
          </w:tcPr>
          <w:p w14:paraId="15DE2AD7" w14:textId="7E4F96A7" w:rsidR="006D0B22" w:rsidRPr="00043B31" w:rsidRDefault="006D0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63" w:right="-83"/>
              <w:rPr>
                <w:rFonts w:ascii="Angsana New" w:hAnsi="Angsana New"/>
                <w:sz w:val="30"/>
                <w:szCs w:val="30"/>
              </w:rPr>
            </w:pPr>
            <w:r w:rsidRPr="00043B31">
              <w:rPr>
                <w:rFonts w:ascii="Angsana New" w:hAnsi="Angsana New"/>
                <w:sz w:val="30"/>
                <w:szCs w:val="30"/>
              </w:rPr>
              <w:t>38,2</w:t>
            </w:r>
            <w:r w:rsidR="00590E5E">
              <w:rPr>
                <w:rFonts w:ascii="Angsana New" w:hAnsi="Angsana New"/>
                <w:sz w:val="30"/>
                <w:szCs w:val="30"/>
              </w:rPr>
              <w:t>8</w:t>
            </w:r>
            <w:r w:rsidRPr="00043B31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D0B22" w:rsidRPr="00043B31" w14:paraId="6965FCC5" w14:textId="77777777" w:rsidTr="00915263">
        <w:trPr>
          <w:cantSplit/>
        </w:trPr>
        <w:tc>
          <w:tcPr>
            <w:tcW w:w="5042" w:type="dxa"/>
          </w:tcPr>
          <w:p w14:paraId="6C4F1EFB" w14:textId="3CFDD464" w:rsidR="006D0B22" w:rsidRPr="00043B31" w:rsidRDefault="006D0B22" w:rsidP="006D0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3B31">
              <w:rPr>
                <w:rFonts w:ascii="Angsana New" w:hAnsi="Angsana New" w:hint="cs"/>
                <w:sz w:val="30"/>
                <w:szCs w:val="30"/>
                <w:cs/>
              </w:rPr>
              <w:t>เงินลงทุนชั่วคราวที่มีสภาพคล่องสูง</w:t>
            </w:r>
          </w:p>
        </w:tc>
        <w:tc>
          <w:tcPr>
            <w:tcW w:w="1303" w:type="dxa"/>
          </w:tcPr>
          <w:p w14:paraId="326482CA" w14:textId="77777777" w:rsidR="006D0B22" w:rsidRPr="00043B31" w:rsidRDefault="006D0B22" w:rsidP="006D0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63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3"/>
          </w:tcPr>
          <w:p w14:paraId="54FA3FBF" w14:textId="03DAB7C4" w:rsidR="006D0B22" w:rsidRPr="006D0B22" w:rsidRDefault="00025480" w:rsidP="006D0B22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3,582</w:t>
            </w:r>
          </w:p>
        </w:tc>
        <w:tc>
          <w:tcPr>
            <w:tcW w:w="284" w:type="dxa"/>
            <w:gridSpan w:val="2"/>
          </w:tcPr>
          <w:p w14:paraId="1F6C5D5A" w14:textId="77777777" w:rsidR="006D0B22" w:rsidRPr="006D0B22" w:rsidRDefault="006D0B22" w:rsidP="006D0B22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5" w:type="dxa"/>
          </w:tcPr>
          <w:p w14:paraId="1B460CCE" w14:textId="492E1499" w:rsidR="006D0B22" w:rsidRPr="00043B31" w:rsidRDefault="006D0B22" w:rsidP="006D0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63" w:right="-83"/>
              <w:rPr>
                <w:rFonts w:ascii="Angsana New" w:hAnsi="Angsana New"/>
                <w:sz w:val="30"/>
                <w:szCs w:val="30"/>
              </w:rPr>
            </w:pPr>
            <w:r w:rsidRPr="00043B31">
              <w:rPr>
                <w:rFonts w:ascii="Angsana New" w:hAnsi="Angsana New"/>
                <w:sz w:val="30"/>
                <w:szCs w:val="30"/>
              </w:rPr>
              <w:t>5,655</w:t>
            </w:r>
          </w:p>
        </w:tc>
      </w:tr>
      <w:tr w:rsidR="006D0B22" w:rsidRPr="00043B31" w14:paraId="0EAF429B" w14:textId="77777777" w:rsidTr="00915263">
        <w:trPr>
          <w:cantSplit/>
        </w:trPr>
        <w:tc>
          <w:tcPr>
            <w:tcW w:w="5042" w:type="dxa"/>
          </w:tcPr>
          <w:p w14:paraId="7F3C3A82" w14:textId="2D449094" w:rsidR="006D0B22" w:rsidRPr="00043B31" w:rsidRDefault="006D0B22" w:rsidP="006D0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3B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3" w:type="dxa"/>
          </w:tcPr>
          <w:p w14:paraId="449D7CF2" w14:textId="77777777" w:rsidR="006D0B22" w:rsidRPr="00043B31" w:rsidRDefault="006D0B22" w:rsidP="006D0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63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8CF2328" w14:textId="41A255DD" w:rsidR="006D0B22" w:rsidRPr="006D0B22" w:rsidRDefault="00025480" w:rsidP="006D0B22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28,789</w:t>
            </w:r>
          </w:p>
        </w:tc>
        <w:tc>
          <w:tcPr>
            <w:tcW w:w="284" w:type="dxa"/>
            <w:gridSpan w:val="2"/>
          </w:tcPr>
          <w:p w14:paraId="6D84AE2A" w14:textId="77777777" w:rsidR="006D0B22" w:rsidRPr="006D0B22" w:rsidRDefault="006D0B22" w:rsidP="006D0B22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161A6C09" w14:textId="3FA0B796" w:rsidR="006D0B22" w:rsidRPr="00043B31" w:rsidRDefault="006D0B22" w:rsidP="006D0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63" w:right="-83"/>
              <w:rPr>
                <w:rFonts w:ascii="Angsana New" w:hAnsi="Angsana New"/>
                <w:sz w:val="30"/>
                <w:szCs w:val="30"/>
              </w:rPr>
            </w:pPr>
            <w:r w:rsidRPr="00043B31">
              <w:rPr>
                <w:rFonts w:ascii="Angsana New" w:hAnsi="Angsana New"/>
                <w:b/>
                <w:bCs/>
                <w:sz w:val="30"/>
                <w:szCs w:val="30"/>
              </w:rPr>
              <w:t>43,937</w:t>
            </w:r>
          </w:p>
        </w:tc>
      </w:tr>
      <w:tr w:rsidR="006D0B22" w:rsidRPr="00043B31" w14:paraId="2F640D6F" w14:textId="77777777" w:rsidTr="00915263">
        <w:trPr>
          <w:cantSplit/>
          <w:trHeight w:val="272"/>
        </w:trPr>
        <w:tc>
          <w:tcPr>
            <w:tcW w:w="5042" w:type="dxa"/>
          </w:tcPr>
          <w:p w14:paraId="3602B5E2" w14:textId="77777777" w:rsidR="006D0B22" w:rsidRPr="00043B31" w:rsidRDefault="006D0B22" w:rsidP="006D0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3" w:type="dxa"/>
          </w:tcPr>
          <w:p w14:paraId="210861CA" w14:textId="77777777" w:rsidR="006D0B22" w:rsidRPr="006D0B22" w:rsidRDefault="006D0B22" w:rsidP="006D0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63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gridSpan w:val="3"/>
            <w:tcBorders>
              <w:top w:val="double" w:sz="4" w:space="0" w:color="auto"/>
            </w:tcBorders>
          </w:tcPr>
          <w:p w14:paraId="599C4F2F" w14:textId="77777777" w:rsidR="006D0B22" w:rsidRPr="00043B31" w:rsidRDefault="006D0B22" w:rsidP="006D0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1053"/>
              </w:tabs>
              <w:spacing w:line="240" w:lineRule="auto"/>
              <w:ind w:left="-63"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14:paraId="5C969EE1" w14:textId="77777777" w:rsidR="006D0B22" w:rsidRPr="006D0B22" w:rsidRDefault="006D0B22" w:rsidP="006D0B22">
            <w:pPr>
              <w:pStyle w:val="30"/>
              <w:tabs>
                <w:tab w:val="clear" w:pos="360"/>
                <w:tab w:val="clear" w:pos="720"/>
                <w:tab w:val="decimal" w:pos="1053"/>
              </w:tabs>
              <w:ind w:right="-8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195A11A8" w14:textId="77777777" w:rsidR="006D0B22" w:rsidRPr="00043B31" w:rsidRDefault="006D0B22" w:rsidP="006D0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1053"/>
              </w:tabs>
              <w:spacing w:line="240" w:lineRule="auto"/>
              <w:ind w:left="-63"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564F2" w:rsidRPr="00043B31" w14:paraId="37D2E1B2" w14:textId="77777777" w:rsidTr="00915263">
        <w:trPr>
          <w:cantSplit/>
        </w:trPr>
        <w:tc>
          <w:tcPr>
            <w:tcW w:w="5042" w:type="dxa"/>
          </w:tcPr>
          <w:p w14:paraId="2830B153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303" w:type="dxa"/>
          </w:tcPr>
          <w:p w14:paraId="6F0F82D5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63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3"/>
          </w:tcPr>
          <w:p w14:paraId="411B22BC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1053"/>
              </w:tabs>
              <w:spacing w:line="240" w:lineRule="auto"/>
              <w:ind w:left="-63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14:paraId="49105BCA" w14:textId="77777777" w:rsidR="00A564F2" w:rsidRPr="00043B31" w:rsidRDefault="00A564F2" w:rsidP="00A564F2">
            <w:pPr>
              <w:pStyle w:val="30"/>
              <w:tabs>
                <w:tab w:val="clear" w:pos="360"/>
                <w:tab w:val="clear" w:pos="720"/>
                <w:tab w:val="decimal" w:pos="1053"/>
              </w:tabs>
              <w:ind w:right="-8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139E37E4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1053"/>
              </w:tabs>
              <w:spacing w:line="240" w:lineRule="auto"/>
              <w:ind w:left="-63" w:right="-8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64F2" w:rsidRPr="00043B31" w14:paraId="5693B229" w14:textId="77777777" w:rsidTr="00915263">
        <w:trPr>
          <w:cantSplit/>
        </w:trPr>
        <w:tc>
          <w:tcPr>
            <w:tcW w:w="5042" w:type="dxa"/>
          </w:tcPr>
          <w:p w14:paraId="30294886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sz w:val="30"/>
                <w:szCs w:val="30"/>
                <w:cs/>
              </w:rPr>
              <w:t>เงินฝากประจำกับสถาบันการเงิน</w:t>
            </w:r>
          </w:p>
        </w:tc>
        <w:tc>
          <w:tcPr>
            <w:tcW w:w="1303" w:type="dxa"/>
          </w:tcPr>
          <w:p w14:paraId="3AD014DF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gridSpan w:val="3"/>
          </w:tcPr>
          <w:p w14:paraId="5BBD80D5" w14:textId="0BC4E5B7" w:rsidR="00A564F2" w:rsidRPr="00043B31" w:rsidRDefault="00025480" w:rsidP="00A564F2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6,322</w:t>
            </w:r>
          </w:p>
        </w:tc>
        <w:tc>
          <w:tcPr>
            <w:tcW w:w="284" w:type="dxa"/>
            <w:gridSpan w:val="2"/>
          </w:tcPr>
          <w:p w14:paraId="100452B5" w14:textId="77777777" w:rsidR="00A564F2" w:rsidRPr="00043B31" w:rsidRDefault="00A564F2" w:rsidP="00A564F2">
            <w:pPr>
              <w:pStyle w:val="30"/>
              <w:tabs>
                <w:tab w:val="clear" w:pos="360"/>
                <w:tab w:val="clear" w:pos="720"/>
                <w:tab w:val="decimal" w:pos="1053"/>
              </w:tabs>
              <w:ind w:right="-8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10E5AFBD" w14:textId="68406D15" w:rsidR="00A564F2" w:rsidRPr="00043B31" w:rsidRDefault="004E256E" w:rsidP="00856DDB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A564F2" w:rsidRPr="00043B3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E256E">
              <w:rPr>
                <w:rFonts w:ascii="Angsana New" w:hAnsi="Angsana New"/>
                <w:sz w:val="30"/>
                <w:szCs w:val="30"/>
                <w:lang w:val="en-US" w:bidi="th-TH"/>
              </w:rPr>
              <w:t>542</w:t>
            </w:r>
          </w:p>
        </w:tc>
      </w:tr>
      <w:tr w:rsidR="00A564F2" w:rsidRPr="00043B31" w14:paraId="18377ED8" w14:textId="77777777" w:rsidTr="00915263">
        <w:trPr>
          <w:cantSplit/>
        </w:trPr>
        <w:tc>
          <w:tcPr>
            <w:tcW w:w="5042" w:type="dxa"/>
          </w:tcPr>
          <w:p w14:paraId="7B26BA30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sz w:val="30"/>
                <w:szCs w:val="30"/>
                <w:cs/>
              </w:rPr>
              <w:t>ตราสารหนี้ที่เป็นหลักทรัพย์เผื่อขาย (ในกองทุนส่วนบุคคล)</w:t>
            </w:r>
          </w:p>
        </w:tc>
        <w:tc>
          <w:tcPr>
            <w:tcW w:w="1303" w:type="dxa"/>
          </w:tcPr>
          <w:p w14:paraId="17C1C7D7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</w:tcPr>
          <w:p w14:paraId="001C3516" w14:textId="1BAD5C93" w:rsidR="00A564F2" w:rsidRPr="00043B31" w:rsidRDefault="00025480" w:rsidP="00A564F2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15,271</w:t>
            </w:r>
          </w:p>
        </w:tc>
        <w:tc>
          <w:tcPr>
            <w:tcW w:w="284" w:type="dxa"/>
            <w:gridSpan w:val="2"/>
          </w:tcPr>
          <w:p w14:paraId="552D4663" w14:textId="77777777" w:rsidR="00A564F2" w:rsidRPr="00043B31" w:rsidRDefault="00A564F2" w:rsidP="00A564F2">
            <w:pPr>
              <w:pStyle w:val="30"/>
              <w:tabs>
                <w:tab w:val="clear" w:pos="360"/>
                <w:tab w:val="clear" w:pos="720"/>
                <w:tab w:val="decimal" w:pos="1053"/>
              </w:tabs>
              <w:ind w:right="-8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4F2230D" w14:textId="50170425" w:rsidR="00A564F2" w:rsidRPr="00043B31" w:rsidRDefault="004E256E" w:rsidP="00A564F2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A564F2" w:rsidRPr="00043B3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429</w:t>
            </w:r>
          </w:p>
        </w:tc>
      </w:tr>
      <w:tr w:rsidR="00A564F2" w:rsidRPr="00043B31" w14:paraId="73D89793" w14:textId="77777777" w:rsidTr="00915263">
        <w:trPr>
          <w:cantSplit/>
        </w:trPr>
        <w:tc>
          <w:tcPr>
            <w:tcW w:w="5042" w:type="dxa"/>
          </w:tcPr>
          <w:p w14:paraId="2409E522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B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3" w:type="dxa"/>
          </w:tcPr>
          <w:p w14:paraId="2AA819D4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DF390A4" w14:textId="64C524A1" w:rsidR="00A564F2" w:rsidRPr="00043B31" w:rsidRDefault="00025480" w:rsidP="00A564F2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21,593</w:t>
            </w:r>
          </w:p>
        </w:tc>
        <w:tc>
          <w:tcPr>
            <w:tcW w:w="284" w:type="dxa"/>
            <w:gridSpan w:val="2"/>
          </w:tcPr>
          <w:p w14:paraId="5400A703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  <w:tab w:val="decimal" w:pos="1053"/>
              </w:tabs>
              <w:spacing w:line="240" w:lineRule="auto"/>
              <w:ind w:left="-63"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38140A36" w14:textId="09657E57" w:rsidR="00A564F2" w:rsidRPr="00043B31" w:rsidRDefault="004E256E" w:rsidP="00A564F2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  <w:r w:rsidR="00A564F2" w:rsidRPr="00043B3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971</w:t>
            </w:r>
          </w:p>
        </w:tc>
      </w:tr>
      <w:tr w:rsidR="00A564F2" w:rsidRPr="00043B31" w14:paraId="43A79E89" w14:textId="77777777" w:rsidTr="00915263">
        <w:trPr>
          <w:cantSplit/>
          <w:trHeight w:hRule="exact" w:val="284"/>
        </w:trPr>
        <w:tc>
          <w:tcPr>
            <w:tcW w:w="5042" w:type="dxa"/>
          </w:tcPr>
          <w:p w14:paraId="573BDA10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3" w:type="dxa"/>
            <w:gridSpan w:val="2"/>
          </w:tcPr>
          <w:p w14:paraId="2E2974CD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63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07729FE9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63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536D7367" w14:textId="77777777" w:rsidR="00A564F2" w:rsidRPr="00043B31" w:rsidRDefault="00A564F2" w:rsidP="00A564F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6" w:type="dxa"/>
            <w:gridSpan w:val="2"/>
          </w:tcPr>
          <w:p w14:paraId="28F11461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63" w:right="-8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64F2" w:rsidRPr="00043B31" w14:paraId="6D190797" w14:textId="77777777" w:rsidTr="00915263">
        <w:trPr>
          <w:cantSplit/>
        </w:trPr>
        <w:tc>
          <w:tcPr>
            <w:tcW w:w="5042" w:type="dxa"/>
          </w:tcPr>
          <w:p w14:paraId="1079CAAF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313" w:type="dxa"/>
            <w:gridSpan w:val="2"/>
          </w:tcPr>
          <w:p w14:paraId="2B61580B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63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507B67E0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63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294CD9F6" w14:textId="77777777" w:rsidR="00A564F2" w:rsidRPr="00043B31" w:rsidRDefault="00A564F2" w:rsidP="00A564F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6" w:type="dxa"/>
            <w:gridSpan w:val="2"/>
          </w:tcPr>
          <w:p w14:paraId="04528731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63" w:right="-8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64F2" w:rsidRPr="00043B31" w14:paraId="30EDC5D9" w14:textId="77777777" w:rsidTr="00915263">
        <w:trPr>
          <w:cantSplit/>
        </w:trPr>
        <w:tc>
          <w:tcPr>
            <w:tcW w:w="5042" w:type="dxa"/>
          </w:tcPr>
          <w:p w14:paraId="74450CCF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sz w:val="30"/>
                <w:szCs w:val="30"/>
                <w:cs/>
              </w:rPr>
              <w:t>ตราสารหนี้ที่เป็นหลักทรัพย์เผื่อขาย (ในกองทุนส่วนบุคคล)</w:t>
            </w:r>
          </w:p>
        </w:tc>
        <w:tc>
          <w:tcPr>
            <w:tcW w:w="1313" w:type="dxa"/>
            <w:gridSpan w:val="2"/>
          </w:tcPr>
          <w:p w14:paraId="18096334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4" w:type="dxa"/>
          </w:tcPr>
          <w:p w14:paraId="3B2F7B10" w14:textId="4E538B9D" w:rsidR="00A564F2" w:rsidRPr="00D64AD4" w:rsidRDefault="00025480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4AD4">
              <w:rPr>
                <w:rFonts w:ascii="Angsana New" w:hAnsi="Angsana New"/>
                <w:sz w:val="30"/>
                <w:szCs w:val="30"/>
                <w:lang w:val="en-US"/>
              </w:rPr>
              <w:t>7,49</w:t>
            </w:r>
            <w:r w:rsidR="00AC7BB6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45" w:type="dxa"/>
            <w:gridSpan w:val="2"/>
          </w:tcPr>
          <w:p w14:paraId="2790DEFE" w14:textId="77777777" w:rsidR="00A564F2" w:rsidRPr="00043B31" w:rsidRDefault="00A564F2" w:rsidP="00A564F2">
            <w:pPr>
              <w:pStyle w:val="30"/>
              <w:tabs>
                <w:tab w:val="clear" w:pos="360"/>
                <w:tab w:val="clear" w:pos="720"/>
                <w:tab w:val="decimal" w:pos="1043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6" w:type="dxa"/>
            <w:gridSpan w:val="2"/>
          </w:tcPr>
          <w:p w14:paraId="7BC7895E" w14:textId="4BA6C2DF" w:rsidR="00A564F2" w:rsidRPr="00043B31" w:rsidRDefault="004E256E" w:rsidP="00094423">
            <w:pPr>
              <w:pStyle w:val="acctfourfigures"/>
              <w:tabs>
                <w:tab w:val="clear" w:pos="765"/>
                <w:tab w:val="decimal" w:pos="1120"/>
              </w:tabs>
              <w:spacing w:line="240" w:lineRule="atLeast"/>
              <w:ind w:right="-8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A564F2" w:rsidRPr="00043B3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158</w:t>
            </w:r>
          </w:p>
        </w:tc>
      </w:tr>
      <w:tr w:rsidR="00A564F2" w:rsidRPr="00043B31" w14:paraId="66C527B4" w14:textId="77777777" w:rsidTr="00915263">
        <w:trPr>
          <w:cantSplit/>
        </w:trPr>
        <w:tc>
          <w:tcPr>
            <w:tcW w:w="5042" w:type="dxa"/>
          </w:tcPr>
          <w:p w14:paraId="2CCBE27C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3B31"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ตราสารทุนที่เป็นหลักทรัพย์ในความต้องการของตลาด</w:t>
            </w:r>
          </w:p>
        </w:tc>
        <w:tc>
          <w:tcPr>
            <w:tcW w:w="1313" w:type="dxa"/>
            <w:gridSpan w:val="2"/>
            <w:vAlign w:val="center"/>
          </w:tcPr>
          <w:p w14:paraId="24BC81EB" w14:textId="77777777" w:rsidR="00A564F2" w:rsidRPr="00043B31" w:rsidRDefault="00A564F2" w:rsidP="00A564F2">
            <w:pPr>
              <w:spacing w:line="2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6ED0EA29" w14:textId="761FE51E" w:rsidR="00A564F2" w:rsidRPr="00D64AD4" w:rsidRDefault="00AC7BB6" w:rsidP="00A564F2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45" w:type="dxa"/>
            <w:gridSpan w:val="2"/>
          </w:tcPr>
          <w:p w14:paraId="5FB42645" w14:textId="77777777" w:rsidR="00A564F2" w:rsidRPr="00043B31" w:rsidRDefault="00A564F2" w:rsidP="00A564F2">
            <w:pPr>
              <w:pStyle w:val="30"/>
              <w:tabs>
                <w:tab w:val="clear" w:pos="360"/>
                <w:tab w:val="clear" w:pos="720"/>
                <w:tab w:val="decimal" w:pos="1043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6" w:type="dxa"/>
            <w:gridSpan w:val="2"/>
            <w:tcBorders>
              <w:bottom w:val="single" w:sz="4" w:space="0" w:color="auto"/>
            </w:tcBorders>
          </w:tcPr>
          <w:p w14:paraId="1D2D1D2E" w14:textId="4C9E5802" w:rsidR="00A564F2" w:rsidRPr="00043B31" w:rsidRDefault="004E256E" w:rsidP="00094423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8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A564F2" w:rsidRPr="00300257" w14:paraId="3207935F" w14:textId="77777777" w:rsidTr="00915263">
        <w:trPr>
          <w:cantSplit/>
        </w:trPr>
        <w:tc>
          <w:tcPr>
            <w:tcW w:w="5042" w:type="dxa"/>
          </w:tcPr>
          <w:p w14:paraId="349114DC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B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3" w:type="dxa"/>
            <w:gridSpan w:val="2"/>
          </w:tcPr>
          <w:p w14:paraId="3CDA080D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73A32E" w14:textId="40A59CFF" w:rsidR="00A564F2" w:rsidRPr="00043B31" w:rsidRDefault="00025480" w:rsidP="00A564F2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7,49</w:t>
            </w:r>
            <w:r w:rsidR="00AC7B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45" w:type="dxa"/>
            <w:gridSpan w:val="2"/>
            <w:vAlign w:val="center"/>
          </w:tcPr>
          <w:p w14:paraId="5647E7FD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  <w:tab w:val="decimal" w:pos="1043"/>
              </w:tabs>
              <w:ind w:left="-63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9BAB4E" w14:textId="5CAC1C17" w:rsidR="00A564F2" w:rsidRPr="00300257" w:rsidRDefault="004E256E" w:rsidP="00856DDB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A564F2" w:rsidRPr="00043B3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162</w:t>
            </w:r>
          </w:p>
        </w:tc>
      </w:tr>
    </w:tbl>
    <w:p w14:paraId="67AD7AA7" w14:textId="77777777" w:rsidR="00D03880" w:rsidRPr="009B2973" w:rsidRDefault="00D03880" w:rsidP="009B2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p w14:paraId="5A4EF8B1" w14:textId="33B576E4" w:rsidR="00C077CF" w:rsidRPr="00120785" w:rsidRDefault="00397FCA" w:rsidP="003A1C27">
      <w:pPr>
        <w:pStyle w:val="block"/>
        <w:spacing w:after="0" w:line="240" w:lineRule="atLeast"/>
        <w:jc w:val="thaiDistribute"/>
        <w:rPr>
          <w:rFonts w:ascii="Angsana New" w:hAnsi="Angsana New"/>
          <w:sz w:val="30"/>
          <w:szCs w:val="30"/>
          <w:lang w:bidi="th-TH"/>
        </w:rPr>
      </w:pPr>
      <w:r w:rsidRPr="00D26435">
        <w:rPr>
          <w:rFonts w:ascii="Angsana New" w:hAnsi="Angsana New"/>
          <w:spacing w:val="6"/>
          <w:sz w:val="30"/>
          <w:szCs w:val="30"/>
          <w:cs/>
          <w:lang w:bidi="th-TH"/>
        </w:rPr>
        <w:t xml:space="preserve">ณ วันที่ </w:t>
      </w:r>
      <w:r w:rsidRPr="00D26435">
        <w:rPr>
          <w:rFonts w:ascii="Angsana New" w:hAnsi="Angsana New"/>
          <w:spacing w:val="6"/>
          <w:sz w:val="30"/>
          <w:szCs w:val="30"/>
          <w:lang w:val="en-US" w:bidi="th-TH"/>
        </w:rPr>
        <w:t xml:space="preserve">31 </w:t>
      </w:r>
      <w:r w:rsidRPr="00D26435">
        <w:rPr>
          <w:rFonts w:ascii="Angsana New" w:hAnsi="Angsana New"/>
          <w:spacing w:val="6"/>
          <w:sz w:val="30"/>
          <w:szCs w:val="30"/>
          <w:cs/>
          <w:lang w:val="en-US" w:bidi="th-TH"/>
        </w:rPr>
        <w:t>ธันวาคม</w:t>
      </w:r>
      <w:r w:rsidRPr="00D26435">
        <w:rPr>
          <w:rFonts w:ascii="Angsana New" w:hAnsi="Angsana New"/>
          <w:spacing w:val="6"/>
          <w:sz w:val="30"/>
          <w:szCs w:val="30"/>
          <w:cs/>
          <w:lang w:bidi="th-TH"/>
        </w:rPr>
        <w:t xml:space="preserve"> </w:t>
      </w:r>
      <w:r w:rsidRPr="00D26435">
        <w:rPr>
          <w:rFonts w:ascii="Angsana New" w:hAnsi="Angsana New"/>
          <w:spacing w:val="6"/>
          <w:sz w:val="30"/>
          <w:szCs w:val="30"/>
          <w:lang w:val="en-US" w:bidi="th-TH"/>
        </w:rPr>
        <w:t>2561</w:t>
      </w:r>
      <w:r w:rsidRPr="00D26435">
        <w:rPr>
          <w:rFonts w:ascii="Angsana New" w:hAnsi="Angsana New"/>
          <w:spacing w:val="6"/>
          <w:sz w:val="30"/>
          <w:szCs w:val="30"/>
          <w:cs/>
          <w:lang w:bidi="th-TH"/>
        </w:rPr>
        <w:t xml:space="preserve"> กองทุนส่วนบุคคลซึ่งบริหารงานโดยบริษัทบริหารสินทรัพย์อิสระ </w:t>
      </w:r>
      <w:r w:rsidRPr="00D26435">
        <w:rPr>
          <w:rFonts w:ascii="Angsana New" w:hAnsi="Angsana New"/>
          <w:spacing w:val="6"/>
          <w:sz w:val="30"/>
          <w:szCs w:val="30"/>
          <w:lang w:val="en-US" w:bidi="th-TH"/>
        </w:rPr>
        <w:t>3</w:t>
      </w:r>
      <w:r w:rsidRPr="00D26435">
        <w:rPr>
          <w:rFonts w:ascii="Angsana New" w:hAnsi="Angsana New"/>
          <w:spacing w:val="6"/>
          <w:sz w:val="30"/>
          <w:szCs w:val="30"/>
          <w:cs/>
          <w:lang w:bidi="th-TH"/>
        </w:rPr>
        <w:t xml:space="preserve"> ราย ได้ลงทุน</w:t>
      </w:r>
      <w:r w:rsidRPr="00120785">
        <w:rPr>
          <w:rFonts w:ascii="Angsana New" w:hAnsi="Angsana New"/>
          <w:sz w:val="30"/>
          <w:szCs w:val="30"/>
          <w:cs/>
          <w:lang w:bidi="th-TH"/>
        </w:rPr>
        <w:t>ในตราสารหนี้ที่มีสภาพคล่องสูงและถูกจัดอันดับอยู่ในระดับความน่าเชื่อถือที่สามารถลงทุนได้</w:t>
      </w:r>
      <w:r w:rsidRPr="00120785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 </w:t>
      </w:r>
      <w:r w:rsidRPr="00120785">
        <w:rPr>
          <w:rFonts w:ascii="Angsana New" w:hAnsi="Angsana New"/>
          <w:sz w:val="30"/>
          <w:szCs w:val="30"/>
          <w:cs/>
          <w:lang w:bidi="th-TH"/>
        </w:rPr>
        <w:t>โดยมีอัตราผลตอบแทนร้อย</w:t>
      </w:r>
      <w:r w:rsidRPr="00D64AD4">
        <w:rPr>
          <w:rFonts w:ascii="Angsana New" w:hAnsi="Angsana New"/>
          <w:sz w:val="30"/>
          <w:szCs w:val="30"/>
          <w:cs/>
          <w:lang w:bidi="th-TH"/>
        </w:rPr>
        <w:t>ล</w:t>
      </w:r>
      <w:r w:rsidR="00D64AD4" w:rsidRPr="00D64AD4">
        <w:rPr>
          <w:rFonts w:ascii="Angsana New" w:hAnsi="Angsana New"/>
          <w:sz w:val="30"/>
          <w:szCs w:val="30"/>
          <w:cs/>
          <w:lang w:val="en-US" w:bidi="th-TH"/>
        </w:rPr>
        <w:t xml:space="preserve">ะ </w:t>
      </w:r>
      <w:r w:rsidR="00D64AD4" w:rsidRPr="00D64AD4">
        <w:rPr>
          <w:rFonts w:ascii="Angsana New" w:hAnsi="Angsana New"/>
          <w:sz w:val="30"/>
          <w:szCs w:val="30"/>
          <w:lang w:val="en-US" w:bidi="th-TH"/>
        </w:rPr>
        <w:t>1.25</w:t>
      </w:r>
      <w:r w:rsidRPr="00B756BA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B756BA">
        <w:rPr>
          <w:rFonts w:ascii="Angsana New" w:hAnsi="Angsana New"/>
          <w:sz w:val="30"/>
          <w:szCs w:val="30"/>
          <w:cs/>
          <w:lang w:bidi="th-TH"/>
        </w:rPr>
        <w:t>ถึ</w:t>
      </w:r>
      <w:r w:rsidR="00D64AD4" w:rsidRPr="00B756BA">
        <w:rPr>
          <w:rFonts w:ascii="Angsana New" w:hAnsi="Angsana New"/>
          <w:sz w:val="30"/>
          <w:szCs w:val="30"/>
          <w:cs/>
          <w:lang w:bidi="th-TH"/>
        </w:rPr>
        <w:t xml:space="preserve">ง </w:t>
      </w:r>
      <w:r w:rsidR="00D64AD4" w:rsidRPr="00B756BA">
        <w:rPr>
          <w:rFonts w:ascii="Angsana New" w:hAnsi="Angsana New"/>
          <w:sz w:val="30"/>
          <w:szCs w:val="30"/>
          <w:lang w:val="en-US" w:bidi="th-TH"/>
        </w:rPr>
        <w:t>3.23</w:t>
      </w:r>
      <w:r w:rsidRPr="00B756BA">
        <w:rPr>
          <w:rFonts w:ascii="Angsana New" w:hAnsi="Angsana New"/>
          <w:sz w:val="30"/>
          <w:szCs w:val="30"/>
          <w:lang w:bidi="th-TH"/>
        </w:rPr>
        <w:t xml:space="preserve"> </w:t>
      </w:r>
      <w:r w:rsidRPr="00B756BA">
        <w:rPr>
          <w:rFonts w:ascii="Angsana New" w:hAnsi="Angsana New"/>
          <w:sz w:val="30"/>
          <w:szCs w:val="30"/>
          <w:cs/>
          <w:lang w:val="en-US" w:bidi="th-TH"/>
        </w:rPr>
        <w:t>ต่</w:t>
      </w:r>
      <w:r w:rsidRPr="00120785">
        <w:rPr>
          <w:rFonts w:ascii="Angsana New" w:hAnsi="Angsana New"/>
          <w:sz w:val="30"/>
          <w:szCs w:val="30"/>
          <w:cs/>
          <w:lang w:bidi="th-TH"/>
        </w:rPr>
        <w:t>อปี</w:t>
      </w:r>
      <w:r>
        <w:rPr>
          <w:rFonts w:ascii="Angsana New" w:hAnsi="Angsana New"/>
          <w:sz w:val="30"/>
          <w:szCs w:val="30"/>
          <w:lang w:bidi="th-TH"/>
        </w:rPr>
        <w:t xml:space="preserve"> </w:t>
      </w:r>
      <w:r w:rsidR="006D0B22" w:rsidRPr="00397FCA">
        <w:rPr>
          <w:rFonts w:ascii="Angsana New" w:hAnsi="Angsana New"/>
          <w:i/>
          <w:iCs/>
          <w:sz w:val="30"/>
          <w:szCs w:val="30"/>
          <w:cs/>
          <w:lang w:bidi="th-TH"/>
        </w:rPr>
        <w:t>(</w:t>
      </w:r>
      <w:r w:rsidR="006D0B22" w:rsidRPr="00397FCA">
        <w:rPr>
          <w:rFonts w:ascii="Angsana New" w:hAnsi="Angsana New"/>
          <w:i/>
          <w:iCs/>
          <w:sz w:val="30"/>
          <w:szCs w:val="30"/>
          <w:lang w:val="en-US" w:bidi="th-TH"/>
        </w:rPr>
        <w:t>2560:</w:t>
      </w:r>
      <w:r w:rsidR="006D0B22" w:rsidRPr="00397FCA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ร้อยละ </w:t>
      </w:r>
      <w:r w:rsidR="00A944C8" w:rsidRPr="00397FCA">
        <w:rPr>
          <w:rFonts w:ascii="Angsana New" w:hAnsi="Angsana New"/>
          <w:i/>
          <w:iCs/>
          <w:sz w:val="30"/>
          <w:szCs w:val="30"/>
          <w:lang w:val="en-US" w:bidi="th-TH"/>
        </w:rPr>
        <w:t>0.98</w:t>
      </w:r>
      <w:r w:rsidR="006D0B22" w:rsidRPr="00397FCA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ถึง </w:t>
      </w:r>
      <w:r w:rsidR="006D0B22" w:rsidRPr="00397FCA">
        <w:rPr>
          <w:rFonts w:ascii="Angsana New" w:hAnsi="Angsana New"/>
          <w:i/>
          <w:iCs/>
          <w:sz w:val="30"/>
          <w:szCs w:val="30"/>
          <w:lang w:val="en-US" w:bidi="th-TH"/>
        </w:rPr>
        <w:t>3.45</w:t>
      </w:r>
      <w:r w:rsidR="006D0B22" w:rsidRPr="00397FCA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ต่อปี)</w:t>
      </w:r>
    </w:p>
    <w:p w14:paraId="24CD324B" w14:textId="189D017E" w:rsidR="00C077CF" w:rsidRDefault="00C077CF" w:rsidP="00340510">
      <w:pPr>
        <w:pStyle w:val="block"/>
        <w:spacing w:after="0" w:line="240" w:lineRule="atLeast"/>
        <w:jc w:val="thaiDistribute"/>
        <w:rPr>
          <w:rFonts w:ascii="Angsana New" w:hAnsi="Angsana New"/>
          <w:spacing w:val="-4"/>
          <w:sz w:val="30"/>
          <w:szCs w:val="30"/>
          <w:highlight w:val="cyan"/>
          <w:lang w:bidi="th-TH"/>
        </w:rPr>
      </w:pPr>
    </w:p>
    <w:p w14:paraId="68AD19B0" w14:textId="77777777" w:rsidR="003316A0" w:rsidRDefault="003316A0" w:rsidP="00340510">
      <w:pPr>
        <w:pStyle w:val="block"/>
        <w:spacing w:after="0" w:line="240" w:lineRule="atLeast"/>
        <w:jc w:val="thaiDistribute"/>
        <w:rPr>
          <w:rFonts w:ascii="Angsana New" w:hAnsi="Angsana New"/>
          <w:spacing w:val="-4"/>
          <w:sz w:val="30"/>
          <w:szCs w:val="30"/>
          <w:highlight w:val="cyan"/>
          <w:lang w:bidi="th-TH"/>
        </w:rPr>
      </w:pPr>
    </w:p>
    <w:p w14:paraId="53BF555F" w14:textId="77777777" w:rsidR="003316A0" w:rsidRDefault="003316A0" w:rsidP="00340510">
      <w:pPr>
        <w:pStyle w:val="block"/>
        <w:spacing w:after="0" w:line="240" w:lineRule="atLeast"/>
        <w:jc w:val="thaiDistribute"/>
        <w:rPr>
          <w:rFonts w:ascii="Angsana New" w:hAnsi="Angsana New"/>
          <w:spacing w:val="-4"/>
          <w:sz w:val="30"/>
          <w:szCs w:val="30"/>
          <w:highlight w:val="cyan"/>
          <w:lang w:bidi="th-TH"/>
        </w:rPr>
      </w:pPr>
    </w:p>
    <w:p w14:paraId="6E3AEE95" w14:textId="77777777" w:rsidR="003316A0" w:rsidRDefault="003316A0" w:rsidP="00340510">
      <w:pPr>
        <w:pStyle w:val="block"/>
        <w:spacing w:after="0" w:line="240" w:lineRule="atLeast"/>
        <w:jc w:val="thaiDistribute"/>
        <w:rPr>
          <w:rFonts w:ascii="Angsana New" w:hAnsi="Angsana New"/>
          <w:spacing w:val="-4"/>
          <w:sz w:val="30"/>
          <w:szCs w:val="30"/>
          <w:highlight w:val="cyan"/>
          <w:lang w:bidi="th-TH"/>
        </w:rPr>
      </w:pPr>
    </w:p>
    <w:p w14:paraId="65DFB87F" w14:textId="77777777" w:rsidR="003316A0" w:rsidRDefault="003316A0" w:rsidP="00340510">
      <w:pPr>
        <w:pStyle w:val="block"/>
        <w:spacing w:after="0" w:line="240" w:lineRule="atLeast"/>
        <w:jc w:val="thaiDistribute"/>
        <w:rPr>
          <w:rFonts w:ascii="Angsana New" w:hAnsi="Angsana New"/>
          <w:spacing w:val="-4"/>
          <w:sz w:val="30"/>
          <w:szCs w:val="30"/>
          <w:highlight w:val="cyan"/>
          <w:lang w:bidi="th-TH"/>
        </w:rPr>
      </w:pPr>
    </w:p>
    <w:p w14:paraId="52B5CF68" w14:textId="77777777" w:rsidR="003316A0" w:rsidRDefault="003316A0" w:rsidP="00340510">
      <w:pPr>
        <w:pStyle w:val="block"/>
        <w:spacing w:after="0" w:line="240" w:lineRule="atLeast"/>
        <w:jc w:val="thaiDistribute"/>
        <w:rPr>
          <w:rFonts w:ascii="Angsana New" w:hAnsi="Angsana New"/>
          <w:spacing w:val="-4"/>
          <w:sz w:val="30"/>
          <w:szCs w:val="30"/>
          <w:highlight w:val="cyan"/>
          <w:lang w:bidi="th-TH"/>
        </w:rPr>
      </w:pPr>
    </w:p>
    <w:p w14:paraId="23E29882" w14:textId="77777777" w:rsidR="003316A0" w:rsidRDefault="003316A0" w:rsidP="00340510">
      <w:pPr>
        <w:pStyle w:val="block"/>
        <w:spacing w:after="0" w:line="240" w:lineRule="atLeast"/>
        <w:jc w:val="thaiDistribute"/>
        <w:rPr>
          <w:rFonts w:ascii="Angsana New" w:hAnsi="Angsana New"/>
          <w:spacing w:val="-4"/>
          <w:sz w:val="30"/>
          <w:szCs w:val="30"/>
          <w:highlight w:val="cyan"/>
          <w:lang w:bidi="th-TH"/>
        </w:rPr>
      </w:pPr>
    </w:p>
    <w:p w14:paraId="00DE8986" w14:textId="77777777" w:rsidR="00620BE2" w:rsidRDefault="00620BE2" w:rsidP="00340510">
      <w:pPr>
        <w:pStyle w:val="block"/>
        <w:spacing w:after="0" w:line="240" w:lineRule="atLeast"/>
        <w:jc w:val="thaiDistribute"/>
        <w:rPr>
          <w:rFonts w:ascii="Angsana New" w:hAnsi="Angsana New"/>
          <w:spacing w:val="-4"/>
          <w:sz w:val="30"/>
          <w:szCs w:val="30"/>
          <w:highlight w:val="cyan"/>
          <w:lang w:bidi="th-TH"/>
        </w:rPr>
      </w:pPr>
    </w:p>
    <w:p w14:paraId="470170E4" w14:textId="77777777" w:rsidR="003316A0" w:rsidRDefault="003316A0" w:rsidP="00340510">
      <w:pPr>
        <w:pStyle w:val="block"/>
        <w:spacing w:after="0" w:line="240" w:lineRule="atLeast"/>
        <w:jc w:val="thaiDistribute"/>
        <w:rPr>
          <w:rFonts w:ascii="Angsana New" w:hAnsi="Angsana New"/>
          <w:spacing w:val="-4"/>
          <w:sz w:val="30"/>
          <w:szCs w:val="30"/>
          <w:highlight w:val="cyan"/>
          <w:lang w:bidi="th-TH"/>
        </w:rPr>
      </w:pPr>
    </w:p>
    <w:p w14:paraId="1D54C77A" w14:textId="77777777" w:rsidR="003316A0" w:rsidRDefault="003316A0" w:rsidP="00340510">
      <w:pPr>
        <w:pStyle w:val="block"/>
        <w:spacing w:after="0" w:line="240" w:lineRule="atLeast"/>
        <w:jc w:val="thaiDistribute"/>
        <w:rPr>
          <w:rFonts w:ascii="Angsana New" w:hAnsi="Angsana New"/>
          <w:spacing w:val="-4"/>
          <w:sz w:val="30"/>
          <w:szCs w:val="30"/>
          <w:highlight w:val="cyan"/>
          <w:lang w:bidi="th-TH"/>
        </w:rPr>
      </w:pPr>
    </w:p>
    <w:p w14:paraId="78F1B70E" w14:textId="40482EAF" w:rsidR="008346A1" w:rsidRPr="007E5942" w:rsidRDefault="008346A1" w:rsidP="008346A1">
      <w:pPr>
        <w:pStyle w:val="block"/>
        <w:tabs>
          <w:tab w:val="left" w:pos="567"/>
        </w:tabs>
        <w:spacing w:after="0" w:line="240" w:lineRule="auto"/>
        <w:ind w:left="0" w:firstLine="567"/>
        <w:jc w:val="both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  <w:r w:rsidRPr="00300257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lastRenderedPageBreak/>
        <w:t>มูลค่ายุติธรรม</w:t>
      </w:r>
    </w:p>
    <w:p w14:paraId="6C0891E3" w14:textId="77777777" w:rsidR="008346A1" w:rsidRPr="00F53C31" w:rsidRDefault="008346A1" w:rsidP="008346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 w:line="240" w:lineRule="auto"/>
        <w:ind w:left="567"/>
        <w:jc w:val="thaiDistribute"/>
        <w:rPr>
          <w:rFonts w:ascii="Angsana New" w:hAnsi="Angsana New"/>
          <w:sz w:val="22"/>
          <w:szCs w:val="22"/>
        </w:rPr>
      </w:pPr>
    </w:p>
    <w:p w14:paraId="1FD1B0C5" w14:textId="17A0BB47" w:rsidR="008346A1" w:rsidRDefault="008346A1" w:rsidP="008346A1">
      <w:pPr>
        <w:pStyle w:val="block"/>
        <w:tabs>
          <w:tab w:val="left" w:pos="567"/>
        </w:tabs>
        <w:spacing w:after="0" w:line="240" w:lineRule="auto"/>
        <w:ind w:hanging="567"/>
        <w:jc w:val="thaiDistribute"/>
        <w:rPr>
          <w:rFonts w:ascii="Angsana New" w:hAnsi="Angsana New"/>
          <w:sz w:val="30"/>
          <w:szCs w:val="30"/>
          <w:lang w:bidi="th-TH"/>
        </w:rPr>
      </w:pPr>
      <w:r w:rsidRPr="00300257">
        <w:rPr>
          <w:rFonts w:ascii="Angsana New" w:hAnsi="Angsana New"/>
          <w:b/>
          <w:bCs/>
          <w:sz w:val="30"/>
          <w:szCs w:val="30"/>
          <w:cs/>
          <w:lang w:bidi="th-TH"/>
        </w:rPr>
        <w:tab/>
      </w:r>
      <w:r w:rsidRPr="004271E9">
        <w:rPr>
          <w:rFonts w:ascii="Angsana New" w:hAnsi="Angsana New"/>
          <w:spacing w:val="8"/>
          <w:sz w:val="30"/>
          <w:szCs w:val="30"/>
          <w:cs/>
          <w:lang w:bidi="th-TH"/>
        </w:rPr>
        <w:t>มูลค่ายุติธรรมของ</w:t>
      </w:r>
      <w:r w:rsidR="004039DC" w:rsidRPr="004271E9">
        <w:rPr>
          <w:rFonts w:ascii="Angsana New" w:hAnsi="Angsana New" w:hint="cs"/>
          <w:spacing w:val="8"/>
          <w:sz w:val="30"/>
          <w:szCs w:val="30"/>
          <w:cs/>
          <w:lang w:bidi="th-TH"/>
        </w:rPr>
        <w:t>หลักทรัพย์</w:t>
      </w:r>
      <w:r w:rsidR="0054634D" w:rsidRPr="004271E9">
        <w:rPr>
          <w:rFonts w:ascii="Angsana New" w:hAnsi="Angsana New" w:hint="cs"/>
          <w:spacing w:val="8"/>
          <w:sz w:val="30"/>
          <w:szCs w:val="30"/>
          <w:cs/>
          <w:lang w:bidi="th-TH"/>
        </w:rPr>
        <w:t>เผื่อขาย</w:t>
      </w:r>
      <w:r w:rsidR="0054634D" w:rsidRPr="004271E9">
        <w:rPr>
          <w:rFonts w:ascii="Angsana New" w:hAnsi="Angsana New"/>
          <w:spacing w:val="8"/>
          <w:sz w:val="30"/>
          <w:szCs w:val="30"/>
          <w:cs/>
          <w:lang w:bidi="th-TH"/>
        </w:rPr>
        <w:t xml:space="preserve"> </w:t>
      </w:r>
      <w:r w:rsidRPr="004271E9">
        <w:rPr>
          <w:rFonts w:ascii="Angsana New" w:hAnsi="Angsana New"/>
          <w:spacing w:val="8"/>
          <w:sz w:val="30"/>
          <w:szCs w:val="30"/>
          <w:cs/>
          <w:lang w:bidi="th-TH"/>
        </w:rPr>
        <w:t>รวมทั้งมูลค่าตามบัญชีถูกแสดงในงบแสดงฐานะการเงินรวม ณ วันที่</w:t>
      </w:r>
      <w:r w:rsidRPr="004271E9">
        <w:rPr>
          <w:rFonts w:ascii="Angsana New" w:hAnsi="Angsana New"/>
          <w:spacing w:val="4"/>
          <w:sz w:val="30"/>
          <w:szCs w:val="30"/>
          <w:cs/>
          <w:lang w:bidi="th-TH"/>
        </w:rPr>
        <w:t xml:space="preserve"> </w:t>
      </w:r>
      <w:r w:rsidR="004E256E" w:rsidRPr="004E256E">
        <w:rPr>
          <w:rFonts w:ascii="Angsana New" w:hAnsi="Angsana New"/>
          <w:spacing w:val="4"/>
          <w:sz w:val="30"/>
          <w:szCs w:val="30"/>
          <w:lang w:val="en-US" w:bidi="th-TH"/>
        </w:rPr>
        <w:t>3</w:t>
      </w:r>
      <w:r w:rsidR="00C1746C">
        <w:rPr>
          <w:rFonts w:ascii="Angsana New" w:hAnsi="Angsana New"/>
          <w:spacing w:val="4"/>
          <w:sz w:val="30"/>
          <w:szCs w:val="30"/>
          <w:lang w:val="en-US" w:bidi="th-TH"/>
        </w:rPr>
        <w:t xml:space="preserve">1 </w:t>
      </w:r>
      <w:r w:rsidR="00C1746C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 xml:space="preserve">ธันวาคม </w:t>
      </w:r>
      <w:r w:rsidR="004E256E" w:rsidRPr="004E256E">
        <w:rPr>
          <w:rFonts w:ascii="Angsana New" w:hAnsi="Angsana New"/>
          <w:sz w:val="30"/>
          <w:szCs w:val="30"/>
          <w:lang w:val="en-US" w:bidi="th-TH"/>
        </w:rPr>
        <w:t>2561</w:t>
      </w:r>
      <w:r w:rsidRPr="004271E9">
        <w:rPr>
          <w:rFonts w:ascii="Angsana New" w:hAnsi="Angsana New"/>
          <w:sz w:val="30"/>
          <w:szCs w:val="30"/>
          <w:cs/>
          <w:lang w:bidi="th-TH"/>
        </w:rPr>
        <w:t xml:space="preserve"> มีดังนี้</w:t>
      </w:r>
    </w:p>
    <w:p w14:paraId="4A77406B" w14:textId="77777777" w:rsidR="008346A1" w:rsidRPr="007E5942" w:rsidRDefault="008346A1" w:rsidP="008346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71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10"/>
        <w:gridCol w:w="908"/>
        <w:gridCol w:w="385"/>
        <w:gridCol w:w="908"/>
        <w:gridCol w:w="272"/>
        <w:gridCol w:w="908"/>
        <w:gridCol w:w="272"/>
        <w:gridCol w:w="908"/>
      </w:tblGrid>
      <w:tr w:rsidR="00C943C0" w:rsidRPr="00300257" w14:paraId="3CECAA00" w14:textId="77777777" w:rsidTr="003917E7">
        <w:trPr>
          <w:trHeight w:val="284"/>
        </w:trPr>
        <w:tc>
          <w:tcPr>
            <w:tcW w:w="4610" w:type="dxa"/>
            <w:vAlign w:val="center"/>
          </w:tcPr>
          <w:p w14:paraId="5BEF3451" w14:textId="77777777" w:rsidR="00C943C0" w:rsidRPr="00300257" w:rsidRDefault="00C943C0" w:rsidP="00412B7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</w:tcPr>
          <w:p w14:paraId="02B6F367" w14:textId="77777777" w:rsidR="00C943C0" w:rsidRPr="00300257" w:rsidRDefault="00C943C0" w:rsidP="00412B7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385" w:type="dxa"/>
          </w:tcPr>
          <w:p w14:paraId="3FA46014" w14:textId="77777777" w:rsidR="00C943C0" w:rsidRPr="00300257" w:rsidRDefault="00C943C0" w:rsidP="00412B7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68" w:type="dxa"/>
            <w:gridSpan w:val="5"/>
          </w:tcPr>
          <w:p w14:paraId="2006B8CF" w14:textId="77777777" w:rsidR="00C943C0" w:rsidRPr="00300257" w:rsidRDefault="00C943C0" w:rsidP="00412B7B">
            <w:pPr>
              <w:ind w:left="-378" w:right="-18" w:firstLine="2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8346A1" w:rsidRPr="00300257" w14:paraId="79EAA9D6" w14:textId="77777777" w:rsidTr="003917E7">
        <w:trPr>
          <w:trHeight w:val="284"/>
        </w:trPr>
        <w:tc>
          <w:tcPr>
            <w:tcW w:w="4610" w:type="dxa"/>
            <w:vAlign w:val="center"/>
          </w:tcPr>
          <w:p w14:paraId="5E42A2CE" w14:textId="77777777" w:rsidR="008346A1" w:rsidRPr="00300257" w:rsidRDefault="008346A1" w:rsidP="00412B7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</w:tcPr>
          <w:p w14:paraId="3D6CACC0" w14:textId="77777777" w:rsidR="008346A1" w:rsidRPr="00300257" w:rsidRDefault="008346A1" w:rsidP="00412B7B">
            <w:pPr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385" w:type="dxa"/>
          </w:tcPr>
          <w:p w14:paraId="0D2C1B84" w14:textId="77777777" w:rsidR="008346A1" w:rsidRPr="00300257" w:rsidRDefault="008346A1" w:rsidP="00412B7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</w:tcPr>
          <w:p w14:paraId="702861A7" w14:textId="7A136E9D" w:rsidR="008346A1" w:rsidRPr="00300257" w:rsidRDefault="008346A1" w:rsidP="00412B7B">
            <w:pPr>
              <w:ind w:left="-108" w:right="-15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00257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ระดับ </w:t>
            </w:r>
            <w:r w:rsidR="004E256E" w:rsidRPr="004E256E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72" w:type="dxa"/>
          </w:tcPr>
          <w:p w14:paraId="5837478A" w14:textId="77777777" w:rsidR="008346A1" w:rsidRPr="00300257" w:rsidRDefault="008346A1" w:rsidP="00412B7B">
            <w:pPr>
              <w:ind w:left="-108" w:right="-15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8" w:type="dxa"/>
          </w:tcPr>
          <w:p w14:paraId="5BC06D58" w14:textId="327D8E84" w:rsidR="008346A1" w:rsidRPr="00300257" w:rsidRDefault="008346A1" w:rsidP="00412B7B">
            <w:pPr>
              <w:ind w:left="-108" w:right="-15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00257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ระดับ </w:t>
            </w:r>
            <w:r w:rsidR="004E256E" w:rsidRPr="004E256E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72" w:type="dxa"/>
          </w:tcPr>
          <w:p w14:paraId="002FBE9C" w14:textId="77777777" w:rsidR="008346A1" w:rsidRPr="00300257" w:rsidRDefault="008346A1" w:rsidP="00412B7B">
            <w:pPr>
              <w:ind w:left="-108" w:right="-15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08" w:type="dxa"/>
          </w:tcPr>
          <w:p w14:paraId="42B020E4" w14:textId="77777777" w:rsidR="008346A1" w:rsidRPr="00300257" w:rsidRDefault="008346A1" w:rsidP="00412B7B">
            <w:pPr>
              <w:ind w:left="-378" w:right="-18" w:firstLine="2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8346A1" w:rsidRPr="00300257" w14:paraId="5DBCF3CF" w14:textId="77777777" w:rsidTr="003917E7">
        <w:trPr>
          <w:trHeight w:val="181"/>
        </w:trPr>
        <w:tc>
          <w:tcPr>
            <w:tcW w:w="4610" w:type="dxa"/>
            <w:vAlign w:val="center"/>
          </w:tcPr>
          <w:p w14:paraId="3A826B42" w14:textId="77777777" w:rsidR="008346A1" w:rsidRPr="00300257" w:rsidRDefault="008346A1" w:rsidP="00412B7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61" w:type="dxa"/>
            <w:gridSpan w:val="7"/>
            <w:vAlign w:val="center"/>
          </w:tcPr>
          <w:p w14:paraId="385987D6" w14:textId="77777777" w:rsidR="008346A1" w:rsidRPr="00300257" w:rsidRDefault="008346A1" w:rsidP="00412B7B">
            <w:pPr>
              <w:ind w:left="-378" w:firstLine="27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30025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346A1" w:rsidRPr="00300257" w14:paraId="7E64F577" w14:textId="77777777" w:rsidTr="003917E7">
        <w:trPr>
          <w:trHeight w:val="284"/>
        </w:trPr>
        <w:tc>
          <w:tcPr>
            <w:tcW w:w="4610" w:type="dxa"/>
            <w:vAlign w:val="center"/>
          </w:tcPr>
          <w:p w14:paraId="6E3FFFB8" w14:textId="77777777" w:rsidR="008346A1" w:rsidRPr="00300257" w:rsidRDefault="008346A1" w:rsidP="00412B7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25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908" w:type="dxa"/>
            <w:vAlign w:val="center"/>
          </w:tcPr>
          <w:p w14:paraId="28423526" w14:textId="77777777" w:rsidR="008346A1" w:rsidRPr="00300257" w:rsidRDefault="008346A1" w:rsidP="00412B7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5" w:type="dxa"/>
            <w:vAlign w:val="center"/>
          </w:tcPr>
          <w:p w14:paraId="0EFDBDA9" w14:textId="77777777" w:rsidR="008346A1" w:rsidRPr="00300257" w:rsidRDefault="008346A1" w:rsidP="00412B7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8" w:type="dxa"/>
            <w:vAlign w:val="center"/>
          </w:tcPr>
          <w:p w14:paraId="3761C17B" w14:textId="77777777" w:rsidR="008346A1" w:rsidRPr="00300257" w:rsidRDefault="008346A1" w:rsidP="00412B7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3C48514B" w14:textId="77777777" w:rsidR="008346A1" w:rsidRPr="00300257" w:rsidRDefault="008346A1" w:rsidP="00412B7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</w:tcPr>
          <w:p w14:paraId="3D637A45" w14:textId="77777777" w:rsidR="008346A1" w:rsidRPr="00300257" w:rsidRDefault="008346A1" w:rsidP="00412B7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2C56829B" w14:textId="77777777" w:rsidR="008346A1" w:rsidRPr="00300257" w:rsidRDefault="008346A1" w:rsidP="00412B7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</w:tcPr>
          <w:p w14:paraId="0DDD5079" w14:textId="77777777" w:rsidR="008346A1" w:rsidRPr="00300257" w:rsidRDefault="008346A1" w:rsidP="00412B7B">
            <w:pPr>
              <w:tabs>
                <w:tab w:val="decimal" w:pos="972"/>
              </w:tabs>
              <w:ind w:left="-378" w:firstLine="2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46A1" w:rsidRPr="00300257" w14:paraId="6B849918" w14:textId="77777777" w:rsidTr="003917E7">
        <w:trPr>
          <w:trHeight w:val="284"/>
        </w:trPr>
        <w:tc>
          <w:tcPr>
            <w:tcW w:w="4610" w:type="dxa"/>
            <w:vAlign w:val="center"/>
          </w:tcPr>
          <w:p w14:paraId="0229C953" w14:textId="77777777" w:rsidR="008346A1" w:rsidRPr="00300257" w:rsidRDefault="008346A1" w:rsidP="00412B7B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025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ตราสารหนี้ที่เป็นหลักทรัพย์เผื่อขาย </w:t>
            </w:r>
          </w:p>
          <w:p w14:paraId="181D28A1" w14:textId="77777777" w:rsidR="008346A1" w:rsidRPr="00300257" w:rsidRDefault="008346A1" w:rsidP="00412B7B">
            <w:pPr>
              <w:ind w:firstLine="243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00257">
              <w:rPr>
                <w:rFonts w:ascii="Angsana New" w:hAnsi="Angsana New"/>
                <w:color w:val="000000"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908" w:type="dxa"/>
            <w:vAlign w:val="bottom"/>
          </w:tcPr>
          <w:p w14:paraId="31AC7A2A" w14:textId="340C171C" w:rsidR="008346A1" w:rsidRPr="00F1255B" w:rsidRDefault="00D64AD4" w:rsidP="00A12BA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15,271</w:t>
            </w:r>
          </w:p>
        </w:tc>
        <w:tc>
          <w:tcPr>
            <w:tcW w:w="385" w:type="dxa"/>
            <w:vAlign w:val="bottom"/>
          </w:tcPr>
          <w:p w14:paraId="40D7674A" w14:textId="77777777" w:rsidR="008346A1" w:rsidRPr="00F1255B" w:rsidRDefault="008346A1" w:rsidP="00412B7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8" w:type="dxa"/>
            <w:vAlign w:val="bottom"/>
          </w:tcPr>
          <w:p w14:paraId="22A2470B" w14:textId="49130068" w:rsidR="008346A1" w:rsidRPr="00F1255B" w:rsidRDefault="0080322B" w:rsidP="000C5687">
            <w:pPr>
              <w:pStyle w:val="acctfourfigures"/>
              <w:tabs>
                <w:tab w:val="clear" w:pos="765"/>
              </w:tabs>
              <w:spacing w:line="240" w:lineRule="auto"/>
              <w:ind w:right="62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2" w:type="dxa"/>
            <w:vAlign w:val="bottom"/>
          </w:tcPr>
          <w:p w14:paraId="468C3D93" w14:textId="77777777" w:rsidR="008346A1" w:rsidRPr="00F1255B" w:rsidRDefault="008346A1" w:rsidP="00412B7B">
            <w:pPr>
              <w:tabs>
                <w:tab w:val="clear" w:pos="907"/>
                <w:tab w:val="decimal" w:pos="884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08" w:type="dxa"/>
            <w:vAlign w:val="bottom"/>
          </w:tcPr>
          <w:p w14:paraId="0D22FC4F" w14:textId="4EDF679C" w:rsidR="008346A1" w:rsidRPr="00F1255B" w:rsidRDefault="00D64AD4" w:rsidP="000C568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15,271</w:t>
            </w:r>
          </w:p>
        </w:tc>
        <w:tc>
          <w:tcPr>
            <w:tcW w:w="272" w:type="dxa"/>
            <w:vAlign w:val="bottom"/>
          </w:tcPr>
          <w:p w14:paraId="12361641" w14:textId="77777777" w:rsidR="008346A1" w:rsidRPr="00F1255B" w:rsidRDefault="008346A1" w:rsidP="00412B7B">
            <w:pPr>
              <w:tabs>
                <w:tab w:val="clear" w:pos="907"/>
                <w:tab w:val="decimal" w:pos="884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08" w:type="dxa"/>
            <w:vAlign w:val="bottom"/>
          </w:tcPr>
          <w:p w14:paraId="40006DE4" w14:textId="6B96AEBA" w:rsidR="008346A1" w:rsidRPr="00F1255B" w:rsidRDefault="00D64AD4" w:rsidP="000C5687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15,271</w:t>
            </w:r>
          </w:p>
        </w:tc>
      </w:tr>
      <w:tr w:rsidR="008346A1" w:rsidRPr="00300257" w14:paraId="44C5CD18" w14:textId="77777777" w:rsidTr="003917E7">
        <w:trPr>
          <w:trHeight w:val="284"/>
        </w:trPr>
        <w:tc>
          <w:tcPr>
            <w:tcW w:w="4610" w:type="dxa"/>
          </w:tcPr>
          <w:p w14:paraId="58F222AE" w14:textId="77777777" w:rsidR="008346A1" w:rsidRPr="00300257" w:rsidRDefault="008346A1" w:rsidP="00412B7B">
            <w:pPr>
              <w:spacing w:line="240" w:lineRule="auto"/>
              <w:ind w:right="2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908" w:type="dxa"/>
            <w:tcBorders>
              <w:top w:val="double" w:sz="4" w:space="0" w:color="auto"/>
              <w:bottom w:val="nil"/>
            </w:tcBorders>
            <w:vAlign w:val="center"/>
          </w:tcPr>
          <w:p w14:paraId="5C295BE1" w14:textId="77777777" w:rsidR="008346A1" w:rsidRPr="00300257" w:rsidRDefault="008346A1" w:rsidP="00412B7B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5" w:type="dxa"/>
            <w:tcBorders>
              <w:bottom w:val="nil"/>
            </w:tcBorders>
            <w:vAlign w:val="center"/>
          </w:tcPr>
          <w:p w14:paraId="39B6AB71" w14:textId="77777777" w:rsidR="008346A1" w:rsidRPr="00300257" w:rsidRDefault="008346A1" w:rsidP="00412B7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8" w:type="dxa"/>
            <w:tcBorders>
              <w:top w:val="double" w:sz="4" w:space="0" w:color="auto"/>
              <w:bottom w:val="nil"/>
            </w:tcBorders>
            <w:vAlign w:val="center"/>
          </w:tcPr>
          <w:p w14:paraId="2FDBECB0" w14:textId="77777777" w:rsidR="008346A1" w:rsidRPr="00300257" w:rsidRDefault="008346A1" w:rsidP="000C5687">
            <w:pPr>
              <w:tabs>
                <w:tab w:val="decimal" w:pos="972"/>
              </w:tabs>
              <w:ind w:right="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tcBorders>
              <w:bottom w:val="nil"/>
            </w:tcBorders>
          </w:tcPr>
          <w:p w14:paraId="2313DF3A" w14:textId="77777777" w:rsidR="008346A1" w:rsidRPr="00300257" w:rsidRDefault="008346A1" w:rsidP="00412B7B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double" w:sz="4" w:space="0" w:color="auto"/>
              <w:bottom w:val="nil"/>
            </w:tcBorders>
          </w:tcPr>
          <w:p w14:paraId="4C676BE4" w14:textId="77777777" w:rsidR="008346A1" w:rsidRPr="00300257" w:rsidRDefault="008346A1" w:rsidP="000C5687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tcBorders>
              <w:bottom w:val="nil"/>
            </w:tcBorders>
          </w:tcPr>
          <w:p w14:paraId="36A2F008" w14:textId="77777777" w:rsidR="008346A1" w:rsidRPr="00300257" w:rsidRDefault="008346A1" w:rsidP="00412B7B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double" w:sz="4" w:space="0" w:color="auto"/>
              <w:bottom w:val="nil"/>
            </w:tcBorders>
          </w:tcPr>
          <w:p w14:paraId="23DF3375" w14:textId="77777777" w:rsidR="008346A1" w:rsidRPr="00300257" w:rsidRDefault="008346A1" w:rsidP="000C5687">
            <w:pPr>
              <w:tabs>
                <w:tab w:val="decimal" w:pos="972"/>
              </w:tabs>
              <w:ind w:left="-378" w:right="24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346A1" w:rsidRPr="00300257" w14:paraId="1765656B" w14:textId="77777777" w:rsidTr="003917E7">
        <w:trPr>
          <w:trHeight w:val="284"/>
        </w:trPr>
        <w:tc>
          <w:tcPr>
            <w:tcW w:w="4610" w:type="dxa"/>
            <w:tcBorders>
              <w:right w:val="nil"/>
            </w:tcBorders>
          </w:tcPr>
          <w:p w14:paraId="7359F765" w14:textId="77777777" w:rsidR="008346A1" w:rsidRPr="00300257" w:rsidRDefault="008346A1" w:rsidP="00412B7B">
            <w:pPr>
              <w:spacing w:line="240" w:lineRule="auto"/>
              <w:ind w:right="2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74CA30" w14:textId="77777777" w:rsidR="008346A1" w:rsidRPr="00300257" w:rsidRDefault="008346A1" w:rsidP="00412B7B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7D6DE0" w14:textId="77777777" w:rsidR="008346A1" w:rsidRPr="00300257" w:rsidRDefault="008346A1" w:rsidP="00412B7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ED0D6E" w14:textId="77777777" w:rsidR="008346A1" w:rsidRPr="00300257" w:rsidRDefault="008346A1" w:rsidP="000C5687">
            <w:pPr>
              <w:tabs>
                <w:tab w:val="decimal" w:pos="972"/>
              </w:tabs>
              <w:ind w:right="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32913BF" w14:textId="77777777" w:rsidR="008346A1" w:rsidRPr="00300257" w:rsidRDefault="008346A1" w:rsidP="00412B7B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9E7579C" w14:textId="77777777" w:rsidR="008346A1" w:rsidRPr="00300257" w:rsidRDefault="008346A1" w:rsidP="000C5687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B18D19D" w14:textId="77777777" w:rsidR="008346A1" w:rsidRPr="00300257" w:rsidRDefault="008346A1" w:rsidP="00412B7B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22E5AFD" w14:textId="77777777" w:rsidR="008346A1" w:rsidRPr="00300257" w:rsidRDefault="008346A1" w:rsidP="000C5687">
            <w:pPr>
              <w:tabs>
                <w:tab w:val="decimal" w:pos="972"/>
              </w:tabs>
              <w:ind w:left="-378" w:right="24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346A1" w:rsidRPr="00300257" w14:paraId="0C4C0B40" w14:textId="77777777" w:rsidTr="003917E7">
        <w:trPr>
          <w:trHeight w:val="284"/>
        </w:trPr>
        <w:tc>
          <w:tcPr>
            <w:tcW w:w="4610" w:type="dxa"/>
          </w:tcPr>
          <w:p w14:paraId="27F0749E" w14:textId="77777777" w:rsidR="008346A1" w:rsidRPr="00300257" w:rsidRDefault="008346A1" w:rsidP="00412B7B">
            <w:pPr>
              <w:spacing w:line="240" w:lineRule="auto"/>
              <w:ind w:right="2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025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ตราสารหนี้ที่เป็นหลักทรัพย์เผื่อขาย </w:t>
            </w:r>
          </w:p>
          <w:p w14:paraId="4EB69475" w14:textId="77777777" w:rsidR="008346A1" w:rsidRPr="00300257" w:rsidRDefault="008346A1" w:rsidP="00412B7B">
            <w:pPr>
              <w:spacing w:line="240" w:lineRule="auto"/>
              <w:ind w:right="29" w:firstLine="2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color w:val="000000"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908" w:type="dxa"/>
            <w:tcBorders>
              <w:top w:val="nil"/>
              <w:bottom w:val="nil"/>
            </w:tcBorders>
            <w:vAlign w:val="bottom"/>
          </w:tcPr>
          <w:p w14:paraId="4D6A3C26" w14:textId="2C84A819" w:rsidR="008346A1" w:rsidRPr="00B756BA" w:rsidRDefault="00D64A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7,49</w:t>
            </w:r>
            <w:r w:rsidR="00AC7BB6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385" w:type="dxa"/>
            <w:tcBorders>
              <w:top w:val="nil"/>
            </w:tcBorders>
            <w:vAlign w:val="bottom"/>
          </w:tcPr>
          <w:p w14:paraId="7F924A01" w14:textId="77777777" w:rsidR="008346A1" w:rsidRPr="00B10BE1" w:rsidRDefault="008346A1" w:rsidP="00412B7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8" w:type="dxa"/>
            <w:tcBorders>
              <w:top w:val="nil"/>
              <w:bottom w:val="nil"/>
            </w:tcBorders>
            <w:vAlign w:val="bottom"/>
          </w:tcPr>
          <w:p w14:paraId="2A2DFE27" w14:textId="54D67B7A" w:rsidR="008346A1" w:rsidRPr="00A811EA" w:rsidRDefault="0080322B" w:rsidP="000C5687">
            <w:pPr>
              <w:pStyle w:val="acctfourfigures"/>
              <w:tabs>
                <w:tab w:val="clear" w:pos="765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  <w:tcBorders>
              <w:top w:val="nil"/>
            </w:tcBorders>
            <w:vAlign w:val="bottom"/>
          </w:tcPr>
          <w:p w14:paraId="417BE653" w14:textId="77777777" w:rsidR="008346A1" w:rsidRPr="00D12FD4" w:rsidRDefault="008346A1" w:rsidP="00412B7B">
            <w:pPr>
              <w:tabs>
                <w:tab w:val="clear" w:pos="907"/>
                <w:tab w:val="decimal" w:pos="884"/>
              </w:tabs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908" w:type="dxa"/>
            <w:tcBorders>
              <w:top w:val="nil"/>
              <w:bottom w:val="nil"/>
            </w:tcBorders>
            <w:vAlign w:val="bottom"/>
          </w:tcPr>
          <w:p w14:paraId="493FD4EB" w14:textId="7831892A" w:rsidR="008346A1" w:rsidRPr="00673583" w:rsidRDefault="00D64A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7,49</w:t>
            </w:r>
            <w:r w:rsidR="004B2F09" w:rsidRPr="004B2F09">
              <w:rPr>
                <w:rFonts w:ascii="Angsana New" w:hAnsi="Angsana New" w:hint="cs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2" w:type="dxa"/>
            <w:tcBorders>
              <w:top w:val="nil"/>
            </w:tcBorders>
            <w:vAlign w:val="bottom"/>
          </w:tcPr>
          <w:p w14:paraId="30D82240" w14:textId="77777777" w:rsidR="008346A1" w:rsidRPr="00B10BE1" w:rsidRDefault="008346A1" w:rsidP="00412B7B">
            <w:pPr>
              <w:tabs>
                <w:tab w:val="clear" w:pos="907"/>
                <w:tab w:val="decimal" w:pos="884"/>
              </w:tabs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908" w:type="dxa"/>
            <w:tcBorders>
              <w:top w:val="nil"/>
              <w:bottom w:val="nil"/>
            </w:tcBorders>
            <w:vAlign w:val="bottom"/>
          </w:tcPr>
          <w:p w14:paraId="6EA6B3C9" w14:textId="1F681868" w:rsidR="008346A1" w:rsidRPr="00673583" w:rsidRDefault="00D64AD4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7,49</w:t>
            </w:r>
            <w:r w:rsidR="004B2F09" w:rsidRPr="004B2F09">
              <w:rPr>
                <w:rFonts w:ascii="Angsana New" w:hAnsi="Angsana New" w:hint="cs"/>
                <w:sz w:val="30"/>
                <w:szCs w:val="30"/>
                <w:lang w:val="en-US" w:bidi="th-TH"/>
              </w:rPr>
              <w:t>0</w:t>
            </w:r>
          </w:p>
        </w:tc>
      </w:tr>
      <w:tr w:rsidR="008346A1" w:rsidRPr="00300257" w14:paraId="11773129" w14:textId="77777777" w:rsidTr="003917E7">
        <w:trPr>
          <w:trHeight w:val="284"/>
        </w:trPr>
        <w:tc>
          <w:tcPr>
            <w:tcW w:w="4610" w:type="dxa"/>
            <w:tcBorders>
              <w:bottom w:val="nil"/>
            </w:tcBorders>
          </w:tcPr>
          <w:p w14:paraId="5C585902" w14:textId="77777777" w:rsidR="008346A1" w:rsidRPr="00300257" w:rsidRDefault="008346A1" w:rsidP="00412B7B">
            <w:pPr>
              <w:spacing w:line="240" w:lineRule="auto"/>
              <w:ind w:right="2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ตราสารทุนที่เป็นหลักทรัพย์ในความต้องการของตลาด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vAlign w:val="center"/>
          </w:tcPr>
          <w:p w14:paraId="445B9BDC" w14:textId="777D02E7" w:rsidR="008346A1" w:rsidRPr="00300257" w:rsidRDefault="00AC7BB6" w:rsidP="000C568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385" w:type="dxa"/>
            <w:tcBorders>
              <w:bottom w:val="nil"/>
            </w:tcBorders>
            <w:vAlign w:val="center"/>
          </w:tcPr>
          <w:p w14:paraId="0977239D" w14:textId="77777777" w:rsidR="008346A1" w:rsidRPr="00300257" w:rsidRDefault="008346A1" w:rsidP="00412B7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vAlign w:val="center"/>
          </w:tcPr>
          <w:p w14:paraId="3A9DE599" w14:textId="11E54FCE" w:rsidR="008346A1" w:rsidRPr="00300257" w:rsidRDefault="00AC7BB6" w:rsidP="000C5687">
            <w:pPr>
              <w:pStyle w:val="acctfourfigures"/>
              <w:tabs>
                <w:tab w:val="clear" w:pos="765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2" w:type="dxa"/>
            <w:tcBorders>
              <w:bottom w:val="nil"/>
            </w:tcBorders>
          </w:tcPr>
          <w:p w14:paraId="567DF4D3" w14:textId="77777777" w:rsidR="008346A1" w:rsidRPr="00300257" w:rsidRDefault="008346A1" w:rsidP="00412B7B">
            <w:pPr>
              <w:tabs>
                <w:tab w:val="clear" w:pos="907"/>
                <w:tab w:val="decimal" w:pos="884"/>
              </w:tabs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39261F1D" w14:textId="63889BDF" w:rsidR="008346A1" w:rsidRPr="00300257" w:rsidRDefault="0080322B" w:rsidP="000C568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  <w:tcBorders>
              <w:bottom w:val="nil"/>
            </w:tcBorders>
          </w:tcPr>
          <w:p w14:paraId="06847AEC" w14:textId="77777777" w:rsidR="008346A1" w:rsidRPr="00300257" w:rsidRDefault="008346A1" w:rsidP="00412B7B">
            <w:pPr>
              <w:tabs>
                <w:tab w:val="clear" w:pos="907"/>
                <w:tab w:val="decimal" w:pos="884"/>
              </w:tabs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236C6BFB" w14:textId="25335D4A" w:rsidR="008346A1" w:rsidRPr="00300257" w:rsidRDefault="00AC7BB6" w:rsidP="000C5687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rtl/>
                <w:cs/>
                <w:lang w:bidi="th-TH"/>
              </w:rPr>
              <w:t>2</w:t>
            </w:r>
          </w:p>
        </w:tc>
      </w:tr>
      <w:tr w:rsidR="008346A1" w:rsidRPr="00300257" w14:paraId="39648C1C" w14:textId="77777777" w:rsidTr="003917E7">
        <w:trPr>
          <w:trHeight w:val="284"/>
        </w:trPr>
        <w:tc>
          <w:tcPr>
            <w:tcW w:w="4610" w:type="dxa"/>
            <w:tcBorders>
              <w:bottom w:val="nil"/>
            </w:tcBorders>
          </w:tcPr>
          <w:p w14:paraId="24A5B57B" w14:textId="77777777" w:rsidR="008346A1" w:rsidRPr="00300257" w:rsidRDefault="008346A1" w:rsidP="00412B7B">
            <w:pPr>
              <w:spacing w:line="240" w:lineRule="auto"/>
              <w:ind w:right="2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300362" w14:textId="2BEA5B8E" w:rsidR="008346A1" w:rsidRPr="00300257" w:rsidRDefault="00D64AD4" w:rsidP="00FD7F2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7,492</w:t>
            </w:r>
          </w:p>
        </w:tc>
        <w:tc>
          <w:tcPr>
            <w:tcW w:w="385" w:type="dxa"/>
            <w:tcBorders>
              <w:bottom w:val="nil"/>
            </w:tcBorders>
            <w:vAlign w:val="center"/>
          </w:tcPr>
          <w:p w14:paraId="40FE75F5" w14:textId="77777777" w:rsidR="008346A1" w:rsidRPr="00300257" w:rsidRDefault="008346A1" w:rsidP="00412B7B">
            <w:pPr>
              <w:tabs>
                <w:tab w:val="decimal" w:pos="824"/>
              </w:tabs>
              <w:ind w:left="-63" w:right="-8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000A0C" w14:textId="3E8EB65A" w:rsidR="008346A1" w:rsidRPr="00300257" w:rsidRDefault="004B2F09" w:rsidP="000C5687">
            <w:pPr>
              <w:pStyle w:val="acctfourfigures"/>
              <w:tabs>
                <w:tab w:val="clear" w:pos="765"/>
              </w:tabs>
              <w:spacing w:line="240" w:lineRule="auto"/>
              <w:ind w:right="6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B2F09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2" w:type="dxa"/>
            <w:tcBorders>
              <w:bottom w:val="nil"/>
            </w:tcBorders>
          </w:tcPr>
          <w:p w14:paraId="058E6A98" w14:textId="77777777" w:rsidR="008346A1" w:rsidRPr="00300257" w:rsidRDefault="008346A1" w:rsidP="00412B7B">
            <w:pPr>
              <w:tabs>
                <w:tab w:val="clear" w:pos="907"/>
                <w:tab w:val="decimal" w:pos="884"/>
              </w:tabs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</w:tcPr>
          <w:p w14:paraId="439C02FD" w14:textId="03F665B4" w:rsidR="008346A1" w:rsidRPr="00300257" w:rsidRDefault="00D64A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7,49</w:t>
            </w:r>
            <w:r w:rsidR="00AC7BB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</w:t>
            </w:r>
          </w:p>
        </w:tc>
        <w:tc>
          <w:tcPr>
            <w:tcW w:w="272" w:type="dxa"/>
            <w:tcBorders>
              <w:bottom w:val="nil"/>
            </w:tcBorders>
          </w:tcPr>
          <w:p w14:paraId="532B7F79" w14:textId="77777777" w:rsidR="008346A1" w:rsidRPr="00300257" w:rsidRDefault="008346A1" w:rsidP="00412B7B">
            <w:pPr>
              <w:tabs>
                <w:tab w:val="clear" w:pos="907"/>
                <w:tab w:val="decimal" w:pos="884"/>
              </w:tabs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</w:tcPr>
          <w:p w14:paraId="46C61D72" w14:textId="4FB26DDC" w:rsidR="008346A1" w:rsidRPr="00300257" w:rsidRDefault="00D64AD4" w:rsidP="00FD7F27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7,492</w:t>
            </w:r>
          </w:p>
        </w:tc>
      </w:tr>
    </w:tbl>
    <w:p w14:paraId="615FE503" w14:textId="77777777" w:rsidR="008346A1" w:rsidRPr="00F53C31" w:rsidRDefault="008346A1" w:rsidP="008346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 w:line="240" w:lineRule="auto"/>
        <w:ind w:left="567"/>
        <w:jc w:val="thaiDistribute"/>
        <w:rPr>
          <w:rFonts w:ascii="Angsana New" w:hAnsi="Angsana New"/>
          <w:sz w:val="22"/>
          <w:szCs w:val="22"/>
        </w:rPr>
      </w:pPr>
    </w:p>
    <w:p w14:paraId="36E191F0" w14:textId="77777777" w:rsidR="008346A1" w:rsidRPr="004271E9" w:rsidRDefault="008346A1" w:rsidP="008346A1">
      <w:pPr>
        <w:pStyle w:val="block"/>
        <w:spacing w:after="0" w:line="240" w:lineRule="atLeast"/>
        <w:jc w:val="thaiDistribute"/>
        <w:rPr>
          <w:rFonts w:ascii="Angsana New" w:hAnsi="Angsana New"/>
          <w:sz w:val="30"/>
          <w:szCs w:val="30"/>
          <w:lang w:bidi="th-TH"/>
        </w:rPr>
      </w:pPr>
      <w:r w:rsidRPr="004271E9">
        <w:rPr>
          <w:rFonts w:ascii="Angsana New" w:hAnsi="Angsana New"/>
          <w:sz w:val="30"/>
          <w:szCs w:val="30"/>
          <w:cs/>
          <w:lang w:bidi="th-TH"/>
        </w:rPr>
        <w:t>ตารางข้างต้นวิเคราะห์การวัดมูลค่ายุติธรรมที่เกิดขึ้นประจำสำหรับ</w:t>
      </w:r>
      <w:r w:rsidR="004039DC" w:rsidRPr="004271E9">
        <w:rPr>
          <w:rFonts w:ascii="Angsana New" w:hAnsi="Angsana New" w:hint="cs"/>
          <w:spacing w:val="8"/>
          <w:sz w:val="30"/>
          <w:szCs w:val="30"/>
          <w:cs/>
          <w:lang w:bidi="th-TH"/>
        </w:rPr>
        <w:t>หลักทรัพย์</w:t>
      </w:r>
      <w:r w:rsidR="0054634D" w:rsidRPr="004271E9">
        <w:rPr>
          <w:rFonts w:ascii="Angsana New" w:hAnsi="Angsana New" w:hint="cs"/>
          <w:spacing w:val="8"/>
          <w:sz w:val="30"/>
          <w:szCs w:val="30"/>
          <w:cs/>
          <w:lang w:bidi="th-TH"/>
        </w:rPr>
        <w:t>เผื่อขาย</w:t>
      </w:r>
      <w:r w:rsidR="0054634D" w:rsidRPr="004271E9">
        <w:rPr>
          <w:rFonts w:ascii="Angsana New" w:hAnsi="Angsana New"/>
          <w:spacing w:val="8"/>
          <w:sz w:val="30"/>
          <w:szCs w:val="30"/>
          <w:cs/>
          <w:lang w:bidi="th-TH"/>
        </w:rPr>
        <w:t xml:space="preserve"> </w:t>
      </w:r>
      <w:r w:rsidRPr="004271E9">
        <w:rPr>
          <w:rFonts w:ascii="Angsana New" w:hAnsi="Angsana New"/>
          <w:sz w:val="30"/>
          <w:szCs w:val="30"/>
          <w:cs/>
          <w:lang w:bidi="th-TH"/>
        </w:rPr>
        <w:t>การวัดมูลค่ายุติธรรมเหล่านี้</w:t>
      </w:r>
      <w:r w:rsidRPr="004271E9">
        <w:rPr>
          <w:rFonts w:ascii="Angsana New" w:hAnsi="Angsana New"/>
          <w:spacing w:val="-8"/>
          <w:sz w:val="30"/>
          <w:szCs w:val="30"/>
          <w:cs/>
          <w:lang w:bidi="th-TH"/>
        </w:rPr>
        <w:t>ถูกจัดประเภทอยู่ในระดับที่ต่างกันของลำดับชั้นมูลค่ายุติธรรมตามข้อมูลที่ใช้ในการประเมินมูลค่า นิยามของระดับต่างๆ</w:t>
      </w:r>
      <w:r w:rsidRPr="004271E9">
        <w:rPr>
          <w:rFonts w:ascii="Angsana New" w:hAnsi="Angsana New"/>
          <w:sz w:val="30"/>
          <w:szCs w:val="30"/>
          <w:cs/>
          <w:lang w:bidi="th-TH"/>
        </w:rPr>
        <w:t xml:space="preserve"> ที่เกี่ยวข้องกับเงินลงทุนของกลุ่มบริษัท มีดังนี้</w:t>
      </w:r>
    </w:p>
    <w:p w14:paraId="06A8629B" w14:textId="77777777" w:rsidR="008346A1" w:rsidRPr="00F53C31" w:rsidRDefault="008346A1" w:rsidP="008346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 w:line="240" w:lineRule="auto"/>
        <w:ind w:left="567"/>
        <w:jc w:val="thaiDistribute"/>
        <w:rPr>
          <w:rFonts w:ascii="Angsana New" w:hAnsi="Angsana New"/>
          <w:sz w:val="22"/>
          <w:szCs w:val="22"/>
        </w:rPr>
      </w:pPr>
    </w:p>
    <w:p w14:paraId="04DB938D" w14:textId="25D6CA9A" w:rsidR="008346A1" w:rsidRPr="004271E9" w:rsidRDefault="008346A1" w:rsidP="001A194D">
      <w:pPr>
        <w:pStyle w:val="block"/>
        <w:numPr>
          <w:ilvl w:val="0"/>
          <w:numId w:val="17"/>
        </w:numPr>
        <w:tabs>
          <w:tab w:val="left" w:pos="900"/>
        </w:tabs>
        <w:spacing w:after="0" w:line="240" w:lineRule="atLeast"/>
        <w:ind w:left="1710" w:hanging="1143"/>
        <w:jc w:val="thaiDistribute"/>
        <w:rPr>
          <w:rFonts w:ascii="Angsana New" w:hAnsi="Angsana New"/>
          <w:sz w:val="30"/>
          <w:szCs w:val="30"/>
          <w:lang w:bidi="th-TH"/>
        </w:rPr>
      </w:pPr>
      <w:r w:rsidRPr="004271E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ระดับ </w:t>
      </w:r>
      <w:r w:rsidR="004E256E" w:rsidRPr="004E256E">
        <w:rPr>
          <w:rFonts w:ascii="Angsana New" w:hAnsi="Angsana New"/>
          <w:spacing w:val="-4"/>
          <w:sz w:val="30"/>
          <w:szCs w:val="30"/>
          <w:lang w:val="en-US" w:bidi="th-TH"/>
        </w:rPr>
        <w:t>1</w:t>
      </w:r>
      <w:r w:rsidRPr="004271E9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 </w:t>
      </w:r>
      <w:r w:rsidRPr="004271E9">
        <w:rPr>
          <w:rFonts w:ascii="Angsana New" w:hAnsi="Angsana New"/>
          <w:spacing w:val="-4"/>
          <w:sz w:val="30"/>
          <w:szCs w:val="30"/>
          <w:lang w:bidi="th-TH"/>
        </w:rPr>
        <w:t>:</w:t>
      </w:r>
      <w:r w:rsidRPr="004271E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="001A194D" w:rsidRPr="004271E9">
        <w:rPr>
          <w:rFonts w:ascii="Angsana New" w:hAnsi="Angsana New"/>
          <w:spacing w:val="-4"/>
          <w:sz w:val="30"/>
          <w:szCs w:val="30"/>
          <w:lang w:bidi="th-TH"/>
        </w:rPr>
        <w:tab/>
      </w:r>
      <w:r w:rsidRPr="004271E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เป็นราคาเสนอซื้อขาย </w:t>
      </w:r>
      <w:r w:rsidRPr="004271E9">
        <w:rPr>
          <w:rFonts w:ascii="Angsana New" w:hAnsi="Angsana New"/>
          <w:spacing w:val="-4"/>
          <w:sz w:val="30"/>
          <w:szCs w:val="30"/>
          <w:lang w:bidi="th-TH"/>
        </w:rPr>
        <w:t>(</w:t>
      </w:r>
      <w:r w:rsidRPr="004271E9">
        <w:rPr>
          <w:rFonts w:ascii="Angsana New" w:hAnsi="Angsana New"/>
          <w:spacing w:val="-4"/>
          <w:sz w:val="30"/>
          <w:szCs w:val="30"/>
          <w:cs/>
          <w:lang w:bidi="th-TH"/>
        </w:rPr>
        <w:t>ไม่ต้องปรับปรุง</w:t>
      </w:r>
      <w:r w:rsidRPr="004271E9">
        <w:rPr>
          <w:rFonts w:ascii="Angsana New" w:hAnsi="Angsana New"/>
          <w:spacing w:val="-4"/>
          <w:sz w:val="30"/>
          <w:szCs w:val="30"/>
          <w:lang w:bidi="th-TH"/>
        </w:rPr>
        <w:t>)</w:t>
      </w:r>
      <w:r w:rsidRPr="004271E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ในตลาดที่มีสภาพคล่อง </w:t>
      </w:r>
      <w:r w:rsidRPr="004271E9">
        <w:rPr>
          <w:rFonts w:ascii="Angsana New" w:hAnsi="Angsana New"/>
          <w:spacing w:val="-4"/>
          <w:sz w:val="30"/>
          <w:szCs w:val="30"/>
          <w:lang w:bidi="th-TH"/>
        </w:rPr>
        <w:t>(</w:t>
      </w:r>
      <w:r w:rsidRPr="004271E9">
        <w:rPr>
          <w:rFonts w:ascii="Angsana New" w:hAnsi="Angsana New"/>
          <w:spacing w:val="-4"/>
          <w:sz w:val="30"/>
          <w:szCs w:val="30"/>
          <w:cs/>
          <w:lang w:bidi="th-TH"/>
        </w:rPr>
        <w:t>ตลาดหลักทรัพย์</w:t>
      </w:r>
      <w:r w:rsidRPr="004271E9">
        <w:rPr>
          <w:rFonts w:ascii="Angsana New" w:hAnsi="Angsana New"/>
          <w:spacing w:val="-4"/>
          <w:sz w:val="30"/>
          <w:szCs w:val="30"/>
          <w:lang w:val="en-US" w:bidi="th-TH"/>
        </w:rPr>
        <w:t>)</w:t>
      </w:r>
      <w:r w:rsidRPr="004271E9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 </w:t>
      </w:r>
      <w:r w:rsidRPr="004271E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สำหรับสินทรัพย์หรือหนี้สินอย่างเดียวกัน </w:t>
      </w:r>
      <w:r w:rsidRPr="004271E9">
        <w:rPr>
          <w:rFonts w:ascii="Angsana New" w:hAnsi="Angsana New"/>
          <w:sz w:val="30"/>
          <w:szCs w:val="30"/>
          <w:cs/>
          <w:lang w:bidi="th-TH"/>
        </w:rPr>
        <w:t>และกลุ่มบริษัทสามารถเข้าถึงตลาดนั้น ณ วันที่วัดมูลค่า</w:t>
      </w:r>
    </w:p>
    <w:p w14:paraId="76B84762" w14:textId="155C23AC" w:rsidR="008346A1" w:rsidRPr="004271E9" w:rsidRDefault="008346A1" w:rsidP="001A194D">
      <w:pPr>
        <w:pStyle w:val="block"/>
        <w:numPr>
          <w:ilvl w:val="0"/>
          <w:numId w:val="17"/>
        </w:numPr>
        <w:tabs>
          <w:tab w:val="left" w:pos="900"/>
        </w:tabs>
        <w:spacing w:before="120" w:after="0" w:line="240" w:lineRule="atLeast"/>
        <w:ind w:left="1710" w:hanging="1143"/>
        <w:jc w:val="thaiDistribute"/>
        <w:rPr>
          <w:rFonts w:ascii="Angsana New" w:hAnsi="Angsana New"/>
          <w:sz w:val="30"/>
          <w:szCs w:val="30"/>
          <w:lang w:bidi="th-TH"/>
        </w:rPr>
      </w:pPr>
      <w:r w:rsidRPr="004271E9">
        <w:rPr>
          <w:rFonts w:ascii="Angsana New" w:hAnsi="Angsana New"/>
          <w:sz w:val="30"/>
          <w:szCs w:val="30"/>
          <w:cs/>
          <w:lang w:bidi="th-TH"/>
        </w:rPr>
        <w:t xml:space="preserve">ระดับ </w:t>
      </w:r>
      <w:r w:rsidR="004E256E" w:rsidRPr="004E256E">
        <w:rPr>
          <w:rFonts w:ascii="Angsana New" w:hAnsi="Angsana New"/>
          <w:sz w:val="30"/>
          <w:szCs w:val="30"/>
          <w:lang w:val="en-US" w:bidi="th-TH"/>
        </w:rPr>
        <w:t>2</w:t>
      </w:r>
      <w:r w:rsidRPr="004271E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4271E9">
        <w:rPr>
          <w:rFonts w:ascii="Angsana New" w:hAnsi="Angsana New"/>
          <w:sz w:val="30"/>
          <w:szCs w:val="30"/>
          <w:lang w:bidi="th-TH"/>
        </w:rPr>
        <w:t>:</w:t>
      </w:r>
      <w:r w:rsidRPr="004271E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1A194D" w:rsidRPr="004271E9">
        <w:rPr>
          <w:rFonts w:ascii="Angsana New" w:hAnsi="Angsana New"/>
          <w:sz w:val="30"/>
          <w:szCs w:val="30"/>
          <w:lang w:bidi="th-TH"/>
        </w:rPr>
        <w:tab/>
      </w:r>
      <w:r w:rsidRPr="004271E9">
        <w:rPr>
          <w:rFonts w:ascii="Angsana New" w:hAnsi="Angsana New"/>
          <w:sz w:val="30"/>
          <w:szCs w:val="30"/>
          <w:cs/>
          <w:lang w:bidi="th-TH"/>
        </w:rPr>
        <w:t xml:space="preserve">เป็นข้อมูลอื่นที่สังเกตได้ไม่ว่าโดยทางตรงหรือโดยทางอ้อมสำหรับสินทรัพย์หรือหนี้สินนั้นนอกเหนือจากราคาเสนอซื้อขายซึ่งรวมอยู่ในข้อมูลระดับ </w:t>
      </w:r>
      <w:r w:rsidR="004E256E" w:rsidRPr="004E256E">
        <w:rPr>
          <w:rFonts w:ascii="Angsana New" w:hAnsi="Angsana New"/>
          <w:sz w:val="30"/>
          <w:szCs w:val="30"/>
          <w:lang w:val="en-US" w:bidi="th-TH"/>
        </w:rPr>
        <w:t>1</w:t>
      </w:r>
    </w:p>
    <w:p w14:paraId="16977F87" w14:textId="77777777" w:rsidR="008346A1" w:rsidRPr="00F53C31" w:rsidRDefault="008346A1" w:rsidP="008346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 w:line="240" w:lineRule="auto"/>
        <w:ind w:left="567"/>
        <w:jc w:val="thaiDistribute"/>
        <w:rPr>
          <w:rFonts w:ascii="Angsana New" w:hAnsi="Angsana New"/>
          <w:sz w:val="22"/>
          <w:szCs w:val="22"/>
        </w:rPr>
      </w:pPr>
    </w:p>
    <w:p w14:paraId="4D041A82" w14:textId="183BA8ED" w:rsidR="00DD5B0A" w:rsidRPr="00300257" w:rsidRDefault="008346A1" w:rsidP="008346A1">
      <w:pPr>
        <w:pStyle w:val="block"/>
        <w:spacing w:after="0" w:line="240" w:lineRule="atLeast"/>
        <w:jc w:val="thaiDistribute"/>
        <w:rPr>
          <w:rFonts w:ascii="Angsana New" w:hAnsi="Angsana New"/>
          <w:sz w:val="30"/>
          <w:szCs w:val="30"/>
          <w:lang w:bidi="th-TH"/>
        </w:rPr>
      </w:pPr>
      <w:r w:rsidRPr="00094423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="004E256E" w:rsidRPr="00094423">
        <w:rPr>
          <w:rFonts w:ascii="Angsana New" w:hAnsi="Angsana New"/>
          <w:spacing w:val="-4"/>
          <w:sz w:val="30"/>
          <w:szCs w:val="30"/>
          <w:lang w:val="en-US" w:bidi="th-TH"/>
        </w:rPr>
        <w:t>2</w:t>
      </w:r>
      <w:r w:rsidRPr="00094423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สำหรับหลักทรัพย์ที่ซื้อขายนอกตลาดหลักทรัพย์ อ้างอิงราคาจากนายหน้า</w:t>
      </w:r>
      <w:r w:rsidRPr="00300257">
        <w:rPr>
          <w:rFonts w:ascii="Angsana New" w:hAnsi="Angsana New"/>
          <w:sz w:val="30"/>
          <w:szCs w:val="30"/>
          <w:cs/>
          <w:lang w:bidi="th-TH"/>
        </w:rPr>
        <w:t xml:space="preserve">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</w:t>
      </w:r>
      <w:r w:rsidRPr="00300257">
        <w:rPr>
          <w:rFonts w:ascii="Angsana New" w:hAnsi="Angsana New"/>
          <w:spacing w:val="-6"/>
          <w:sz w:val="30"/>
          <w:szCs w:val="30"/>
          <w:cs/>
          <w:lang w:bidi="th-TH"/>
        </w:rPr>
        <w:t>อัตราดอกเบี้ยในตลาดสำหรับเครื่องมือทางการเงินที่เหมือนกัน ณ วันที่วัด</w:t>
      </w:r>
      <w:r w:rsidR="004504B4" w:rsidRPr="00300257">
        <w:rPr>
          <w:rFonts w:ascii="Angsana New" w:hAnsi="Angsana New" w:hint="cs"/>
          <w:spacing w:val="-6"/>
          <w:sz w:val="30"/>
          <w:szCs w:val="30"/>
          <w:cs/>
          <w:lang w:bidi="th-TH"/>
        </w:rPr>
        <w:t>มูล</w:t>
      </w:r>
      <w:r w:rsidRPr="00300257">
        <w:rPr>
          <w:rFonts w:ascii="Angsana New" w:hAnsi="Angsana New"/>
          <w:spacing w:val="-6"/>
          <w:sz w:val="30"/>
          <w:szCs w:val="30"/>
          <w:cs/>
          <w:lang w:bidi="th-TH"/>
        </w:rPr>
        <w:t>ค่า มูลค่ายุติธรรมของเครื่องมือทางการเงิน</w:t>
      </w:r>
      <w:r w:rsidRPr="00300257">
        <w:rPr>
          <w:rFonts w:ascii="Angsana New" w:hAnsi="Angsana New"/>
          <w:sz w:val="30"/>
          <w:szCs w:val="30"/>
          <w:cs/>
          <w:lang w:bidi="th-TH"/>
        </w:rPr>
        <w:t>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ตามความเหมาะสม</w:t>
      </w:r>
    </w:p>
    <w:p w14:paraId="2B32222E" w14:textId="3C68055A" w:rsidR="0032630A" w:rsidRPr="00C1746C" w:rsidRDefault="008346A1" w:rsidP="00B756BA">
      <w:pPr>
        <w:pStyle w:val="block"/>
        <w:spacing w:after="0" w:line="240" w:lineRule="auto"/>
        <w:ind w:left="0"/>
        <w:jc w:val="thaiDistribute"/>
        <w:rPr>
          <w:rFonts w:ascii="Angsana New" w:hAnsi="Angsana New"/>
          <w:sz w:val="2"/>
          <w:szCs w:val="2"/>
          <w:lang w:bidi="th-TH"/>
        </w:rPr>
      </w:pPr>
      <w:r w:rsidRPr="00300257">
        <w:rPr>
          <w:rFonts w:ascii="Angsana New" w:hAnsi="Angsana New"/>
          <w:sz w:val="30"/>
          <w:szCs w:val="30"/>
          <w:cs/>
          <w:lang w:bidi="th-TH"/>
        </w:rPr>
        <w:br w:type="page"/>
      </w:r>
      <w:r w:rsidR="003316A0">
        <w:rPr>
          <w:rFonts w:ascii="Angsana New" w:hAnsi="Angsana New"/>
          <w:b/>
          <w:bCs/>
          <w:sz w:val="30"/>
          <w:szCs w:val="30"/>
          <w:lang w:bidi="th-TH"/>
        </w:rPr>
        <w:lastRenderedPageBreak/>
        <w:t>9</w:t>
      </w:r>
      <w:r w:rsidR="0032630A" w:rsidRPr="00540639">
        <w:rPr>
          <w:rFonts w:ascii="Angsana New" w:hAnsi="Angsana New"/>
          <w:b/>
          <w:bCs/>
          <w:sz w:val="30"/>
          <w:szCs w:val="30"/>
        </w:rPr>
        <w:tab/>
      </w:r>
      <w:r w:rsidR="0032630A" w:rsidRPr="00540639">
        <w:rPr>
          <w:rFonts w:ascii="Angsana New" w:hAnsi="Angsana New"/>
          <w:b/>
          <w:bCs/>
          <w:sz w:val="30"/>
          <w:szCs w:val="30"/>
          <w:cs/>
          <w:lang w:bidi="th-TH"/>
        </w:rPr>
        <w:t>เงินลงทุน</w:t>
      </w:r>
      <w:r w:rsidR="000C14D8" w:rsidRPr="00540639">
        <w:rPr>
          <w:rFonts w:ascii="Angsana New" w:hAnsi="Angsana New" w:hint="cs"/>
          <w:b/>
          <w:bCs/>
          <w:sz w:val="30"/>
          <w:szCs w:val="30"/>
          <w:cs/>
          <w:lang w:bidi="th-TH"/>
        </w:rPr>
        <w:t>ในบริษัทร่วม</w:t>
      </w:r>
      <w:r w:rsidR="00D36526" w:rsidRPr="00540639">
        <w:rPr>
          <w:rFonts w:ascii="Angsana New" w:hAnsi="Angsana New" w:hint="cs"/>
          <w:b/>
          <w:bCs/>
          <w:sz w:val="30"/>
          <w:szCs w:val="30"/>
          <w:cs/>
          <w:lang w:bidi="th-TH"/>
        </w:rPr>
        <w:t>และการร่วมค้า</w:t>
      </w:r>
    </w:p>
    <w:p w14:paraId="3D561388" w14:textId="77777777" w:rsidR="00846593" w:rsidRPr="00E7021D" w:rsidRDefault="00846593" w:rsidP="00E7021D">
      <w:pPr>
        <w:pStyle w:val="BodyText3"/>
        <w:tabs>
          <w:tab w:val="clear" w:pos="540"/>
        </w:tabs>
        <w:ind w:left="567" w:right="0"/>
        <w:jc w:val="thaiDistribute"/>
        <w:rPr>
          <w:rFonts w:ascii="Angsana New" w:hAnsi="Angsana New" w:cs="Angsana New"/>
          <w:spacing w:val="6"/>
          <w:cs/>
        </w:rPr>
      </w:pPr>
    </w:p>
    <w:p w14:paraId="2A381390" w14:textId="36FB860A" w:rsidR="00412411" w:rsidRDefault="00412411" w:rsidP="00BD5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rPr>
          <w:rFonts w:ascii="Angsana New" w:hAnsi="Angsana New"/>
          <w:sz w:val="30"/>
          <w:szCs w:val="30"/>
        </w:rPr>
      </w:pPr>
      <w:r w:rsidRPr="00BD59C9">
        <w:rPr>
          <w:rFonts w:ascii="Angsana New" w:hAnsi="Angsana New"/>
          <w:sz w:val="30"/>
          <w:szCs w:val="30"/>
          <w:cs/>
        </w:rPr>
        <w:t>รายการเคลื่อนไหว</w:t>
      </w:r>
      <w:r w:rsidR="00BD59C9" w:rsidRPr="00BD59C9">
        <w:rPr>
          <w:rFonts w:ascii="Angsana New" w:hAnsi="Angsana New" w:hint="cs"/>
          <w:sz w:val="30"/>
          <w:szCs w:val="30"/>
          <w:cs/>
        </w:rPr>
        <w:t>สำหรับปี</w:t>
      </w:r>
      <w:r w:rsidRPr="00BD59C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BD59C9" w:rsidRPr="00BD59C9">
        <w:rPr>
          <w:rFonts w:ascii="Angsana New" w:hAnsi="Angsana New"/>
          <w:sz w:val="30"/>
          <w:szCs w:val="30"/>
        </w:rPr>
        <w:t xml:space="preserve">31 </w:t>
      </w:r>
      <w:r w:rsidR="00BD59C9" w:rsidRPr="00BD59C9">
        <w:rPr>
          <w:rFonts w:ascii="Angsana New" w:hAnsi="Angsana New" w:hint="cs"/>
          <w:sz w:val="30"/>
          <w:szCs w:val="30"/>
          <w:cs/>
        </w:rPr>
        <w:t>ธันวาคม</w:t>
      </w:r>
      <w:r w:rsidRPr="00BD59C9">
        <w:rPr>
          <w:rFonts w:ascii="Angsana New" w:hAnsi="Angsana New"/>
          <w:sz w:val="30"/>
          <w:szCs w:val="30"/>
          <w:cs/>
        </w:rPr>
        <w:t xml:space="preserve"> สำหรับเงินลงทุน</w:t>
      </w:r>
      <w:r w:rsidRPr="00BD59C9">
        <w:rPr>
          <w:rFonts w:ascii="Angsana New" w:hAnsi="Angsana New" w:hint="cs"/>
          <w:sz w:val="30"/>
          <w:szCs w:val="30"/>
          <w:cs/>
        </w:rPr>
        <w:t xml:space="preserve">ในบริษัทร่วมและการร่วมค้า </w:t>
      </w:r>
      <w:r w:rsidRPr="00BD59C9">
        <w:rPr>
          <w:rFonts w:ascii="Angsana New" w:hAnsi="Angsana New"/>
          <w:sz w:val="30"/>
          <w:szCs w:val="30"/>
          <w:cs/>
        </w:rPr>
        <w:t>ซึ่งบันทึกโดย</w:t>
      </w:r>
      <w:r w:rsidRPr="00540639">
        <w:rPr>
          <w:rFonts w:ascii="Angsana New" w:hAnsi="Angsana New"/>
          <w:sz w:val="30"/>
          <w:szCs w:val="30"/>
          <w:cs/>
        </w:rPr>
        <w:t>วิธีส่วนได้เสีย</w:t>
      </w:r>
      <w:r w:rsidR="00DA4F0A" w:rsidRPr="00540639">
        <w:rPr>
          <w:rFonts w:ascii="Angsana New" w:hAnsi="Angsana New"/>
          <w:sz w:val="30"/>
          <w:szCs w:val="30"/>
        </w:rPr>
        <w:t xml:space="preserve"> </w:t>
      </w:r>
      <w:r w:rsidRPr="00540639">
        <w:rPr>
          <w:rFonts w:ascii="Angsana New" w:hAnsi="Angsana New"/>
          <w:sz w:val="30"/>
          <w:szCs w:val="30"/>
          <w:cs/>
        </w:rPr>
        <w:t>มีดังนี้</w:t>
      </w:r>
    </w:p>
    <w:p w14:paraId="166FA12B" w14:textId="77777777" w:rsidR="00AE6348" w:rsidRPr="00E7021D" w:rsidRDefault="00AE6348" w:rsidP="00E7021D">
      <w:pPr>
        <w:pStyle w:val="BodyText3"/>
        <w:tabs>
          <w:tab w:val="clear" w:pos="540"/>
        </w:tabs>
        <w:ind w:left="567" w:right="0"/>
        <w:jc w:val="thaiDistribute"/>
        <w:rPr>
          <w:rFonts w:ascii="Angsana New" w:hAnsi="Angsana New" w:cs="Angsana New"/>
          <w:spacing w:val="6"/>
        </w:rPr>
      </w:pPr>
    </w:p>
    <w:tbl>
      <w:tblPr>
        <w:tblW w:w="91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134"/>
        <w:gridCol w:w="1134"/>
        <w:gridCol w:w="283"/>
        <w:gridCol w:w="1134"/>
      </w:tblGrid>
      <w:tr w:rsidR="00A31184" w:rsidRPr="00540639" w14:paraId="3E802881" w14:textId="77777777" w:rsidTr="00486D02">
        <w:trPr>
          <w:cantSplit/>
          <w:trHeight w:val="340"/>
        </w:trPr>
        <w:tc>
          <w:tcPr>
            <w:tcW w:w="5490" w:type="dxa"/>
          </w:tcPr>
          <w:p w14:paraId="4F9B609D" w14:textId="77777777" w:rsidR="00A31184" w:rsidRPr="00540639" w:rsidRDefault="00A31184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16D63EA1" w14:textId="121B1181" w:rsidR="00A31184" w:rsidRPr="00540639" w:rsidRDefault="00CC6CC2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4063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34" w:type="dxa"/>
          </w:tcPr>
          <w:p w14:paraId="342D66ED" w14:textId="48E9485B" w:rsidR="00A31184" w:rsidRPr="00540639" w:rsidRDefault="004E256E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83" w:type="dxa"/>
            <w:vAlign w:val="center"/>
          </w:tcPr>
          <w:p w14:paraId="4CD27407" w14:textId="77777777" w:rsidR="00A31184" w:rsidRPr="00540639" w:rsidRDefault="00A31184" w:rsidP="00A31184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0BA19E4" w14:textId="463D15E5" w:rsidR="00A31184" w:rsidRPr="00540639" w:rsidRDefault="004E256E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7" w:right="-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</w:tr>
      <w:tr w:rsidR="00A31184" w:rsidRPr="00540639" w14:paraId="5142FE79" w14:textId="77777777" w:rsidTr="00486D02">
        <w:trPr>
          <w:cantSplit/>
          <w:trHeight w:val="340"/>
        </w:trPr>
        <w:tc>
          <w:tcPr>
            <w:tcW w:w="5490" w:type="dxa"/>
          </w:tcPr>
          <w:p w14:paraId="619C08A5" w14:textId="77777777" w:rsidR="00A31184" w:rsidRPr="00540639" w:rsidRDefault="00A31184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3A0485AC" w14:textId="77777777" w:rsidR="00A31184" w:rsidRPr="00540639" w:rsidRDefault="00A31184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</w:tcPr>
          <w:p w14:paraId="5A88E841" w14:textId="77777777" w:rsidR="00A31184" w:rsidRPr="00540639" w:rsidRDefault="00A31184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063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31184" w:rsidRPr="00540639" w14:paraId="03BBDA86" w14:textId="77777777" w:rsidTr="00486D02">
        <w:trPr>
          <w:cantSplit/>
          <w:trHeight w:val="340"/>
        </w:trPr>
        <w:tc>
          <w:tcPr>
            <w:tcW w:w="5490" w:type="dxa"/>
          </w:tcPr>
          <w:p w14:paraId="12294146" w14:textId="77A3AE46" w:rsidR="00A31184" w:rsidRPr="00540639" w:rsidRDefault="00A31184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06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E256E" w:rsidRPr="004E256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406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134" w:type="dxa"/>
          </w:tcPr>
          <w:p w14:paraId="53B9E1B0" w14:textId="77777777" w:rsidR="00A31184" w:rsidRPr="00540639" w:rsidRDefault="00A31184" w:rsidP="00A3118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7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1D13ECD0" w14:textId="19535C49" w:rsidR="00A31184" w:rsidRPr="00540639" w:rsidRDefault="004E256E" w:rsidP="00A3118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7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</w:t>
            </w:r>
            <w:r w:rsidR="00C077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83" w:type="dxa"/>
          </w:tcPr>
          <w:p w14:paraId="2070B32B" w14:textId="77777777" w:rsidR="00A31184" w:rsidRPr="00540639" w:rsidRDefault="00A31184" w:rsidP="00A3118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6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</w:tcPr>
          <w:p w14:paraId="1E9636AA" w14:textId="445864D1" w:rsidR="00A31184" w:rsidRPr="00540639" w:rsidRDefault="004E256E" w:rsidP="00A3118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7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</w:t>
            </w:r>
            <w:r w:rsidR="00A31184" w:rsidRPr="0054063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498</w:t>
            </w:r>
          </w:p>
        </w:tc>
      </w:tr>
      <w:tr w:rsidR="000017B4" w:rsidRPr="00540639" w14:paraId="18FFC09E" w14:textId="77777777" w:rsidTr="00486D02">
        <w:trPr>
          <w:cantSplit/>
          <w:trHeight w:val="340"/>
        </w:trPr>
        <w:tc>
          <w:tcPr>
            <w:tcW w:w="5490" w:type="dxa"/>
          </w:tcPr>
          <w:p w14:paraId="58BAF416" w14:textId="77777777" w:rsidR="000017B4" w:rsidRPr="00540639" w:rsidRDefault="000017B4" w:rsidP="0000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40639">
              <w:rPr>
                <w:rFonts w:ascii="Angsana New" w:hAnsi="Angsana New"/>
                <w:sz w:val="30"/>
                <w:szCs w:val="30"/>
                <w:cs/>
              </w:rPr>
              <w:t xml:space="preserve">ส่วนแบ่งกำไรสุทธิจากเงินลงทุน </w:t>
            </w:r>
            <w:r w:rsidRPr="00540639">
              <w:rPr>
                <w:rFonts w:ascii="Angsana New" w:hAnsi="Angsana New"/>
                <w:sz w:val="30"/>
                <w:szCs w:val="30"/>
              </w:rPr>
              <w:t>-</w:t>
            </w:r>
            <w:r w:rsidRPr="00540639">
              <w:rPr>
                <w:rFonts w:ascii="Angsana New" w:hAnsi="Angsana New"/>
                <w:sz w:val="30"/>
                <w:szCs w:val="30"/>
                <w:cs/>
              </w:rPr>
              <w:t xml:space="preserve"> วิธีส่วนได้เสีย</w:t>
            </w:r>
          </w:p>
        </w:tc>
        <w:tc>
          <w:tcPr>
            <w:tcW w:w="1134" w:type="dxa"/>
          </w:tcPr>
          <w:p w14:paraId="1732CCAE" w14:textId="77777777" w:rsidR="000017B4" w:rsidRPr="00540639" w:rsidRDefault="000017B4" w:rsidP="0000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2E2FD24" w14:textId="512F804D" w:rsidR="000017B4" w:rsidRPr="005A6F97" w:rsidRDefault="00684D6D" w:rsidP="00684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</w:t>
            </w:r>
            <w:r w:rsidR="00D04770" w:rsidRPr="00D04770"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283" w:type="dxa"/>
          </w:tcPr>
          <w:p w14:paraId="2915FDF6" w14:textId="77777777" w:rsidR="000017B4" w:rsidRPr="00540639" w:rsidRDefault="000017B4" w:rsidP="000017B4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BBC7C77" w14:textId="1DFA439E" w:rsidR="000017B4" w:rsidRPr="00540639" w:rsidRDefault="000017B4" w:rsidP="0000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 w:rsidRPr="00540639">
              <w:rPr>
                <w:rFonts w:ascii="Angsana New" w:hAnsi="Angsana New"/>
                <w:sz w:val="30"/>
                <w:szCs w:val="30"/>
              </w:rPr>
              <w:t>18,212</w:t>
            </w:r>
          </w:p>
        </w:tc>
      </w:tr>
      <w:tr w:rsidR="000017B4" w:rsidRPr="00540639" w14:paraId="51D0D405" w14:textId="77777777" w:rsidTr="00486D02">
        <w:trPr>
          <w:cantSplit/>
          <w:trHeight w:val="340"/>
        </w:trPr>
        <w:tc>
          <w:tcPr>
            <w:tcW w:w="5490" w:type="dxa"/>
          </w:tcPr>
          <w:p w14:paraId="6654DE77" w14:textId="6A91D764" w:rsidR="000017B4" w:rsidRPr="00540639" w:rsidRDefault="000017B4" w:rsidP="0000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ลงทุนเพิ่มสุทธิ</w:t>
            </w:r>
          </w:p>
        </w:tc>
        <w:tc>
          <w:tcPr>
            <w:tcW w:w="1134" w:type="dxa"/>
          </w:tcPr>
          <w:p w14:paraId="60E75B49" w14:textId="77777777" w:rsidR="000017B4" w:rsidRPr="00540639" w:rsidRDefault="000017B4" w:rsidP="0000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6A5FA7B" w14:textId="3AA1FE23" w:rsidR="000017B4" w:rsidRPr="005A6F97" w:rsidRDefault="00684D6D" w:rsidP="00684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2,760</w:t>
            </w:r>
          </w:p>
        </w:tc>
        <w:tc>
          <w:tcPr>
            <w:tcW w:w="283" w:type="dxa"/>
          </w:tcPr>
          <w:p w14:paraId="4886F6EE" w14:textId="77777777" w:rsidR="000017B4" w:rsidRPr="00540639" w:rsidRDefault="000017B4" w:rsidP="000017B4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7CBBF5C7" w14:textId="2AF93740" w:rsidR="000017B4" w:rsidRPr="004E256E" w:rsidRDefault="000017B4" w:rsidP="0000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 w:rsidRPr="00540639">
              <w:rPr>
                <w:rFonts w:ascii="Angsana New" w:hAnsi="Angsana New"/>
                <w:sz w:val="30"/>
                <w:szCs w:val="30"/>
              </w:rPr>
              <w:t>4,061</w:t>
            </w:r>
          </w:p>
        </w:tc>
      </w:tr>
      <w:tr w:rsidR="000017B4" w:rsidRPr="00540639" w14:paraId="0A951FFB" w14:textId="77777777" w:rsidTr="00486D02">
        <w:trPr>
          <w:cantSplit/>
          <w:trHeight w:val="340"/>
        </w:trPr>
        <w:tc>
          <w:tcPr>
            <w:tcW w:w="5490" w:type="dxa"/>
          </w:tcPr>
          <w:p w14:paraId="6F2D1044" w14:textId="77777777" w:rsidR="000017B4" w:rsidRPr="00540639" w:rsidRDefault="000017B4" w:rsidP="0000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40639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34" w:type="dxa"/>
          </w:tcPr>
          <w:p w14:paraId="2ED5E7A8" w14:textId="77777777" w:rsidR="000017B4" w:rsidRPr="00540639" w:rsidRDefault="000017B4" w:rsidP="0000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5F24ED13" w14:textId="56CEE84E" w:rsidR="000017B4" w:rsidRPr="00540639" w:rsidRDefault="00684D6D" w:rsidP="0000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 w:rsidRPr="00684D6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D04770" w:rsidRPr="00D04770">
              <w:rPr>
                <w:rFonts w:ascii="Angsana New" w:hAnsi="Angsana New"/>
                <w:sz w:val="30"/>
                <w:szCs w:val="30"/>
              </w:rPr>
              <w:t>11</w:t>
            </w:r>
            <w:r w:rsidRPr="00684D6D">
              <w:rPr>
                <w:rFonts w:ascii="Angsana New" w:hAnsi="Angsana New"/>
                <w:sz w:val="30"/>
                <w:szCs w:val="30"/>
              </w:rPr>
              <w:t>,</w:t>
            </w:r>
            <w:r w:rsidR="00D04770" w:rsidRPr="00D04770">
              <w:rPr>
                <w:rFonts w:ascii="Angsana New" w:hAnsi="Angsana New"/>
                <w:sz w:val="30"/>
                <w:szCs w:val="30"/>
              </w:rPr>
              <w:t>189</w:t>
            </w:r>
            <w:r w:rsidRPr="00684D6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26A7D1F6" w14:textId="77777777" w:rsidR="000017B4" w:rsidRPr="00540639" w:rsidRDefault="000017B4" w:rsidP="000017B4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center"/>
          </w:tcPr>
          <w:p w14:paraId="0F2E9EF7" w14:textId="09E5CFCF" w:rsidR="000017B4" w:rsidRPr="00540639" w:rsidRDefault="000017B4" w:rsidP="0000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(16,</w:t>
            </w:r>
            <w:r w:rsidRPr="00540639">
              <w:rPr>
                <w:rFonts w:ascii="Angsana New" w:hAnsi="Angsana New"/>
                <w:sz w:val="30"/>
                <w:szCs w:val="30"/>
              </w:rPr>
              <w:t>444)</w:t>
            </w:r>
          </w:p>
        </w:tc>
      </w:tr>
      <w:tr w:rsidR="000017B4" w:rsidRPr="0061653B" w14:paraId="7CEDA44F" w14:textId="77777777" w:rsidTr="00486D02">
        <w:trPr>
          <w:cantSplit/>
          <w:trHeight w:val="340"/>
        </w:trPr>
        <w:tc>
          <w:tcPr>
            <w:tcW w:w="5490" w:type="dxa"/>
          </w:tcPr>
          <w:p w14:paraId="7290BE6B" w14:textId="43C5789D" w:rsidR="000017B4" w:rsidRPr="00540639" w:rsidRDefault="000017B4" w:rsidP="000017B4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34" w:type="dxa"/>
          </w:tcPr>
          <w:p w14:paraId="35E5F539" w14:textId="77777777" w:rsidR="000017B4" w:rsidRPr="004E256E" w:rsidRDefault="000017B4" w:rsidP="0000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7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51FD6A57" w14:textId="13F26C10" w:rsidR="000017B4" w:rsidRPr="00540639" w:rsidRDefault="00684D6D" w:rsidP="0000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 w:rsidRPr="00684D6D">
              <w:rPr>
                <w:rFonts w:ascii="Angsana New" w:hAnsi="Angsana New"/>
                <w:sz w:val="30"/>
                <w:szCs w:val="30"/>
              </w:rPr>
              <w:t>(4,120)</w:t>
            </w:r>
          </w:p>
        </w:tc>
        <w:tc>
          <w:tcPr>
            <w:tcW w:w="283" w:type="dxa"/>
          </w:tcPr>
          <w:p w14:paraId="01E57542" w14:textId="77777777" w:rsidR="000017B4" w:rsidRPr="00540639" w:rsidRDefault="000017B4" w:rsidP="000017B4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center"/>
          </w:tcPr>
          <w:p w14:paraId="5AD01CCC" w14:textId="58251750" w:rsidR="000017B4" w:rsidRDefault="000017B4" w:rsidP="0000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 w:rsidRPr="00540639">
              <w:rPr>
                <w:rFonts w:ascii="Angsana New" w:hAnsi="Angsana New"/>
                <w:sz w:val="30"/>
                <w:szCs w:val="30"/>
              </w:rPr>
              <w:t>(1,328)</w:t>
            </w:r>
          </w:p>
        </w:tc>
      </w:tr>
      <w:tr w:rsidR="000017B4" w:rsidRPr="00540639" w14:paraId="25A619BD" w14:textId="77777777" w:rsidTr="00486D02">
        <w:trPr>
          <w:cantSplit/>
          <w:trHeight w:val="340"/>
        </w:trPr>
        <w:tc>
          <w:tcPr>
            <w:tcW w:w="5490" w:type="dxa"/>
          </w:tcPr>
          <w:p w14:paraId="2D162C26" w14:textId="77777777" w:rsidR="000017B4" w:rsidRPr="00540639" w:rsidRDefault="000017B4" w:rsidP="000017B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40639">
              <w:rPr>
                <w:rFonts w:ascii="Angsana New" w:hAnsi="Angsana New"/>
                <w:sz w:val="30"/>
                <w:szCs w:val="30"/>
                <w:cs/>
              </w:rPr>
              <w:t>การเปลี่ยนแปลงสถานะเป็นบริษัท</w:t>
            </w:r>
            <w:r w:rsidRPr="00540639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134" w:type="dxa"/>
          </w:tcPr>
          <w:p w14:paraId="46A87FC7" w14:textId="5EE5C534" w:rsidR="000017B4" w:rsidRPr="00540639" w:rsidRDefault="000017B4" w:rsidP="0000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74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34" w:type="dxa"/>
            <w:vAlign w:val="center"/>
          </w:tcPr>
          <w:p w14:paraId="493AC431" w14:textId="1547A9E8" w:rsidR="000017B4" w:rsidRPr="00540639" w:rsidRDefault="00684D6D" w:rsidP="0000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 w:rsidRPr="00684D6D">
              <w:rPr>
                <w:rFonts w:ascii="Angsana New" w:hAnsi="Angsana New"/>
                <w:sz w:val="30"/>
                <w:szCs w:val="30"/>
              </w:rPr>
              <w:t>(1,158)</w:t>
            </w:r>
          </w:p>
        </w:tc>
        <w:tc>
          <w:tcPr>
            <w:tcW w:w="283" w:type="dxa"/>
          </w:tcPr>
          <w:p w14:paraId="6E856FE7" w14:textId="77777777" w:rsidR="000017B4" w:rsidRPr="00540639" w:rsidRDefault="000017B4" w:rsidP="000017B4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center"/>
          </w:tcPr>
          <w:p w14:paraId="1022E489" w14:textId="27561736" w:rsidR="000017B4" w:rsidRPr="00540639" w:rsidRDefault="0049397A" w:rsidP="0000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(2,061)</w:t>
            </w:r>
          </w:p>
        </w:tc>
      </w:tr>
      <w:tr w:rsidR="000017B4" w:rsidRPr="00500128" w14:paraId="69CF0982" w14:textId="77777777" w:rsidTr="00486D02">
        <w:trPr>
          <w:cantSplit/>
          <w:trHeight w:val="340"/>
        </w:trPr>
        <w:tc>
          <w:tcPr>
            <w:tcW w:w="5490" w:type="dxa"/>
          </w:tcPr>
          <w:p w14:paraId="2269EAA5" w14:textId="1EA8570D" w:rsidR="000017B4" w:rsidRPr="00540639" w:rsidRDefault="00620BE2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รับโอนจาก</w:t>
            </w:r>
            <w:r w:rsidR="000017B4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สินทรัพย์ไม่หมุนเวียนที่ถือไว้เพื่อขาย</w:t>
            </w:r>
          </w:p>
        </w:tc>
        <w:tc>
          <w:tcPr>
            <w:tcW w:w="1134" w:type="dxa"/>
          </w:tcPr>
          <w:p w14:paraId="545B7AE1" w14:textId="77777777" w:rsidR="000017B4" w:rsidRPr="004E256E" w:rsidRDefault="000017B4" w:rsidP="0000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7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5485F9C1" w14:textId="3A659AB5" w:rsidR="000017B4" w:rsidRPr="00166075" w:rsidRDefault="00684D6D" w:rsidP="0000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32CB5028" w14:textId="77777777" w:rsidR="000017B4" w:rsidRPr="00540639" w:rsidRDefault="000017B4" w:rsidP="000017B4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center"/>
          </w:tcPr>
          <w:p w14:paraId="3CCEEFB7" w14:textId="47126B89" w:rsidR="000017B4" w:rsidRPr="004E256E" w:rsidRDefault="0049397A" w:rsidP="0000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1,449</w:t>
            </w:r>
          </w:p>
        </w:tc>
      </w:tr>
      <w:tr w:rsidR="000017B4" w:rsidRPr="00300257" w14:paraId="37CE1B3A" w14:textId="77777777" w:rsidTr="00486D02">
        <w:trPr>
          <w:cantSplit/>
          <w:trHeight w:val="340"/>
        </w:trPr>
        <w:tc>
          <w:tcPr>
            <w:tcW w:w="5490" w:type="dxa"/>
          </w:tcPr>
          <w:p w14:paraId="70362373" w14:textId="77777777" w:rsidR="000017B4" w:rsidRPr="00300257" w:rsidRDefault="000017B4" w:rsidP="0000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34" w:type="dxa"/>
          </w:tcPr>
          <w:p w14:paraId="67FAF108" w14:textId="77777777" w:rsidR="000017B4" w:rsidRPr="00300257" w:rsidRDefault="000017B4" w:rsidP="0000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0FD9C4C" w14:textId="3B204B17" w:rsidR="000017B4" w:rsidRPr="00300257" w:rsidRDefault="00684D6D" w:rsidP="0000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 w:rsidRPr="00684D6D">
              <w:rPr>
                <w:rFonts w:ascii="Angsana New" w:hAnsi="Angsana New"/>
                <w:sz w:val="30"/>
                <w:szCs w:val="30"/>
              </w:rPr>
              <w:t>(29</w:t>
            </w:r>
            <w:r w:rsidR="00620BE2">
              <w:rPr>
                <w:rFonts w:ascii="Angsana New" w:hAnsi="Angsana New"/>
                <w:sz w:val="30"/>
                <w:szCs w:val="30"/>
              </w:rPr>
              <w:t>5</w:t>
            </w:r>
            <w:r w:rsidRPr="00684D6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3C61C1A9" w14:textId="77777777" w:rsidR="000017B4" w:rsidRPr="00300257" w:rsidRDefault="000017B4" w:rsidP="000017B4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D4F5720" w14:textId="482351E8" w:rsidR="000017B4" w:rsidRPr="00300257" w:rsidRDefault="000017B4" w:rsidP="0000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(1,056)</w:t>
            </w:r>
          </w:p>
        </w:tc>
      </w:tr>
      <w:tr w:rsidR="00A31184" w:rsidRPr="00300257" w14:paraId="11E1F71B" w14:textId="77777777" w:rsidTr="00486D02">
        <w:trPr>
          <w:cantSplit/>
          <w:trHeight w:val="340"/>
        </w:trPr>
        <w:tc>
          <w:tcPr>
            <w:tcW w:w="5490" w:type="dxa"/>
          </w:tcPr>
          <w:p w14:paraId="78F7472D" w14:textId="6B0E0C73" w:rsidR="00A31184" w:rsidRPr="00300257" w:rsidRDefault="008F046E" w:rsidP="00702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34" w:type="dxa"/>
          </w:tcPr>
          <w:p w14:paraId="417271A6" w14:textId="77777777" w:rsidR="00A31184" w:rsidRPr="00300257" w:rsidRDefault="00A31184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E7EC126" w14:textId="60ED8220" w:rsidR="00A31184" w:rsidRPr="00300257" w:rsidRDefault="00684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4D6D">
              <w:rPr>
                <w:rFonts w:ascii="Angsana New" w:hAnsi="Angsana New"/>
                <w:b/>
                <w:bCs/>
                <w:sz w:val="30"/>
                <w:szCs w:val="30"/>
              </w:rPr>
              <w:t>99,37</w:t>
            </w:r>
            <w:r w:rsidR="00620BE2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83" w:type="dxa"/>
          </w:tcPr>
          <w:p w14:paraId="3FC4B276" w14:textId="77777777" w:rsidR="00A31184" w:rsidRPr="00300257" w:rsidRDefault="00A31184" w:rsidP="00A31184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7FF22AB" w14:textId="3ADADC17" w:rsidR="00A31184" w:rsidRPr="00300257" w:rsidRDefault="000017B4" w:rsidP="0062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98,331</w:t>
            </w:r>
          </w:p>
        </w:tc>
      </w:tr>
    </w:tbl>
    <w:p w14:paraId="6030FE06" w14:textId="3AA8FB21" w:rsidR="0034436C" w:rsidRDefault="00EA1270" w:rsidP="00CF73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6"/>
        <w:jc w:val="thaiDistribute"/>
        <w:rPr>
          <w:rFonts w:ascii="Angsana New" w:hAnsi="Angsana New"/>
          <w:sz w:val="30"/>
          <w:szCs w:val="30"/>
        </w:rPr>
      </w:pPr>
      <w:r w:rsidRPr="00EA1270">
        <w:t xml:space="preserve"> </w:t>
      </w:r>
      <w:r w:rsidR="0034436C">
        <w:rPr>
          <w:rFonts w:ascii="Angsana New" w:hAnsi="Angsana New"/>
          <w:sz w:val="30"/>
          <w:szCs w:val="30"/>
        </w:rPr>
        <w:br w:type="page"/>
      </w:r>
    </w:p>
    <w:p w14:paraId="10920F9D" w14:textId="00DA4653" w:rsidR="00453454" w:rsidRPr="007E5942" w:rsidRDefault="0032630A" w:rsidP="00521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67" w:hanging="6"/>
        <w:jc w:val="thaiDistribute"/>
        <w:rPr>
          <w:rFonts w:ascii="Angsana New" w:hAnsi="Angsana New"/>
          <w:spacing w:val="-12"/>
          <w:sz w:val="30"/>
          <w:szCs w:val="30"/>
        </w:rPr>
      </w:pPr>
      <w:r w:rsidRPr="007E5942">
        <w:rPr>
          <w:rFonts w:ascii="Angsana New" w:hAnsi="Angsana New"/>
          <w:spacing w:val="-12"/>
          <w:sz w:val="30"/>
          <w:szCs w:val="30"/>
          <w:cs/>
        </w:rPr>
        <w:lastRenderedPageBreak/>
        <w:t>เงินลงทุน</w:t>
      </w:r>
      <w:r w:rsidR="000C14D8" w:rsidRPr="007E5942">
        <w:rPr>
          <w:rFonts w:ascii="Angsana New" w:hAnsi="Angsana New"/>
          <w:spacing w:val="-12"/>
          <w:sz w:val="30"/>
          <w:szCs w:val="30"/>
          <w:cs/>
        </w:rPr>
        <w:t>ในบริษัทร่วม</w:t>
      </w:r>
      <w:r w:rsidR="00FF176D" w:rsidRPr="007E5942">
        <w:rPr>
          <w:rFonts w:ascii="Angsana New" w:hAnsi="Angsana New"/>
          <w:spacing w:val="-12"/>
          <w:sz w:val="30"/>
          <w:szCs w:val="30"/>
          <w:cs/>
        </w:rPr>
        <w:t>และ</w:t>
      </w:r>
      <w:r w:rsidR="009434EA" w:rsidRPr="007E5942">
        <w:rPr>
          <w:rFonts w:ascii="Angsana New" w:hAnsi="Angsana New"/>
          <w:spacing w:val="-12"/>
          <w:sz w:val="30"/>
          <w:szCs w:val="30"/>
          <w:cs/>
        </w:rPr>
        <w:t>กา</w:t>
      </w:r>
      <w:r w:rsidR="00D116FE" w:rsidRPr="007E5942">
        <w:rPr>
          <w:rFonts w:ascii="Angsana New" w:hAnsi="Angsana New"/>
          <w:spacing w:val="-12"/>
          <w:sz w:val="30"/>
          <w:szCs w:val="30"/>
          <w:cs/>
        </w:rPr>
        <w:t>ร</w:t>
      </w:r>
      <w:r w:rsidR="009434EA" w:rsidRPr="007E5942">
        <w:rPr>
          <w:rFonts w:ascii="Angsana New" w:hAnsi="Angsana New"/>
          <w:spacing w:val="-12"/>
          <w:sz w:val="30"/>
          <w:szCs w:val="30"/>
          <w:cs/>
        </w:rPr>
        <w:t>ร่วมค้า</w:t>
      </w:r>
      <w:r w:rsidR="003350F1" w:rsidRPr="007E5942">
        <w:rPr>
          <w:rFonts w:ascii="Angsana New" w:hAnsi="Angsana New"/>
          <w:spacing w:val="-12"/>
          <w:sz w:val="30"/>
          <w:szCs w:val="30"/>
          <w:cs/>
        </w:rPr>
        <w:t xml:space="preserve"> </w:t>
      </w:r>
      <w:r w:rsidRPr="007E5942">
        <w:rPr>
          <w:rFonts w:ascii="Angsana New" w:hAnsi="Angsana New"/>
          <w:spacing w:val="-12"/>
          <w:sz w:val="30"/>
          <w:szCs w:val="30"/>
          <w:cs/>
        </w:rPr>
        <w:t>ณ</w:t>
      </w:r>
      <w:r w:rsidR="003350F1" w:rsidRPr="007E5942">
        <w:rPr>
          <w:rFonts w:ascii="Angsana New" w:hAnsi="Angsana New"/>
          <w:spacing w:val="-12"/>
          <w:sz w:val="30"/>
          <w:szCs w:val="30"/>
          <w:cs/>
        </w:rPr>
        <w:t xml:space="preserve"> </w:t>
      </w:r>
      <w:r w:rsidRPr="007E5942">
        <w:rPr>
          <w:rFonts w:ascii="Angsana New" w:hAnsi="Angsana New"/>
          <w:spacing w:val="-12"/>
          <w:sz w:val="30"/>
          <w:szCs w:val="30"/>
          <w:cs/>
        </w:rPr>
        <w:t>วันที่</w:t>
      </w:r>
      <w:r w:rsidR="003350F1" w:rsidRPr="007E5942">
        <w:rPr>
          <w:rFonts w:ascii="Angsana New" w:hAnsi="Angsana New"/>
          <w:spacing w:val="-12"/>
          <w:sz w:val="30"/>
          <w:szCs w:val="30"/>
          <w:cs/>
        </w:rPr>
        <w:t xml:space="preserve"> </w:t>
      </w:r>
      <w:r w:rsidR="004E256E" w:rsidRPr="007E5942">
        <w:rPr>
          <w:rFonts w:ascii="Angsana New" w:hAnsi="Angsana New"/>
          <w:spacing w:val="-12"/>
          <w:sz w:val="30"/>
          <w:szCs w:val="30"/>
        </w:rPr>
        <w:t>31</w:t>
      </w:r>
      <w:r w:rsidR="003350F1" w:rsidRPr="007E5942">
        <w:rPr>
          <w:rFonts w:ascii="Angsana New" w:hAnsi="Angsana New"/>
          <w:spacing w:val="-12"/>
          <w:sz w:val="30"/>
          <w:szCs w:val="30"/>
          <w:cs/>
        </w:rPr>
        <w:t xml:space="preserve"> </w:t>
      </w:r>
      <w:r w:rsidR="00846B50" w:rsidRPr="007E5942">
        <w:rPr>
          <w:rFonts w:ascii="Angsana New" w:hAnsi="Angsana New"/>
          <w:spacing w:val="-12"/>
          <w:sz w:val="30"/>
          <w:szCs w:val="30"/>
          <w:cs/>
        </w:rPr>
        <w:t>ธันวาคม</w:t>
      </w:r>
      <w:r w:rsidR="003350F1" w:rsidRPr="007E5942">
        <w:rPr>
          <w:rFonts w:ascii="Angsana New" w:hAnsi="Angsana New"/>
          <w:spacing w:val="-12"/>
          <w:sz w:val="30"/>
          <w:szCs w:val="30"/>
          <w:cs/>
        </w:rPr>
        <w:t xml:space="preserve"> </w:t>
      </w:r>
      <w:r w:rsidR="00846B50" w:rsidRPr="007E5942">
        <w:rPr>
          <w:rFonts w:ascii="Angsana New" w:hAnsi="Angsana New"/>
          <w:spacing w:val="-12"/>
          <w:sz w:val="30"/>
          <w:szCs w:val="30"/>
          <w:cs/>
        </w:rPr>
        <w:t>และ</w:t>
      </w:r>
      <w:r w:rsidRPr="007E5942">
        <w:rPr>
          <w:rFonts w:ascii="Angsana New" w:hAnsi="Angsana New"/>
          <w:spacing w:val="-12"/>
          <w:sz w:val="30"/>
          <w:szCs w:val="30"/>
          <w:cs/>
        </w:rPr>
        <w:t>เงินปันผล</w:t>
      </w:r>
      <w:r w:rsidR="00846B50" w:rsidRPr="007E5942">
        <w:rPr>
          <w:rFonts w:ascii="Angsana New" w:hAnsi="Angsana New"/>
          <w:spacing w:val="-12"/>
          <w:sz w:val="30"/>
          <w:szCs w:val="30"/>
          <w:cs/>
        </w:rPr>
        <w:t>รับ</w:t>
      </w:r>
      <w:r w:rsidRPr="007E5942">
        <w:rPr>
          <w:rFonts w:ascii="Angsana New" w:hAnsi="Angsana New"/>
          <w:spacing w:val="-12"/>
          <w:sz w:val="30"/>
          <w:szCs w:val="30"/>
          <w:cs/>
        </w:rPr>
        <w:t>จากเงินลงทุน</w:t>
      </w:r>
      <w:r w:rsidR="00713711" w:rsidRPr="007E5942">
        <w:rPr>
          <w:rFonts w:ascii="Angsana New" w:hAnsi="Angsana New"/>
          <w:spacing w:val="-12"/>
          <w:sz w:val="30"/>
          <w:szCs w:val="30"/>
          <w:cs/>
        </w:rPr>
        <w:t>ระหว่างปี</w:t>
      </w:r>
      <w:r w:rsidR="002C681F" w:rsidRPr="007E5942">
        <w:rPr>
          <w:rFonts w:ascii="Angsana New" w:hAnsi="Angsana New"/>
          <w:spacing w:val="-12"/>
          <w:sz w:val="30"/>
          <w:szCs w:val="30"/>
          <w:cs/>
        </w:rPr>
        <w:t>สิ้นสุดวัน</w:t>
      </w:r>
      <w:r w:rsidR="00713711" w:rsidRPr="007E5942">
        <w:rPr>
          <w:rFonts w:ascii="Angsana New" w:hAnsi="Angsana New"/>
          <w:spacing w:val="-12"/>
          <w:sz w:val="30"/>
          <w:szCs w:val="30"/>
          <w:cs/>
        </w:rPr>
        <w:t>เดียวกัน</w:t>
      </w:r>
      <w:r w:rsidR="003350F1" w:rsidRPr="007E5942">
        <w:rPr>
          <w:rFonts w:ascii="Angsana New" w:hAnsi="Angsana New"/>
          <w:spacing w:val="-12"/>
          <w:sz w:val="30"/>
          <w:szCs w:val="30"/>
          <w:cs/>
        </w:rPr>
        <w:t xml:space="preserve"> </w:t>
      </w:r>
      <w:r w:rsidRPr="007E5942">
        <w:rPr>
          <w:rFonts w:ascii="Angsana New" w:hAnsi="Angsana New"/>
          <w:spacing w:val="-12"/>
          <w:sz w:val="30"/>
          <w:szCs w:val="30"/>
          <w:cs/>
        </w:rPr>
        <w:t>มีดังนี้</w:t>
      </w:r>
    </w:p>
    <w:p w14:paraId="50AA05D5" w14:textId="2124EA9E" w:rsidR="00DA275B" w:rsidRDefault="00CB6001" w:rsidP="00521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67" w:hanging="6"/>
        <w:jc w:val="thaiDistribute"/>
        <w:rPr>
          <w:rFonts w:ascii="Angsana New" w:hAnsi="Angsana New"/>
          <w:sz w:val="30"/>
          <w:szCs w:val="30"/>
        </w:rPr>
      </w:pPr>
      <w:r w:rsidRPr="00CB6001" w:rsidDel="00CB6001">
        <w:t xml:space="preserve"> </w:t>
      </w:r>
      <w:r w:rsidR="00CE12AD" w:rsidRPr="00CE12AD">
        <w:rPr>
          <w:noProof/>
        </w:rPr>
        <w:drawing>
          <wp:inline distT="0" distB="0" distL="0" distR="0" wp14:anchorId="52CB815C" wp14:editId="3CAAC070">
            <wp:extent cx="5904000" cy="7790400"/>
            <wp:effectExtent l="0" t="0" r="1905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4000" cy="779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69177" w14:textId="2EB31E19" w:rsidR="001B612B" w:rsidRDefault="00E95F4B" w:rsidP="00521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67" w:hanging="6"/>
        <w:jc w:val="thaiDistribute"/>
        <w:rPr>
          <w:rFonts w:ascii="Angsana New" w:hAnsi="Angsana New"/>
          <w:sz w:val="30"/>
          <w:szCs w:val="30"/>
        </w:rPr>
      </w:pPr>
      <w:r w:rsidRPr="00E95F4B">
        <w:rPr>
          <w:noProof/>
        </w:rPr>
        <w:lastRenderedPageBreak/>
        <w:drawing>
          <wp:inline distT="0" distB="0" distL="0" distR="0" wp14:anchorId="410BE274" wp14:editId="7DA56C6A">
            <wp:extent cx="5893200" cy="67860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3200" cy="67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58E08A" w14:textId="17ABDD9F" w:rsidR="00F74914" w:rsidRPr="00B756BA" w:rsidRDefault="00DA4F0A" w:rsidP="005B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B756BA">
        <w:rPr>
          <w:rFonts w:ascii="Angsana New" w:hAnsi="Angsana New"/>
          <w:sz w:val="30"/>
          <w:szCs w:val="30"/>
          <w:cs/>
          <w:lang w:val="en-GB"/>
        </w:rPr>
        <w:t>ใน</w:t>
      </w:r>
      <w:r w:rsidR="00D712EC" w:rsidRPr="00B756BA">
        <w:rPr>
          <w:rFonts w:ascii="Angsana New" w:hAnsi="Angsana New"/>
          <w:sz w:val="30"/>
          <w:szCs w:val="30"/>
          <w:cs/>
          <w:lang w:val="en-GB"/>
        </w:rPr>
        <w:t>ระหว่าง</w:t>
      </w:r>
      <w:r w:rsidRPr="00B756BA">
        <w:rPr>
          <w:rFonts w:ascii="Angsana New" w:hAnsi="Angsana New"/>
          <w:sz w:val="30"/>
          <w:szCs w:val="30"/>
          <w:cs/>
          <w:lang w:val="en-GB"/>
        </w:rPr>
        <w:t xml:space="preserve">ปี </w:t>
      </w:r>
      <w:r w:rsidR="004E256E" w:rsidRPr="00B756BA">
        <w:rPr>
          <w:rFonts w:ascii="Angsana New" w:hAnsi="Angsana New"/>
          <w:sz w:val="30"/>
          <w:szCs w:val="30"/>
        </w:rPr>
        <w:t>2561</w:t>
      </w:r>
      <w:r w:rsidRPr="00B756BA">
        <w:rPr>
          <w:rFonts w:ascii="Angsana New" w:hAnsi="Angsana New"/>
          <w:sz w:val="30"/>
          <w:szCs w:val="30"/>
          <w:cs/>
          <w:lang w:val="en-GB"/>
        </w:rPr>
        <w:t xml:space="preserve"> กลุ่มบริษัทได้ซื้อหุ้นเพิ่มร้อยละ </w:t>
      </w:r>
      <w:r w:rsidR="004E256E" w:rsidRPr="00B756BA">
        <w:rPr>
          <w:rFonts w:ascii="Angsana New" w:hAnsi="Angsana New"/>
          <w:sz w:val="30"/>
          <w:szCs w:val="30"/>
        </w:rPr>
        <w:t>3</w:t>
      </w:r>
      <w:r w:rsidR="00D712EC" w:rsidRPr="00B756BA">
        <w:rPr>
          <w:rFonts w:ascii="Angsana New" w:hAnsi="Angsana New"/>
          <w:sz w:val="30"/>
          <w:szCs w:val="30"/>
        </w:rPr>
        <w:t>4</w:t>
      </w:r>
      <w:r w:rsidRPr="00B756BA">
        <w:rPr>
          <w:rFonts w:ascii="Angsana New" w:hAnsi="Angsana New"/>
          <w:sz w:val="30"/>
          <w:szCs w:val="30"/>
          <w:cs/>
          <w:lang w:val="en-GB"/>
        </w:rPr>
        <w:t xml:space="preserve"> ใน </w:t>
      </w:r>
      <w:proofErr w:type="spellStart"/>
      <w:r w:rsidR="005B1EE3" w:rsidRPr="00B756BA">
        <w:rPr>
          <w:rFonts w:ascii="Angsana New" w:hAnsi="Angsana New"/>
          <w:sz w:val="30"/>
          <w:szCs w:val="30"/>
          <w:lang w:val="en-GB"/>
        </w:rPr>
        <w:t>Binh</w:t>
      </w:r>
      <w:proofErr w:type="spellEnd"/>
      <w:r w:rsidR="005B1EE3" w:rsidRPr="00B756BA">
        <w:rPr>
          <w:rFonts w:ascii="Angsana New" w:hAnsi="Angsana New"/>
          <w:sz w:val="30"/>
          <w:szCs w:val="30"/>
          <w:lang w:val="en-GB"/>
        </w:rPr>
        <w:t xml:space="preserve"> Minh Plastics Joint Stock Company</w:t>
      </w:r>
      <w:r w:rsidRPr="00B756BA">
        <w:rPr>
          <w:rFonts w:ascii="Angsana New" w:hAnsi="Angsana New"/>
          <w:sz w:val="30"/>
          <w:szCs w:val="30"/>
          <w:lang w:val="en-GB"/>
        </w:rPr>
        <w:t xml:space="preserve"> </w:t>
      </w:r>
      <w:r w:rsidRPr="00B756BA">
        <w:rPr>
          <w:rFonts w:ascii="Angsana New" w:hAnsi="Angsana New"/>
          <w:sz w:val="30"/>
          <w:szCs w:val="30"/>
          <w:cs/>
          <w:lang w:val="en-GB"/>
        </w:rPr>
        <w:t>ทำให้บริษัทดังกล่าวเปลี่ยนสถานะจาก</w:t>
      </w:r>
      <w:r w:rsidR="005B1EE3" w:rsidRPr="00B756BA">
        <w:rPr>
          <w:rFonts w:ascii="Angsana New" w:hAnsi="Angsana New"/>
          <w:sz w:val="30"/>
          <w:szCs w:val="30"/>
          <w:cs/>
          <w:lang w:val="en-GB"/>
        </w:rPr>
        <w:t>บริษัทร่วม</w:t>
      </w:r>
      <w:r w:rsidRPr="00B756BA">
        <w:rPr>
          <w:rFonts w:ascii="Angsana New" w:hAnsi="Angsana New"/>
          <w:sz w:val="30"/>
          <w:szCs w:val="30"/>
          <w:cs/>
          <w:lang w:val="en-GB"/>
        </w:rPr>
        <w:t xml:space="preserve">เป็นบริษัทย่อย ตามที่กล่าวไว้ในหมายเหตุประกอบงบการเงินข้อ </w:t>
      </w:r>
      <w:r w:rsidR="009560DA" w:rsidRPr="00B756BA">
        <w:rPr>
          <w:rFonts w:ascii="Angsana New" w:hAnsi="Angsana New"/>
          <w:sz w:val="30"/>
          <w:szCs w:val="30"/>
        </w:rPr>
        <w:t>4</w:t>
      </w:r>
      <w:r w:rsidR="00F3240A" w:rsidRPr="00B756BA">
        <w:rPr>
          <w:rFonts w:ascii="Angsana New" w:hAnsi="Angsana New"/>
          <w:sz w:val="30"/>
          <w:szCs w:val="30"/>
        </w:rPr>
        <w:t xml:space="preserve"> </w:t>
      </w:r>
    </w:p>
    <w:p w14:paraId="25AAD8C3" w14:textId="77777777" w:rsidR="00F74914" w:rsidRPr="00386D98" w:rsidRDefault="00F74914" w:rsidP="005B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264A8762" w14:textId="77777777" w:rsidR="00F74914" w:rsidRDefault="00F74914" w:rsidP="009F1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33B63C2B" w14:textId="07777890" w:rsidR="00342E09" w:rsidRPr="00386D98" w:rsidRDefault="00342E09" w:rsidP="00B756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34C9A2F3" w14:textId="77777777" w:rsidR="00A373B6" w:rsidRPr="000145F1" w:rsidRDefault="00A373B6" w:rsidP="00A373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0145F1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การซื้อเงินลงทุน</w:t>
      </w:r>
    </w:p>
    <w:p w14:paraId="367D07F0" w14:textId="77777777" w:rsidR="00A373B6" w:rsidRPr="00D26435" w:rsidRDefault="00A373B6" w:rsidP="00A373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8"/>
          <w:szCs w:val="28"/>
        </w:rPr>
      </w:pPr>
    </w:p>
    <w:p w14:paraId="75A65CD9" w14:textId="092B2D88" w:rsidR="00A373B6" w:rsidRPr="00DD205C" w:rsidRDefault="00A373B6" w:rsidP="005B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03128C">
        <w:rPr>
          <w:rFonts w:ascii="Angsana New" w:hAnsi="Angsana New"/>
          <w:spacing w:val="-2"/>
          <w:sz w:val="30"/>
          <w:szCs w:val="30"/>
          <w:cs/>
        </w:rPr>
        <w:t xml:space="preserve">ในไตรมาสที่ </w:t>
      </w:r>
      <w:r w:rsidR="00066A0D" w:rsidRPr="0003128C">
        <w:rPr>
          <w:rFonts w:ascii="Angsana New" w:hAnsi="Angsana New"/>
          <w:spacing w:val="-2"/>
          <w:sz w:val="30"/>
          <w:szCs w:val="30"/>
        </w:rPr>
        <w:t>3</w:t>
      </w:r>
      <w:r w:rsidRPr="0003128C">
        <w:rPr>
          <w:rFonts w:ascii="Angsana New" w:hAnsi="Angsana New"/>
          <w:spacing w:val="-2"/>
          <w:sz w:val="30"/>
          <w:szCs w:val="30"/>
          <w:cs/>
        </w:rPr>
        <w:t xml:space="preserve"> ของปี </w:t>
      </w:r>
      <w:r w:rsidR="00066A0D" w:rsidRPr="0003128C">
        <w:rPr>
          <w:rFonts w:ascii="Angsana New" w:hAnsi="Angsana New"/>
          <w:spacing w:val="-2"/>
          <w:sz w:val="30"/>
          <w:szCs w:val="30"/>
        </w:rPr>
        <w:t>2561</w:t>
      </w:r>
      <w:r w:rsidRPr="0003128C">
        <w:rPr>
          <w:rFonts w:ascii="Angsana New" w:hAnsi="Angsana New"/>
          <w:spacing w:val="-2"/>
          <w:sz w:val="30"/>
          <w:szCs w:val="30"/>
          <w:cs/>
        </w:rPr>
        <w:t xml:space="preserve"> กลุ่มบริษัทได้ซื้อหุ้นร้อยละ </w:t>
      </w:r>
      <w:r w:rsidRPr="0003128C">
        <w:rPr>
          <w:rFonts w:ascii="Angsana New" w:hAnsi="Angsana New"/>
          <w:spacing w:val="-2"/>
          <w:sz w:val="30"/>
          <w:szCs w:val="30"/>
        </w:rPr>
        <w:t>29</w:t>
      </w:r>
      <w:r w:rsidRPr="0003128C">
        <w:rPr>
          <w:rFonts w:ascii="Angsana New" w:hAnsi="Angsana New"/>
          <w:spacing w:val="-2"/>
          <w:sz w:val="30"/>
          <w:szCs w:val="30"/>
          <w:cs/>
        </w:rPr>
        <w:t xml:space="preserve"> ใน </w:t>
      </w:r>
      <w:r w:rsidRPr="0003128C">
        <w:rPr>
          <w:rFonts w:ascii="Angsana New" w:hAnsi="Angsana New"/>
          <w:spacing w:val="-2"/>
          <w:sz w:val="30"/>
          <w:szCs w:val="30"/>
        </w:rPr>
        <w:t xml:space="preserve">PT </w:t>
      </w:r>
      <w:proofErr w:type="spellStart"/>
      <w:r w:rsidRPr="0003128C">
        <w:rPr>
          <w:rFonts w:ascii="Angsana New" w:hAnsi="Angsana New"/>
          <w:spacing w:val="-2"/>
          <w:sz w:val="30"/>
          <w:szCs w:val="30"/>
        </w:rPr>
        <w:t>Catur</w:t>
      </w:r>
      <w:proofErr w:type="spellEnd"/>
      <w:r w:rsidRPr="0003128C">
        <w:rPr>
          <w:rFonts w:ascii="Angsana New" w:hAnsi="Angsana New"/>
          <w:spacing w:val="-2"/>
          <w:sz w:val="30"/>
          <w:szCs w:val="30"/>
        </w:rPr>
        <w:t xml:space="preserve"> </w:t>
      </w:r>
      <w:proofErr w:type="spellStart"/>
      <w:r w:rsidRPr="0003128C">
        <w:rPr>
          <w:rFonts w:ascii="Angsana New" w:hAnsi="Angsana New"/>
          <w:spacing w:val="-2"/>
          <w:sz w:val="30"/>
          <w:szCs w:val="30"/>
        </w:rPr>
        <w:t>Sentosa</w:t>
      </w:r>
      <w:proofErr w:type="spellEnd"/>
      <w:r w:rsidRPr="0003128C">
        <w:rPr>
          <w:rFonts w:ascii="Angsana New" w:hAnsi="Angsana New"/>
          <w:spacing w:val="-2"/>
          <w:sz w:val="30"/>
          <w:szCs w:val="30"/>
        </w:rPr>
        <w:t xml:space="preserve"> </w:t>
      </w:r>
      <w:proofErr w:type="spellStart"/>
      <w:r w:rsidRPr="0003128C">
        <w:rPr>
          <w:rFonts w:ascii="Angsana New" w:hAnsi="Angsana New"/>
          <w:spacing w:val="-2"/>
          <w:sz w:val="30"/>
          <w:szCs w:val="30"/>
        </w:rPr>
        <w:t>Adiprana</w:t>
      </w:r>
      <w:proofErr w:type="spellEnd"/>
      <w:r w:rsidRPr="0003128C">
        <w:rPr>
          <w:rFonts w:ascii="Angsana New" w:hAnsi="Angsana New"/>
          <w:spacing w:val="-2"/>
          <w:sz w:val="30"/>
          <w:szCs w:val="30"/>
        </w:rPr>
        <w:t xml:space="preserve"> </w:t>
      </w:r>
      <w:proofErr w:type="spellStart"/>
      <w:r w:rsidRPr="0003128C">
        <w:rPr>
          <w:rFonts w:ascii="Angsana New" w:hAnsi="Angsana New"/>
          <w:spacing w:val="-2"/>
          <w:sz w:val="30"/>
          <w:szCs w:val="30"/>
        </w:rPr>
        <w:t>Tbk</w:t>
      </w:r>
      <w:proofErr w:type="spellEnd"/>
      <w:r w:rsidRPr="0003128C">
        <w:rPr>
          <w:rFonts w:ascii="Angsana New" w:hAnsi="Angsana New"/>
          <w:spacing w:val="-2"/>
          <w:sz w:val="30"/>
          <w:szCs w:val="30"/>
          <w:cs/>
        </w:rPr>
        <w:t xml:space="preserve"> ซึ่ง</w:t>
      </w:r>
      <w:r w:rsidR="00151FE4" w:rsidRPr="0003128C">
        <w:rPr>
          <w:rFonts w:ascii="Angsana New" w:hAnsi="Angsana New"/>
          <w:spacing w:val="-2"/>
          <w:sz w:val="30"/>
          <w:szCs w:val="30"/>
          <w:cs/>
        </w:rPr>
        <w:t>ดำเนินธุรกิจ</w:t>
      </w:r>
      <w:r w:rsidR="00F3240A" w:rsidRPr="0003128C">
        <w:rPr>
          <w:rFonts w:ascii="Angsana New" w:hAnsi="Angsana New"/>
          <w:spacing w:val="-2"/>
          <w:sz w:val="30"/>
          <w:szCs w:val="30"/>
          <w:cs/>
        </w:rPr>
        <w:t>หลัก</w:t>
      </w:r>
      <w:r w:rsidR="00F3240A" w:rsidRPr="000145F1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F3240A" w:rsidRPr="000145F1">
        <w:rPr>
          <w:rFonts w:ascii="Angsana New" w:hAnsi="Angsana New"/>
          <w:spacing w:val="4"/>
          <w:sz w:val="30"/>
          <w:szCs w:val="30"/>
        </w:rPr>
        <w:t xml:space="preserve">2 </w:t>
      </w:r>
      <w:r w:rsidR="00F3240A" w:rsidRPr="000145F1">
        <w:rPr>
          <w:rFonts w:ascii="Angsana New" w:hAnsi="Angsana New" w:hint="cs"/>
          <w:spacing w:val="4"/>
          <w:sz w:val="30"/>
          <w:szCs w:val="30"/>
          <w:cs/>
        </w:rPr>
        <w:t>ประเภท ประกอบด้วยธุรกิจ</w:t>
      </w:r>
      <w:r w:rsidR="00151FE4" w:rsidRPr="000145F1">
        <w:rPr>
          <w:rFonts w:ascii="Angsana New" w:hAnsi="Angsana New"/>
          <w:spacing w:val="4"/>
          <w:sz w:val="30"/>
          <w:szCs w:val="30"/>
          <w:cs/>
        </w:rPr>
        <w:t>ค้าปลีก</w:t>
      </w:r>
      <w:r w:rsidR="00F3240A" w:rsidRPr="000145F1">
        <w:rPr>
          <w:rFonts w:ascii="Angsana New" w:hAnsi="Angsana New" w:hint="cs"/>
          <w:spacing w:val="4"/>
          <w:sz w:val="30"/>
          <w:szCs w:val="30"/>
          <w:cs/>
        </w:rPr>
        <w:t>สมัยใหม่</w:t>
      </w:r>
      <w:r w:rsidR="00151FE4" w:rsidRPr="000145F1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151FE4" w:rsidRPr="000145F1">
        <w:rPr>
          <w:rFonts w:ascii="Angsana New" w:hAnsi="Angsana New"/>
          <w:spacing w:val="4"/>
          <w:sz w:val="30"/>
          <w:szCs w:val="30"/>
          <w:cs/>
        </w:rPr>
        <w:t>และ</w:t>
      </w:r>
      <w:r w:rsidR="00F3240A" w:rsidRPr="000145F1">
        <w:rPr>
          <w:rFonts w:ascii="Angsana New" w:hAnsi="Angsana New" w:hint="cs"/>
          <w:spacing w:val="4"/>
          <w:sz w:val="30"/>
          <w:szCs w:val="30"/>
          <w:cs/>
        </w:rPr>
        <w:t>ธุรกิจ</w:t>
      </w:r>
      <w:r w:rsidR="00151FE4" w:rsidRPr="000145F1">
        <w:rPr>
          <w:rFonts w:ascii="Angsana New" w:hAnsi="Angsana New"/>
          <w:spacing w:val="4"/>
          <w:sz w:val="30"/>
          <w:szCs w:val="30"/>
          <w:cs/>
        </w:rPr>
        <w:t>กระจายสินค้าวัสดุก่อสร้างและสินค้าเกี่ยวกับบ้านใน</w:t>
      </w:r>
      <w:r w:rsidR="00151FE4" w:rsidRPr="000145F1">
        <w:rPr>
          <w:rFonts w:ascii="Angsana New" w:hAnsi="Angsana New" w:hint="cs"/>
          <w:spacing w:val="4"/>
          <w:sz w:val="30"/>
          <w:szCs w:val="30"/>
          <w:cs/>
        </w:rPr>
        <w:t>ประเทศ</w:t>
      </w:r>
      <w:r w:rsidR="00151FE4" w:rsidRPr="000145F1">
        <w:rPr>
          <w:rFonts w:ascii="Angsana New" w:hAnsi="Angsana New"/>
          <w:spacing w:val="4"/>
          <w:sz w:val="30"/>
          <w:szCs w:val="30"/>
          <w:cs/>
        </w:rPr>
        <w:t>อินโดนีเซีย</w:t>
      </w:r>
      <w:r w:rsidRPr="000145F1">
        <w:rPr>
          <w:rFonts w:ascii="Angsana New" w:hAnsi="Angsana New" w:hint="cs"/>
          <w:spacing w:val="4"/>
          <w:sz w:val="30"/>
          <w:szCs w:val="30"/>
          <w:cs/>
        </w:rPr>
        <w:t xml:space="preserve"> มูลค่าเงินลงทุนในบริษัทดังกล่าวคิดเป็น</w:t>
      </w:r>
      <w:r w:rsidRPr="000145F1">
        <w:rPr>
          <w:rFonts w:ascii="Angsana New" w:hAnsi="Angsana New"/>
          <w:spacing w:val="4"/>
          <w:sz w:val="30"/>
          <w:szCs w:val="30"/>
          <w:cs/>
        </w:rPr>
        <w:t>จำนวนเงิน</w:t>
      </w:r>
      <w:r w:rsidRPr="000145F1">
        <w:rPr>
          <w:rFonts w:ascii="Angsana New" w:hAnsi="Angsana New"/>
          <w:sz w:val="30"/>
          <w:szCs w:val="30"/>
          <w:cs/>
        </w:rPr>
        <w:t xml:space="preserve"> </w:t>
      </w:r>
      <w:r w:rsidRPr="000145F1">
        <w:rPr>
          <w:rFonts w:ascii="Angsana New" w:hAnsi="Angsana New"/>
          <w:sz w:val="30"/>
          <w:szCs w:val="30"/>
        </w:rPr>
        <w:t>2,5</w:t>
      </w:r>
      <w:r w:rsidR="00EF47E9" w:rsidRPr="000145F1">
        <w:rPr>
          <w:rFonts w:ascii="Angsana New" w:hAnsi="Angsana New"/>
          <w:sz w:val="30"/>
          <w:szCs w:val="30"/>
        </w:rPr>
        <w:t>91</w:t>
      </w:r>
      <w:r w:rsidRPr="000145F1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102DD8E0" w14:textId="77777777" w:rsidR="00F74914" w:rsidRPr="00D26435" w:rsidRDefault="00F74914" w:rsidP="00F74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8"/>
          <w:szCs w:val="28"/>
        </w:rPr>
      </w:pPr>
    </w:p>
    <w:p w14:paraId="0976086C" w14:textId="231EB4E7" w:rsidR="00F74914" w:rsidRPr="000145F1" w:rsidRDefault="00F74914" w:rsidP="00F74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0145F1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="0016381E" w:rsidRPr="000145F1">
        <w:rPr>
          <w:rFonts w:ascii="Angsana New" w:hAnsi="Angsana New" w:hint="cs"/>
          <w:i/>
          <w:iCs/>
          <w:sz w:val="30"/>
          <w:szCs w:val="30"/>
          <w:cs/>
        </w:rPr>
        <w:t>จำหน่ายเงินลงทุน</w:t>
      </w:r>
    </w:p>
    <w:p w14:paraId="63FDC6BE" w14:textId="77777777" w:rsidR="00E50C2B" w:rsidRPr="00D26435" w:rsidRDefault="00E50C2B" w:rsidP="00F74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8"/>
          <w:szCs w:val="28"/>
        </w:rPr>
      </w:pPr>
    </w:p>
    <w:p w14:paraId="4A3492E1" w14:textId="1A7BD831" w:rsidR="0016381E" w:rsidRDefault="0016381E" w:rsidP="00EB72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0145F1">
        <w:rPr>
          <w:rFonts w:ascii="Angsana New" w:hAnsi="Angsana New"/>
          <w:sz w:val="30"/>
          <w:szCs w:val="30"/>
          <w:cs/>
        </w:rPr>
        <w:t xml:space="preserve">ไตรมาสที่ </w:t>
      </w:r>
      <w:r w:rsidRPr="000145F1">
        <w:rPr>
          <w:rFonts w:ascii="Angsana New" w:hAnsi="Angsana New"/>
          <w:sz w:val="30"/>
          <w:szCs w:val="30"/>
        </w:rPr>
        <w:t>4</w:t>
      </w:r>
      <w:r w:rsidRPr="000145F1">
        <w:rPr>
          <w:rFonts w:ascii="Angsana New" w:hAnsi="Angsana New"/>
          <w:sz w:val="30"/>
          <w:szCs w:val="30"/>
          <w:cs/>
        </w:rPr>
        <w:t xml:space="preserve"> ของปี </w:t>
      </w:r>
      <w:r w:rsidRPr="000145F1">
        <w:rPr>
          <w:rFonts w:ascii="Angsana New" w:hAnsi="Angsana New"/>
          <w:sz w:val="30"/>
          <w:szCs w:val="30"/>
        </w:rPr>
        <w:t>256</w:t>
      </w:r>
      <w:r w:rsidR="00407720" w:rsidRPr="000145F1">
        <w:rPr>
          <w:rFonts w:ascii="Angsana New" w:hAnsi="Angsana New"/>
          <w:sz w:val="30"/>
          <w:szCs w:val="30"/>
        </w:rPr>
        <w:t>1</w:t>
      </w:r>
      <w:r w:rsidRPr="000145F1">
        <w:rPr>
          <w:rFonts w:ascii="Angsana New" w:hAnsi="Angsana New"/>
          <w:sz w:val="30"/>
          <w:szCs w:val="30"/>
          <w:cs/>
        </w:rPr>
        <w:t xml:space="preserve"> กลุ่มบริษัทได้ขายหุ้นทั้งหมด</w:t>
      </w:r>
      <w:r w:rsidRPr="000145F1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Pr="000145F1">
        <w:rPr>
          <w:rFonts w:ascii="Angsana New" w:hAnsi="Angsana New"/>
          <w:sz w:val="30"/>
          <w:szCs w:val="30"/>
        </w:rPr>
        <w:t xml:space="preserve">50 </w:t>
      </w:r>
      <w:r w:rsidRPr="000145F1">
        <w:rPr>
          <w:rFonts w:ascii="Angsana New" w:hAnsi="Angsana New"/>
          <w:sz w:val="30"/>
          <w:szCs w:val="30"/>
          <w:cs/>
        </w:rPr>
        <w:t xml:space="preserve">ในบริษัทสยาม </w:t>
      </w:r>
      <w:proofErr w:type="spellStart"/>
      <w:r w:rsidRPr="000145F1">
        <w:rPr>
          <w:rFonts w:ascii="Angsana New" w:hAnsi="Angsana New"/>
          <w:sz w:val="30"/>
          <w:szCs w:val="30"/>
          <w:cs/>
        </w:rPr>
        <w:t>มิต</w:t>
      </w:r>
      <w:proofErr w:type="spellEnd"/>
      <w:r w:rsidRPr="000145F1">
        <w:rPr>
          <w:rFonts w:ascii="Angsana New" w:hAnsi="Angsana New"/>
          <w:sz w:val="30"/>
          <w:szCs w:val="30"/>
          <w:cs/>
        </w:rPr>
        <w:t>ซุย พีทีเอ จำกัด</w:t>
      </w:r>
      <w:r w:rsidRPr="000145F1">
        <w:rPr>
          <w:rFonts w:ascii="Angsana New" w:hAnsi="Angsana New" w:hint="cs"/>
          <w:sz w:val="30"/>
          <w:szCs w:val="30"/>
          <w:cs/>
        </w:rPr>
        <w:t xml:space="preserve"> และร้อยละ </w:t>
      </w:r>
      <w:r w:rsidRPr="000145F1">
        <w:rPr>
          <w:rFonts w:ascii="Angsana New" w:hAnsi="Angsana New"/>
          <w:sz w:val="30"/>
          <w:szCs w:val="30"/>
        </w:rPr>
        <w:t xml:space="preserve">40 </w:t>
      </w:r>
      <w:r w:rsidRPr="000145F1">
        <w:rPr>
          <w:rFonts w:ascii="Angsana New" w:hAnsi="Angsana New" w:hint="cs"/>
          <w:sz w:val="30"/>
          <w:szCs w:val="30"/>
          <w:cs/>
        </w:rPr>
        <w:t>ใน</w:t>
      </w:r>
      <w:r w:rsidRPr="000145F1">
        <w:rPr>
          <w:rFonts w:ascii="Angsana New" w:hAnsi="Angsana New"/>
          <w:sz w:val="30"/>
          <w:szCs w:val="30"/>
          <w:cs/>
        </w:rPr>
        <w:t xml:space="preserve">บริษัทไทย </w:t>
      </w:r>
      <w:proofErr w:type="spellStart"/>
      <w:r w:rsidRPr="000145F1">
        <w:rPr>
          <w:rFonts w:ascii="Angsana New" w:hAnsi="Angsana New"/>
          <w:sz w:val="30"/>
          <w:szCs w:val="30"/>
          <w:cs/>
        </w:rPr>
        <w:t>เพ็ท</w:t>
      </w:r>
      <w:proofErr w:type="spellEnd"/>
      <w:r w:rsidRPr="000145F1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Pr="000145F1">
        <w:rPr>
          <w:rFonts w:ascii="Angsana New" w:hAnsi="Angsana New"/>
          <w:sz w:val="30"/>
          <w:szCs w:val="30"/>
          <w:cs/>
        </w:rPr>
        <w:t>เรซิน</w:t>
      </w:r>
      <w:proofErr w:type="spellEnd"/>
      <w:r w:rsidRPr="000145F1">
        <w:rPr>
          <w:rFonts w:ascii="Angsana New" w:hAnsi="Angsana New"/>
          <w:sz w:val="30"/>
          <w:szCs w:val="30"/>
          <w:cs/>
        </w:rPr>
        <w:t xml:space="preserve"> จำกัด</w:t>
      </w:r>
      <w:r w:rsidRPr="000145F1">
        <w:rPr>
          <w:rFonts w:ascii="Angsana New" w:hAnsi="Angsana New"/>
          <w:sz w:val="30"/>
          <w:szCs w:val="30"/>
        </w:rPr>
        <w:t xml:space="preserve"> </w:t>
      </w:r>
      <w:r w:rsidRPr="000145F1">
        <w:rPr>
          <w:rFonts w:ascii="Angsana New" w:hAnsi="Angsana New"/>
          <w:sz w:val="30"/>
          <w:szCs w:val="30"/>
          <w:cs/>
        </w:rPr>
        <w:t>เป็นจำนวนเงิน</w:t>
      </w:r>
      <w:r w:rsidR="00817661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407720" w:rsidRPr="000145F1">
        <w:rPr>
          <w:rFonts w:ascii="Angsana New" w:hAnsi="Angsana New"/>
          <w:sz w:val="30"/>
          <w:szCs w:val="30"/>
        </w:rPr>
        <w:t>3,425</w:t>
      </w:r>
      <w:r w:rsidRPr="000145F1">
        <w:rPr>
          <w:rFonts w:ascii="Angsana New" w:hAnsi="Angsana New"/>
          <w:sz w:val="30"/>
          <w:szCs w:val="30"/>
          <w:cs/>
        </w:rPr>
        <w:t xml:space="preserve"> ล้านบาท </w:t>
      </w:r>
      <w:r w:rsidR="00435A57">
        <w:rPr>
          <w:rFonts w:ascii="Angsana New" w:hAnsi="Angsana New" w:hint="cs"/>
          <w:sz w:val="30"/>
          <w:szCs w:val="30"/>
          <w:cs/>
        </w:rPr>
        <w:t>และ</w:t>
      </w:r>
      <w:r w:rsidRPr="000145F1">
        <w:rPr>
          <w:rFonts w:ascii="Angsana New" w:hAnsi="Angsana New"/>
          <w:sz w:val="30"/>
          <w:szCs w:val="30"/>
          <w:cs/>
        </w:rPr>
        <w:t>มีกำไร</w:t>
      </w:r>
      <w:r w:rsidR="00435A57">
        <w:rPr>
          <w:rFonts w:ascii="Angsana New" w:hAnsi="Angsana New" w:hint="cs"/>
          <w:sz w:val="30"/>
          <w:szCs w:val="30"/>
          <w:cs/>
        </w:rPr>
        <w:t>จากการขายหุ้น</w:t>
      </w:r>
      <w:r w:rsidRPr="000145F1">
        <w:rPr>
          <w:rFonts w:ascii="Angsana New" w:hAnsi="Angsana New"/>
          <w:sz w:val="30"/>
          <w:szCs w:val="30"/>
          <w:cs/>
        </w:rPr>
        <w:t>ก่อนภาษี</w:t>
      </w:r>
      <w:r w:rsidR="00716C65">
        <w:rPr>
          <w:rFonts w:ascii="Angsana New" w:hAnsi="Angsana New" w:hint="cs"/>
          <w:sz w:val="30"/>
          <w:szCs w:val="30"/>
          <w:cs/>
        </w:rPr>
        <w:t>ประมาณ</w:t>
      </w:r>
      <w:r w:rsidR="00407720" w:rsidRPr="000145F1">
        <w:rPr>
          <w:rFonts w:ascii="Angsana New" w:hAnsi="Angsana New"/>
          <w:sz w:val="30"/>
          <w:szCs w:val="30"/>
        </w:rPr>
        <w:t xml:space="preserve"> </w:t>
      </w:r>
      <w:r w:rsidR="00D04770" w:rsidRPr="00D04770">
        <w:rPr>
          <w:rFonts w:ascii="Angsana New" w:hAnsi="Angsana New" w:hint="cs"/>
          <w:sz w:val="30"/>
          <w:szCs w:val="30"/>
        </w:rPr>
        <w:t>96</w:t>
      </w:r>
      <w:r w:rsidR="00623F44">
        <w:rPr>
          <w:rFonts w:ascii="Angsana New" w:hAnsi="Angsana New"/>
          <w:sz w:val="30"/>
          <w:szCs w:val="30"/>
        </w:rPr>
        <w:t>0</w:t>
      </w:r>
      <w:r w:rsidRPr="000145F1">
        <w:rPr>
          <w:rFonts w:ascii="Angsana New" w:hAnsi="Angsana New"/>
          <w:sz w:val="30"/>
          <w:szCs w:val="30"/>
          <w:cs/>
        </w:rPr>
        <w:t xml:space="preserve"> ล้านบาท </w:t>
      </w:r>
      <w:r w:rsidR="00435A57" w:rsidRPr="00435A57">
        <w:rPr>
          <w:rFonts w:ascii="Angsana New" w:hAnsi="Angsana New"/>
          <w:sz w:val="30"/>
          <w:szCs w:val="30"/>
          <w:cs/>
        </w:rPr>
        <w:t>โดยกำไรจากการขายหุ้นได้รวมอยู่ในรายได้อื่นในงบกำไรขาดทุนรวม</w:t>
      </w:r>
    </w:p>
    <w:p w14:paraId="7FBBEC5C" w14:textId="77777777" w:rsidR="00A373B6" w:rsidRPr="00D26435" w:rsidRDefault="00A373B6" w:rsidP="009B5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8"/>
          <w:szCs w:val="28"/>
        </w:rPr>
      </w:pPr>
    </w:p>
    <w:p w14:paraId="50C881B6" w14:textId="77777777" w:rsidR="00EB091E" w:rsidRPr="00300257" w:rsidRDefault="00EB091E" w:rsidP="00EB09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300257">
        <w:rPr>
          <w:rFonts w:ascii="Angsana New" w:hAnsi="Angsana New" w:hint="cs"/>
          <w:i/>
          <w:iCs/>
          <w:sz w:val="30"/>
          <w:szCs w:val="30"/>
          <w:cs/>
        </w:rPr>
        <w:t>บริษัทร่วมและการร่วมค้าที่ไม่มีสาระสำคัญ</w:t>
      </w:r>
    </w:p>
    <w:p w14:paraId="3724F0AB" w14:textId="77777777" w:rsidR="00EB091E" w:rsidRPr="00D26435" w:rsidRDefault="00EB091E" w:rsidP="00EB091E">
      <w:pPr>
        <w:pStyle w:val="block"/>
        <w:spacing w:after="0" w:line="240" w:lineRule="atLeast"/>
        <w:ind w:left="562"/>
        <w:rPr>
          <w:rFonts w:ascii="Angsana New" w:hAnsi="Angsana New"/>
          <w:i/>
          <w:iCs/>
          <w:sz w:val="28"/>
          <w:szCs w:val="28"/>
          <w:lang w:val="en-US" w:bidi="th-TH"/>
        </w:rPr>
      </w:pPr>
    </w:p>
    <w:p w14:paraId="1F31A9E3" w14:textId="77777777" w:rsidR="00EB091E" w:rsidRDefault="00EB091E" w:rsidP="00EB091E">
      <w:pPr>
        <w:pStyle w:val="block"/>
        <w:spacing w:after="0" w:line="240" w:lineRule="atLeast"/>
        <w:ind w:left="562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300257">
        <w:rPr>
          <w:rFonts w:ascii="Angsana New" w:hAnsi="Angsana New" w:hint="cs"/>
          <w:sz w:val="30"/>
          <w:szCs w:val="30"/>
          <w:cs/>
          <w:lang w:bidi="th-TH"/>
        </w:rPr>
        <w:t>ตารางต่อไปนี้สรุป</w:t>
      </w:r>
      <w:r w:rsidRPr="00300257">
        <w:rPr>
          <w:rFonts w:ascii="Angsana New" w:hAnsi="Angsana New"/>
          <w:sz w:val="30"/>
          <w:szCs w:val="30"/>
          <w:cs/>
          <w:lang w:bidi="th-TH"/>
        </w:rPr>
        <w:t>ข้อมูลทางการเงินของส่วนได้เสียของกลุ่มบริษัทในบริษัทร่วมและการร่วมค้าที่ไม่มีสาระสำคัญ จากจำนวนเงินที่รายงานในงบการเงินรวมของกลุ่มบริษัท</w:t>
      </w:r>
    </w:p>
    <w:p w14:paraId="4F4F342B" w14:textId="77777777" w:rsidR="00EB091E" w:rsidRPr="00D26435" w:rsidRDefault="00EB091E" w:rsidP="00EB091E">
      <w:pPr>
        <w:pStyle w:val="block"/>
        <w:spacing w:after="0" w:line="240" w:lineRule="atLeast"/>
        <w:ind w:left="562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tbl>
      <w:tblPr>
        <w:tblW w:w="8966" w:type="dxa"/>
        <w:tblInd w:w="60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25"/>
        <w:gridCol w:w="1099"/>
        <w:gridCol w:w="180"/>
        <w:gridCol w:w="1100"/>
        <w:gridCol w:w="180"/>
        <w:gridCol w:w="1100"/>
        <w:gridCol w:w="180"/>
        <w:gridCol w:w="1102"/>
      </w:tblGrid>
      <w:tr w:rsidR="00EB091E" w:rsidRPr="00300257" w14:paraId="6B7DC11D" w14:textId="77777777" w:rsidTr="00D26435">
        <w:trPr>
          <w:cantSplit/>
          <w:trHeight w:val="20"/>
          <w:tblHeader/>
        </w:trPr>
        <w:tc>
          <w:tcPr>
            <w:tcW w:w="4025" w:type="dxa"/>
            <w:vAlign w:val="center"/>
          </w:tcPr>
          <w:p w14:paraId="2C913322" w14:textId="77777777" w:rsidR="00EB091E" w:rsidRPr="00300257" w:rsidRDefault="00EB091E" w:rsidP="0027653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9" w:type="dxa"/>
            <w:gridSpan w:val="3"/>
            <w:vAlign w:val="center"/>
          </w:tcPr>
          <w:p w14:paraId="59636D33" w14:textId="77777777" w:rsidR="00EB091E" w:rsidRPr="00300257" w:rsidRDefault="00EB091E" w:rsidP="00276536">
            <w:pPr>
              <w:pStyle w:val="acctmergecolhdg"/>
              <w:spacing w:before="120" w:line="240" w:lineRule="atLeast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180" w:type="dxa"/>
            <w:vAlign w:val="center"/>
          </w:tcPr>
          <w:p w14:paraId="5661332A" w14:textId="77777777" w:rsidR="00EB091E" w:rsidRPr="00300257" w:rsidRDefault="00EB091E" w:rsidP="00276536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382" w:type="dxa"/>
            <w:gridSpan w:val="3"/>
            <w:vAlign w:val="center"/>
          </w:tcPr>
          <w:p w14:paraId="69F4B2D7" w14:textId="77777777" w:rsidR="00EB091E" w:rsidRPr="00300257" w:rsidRDefault="00EB091E" w:rsidP="00276536">
            <w:pPr>
              <w:pStyle w:val="acctmergecolhdg"/>
              <w:spacing w:before="120"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30025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การร่วมค้า</w:t>
            </w:r>
          </w:p>
        </w:tc>
      </w:tr>
      <w:tr w:rsidR="00EB091E" w:rsidRPr="00300257" w14:paraId="2094FD76" w14:textId="77777777" w:rsidTr="00276536">
        <w:trPr>
          <w:cantSplit/>
          <w:trHeight w:val="103"/>
          <w:tblHeader/>
        </w:trPr>
        <w:tc>
          <w:tcPr>
            <w:tcW w:w="4025" w:type="dxa"/>
          </w:tcPr>
          <w:p w14:paraId="52665BA9" w14:textId="77777777" w:rsidR="00EB091E" w:rsidRPr="00300257" w:rsidRDefault="00EB091E" w:rsidP="0027653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14:paraId="3BD7526A" w14:textId="45FA406A" w:rsidR="00EB091E" w:rsidRPr="00300257" w:rsidRDefault="00EB091E" w:rsidP="0027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center"/>
          </w:tcPr>
          <w:p w14:paraId="4E817530" w14:textId="77777777" w:rsidR="00EB091E" w:rsidRPr="00300257" w:rsidRDefault="00EB091E" w:rsidP="0027653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0" w:type="dxa"/>
          </w:tcPr>
          <w:p w14:paraId="5779939E" w14:textId="245422A0" w:rsidR="00EB091E" w:rsidRPr="00300257" w:rsidRDefault="00EB091E" w:rsidP="0027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80" w:type="dxa"/>
          </w:tcPr>
          <w:p w14:paraId="6E2104CA" w14:textId="77777777" w:rsidR="00EB091E" w:rsidRPr="00300257" w:rsidRDefault="00EB091E" w:rsidP="00276536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00" w:type="dxa"/>
          </w:tcPr>
          <w:p w14:paraId="03C1A4E9" w14:textId="6C6CB82C" w:rsidR="00EB091E" w:rsidRPr="00300257" w:rsidRDefault="00EB091E" w:rsidP="0027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center"/>
          </w:tcPr>
          <w:p w14:paraId="36E024EF" w14:textId="77777777" w:rsidR="00EB091E" w:rsidRPr="00300257" w:rsidRDefault="00EB091E" w:rsidP="0027653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4FF5B7B2" w14:textId="66FF39E7" w:rsidR="00EB091E" w:rsidRPr="00300257" w:rsidRDefault="00EB091E" w:rsidP="0027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EB091E" w:rsidRPr="00300257" w14:paraId="797D202B" w14:textId="77777777" w:rsidTr="00276536">
        <w:trPr>
          <w:cantSplit/>
          <w:tblHeader/>
        </w:trPr>
        <w:tc>
          <w:tcPr>
            <w:tcW w:w="4025" w:type="dxa"/>
          </w:tcPr>
          <w:p w14:paraId="0ECC4A86" w14:textId="77777777" w:rsidR="00EB091E" w:rsidRPr="00300257" w:rsidRDefault="00EB091E" w:rsidP="0027653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41" w:type="dxa"/>
            <w:gridSpan w:val="7"/>
          </w:tcPr>
          <w:p w14:paraId="4E53A210" w14:textId="77777777" w:rsidR="00EB091E" w:rsidRPr="00300257" w:rsidRDefault="00EB091E" w:rsidP="0027653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0025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30025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B091E" w:rsidRPr="00300257" w14:paraId="77447AA9" w14:textId="77777777" w:rsidTr="00276536">
        <w:trPr>
          <w:cantSplit/>
        </w:trPr>
        <w:tc>
          <w:tcPr>
            <w:tcW w:w="4025" w:type="dxa"/>
          </w:tcPr>
          <w:p w14:paraId="50480216" w14:textId="77777777" w:rsidR="00EB091E" w:rsidRPr="00300257" w:rsidRDefault="00EB091E" w:rsidP="00EB091E">
            <w:pPr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มูลค่าตามบัญชีของส่วนได้เสียในบริษัทร่วม</w:t>
            </w:r>
          </w:p>
          <w:p w14:paraId="7584F88E" w14:textId="77777777" w:rsidR="00EB091E" w:rsidRPr="00300257" w:rsidRDefault="00EB091E" w:rsidP="00EB091E">
            <w:pPr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 w:hint="cs"/>
                <w:sz w:val="30"/>
                <w:szCs w:val="30"/>
                <w:cs/>
              </w:rPr>
              <w:t xml:space="preserve">    และการร่วมค้า</w:t>
            </w:r>
          </w:p>
        </w:tc>
        <w:tc>
          <w:tcPr>
            <w:tcW w:w="1099" w:type="dxa"/>
            <w:vAlign w:val="bottom"/>
          </w:tcPr>
          <w:p w14:paraId="09405560" w14:textId="3C191A0B" w:rsidR="00EB091E" w:rsidRPr="000F5743" w:rsidRDefault="00EF47E9" w:rsidP="007E594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F47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98,316</w:t>
            </w:r>
          </w:p>
        </w:tc>
        <w:tc>
          <w:tcPr>
            <w:tcW w:w="180" w:type="dxa"/>
            <w:vAlign w:val="bottom"/>
          </w:tcPr>
          <w:p w14:paraId="04180C09" w14:textId="77777777" w:rsidR="00EB091E" w:rsidRPr="00300257" w:rsidRDefault="00EB091E" w:rsidP="00EB091E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0" w:type="dxa"/>
            <w:vAlign w:val="bottom"/>
          </w:tcPr>
          <w:p w14:paraId="299265AD" w14:textId="009614E0" w:rsidR="00EB091E" w:rsidRPr="00300257" w:rsidRDefault="00EB091E" w:rsidP="007E594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F574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95,346</w:t>
            </w:r>
          </w:p>
        </w:tc>
        <w:tc>
          <w:tcPr>
            <w:tcW w:w="180" w:type="dxa"/>
            <w:vAlign w:val="bottom"/>
          </w:tcPr>
          <w:p w14:paraId="70535E5C" w14:textId="77777777" w:rsidR="00EB091E" w:rsidRPr="00300257" w:rsidRDefault="00EB091E" w:rsidP="00EB091E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0" w:type="dxa"/>
            <w:vAlign w:val="bottom"/>
          </w:tcPr>
          <w:p w14:paraId="4957D852" w14:textId="1C2185FA" w:rsidR="00EB091E" w:rsidRPr="00300257" w:rsidRDefault="00EF47E9" w:rsidP="007E594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F47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1,06</w:t>
            </w:r>
            <w:r w:rsidR="00623F4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180" w:type="dxa"/>
            <w:vAlign w:val="bottom"/>
          </w:tcPr>
          <w:p w14:paraId="4A12A704" w14:textId="77777777" w:rsidR="00EB091E" w:rsidRPr="00300257" w:rsidRDefault="00EB091E" w:rsidP="00EB091E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vAlign w:val="bottom"/>
          </w:tcPr>
          <w:p w14:paraId="489E2D81" w14:textId="1F483923" w:rsidR="00EB091E" w:rsidRPr="00300257" w:rsidRDefault="00EB091E" w:rsidP="007E594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Pr="000F574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,985</w:t>
            </w:r>
          </w:p>
        </w:tc>
      </w:tr>
      <w:tr w:rsidR="00EB091E" w:rsidRPr="00300257" w14:paraId="6B7E7CEB" w14:textId="77777777" w:rsidTr="00276536">
        <w:trPr>
          <w:cantSplit/>
        </w:trPr>
        <w:tc>
          <w:tcPr>
            <w:tcW w:w="4025" w:type="dxa"/>
          </w:tcPr>
          <w:p w14:paraId="1922AC91" w14:textId="77777777" w:rsidR="00EB091E" w:rsidRPr="00300257" w:rsidRDefault="00EB091E" w:rsidP="00EB091E">
            <w:pPr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ส่วนแบ่งของกลุ่มบริษัทใน</w:t>
            </w:r>
          </w:p>
        </w:tc>
        <w:tc>
          <w:tcPr>
            <w:tcW w:w="1099" w:type="dxa"/>
          </w:tcPr>
          <w:p w14:paraId="6243043A" w14:textId="77777777" w:rsidR="00EB091E" w:rsidRPr="000F5743" w:rsidRDefault="00EB091E" w:rsidP="007E594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005FED6" w14:textId="77777777" w:rsidR="00EB091E" w:rsidRPr="00300257" w:rsidRDefault="00EB091E" w:rsidP="00EB091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410E2272" w14:textId="77777777" w:rsidR="00EB091E" w:rsidRPr="00300257" w:rsidRDefault="00EB091E" w:rsidP="00EB091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64C4CEC" w14:textId="77777777" w:rsidR="00EB091E" w:rsidRPr="00300257" w:rsidRDefault="00EB091E" w:rsidP="00EB091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482FEDF3" w14:textId="77777777" w:rsidR="00EB091E" w:rsidRPr="00300257" w:rsidRDefault="00EB091E" w:rsidP="007E5942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71C8528C" w14:textId="77777777" w:rsidR="00EB091E" w:rsidRPr="00300257" w:rsidRDefault="00EB091E" w:rsidP="00EB091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2D13CBCF" w14:textId="77777777" w:rsidR="00EB091E" w:rsidRPr="00300257" w:rsidRDefault="00EB091E" w:rsidP="007E5942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EB091E" w:rsidRPr="00300257" w14:paraId="3EB1687D" w14:textId="77777777" w:rsidTr="00276536">
        <w:trPr>
          <w:cantSplit/>
        </w:trPr>
        <w:tc>
          <w:tcPr>
            <w:tcW w:w="4025" w:type="dxa"/>
          </w:tcPr>
          <w:p w14:paraId="6E8B3077" w14:textId="77777777" w:rsidR="00EB091E" w:rsidRPr="00300257" w:rsidRDefault="00EB091E" w:rsidP="00EB091E">
            <w:pPr>
              <w:ind w:left="180" w:firstLine="11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30025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(</w:t>
            </w:r>
            <w:r w:rsidRPr="00300257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300257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300257">
              <w:rPr>
                <w:rFonts w:ascii="Angsana New" w:hAnsi="Angsana New" w:hint="cs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099" w:type="dxa"/>
          </w:tcPr>
          <w:p w14:paraId="6CCF310D" w14:textId="07F0BA4C" w:rsidR="00EB091E" w:rsidRPr="000F5743" w:rsidRDefault="00EF47E9" w:rsidP="007E594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5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47E9">
              <w:rPr>
                <w:rFonts w:ascii="Angsana New" w:hAnsi="Angsana New"/>
                <w:sz w:val="30"/>
                <w:szCs w:val="30"/>
                <w:lang w:val="en-US" w:bidi="th-TH"/>
              </w:rPr>
              <w:t>14,909</w:t>
            </w:r>
          </w:p>
        </w:tc>
        <w:tc>
          <w:tcPr>
            <w:tcW w:w="180" w:type="dxa"/>
          </w:tcPr>
          <w:p w14:paraId="6399A83F" w14:textId="77777777" w:rsidR="00EB091E" w:rsidRPr="00300257" w:rsidRDefault="00EB091E" w:rsidP="00EB091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18D861B7" w14:textId="0740A9C9" w:rsidR="00EB091E" w:rsidRPr="00300257" w:rsidRDefault="00EB091E" w:rsidP="007E594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5743">
              <w:rPr>
                <w:rFonts w:ascii="Angsana New" w:hAnsi="Angsana New"/>
                <w:sz w:val="30"/>
                <w:szCs w:val="30"/>
                <w:lang w:val="en-US" w:bidi="th-TH"/>
              </w:rPr>
              <w:t>18,220</w:t>
            </w:r>
          </w:p>
        </w:tc>
        <w:tc>
          <w:tcPr>
            <w:tcW w:w="180" w:type="dxa"/>
          </w:tcPr>
          <w:p w14:paraId="40296161" w14:textId="77777777" w:rsidR="00EB091E" w:rsidRPr="00300257" w:rsidRDefault="00EB091E" w:rsidP="00EB091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0E898D0D" w14:textId="52A20437" w:rsidR="00EB091E" w:rsidRPr="00300257" w:rsidRDefault="00EF47E9" w:rsidP="007E594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</w:t>
            </w:r>
          </w:p>
        </w:tc>
        <w:tc>
          <w:tcPr>
            <w:tcW w:w="180" w:type="dxa"/>
          </w:tcPr>
          <w:p w14:paraId="4DF4D1C9" w14:textId="77777777" w:rsidR="00EB091E" w:rsidRPr="00300257" w:rsidRDefault="00EB091E" w:rsidP="00EB091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4420F059" w14:textId="05A79973" w:rsidR="00EB091E" w:rsidRPr="00300257" w:rsidRDefault="00EB091E" w:rsidP="007E594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5743">
              <w:rPr>
                <w:rFonts w:ascii="Angsana New" w:hAnsi="Angsana New"/>
                <w:sz w:val="30"/>
                <w:szCs w:val="30"/>
              </w:rPr>
              <w:t>(8)</w:t>
            </w:r>
          </w:p>
        </w:tc>
      </w:tr>
      <w:tr w:rsidR="00EB091E" w:rsidRPr="00300257" w14:paraId="7F6C55E9" w14:textId="77777777" w:rsidTr="00276536">
        <w:trPr>
          <w:cantSplit/>
        </w:trPr>
        <w:tc>
          <w:tcPr>
            <w:tcW w:w="4025" w:type="dxa"/>
          </w:tcPr>
          <w:p w14:paraId="37025B4D" w14:textId="77777777" w:rsidR="00EB091E" w:rsidRPr="00300257" w:rsidRDefault="00EB091E" w:rsidP="00EB091E">
            <w:pPr>
              <w:ind w:left="180" w:firstLine="11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  <w:r w:rsidRPr="00300257">
              <w:rPr>
                <w:rFonts w:ascii="Angsana New" w:hAnsi="Angsana New" w:hint="cs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70757548" w14:textId="3927A45E" w:rsidR="00EB091E" w:rsidRPr="000F5743" w:rsidRDefault="00EF47E9" w:rsidP="007E594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5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312</w:t>
            </w:r>
          </w:p>
        </w:tc>
        <w:tc>
          <w:tcPr>
            <w:tcW w:w="180" w:type="dxa"/>
          </w:tcPr>
          <w:p w14:paraId="652142F7" w14:textId="77777777" w:rsidR="00EB091E" w:rsidRPr="00300257" w:rsidRDefault="00EB091E" w:rsidP="00EB091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4812E8A7" w14:textId="5C848C4D" w:rsidR="00EB091E" w:rsidRPr="00300257" w:rsidRDefault="00EB091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F5743">
              <w:rPr>
                <w:rFonts w:ascii="Angsana New" w:hAnsi="Angsana New"/>
                <w:sz w:val="30"/>
                <w:szCs w:val="30"/>
                <w:lang w:val="en-US" w:bidi="th-TH"/>
              </w:rPr>
              <w:t>(1,205)</w:t>
            </w:r>
          </w:p>
        </w:tc>
        <w:tc>
          <w:tcPr>
            <w:tcW w:w="180" w:type="dxa"/>
          </w:tcPr>
          <w:p w14:paraId="1874303A" w14:textId="77777777" w:rsidR="00EB091E" w:rsidRPr="00300257" w:rsidRDefault="00EB091E" w:rsidP="00EB091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3C6AE794" w14:textId="003189F3" w:rsidR="00EB091E" w:rsidRPr="00300257" w:rsidRDefault="00EF47E9" w:rsidP="007E594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C42EFAE" w14:textId="77777777" w:rsidR="00EB091E" w:rsidRPr="00300257" w:rsidRDefault="00EB091E" w:rsidP="00EB091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5EF1DB06" w14:textId="375341F0" w:rsidR="00EB091E" w:rsidRPr="00300257" w:rsidRDefault="00EB091E" w:rsidP="007E594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5743">
              <w:rPr>
                <w:rFonts w:ascii="Angsana New" w:hAnsi="Angsana New"/>
                <w:sz w:val="30"/>
                <w:szCs w:val="30"/>
              </w:rPr>
              <w:t>148</w:t>
            </w:r>
          </w:p>
        </w:tc>
      </w:tr>
      <w:tr w:rsidR="00EB091E" w:rsidRPr="00300257" w14:paraId="7C590689" w14:textId="77777777" w:rsidTr="00276536">
        <w:trPr>
          <w:cantSplit/>
        </w:trPr>
        <w:tc>
          <w:tcPr>
            <w:tcW w:w="4025" w:type="dxa"/>
          </w:tcPr>
          <w:p w14:paraId="7A28B896" w14:textId="77777777" w:rsidR="00EB091E" w:rsidRPr="00300257" w:rsidRDefault="00EB091E" w:rsidP="00EB091E">
            <w:pPr>
              <w:ind w:left="180" w:firstLine="11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กำไรขาดทุนเบ็ดเสร็จรวม</w:t>
            </w:r>
            <w:r w:rsidRPr="00300257">
              <w:rPr>
                <w:rFonts w:ascii="Angsana New" w:hAnsi="Angsana New" w:hint="cs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</w:tcPr>
          <w:p w14:paraId="073E56E5" w14:textId="6209F7DE" w:rsidR="00EB091E" w:rsidRPr="000F5743" w:rsidRDefault="00EF47E9" w:rsidP="007E594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F47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15,221</w:t>
            </w:r>
          </w:p>
        </w:tc>
        <w:tc>
          <w:tcPr>
            <w:tcW w:w="180" w:type="dxa"/>
          </w:tcPr>
          <w:p w14:paraId="7D98412A" w14:textId="77777777" w:rsidR="00EB091E" w:rsidRPr="00300257" w:rsidRDefault="00EB091E" w:rsidP="00EB091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</w:tcPr>
          <w:p w14:paraId="5508EE61" w14:textId="05E87793" w:rsidR="00EB091E" w:rsidRPr="00300257" w:rsidRDefault="00EB091E" w:rsidP="007E5942">
            <w:pPr>
              <w:pStyle w:val="acctfourfigures"/>
              <w:tabs>
                <w:tab w:val="clear" w:pos="765"/>
                <w:tab w:val="decimal" w:pos="551"/>
                <w:tab w:val="left" w:pos="866"/>
              </w:tabs>
              <w:spacing w:line="240" w:lineRule="atLeas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574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17,015</w:t>
            </w:r>
          </w:p>
        </w:tc>
        <w:tc>
          <w:tcPr>
            <w:tcW w:w="180" w:type="dxa"/>
          </w:tcPr>
          <w:p w14:paraId="52ADDE79" w14:textId="77777777" w:rsidR="00EB091E" w:rsidRPr="00300257" w:rsidRDefault="00EB091E" w:rsidP="00EB091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</w:tcPr>
          <w:p w14:paraId="733C9CA0" w14:textId="0785EFA5" w:rsidR="00EB091E" w:rsidRPr="00300257" w:rsidRDefault="00EF47E9" w:rsidP="007E594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138</w:t>
            </w:r>
          </w:p>
        </w:tc>
        <w:tc>
          <w:tcPr>
            <w:tcW w:w="180" w:type="dxa"/>
          </w:tcPr>
          <w:p w14:paraId="775189B4" w14:textId="77777777" w:rsidR="00EB091E" w:rsidRPr="00300257" w:rsidRDefault="00EB091E" w:rsidP="00EB091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</w:tcPr>
          <w:p w14:paraId="0E1CA7AB" w14:textId="1DFD58D1" w:rsidR="00EB091E" w:rsidRPr="00300257" w:rsidRDefault="00EB091E" w:rsidP="007E594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140</w:t>
            </w:r>
          </w:p>
        </w:tc>
      </w:tr>
    </w:tbl>
    <w:p w14:paraId="702B8635" w14:textId="77777777" w:rsidR="00EB091E" w:rsidRPr="00D26435" w:rsidRDefault="00EB091E" w:rsidP="009B5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2"/>
          <w:szCs w:val="32"/>
        </w:rPr>
      </w:pPr>
    </w:p>
    <w:p w14:paraId="384BC1BB" w14:textId="66DEC466" w:rsidR="00B900EE" w:rsidRPr="00300257" w:rsidRDefault="00B900EE" w:rsidP="00B90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300257">
        <w:rPr>
          <w:rFonts w:ascii="Angsana New" w:hAnsi="Angsana New"/>
          <w:i/>
          <w:iCs/>
          <w:sz w:val="30"/>
          <w:szCs w:val="30"/>
          <w:cs/>
        </w:rPr>
        <w:t>การจ่ายเงินปันผลเป็นหุ้นสามัญ</w:t>
      </w:r>
    </w:p>
    <w:p w14:paraId="4D5403D1" w14:textId="77777777" w:rsidR="00B900EE" w:rsidRPr="00B756BA" w:rsidRDefault="00B900EE" w:rsidP="009B5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C56017F" w14:textId="19C09ACD" w:rsidR="000F5B93" w:rsidRDefault="00B900EE" w:rsidP="00B90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300257">
        <w:rPr>
          <w:rFonts w:ascii="Angsana New" w:hAnsi="Angsana New"/>
          <w:sz w:val="30"/>
          <w:szCs w:val="30"/>
          <w:cs/>
        </w:rPr>
        <w:t xml:space="preserve">ในไตรมาสที่ </w:t>
      </w:r>
      <w:r w:rsidRPr="003B418E">
        <w:rPr>
          <w:rFonts w:ascii="Angsana New" w:hAnsi="Angsana New"/>
          <w:sz w:val="30"/>
          <w:szCs w:val="30"/>
        </w:rPr>
        <w:t>2</w:t>
      </w:r>
      <w:r w:rsidRPr="003B418E">
        <w:rPr>
          <w:rFonts w:ascii="Angsana New" w:hAnsi="Angsana New"/>
          <w:sz w:val="30"/>
          <w:szCs w:val="30"/>
          <w:cs/>
        </w:rPr>
        <w:t xml:space="preserve"> ของปี </w:t>
      </w:r>
      <w:r w:rsidRPr="003B418E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1</w:t>
      </w:r>
      <w:r w:rsidRPr="003B418E">
        <w:rPr>
          <w:rFonts w:ascii="Angsana New" w:hAnsi="Angsana New"/>
          <w:sz w:val="30"/>
          <w:szCs w:val="30"/>
          <w:cs/>
        </w:rPr>
        <w:t xml:space="preserve"> ที่ประชุมสามัญผู้ถือหุ้นของบริษัทสยามโก</w:t>
      </w:r>
      <w:proofErr w:type="spellStart"/>
      <w:r w:rsidRPr="003B418E">
        <w:rPr>
          <w:rFonts w:ascii="Angsana New" w:hAnsi="Angsana New"/>
          <w:sz w:val="30"/>
          <w:szCs w:val="30"/>
          <w:cs/>
        </w:rPr>
        <w:t>ลบอลเฮ้าส์</w:t>
      </w:r>
      <w:proofErr w:type="spellEnd"/>
      <w:r w:rsidRPr="003B418E">
        <w:rPr>
          <w:rFonts w:ascii="Angsana New" w:hAnsi="Angsana New"/>
          <w:sz w:val="30"/>
          <w:szCs w:val="30"/>
          <w:cs/>
        </w:rPr>
        <w:t xml:space="preserve"> จำกัด (มหาชน) </w:t>
      </w:r>
      <w:r w:rsidRPr="003B418E">
        <w:rPr>
          <w:rFonts w:ascii="Angsana New" w:eastAsia="Arial Unicode MS" w:hAnsi="Angsana New"/>
          <w:sz w:val="30"/>
          <w:szCs w:val="30"/>
          <w:cs/>
        </w:rPr>
        <w:t>มีมติอนุมัติจ่ายเงินปันผลประจำปี</w:t>
      </w:r>
      <w:r w:rsidRPr="003B418E">
        <w:rPr>
          <w:rFonts w:ascii="Angsana New" w:eastAsia="Arial Unicode MS" w:hAnsi="Angsana New" w:hint="cs"/>
          <w:sz w:val="30"/>
          <w:szCs w:val="30"/>
          <w:cs/>
        </w:rPr>
        <w:t xml:space="preserve"> </w:t>
      </w:r>
      <w:r w:rsidRPr="003B418E">
        <w:rPr>
          <w:rFonts w:ascii="Angsana New" w:eastAsia="Arial Unicode MS" w:hAnsi="Angsana New"/>
          <w:sz w:val="30"/>
          <w:szCs w:val="30"/>
        </w:rPr>
        <w:t>25</w:t>
      </w:r>
      <w:r>
        <w:rPr>
          <w:rFonts w:ascii="Angsana New" w:eastAsia="Arial Unicode MS" w:hAnsi="Angsana New"/>
          <w:sz w:val="30"/>
          <w:szCs w:val="30"/>
        </w:rPr>
        <w:t>60</w:t>
      </w:r>
      <w:r w:rsidRPr="003B418E">
        <w:rPr>
          <w:rFonts w:ascii="Angsana New" w:eastAsia="Arial Unicode MS" w:hAnsi="Angsana New"/>
          <w:sz w:val="30"/>
          <w:szCs w:val="30"/>
        </w:rPr>
        <w:t xml:space="preserve"> </w:t>
      </w:r>
      <w:r w:rsidRPr="003B418E">
        <w:rPr>
          <w:rFonts w:ascii="Angsana New" w:eastAsia="Arial Unicode MS" w:hAnsi="Angsana New"/>
          <w:sz w:val="30"/>
          <w:szCs w:val="30"/>
          <w:cs/>
        </w:rPr>
        <w:t xml:space="preserve">เป็นเงินสดและหุ้นสามัญ โดยมีกำหนดจ่ายในวันที่ </w:t>
      </w:r>
      <w:r>
        <w:rPr>
          <w:rFonts w:ascii="Angsana New" w:eastAsia="Arial Unicode MS" w:hAnsi="Angsana New"/>
          <w:sz w:val="30"/>
          <w:szCs w:val="30"/>
        </w:rPr>
        <w:t>22</w:t>
      </w:r>
      <w:r w:rsidRPr="003B418E">
        <w:rPr>
          <w:rFonts w:ascii="Angsana New" w:eastAsia="Arial Unicode MS" w:hAnsi="Angsana New"/>
          <w:sz w:val="30"/>
          <w:szCs w:val="30"/>
          <w:cs/>
        </w:rPr>
        <w:t xml:space="preserve"> พฤษภาคม </w:t>
      </w:r>
      <w:r w:rsidRPr="003B418E">
        <w:rPr>
          <w:rFonts w:ascii="Angsana New" w:eastAsia="Arial Unicode MS" w:hAnsi="Angsana New"/>
          <w:sz w:val="30"/>
          <w:szCs w:val="30"/>
        </w:rPr>
        <w:t>256</w:t>
      </w:r>
      <w:r>
        <w:rPr>
          <w:rFonts w:ascii="Angsana New" w:eastAsia="Arial Unicode MS" w:hAnsi="Angsana New"/>
          <w:sz w:val="30"/>
          <w:szCs w:val="30"/>
        </w:rPr>
        <w:t>1</w:t>
      </w:r>
      <w:r w:rsidRPr="003B418E">
        <w:rPr>
          <w:rFonts w:ascii="Angsana New" w:eastAsia="Arial Unicode MS" w:hAnsi="Angsana New"/>
          <w:sz w:val="30"/>
          <w:szCs w:val="30"/>
          <w:cs/>
        </w:rPr>
        <w:t xml:space="preserve"> ซึ่งกลุ่มบริษัทมีสิทธิรับเงินปันผลเป็นหุ้นสามัญ</w:t>
      </w:r>
      <w:r w:rsidRPr="003B418E">
        <w:rPr>
          <w:rFonts w:ascii="Angsana New" w:hAnsi="Angsana New"/>
          <w:sz w:val="30"/>
          <w:szCs w:val="30"/>
          <w:cs/>
        </w:rPr>
        <w:t xml:space="preserve">จำนวน </w:t>
      </w:r>
      <w:r>
        <w:rPr>
          <w:rFonts w:ascii="Angsana New" w:hAnsi="Angsana New"/>
          <w:sz w:val="30"/>
          <w:szCs w:val="30"/>
        </w:rPr>
        <w:t>48</w:t>
      </w:r>
      <w:r w:rsidRPr="003B418E">
        <w:rPr>
          <w:rFonts w:ascii="Angsana New" w:hAnsi="Angsana New"/>
          <w:sz w:val="30"/>
          <w:szCs w:val="30"/>
          <w:cs/>
        </w:rPr>
        <w:t xml:space="preserve"> ล้านหุ้น มูล</w:t>
      </w:r>
      <w:r w:rsidRPr="00300257">
        <w:rPr>
          <w:rFonts w:ascii="Angsana New" w:hAnsi="Angsana New"/>
          <w:sz w:val="30"/>
          <w:szCs w:val="30"/>
          <w:cs/>
        </w:rPr>
        <w:t xml:space="preserve">ค่าที่ตราไว้หุ้นละ </w:t>
      </w:r>
      <w:r>
        <w:rPr>
          <w:rFonts w:ascii="Angsana New" w:hAnsi="Angsana New"/>
          <w:sz w:val="30"/>
          <w:szCs w:val="30"/>
        </w:rPr>
        <w:t>1</w:t>
      </w:r>
      <w:r w:rsidRPr="00300257">
        <w:rPr>
          <w:rFonts w:ascii="Angsana New" w:hAnsi="Angsana New"/>
          <w:sz w:val="30"/>
          <w:szCs w:val="30"/>
          <w:cs/>
        </w:rPr>
        <w:t xml:space="preserve"> บาท คิดเป็นจำนวน</w:t>
      </w:r>
      <w:r w:rsidRPr="003B418E">
        <w:rPr>
          <w:rFonts w:ascii="Angsana New" w:hAnsi="Angsana New"/>
          <w:sz w:val="30"/>
          <w:szCs w:val="30"/>
          <w:cs/>
        </w:rPr>
        <w:t xml:space="preserve">เงิน </w:t>
      </w:r>
      <w:r>
        <w:rPr>
          <w:rFonts w:ascii="Angsana New" w:hAnsi="Angsana New"/>
          <w:sz w:val="30"/>
          <w:szCs w:val="30"/>
        </w:rPr>
        <w:t>48</w:t>
      </w:r>
      <w:r w:rsidRPr="003B418E">
        <w:rPr>
          <w:rFonts w:ascii="Angsana New" w:hAnsi="Angsana New"/>
          <w:sz w:val="30"/>
          <w:szCs w:val="30"/>
          <w:cs/>
        </w:rPr>
        <w:t xml:space="preserve"> ล้าน</w:t>
      </w:r>
      <w:r w:rsidRPr="00300257">
        <w:rPr>
          <w:rFonts w:ascii="Angsana New" w:hAnsi="Angsana New"/>
          <w:sz w:val="30"/>
          <w:szCs w:val="30"/>
          <w:cs/>
        </w:rPr>
        <w:t>บาท</w:t>
      </w:r>
      <w:r w:rsidRPr="0030025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0F5B93">
        <w:rPr>
          <w:rFonts w:ascii="Angsana New" w:hAnsi="Angsana New"/>
          <w:spacing w:val="-2"/>
          <w:sz w:val="30"/>
          <w:szCs w:val="30"/>
          <w:cs/>
        </w:rPr>
        <w:br w:type="page"/>
      </w:r>
    </w:p>
    <w:p w14:paraId="19E48A58" w14:textId="612893EF" w:rsidR="009560DA" w:rsidRPr="00300257" w:rsidRDefault="009560DA" w:rsidP="009560D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/>
        <w:jc w:val="thaiDistribute"/>
        <w:rPr>
          <w:rFonts w:ascii="Angsana New" w:hAnsi="Angsana New"/>
          <w:bCs/>
          <w:sz w:val="30"/>
          <w:szCs w:val="30"/>
        </w:rPr>
      </w:pPr>
      <w:r w:rsidRPr="007216F2">
        <w:rPr>
          <w:rFonts w:ascii="Angsana New" w:hAnsi="Angsana New"/>
          <w:b/>
          <w:sz w:val="30"/>
          <w:szCs w:val="30"/>
        </w:rPr>
        <w:lastRenderedPageBreak/>
        <w:t>1</w:t>
      </w:r>
      <w:r w:rsidR="003316A0">
        <w:rPr>
          <w:rFonts w:ascii="Angsana New" w:hAnsi="Angsana New"/>
          <w:b/>
          <w:sz w:val="30"/>
          <w:szCs w:val="30"/>
        </w:rPr>
        <w:t>0</w:t>
      </w:r>
      <w:r w:rsidRPr="007216F2">
        <w:rPr>
          <w:rFonts w:ascii="Angsana New" w:hAnsi="Angsana New"/>
          <w:bCs/>
          <w:sz w:val="30"/>
          <w:szCs w:val="30"/>
        </w:rPr>
        <w:tab/>
      </w:r>
      <w:r w:rsidRPr="007216F2">
        <w:rPr>
          <w:rFonts w:ascii="Angsana New" w:hAnsi="Angsana New"/>
          <w:bCs/>
          <w:sz w:val="30"/>
          <w:szCs w:val="30"/>
          <w:cs/>
        </w:rPr>
        <w:t>เงินลงทุนระยะยาว</w:t>
      </w:r>
      <w:r w:rsidRPr="00300257">
        <w:rPr>
          <w:rFonts w:ascii="Angsana New" w:hAnsi="Angsana New"/>
          <w:bCs/>
          <w:sz w:val="30"/>
          <w:szCs w:val="30"/>
          <w:cs/>
        </w:rPr>
        <w:t>อื่น</w:t>
      </w:r>
    </w:p>
    <w:p w14:paraId="19101772" w14:textId="77777777" w:rsidR="00AA226A" w:rsidRDefault="00AA226A" w:rsidP="009B5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19602C36" w14:textId="24DA0AA7" w:rsidR="00AA226A" w:rsidRPr="00B756BA" w:rsidRDefault="00E2526C" w:rsidP="009B5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E2526C">
        <w:rPr>
          <w:noProof/>
        </w:rPr>
        <w:drawing>
          <wp:inline distT="0" distB="0" distL="0" distR="0" wp14:anchorId="6F20341F" wp14:editId="01EDFDCD">
            <wp:extent cx="5705475" cy="6162675"/>
            <wp:effectExtent l="0" t="0" r="952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616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436ABB" w14:textId="177BF0C0" w:rsidR="009560DA" w:rsidRDefault="009560DA" w:rsidP="009560DA">
      <w:pPr>
        <w:pStyle w:val="block"/>
        <w:spacing w:after="0" w:line="240" w:lineRule="atLeast"/>
        <w:jc w:val="thaiDistribute"/>
        <w:rPr>
          <w:rFonts w:ascii="Angsana New" w:hAnsi="Angsana New"/>
          <w:spacing w:val="-4"/>
          <w:sz w:val="30"/>
          <w:szCs w:val="30"/>
          <w:lang w:bidi="th-TH"/>
        </w:rPr>
      </w:pPr>
    </w:p>
    <w:p w14:paraId="5ED5C701" w14:textId="77777777" w:rsidR="00E2526C" w:rsidRDefault="00E2526C" w:rsidP="009560DA">
      <w:pPr>
        <w:pStyle w:val="block"/>
        <w:spacing w:after="0" w:line="240" w:lineRule="atLeast"/>
        <w:jc w:val="thaiDistribute"/>
        <w:rPr>
          <w:rFonts w:ascii="Angsana New" w:hAnsi="Angsana New"/>
          <w:spacing w:val="-4"/>
          <w:sz w:val="30"/>
          <w:szCs w:val="30"/>
          <w:lang w:bidi="th-TH"/>
        </w:rPr>
      </w:pPr>
    </w:p>
    <w:p w14:paraId="4A406B92" w14:textId="77777777" w:rsidR="00E2526C" w:rsidRDefault="00E2526C" w:rsidP="009560DA">
      <w:pPr>
        <w:pStyle w:val="block"/>
        <w:spacing w:after="0" w:line="240" w:lineRule="atLeast"/>
        <w:jc w:val="thaiDistribute"/>
        <w:rPr>
          <w:rFonts w:ascii="Angsana New" w:hAnsi="Angsana New"/>
          <w:spacing w:val="-4"/>
          <w:sz w:val="30"/>
          <w:szCs w:val="30"/>
          <w:lang w:bidi="th-TH"/>
        </w:rPr>
      </w:pPr>
    </w:p>
    <w:p w14:paraId="246BA3B2" w14:textId="77777777" w:rsidR="00E2526C" w:rsidRDefault="00E2526C" w:rsidP="009560DA">
      <w:pPr>
        <w:pStyle w:val="block"/>
        <w:spacing w:after="0" w:line="240" w:lineRule="atLeast"/>
        <w:jc w:val="thaiDistribute"/>
        <w:rPr>
          <w:rFonts w:ascii="Angsana New" w:hAnsi="Angsana New"/>
          <w:spacing w:val="-4"/>
          <w:sz w:val="30"/>
          <w:szCs w:val="30"/>
          <w:lang w:bidi="th-TH"/>
        </w:rPr>
      </w:pPr>
    </w:p>
    <w:p w14:paraId="5073AD78" w14:textId="77777777" w:rsidR="00E2526C" w:rsidRDefault="00E2526C" w:rsidP="009560DA">
      <w:pPr>
        <w:pStyle w:val="block"/>
        <w:spacing w:after="0" w:line="240" w:lineRule="atLeast"/>
        <w:jc w:val="thaiDistribute"/>
        <w:rPr>
          <w:rFonts w:ascii="Angsana New" w:hAnsi="Angsana New"/>
          <w:spacing w:val="-4"/>
          <w:sz w:val="30"/>
          <w:szCs w:val="30"/>
          <w:cs/>
          <w:lang w:bidi="th-TH"/>
        </w:rPr>
      </w:pPr>
    </w:p>
    <w:p w14:paraId="3A50FA4F" w14:textId="3278892D" w:rsidR="009560DA" w:rsidRDefault="009560DA" w:rsidP="009560DA">
      <w:pPr>
        <w:pStyle w:val="block"/>
        <w:spacing w:after="0" w:line="240" w:lineRule="atLeast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300257">
        <w:rPr>
          <w:rFonts w:ascii="Angsana New" w:hAnsi="Angsana New" w:hint="cs"/>
          <w:spacing w:val="-4"/>
          <w:sz w:val="30"/>
          <w:szCs w:val="30"/>
          <w:cs/>
          <w:lang w:bidi="th-TH"/>
        </w:rPr>
        <w:lastRenderedPageBreak/>
        <w:t xml:space="preserve">มูลค่ารวมของเงินลงทุนดังกล่าวข้างต้น ซึ่งถือตามงบการเงินที่ตรวจสอบครั้งหลังสุดที่มีอยู่ ณ วันที่ </w:t>
      </w:r>
      <w:r>
        <w:rPr>
          <w:rFonts w:ascii="Angsana New" w:hAnsi="Angsana New"/>
          <w:spacing w:val="-4"/>
          <w:sz w:val="30"/>
          <w:szCs w:val="30"/>
          <w:lang w:val="en-US" w:bidi="th-TH"/>
        </w:rPr>
        <w:t>31</w:t>
      </w:r>
      <w:r w:rsidRPr="00300257"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 ธันวาคม </w:t>
      </w:r>
      <w:r>
        <w:rPr>
          <w:rFonts w:ascii="Angsana New" w:hAnsi="Angsana New"/>
          <w:spacing w:val="-4"/>
          <w:sz w:val="30"/>
          <w:szCs w:val="30"/>
          <w:lang w:val="en-US" w:bidi="th-TH"/>
        </w:rPr>
        <w:t>256</w:t>
      </w:r>
      <w:r w:rsidR="009B593B">
        <w:rPr>
          <w:rFonts w:ascii="Angsana New" w:hAnsi="Angsana New"/>
          <w:spacing w:val="-4"/>
          <w:sz w:val="30"/>
          <w:szCs w:val="30"/>
          <w:lang w:val="en-US" w:bidi="th-TH"/>
        </w:rPr>
        <w:t>1</w:t>
      </w:r>
      <w:r w:rsidRPr="00300257">
        <w:rPr>
          <w:rFonts w:ascii="Angsana New" w:hAnsi="Angsana New" w:hint="cs"/>
          <w:sz w:val="30"/>
          <w:szCs w:val="30"/>
          <w:cs/>
          <w:lang w:bidi="th-TH"/>
        </w:rPr>
        <w:t xml:space="preserve"> มีดังนี้</w:t>
      </w:r>
    </w:p>
    <w:p w14:paraId="086CAC4C" w14:textId="77777777" w:rsidR="000145F1" w:rsidRDefault="000145F1" w:rsidP="009560DA">
      <w:pPr>
        <w:pStyle w:val="block"/>
        <w:spacing w:after="0" w:line="240" w:lineRule="atLeast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184" w:type="dxa"/>
        <w:tblInd w:w="426" w:type="dxa"/>
        <w:tblLook w:val="04A0" w:firstRow="1" w:lastRow="0" w:firstColumn="1" w:lastColumn="0" w:noHBand="0" w:noVBand="1"/>
      </w:tblPr>
      <w:tblGrid>
        <w:gridCol w:w="5953"/>
        <w:gridCol w:w="1474"/>
        <w:gridCol w:w="283"/>
        <w:gridCol w:w="1474"/>
      </w:tblGrid>
      <w:tr w:rsidR="00877643" w:rsidRPr="000145F1" w14:paraId="79E2BE25" w14:textId="77777777" w:rsidTr="00D26435">
        <w:trPr>
          <w:trHeight w:val="57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ABC78" w14:textId="77777777" w:rsidR="00B60A2A" w:rsidRPr="000145F1" w:rsidRDefault="00B60A2A" w:rsidP="0001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firstLine="1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D2388" w14:textId="7AA5A281" w:rsidR="00B60A2A" w:rsidRPr="000145F1" w:rsidRDefault="00B60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145F1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8ED5F" w14:textId="77777777" w:rsidR="00B60A2A" w:rsidRPr="000145F1" w:rsidRDefault="00B60A2A" w:rsidP="0001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754F7" w14:textId="77777777" w:rsidR="00B60A2A" w:rsidRPr="000145F1" w:rsidRDefault="00B60A2A" w:rsidP="0001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145F1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</w:t>
            </w:r>
            <w:r w:rsidRPr="000145F1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ส่วนได้เสียใน</w:t>
            </w:r>
            <w:r w:rsidRPr="000145F1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877643" w:rsidRPr="000145F1" w14:paraId="16CEF0D1" w14:textId="77777777" w:rsidTr="00D26435">
        <w:trPr>
          <w:trHeight w:val="57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5806A" w14:textId="77777777" w:rsidR="00B60A2A" w:rsidRPr="000145F1" w:rsidRDefault="00B60A2A" w:rsidP="0001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C1670" w14:textId="77D196B2" w:rsidR="00B60A2A" w:rsidRPr="000145F1" w:rsidRDefault="00B60A2A" w:rsidP="00915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45F1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57571" w14:textId="77777777" w:rsidR="00B60A2A" w:rsidRPr="000145F1" w:rsidRDefault="00B60A2A" w:rsidP="0001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75714" w14:textId="77777777" w:rsidR="00B60A2A" w:rsidRPr="000145F1" w:rsidRDefault="00B60A2A" w:rsidP="0001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145F1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</w:t>
            </w:r>
            <w:r w:rsidRPr="000145F1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มูลค่าตามบัญชี</w:t>
            </w:r>
            <w:r w:rsidRPr="000145F1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0145F1" w:rsidRPr="000145F1" w14:paraId="4E76EAE6" w14:textId="77777777" w:rsidTr="00D26435">
        <w:trPr>
          <w:trHeight w:val="57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94EA8" w14:textId="77777777" w:rsidR="000145F1" w:rsidRPr="000145F1" w:rsidRDefault="000145F1" w:rsidP="0001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3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B3682" w14:textId="77777777" w:rsidR="000145F1" w:rsidRPr="00B756BA" w:rsidRDefault="000145F1" w:rsidP="0001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B756BA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  <w:t xml:space="preserve"> (</w:t>
            </w:r>
            <w:r w:rsidRPr="00B756BA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  <w:r w:rsidRPr="00B756BA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  <w:t xml:space="preserve"> </w:t>
            </w:r>
          </w:p>
        </w:tc>
      </w:tr>
      <w:tr w:rsidR="00877643" w:rsidRPr="000145F1" w14:paraId="50B669AD" w14:textId="77777777" w:rsidTr="00D26435">
        <w:trPr>
          <w:trHeight w:val="57"/>
        </w:trPr>
        <w:tc>
          <w:tcPr>
            <w:tcW w:w="59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BF985" w14:textId="21C88F29" w:rsidR="00B60A2A" w:rsidRPr="000145F1" w:rsidRDefault="00B60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145F1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</w:t>
            </w:r>
            <w:r w:rsidR="009D7171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47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04F11" w14:textId="2628EAC4" w:rsidR="00B60A2A" w:rsidRPr="00D26435" w:rsidRDefault="00B60A2A" w:rsidP="00D2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D2643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5,</w:t>
            </w:r>
            <w:r w:rsidR="000F5B93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824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5FA4C" w14:textId="77777777" w:rsidR="00B60A2A" w:rsidRPr="00D26435" w:rsidRDefault="00B60A2A" w:rsidP="0020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FF526" w14:textId="00EFEEB0" w:rsidR="00B60A2A" w:rsidRPr="00D26435" w:rsidRDefault="00B60A2A" w:rsidP="00DA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D2643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9,825</w:t>
            </w:r>
          </w:p>
        </w:tc>
      </w:tr>
      <w:tr w:rsidR="00877643" w:rsidRPr="000145F1" w14:paraId="0C460CD3" w14:textId="77777777" w:rsidTr="00D26435">
        <w:trPr>
          <w:trHeight w:val="57"/>
        </w:trPr>
        <w:tc>
          <w:tcPr>
            <w:tcW w:w="59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B4450D" w14:textId="77777777" w:rsidR="00B60A2A" w:rsidRPr="000145F1" w:rsidRDefault="00B60A2A" w:rsidP="0001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CC9F2D8" w14:textId="77777777" w:rsidR="00B60A2A" w:rsidRPr="00DA1672" w:rsidRDefault="00B60A2A" w:rsidP="0020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760A41" w14:textId="77777777" w:rsidR="00B60A2A" w:rsidRPr="00DA1672" w:rsidRDefault="00B60A2A" w:rsidP="0020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744BE2" w14:textId="77777777" w:rsidR="00B60A2A" w:rsidRPr="00DA1672" w:rsidRDefault="00B60A2A" w:rsidP="00DA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</w:tr>
    </w:tbl>
    <w:p w14:paraId="533D7A81" w14:textId="28E3B393" w:rsidR="00321170" w:rsidRDefault="00321170" w:rsidP="009560DA">
      <w:pPr>
        <w:pStyle w:val="block"/>
        <w:spacing w:after="0" w:line="240" w:lineRule="atLeast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42DDE7F9" w14:textId="17F0C5F6" w:rsidR="009B593B" w:rsidRPr="00CE2DB0" w:rsidRDefault="009B593B" w:rsidP="009B5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4271C">
        <w:rPr>
          <w:rFonts w:ascii="Angsana New" w:hAnsi="Angsana New"/>
          <w:b/>
          <w:bCs/>
          <w:sz w:val="30"/>
          <w:szCs w:val="30"/>
        </w:rPr>
        <w:t>1</w:t>
      </w:r>
      <w:r w:rsidR="003316A0">
        <w:rPr>
          <w:rFonts w:ascii="Angsana New" w:hAnsi="Angsana New"/>
          <w:b/>
          <w:bCs/>
          <w:sz w:val="30"/>
          <w:szCs w:val="30"/>
        </w:rPr>
        <w:t>1</w:t>
      </w:r>
      <w:r w:rsidRPr="0044271C">
        <w:rPr>
          <w:rFonts w:ascii="Angsana New" w:hAnsi="Angsana New"/>
          <w:b/>
          <w:bCs/>
          <w:sz w:val="30"/>
          <w:szCs w:val="30"/>
          <w:cs/>
        </w:rPr>
        <w:tab/>
      </w:r>
      <w:r w:rsidRPr="00915263">
        <w:rPr>
          <w:rFonts w:ascii="Angsana New" w:hAnsi="Angsana New"/>
          <w:b/>
          <w:bCs/>
          <w:sz w:val="30"/>
          <w:szCs w:val="30"/>
          <w:cs/>
        </w:rPr>
        <w:t>ลูกหนี้ไม่หมุนเวียนอื่น</w:t>
      </w:r>
      <w:r w:rsidR="00CE2DB0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56191E10" w14:textId="77777777" w:rsidR="009B593B" w:rsidRPr="00D26435" w:rsidRDefault="009B593B" w:rsidP="009B5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29"/>
        <w:gridCol w:w="1559"/>
        <w:gridCol w:w="284"/>
        <w:gridCol w:w="1417"/>
      </w:tblGrid>
      <w:tr w:rsidR="00877643" w:rsidRPr="0044271C" w14:paraId="5A9D106B" w14:textId="77777777" w:rsidTr="00D26435">
        <w:trPr>
          <w:trHeight w:val="312"/>
        </w:trPr>
        <w:tc>
          <w:tcPr>
            <w:tcW w:w="5929" w:type="dxa"/>
          </w:tcPr>
          <w:p w14:paraId="1CA32727" w14:textId="77777777" w:rsidR="009B593B" w:rsidRPr="0044271C" w:rsidRDefault="009B593B" w:rsidP="00204F5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center"/>
          </w:tcPr>
          <w:p w14:paraId="3A21C6C1" w14:textId="3BF0897A" w:rsidR="009B593B" w:rsidRPr="0044271C" w:rsidRDefault="009B593B" w:rsidP="00204F5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4" w:type="dxa"/>
            <w:vAlign w:val="center"/>
          </w:tcPr>
          <w:p w14:paraId="3CD2ADCF" w14:textId="77777777" w:rsidR="009B593B" w:rsidRPr="0044271C" w:rsidRDefault="009B593B" w:rsidP="00204F5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center"/>
          </w:tcPr>
          <w:p w14:paraId="7962B3EA" w14:textId="7D59619E" w:rsidR="009B593B" w:rsidRPr="0044271C" w:rsidRDefault="009B593B" w:rsidP="00204F5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271C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9B593B" w:rsidRPr="0044271C" w14:paraId="69F0B975" w14:textId="77777777" w:rsidTr="00D26435">
        <w:trPr>
          <w:trHeight w:val="312"/>
        </w:trPr>
        <w:tc>
          <w:tcPr>
            <w:tcW w:w="5929" w:type="dxa"/>
          </w:tcPr>
          <w:p w14:paraId="568BAED0" w14:textId="77777777" w:rsidR="009B593B" w:rsidRPr="0044271C" w:rsidRDefault="009B593B" w:rsidP="00204F5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60" w:type="dxa"/>
            <w:gridSpan w:val="3"/>
            <w:vAlign w:val="bottom"/>
          </w:tcPr>
          <w:p w14:paraId="47BE4884" w14:textId="77777777" w:rsidR="009B593B" w:rsidRPr="0044271C" w:rsidRDefault="009B593B" w:rsidP="00204F55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</w:pPr>
            <w:r w:rsidRPr="0044271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77643" w:rsidRPr="0044271C" w14:paraId="0265F19D" w14:textId="77777777" w:rsidTr="00D26435">
        <w:trPr>
          <w:trHeight w:val="312"/>
        </w:trPr>
        <w:tc>
          <w:tcPr>
            <w:tcW w:w="5929" w:type="dxa"/>
          </w:tcPr>
          <w:p w14:paraId="25B108C5" w14:textId="0AC33700" w:rsidR="00EB72C3" w:rsidRPr="00B756BA" w:rsidRDefault="00EB72C3" w:rsidP="00283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highlight w:val="yellow"/>
                <w:cs/>
                <w:lang w:val="en-GB"/>
              </w:rPr>
            </w:pPr>
            <w:r w:rsidRPr="00EB72C3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เงินจ่ายล่วงหน้าตามสัญญาก่อสร้าง ค่าสิทธิในการใช้ที่ดินและอื่นๆ</w:t>
            </w:r>
          </w:p>
        </w:tc>
        <w:tc>
          <w:tcPr>
            <w:tcW w:w="1559" w:type="dxa"/>
          </w:tcPr>
          <w:p w14:paraId="13AA3BF2" w14:textId="31E22936" w:rsidR="00EB72C3" w:rsidRPr="0044271C" w:rsidRDefault="00EB72C3" w:rsidP="00D26435">
            <w:pPr>
              <w:pStyle w:val="acctfourfigures"/>
              <w:tabs>
                <w:tab w:val="clear" w:pos="765"/>
                <w:tab w:val="left" w:pos="773"/>
                <w:tab w:val="left" w:pos="1088"/>
              </w:tabs>
              <w:spacing w:line="240" w:lineRule="atLeast"/>
              <w:ind w:left="-79" w:right="23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7,799</w:t>
            </w:r>
          </w:p>
        </w:tc>
        <w:tc>
          <w:tcPr>
            <w:tcW w:w="284" w:type="dxa"/>
          </w:tcPr>
          <w:p w14:paraId="04CA663E" w14:textId="77777777" w:rsidR="00EB72C3" w:rsidRPr="0044271C" w:rsidRDefault="00EB72C3" w:rsidP="003B44E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63C11C42" w14:textId="3B55E402" w:rsidR="00EB72C3" w:rsidRPr="0044271C" w:rsidRDefault="00EB72C3" w:rsidP="00D26435">
            <w:pPr>
              <w:pStyle w:val="acctfourfigures"/>
              <w:tabs>
                <w:tab w:val="clear" w:pos="765"/>
                <w:tab w:val="left" w:pos="884"/>
              </w:tabs>
              <w:spacing w:line="240" w:lineRule="atLeast"/>
              <w:ind w:left="-79"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2,458</w:t>
            </w:r>
          </w:p>
        </w:tc>
      </w:tr>
      <w:tr w:rsidR="00877643" w:rsidRPr="0044271C" w14:paraId="12751233" w14:textId="77777777" w:rsidTr="00D26435">
        <w:trPr>
          <w:trHeight w:val="312"/>
        </w:trPr>
        <w:tc>
          <w:tcPr>
            <w:tcW w:w="5929" w:type="dxa"/>
          </w:tcPr>
          <w:p w14:paraId="1BF2BB26" w14:textId="17256220" w:rsidR="00EB72C3" w:rsidRPr="001D5A91" w:rsidRDefault="00EB72C3" w:rsidP="003B4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highlight w:val="yellow"/>
                <w:cs/>
                <w:lang w:val="en-GB"/>
              </w:rPr>
            </w:pPr>
            <w:r w:rsidRPr="00EB72C3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ค่าเช่าที่ดินจ่ายล่วงหน้า</w:t>
            </w:r>
          </w:p>
        </w:tc>
        <w:tc>
          <w:tcPr>
            <w:tcW w:w="1559" w:type="dxa"/>
          </w:tcPr>
          <w:p w14:paraId="4A02739A" w14:textId="66625F7B" w:rsidR="00EB72C3" w:rsidRDefault="00EB72C3" w:rsidP="00D26435">
            <w:pPr>
              <w:pStyle w:val="acctfourfigures"/>
              <w:tabs>
                <w:tab w:val="clear" w:pos="765"/>
                <w:tab w:val="left" w:pos="773"/>
                <w:tab w:val="left" w:pos="1088"/>
              </w:tabs>
              <w:spacing w:line="240" w:lineRule="atLeast"/>
              <w:ind w:left="-79" w:right="23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4,216</w:t>
            </w:r>
          </w:p>
        </w:tc>
        <w:tc>
          <w:tcPr>
            <w:tcW w:w="284" w:type="dxa"/>
          </w:tcPr>
          <w:p w14:paraId="5B19C0C6" w14:textId="77777777" w:rsidR="00EB72C3" w:rsidRPr="0044271C" w:rsidRDefault="00EB72C3" w:rsidP="003B44E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06054001" w14:textId="19A49FD7" w:rsidR="00EB72C3" w:rsidRDefault="00EB72C3" w:rsidP="00D26435">
            <w:pPr>
              <w:pStyle w:val="acctfourfigures"/>
              <w:tabs>
                <w:tab w:val="clear" w:pos="765"/>
              </w:tabs>
              <w:spacing w:line="240" w:lineRule="atLeast"/>
              <w:ind w:left="-79"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976</w:t>
            </w:r>
          </w:p>
        </w:tc>
      </w:tr>
      <w:tr w:rsidR="00877643" w:rsidRPr="0044271C" w14:paraId="41221C97" w14:textId="77777777" w:rsidTr="00D26435">
        <w:trPr>
          <w:trHeight w:val="312"/>
        </w:trPr>
        <w:tc>
          <w:tcPr>
            <w:tcW w:w="5929" w:type="dxa"/>
          </w:tcPr>
          <w:p w14:paraId="3047EBF8" w14:textId="41F56808" w:rsidR="00EB72C3" w:rsidRPr="0044271C" w:rsidRDefault="00EB72C3" w:rsidP="003B4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B72C3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559" w:type="dxa"/>
          </w:tcPr>
          <w:p w14:paraId="523460D6" w14:textId="42CF7F05" w:rsidR="00EB72C3" w:rsidRPr="0044271C" w:rsidRDefault="00EB72C3" w:rsidP="00D26435">
            <w:pPr>
              <w:pStyle w:val="acctfourfigures"/>
              <w:tabs>
                <w:tab w:val="clear" w:pos="765"/>
                <w:tab w:val="left" w:pos="773"/>
                <w:tab w:val="left" w:pos="1088"/>
              </w:tabs>
              <w:spacing w:line="240" w:lineRule="atLeast"/>
              <w:ind w:left="-79" w:right="23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406</w:t>
            </w:r>
          </w:p>
        </w:tc>
        <w:tc>
          <w:tcPr>
            <w:tcW w:w="284" w:type="dxa"/>
          </w:tcPr>
          <w:p w14:paraId="3E73C01E" w14:textId="77777777" w:rsidR="00EB72C3" w:rsidRPr="0044271C" w:rsidRDefault="00EB72C3" w:rsidP="003B44E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799E1896" w14:textId="5E1B37E2" w:rsidR="00EB72C3" w:rsidRPr="0044271C" w:rsidRDefault="00EB72C3" w:rsidP="00D26435">
            <w:pPr>
              <w:pStyle w:val="acctfourfigures"/>
              <w:tabs>
                <w:tab w:val="clear" w:pos="765"/>
              </w:tabs>
              <w:spacing w:line="240" w:lineRule="atLeast"/>
              <w:ind w:left="-79"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699</w:t>
            </w:r>
          </w:p>
        </w:tc>
      </w:tr>
      <w:tr w:rsidR="00877643" w:rsidRPr="0044271C" w14:paraId="00676245" w14:textId="77777777" w:rsidTr="00D26435">
        <w:trPr>
          <w:trHeight w:val="312"/>
        </w:trPr>
        <w:tc>
          <w:tcPr>
            <w:tcW w:w="5929" w:type="dxa"/>
          </w:tcPr>
          <w:p w14:paraId="54AFAE7C" w14:textId="5F998E2A" w:rsidR="00EB72C3" w:rsidRPr="00DD3135" w:rsidRDefault="00EB72C3" w:rsidP="003B4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highlight w:val="yellow"/>
                <w:cs/>
                <w:lang w:val="en-GB"/>
              </w:rPr>
            </w:pPr>
            <w:r w:rsidRPr="00EB72C3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1559" w:type="dxa"/>
          </w:tcPr>
          <w:p w14:paraId="72C5BEE2" w14:textId="64543836" w:rsidR="00EB72C3" w:rsidRDefault="00EB72C3" w:rsidP="00D26435">
            <w:pPr>
              <w:pStyle w:val="acctfourfigures"/>
              <w:tabs>
                <w:tab w:val="clear" w:pos="765"/>
                <w:tab w:val="left" w:pos="773"/>
                <w:tab w:val="left" w:pos="1088"/>
              </w:tabs>
              <w:spacing w:line="240" w:lineRule="atLeast"/>
              <w:ind w:left="-79" w:right="23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1,367</w:t>
            </w:r>
          </w:p>
        </w:tc>
        <w:tc>
          <w:tcPr>
            <w:tcW w:w="284" w:type="dxa"/>
          </w:tcPr>
          <w:p w14:paraId="2738DD43" w14:textId="77777777" w:rsidR="00EB72C3" w:rsidRPr="0044271C" w:rsidRDefault="00EB72C3" w:rsidP="003B44E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4B8D223D" w14:textId="486D3B95" w:rsidR="00EB72C3" w:rsidRDefault="00EB72C3" w:rsidP="00D26435">
            <w:pPr>
              <w:pStyle w:val="acctfourfigures"/>
              <w:tabs>
                <w:tab w:val="clear" w:pos="765"/>
              </w:tabs>
              <w:spacing w:line="240" w:lineRule="atLeast"/>
              <w:ind w:left="-79"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1,112</w:t>
            </w:r>
          </w:p>
        </w:tc>
      </w:tr>
      <w:tr w:rsidR="00877643" w:rsidRPr="0044271C" w14:paraId="515CE055" w14:textId="77777777" w:rsidTr="00D26435">
        <w:trPr>
          <w:trHeight w:val="312"/>
        </w:trPr>
        <w:tc>
          <w:tcPr>
            <w:tcW w:w="5929" w:type="dxa"/>
          </w:tcPr>
          <w:p w14:paraId="53079E9C" w14:textId="77B1E8EE" w:rsidR="00C8548F" w:rsidRPr="00B756BA" w:rsidRDefault="00C8548F" w:rsidP="00DD3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highlight w:val="yellow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5CB018" w14:textId="213AC7BE" w:rsidR="00C8548F" w:rsidRPr="0044271C" w:rsidRDefault="00C8548F" w:rsidP="00D26435">
            <w:pPr>
              <w:pStyle w:val="acctfourfigures"/>
              <w:tabs>
                <w:tab w:val="clear" w:pos="765"/>
                <w:tab w:val="left" w:pos="773"/>
                <w:tab w:val="left" w:pos="1088"/>
              </w:tabs>
              <w:spacing w:line="240" w:lineRule="atLeast"/>
              <w:ind w:left="-79" w:right="23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13,788</w:t>
            </w:r>
          </w:p>
        </w:tc>
        <w:tc>
          <w:tcPr>
            <w:tcW w:w="284" w:type="dxa"/>
            <w:vAlign w:val="center"/>
          </w:tcPr>
          <w:p w14:paraId="0CDC785E" w14:textId="77777777" w:rsidR="00C8548F" w:rsidRPr="0044271C" w:rsidRDefault="00C8548F" w:rsidP="009B593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0253FE" w14:textId="0F9F0246" w:rsidR="00C8548F" w:rsidRPr="0044271C" w:rsidRDefault="00C8548F" w:rsidP="00D26435">
            <w:pPr>
              <w:pStyle w:val="acctfourfigures"/>
              <w:tabs>
                <w:tab w:val="clear" w:pos="765"/>
              </w:tabs>
              <w:spacing w:line="240" w:lineRule="atLeast"/>
              <w:ind w:left="-79"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5,245</w:t>
            </w:r>
          </w:p>
        </w:tc>
      </w:tr>
    </w:tbl>
    <w:p w14:paraId="670CF3D2" w14:textId="588C833F" w:rsidR="000F5B93" w:rsidRDefault="000F5B93" w:rsidP="00B756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br w:type="page"/>
      </w:r>
    </w:p>
    <w:p w14:paraId="5A808423" w14:textId="7B754038" w:rsidR="00463033" w:rsidRPr="00D26435" w:rsidRDefault="00463033" w:rsidP="00B756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  <w:r w:rsidRPr="00321170">
        <w:rPr>
          <w:rFonts w:ascii="Angsana New" w:hAnsi="Angsana New"/>
          <w:b/>
          <w:sz w:val="30"/>
          <w:szCs w:val="30"/>
        </w:rPr>
        <w:lastRenderedPageBreak/>
        <w:t>1</w:t>
      </w:r>
      <w:r w:rsidR="003316A0">
        <w:rPr>
          <w:rFonts w:ascii="Angsana New" w:hAnsi="Angsana New"/>
          <w:b/>
          <w:sz w:val="30"/>
          <w:szCs w:val="30"/>
        </w:rPr>
        <w:t>2</w:t>
      </w:r>
      <w:r w:rsidRPr="00321170">
        <w:rPr>
          <w:rFonts w:ascii="Angsana New" w:hAnsi="Angsana New"/>
          <w:bCs/>
          <w:sz w:val="30"/>
          <w:szCs w:val="30"/>
        </w:rPr>
        <w:tab/>
      </w:r>
      <w:r w:rsidRPr="00321170">
        <w:rPr>
          <w:rFonts w:ascii="Angsana New" w:hAnsi="Angsana New"/>
          <w:b/>
          <w:b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0BF6DCE4" w14:textId="3F8C759D" w:rsidR="00463033" w:rsidRPr="00300257" w:rsidRDefault="00463033" w:rsidP="00463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  <w:r w:rsidRPr="00300257">
        <w:rPr>
          <w:rFonts w:ascii="Angsana New" w:hAnsi="Angsana New" w:hint="cs"/>
          <w:sz w:val="24"/>
          <w:szCs w:val="24"/>
          <w:cs/>
        </w:rPr>
        <w:t xml:space="preserve"> </w:t>
      </w:r>
      <w:r w:rsidR="00414CE6" w:rsidRPr="00414CE6">
        <w:rPr>
          <w:rFonts w:hint="cs"/>
          <w:noProof/>
          <w:cs/>
        </w:rPr>
        <w:drawing>
          <wp:inline distT="0" distB="0" distL="0" distR="0" wp14:anchorId="5CD2814F" wp14:editId="241712D2">
            <wp:extent cx="5666400" cy="635400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00" cy="63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84D6D2" w14:textId="77777777" w:rsidR="00463033" w:rsidRDefault="00463033" w:rsidP="00463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3B31EE69" w14:textId="440758B1" w:rsidR="00463033" w:rsidRPr="00C90557" w:rsidRDefault="00463033" w:rsidP="00B756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300257">
        <w:rPr>
          <w:rFonts w:ascii="Angsana New" w:hAnsi="Angsana New" w:hint="cs"/>
          <w:spacing w:val="2"/>
          <w:sz w:val="30"/>
          <w:szCs w:val="30"/>
          <w:cs/>
        </w:rPr>
        <w:t>กลุ่มบริษัทได้มีการ</w:t>
      </w:r>
      <w:r w:rsidRPr="00300257">
        <w:rPr>
          <w:rFonts w:ascii="Angsana New" w:hAnsi="Angsana New"/>
          <w:spacing w:val="2"/>
          <w:sz w:val="30"/>
          <w:szCs w:val="30"/>
          <w:cs/>
        </w:rPr>
        <w:t>ประเมิน</w:t>
      </w:r>
      <w:r w:rsidRPr="00300257">
        <w:rPr>
          <w:rFonts w:ascii="Angsana New" w:hAnsi="Angsana New" w:hint="cs"/>
          <w:spacing w:val="2"/>
          <w:sz w:val="30"/>
          <w:szCs w:val="30"/>
          <w:cs/>
        </w:rPr>
        <w:t>มูลค่ายุติธรรมของ</w:t>
      </w:r>
      <w:r w:rsidRPr="00300257">
        <w:rPr>
          <w:rFonts w:ascii="Angsana New" w:hAnsi="Angsana New"/>
          <w:spacing w:val="2"/>
          <w:sz w:val="30"/>
          <w:szCs w:val="30"/>
          <w:cs/>
        </w:rPr>
        <w:t>อสังหาริมทรัพย์เพื่อการลงทุน</w:t>
      </w:r>
      <w:r w:rsidRPr="00300257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B756BA">
        <w:rPr>
          <w:rFonts w:ascii="Angsana New" w:hAnsi="Angsana New"/>
          <w:spacing w:val="2"/>
          <w:sz w:val="30"/>
          <w:szCs w:val="30"/>
          <w:cs/>
        </w:rPr>
        <w:t>โดยพิจารณาจากราคาตลาดตาม</w:t>
      </w:r>
      <w:r w:rsidRPr="00B756BA">
        <w:rPr>
          <w:rFonts w:ascii="Angsana New" w:hAnsi="Angsana New"/>
          <w:spacing w:val="4"/>
          <w:sz w:val="30"/>
          <w:szCs w:val="30"/>
          <w:cs/>
        </w:rPr>
        <w:t xml:space="preserve">เกณฑ์ของสินทรัพย์ที่ใช้งานอยู่ในปัจจุบัน ณ วันที่ </w:t>
      </w:r>
      <w:r w:rsidRPr="00B756BA">
        <w:rPr>
          <w:rFonts w:ascii="Angsana New" w:hAnsi="Angsana New"/>
          <w:spacing w:val="4"/>
          <w:sz w:val="30"/>
          <w:szCs w:val="30"/>
        </w:rPr>
        <w:t>31</w:t>
      </w:r>
      <w:r w:rsidRPr="00B756BA">
        <w:rPr>
          <w:rFonts w:ascii="Angsana New" w:hAnsi="Angsana New"/>
          <w:spacing w:val="4"/>
          <w:sz w:val="30"/>
          <w:szCs w:val="30"/>
          <w:cs/>
        </w:rPr>
        <w:t xml:space="preserve"> ธันวาคม </w:t>
      </w:r>
      <w:r w:rsidR="003441BA" w:rsidRPr="00B756BA">
        <w:rPr>
          <w:rFonts w:ascii="Angsana New" w:hAnsi="Angsana New"/>
          <w:spacing w:val="4"/>
          <w:sz w:val="30"/>
          <w:szCs w:val="30"/>
        </w:rPr>
        <w:t>2561</w:t>
      </w:r>
      <w:r w:rsidRPr="00B756BA">
        <w:rPr>
          <w:rFonts w:ascii="Angsana New" w:hAnsi="Angsana New"/>
          <w:spacing w:val="4"/>
          <w:sz w:val="30"/>
          <w:szCs w:val="30"/>
          <w:cs/>
        </w:rPr>
        <w:t xml:space="preserve"> มีมูลค่ายุติธรรม</w:t>
      </w:r>
      <w:r w:rsidRPr="008125A7">
        <w:rPr>
          <w:rFonts w:ascii="Angsana New" w:hAnsi="Angsana New"/>
          <w:spacing w:val="4"/>
          <w:sz w:val="30"/>
          <w:szCs w:val="30"/>
          <w:cs/>
        </w:rPr>
        <w:t>จำนวน</w:t>
      </w:r>
      <w:r w:rsidR="008125A7" w:rsidRPr="008125A7">
        <w:rPr>
          <w:rFonts w:ascii="Angsana New" w:hAnsi="Angsana New"/>
          <w:spacing w:val="4"/>
          <w:sz w:val="30"/>
          <w:szCs w:val="30"/>
        </w:rPr>
        <w:t xml:space="preserve"> 8,349 </w:t>
      </w:r>
      <w:r w:rsidRPr="0087247F">
        <w:rPr>
          <w:rFonts w:ascii="Angsana New" w:hAnsi="Angsana New"/>
          <w:spacing w:val="4"/>
          <w:sz w:val="30"/>
          <w:szCs w:val="30"/>
          <w:cs/>
        </w:rPr>
        <w:t>ล้านบาท</w:t>
      </w:r>
      <w:r w:rsidRPr="00F558E4">
        <w:rPr>
          <w:rFonts w:ascii="Angsana New" w:hAnsi="Angsana New"/>
          <w:sz w:val="30"/>
          <w:szCs w:val="30"/>
          <w:cs/>
        </w:rPr>
        <w:t xml:space="preserve"> </w:t>
      </w:r>
      <w:r w:rsidRPr="00F558E4">
        <w:rPr>
          <w:rFonts w:ascii="Angsana New" w:hAnsi="Angsana New"/>
          <w:i/>
          <w:iCs/>
          <w:sz w:val="30"/>
          <w:szCs w:val="30"/>
        </w:rPr>
        <w:t>(</w:t>
      </w:r>
      <w:r w:rsidR="003441BA">
        <w:rPr>
          <w:rFonts w:ascii="Angsana New" w:hAnsi="Angsana New"/>
          <w:i/>
          <w:iCs/>
          <w:sz w:val="30"/>
          <w:szCs w:val="30"/>
        </w:rPr>
        <w:t>2560</w:t>
      </w:r>
      <w:r w:rsidRPr="00F558E4">
        <w:rPr>
          <w:rFonts w:ascii="Angsana New" w:hAnsi="Angsana New"/>
          <w:i/>
          <w:iCs/>
          <w:sz w:val="30"/>
          <w:szCs w:val="30"/>
        </w:rPr>
        <w:t>:</w:t>
      </w:r>
      <w:r w:rsidRPr="00F558E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3441BA">
        <w:rPr>
          <w:rFonts w:ascii="Angsana New" w:hAnsi="Angsana New"/>
          <w:i/>
          <w:iCs/>
          <w:sz w:val="30"/>
          <w:szCs w:val="30"/>
        </w:rPr>
        <w:t>7,54</w:t>
      </w:r>
      <w:r w:rsidR="00443923">
        <w:rPr>
          <w:rFonts w:ascii="Angsana New" w:hAnsi="Angsana New"/>
          <w:i/>
          <w:iCs/>
          <w:sz w:val="30"/>
          <w:szCs w:val="30"/>
        </w:rPr>
        <w:t>1</w:t>
      </w:r>
      <w:r w:rsidR="003441BA">
        <w:rPr>
          <w:rFonts w:ascii="Angsana New" w:hAnsi="Angsana New"/>
          <w:i/>
          <w:iCs/>
          <w:sz w:val="30"/>
          <w:szCs w:val="30"/>
        </w:rPr>
        <w:t xml:space="preserve"> </w:t>
      </w:r>
      <w:r w:rsidRPr="00F558E4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F558E4">
        <w:rPr>
          <w:rFonts w:ascii="Angsana New" w:hAnsi="Angsana New"/>
          <w:i/>
          <w:iCs/>
          <w:sz w:val="30"/>
          <w:szCs w:val="30"/>
        </w:rPr>
        <w:t>)</w:t>
      </w:r>
    </w:p>
    <w:p w14:paraId="05940DDC" w14:textId="77777777" w:rsidR="00463033" w:rsidRPr="00846593" w:rsidRDefault="00463033" w:rsidP="004630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="Angsana New" w:hAnsi="Angsana New"/>
          <w:sz w:val="22"/>
          <w:szCs w:val="22"/>
        </w:rPr>
      </w:pPr>
    </w:p>
    <w:p w14:paraId="1BE470FD" w14:textId="77777777" w:rsidR="00463033" w:rsidRDefault="00463033" w:rsidP="00463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756BA">
        <w:rPr>
          <w:rFonts w:ascii="Angsana New" w:hAnsi="Angsana New"/>
          <w:sz w:val="30"/>
          <w:szCs w:val="30"/>
          <w:cs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B756BA">
        <w:rPr>
          <w:rFonts w:ascii="Angsana New" w:hAnsi="Angsana New"/>
          <w:sz w:val="30"/>
          <w:szCs w:val="30"/>
        </w:rPr>
        <w:t>3</w:t>
      </w:r>
      <w:r w:rsidRPr="00B756BA">
        <w:rPr>
          <w:rFonts w:ascii="Angsana New" w:hAnsi="Angsana New"/>
          <w:sz w:val="30"/>
          <w:szCs w:val="30"/>
          <w:cs/>
        </w:rPr>
        <w:t xml:space="preserve"> จากเกณฑ์ข้อมูลที่นำมาใช้</w:t>
      </w:r>
      <w:r w:rsidRPr="00B756BA">
        <w:rPr>
          <w:rFonts w:ascii="Angsana New" w:hAnsi="Angsana New"/>
          <w:sz w:val="30"/>
          <w:szCs w:val="30"/>
        </w:rPr>
        <w:t xml:space="preserve"> </w:t>
      </w:r>
      <w:r w:rsidRPr="00B756BA">
        <w:rPr>
          <w:rFonts w:ascii="Angsana New" w:hAnsi="Angsana New"/>
          <w:sz w:val="30"/>
          <w:szCs w:val="30"/>
          <w:cs/>
        </w:rPr>
        <w:t>ซึ่งใช้วิธีการคิดลดกระแสเงินสดและวิธีราคาตลาดในการประเมินมูลค่ายุติธรรม</w:t>
      </w:r>
    </w:p>
    <w:p w14:paraId="01DC3316" w14:textId="57A373CA" w:rsidR="00EF3102" w:rsidRDefault="003316A0" w:rsidP="00463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84" w:hanging="284"/>
      </w:pPr>
      <w:r w:rsidRPr="00915263">
        <w:rPr>
          <w:rFonts w:ascii="Angsana New" w:hAnsi="Angsana New"/>
          <w:b/>
          <w:bCs/>
          <w:sz w:val="30"/>
          <w:szCs w:val="30"/>
        </w:rPr>
        <w:lastRenderedPageBreak/>
        <w:t>13</w:t>
      </w:r>
      <w:r w:rsidR="00463033" w:rsidRPr="00915263">
        <w:rPr>
          <w:rFonts w:ascii="Angsana New" w:hAnsi="Angsana New"/>
          <w:b/>
          <w:bCs/>
          <w:sz w:val="30"/>
          <w:szCs w:val="30"/>
        </w:rPr>
        <w:tab/>
      </w:r>
      <w:r w:rsidR="00463033" w:rsidRPr="00915263">
        <w:rPr>
          <w:rFonts w:ascii="Angsana New" w:hAnsi="Angsana New"/>
          <w:b/>
          <w:bCs/>
          <w:sz w:val="30"/>
          <w:szCs w:val="30"/>
        </w:rPr>
        <w:tab/>
      </w:r>
      <w:r w:rsidR="00463033" w:rsidRPr="00915263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</w:t>
      </w:r>
    </w:p>
    <w:p w14:paraId="66BA9F97" w14:textId="77777777" w:rsidR="00EF3102" w:rsidRPr="00915263" w:rsidRDefault="00EF3102" w:rsidP="00463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84" w:hanging="284"/>
        <w:rPr>
          <w:rFonts w:ascii="Angsana New" w:hAnsi="Angsana New"/>
          <w:sz w:val="30"/>
          <w:szCs w:val="30"/>
        </w:rPr>
      </w:pPr>
    </w:p>
    <w:p w14:paraId="203BE28E" w14:textId="0FA48B4A" w:rsidR="00463033" w:rsidRPr="00300257" w:rsidRDefault="00EF3102" w:rsidP="00B97B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84"/>
        <w:rPr>
          <w:szCs w:val="30"/>
        </w:rPr>
      </w:pPr>
      <w:r w:rsidRPr="00EF3102">
        <w:rPr>
          <w:noProof/>
        </w:rPr>
        <w:drawing>
          <wp:inline distT="0" distB="0" distL="0" distR="0" wp14:anchorId="0A206F1B" wp14:editId="0FA88E79">
            <wp:extent cx="6099175" cy="52473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9175" cy="524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6F22D9" w14:textId="77777777" w:rsidR="00463033" w:rsidRPr="00300257" w:rsidRDefault="00463033" w:rsidP="00463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14:paraId="2698C0B1" w14:textId="56D7AE91" w:rsidR="00463033" w:rsidRPr="008142C1" w:rsidRDefault="00463033" w:rsidP="00463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ind w:left="540" w:hanging="270"/>
        <w:jc w:val="thaiDistribute"/>
        <w:rPr>
          <w:rFonts w:ascii="Angsana New" w:hAnsi="Angsana New"/>
          <w:sz w:val="22"/>
          <w:szCs w:val="22"/>
        </w:rPr>
      </w:pPr>
      <w:r w:rsidRPr="00AE2128" w:rsidDel="00AE2128">
        <w:rPr>
          <w:rFonts w:hint="cs"/>
        </w:rPr>
        <w:lastRenderedPageBreak/>
        <w:t xml:space="preserve"> </w:t>
      </w:r>
      <w:r w:rsidR="00EF3102" w:rsidRPr="00EF3102">
        <w:rPr>
          <w:noProof/>
        </w:rPr>
        <w:drawing>
          <wp:inline distT="0" distB="0" distL="0" distR="0" wp14:anchorId="66F377FC" wp14:editId="5452C84D">
            <wp:extent cx="5907600" cy="59688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7600" cy="596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D6CA39" w14:textId="77777777" w:rsidR="00463033" w:rsidRPr="00D7543B" w:rsidRDefault="00463033" w:rsidP="00B756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0E18BCA9" w14:textId="31A0588F" w:rsidR="00463033" w:rsidRPr="00300257" w:rsidRDefault="00463033" w:rsidP="00463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>มูลค่าตามบัญชีของ</w:t>
      </w:r>
      <w:r w:rsidRPr="00300257"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  <w:r w:rsidRPr="00300257">
        <w:rPr>
          <w:rFonts w:ascii="Angsana New" w:hAnsi="Angsana New"/>
          <w:sz w:val="30"/>
          <w:szCs w:val="30"/>
          <w:cs/>
        </w:rPr>
        <w:t>ก่อนหักค่าเสื่อมราคาสะสม ซึ่งได้รับการคิดค่าเสื่อม</w:t>
      </w:r>
      <w:r w:rsidRPr="006B5A51">
        <w:rPr>
          <w:rFonts w:ascii="Angsana New" w:hAnsi="Angsana New"/>
          <w:sz w:val="30"/>
          <w:szCs w:val="30"/>
          <w:cs/>
        </w:rPr>
        <w:t>ราคาเต็มมูลค่าแล้ว แต่ยังคงใช้งานอยู่</w:t>
      </w:r>
      <w:r w:rsidRPr="006B5A51">
        <w:rPr>
          <w:rFonts w:ascii="Angsana New" w:hAnsi="Angsana New" w:hint="cs"/>
          <w:sz w:val="30"/>
          <w:szCs w:val="30"/>
          <w:cs/>
        </w:rPr>
        <w:t xml:space="preserve"> </w:t>
      </w:r>
      <w:r w:rsidRPr="006B5A51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31</w:t>
      </w:r>
      <w:r w:rsidRPr="006B5A5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91C47">
        <w:rPr>
          <w:rFonts w:ascii="Angsana New" w:hAnsi="Angsana New"/>
          <w:sz w:val="30"/>
          <w:szCs w:val="30"/>
        </w:rPr>
        <w:t>2561</w:t>
      </w:r>
      <w:r w:rsidRPr="006B5A51">
        <w:rPr>
          <w:rFonts w:ascii="Angsana New" w:hAnsi="Angsana New" w:hint="cs"/>
          <w:sz w:val="30"/>
          <w:szCs w:val="30"/>
          <w:cs/>
        </w:rPr>
        <w:t xml:space="preserve"> </w:t>
      </w:r>
      <w:r w:rsidRPr="006B5A51">
        <w:rPr>
          <w:rFonts w:ascii="Angsana New" w:hAnsi="Angsana New"/>
          <w:sz w:val="30"/>
          <w:szCs w:val="30"/>
          <w:cs/>
        </w:rPr>
        <w:t>มีจำนวน</w:t>
      </w:r>
      <w:r w:rsidR="00A16538">
        <w:rPr>
          <w:rFonts w:ascii="Angsana New" w:hAnsi="Angsana New" w:hint="cs"/>
          <w:sz w:val="30"/>
          <w:szCs w:val="30"/>
          <w:cs/>
        </w:rPr>
        <w:t xml:space="preserve"> </w:t>
      </w:r>
      <w:r w:rsidR="00A16538">
        <w:rPr>
          <w:rFonts w:ascii="Angsana New" w:hAnsi="Angsana New"/>
          <w:sz w:val="30"/>
          <w:szCs w:val="30"/>
        </w:rPr>
        <w:t xml:space="preserve">173,807 </w:t>
      </w:r>
      <w:r w:rsidRPr="006B5A51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6B5A51">
        <w:rPr>
          <w:rFonts w:ascii="Angsana New" w:hAnsi="Angsana New"/>
          <w:i/>
          <w:iCs/>
          <w:sz w:val="30"/>
          <w:szCs w:val="30"/>
          <w:cs/>
        </w:rPr>
        <w:t>(</w:t>
      </w:r>
      <w:r w:rsidR="00491C47">
        <w:rPr>
          <w:rFonts w:ascii="Angsana New" w:hAnsi="Angsana New"/>
          <w:i/>
          <w:iCs/>
          <w:sz w:val="30"/>
          <w:szCs w:val="30"/>
        </w:rPr>
        <w:t>2560</w:t>
      </w:r>
      <w:r w:rsidRPr="006B5A51">
        <w:rPr>
          <w:rFonts w:ascii="Angsana New" w:hAnsi="Angsana New"/>
          <w:i/>
          <w:iCs/>
          <w:sz w:val="30"/>
          <w:szCs w:val="30"/>
        </w:rPr>
        <w:t>:</w:t>
      </w:r>
      <w:r w:rsidRPr="006B5A5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6B5A51">
        <w:rPr>
          <w:rFonts w:ascii="Angsana New" w:hAnsi="Angsana New"/>
          <w:i/>
          <w:iCs/>
          <w:sz w:val="30"/>
          <w:szCs w:val="30"/>
        </w:rPr>
        <w:t>16</w:t>
      </w:r>
      <w:r w:rsidR="00491C47">
        <w:rPr>
          <w:rFonts w:ascii="Angsana New" w:hAnsi="Angsana New"/>
          <w:i/>
          <w:iCs/>
          <w:sz w:val="30"/>
          <w:szCs w:val="30"/>
        </w:rPr>
        <w:t>7</w:t>
      </w:r>
      <w:r w:rsidRPr="006B5A51">
        <w:rPr>
          <w:rFonts w:ascii="Angsana New" w:hAnsi="Angsana New"/>
          <w:i/>
          <w:iCs/>
          <w:sz w:val="30"/>
          <w:szCs w:val="30"/>
        </w:rPr>
        <w:t>,</w:t>
      </w:r>
      <w:r w:rsidR="00491C47">
        <w:rPr>
          <w:rFonts w:ascii="Angsana New" w:hAnsi="Angsana New"/>
          <w:i/>
          <w:iCs/>
          <w:sz w:val="30"/>
          <w:szCs w:val="30"/>
        </w:rPr>
        <w:t xml:space="preserve">105 </w:t>
      </w:r>
      <w:r w:rsidRPr="006B5A51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660A4B9A" w14:textId="77777777" w:rsidR="00463033" w:rsidRPr="00D7543B" w:rsidRDefault="00463033" w:rsidP="00463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3403333B" w14:textId="68E25BBC" w:rsidR="00463033" w:rsidRDefault="00463033" w:rsidP="00463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i/>
          <w:iCs/>
          <w:sz w:val="30"/>
          <w:szCs w:val="30"/>
        </w:rPr>
      </w:pPr>
      <w:r w:rsidRPr="00987A06">
        <w:rPr>
          <w:rFonts w:ascii="Angsana New" w:hAnsi="Angsana New"/>
          <w:sz w:val="30"/>
          <w:szCs w:val="30"/>
          <w:cs/>
        </w:rPr>
        <w:t xml:space="preserve">ในปี </w:t>
      </w:r>
      <w:r w:rsidRPr="00987A06">
        <w:rPr>
          <w:rFonts w:ascii="Angsana New" w:hAnsi="Angsana New"/>
          <w:sz w:val="30"/>
          <w:szCs w:val="30"/>
        </w:rPr>
        <w:t>256</w:t>
      </w:r>
      <w:r w:rsidR="001C4B84" w:rsidRPr="00987A06">
        <w:rPr>
          <w:rFonts w:ascii="Angsana New" w:hAnsi="Angsana New"/>
          <w:sz w:val="30"/>
          <w:szCs w:val="30"/>
        </w:rPr>
        <w:t>1</w:t>
      </w:r>
      <w:r w:rsidRPr="00987A06">
        <w:rPr>
          <w:rFonts w:ascii="Angsana New" w:hAnsi="Angsana New"/>
          <w:sz w:val="30"/>
          <w:szCs w:val="30"/>
        </w:rPr>
        <w:t xml:space="preserve"> </w:t>
      </w:r>
      <w:r w:rsidRPr="00987A06">
        <w:rPr>
          <w:rFonts w:ascii="Angsana New" w:hAnsi="Angsana New"/>
          <w:sz w:val="30"/>
          <w:szCs w:val="30"/>
          <w:cs/>
        </w:rPr>
        <w:t>กลุ่มบริษัทได้บันทึกต้นทุนการกู้ยืมที่เกี่ยวข้องกับการได้มาซึ่งที่ดิน อาคารและอุปกรณ์ไว้เป็นส่วนหนึ่งของต้นทุนงานระหว่างก่อสร้าง จำนวน</w:t>
      </w:r>
      <w:r w:rsidRPr="00B756BA">
        <w:rPr>
          <w:rFonts w:ascii="Angsana New" w:hAnsi="Angsana New"/>
          <w:sz w:val="30"/>
          <w:szCs w:val="30"/>
          <w:cs/>
        </w:rPr>
        <w:t xml:space="preserve"> </w:t>
      </w:r>
      <w:r w:rsidR="00987A06" w:rsidRPr="00987A06">
        <w:rPr>
          <w:rFonts w:ascii="Angsana New" w:hAnsi="Angsana New"/>
          <w:sz w:val="30"/>
          <w:szCs w:val="30"/>
        </w:rPr>
        <w:t xml:space="preserve">158 </w:t>
      </w:r>
      <w:r w:rsidRPr="00987A06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987A06">
        <w:rPr>
          <w:rFonts w:ascii="Angsana New" w:hAnsi="Angsana New"/>
          <w:i/>
          <w:iCs/>
          <w:sz w:val="30"/>
          <w:szCs w:val="30"/>
          <w:cs/>
        </w:rPr>
        <w:t>(</w:t>
      </w:r>
      <w:r w:rsidR="001C4B84" w:rsidRPr="00987A06">
        <w:rPr>
          <w:rFonts w:ascii="Angsana New" w:hAnsi="Angsana New"/>
          <w:i/>
          <w:iCs/>
          <w:sz w:val="30"/>
          <w:szCs w:val="30"/>
        </w:rPr>
        <w:t>2560</w:t>
      </w:r>
      <w:r w:rsidRPr="00987A06">
        <w:rPr>
          <w:rFonts w:ascii="Angsana New" w:hAnsi="Angsana New"/>
          <w:i/>
          <w:iCs/>
          <w:sz w:val="30"/>
          <w:szCs w:val="30"/>
        </w:rPr>
        <w:t>:</w:t>
      </w:r>
      <w:r w:rsidRPr="00987A0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1C4B84" w:rsidRPr="00987A06">
        <w:rPr>
          <w:rFonts w:ascii="Angsana New" w:hAnsi="Angsana New"/>
          <w:i/>
          <w:iCs/>
          <w:sz w:val="30"/>
          <w:szCs w:val="30"/>
        </w:rPr>
        <w:t>127</w:t>
      </w:r>
      <w:r w:rsidRPr="00987A06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Pr="00987A06">
        <w:rPr>
          <w:rFonts w:ascii="Angsana New" w:hAnsi="Angsana New"/>
          <w:sz w:val="30"/>
          <w:szCs w:val="30"/>
          <w:cs/>
        </w:rPr>
        <w:t xml:space="preserve"> โดยมีอัตราดอกเบี้ยที่รับรู้ร้อยละ</w:t>
      </w:r>
      <w:r w:rsidRPr="00987A06">
        <w:rPr>
          <w:rFonts w:ascii="Angsana New" w:hAnsi="Angsana New"/>
          <w:sz w:val="30"/>
          <w:szCs w:val="30"/>
        </w:rPr>
        <w:t xml:space="preserve"> </w:t>
      </w:r>
      <w:r w:rsidR="00D04770" w:rsidRPr="00D04770">
        <w:rPr>
          <w:rFonts w:ascii="Angsana New" w:hAnsi="Angsana New" w:hint="cs"/>
          <w:sz w:val="30"/>
          <w:szCs w:val="30"/>
        </w:rPr>
        <w:t>1</w:t>
      </w:r>
      <w:r w:rsidR="00987A06" w:rsidRPr="00B756BA">
        <w:rPr>
          <w:rFonts w:ascii="Angsana New" w:hAnsi="Angsana New"/>
          <w:sz w:val="30"/>
          <w:szCs w:val="30"/>
          <w:cs/>
        </w:rPr>
        <w:t>.</w:t>
      </w:r>
      <w:r w:rsidR="0005495D">
        <w:rPr>
          <w:rFonts w:ascii="Angsana New" w:hAnsi="Angsana New"/>
          <w:sz w:val="30"/>
          <w:szCs w:val="30"/>
        </w:rPr>
        <w:t>6</w:t>
      </w:r>
      <w:r w:rsidR="004B2F09" w:rsidRPr="004B2F09">
        <w:rPr>
          <w:rFonts w:ascii="Angsana New" w:hAnsi="Angsana New"/>
          <w:sz w:val="30"/>
          <w:szCs w:val="30"/>
        </w:rPr>
        <w:t>0</w:t>
      </w:r>
      <w:r w:rsidR="00987A06" w:rsidRPr="00B756BA">
        <w:rPr>
          <w:rFonts w:ascii="Angsana New" w:hAnsi="Angsana New"/>
          <w:sz w:val="30"/>
          <w:szCs w:val="30"/>
          <w:cs/>
        </w:rPr>
        <w:t xml:space="preserve"> </w:t>
      </w:r>
      <w:r w:rsidRPr="00B756BA">
        <w:rPr>
          <w:rFonts w:ascii="Angsana New" w:hAnsi="Angsana New"/>
          <w:sz w:val="30"/>
          <w:szCs w:val="30"/>
          <w:cs/>
        </w:rPr>
        <w:t xml:space="preserve">ถึง </w:t>
      </w:r>
      <w:r w:rsidR="00D04770" w:rsidRPr="00D04770">
        <w:rPr>
          <w:rFonts w:ascii="Angsana New" w:hAnsi="Angsana New" w:hint="cs"/>
          <w:sz w:val="30"/>
          <w:szCs w:val="30"/>
        </w:rPr>
        <w:t>5</w:t>
      </w:r>
      <w:r w:rsidR="00987A06" w:rsidRPr="00987A06">
        <w:rPr>
          <w:rFonts w:ascii="Angsana New" w:hAnsi="Angsana New"/>
          <w:sz w:val="30"/>
          <w:szCs w:val="30"/>
          <w:cs/>
        </w:rPr>
        <w:t>.</w:t>
      </w:r>
      <w:r w:rsidR="00D04770" w:rsidRPr="00D04770">
        <w:rPr>
          <w:rFonts w:ascii="Angsana New" w:hAnsi="Angsana New" w:hint="cs"/>
          <w:sz w:val="30"/>
          <w:szCs w:val="30"/>
        </w:rPr>
        <w:t>65</w:t>
      </w:r>
      <w:r w:rsidR="00987A06" w:rsidRPr="00987A06">
        <w:rPr>
          <w:rFonts w:ascii="Angsana New" w:hAnsi="Angsana New"/>
          <w:sz w:val="30"/>
          <w:szCs w:val="30"/>
        </w:rPr>
        <w:t xml:space="preserve"> </w:t>
      </w:r>
      <w:r w:rsidRPr="00987A06">
        <w:rPr>
          <w:rFonts w:ascii="Angsana New" w:hAnsi="Angsana New"/>
          <w:sz w:val="30"/>
          <w:szCs w:val="30"/>
          <w:cs/>
        </w:rPr>
        <w:t xml:space="preserve">ต่อปี </w:t>
      </w:r>
      <w:r w:rsidRPr="00987A06">
        <w:rPr>
          <w:rFonts w:ascii="Angsana New" w:hAnsi="Angsana New"/>
          <w:i/>
          <w:iCs/>
          <w:sz w:val="30"/>
          <w:szCs w:val="30"/>
          <w:cs/>
        </w:rPr>
        <w:t>(</w:t>
      </w:r>
      <w:r w:rsidR="001C4B84" w:rsidRPr="00987A06">
        <w:rPr>
          <w:rFonts w:ascii="Angsana New" w:hAnsi="Angsana New"/>
          <w:i/>
          <w:iCs/>
          <w:sz w:val="30"/>
          <w:szCs w:val="30"/>
        </w:rPr>
        <w:t>2560</w:t>
      </w:r>
      <w:r w:rsidRPr="00987A06">
        <w:rPr>
          <w:rFonts w:ascii="Angsana New" w:hAnsi="Angsana New"/>
          <w:i/>
          <w:iCs/>
          <w:sz w:val="30"/>
          <w:szCs w:val="30"/>
        </w:rPr>
        <w:t>:</w:t>
      </w:r>
      <w:r w:rsidRPr="00987A06">
        <w:rPr>
          <w:rFonts w:ascii="Angsana New" w:hAnsi="Angsana New"/>
          <w:i/>
          <w:iCs/>
          <w:sz w:val="30"/>
          <w:szCs w:val="30"/>
          <w:cs/>
        </w:rPr>
        <w:t xml:space="preserve"> ร้อยละ </w:t>
      </w:r>
      <w:r w:rsidRPr="00987A06">
        <w:rPr>
          <w:rFonts w:ascii="Angsana New" w:hAnsi="Angsana New"/>
          <w:i/>
          <w:iCs/>
          <w:sz w:val="30"/>
          <w:szCs w:val="30"/>
        </w:rPr>
        <w:t>1.</w:t>
      </w:r>
      <w:r w:rsidR="001C4B84" w:rsidRPr="00987A06">
        <w:rPr>
          <w:rFonts w:ascii="Angsana New" w:hAnsi="Angsana New"/>
          <w:i/>
          <w:iCs/>
          <w:sz w:val="30"/>
          <w:szCs w:val="30"/>
        </w:rPr>
        <w:t>90</w:t>
      </w:r>
      <w:r w:rsidRPr="00987A06">
        <w:rPr>
          <w:rFonts w:ascii="Angsana New" w:hAnsi="Angsana New"/>
          <w:i/>
          <w:iCs/>
          <w:sz w:val="30"/>
          <w:szCs w:val="30"/>
          <w:cs/>
        </w:rPr>
        <w:t xml:space="preserve"> ถึง </w:t>
      </w:r>
      <w:r w:rsidRPr="00987A06">
        <w:rPr>
          <w:rFonts w:ascii="Angsana New" w:hAnsi="Angsana New"/>
          <w:i/>
          <w:iCs/>
          <w:sz w:val="30"/>
          <w:szCs w:val="30"/>
        </w:rPr>
        <w:t>4.</w:t>
      </w:r>
      <w:r w:rsidR="001C4B84" w:rsidRPr="00987A06">
        <w:rPr>
          <w:rFonts w:ascii="Angsana New" w:hAnsi="Angsana New"/>
          <w:i/>
          <w:iCs/>
          <w:sz w:val="30"/>
          <w:szCs w:val="30"/>
        </w:rPr>
        <w:t>18</w:t>
      </w:r>
      <w:r w:rsidRPr="00987A06">
        <w:rPr>
          <w:rFonts w:ascii="Angsana New" w:hAnsi="Angsana New"/>
          <w:i/>
          <w:iCs/>
          <w:sz w:val="30"/>
          <w:szCs w:val="30"/>
          <w:cs/>
        </w:rPr>
        <w:t xml:space="preserve"> ต่อปี)</w:t>
      </w:r>
      <w:r w:rsidRPr="00300257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24D03773" w14:textId="77777777" w:rsidR="00C033F6" w:rsidRDefault="00C033F6" w:rsidP="00463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</w:p>
    <w:p w14:paraId="79D12191" w14:textId="64136861" w:rsidR="00463033" w:rsidRPr="00300257" w:rsidRDefault="00463033" w:rsidP="00463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A57124">
        <w:rPr>
          <w:rFonts w:ascii="Angsana New" w:hAnsi="Angsana New" w:hint="cs"/>
          <w:sz w:val="30"/>
          <w:szCs w:val="30"/>
          <w:cs/>
        </w:rPr>
        <w:lastRenderedPageBreak/>
        <w:t xml:space="preserve">ณ วันที่ </w:t>
      </w:r>
      <w:r w:rsidRPr="00A57124">
        <w:rPr>
          <w:rFonts w:ascii="Angsana New" w:hAnsi="Angsana New"/>
          <w:sz w:val="30"/>
          <w:szCs w:val="30"/>
        </w:rPr>
        <w:t>31</w:t>
      </w:r>
      <w:r w:rsidRPr="00A57124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13238E">
        <w:rPr>
          <w:rFonts w:ascii="Angsana New" w:hAnsi="Angsana New"/>
          <w:sz w:val="30"/>
          <w:szCs w:val="30"/>
        </w:rPr>
        <w:t>2561</w:t>
      </w:r>
      <w:r w:rsidRPr="00A57124">
        <w:rPr>
          <w:rFonts w:ascii="Angsana New" w:hAnsi="Angsana New"/>
          <w:sz w:val="30"/>
          <w:szCs w:val="30"/>
          <w:cs/>
        </w:rPr>
        <w:t xml:space="preserve"> ราคาทุนของเครื่องจักรและอุปกรณ์ภายใต้สัญญาเช่าการเงิน</w:t>
      </w:r>
      <w:r w:rsidRPr="00A57124">
        <w:rPr>
          <w:rFonts w:ascii="Angsana New" w:hAnsi="Angsana New" w:hint="cs"/>
          <w:sz w:val="30"/>
          <w:szCs w:val="30"/>
          <w:cs/>
        </w:rPr>
        <w:t>มี</w:t>
      </w:r>
      <w:r w:rsidRPr="00987A06">
        <w:rPr>
          <w:rFonts w:ascii="Angsana New" w:hAnsi="Angsana New"/>
          <w:sz w:val="30"/>
          <w:szCs w:val="30"/>
          <w:cs/>
        </w:rPr>
        <w:t xml:space="preserve">จำนวน </w:t>
      </w:r>
      <w:r w:rsidR="00987A06" w:rsidRPr="00B756BA">
        <w:rPr>
          <w:rFonts w:ascii="Angsana New" w:hAnsi="Angsana New"/>
          <w:sz w:val="30"/>
          <w:szCs w:val="30"/>
        </w:rPr>
        <w:t>1,207</w:t>
      </w:r>
      <w:r w:rsidR="00987A06" w:rsidRPr="00B756BA">
        <w:rPr>
          <w:rFonts w:ascii="Angsana New" w:hAnsi="Angsana New"/>
          <w:sz w:val="30"/>
          <w:szCs w:val="30"/>
          <w:cs/>
        </w:rPr>
        <w:t xml:space="preserve"> </w:t>
      </w:r>
      <w:r w:rsidRPr="00987A06">
        <w:rPr>
          <w:rFonts w:ascii="Angsana New" w:hAnsi="Angsana New"/>
          <w:sz w:val="30"/>
          <w:szCs w:val="30"/>
          <w:cs/>
        </w:rPr>
        <w:t>ล้าน</w:t>
      </w:r>
      <w:r w:rsidRPr="00A57124">
        <w:rPr>
          <w:rFonts w:ascii="Angsana New" w:hAnsi="Angsana New"/>
          <w:sz w:val="30"/>
          <w:szCs w:val="30"/>
          <w:cs/>
        </w:rPr>
        <w:t xml:space="preserve">บาท </w:t>
      </w:r>
      <w:r w:rsidRPr="00A57124">
        <w:rPr>
          <w:rFonts w:ascii="Angsana New" w:hAnsi="Angsana New"/>
          <w:i/>
          <w:iCs/>
          <w:spacing w:val="-4"/>
          <w:sz w:val="30"/>
          <w:szCs w:val="30"/>
        </w:rPr>
        <w:t>(</w:t>
      </w:r>
      <w:r w:rsidR="0013238E">
        <w:rPr>
          <w:rFonts w:ascii="Angsana New" w:hAnsi="Angsana New"/>
          <w:i/>
          <w:iCs/>
          <w:spacing w:val="-4"/>
          <w:sz w:val="30"/>
          <w:szCs w:val="30"/>
        </w:rPr>
        <w:t>2560</w:t>
      </w:r>
      <w:r w:rsidRPr="00A57124">
        <w:rPr>
          <w:rFonts w:ascii="Angsana New" w:hAnsi="Angsana New"/>
          <w:i/>
          <w:iCs/>
          <w:spacing w:val="-4"/>
          <w:sz w:val="30"/>
          <w:szCs w:val="30"/>
        </w:rPr>
        <w:t>: 1,</w:t>
      </w:r>
      <w:r w:rsidR="0013238E">
        <w:rPr>
          <w:rFonts w:ascii="Angsana New" w:hAnsi="Angsana New"/>
          <w:i/>
          <w:iCs/>
          <w:spacing w:val="-4"/>
          <w:sz w:val="30"/>
          <w:szCs w:val="30"/>
        </w:rPr>
        <w:t>4</w:t>
      </w:r>
      <w:r w:rsidRPr="00A57124">
        <w:rPr>
          <w:rFonts w:ascii="Angsana New" w:hAnsi="Angsana New"/>
          <w:i/>
          <w:iCs/>
          <w:spacing w:val="-4"/>
          <w:sz w:val="30"/>
          <w:szCs w:val="30"/>
        </w:rPr>
        <w:t>6</w:t>
      </w:r>
      <w:r w:rsidR="0013238E">
        <w:rPr>
          <w:rFonts w:ascii="Angsana New" w:hAnsi="Angsana New"/>
          <w:i/>
          <w:iCs/>
          <w:spacing w:val="-4"/>
          <w:sz w:val="30"/>
          <w:szCs w:val="30"/>
        </w:rPr>
        <w:t>5</w:t>
      </w:r>
      <w:r w:rsidRPr="00A57124">
        <w:rPr>
          <w:rFonts w:ascii="Angsana New" w:hAnsi="Angsana New"/>
          <w:spacing w:val="-4"/>
          <w:sz w:val="30"/>
          <w:szCs w:val="30"/>
        </w:rPr>
        <w:t xml:space="preserve"> </w:t>
      </w:r>
      <w:r w:rsidRPr="00A57124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ล้านบาท)</w:t>
      </w:r>
      <w:r w:rsidRPr="00A57124">
        <w:rPr>
          <w:rFonts w:ascii="Angsana New" w:hAnsi="Angsana New"/>
          <w:spacing w:val="-4"/>
          <w:sz w:val="30"/>
          <w:szCs w:val="30"/>
          <w:cs/>
        </w:rPr>
        <w:t xml:space="preserve"> และ</w:t>
      </w:r>
      <w:r w:rsidRPr="00A57124">
        <w:rPr>
          <w:rFonts w:ascii="Angsana New" w:hAnsi="Angsana New" w:hint="cs"/>
          <w:spacing w:val="-4"/>
          <w:sz w:val="30"/>
          <w:szCs w:val="30"/>
          <w:cs/>
        </w:rPr>
        <w:t>มี</w:t>
      </w:r>
      <w:r w:rsidRPr="00A57124">
        <w:rPr>
          <w:rFonts w:ascii="Angsana New" w:hAnsi="Angsana New"/>
          <w:spacing w:val="-4"/>
          <w:sz w:val="30"/>
          <w:szCs w:val="30"/>
          <w:cs/>
        </w:rPr>
        <w:t>มูลค่า</w:t>
      </w:r>
      <w:r w:rsidRPr="00A57124">
        <w:rPr>
          <w:rFonts w:ascii="Angsana New" w:hAnsi="Angsana New" w:hint="cs"/>
          <w:spacing w:val="-4"/>
          <w:sz w:val="30"/>
          <w:szCs w:val="30"/>
          <w:cs/>
        </w:rPr>
        <w:t>ต</w:t>
      </w:r>
      <w:r w:rsidRPr="00A57124">
        <w:rPr>
          <w:rFonts w:ascii="Angsana New" w:hAnsi="Angsana New"/>
          <w:spacing w:val="-4"/>
          <w:sz w:val="30"/>
          <w:szCs w:val="30"/>
          <w:cs/>
        </w:rPr>
        <w:t>ามบัญชีจำนวน</w:t>
      </w:r>
      <w:r w:rsidRPr="00A5712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987A06">
        <w:rPr>
          <w:rFonts w:ascii="Angsana New" w:hAnsi="Angsana New"/>
          <w:spacing w:val="-4"/>
          <w:sz w:val="30"/>
          <w:szCs w:val="30"/>
        </w:rPr>
        <w:t>884</w:t>
      </w:r>
      <w:r w:rsidR="00987A06" w:rsidRPr="00A57124">
        <w:rPr>
          <w:rFonts w:ascii="Angsana New" w:hAnsi="Angsana New"/>
          <w:spacing w:val="-4"/>
          <w:sz w:val="30"/>
          <w:szCs w:val="30"/>
        </w:rPr>
        <w:t xml:space="preserve"> </w:t>
      </w:r>
      <w:r w:rsidRPr="00A57124">
        <w:rPr>
          <w:rFonts w:ascii="Angsana New" w:hAnsi="Angsana New"/>
          <w:spacing w:val="-4"/>
          <w:sz w:val="30"/>
          <w:szCs w:val="30"/>
          <w:cs/>
        </w:rPr>
        <w:t xml:space="preserve">ล้านบาท </w:t>
      </w:r>
      <w:r w:rsidRPr="00A57124">
        <w:rPr>
          <w:rFonts w:ascii="Angsana New" w:hAnsi="Angsana New"/>
          <w:i/>
          <w:iCs/>
          <w:spacing w:val="-4"/>
          <w:sz w:val="30"/>
          <w:szCs w:val="30"/>
        </w:rPr>
        <w:t>(</w:t>
      </w:r>
      <w:r w:rsidR="0013238E">
        <w:rPr>
          <w:rFonts w:ascii="Angsana New" w:hAnsi="Angsana New"/>
          <w:i/>
          <w:iCs/>
          <w:spacing w:val="-4"/>
          <w:sz w:val="30"/>
          <w:szCs w:val="30"/>
        </w:rPr>
        <w:t>2560</w:t>
      </w:r>
      <w:r w:rsidRPr="00A57124">
        <w:rPr>
          <w:rFonts w:ascii="Angsana New" w:hAnsi="Angsana New"/>
          <w:i/>
          <w:iCs/>
          <w:spacing w:val="-4"/>
          <w:sz w:val="30"/>
          <w:szCs w:val="30"/>
        </w:rPr>
        <w:t>:</w:t>
      </w:r>
      <w:r w:rsidRPr="00A57124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A57124">
        <w:rPr>
          <w:rFonts w:ascii="Angsana New" w:hAnsi="Angsana New"/>
          <w:i/>
          <w:iCs/>
          <w:spacing w:val="-4"/>
          <w:sz w:val="30"/>
          <w:szCs w:val="30"/>
        </w:rPr>
        <w:t>1,</w:t>
      </w:r>
      <w:r w:rsidR="0013238E">
        <w:rPr>
          <w:rFonts w:ascii="Angsana New" w:hAnsi="Angsana New"/>
          <w:i/>
          <w:iCs/>
          <w:spacing w:val="-4"/>
          <w:sz w:val="30"/>
          <w:szCs w:val="30"/>
        </w:rPr>
        <w:t>038</w:t>
      </w:r>
      <w:r w:rsidRPr="00A57124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ล้านบาท)</w:t>
      </w:r>
    </w:p>
    <w:p w14:paraId="6701AE49" w14:textId="77777777" w:rsidR="00463033" w:rsidRDefault="00463033" w:rsidP="00463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</w:p>
    <w:p w14:paraId="081FFDB1" w14:textId="26C3227F" w:rsidR="00140EF6" w:rsidRDefault="00140EF6" w:rsidP="00463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  <w:r w:rsidRPr="00140EF6">
        <w:rPr>
          <w:rFonts w:ascii="Angsana New" w:hAnsi="Angsana New"/>
          <w:sz w:val="30"/>
          <w:szCs w:val="30"/>
          <w:cs/>
        </w:rPr>
        <w:t>ในระหว่าง</w:t>
      </w:r>
      <w:r w:rsidRPr="00AF21D9">
        <w:rPr>
          <w:rFonts w:ascii="Angsana New" w:hAnsi="Angsana New"/>
          <w:sz w:val="30"/>
          <w:szCs w:val="30"/>
          <w:cs/>
        </w:rPr>
        <w:t xml:space="preserve">ปี </w:t>
      </w:r>
      <w:r w:rsidRPr="00AF21D9">
        <w:rPr>
          <w:rFonts w:ascii="Angsana New" w:hAnsi="Angsana New"/>
          <w:sz w:val="30"/>
          <w:szCs w:val="30"/>
        </w:rPr>
        <w:t>2561</w:t>
      </w:r>
      <w:r w:rsidRPr="00AF21D9">
        <w:rPr>
          <w:rFonts w:ascii="Angsana New" w:hAnsi="Angsana New"/>
          <w:sz w:val="30"/>
          <w:szCs w:val="30"/>
          <w:cs/>
        </w:rPr>
        <w:t xml:space="preserve"> กลุ่มบริษัทได้รับรู้ผลขาดทุนจากการด้อยค่าของที่ดิน อาคารและอุปกรณ์ </w:t>
      </w:r>
      <w:r w:rsidR="009874D8" w:rsidRPr="00AF21D9">
        <w:rPr>
          <w:rFonts w:ascii="Angsana New" w:hAnsi="Angsana New"/>
          <w:spacing w:val="2"/>
          <w:sz w:val="30"/>
          <w:szCs w:val="30"/>
          <w:cs/>
        </w:rPr>
        <w:t>ของธุรกิจซีเมนต์และ</w:t>
      </w:r>
      <w:r w:rsidR="009874D8" w:rsidRPr="007E5942">
        <w:rPr>
          <w:rFonts w:ascii="Angsana New" w:hAnsi="Angsana New"/>
          <w:spacing w:val="-6"/>
          <w:sz w:val="30"/>
          <w:szCs w:val="30"/>
          <w:cs/>
        </w:rPr>
        <w:t>ผลิตภัณฑ์ก่อสร้าง</w:t>
      </w:r>
      <w:r w:rsidR="00AF21D9" w:rsidRPr="007E5942">
        <w:rPr>
          <w:rFonts w:ascii="Angsana New" w:hAnsi="Angsana New"/>
          <w:spacing w:val="-6"/>
          <w:sz w:val="30"/>
          <w:szCs w:val="30"/>
          <w:cs/>
        </w:rPr>
        <w:t xml:space="preserve"> และธุรกิจ</w:t>
      </w:r>
      <w:proofErr w:type="spellStart"/>
      <w:r w:rsidR="00AF21D9" w:rsidRPr="007E5942">
        <w:rPr>
          <w:rFonts w:ascii="Angsana New" w:hAnsi="Angsana New"/>
          <w:spacing w:val="-6"/>
          <w:sz w:val="30"/>
          <w:szCs w:val="30"/>
          <w:cs/>
        </w:rPr>
        <w:t>เค</w:t>
      </w:r>
      <w:proofErr w:type="spellEnd"/>
      <w:r w:rsidR="00AF21D9" w:rsidRPr="007E5942">
        <w:rPr>
          <w:rFonts w:ascii="Angsana New" w:hAnsi="Angsana New"/>
          <w:spacing w:val="-6"/>
          <w:sz w:val="30"/>
          <w:szCs w:val="30"/>
          <w:cs/>
        </w:rPr>
        <w:t>มิ</w:t>
      </w:r>
      <w:proofErr w:type="spellStart"/>
      <w:r w:rsidR="00AF21D9" w:rsidRPr="007E5942">
        <w:rPr>
          <w:rFonts w:ascii="Angsana New" w:hAnsi="Angsana New"/>
          <w:spacing w:val="-6"/>
          <w:sz w:val="30"/>
          <w:szCs w:val="30"/>
          <w:cs/>
        </w:rPr>
        <w:t>คอลส์</w:t>
      </w:r>
      <w:proofErr w:type="spellEnd"/>
      <w:r w:rsidR="009874D8" w:rsidRPr="007E594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E5942">
        <w:rPr>
          <w:rFonts w:ascii="Angsana New" w:hAnsi="Angsana New"/>
          <w:spacing w:val="-6"/>
          <w:sz w:val="30"/>
          <w:szCs w:val="30"/>
          <w:cs/>
        </w:rPr>
        <w:t xml:space="preserve">เป็นจำนวนเงินรวมประมาณ </w:t>
      </w:r>
      <w:r w:rsidR="00BD677E" w:rsidRPr="007E5942">
        <w:rPr>
          <w:rFonts w:ascii="Angsana New" w:hAnsi="Angsana New"/>
          <w:spacing w:val="-6"/>
          <w:sz w:val="30"/>
          <w:szCs w:val="30"/>
        </w:rPr>
        <w:t>643</w:t>
      </w:r>
      <w:r w:rsidR="00BD677E" w:rsidRPr="007E594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E5942">
        <w:rPr>
          <w:rFonts w:ascii="Angsana New" w:hAnsi="Angsana New"/>
          <w:spacing w:val="-6"/>
          <w:sz w:val="30"/>
          <w:szCs w:val="30"/>
          <w:cs/>
        </w:rPr>
        <w:t>ล้านบาท ซึ่งรวมอยู่ในค่าใช้จ่ายในการบริหาร</w:t>
      </w:r>
      <w:r w:rsidRPr="00AF21D9">
        <w:rPr>
          <w:rFonts w:ascii="Angsana New" w:hAnsi="Angsana New"/>
          <w:sz w:val="30"/>
          <w:szCs w:val="30"/>
          <w:cs/>
        </w:rPr>
        <w:t>ในงบกำไรขาดทุนรวม</w:t>
      </w:r>
    </w:p>
    <w:p w14:paraId="4E5422B3" w14:textId="77777777" w:rsidR="00140EF6" w:rsidRPr="004361C9" w:rsidRDefault="00140EF6" w:rsidP="00463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  <w:cs/>
        </w:rPr>
      </w:pPr>
    </w:p>
    <w:p w14:paraId="4688150A" w14:textId="36CA74FE" w:rsidR="00463033" w:rsidRPr="007E4970" w:rsidRDefault="00463033" w:rsidP="00463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highlight w:val="lightGray"/>
          <w:cs/>
        </w:rPr>
      </w:pPr>
      <w:r w:rsidRPr="008E67B1">
        <w:rPr>
          <w:rFonts w:ascii="Angsana New" w:hAnsi="Angsana New"/>
          <w:sz w:val="30"/>
          <w:szCs w:val="30"/>
          <w:cs/>
        </w:rPr>
        <w:t>ในการทดสอบการด้อยค่าของที่ดิน อาคารและอุปกรณ์ที่มีข้อบ่งชี้การด้อยค่า กลุ่มบริษัทกำหนดมูลค่าที่คาดว่าจะได้รับคืนจากมูลค่าจากการใช้ ซึ่งใช้วิธีการคิดลดกระแสเงินสดในอนาคตที่คาดว่าจะได้รับ ทั้งนี้กระแสเงินสดใน</w:t>
      </w:r>
      <w:r w:rsidRPr="008E67B1">
        <w:rPr>
          <w:rFonts w:ascii="Angsana New" w:hAnsi="Angsana New"/>
          <w:spacing w:val="-4"/>
          <w:sz w:val="30"/>
          <w:szCs w:val="30"/>
          <w:cs/>
        </w:rPr>
        <w:t>อนาคตเป็นประมาณการสำหรับห้าปีข้างหน้าและอัตราการเติบโตหลังจากนั้น ซึ่งกำหนดจากประมาณการในระยะยาว</w:t>
      </w:r>
      <w:r w:rsidRPr="008E67B1">
        <w:rPr>
          <w:rFonts w:ascii="Angsana New" w:hAnsi="Angsana New"/>
          <w:sz w:val="30"/>
          <w:szCs w:val="30"/>
          <w:cs/>
        </w:rPr>
        <w:t xml:space="preserve">ของผู้บริหารเกี่ยวกับอัตราการเติบโตของกำไร </w:t>
      </w:r>
      <w:r w:rsidRPr="008E67B1">
        <w:rPr>
          <w:rFonts w:ascii="Angsana New" w:hAnsi="Angsana New"/>
          <w:sz w:val="30"/>
          <w:szCs w:val="30"/>
        </w:rPr>
        <w:t xml:space="preserve">EBITDA </w:t>
      </w:r>
      <w:r w:rsidRPr="008E67B1">
        <w:rPr>
          <w:rFonts w:ascii="Angsana New" w:hAnsi="Angsana New"/>
          <w:sz w:val="30"/>
          <w:szCs w:val="30"/>
          <w:cs/>
        </w:rPr>
        <w:t>และใช้อัตราคิดลดจากต้นทุนเงินทุนถัวเฉลี่ยถ่วงน้ำหนักของกลุ่มบริษัท</w:t>
      </w:r>
    </w:p>
    <w:p w14:paraId="5904CF87" w14:textId="0FF6F577" w:rsidR="000677E0" w:rsidRDefault="000677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6FD3A43" w14:textId="10338AC2" w:rsidR="00AA2AB9" w:rsidRPr="00300257" w:rsidRDefault="003316A0" w:rsidP="00AA2AB9">
      <w:pPr>
        <w:pStyle w:val="block"/>
        <w:tabs>
          <w:tab w:val="left" w:pos="540"/>
        </w:tabs>
        <w:spacing w:after="0" w:line="240" w:lineRule="atLeast"/>
        <w:ind w:left="0"/>
        <w:jc w:val="both"/>
        <w:rPr>
          <w:rFonts w:ascii="Angsana New" w:hAnsi="Angsana New"/>
          <w:b/>
          <w:bCs/>
          <w:sz w:val="30"/>
          <w:szCs w:val="30"/>
          <w:cs/>
          <w:lang w:val="en-US" w:bidi="th-TH"/>
        </w:rPr>
      </w:pPr>
      <w:r w:rsidRPr="00915263">
        <w:rPr>
          <w:rFonts w:ascii="Angsana New" w:hAnsi="Angsana New"/>
          <w:b/>
          <w:bCs/>
          <w:sz w:val="30"/>
          <w:szCs w:val="30"/>
          <w:lang w:val="en-US" w:bidi="th-TH"/>
        </w:rPr>
        <w:t>14</w:t>
      </w:r>
      <w:r w:rsidR="00AA2AB9" w:rsidRPr="00915263">
        <w:rPr>
          <w:rFonts w:ascii="Angsana New" w:hAnsi="Angsana New"/>
          <w:b/>
          <w:bCs/>
          <w:sz w:val="30"/>
          <w:szCs w:val="30"/>
          <w:lang w:val="en-US" w:bidi="th-TH"/>
        </w:rPr>
        <w:tab/>
      </w:r>
      <w:r w:rsidR="00AA2AB9" w:rsidRPr="00915263">
        <w:rPr>
          <w:rFonts w:ascii="Angsana New" w:hAnsi="Angsana New"/>
          <w:b/>
          <w:bCs/>
          <w:sz w:val="30"/>
          <w:szCs w:val="30"/>
          <w:cs/>
          <w:lang w:val="en-US" w:bidi="th-TH"/>
        </w:rPr>
        <w:t>ค่าความนิยมและสินทรัพย์ไม่มีตัวตนอื่น</w:t>
      </w:r>
    </w:p>
    <w:p w14:paraId="5BB0F594" w14:textId="77777777" w:rsidR="00AA2AB9" w:rsidRPr="00AA2AB9" w:rsidRDefault="00AA2AB9" w:rsidP="00AA2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</w:p>
    <w:p w14:paraId="2ECA156B" w14:textId="592FCB84" w:rsidR="00AA2AB9" w:rsidRPr="00300257" w:rsidRDefault="00F24E3B" w:rsidP="00AA2AB9">
      <w:pPr>
        <w:pStyle w:val="block"/>
        <w:spacing w:after="0" w:line="240" w:lineRule="atLeast"/>
        <w:ind w:left="360"/>
        <w:jc w:val="both"/>
        <w:rPr>
          <w:szCs w:val="22"/>
          <w:lang w:bidi="th-TH"/>
        </w:rPr>
      </w:pPr>
      <w:r w:rsidRPr="00F24E3B">
        <w:rPr>
          <w:noProof/>
          <w:lang w:val="en-US" w:bidi="th-TH"/>
        </w:rPr>
        <w:drawing>
          <wp:inline distT="0" distB="0" distL="0" distR="0" wp14:anchorId="207EEDB8" wp14:editId="7CE3D14F">
            <wp:extent cx="5842800" cy="4442400"/>
            <wp:effectExtent l="0" t="0" r="571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800" cy="444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A47DDE" w14:textId="2E0E9954" w:rsidR="00AA2AB9" w:rsidRPr="00300257" w:rsidRDefault="00D0126F" w:rsidP="00AA2AB9">
      <w:pPr>
        <w:pStyle w:val="block"/>
        <w:spacing w:after="0" w:line="240" w:lineRule="atLeast"/>
        <w:ind w:left="360"/>
        <w:jc w:val="both"/>
        <w:rPr>
          <w:szCs w:val="22"/>
          <w:lang w:bidi="th-TH"/>
        </w:rPr>
      </w:pPr>
      <w:r w:rsidRPr="00D0126F">
        <w:rPr>
          <w:noProof/>
          <w:lang w:val="en-US" w:bidi="th-TH"/>
        </w:rPr>
        <w:lastRenderedPageBreak/>
        <w:drawing>
          <wp:inline distT="0" distB="0" distL="0" distR="0" wp14:anchorId="7482DA6E" wp14:editId="3581EE85">
            <wp:extent cx="5888990" cy="5508625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8990" cy="550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7D78E0" w14:textId="77777777" w:rsidR="00AA2AB9" w:rsidRPr="00AA2AB9" w:rsidRDefault="00AA2AB9" w:rsidP="00AA2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</w:p>
    <w:p w14:paraId="2693114D" w14:textId="525FBEA2" w:rsidR="00AA2AB9" w:rsidRPr="007E5942" w:rsidRDefault="00AA2AB9" w:rsidP="00AA2AB9">
      <w:pPr>
        <w:pStyle w:val="block"/>
        <w:spacing w:after="0" w:line="240" w:lineRule="atLeast"/>
        <w:ind w:left="562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7E5942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ในไตรมาสที่ </w:t>
      </w:r>
      <w:r w:rsidRPr="007E5942">
        <w:rPr>
          <w:rFonts w:ascii="Angsana New" w:hAnsi="Angsana New"/>
          <w:spacing w:val="-2"/>
          <w:sz w:val="30"/>
          <w:szCs w:val="30"/>
          <w:lang w:val="en-US" w:bidi="th-TH"/>
        </w:rPr>
        <w:t>3</w:t>
      </w:r>
      <w:r w:rsidRPr="007E5942">
        <w:rPr>
          <w:rFonts w:ascii="Angsana New" w:hAnsi="Angsana New"/>
          <w:spacing w:val="-2"/>
          <w:sz w:val="30"/>
          <w:szCs w:val="30"/>
          <w:lang w:bidi="th-TH"/>
        </w:rPr>
        <w:t xml:space="preserve"> </w:t>
      </w:r>
      <w:r w:rsidRPr="007E5942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ของปี </w:t>
      </w:r>
      <w:r w:rsidRPr="007E5942">
        <w:rPr>
          <w:rFonts w:ascii="Angsana New" w:hAnsi="Angsana New"/>
          <w:spacing w:val="-2"/>
          <w:sz w:val="30"/>
          <w:szCs w:val="30"/>
          <w:lang w:bidi="th-TH"/>
        </w:rPr>
        <w:t>256</w:t>
      </w:r>
      <w:r w:rsidR="00284FCB" w:rsidRPr="007E5942">
        <w:rPr>
          <w:rFonts w:ascii="Angsana New" w:hAnsi="Angsana New"/>
          <w:spacing w:val="-2"/>
          <w:sz w:val="30"/>
          <w:szCs w:val="30"/>
          <w:lang w:bidi="th-TH"/>
        </w:rPr>
        <w:t>1</w:t>
      </w:r>
      <w:r w:rsidRPr="007E5942">
        <w:rPr>
          <w:rFonts w:ascii="Angsana New" w:hAnsi="Angsana New"/>
          <w:spacing w:val="-2"/>
          <w:sz w:val="30"/>
          <w:szCs w:val="30"/>
          <w:lang w:bidi="th-TH"/>
        </w:rPr>
        <w:t xml:space="preserve"> </w:t>
      </w:r>
      <w:r w:rsidRPr="007E5942">
        <w:rPr>
          <w:rFonts w:ascii="Angsana New" w:hAnsi="Angsana New"/>
          <w:spacing w:val="-2"/>
          <w:sz w:val="30"/>
          <w:szCs w:val="30"/>
          <w:cs/>
          <w:lang w:bidi="th-TH"/>
        </w:rPr>
        <w:t>กลุ่มบริษัทได้รับรู้ผลขาดทุนจากการด้อยค่าของค่าความนิยมของเงินลงทุนในบริษัทย่อย</w:t>
      </w:r>
      <w:r w:rsidRPr="007E5942">
        <w:rPr>
          <w:rFonts w:ascii="Angsana New" w:hAnsi="Angsana New"/>
          <w:spacing w:val="2"/>
          <w:sz w:val="30"/>
          <w:szCs w:val="30"/>
          <w:cs/>
          <w:lang w:bidi="th-TH"/>
        </w:rPr>
        <w:t>ในส่วนงานธุรกิจซ</w:t>
      </w:r>
      <w:r w:rsidR="006A403B">
        <w:rPr>
          <w:rFonts w:ascii="Angsana New" w:hAnsi="Angsana New" w:hint="cs"/>
          <w:spacing w:val="2"/>
          <w:sz w:val="30"/>
          <w:szCs w:val="30"/>
          <w:cs/>
          <w:lang w:bidi="th-TH"/>
        </w:rPr>
        <w:t>ี</w:t>
      </w:r>
      <w:r w:rsidRPr="007E5942">
        <w:rPr>
          <w:rFonts w:ascii="Angsana New" w:hAnsi="Angsana New"/>
          <w:spacing w:val="2"/>
          <w:sz w:val="30"/>
          <w:szCs w:val="30"/>
          <w:cs/>
          <w:lang w:bidi="th-TH"/>
        </w:rPr>
        <w:t>เมนต์</w:t>
      </w:r>
      <w:r w:rsidR="006A403B">
        <w:rPr>
          <w:rFonts w:ascii="Angsana New" w:hAnsi="Angsana New" w:hint="cs"/>
          <w:spacing w:val="2"/>
          <w:sz w:val="30"/>
          <w:szCs w:val="30"/>
          <w:cs/>
          <w:lang w:val="en-US" w:bidi="th-TH"/>
        </w:rPr>
        <w:t>และ</w:t>
      </w:r>
      <w:r w:rsidRPr="007E5942">
        <w:rPr>
          <w:rFonts w:ascii="Angsana New" w:hAnsi="Angsana New"/>
          <w:spacing w:val="2"/>
          <w:sz w:val="30"/>
          <w:szCs w:val="30"/>
          <w:cs/>
          <w:lang w:val="en-US" w:bidi="th-TH"/>
        </w:rPr>
        <w:t>ผลิตภัณฑ์ก่อสร้าง</w:t>
      </w:r>
      <w:r w:rsidRPr="007E5942">
        <w:rPr>
          <w:rFonts w:ascii="Angsana New" w:hAnsi="Angsana New"/>
          <w:spacing w:val="2"/>
          <w:sz w:val="30"/>
          <w:szCs w:val="30"/>
          <w:cs/>
          <w:lang w:bidi="th-TH"/>
        </w:rPr>
        <w:t xml:space="preserve"> เป็นจำนวนเงิน </w:t>
      </w:r>
      <w:r w:rsidR="0011339C" w:rsidRPr="007E5942">
        <w:rPr>
          <w:rFonts w:ascii="Angsana New" w:hAnsi="Angsana New"/>
          <w:spacing w:val="2"/>
          <w:sz w:val="30"/>
          <w:szCs w:val="30"/>
          <w:lang w:val="en-US" w:bidi="th-TH"/>
        </w:rPr>
        <w:t>81</w:t>
      </w:r>
      <w:r w:rsidR="006A7965" w:rsidRPr="007E5942">
        <w:rPr>
          <w:rFonts w:ascii="Angsana New" w:hAnsi="Angsana New"/>
          <w:spacing w:val="2"/>
          <w:sz w:val="30"/>
          <w:szCs w:val="30"/>
          <w:lang w:val="en-US" w:bidi="th-TH"/>
        </w:rPr>
        <w:t>5</w:t>
      </w:r>
      <w:r w:rsidRPr="007E5942">
        <w:rPr>
          <w:rFonts w:ascii="Angsana New" w:hAnsi="Angsana New"/>
          <w:spacing w:val="2"/>
          <w:sz w:val="30"/>
          <w:szCs w:val="30"/>
          <w:lang w:bidi="th-TH"/>
        </w:rPr>
        <w:t xml:space="preserve"> </w:t>
      </w:r>
      <w:r w:rsidRPr="007E5942">
        <w:rPr>
          <w:rFonts w:ascii="Angsana New" w:hAnsi="Angsana New"/>
          <w:spacing w:val="2"/>
          <w:sz w:val="30"/>
          <w:szCs w:val="30"/>
          <w:cs/>
          <w:lang w:bidi="th-TH"/>
        </w:rPr>
        <w:t>ล้านบาท ซึ่งรวมอยู่ในค่าใช้จ่ายในการบริหาร</w:t>
      </w:r>
      <w:r w:rsidRPr="007E5942">
        <w:rPr>
          <w:rFonts w:ascii="Angsana New" w:hAnsi="Angsana New"/>
          <w:sz w:val="30"/>
          <w:szCs w:val="30"/>
          <w:cs/>
          <w:lang w:bidi="th-TH"/>
        </w:rPr>
        <w:t>ในงบกำไรขาดทุนรวม</w:t>
      </w:r>
    </w:p>
    <w:p w14:paraId="730B8E56" w14:textId="77777777" w:rsidR="00AA2AB9" w:rsidRPr="00AA2AB9" w:rsidRDefault="00AA2AB9" w:rsidP="00AA2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</w:p>
    <w:p w14:paraId="1D607181" w14:textId="77777777" w:rsidR="00AA2AB9" w:rsidRDefault="00AA2AB9" w:rsidP="00AA2AB9">
      <w:pPr>
        <w:pStyle w:val="block"/>
        <w:spacing w:after="0"/>
        <w:ind w:left="562"/>
        <w:jc w:val="thaiDistribute"/>
        <w:rPr>
          <w:rFonts w:ascii="Angsana New" w:hAnsi="Angsana New"/>
          <w:sz w:val="30"/>
          <w:szCs w:val="30"/>
          <w:lang w:bidi="th-TH"/>
        </w:rPr>
      </w:pPr>
      <w:r w:rsidRPr="00474FB2">
        <w:rPr>
          <w:rFonts w:ascii="Angsana New" w:hAnsi="Angsana New"/>
          <w:sz w:val="30"/>
          <w:szCs w:val="30"/>
          <w:cs/>
          <w:lang w:bidi="th-TH"/>
        </w:rPr>
        <w:t>ในการทดสอบการด้อยค่าของค่าความนิยม กลุ่มบริษัทกำหนดมูลค่าที่คาดว่าจะได้รับคืนจากมูลค่าจากการใช้ ซึ่งใช้วิธีการคิดลดกระแสเงินสดในอนาคตที่คาดว่าจะได้รับ ทั้งนี้กระแสเงินสดในอนาคตเป็นประมาณการสำหรับห้าปี</w:t>
      </w:r>
      <w:r w:rsidRPr="0044271C">
        <w:rPr>
          <w:rFonts w:ascii="Angsana New" w:hAnsi="Angsana New"/>
          <w:spacing w:val="4"/>
          <w:sz w:val="30"/>
          <w:szCs w:val="30"/>
          <w:cs/>
          <w:lang w:bidi="th-TH"/>
        </w:rPr>
        <w:t>ข้างหน้าและอัตราการเติบโตหลังจากนั้น ซึ่งกำหนดจากประมาณการในระยะยาวของผู้บริหารเกี่ยวกับอัตรา</w:t>
      </w:r>
      <w:r w:rsidRPr="00474FB2">
        <w:rPr>
          <w:rFonts w:ascii="Angsana New" w:hAnsi="Angsana New"/>
          <w:sz w:val="30"/>
          <w:szCs w:val="30"/>
          <w:cs/>
          <w:lang w:bidi="th-TH"/>
        </w:rPr>
        <w:t xml:space="preserve">การเติบโตของกำไร </w:t>
      </w:r>
      <w:r w:rsidRPr="00474FB2">
        <w:rPr>
          <w:rFonts w:ascii="Angsana New" w:hAnsi="Angsana New"/>
          <w:sz w:val="30"/>
          <w:szCs w:val="30"/>
          <w:lang w:bidi="th-TH"/>
        </w:rPr>
        <w:t xml:space="preserve">EBITDA </w:t>
      </w:r>
      <w:r w:rsidRPr="00474FB2">
        <w:rPr>
          <w:rFonts w:ascii="Angsana New" w:hAnsi="Angsana New"/>
          <w:sz w:val="30"/>
          <w:szCs w:val="30"/>
          <w:cs/>
          <w:lang w:bidi="th-TH"/>
        </w:rPr>
        <w:t>และใช้อัตราคิดลดจากต้นทุนเงินทุนถัวเฉลี่ยถ่วงน้ำหนักของกลุ่มบริษัท</w:t>
      </w:r>
    </w:p>
    <w:p w14:paraId="24D8307B" w14:textId="77777777" w:rsidR="00057F44" w:rsidRPr="00474FB2" w:rsidRDefault="00057F44" w:rsidP="00AA2AB9">
      <w:pPr>
        <w:pStyle w:val="block"/>
        <w:spacing w:after="0"/>
        <w:ind w:left="562"/>
        <w:jc w:val="thaiDistribute"/>
        <w:rPr>
          <w:rFonts w:ascii="Angsana New" w:hAnsi="Angsana New"/>
          <w:sz w:val="30"/>
          <w:szCs w:val="30"/>
          <w:cs/>
          <w:lang w:bidi="th-TH"/>
        </w:rPr>
      </w:pPr>
    </w:p>
    <w:p w14:paraId="67F24FA2" w14:textId="17EF29DF" w:rsidR="00AA2AB9" w:rsidRDefault="00AA2AB9" w:rsidP="00AA2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  <w:r w:rsidRPr="00300257">
        <w:rPr>
          <w:rFonts w:ascii="Angsana New" w:hAnsi="Angsana New"/>
          <w:b/>
          <w:bCs/>
          <w:sz w:val="30"/>
          <w:szCs w:val="30"/>
        </w:rPr>
        <w:br w:type="page"/>
      </w:r>
    </w:p>
    <w:p w14:paraId="342993EF" w14:textId="245EF49E" w:rsidR="00AA2AB9" w:rsidRPr="00300257" w:rsidRDefault="003316A0" w:rsidP="00AA2AB9">
      <w:pPr>
        <w:pStyle w:val="block"/>
        <w:spacing w:after="0"/>
        <w:ind w:left="0"/>
        <w:rPr>
          <w:rFonts w:ascii="Angsana New" w:hAnsi="Angsana New"/>
          <w:b/>
          <w:bCs/>
          <w:sz w:val="30"/>
          <w:szCs w:val="30"/>
          <w:cs/>
          <w:lang w:bidi="th-TH"/>
        </w:rPr>
      </w:pPr>
      <w:r w:rsidRPr="007E5942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15</w:t>
      </w:r>
      <w:r w:rsidR="00AA2AB9" w:rsidRPr="007E5942">
        <w:rPr>
          <w:rFonts w:ascii="Angsana New" w:hAnsi="Angsana New"/>
          <w:b/>
          <w:bCs/>
          <w:sz w:val="30"/>
          <w:szCs w:val="30"/>
        </w:rPr>
        <w:tab/>
      </w:r>
      <w:r w:rsidR="00AA2AB9" w:rsidRPr="007E5942">
        <w:rPr>
          <w:rFonts w:ascii="Angsana New" w:hAnsi="Angsana New"/>
          <w:b/>
          <w:bCs/>
          <w:sz w:val="30"/>
          <w:szCs w:val="30"/>
          <w:cs/>
          <w:lang w:bidi="th-TH"/>
        </w:rPr>
        <w:t>สินทรัพย์ภาษีเงินได้รอการตัดบัญชี (หนี้สินภาษีเงินได้รอการตัดบัญชี)</w:t>
      </w:r>
    </w:p>
    <w:p w14:paraId="3A1D0740" w14:textId="77777777" w:rsidR="00AA2AB9" w:rsidRPr="0003128C" w:rsidRDefault="00AA2AB9" w:rsidP="00AA2AB9">
      <w:pPr>
        <w:pStyle w:val="block"/>
        <w:spacing w:after="0"/>
        <w:ind w:left="562"/>
        <w:jc w:val="thaiDistribute"/>
        <w:rPr>
          <w:rFonts w:ascii="Angsana New" w:hAnsi="Angsana New"/>
          <w:sz w:val="28"/>
          <w:szCs w:val="28"/>
          <w:lang w:bidi="th-TH"/>
        </w:rPr>
      </w:pPr>
    </w:p>
    <w:p w14:paraId="06ABEA69" w14:textId="77777777" w:rsidR="00AA2AB9" w:rsidRDefault="00AA2AB9" w:rsidP="00AA2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pacing w:val="4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</w:t>
      </w:r>
      <w:r w:rsidRPr="00300257">
        <w:rPr>
          <w:rFonts w:ascii="Angsana New" w:hAnsi="Angsana New"/>
          <w:spacing w:val="2"/>
          <w:sz w:val="30"/>
          <w:szCs w:val="30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</w:t>
      </w:r>
      <w:r w:rsidRPr="00300257">
        <w:rPr>
          <w:rFonts w:ascii="Angsana New" w:hAnsi="Angsana New" w:hint="cs"/>
          <w:spacing w:val="2"/>
          <w:sz w:val="30"/>
          <w:szCs w:val="30"/>
          <w:cs/>
        </w:rPr>
        <w:t>ด</w:t>
      </w:r>
      <w:r w:rsidRPr="00300257">
        <w:rPr>
          <w:rFonts w:ascii="Angsana New" w:hAnsi="Angsana New"/>
          <w:spacing w:val="2"/>
          <w:sz w:val="30"/>
          <w:szCs w:val="30"/>
          <w:cs/>
        </w:rPr>
        <w:t>ปัจจุบันและภาษีเงินได้นี้ประเมินโดยหน่วยงานจัดเก็บภาษีหน่วยงานเดียวกัน ซึ่งแสดงรวมไว้ในงบแสดงฐานะการเงินรวม</w:t>
      </w:r>
      <w:r w:rsidRPr="00300257">
        <w:rPr>
          <w:rFonts w:ascii="Angsana New" w:hAnsi="Angsana New"/>
          <w:sz w:val="30"/>
          <w:szCs w:val="30"/>
          <w:cs/>
        </w:rPr>
        <w:t>โดยมีรายละเอียดดังนี้</w:t>
      </w:r>
    </w:p>
    <w:p w14:paraId="2711EA85" w14:textId="77777777" w:rsidR="00FB7217" w:rsidRPr="0003128C" w:rsidRDefault="00FB7217" w:rsidP="00FB7217">
      <w:pPr>
        <w:pStyle w:val="block"/>
        <w:spacing w:after="0"/>
        <w:ind w:left="562"/>
        <w:jc w:val="thaiDistribute"/>
        <w:rPr>
          <w:rFonts w:ascii="Angsana New" w:hAnsi="Angsana New"/>
          <w:sz w:val="28"/>
          <w:szCs w:val="28"/>
          <w:lang w:bidi="th-TH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440"/>
        <w:gridCol w:w="270"/>
        <w:gridCol w:w="1350"/>
      </w:tblGrid>
      <w:tr w:rsidR="00AA2AB9" w:rsidRPr="00300257" w14:paraId="48118C61" w14:textId="77777777" w:rsidTr="00BB097A">
        <w:trPr>
          <w:trHeight w:hRule="exact" w:val="369"/>
        </w:trPr>
        <w:tc>
          <w:tcPr>
            <w:tcW w:w="6030" w:type="dxa"/>
          </w:tcPr>
          <w:p w14:paraId="0C4C6E8D" w14:textId="77777777" w:rsidR="00AA2AB9" w:rsidRPr="00300257" w:rsidRDefault="00AA2AB9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B39D7BC" w14:textId="1E83727D" w:rsidR="00AA2AB9" w:rsidRPr="00300257" w:rsidRDefault="00AA2AB9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25163033" w14:textId="77777777" w:rsidR="00AA2AB9" w:rsidRPr="00300257" w:rsidRDefault="00AA2AB9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F43D364" w14:textId="6D15D46D" w:rsidR="00AA2AB9" w:rsidRPr="00300257" w:rsidRDefault="00AA2AB9" w:rsidP="00AA2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</w:tr>
      <w:tr w:rsidR="00AA2AB9" w:rsidRPr="00300257" w14:paraId="3442DE9A" w14:textId="77777777" w:rsidTr="00BB097A">
        <w:trPr>
          <w:trHeight w:hRule="exact" w:val="369"/>
        </w:trPr>
        <w:tc>
          <w:tcPr>
            <w:tcW w:w="6030" w:type="dxa"/>
          </w:tcPr>
          <w:p w14:paraId="6443320A" w14:textId="77777777" w:rsidR="00AA2AB9" w:rsidRPr="00300257" w:rsidRDefault="00AA2AB9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00E38A72" w14:textId="77777777" w:rsidR="00AA2AB9" w:rsidRPr="00300257" w:rsidRDefault="00AA2AB9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0025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A2AB9" w:rsidRPr="00300257" w14:paraId="4784A49E" w14:textId="77777777" w:rsidTr="00BB097A">
        <w:trPr>
          <w:trHeight w:hRule="exact" w:val="369"/>
        </w:trPr>
        <w:tc>
          <w:tcPr>
            <w:tcW w:w="6030" w:type="dxa"/>
          </w:tcPr>
          <w:p w14:paraId="046293B7" w14:textId="77777777" w:rsidR="00AA2AB9" w:rsidRPr="00300257" w:rsidRDefault="00AA2AB9" w:rsidP="00AA2AB9">
            <w:pPr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center"/>
          </w:tcPr>
          <w:p w14:paraId="54C98352" w14:textId="18ED24F1" w:rsidR="00AA2AB9" w:rsidRPr="00C33F20" w:rsidRDefault="00284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46" w:firstLine="2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1B34DE" w:rsidRPr="00C33F2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073</w:t>
            </w:r>
          </w:p>
        </w:tc>
        <w:tc>
          <w:tcPr>
            <w:tcW w:w="270" w:type="dxa"/>
            <w:vAlign w:val="center"/>
          </w:tcPr>
          <w:p w14:paraId="51BFCCF3" w14:textId="77777777" w:rsidR="00AA2AB9" w:rsidRPr="00300257" w:rsidRDefault="00AA2AB9" w:rsidP="00AA2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46265481" w14:textId="70A7C00E" w:rsidR="00AA2AB9" w:rsidRPr="00300257" w:rsidRDefault="00AA2AB9" w:rsidP="00AA2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46" w:firstLine="2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30025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274</w:t>
            </w:r>
          </w:p>
        </w:tc>
      </w:tr>
      <w:tr w:rsidR="00AA2AB9" w:rsidRPr="00300257" w14:paraId="05B0733D" w14:textId="77777777" w:rsidTr="00BB097A">
        <w:trPr>
          <w:trHeight w:hRule="exact" w:val="369"/>
        </w:trPr>
        <w:tc>
          <w:tcPr>
            <w:tcW w:w="6030" w:type="dxa"/>
          </w:tcPr>
          <w:p w14:paraId="46AC0D60" w14:textId="77777777" w:rsidR="00AA2AB9" w:rsidRPr="00300257" w:rsidRDefault="00AA2AB9" w:rsidP="00AA2AB9">
            <w:pPr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189FCC2" w14:textId="5CAEE9F8" w:rsidR="00AA2AB9" w:rsidRPr="00C33F20" w:rsidRDefault="00284FCB" w:rsidP="00AA2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46" w:firstLine="2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(2,155)</w:t>
            </w:r>
          </w:p>
        </w:tc>
        <w:tc>
          <w:tcPr>
            <w:tcW w:w="270" w:type="dxa"/>
            <w:vAlign w:val="center"/>
          </w:tcPr>
          <w:p w14:paraId="35B272FF" w14:textId="77777777" w:rsidR="00AA2AB9" w:rsidRPr="00300257" w:rsidRDefault="00AA2AB9" w:rsidP="00AA2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19F27648" w14:textId="392D2427" w:rsidR="00AA2AB9" w:rsidRPr="00300257" w:rsidRDefault="00AA2AB9" w:rsidP="00AA2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46" w:firstLine="2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30025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318</w:t>
            </w:r>
            <w:r w:rsidRPr="0030025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A2AB9" w:rsidRPr="00300257" w14:paraId="24DC1583" w14:textId="77777777" w:rsidTr="00BB097A">
        <w:trPr>
          <w:trHeight w:hRule="exact" w:val="369"/>
        </w:trPr>
        <w:tc>
          <w:tcPr>
            <w:tcW w:w="6030" w:type="dxa"/>
          </w:tcPr>
          <w:p w14:paraId="5D419EC9" w14:textId="77777777" w:rsidR="00AA2AB9" w:rsidRPr="00300257" w:rsidRDefault="00AA2AB9" w:rsidP="00AA2AB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7564A1" w14:textId="2B9CD728" w:rsidR="00AA2AB9" w:rsidRPr="00C33F20" w:rsidRDefault="00284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46" w:firstLine="2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1B34DE" w:rsidRPr="00C33F2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918</w:t>
            </w:r>
          </w:p>
        </w:tc>
        <w:tc>
          <w:tcPr>
            <w:tcW w:w="270" w:type="dxa"/>
            <w:vAlign w:val="center"/>
          </w:tcPr>
          <w:p w14:paraId="67A245A2" w14:textId="77777777" w:rsidR="00AA2AB9" w:rsidRPr="00300257" w:rsidRDefault="00AA2AB9" w:rsidP="00AA2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564D30" w14:textId="483B2F93" w:rsidR="00AA2AB9" w:rsidRPr="00300257" w:rsidRDefault="00AA2AB9" w:rsidP="00AA2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46" w:firstLine="2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30025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956</w:t>
            </w:r>
          </w:p>
        </w:tc>
      </w:tr>
    </w:tbl>
    <w:p w14:paraId="2A320BB9" w14:textId="77777777" w:rsidR="00AA2AB9" w:rsidRPr="0003128C" w:rsidRDefault="00AA2AB9" w:rsidP="00AA2AB9">
      <w:pPr>
        <w:pStyle w:val="block"/>
        <w:spacing w:after="0"/>
        <w:ind w:left="562"/>
        <w:jc w:val="thaiDistribute"/>
        <w:rPr>
          <w:rFonts w:ascii="Angsana New" w:hAnsi="Angsana New"/>
          <w:sz w:val="28"/>
          <w:szCs w:val="28"/>
          <w:lang w:bidi="th-TH"/>
        </w:rPr>
      </w:pPr>
    </w:p>
    <w:p w14:paraId="5CF87679" w14:textId="77777777" w:rsidR="00AA2AB9" w:rsidRPr="00300257" w:rsidRDefault="00AA2AB9" w:rsidP="00AA2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  <w:cs/>
        </w:rPr>
      </w:pPr>
    </w:p>
    <w:p w14:paraId="42E5D7A0" w14:textId="7877DEC4" w:rsidR="00AA2AB9" w:rsidRDefault="00AA2AB9" w:rsidP="00031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1"/>
        <w:jc w:val="thaiDistribute"/>
        <w:rPr>
          <w:rFonts w:ascii="Angsana New" w:hAnsi="Angsana New"/>
          <w:sz w:val="30"/>
          <w:szCs w:val="30"/>
        </w:rPr>
      </w:pPr>
      <w:r w:rsidRPr="0087247F">
        <w:rPr>
          <w:rFonts w:ascii="Angsana New" w:hAnsi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</w:t>
      </w:r>
      <w:r w:rsidR="00AB6769">
        <w:rPr>
          <w:rFonts w:ascii="Angsana New" w:hAnsi="Angsana New"/>
          <w:sz w:val="30"/>
          <w:szCs w:val="30"/>
        </w:rPr>
        <w:t xml:space="preserve"> </w:t>
      </w:r>
      <w:r w:rsidRPr="0087247F">
        <w:rPr>
          <w:rFonts w:ascii="Angsana New" w:hAnsi="Angsana New"/>
          <w:sz w:val="30"/>
          <w:szCs w:val="30"/>
          <w:cs/>
        </w:rPr>
        <w:t>มีดังนี้</w:t>
      </w:r>
    </w:p>
    <w:p w14:paraId="72B98DE3" w14:textId="77777777" w:rsidR="0026587F" w:rsidRPr="0003128C" w:rsidRDefault="0026587F" w:rsidP="00031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1"/>
        <w:jc w:val="thaiDistribute"/>
        <w:rPr>
          <w:rFonts w:ascii="Angsana New" w:hAnsi="Angsana New"/>
          <w:sz w:val="28"/>
          <w:szCs w:val="28"/>
        </w:rPr>
      </w:pPr>
    </w:p>
    <w:p w14:paraId="068DDC89" w14:textId="3AF6DA1F" w:rsidR="00AA2AB9" w:rsidRDefault="00284FCB" w:rsidP="00AA2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62"/>
        <w:jc w:val="thaiDistribute"/>
        <w:rPr>
          <w:rFonts w:ascii="Angsana New" w:hAnsi="Angsana New"/>
          <w:sz w:val="30"/>
          <w:szCs w:val="30"/>
        </w:rPr>
      </w:pPr>
      <w:r w:rsidRPr="00284FCB">
        <w:rPr>
          <w:noProof/>
        </w:rPr>
        <w:drawing>
          <wp:inline distT="0" distB="0" distL="0" distR="0" wp14:anchorId="32F371AF" wp14:editId="0B6A20EE">
            <wp:extent cx="5760000" cy="46764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4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50C6B4" w14:textId="4EE6288B" w:rsidR="00AA2AB9" w:rsidRPr="00300257" w:rsidRDefault="00B93954" w:rsidP="00AA2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62"/>
        <w:jc w:val="thaiDistribute"/>
        <w:rPr>
          <w:rFonts w:ascii="Angsana New" w:hAnsi="Angsana New"/>
          <w:sz w:val="30"/>
          <w:szCs w:val="30"/>
        </w:rPr>
      </w:pPr>
      <w:r w:rsidRPr="00B93954">
        <w:rPr>
          <w:noProof/>
        </w:rPr>
        <w:lastRenderedPageBreak/>
        <w:drawing>
          <wp:inline distT="0" distB="0" distL="0" distR="0" wp14:anchorId="0F826D00" wp14:editId="664D4F18">
            <wp:extent cx="5760000" cy="46764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4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E3CC8B" w14:textId="77777777" w:rsidR="00AA2AB9" w:rsidRPr="005F19AA" w:rsidRDefault="00AA2AB9" w:rsidP="005F19A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2"/>
        <w:jc w:val="thaiDistribute"/>
        <w:rPr>
          <w:rFonts w:ascii="Angsana New" w:hAnsi="Angsana New"/>
          <w:sz w:val="30"/>
          <w:szCs w:val="30"/>
        </w:rPr>
      </w:pPr>
    </w:p>
    <w:p w14:paraId="392AD294" w14:textId="77777777" w:rsidR="00AA2AB9" w:rsidRDefault="00AA2AB9" w:rsidP="00A629A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2"/>
        <w:jc w:val="thaiDistribute"/>
        <w:rPr>
          <w:rFonts w:ascii="Angsana New" w:hAnsi="Angsana New"/>
          <w:sz w:val="30"/>
          <w:szCs w:val="30"/>
        </w:rPr>
      </w:pPr>
      <w:r w:rsidRPr="00413F64">
        <w:rPr>
          <w:rFonts w:ascii="Angsana New" w:hAnsi="Angsana New"/>
          <w:spacing w:val="-2"/>
          <w:sz w:val="30"/>
          <w:szCs w:val="30"/>
          <w:cs/>
        </w:rPr>
        <w:t>ผลแตกต่างชั่วคราวที่ใช้หักภาษีและผลขาดทุนทางภาษีที่ยังไม่ได้ใช้ ซึ่งกลุ่มบริษัทไม่ได้รับรู้เป็นสินทรัพย์ (หนี้สิน)</w:t>
      </w:r>
      <w:r w:rsidRPr="00413F64">
        <w:rPr>
          <w:rFonts w:ascii="Angsana New" w:hAnsi="Angsana New"/>
          <w:sz w:val="30"/>
          <w:szCs w:val="30"/>
          <w:cs/>
        </w:rPr>
        <w:t xml:space="preserve"> ภาษีเงินได้รอการตัดบัญชี มีรายละเอียดดังนี้</w:t>
      </w:r>
    </w:p>
    <w:p w14:paraId="4CA7D6F1" w14:textId="77777777" w:rsidR="005F19AA" w:rsidRDefault="005F19AA" w:rsidP="00A629A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2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270"/>
        <w:gridCol w:w="1170"/>
      </w:tblGrid>
      <w:tr w:rsidR="00AA2AB9" w:rsidRPr="00300257" w14:paraId="2EF52E55" w14:textId="77777777" w:rsidTr="0081455F">
        <w:trPr>
          <w:trHeight w:val="340"/>
        </w:trPr>
        <w:tc>
          <w:tcPr>
            <w:tcW w:w="6480" w:type="dxa"/>
          </w:tcPr>
          <w:p w14:paraId="3ADD48B0" w14:textId="77777777" w:rsidR="00AA2AB9" w:rsidRPr="00300257" w:rsidRDefault="00AA2AB9" w:rsidP="00204F5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563A685F" w14:textId="0D77A914" w:rsidR="00AA2AB9" w:rsidRPr="00300257" w:rsidRDefault="00AA2AB9" w:rsidP="00204F5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EA011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center"/>
          </w:tcPr>
          <w:p w14:paraId="19C2D596" w14:textId="77777777" w:rsidR="00AA2AB9" w:rsidRPr="00300257" w:rsidRDefault="00AA2AB9" w:rsidP="00204F5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6288A37F" w14:textId="12D91969" w:rsidR="00AA2AB9" w:rsidRPr="00300257" w:rsidRDefault="00EA0117" w:rsidP="00EA011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A2AB9" w:rsidRPr="00300257" w14:paraId="367D5246" w14:textId="77777777" w:rsidTr="0081455F">
        <w:trPr>
          <w:trHeight w:val="340"/>
        </w:trPr>
        <w:tc>
          <w:tcPr>
            <w:tcW w:w="6480" w:type="dxa"/>
          </w:tcPr>
          <w:p w14:paraId="0EFF3BA3" w14:textId="77777777" w:rsidR="00AA2AB9" w:rsidRPr="00300257" w:rsidRDefault="00AA2AB9" w:rsidP="00204F5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709F9E00" w14:textId="77777777" w:rsidR="00AA2AB9" w:rsidRPr="00300257" w:rsidRDefault="00AA2AB9" w:rsidP="00204F55">
            <w:pPr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A2AB9" w:rsidRPr="00300257" w14:paraId="5FF0E19D" w14:textId="77777777" w:rsidTr="0081455F">
        <w:trPr>
          <w:trHeight w:val="340"/>
        </w:trPr>
        <w:tc>
          <w:tcPr>
            <w:tcW w:w="6480" w:type="dxa"/>
          </w:tcPr>
          <w:p w14:paraId="00CA0D0B" w14:textId="77777777" w:rsidR="00AA2AB9" w:rsidRPr="00300257" w:rsidRDefault="00AA2AB9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ผลแตกต่างชั่วคราว </w:t>
            </w:r>
          </w:p>
        </w:tc>
        <w:tc>
          <w:tcPr>
            <w:tcW w:w="1260" w:type="dxa"/>
          </w:tcPr>
          <w:p w14:paraId="626308A8" w14:textId="77777777" w:rsidR="00AA2AB9" w:rsidRPr="00300257" w:rsidRDefault="00AA2AB9" w:rsidP="00204F5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C4FEE93" w14:textId="77777777" w:rsidR="00AA2AB9" w:rsidRPr="00300257" w:rsidRDefault="00AA2AB9" w:rsidP="00204F5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1803EAA" w14:textId="77777777" w:rsidR="00AA2AB9" w:rsidRPr="00300257" w:rsidRDefault="00AA2AB9" w:rsidP="00204F5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A0117" w:rsidRPr="00300257" w14:paraId="1E1F6961" w14:textId="77777777" w:rsidTr="0081455F">
        <w:trPr>
          <w:trHeight w:val="340"/>
        </w:trPr>
        <w:tc>
          <w:tcPr>
            <w:tcW w:w="6480" w:type="dxa"/>
          </w:tcPr>
          <w:p w14:paraId="370C2691" w14:textId="77777777" w:rsidR="00EA0117" w:rsidRPr="00300257" w:rsidRDefault="00EA0117" w:rsidP="00EA0117">
            <w:pPr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0" w:type="dxa"/>
          </w:tcPr>
          <w:p w14:paraId="68305D0B" w14:textId="5E2CB8F7" w:rsidR="00EA0117" w:rsidRPr="00C33F20" w:rsidRDefault="001B34DE" w:rsidP="00EA011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33F20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270" w:type="dxa"/>
          </w:tcPr>
          <w:p w14:paraId="226E5D11" w14:textId="77777777" w:rsidR="00EA0117" w:rsidRPr="00300257" w:rsidRDefault="00EA0117" w:rsidP="00EA011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EF5287E" w14:textId="041381BC" w:rsidR="00EA0117" w:rsidRPr="00300257" w:rsidRDefault="00EA0117" w:rsidP="00EA011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</w:p>
        </w:tc>
      </w:tr>
      <w:tr w:rsidR="00EA0117" w:rsidRPr="00300257" w14:paraId="179F6992" w14:textId="77777777" w:rsidTr="0081455F">
        <w:trPr>
          <w:trHeight w:val="340"/>
        </w:trPr>
        <w:tc>
          <w:tcPr>
            <w:tcW w:w="6480" w:type="dxa"/>
          </w:tcPr>
          <w:p w14:paraId="361A6E9A" w14:textId="77777777" w:rsidR="00EA0117" w:rsidRPr="00300257" w:rsidRDefault="00EA0117" w:rsidP="00EA0117">
            <w:pPr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260" w:type="dxa"/>
          </w:tcPr>
          <w:p w14:paraId="2F11E4E9" w14:textId="74C0C3BA" w:rsidR="00EA0117" w:rsidRPr="00C33F20" w:rsidRDefault="001B34DE" w:rsidP="00EA011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33F20">
              <w:rPr>
                <w:rFonts w:ascii="Angsana New" w:hAnsi="Angsana New"/>
                <w:sz w:val="30"/>
                <w:szCs w:val="30"/>
                <w:lang w:val="en-US"/>
              </w:rPr>
              <w:t>743</w:t>
            </w:r>
          </w:p>
        </w:tc>
        <w:tc>
          <w:tcPr>
            <w:tcW w:w="270" w:type="dxa"/>
          </w:tcPr>
          <w:p w14:paraId="5C8785C0" w14:textId="77777777" w:rsidR="00EA0117" w:rsidRPr="00300257" w:rsidRDefault="00EA0117" w:rsidP="00EA011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622FF0D" w14:textId="635A21B6" w:rsidR="00EA0117" w:rsidRPr="00300257" w:rsidRDefault="00EA0117" w:rsidP="00EA011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126</w:t>
            </w:r>
          </w:p>
        </w:tc>
      </w:tr>
      <w:tr w:rsidR="00EA0117" w:rsidRPr="00300257" w14:paraId="15CF14CE" w14:textId="77777777" w:rsidTr="0081455F">
        <w:trPr>
          <w:trHeight w:val="340"/>
        </w:trPr>
        <w:tc>
          <w:tcPr>
            <w:tcW w:w="6480" w:type="dxa"/>
          </w:tcPr>
          <w:p w14:paraId="59A1C354" w14:textId="77777777" w:rsidR="00EA0117" w:rsidRPr="00300257" w:rsidRDefault="00EA0117" w:rsidP="00EA0117">
            <w:pPr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E18E6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  <w:r w:rsidRPr="006E18E6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60" w:type="dxa"/>
          </w:tcPr>
          <w:p w14:paraId="2DCF5DAF" w14:textId="7AA58851" w:rsidR="00EA0117" w:rsidRPr="00C33F20" w:rsidRDefault="001B34DE" w:rsidP="00EA011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33F20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="00206F9F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0749D932" w14:textId="77777777" w:rsidR="00EA0117" w:rsidRPr="00300257" w:rsidRDefault="00EA0117" w:rsidP="00EA011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71E05BE" w14:textId="1B0397B6" w:rsidR="00EA0117" w:rsidRPr="00300257" w:rsidRDefault="00EA0117" w:rsidP="00EA011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202</w:t>
            </w:r>
          </w:p>
        </w:tc>
      </w:tr>
      <w:tr w:rsidR="00EA0117" w:rsidRPr="00300257" w14:paraId="5161EC8F" w14:textId="77777777" w:rsidTr="0081455F">
        <w:trPr>
          <w:trHeight w:val="340"/>
        </w:trPr>
        <w:tc>
          <w:tcPr>
            <w:tcW w:w="6480" w:type="dxa"/>
          </w:tcPr>
          <w:p w14:paraId="445DE0F4" w14:textId="77777777" w:rsidR="00EA0117" w:rsidRPr="00300257" w:rsidRDefault="00EA0117" w:rsidP="00EA0117">
            <w:pPr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 w:hint="cs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1260" w:type="dxa"/>
          </w:tcPr>
          <w:p w14:paraId="608BBA5E" w14:textId="6CEDE8DD" w:rsidR="00EA0117" w:rsidRPr="00C33F20" w:rsidRDefault="004B2F09" w:rsidP="00EA011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2F09">
              <w:rPr>
                <w:rFonts w:ascii="Angsana New" w:hAnsi="Angsana New"/>
                <w:sz w:val="30"/>
                <w:szCs w:val="30"/>
                <w:lang w:val="en-US"/>
              </w:rPr>
              <w:t>489</w:t>
            </w:r>
          </w:p>
        </w:tc>
        <w:tc>
          <w:tcPr>
            <w:tcW w:w="270" w:type="dxa"/>
          </w:tcPr>
          <w:p w14:paraId="6B799E28" w14:textId="77777777" w:rsidR="00EA0117" w:rsidRPr="00300257" w:rsidRDefault="00EA0117" w:rsidP="00EA011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3B567F5" w14:textId="6C7E61CD" w:rsidR="00EA0117" w:rsidRPr="00300257" w:rsidRDefault="00EA0117" w:rsidP="00EA011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206</w:t>
            </w:r>
          </w:p>
        </w:tc>
      </w:tr>
      <w:tr w:rsidR="00EA0117" w:rsidRPr="00300257" w14:paraId="7D576B0E" w14:textId="77777777" w:rsidTr="0081455F">
        <w:trPr>
          <w:trHeight w:val="340"/>
        </w:trPr>
        <w:tc>
          <w:tcPr>
            <w:tcW w:w="6480" w:type="dxa"/>
          </w:tcPr>
          <w:p w14:paraId="34BCF986" w14:textId="77777777" w:rsidR="00EA0117" w:rsidRPr="00300257" w:rsidRDefault="00EA0117" w:rsidP="00EA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 w:hint="cs"/>
                <w:sz w:val="30"/>
                <w:szCs w:val="30"/>
                <w:cs/>
              </w:rPr>
              <w:t>ผลขาดทุนทางภาษีที่ยังไม่ได้ใช้</w:t>
            </w:r>
          </w:p>
        </w:tc>
        <w:tc>
          <w:tcPr>
            <w:tcW w:w="1260" w:type="dxa"/>
          </w:tcPr>
          <w:p w14:paraId="50BD5FC6" w14:textId="26244E0C" w:rsidR="00EA0117" w:rsidRPr="00C33F20" w:rsidRDefault="001B34D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33F2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13F6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C33F2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13F64">
              <w:rPr>
                <w:rFonts w:ascii="Angsana New" w:hAnsi="Angsana New"/>
                <w:sz w:val="30"/>
                <w:szCs w:val="30"/>
                <w:lang w:val="en-US"/>
              </w:rPr>
              <w:t>565</w:t>
            </w:r>
          </w:p>
        </w:tc>
        <w:tc>
          <w:tcPr>
            <w:tcW w:w="270" w:type="dxa"/>
          </w:tcPr>
          <w:p w14:paraId="0C0FFD75" w14:textId="77777777" w:rsidR="00EA0117" w:rsidRPr="00300257" w:rsidRDefault="00EA0117" w:rsidP="00EA011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C7B32C4" w14:textId="53973AF0" w:rsidR="00EA0117" w:rsidRPr="00300257" w:rsidRDefault="00EA0117" w:rsidP="00EA011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Pr="0030025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154</w:t>
            </w:r>
          </w:p>
        </w:tc>
      </w:tr>
      <w:tr w:rsidR="00EA0117" w:rsidRPr="00300257" w14:paraId="76830161" w14:textId="77777777" w:rsidTr="0081455F">
        <w:trPr>
          <w:trHeight w:val="340"/>
        </w:trPr>
        <w:tc>
          <w:tcPr>
            <w:tcW w:w="6480" w:type="dxa"/>
          </w:tcPr>
          <w:p w14:paraId="1DB300D5" w14:textId="77777777" w:rsidR="00EA0117" w:rsidRPr="00300257" w:rsidRDefault="00EA0117" w:rsidP="00EA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33B1E2" w14:textId="0E08235E" w:rsidR="00EA0117" w:rsidRPr="00C33F20" w:rsidRDefault="001B34DE" w:rsidP="00EA011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33F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413F6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Pr="00C33F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413F6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097</w:t>
            </w:r>
          </w:p>
        </w:tc>
        <w:tc>
          <w:tcPr>
            <w:tcW w:w="270" w:type="dxa"/>
            <w:vAlign w:val="center"/>
          </w:tcPr>
          <w:p w14:paraId="153C2862" w14:textId="77777777" w:rsidR="00EA0117" w:rsidRPr="00300257" w:rsidRDefault="00EA0117" w:rsidP="00EA011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E6060D" w14:textId="4A1BE12B" w:rsidR="00EA0117" w:rsidRPr="00300257" w:rsidRDefault="00EA0117" w:rsidP="00EA011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</w:t>
            </w:r>
            <w:r w:rsidRPr="0030025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725</w:t>
            </w:r>
          </w:p>
        </w:tc>
      </w:tr>
    </w:tbl>
    <w:p w14:paraId="6673DD90" w14:textId="77777777" w:rsidR="00955359" w:rsidRPr="00955359" w:rsidRDefault="00955359" w:rsidP="009553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7E5942">
        <w:rPr>
          <w:rFonts w:ascii="Angsana New" w:hAnsi="Angsana New"/>
          <w:sz w:val="30"/>
          <w:szCs w:val="30"/>
          <w:cs/>
        </w:rPr>
        <w:lastRenderedPageBreak/>
        <w:t>ผลขาดทุนทางภาษีที่ยังไม่ได้ใช้ซึ่งกลุ่มบริษัทยังไม่ได้รับรู้เป็นสินทรัพย์ภาษีเงินได้รอการตัดบัญชีเป็นผลขาดทุน</w:t>
      </w:r>
      <w:r w:rsidRPr="007E5942">
        <w:rPr>
          <w:rFonts w:ascii="Angsana New" w:hAnsi="Angsana New"/>
          <w:spacing w:val="-4"/>
          <w:sz w:val="30"/>
          <w:szCs w:val="30"/>
          <w:cs/>
        </w:rPr>
        <w:t>ทางภาษีที่ยังไม่สิ้นสุดการให้ประโยชน์ตามกฎหมายเกี่ยวกับภาษีเงินได้ โดยจะสิ้นสุดการให้ประโยชน์ภายใน</w:t>
      </w:r>
      <w:r w:rsidRPr="00B93954">
        <w:rPr>
          <w:rFonts w:ascii="Angsana New" w:hAnsi="Angsana New"/>
          <w:spacing w:val="-4"/>
          <w:sz w:val="30"/>
          <w:szCs w:val="30"/>
          <w:cs/>
        </w:rPr>
        <w:t xml:space="preserve">ปี </w:t>
      </w:r>
      <w:r w:rsidRPr="0087247F">
        <w:rPr>
          <w:rFonts w:ascii="Angsana New" w:hAnsi="Angsana New"/>
          <w:spacing w:val="-4"/>
          <w:sz w:val="30"/>
          <w:szCs w:val="30"/>
        </w:rPr>
        <w:t>2568</w:t>
      </w:r>
      <w:r w:rsidRPr="0087247F">
        <w:rPr>
          <w:rFonts w:ascii="Angsana New" w:hAnsi="Angsana New"/>
          <w:sz w:val="30"/>
          <w:szCs w:val="30"/>
          <w:cs/>
        </w:rPr>
        <w:t xml:space="preserve"> </w:t>
      </w:r>
    </w:p>
    <w:p w14:paraId="0607CF35" w14:textId="77777777" w:rsidR="00955359" w:rsidRPr="0003128C" w:rsidRDefault="00955359" w:rsidP="009553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74A4DB53" w14:textId="603DCF22" w:rsidR="00955359" w:rsidRDefault="00955359" w:rsidP="009553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  <w:r w:rsidRPr="007E5942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7E5942">
        <w:rPr>
          <w:rFonts w:ascii="Angsana New" w:hAnsi="Angsana New"/>
          <w:sz w:val="30"/>
          <w:szCs w:val="30"/>
        </w:rPr>
        <w:t>31</w:t>
      </w:r>
      <w:r w:rsidRPr="007E594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11339C" w:rsidRPr="007E5942">
        <w:rPr>
          <w:rFonts w:ascii="Angsana New" w:hAnsi="Angsana New"/>
          <w:sz w:val="30"/>
          <w:szCs w:val="30"/>
        </w:rPr>
        <w:t>2561</w:t>
      </w:r>
      <w:r w:rsidRPr="007E5942">
        <w:rPr>
          <w:rFonts w:ascii="Angsana New" w:hAnsi="Angsana New"/>
          <w:sz w:val="30"/>
          <w:szCs w:val="30"/>
          <w:cs/>
        </w:rPr>
        <w:t xml:space="preserve"> และ </w:t>
      </w:r>
      <w:r w:rsidR="0011339C" w:rsidRPr="007E5942">
        <w:rPr>
          <w:rFonts w:ascii="Angsana New" w:hAnsi="Angsana New"/>
          <w:sz w:val="30"/>
          <w:szCs w:val="30"/>
        </w:rPr>
        <w:t>2560</w:t>
      </w:r>
      <w:r w:rsidRPr="007E5942">
        <w:rPr>
          <w:rFonts w:ascii="Angsana New" w:hAnsi="Angsana New"/>
          <w:sz w:val="30"/>
          <w:szCs w:val="30"/>
          <w:cs/>
        </w:rPr>
        <w:t xml:space="preserve"> กลุ่มบริษัทไม่ได้บันทึกหนี้สินภาษีเงินได้รอการตัดบัญชีสำหรับผลแตกต่าง</w:t>
      </w:r>
      <w:r w:rsidRPr="007E5942">
        <w:rPr>
          <w:rFonts w:ascii="Angsana New" w:hAnsi="Angsana New"/>
          <w:spacing w:val="2"/>
          <w:sz w:val="30"/>
          <w:szCs w:val="30"/>
          <w:cs/>
        </w:rPr>
        <w:t>ชั่วคราวที่เกิดจากการลงทุนในบริษัทย่อยและการร่วมค้า อันเนื่องมาจากกลุ่มบริษัทสามารถควบคุมจังหวะเวลา</w:t>
      </w:r>
      <w:r w:rsidRPr="007E5942">
        <w:rPr>
          <w:rFonts w:ascii="Angsana New" w:hAnsi="Angsana New"/>
          <w:sz w:val="30"/>
          <w:szCs w:val="30"/>
          <w:cs/>
        </w:rPr>
        <w:t>ในการกลับรายการผลแตกต่างชั่วคราวได้ และมีความเป็นไปได้แน่นอนที่ผลแตกต่างชั่วคราวจะไม่ได้กลับรายการภายในระยะเวลาที่คาดการณ์ได้ในอนาคต</w:t>
      </w:r>
    </w:p>
    <w:p w14:paraId="737EEC65" w14:textId="77777777" w:rsidR="00955359" w:rsidRPr="0003128C" w:rsidRDefault="00955359" w:rsidP="009553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</w:p>
    <w:p w14:paraId="3E39CD0E" w14:textId="7CBB55A1" w:rsidR="009F3CF1" w:rsidRDefault="003316A0" w:rsidP="00E730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16</w:t>
      </w:r>
      <w:r w:rsidRPr="0087793F">
        <w:rPr>
          <w:rFonts w:ascii="Angsana New" w:hAnsi="Angsana New"/>
          <w:b/>
          <w:bCs/>
          <w:sz w:val="30"/>
          <w:szCs w:val="30"/>
        </w:rPr>
        <w:t xml:space="preserve"> </w:t>
      </w:r>
      <w:r w:rsidR="0087793F" w:rsidRPr="0087793F">
        <w:rPr>
          <w:rFonts w:ascii="Angsana New" w:hAnsi="Angsana New"/>
          <w:b/>
          <w:bCs/>
          <w:sz w:val="30"/>
          <w:szCs w:val="30"/>
        </w:rPr>
        <w:tab/>
      </w:r>
      <w:r w:rsidR="0087793F" w:rsidRPr="00521B1E">
        <w:rPr>
          <w:rFonts w:ascii="Angsana New" w:hAnsi="Angsana New"/>
          <w:b/>
          <w:bCs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p w14:paraId="6D524201" w14:textId="77777777" w:rsidR="00B04DD3" w:rsidRPr="001E5D7E" w:rsidRDefault="00B04DD3" w:rsidP="00E730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64AE6A8" w14:textId="776747F7" w:rsidR="000677E0" w:rsidRPr="00315081" w:rsidRDefault="000677E0" w:rsidP="00070B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2"/>
        <w:rPr>
          <w:rFonts w:ascii="Angsana New" w:hAnsi="Angsana New"/>
          <w:sz w:val="28"/>
          <w:szCs w:val="28"/>
          <w:cs/>
        </w:rPr>
      </w:pPr>
      <w:r w:rsidRPr="00315081">
        <w:rPr>
          <w:rFonts w:ascii="Angsana New" w:hAnsi="Angsana New"/>
          <w:sz w:val="28"/>
          <w:szCs w:val="28"/>
          <w:cs/>
        </w:rPr>
        <w:t>การ</w:t>
      </w:r>
      <w:r w:rsidRPr="00315081">
        <w:rPr>
          <w:rFonts w:ascii="Angsana New" w:hAnsi="Angsana New" w:hint="cs"/>
          <w:sz w:val="28"/>
          <w:szCs w:val="28"/>
          <w:cs/>
        </w:rPr>
        <w:t>เปลี่ยน</w:t>
      </w:r>
      <w:proofErr w:type="spellStart"/>
      <w:r w:rsidRPr="00315081">
        <w:rPr>
          <w:rFonts w:ascii="Angsana New" w:hAnsi="Angsana New" w:hint="cs"/>
          <w:sz w:val="28"/>
          <w:szCs w:val="28"/>
          <w:cs/>
        </w:rPr>
        <w:t>เปลง</w:t>
      </w:r>
      <w:proofErr w:type="spellEnd"/>
      <w:r w:rsidRPr="00315081">
        <w:rPr>
          <w:rFonts w:ascii="Angsana New" w:hAnsi="Angsana New" w:hint="cs"/>
          <w:sz w:val="28"/>
          <w:szCs w:val="28"/>
          <w:cs/>
        </w:rPr>
        <w:t>ของหนี้สิน</w:t>
      </w:r>
      <w:r w:rsidRPr="00315081">
        <w:rPr>
          <w:rFonts w:ascii="Angsana New" w:hAnsi="Angsana New"/>
          <w:sz w:val="28"/>
          <w:szCs w:val="28"/>
          <w:cs/>
        </w:rPr>
        <w:t>ที่</w:t>
      </w:r>
      <w:r w:rsidRPr="00315081">
        <w:rPr>
          <w:rFonts w:ascii="Angsana New" w:hAnsi="Angsana New" w:hint="cs"/>
          <w:sz w:val="28"/>
          <w:szCs w:val="28"/>
          <w:cs/>
        </w:rPr>
        <w:t>มี</w:t>
      </w:r>
      <w:r w:rsidRPr="00315081">
        <w:rPr>
          <w:rFonts w:ascii="Angsana New" w:hAnsi="Angsana New"/>
          <w:sz w:val="28"/>
          <w:szCs w:val="28"/>
          <w:cs/>
        </w:rPr>
        <w:t>สาระสำคัญ</w:t>
      </w:r>
      <w:r w:rsidRPr="00315081">
        <w:rPr>
          <w:rFonts w:ascii="Angsana New" w:hAnsi="Angsana New" w:hint="cs"/>
          <w:sz w:val="28"/>
          <w:szCs w:val="28"/>
          <w:cs/>
        </w:rPr>
        <w:t xml:space="preserve">ที่เกิดจากกิจกรรมจัดหาเงิน สำหรับปี </w:t>
      </w:r>
      <w:r w:rsidRPr="00315081">
        <w:rPr>
          <w:rFonts w:ascii="Angsana New" w:hAnsi="Angsana New"/>
          <w:sz w:val="28"/>
          <w:szCs w:val="28"/>
        </w:rPr>
        <w:t xml:space="preserve">2561 </w:t>
      </w:r>
      <w:r w:rsidRPr="00315081">
        <w:rPr>
          <w:rFonts w:ascii="Angsana New" w:hAnsi="Angsana New" w:hint="cs"/>
          <w:sz w:val="28"/>
          <w:szCs w:val="28"/>
          <w:cs/>
        </w:rPr>
        <w:t>เป็นดังนี้</w:t>
      </w:r>
      <w:r w:rsidR="00E26541" w:rsidRPr="00315081">
        <w:rPr>
          <w:rFonts w:ascii="Angsana New" w:hAnsi="Angsana New" w:hint="cs"/>
          <w:sz w:val="28"/>
          <w:szCs w:val="28"/>
          <w:cs/>
        </w:rPr>
        <w:t xml:space="preserve"> </w:t>
      </w:r>
    </w:p>
    <w:p w14:paraId="7791CC86" w14:textId="77777777" w:rsidR="000677E0" w:rsidRPr="000677E0" w:rsidRDefault="000677E0" w:rsidP="00070B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2"/>
        <w:rPr>
          <w:rFonts w:ascii="Angsana New" w:hAnsi="Angsana New"/>
          <w:sz w:val="30"/>
          <w:szCs w:val="30"/>
          <w:highlight w:val="yellow"/>
        </w:rPr>
      </w:pPr>
    </w:p>
    <w:tbl>
      <w:tblPr>
        <w:tblW w:w="909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810"/>
        <w:gridCol w:w="180"/>
        <w:gridCol w:w="1530"/>
        <w:gridCol w:w="180"/>
        <w:gridCol w:w="1080"/>
        <w:gridCol w:w="180"/>
        <w:gridCol w:w="990"/>
        <w:gridCol w:w="180"/>
        <w:gridCol w:w="990"/>
      </w:tblGrid>
      <w:tr w:rsidR="0087793F" w:rsidRPr="001E5D7E" w14:paraId="30DEE496" w14:textId="77777777" w:rsidTr="0081455F">
        <w:trPr>
          <w:cantSplit/>
          <w:tblHeader/>
        </w:trPr>
        <w:tc>
          <w:tcPr>
            <w:tcW w:w="2970" w:type="dxa"/>
          </w:tcPr>
          <w:p w14:paraId="22B802C5" w14:textId="77777777" w:rsidR="0087793F" w:rsidRPr="00521B1E" w:rsidRDefault="0087793F" w:rsidP="005B1EE3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84EF24C" w14:textId="77777777" w:rsidR="0087793F" w:rsidRPr="00521B1E" w:rsidRDefault="0087793F" w:rsidP="005B1EE3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  <w:r w:rsidRPr="00521B1E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80" w:type="dxa"/>
            <w:vAlign w:val="bottom"/>
          </w:tcPr>
          <w:p w14:paraId="57B20B76" w14:textId="77777777" w:rsidR="0087793F" w:rsidRPr="00521B1E" w:rsidRDefault="0087793F" w:rsidP="005B1EE3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7CD760B" w14:textId="77777777" w:rsidR="004F7C63" w:rsidRPr="001E5D7E" w:rsidRDefault="0087793F" w:rsidP="004F7C63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521B1E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เงินเบิกเกินบัญชี</w:t>
            </w:r>
            <w:r w:rsidR="004F7C63" w:rsidRPr="001E5D7E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และ</w:t>
            </w:r>
          </w:p>
          <w:p w14:paraId="646E98C0" w14:textId="5257CC8C" w:rsidR="0087793F" w:rsidRPr="00521B1E" w:rsidRDefault="004F7C63" w:rsidP="004F7C63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1E5D7E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เงินกู้ยืมระยะสั้น</w:t>
            </w:r>
          </w:p>
        </w:tc>
        <w:tc>
          <w:tcPr>
            <w:tcW w:w="180" w:type="dxa"/>
            <w:vAlign w:val="bottom"/>
          </w:tcPr>
          <w:p w14:paraId="01E6EF0C" w14:textId="77777777" w:rsidR="0087793F" w:rsidRPr="00521B1E" w:rsidRDefault="0087793F" w:rsidP="005B1EE3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64485A" w14:textId="77777777" w:rsidR="004F7C63" w:rsidRPr="001E5D7E" w:rsidRDefault="004F7C63" w:rsidP="005B1EE3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1E5D7E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  <w:p w14:paraId="136D450D" w14:textId="0D4F083B" w:rsidR="0087793F" w:rsidRPr="00521B1E" w:rsidRDefault="004F7C63" w:rsidP="005B1EE3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1E5D7E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ระยะยาว</w:t>
            </w:r>
          </w:p>
        </w:tc>
        <w:tc>
          <w:tcPr>
            <w:tcW w:w="180" w:type="dxa"/>
            <w:vAlign w:val="bottom"/>
          </w:tcPr>
          <w:p w14:paraId="61FEC536" w14:textId="77777777" w:rsidR="0087793F" w:rsidRPr="00521B1E" w:rsidRDefault="0087793F" w:rsidP="005B1EE3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5E09006" w14:textId="2BFB6C18" w:rsidR="0087793F" w:rsidRPr="00521B1E" w:rsidRDefault="004F7C63" w:rsidP="005B1EE3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1E5D7E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80" w:type="dxa"/>
            <w:vAlign w:val="bottom"/>
          </w:tcPr>
          <w:p w14:paraId="1301DCC5" w14:textId="77777777" w:rsidR="0087793F" w:rsidRPr="00521B1E" w:rsidRDefault="0087793F" w:rsidP="005B1EE3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97F39F2" w14:textId="77777777" w:rsidR="0087793F" w:rsidRPr="00521B1E" w:rsidRDefault="0087793F" w:rsidP="005B1EE3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521B1E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87793F" w:rsidRPr="001E5D7E" w14:paraId="3BF16B4E" w14:textId="77777777" w:rsidTr="0081455F">
        <w:trPr>
          <w:cantSplit/>
          <w:tblHeader/>
        </w:trPr>
        <w:tc>
          <w:tcPr>
            <w:tcW w:w="2970" w:type="dxa"/>
          </w:tcPr>
          <w:p w14:paraId="71F42901" w14:textId="77777777" w:rsidR="0087793F" w:rsidRPr="00521B1E" w:rsidRDefault="0087793F" w:rsidP="005B1EE3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ED5F563" w14:textId="77777777" w:rsidR="0087793F" w:rsidRPr="00521B1E" w:rsidRDefault="0087793F" w:rsidP="005B1EE3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133B1B4" w14:textId="77777777" w:rsidR="0087793F" w:rsidRPr="00521B1E" w:rsidRDefault="0087793F" w:rsidP="005B1EE3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vAlign w:val="bottom"/>
          </w:tcPr>
          <w:p w14:paraId="27351EF5" w14:textId="77777777" w:rsidR="0087793F" w:rsidRPr="00521B1E" w:rsidRDefault="0087793F" w:rsidP="005B1EE3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521B1E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87793F" w:rsidRPr="001E5D7E" w14:paraId="52AC1DB6" w14:textId="77777777" w:rsidTr="0081455F">
        <w:trPr>
          <w:cantSplit/>
        </w:trPr>
        <w:tc>
          <w:tcPr>
            <w:tcW w:w="2970" w:type="dxa"/>
          </w:tcPr>
          <w:p w14:paraId="37AE620F" w14:textId="39060B4E" w:rsidR="0087793F" w:rsidRPr="00521B1E" w:rsidRDefault="0087793F" w:rsidP="005F19AA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1B1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E256E" w:rsidRPr="004E256E">
              <w:rPr>
                <w:rFonts w:ascii="Angsana New" w:hAnsi="Angsana New"/>
                <w:sz w:val="30"/>
                <w:szCs w:val="30"/>
              </w:rPr>
              <w:t>1</w:t>
            </w:r>
            <w:r w:rsidRPr="00521B1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1B1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="0001268D" w:rsidRPr="00521B1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E256E" w:rsidRPr="004E256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810" w:type="dxa"/>
            <w:vAlign w:val="bottom"/>
          </w:tcPr>
          <w:p w14:paraId="37F4A14E" w14:textId="77777777" w:rsidR="0087793F" w:rsidRPr="00521B1E" w:rsidRDefault="0087793F" w:rsidP="005B1E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EDD0E98" w14:textId="77777777" w:rsidR="0087793F" w:rsidRPr="00521B1E" w:rsidRDefault="0087793F" w:rsidP="005B1EE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4185AE37" w14:textId="35F2FF6E" w:rsidR="0087793F" w:rsidRPr="00301DB8" w:rsidRDefault="00B146FE" w:rsidP="00D26CE4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19,783</w:t>
            </w:r>
          </w:p>
        </w:tc>
        <w:tc>
          <w:tcPr>
            <w:tcW w:w="180" w:type="dxa"/>
            <w:vAlign w:val="bottom"/>
          </w:tcPr>
          <w:p w14:paraId="40795B62" w14:textId="77777777" w:rsidR="0087793F" w:rsidRPr="00521B1E" w:rsidRDefault="0087793F" w:rsidP="005B1EE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AB38B8E" w14:textId="3A408108" w:rsidR="0087793F" w:rsidRPr="00521B1E" w:rsidRDefault="00B32723" w:rsidP="00B94A77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</w:t>
            </w:r>
            <w:r w:rsidR="00B146FE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180" w:type="dxa"/>
            <w:vAlign w:val="bottom"/>
          </w:tcPr>
          <w:p w14:paraId="24FD8EF8" w14:textId="77777777" w:rsidR="0087793F" w:rsidRPr="00521B1E" w:rsidRDefault="0087793F" w:rsidP="005B1EE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E628567" w14:textId="4FAA42BC" w:rsidR="0087793F" w:rsidRPr="00521B1E" w:rsidRDefault="00B146FE" w:rsidP="00B94A77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181,134</w:t>
            </w:r>
          </w:p>
        </w:tc>
        <w:tc>
          <w:tcPr>
            <w:tcW w:w="180" w:type="dxa"/>
            <w:vAlign w:val="bottom"/>
          </w:tcPr>
          <w:p w14:paraId="14A49AEF" w14:textId="77777777" w:rsidR="0087793F" w:rsidRPr="00521B1E" w:rsidRDefault="0087793F" w:rsidP="005B1EE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9D8867D" w14:textId="51CF0262" w:rsidR="0087793F" w:rsidRPr="00521B1E" w:rsidRDefault="00B146FE" w:rsidP="0081455F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209,163</w:t>
            </w:r>
          </w:p>
        </w:tc>
      </w:tr>
      <w:tr w:rsidR="00941461" w:rsidRPr="001E5D7E" w14:paraId="51F76A26" w14:textId="77777777" w:rsidTr="0081455F">
        <w:trPr>
          <w:cantSplit/>
        </w:trPr>
        <w:tc>
          <w:tcPr>
            <w:tcW w:w="2970" w:type="dxa"/>
          </w:tcPr>
          <w:p w14:paraId="2FFCA0B7" w14:textId="77777777" w:rsidR="00941461" w:rsidRPr="00521B1E" w:rsidRDefault="00941461" w:rsidP="00941461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521B1E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810" w:type="dxa"/>
            <w:vAlign w:val="bottom"/>
          </w:tcPr>
          <w:p w14:paraId="09AE5EE8" w14:textId="77777777" w:rsidR="00941461" w:rsidRPr="00521B1E" w:rsidRDefault="00941461" w:rsidP="0094146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17B9645" w14:textId="77777777" w:rsidR="00941461" w:rsidRPr="00521B1E" w:rsidRDefault="00941461" w:rsidP="0094146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D407A14" w14:textId="0C9C68D0" w:rsidR="00941461" w:rsidRPr="00301DB8" w:rsidRDefault="00315081" w:rsidP="00941461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2,118</w:t>
            </w:r>
          </w:p>
        </w:tc>
        <w:tc>
          <w:tcPr>
            <w:tcW w:w="180" w:type="dxa"/>
            <w:vAlign w:val="bottom"/>
          </w:tcPr>
          <w:p w14:paraId="2D984721" w14:textId="77777777" w:rsidR="00941461" w:rsidRPr="00301DB8" w:rsidRDefault="00941461" w:rsidP="0094146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5ED97BA" w14:textId="79624732" w:rsidR="00941461" w:rsidRPr="00301DB8" w:rsidRDefault="00315081" w:rsidP="00941461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(6,051)</w:t>
            </w:r>
          </w:p>
        </w:tc>
        <w:tc>
          <w:tcPr>
            <w:tcW w:w="180" w:type="dxa"/>
            <w:vAlign w:val="bottom"/>
          </w:tcPr>
          <w:p w14:paraId="46E29323" w14:textId="77777777" w:rsidR="00941461" w:rsidRPr="00301DB8" w:rsidRDefault="00941461" w:rsidP="0094146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D337403" w14:textId="5C8253BC" w:rsidR="00941461" w:rsidRPr="00301DB8" w:rsidRDefault="00315081" w:rsidP="00941461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180" w:type="dxa"/>
            <w:vAlign w:val="bottom"/>
          </w:tcPr>
          <w:p w14:paraId="39F6902D" w14:textId="77777777" w:rsidR="00941461" w:rsidRPr="00301DB8" w:rsidRDefault="00941461" w:rsidP="0094146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305D634" w14:textId="284CA3CD" w:rsidR="00941461" w:rsidRPr="00301DB8" w:rsidRDefault="00315081" w:rsidP="0094146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(3,908)</w:t>
            </w:r>
          </w:p>
        </w:tc>
      </w:tr>
      <w:tr w:rsidR="00941461" w:rsidRPr="001E5D7E" w14:paraId="53385DF7" w14:textId="77777777" w:rsidTr="0081455F">
        <w:trPr>
          <w:cantSplit/>
        </w:trPr>
        <w:tc>
          <w:tcPr>
            <w:tcW w:w="2970" w:type="dxa"/>
          </w:tcPr>
          <w:p w14:paraId="1BB004CE" w14:textId="24F42086" w:rsidR="00941461" w:rsidRPr="00521B1E" w:rsidRDefault="00941461" w:rsidP="00941461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521B1E">
              <w:rPr>
                <w:rFonts w:ascii="Angsana New" w:hAnsi="Angsana New"/>
                <w:sz w:val="30"/>
                <w:szCs w:val="30"/>
                <w:cs/>
              </w:rPr>
              <w:t>การเปลี่ยนแปลงที่เกิดจากการได้มาในบริษัทย่อย</w:t>
            </w:r>
          </w:p>
        </w:tc>
        <w:tc>
          <w:tcPr>
            <w:tcW w:w="810" w:type="dxa"/>
            <w:vAlign w:val="bottom"/>
          </w:tcPr>
          <w:p w14:paraId="4AB513E0" w14:textId="01F5A605" w:rsidR="00941461" w:rsidRPr="00521B1E" w:rsidRDefault="0038786A" w:rsidP="0094146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  <w:vAlign w:val="bottom"/>
          </w:tcPr>
          <w:p w14:paraId="1FC84554" w14:textId="77777777" w:rsidR="00941461" w:rsidRPr="00521B1E" w:rsidRDefault="00941461" w:rsidP="0094146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1186FE5" w14:textId="769C660F" w:rsidR="00941461" w:rsidRPr="00301DB8" w:rsidRDefault="00315081" w:rsidP="00941461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237</w:t>
            </w:r>
          </w:p>
        </w:tc>
        <w:tc>
          <w:tcPr>
            <w:tcW w:w="180" w:type="dxa"/>
            <w:vAlign w:val="bottom"/>
          </w:tcPr>
          <w:p w14:paraId="01898FDE" w14:textId="77777777" w:rsidR="00941461" w:rsidRPr="00301DB8" w:rsidRDefault="00941461" w:rsidP="0094146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560EBCD" w14:textId="4A524F10" w:rsidR="00941461" w:rsidRPr="00301DB8" w:rsidRDefault="00315081" w:rsidP="00941461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86</w:t>
            </w:r>
          </w:p>
        </w:tc>
        <w:tc>
          <w:tcPr>
            <w:tcW w:w="180" w:type="dxa"/>
            <w:vAlign w:val="bottom"/>
          </w:tcPr>
          <w:p w14:paraId="4242DB22" w14:textId="77777777" w:rsidR="00941461" w:rsidRPr="00301DB8" w:rsidRDefault="00941461" w:rsidP="0094146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9DD8D85" w14:textId="0ED346B1" w:rsidR="00941461" w:rsidRPr="00301DB8" w:rsidRDefault="00315081" w:rsidP="00941461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38AE129" w14:textId="77777777" w:rsidR="00941461" w:rsidRPr="00301DB8" w:rsidRDefault="00941461" w:rsidP="0094146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1ECC46C" w14:textId="04041E1B" w:rsidR="00941461" w:rsidRPr="00301DB8" w:rsidRDefault="00315081" w:rsidP="0094146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323</w:t>
            </w:r>
          </w:p>
        </w:tc>
      </w:tr>
      <w:tr w:rsidR="00941461" w:rsidRPr="00941461" w14:paraId="7BC96294" w14:textId="77777777" w:rsidTr="0081455F">
        <w:trPr>
          <w:cantSplit/>
        </w:trPr>
        <w:tc>
          <w:tcPr>
            <w:tcW w:w="2970" w:type="dxa"/>
          </w:tcPr>
          <w:p w14:paraId="3479BACD" w14:textId="77777777" w:rsidR="00941461" w:rsidRPr="00521B1E" w:rsidRDefault="00941461" w:rsidP="00941461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521B1E">
              <w:rPr>
                <w:rFonts w:ascii="Angsana New" w:hAnsi="Angsana New"/>
                <w:sz w:val="30"/>
                <w:szCs w:val="30"/>
                <w:cs/>
              </w:rPr>
              <w:t>ผลกระทบของการเปลี่ยนแปลงของอัตราแลกเปลี่ยนเงินตราต่างประเทศ</w:t>
            </w:r>
          </w:p>
        </w:tc>
        <w:tc>
          <w:tcPr>
            <w:tcW w:w="810" w:type="dxa"/>
            <w:vAlign w:val="bottom"/>
          </w:tcPr>
          <w:p w14:paraId="3D001DCB" w14:textId="77777777" w:rsidR="00941461" w:rsidRPr="00521B1E" w:rsidRDefault="00941461" w:rsidP="0094146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883CDFC" w14:textId="77777777" w:rsidR="00941461" w:rsidRPr="00521B1E" w:rsidRDefault="00941461" w:rsidP="0094146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3822334" w14:textId="69043AEB" w:rsidR="00941461" w:rsidRPr="00301DB8" w:rsidRDefault="00315081" w:rsidP="00941461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(114)</w:t>
            </w:r>
          </w:p>
        </w:tc>
        <w:tc>
          <w:tcPr>
            <w:tcW w:w="180" w:type="dxa"/>
            <w:vAlign w:val="bottom"/>
          </w:tcPr>
          <w:p w14:paraId="328D2F86" w14:textId="77777777" w:rsidR="00941461" w:rsidRPr="00301DB8" w:rsidRDefault="00941461" w:rsidP="0094146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64F2E8" w14:textId="52AFE311" w:rsidR="00941461" w:rsidRPr="00315081" w:rsidRDefault="00315081" w:rsidP="00941461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(16)</w:t>
            </w:r>
          </w:p>
        </w:tc>
        <w:tc>
          <w:tcPr>
            <w:tcW w:w="180" w:type="dxa"/>
            <w:vAlign w:val="bottom"/>
          </w:tcPr>
          <w:p w14:paraId="54C79635" w14:textId="77777777" w:rsidR="00941461" w:rsidRPr="00301DB8" w:rsidRDefault="00941461" w:rsidP="0094146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7DA46B3" w14:textId="5A4B9D49" w:rsidR="00941461" w:rsidRPr="00301DB8" w:rsidRDefault="00315081" w:rsidP="00941461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BD6F387" w14:textId="77777777" w:rsidR="00941461" w:rsidRPr="00301DB8" w:rsidRDefault="00941461" w:rsidP="0094146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0496C37" w14:textId="2D039181" w:rsidR="00941461" w:rsidRPr="00301DB8" w:rsidRDefault="00315081" w:rsidP="00B63BB0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(130)</w:t>
            </w:r>
          </w:p>
        </w:tc>
      </w:tr>
      <w:tr w:rsidR="00941461" w:rsidRPr="0087793F" w14:paraId="6DE69DBA" w14:textId="77777777" w:rsidTr="0081455F">
        <w:trPr>
          <w:cantSplit/>
        </w:trPr>
        <w:tc>
          <w:tcPr>
            <w:tcW w:w="2970" w:type="dxa"/>
          </w:tcPr>
          <w:p w14:paraId="1B1DE399" w14:textId="6DEF9E0C" w:rsidR="00941461" w:rsidRPr="00521B1E" w:rsidRDefault="00941461" w:rsidP="0038786A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1B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8786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3878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E256E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810" w:type="dxa"/>
            <w:vAlign w:val="bottom"/>
          </w:tcPr>
          <w:p w14:paraId="64B11343" w14:textId="77777777" w:rsidR="00941461" w:rsidRPr="00521B1E" w:rsidRDefault="00941461" w:rsidP="0094146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83CD165" w14:textId="77777777" w:rsidR="00941461" w:rsidRPr="00521B1E" w:rsidRDefault="00941461" w:rsidP="0094146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3A0AA6" w14:textId="625531BF" w:rsidR="00941461" w:rsidRPr="00301DB8" w:rsidRDefault="00315081" w:rsidP="004E74CA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22,024</w:t>
            </w:r>
          </w:p>
        </w:tc>
        <w:tc>
          <w:tcPr>
            <w:tcW w:w="180" w:type="dxa"/>
            <w:vAlign w:val="bottom"/>
          </w:tcPr>
          <w:p w14:paraId="5DB75EFD" w14:textId="77777777" w:rsidR="00941461" w:rsidRPr="00301DB8" w:rsidRDefault="00941461" w:rsidP="0094146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C40433" w14:textId="40A6DD3D" w:rsidR="00941461" w:rsidRPr="00094423" w:rsidRDefault="00315081" w:rsidP="004D06D3">
            <w:pPr>
              <w:pStyle w:val="acctfourfigures"/>
              <w:shd w:val="clear" w:color="auto" w:fill="FFFFFF"/>
              <w:tabs>
                <w:tab w:val="clear" w:pos="765"/>
                <w:tab w:val="decimal" w:pos="90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2,265</w:t>
            </w:r>
          </w:p>
        </w:tc>
        <w:tc>
          <w:tcPr>
            <w:tcW w:w="180" w:type="dxa"/>
            <w:vAlign w:val="bottom"/>
          </w:tcPr>
          <w:p w14:paraId="20E1EEC6" w14:textId="77777777" w:rsidR="00941461" w:rsidRPr="00301DB8" w:rsidRDefault="00941461" w:rsidP="0094146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91D808" w14:textId="21DDE113" w:rsidR="00941461" w:rsidRPr="00301DB8" w:rsidRDefault="00315081" w:rsidP="00941461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181,159</w:t>
            </w:r>
          </w:p>
        </w:tc>
        <w:tc>
          <w:tcPr>
            <w:tcW w:w="180" w:type="dxa"/>
            <w:vAlign w:val="bottom"/>
          </w:tcPr>
          <w:p w14:paraId="741963ED" w14:textId="77777777" w:rsidR="00941461" w:rsidRPr="00301DB8" w:rsidRDefault="00941461" w:rsidP="0094146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1B5DB5" w14:textId="279364C1" w:rsidR="00941461" w:rsidRPr="00301DB8" w:rsidRDefault="0031508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205,448</w:t>
            </w:r>
          </w:p>
        </w:tc>
      </w:tr>
    </w:tbl>
    <w:p w14:paraId="25EEC756" w14:textId="77777777" w:rsidR="00F15AF8" w:rsidRDefault="00F15AF8" w:rsidP="009F1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338746C" w14:textId="77777777" w:rsidR="00B04DD3" w:rsidRDefault="00B04DD3" w:rsidP="009F1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7D71D2F" w14:textId="77777777" w:rsidR="00B04DD3" w:rsidRDefault="00B04DD3" w:rsidP="009F1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C9B1BBF" w14:textId="77777777" w:rsidR="00206F9F" w:rsidRDefault="00206F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0380C19B" w14:textId="700A0CD4" w:rsidR="00F15AF8" w:rsidRPr="00300257" w:rsidRDefault="003316A0" w:rsidP="003316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17</w:t>
      </w:r>
      <w:r w:rsidR="00F15AF8" w:rsidRPr="00300257">
        <w:rPr>
          <w:rFonts w:ascii="Angsana New" w:hAnsi="Angsana New"/>
          <w:b/>
          <w:bCs/>
          <w:sz w:val="30"/>
          <w:szCs w:val="30"/>
        </w:rPr>
        <w:tab/>
      </w:r>
      <w:r w:rsidR="00F15AF8" w:rsidRPr="00300257">
        <w:rPr>
          <w:rFonts w:ascii="Angsana New" w:hAnsi="Angsana New"/>
          <w:b/>
          <w:bCs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p w14:paraId="7D90017D" w14:textId="77777777" w:rsidR="00F15AF8" w:rsidRPr="0003128C" w:rsidRDefault="00F15AF8" w:rsidP="00F15A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u w:val="single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270"/>
        <w:gridCol w:w="1170"/>
      </w:tblGrid>
      <w:tr w:rsidR="00F15AF8" w:rsidRPr="00300257" w14:paraId="364FC518" w14:textId="77777777" w:rsidTr="00CF1CB0">
        <w:trPr>
          <w:trHeight w:val="340"/>
        </w:trPr>
        <w:tc>
          <w:tcPr>
            <w:tcW w:w="6480" w:type="dxa"/>
          </w:tcPr>
          <w:p w14:paraId="189622BB" w14:textId="77777777" w:rsidR="00F15AF8" w:rsidRPr="00300257" w:rsidRDefault="00F15AF8" w:rsidP="00204F5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52BF1F66" w14:textId="168E2DA5" w:rsidR="00F15AF8" w:rsidRPr="00300257" w:rsidRDefault="00F15AF8" w:rsidP="00204F5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1455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center"/>
          </w:tcPr>
          <w:p w14:paraId="09246021" w14:textId="77777777" w:rsidR="00F15AF8" w:rsidRPr="00300257" w:rsidRDefault="00F15AF8" w:rsidP="00204F5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53887DD2" w14:textId="0CB269A1" w:rsidR="00F15AF8" w:rsidRPr="00300257" w:rsidRDefault="0081455F" w:rsidP="00204F5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F15AF8" w:rsidRPr="00300257" w14:paraId="2EC65637" w14:textId="77777777" w:rsidTr="00CF1CB0">
        <w:trPr>
          <w:trHeight w:val="340"/>
        </w:trPr>
        <w:tc>
          <w:tcPr>
            <w:tcW w:w="6480" w:type="dxa"/>
          </w:tcPr>
          <w:p w14:paraId="2D490176" w14:textId="77777777" w:rsidR="00F15AF8" w:rsidRPr="00300257" w:rsidRDefault="00F15AF8" w:rsidP="00204F5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64C9DA3E" w14:textId="77777777" w:rsidR="00F15AF8" w:rsidRPr="00300257" w:rsidRDefault="00F15AF8" w:rsidP="00204F55">
            <w:pPr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1455F" w:rsidRPr="00300257" w14:paraId="11CFAF4B" w14:textId="77777777" w:rsidTr="00CF1CB0">
        <w:trPr>
          <w:trHeight w:val="340"/>
        </w:trPr>
        <w:tc>
          <w:tcPr>
            <w:tcW w:w="6480" w:type="dxa"/>
          </w:tcPr>
          <w:p w14:paraId="09E63FB8" w14:textId="77777777" w:rsidR="0081455F" w:rsidRPr="00300257" w:rsidRDefault="0081455F" w:rsidP="008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ตั๋ว</w:t>
            </w:r>
            <w:r w:rsidRPr="00300257">
              <w:rPr>
                <w:rFonts w:ascii="Angsana New" w:hAnsi="Angsana New" w:hint="cs"/>
                <w:sz w:val="30"/>
                <w:szCs w:val="30"/>
                <w:cs/>
              </w:rPr>
              <w:t>สัญญาใช้เงิน</w:t>
            </w:r>
          </w:p>
        </w:tc>
        <w:tc>
          <w:tcPr>
            <w:tcW w:w="1260" w:type="dxa"/>
          </w:tcPr>
          <w:p w14:paraId="6127311C" w14:textId="30708A0E" w:rsidR="0081455F" w:rsidRPr="00300257" w:rsidRDefault="008C0D8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17,</w:t>
            </w:r>
            <w:r w:rsidR="00633321">
              <w:rPr>
                <w:rFonts w:ascii="Angsana New" w:hAnsi="Angsana New"/>
                <w:sz w:val="30"/>
                <w:szCs w:val="30"/>
                <w:lang w:val="en-US" w:bidi="th-TH"/>
              </w:rPr>
              <w:t>776</w:t>
            </w:r>
          </w:p>
        </w:tc>
        <w:tc>
          <w:tcPr>
            <w:tcW w:w="270" w:type="dxa"/>
          </w:tcPr>
          <w:p w14:paraId="3793F303" w14:textId="77777777" w:rsidR="0081455F" w:rsidRPr="00300257" w:rsidRDefault="0081455F" w:rsidP="0081455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1DE8CE3" w14:textId="0A8025AB" w:rsidR="0081455F" w:rsidRPr="00300257" w:rsidRDefault="0081455F" w:rsidP="0081455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16,840</w:t>
            </w:r>
          </w:p>
        </w:tc>
      </w:tr>
      <w:tr w:rsidR="0081455F" w:rsidRPr="00300257" w14:paraId="43C84BF8" w14:textId="77777777" w:rsidTr="00CF1CB0">
        <w:trPr>
          <w:trHeight w:val="340"/>
        </w:trPr>
        <w:tc>
          <w:tcPr>
            <w:tcW w:w="6480" w:type="dxa"/>
          </w:tcPr>
          <w:p w14:paraId="67848704" w14:textId="77777777" w:rsidR="0081455F" w:rsidRPr="00300257" w:rsidRDefault="0081455F" w:rsidP="008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260" w:type="dxa"/>
          </w:tcPr>
          <w:p w14:paraId="623C9C30" w14:textId="686D0902" w:rsidR="0081455F" w:rsidRPr="00300257" w:rsidRDefault="0063332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3,902</w:t>
            </w:r>
          </w:p>
        </w:tc>
        <w:tc>
          <w:tcPr>
            <w:tcW w:w="270" w:type="dxa"/>
          </w:tcPr>
          <w:p w14:paraId="4A40C151" w14:textId="77777777" w:rsidR="0081455F" w:rsidRPr="00300257" w:rsidRDefault="0081455F" w:rsidP="0081455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1451F23" w14:textId="1B2DCBD4" w:rsidR="0081455F" w:rsidRPr="00300257" w:rsidRDefault="0081455F" w:rsidP="0081455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2,545</w:t>
            </w:r>
          </w:p>
        </w:tc>
      </w:tr>
      <w:tr w:rsidR="0081455F" w:rsidRPr="00300257" w14:paraId="24CBECB0" w14:textId="77777777" w:rsidTr="00CF1CB0">
        <w:trPr>
          <w:trHeight w:val="340"/>
        </w:trPr>
        <w:tc>
          <w:tcPr>
            <w:tcW w:w="6480" w:type="dxa"/>
          </w:tcPr>
          <w:p w14:paraId="76174328" w14:textId="7E21ADA6" w:rsidR="0081455F" w:rsidRPr="00300257" w:rsidRDefault="0081455F" w:rsidP="008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  <w:r w:rsidRPr="00300257"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1260" w:type="dxa"/>
          </w:tcPr>
          <w:p w14:paraId="75783C1B" w14:textId="4383A32A" w:rsidR="0081455F" w:rsidRPr="00300257" w:rsidRDefault="008C0D82" w:rsidP="0081455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74</w:t>
            </w:r>
          </w:p>
        </w:tc>
        <w:tc>
          <w:tcPr>
            <w:tcW w:w="270" w:type="dxa"/>
          </w:tcPr>
          <w:p w14:paraId="20A6CB46" w14:textId="77777777" w:rsidR="0081455F" w:rsidRPr="00300257" w:rsidRDefault="0081455F" w:rsidP="0081455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9D112D3" w14:textId="31351410" w:rsidR="0081455F" w:rsidRPr="00300257" w:rsidRDefault="0081455F" w:rsidP="0081455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201</w:t>
            </w:r>
          </w:p>
        </w:tc>
      </w:tr>
      <w:tr w:rsidR="0081455F" w:rsidRPr="00300257" w14:paraId="2374BDE2" w14:textId="77777777" w:rsidTr="00CF1CB0">
        <w:trPr>
          <w:trHeight w:val="340"/>
        </w:trPr>
        <w:tc>
          <w:tcPr>
            <w:tcW w:w="6480" w:type="dxa"/>
          </w:tcPr>
          <w:p w14:paraId="3E43F314" w14:textId="77777777" w:rsidR="0081455F" w:rsidRPr="00300257" w:rsidRDefault="0081455F" w:rsidP="008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D1299F" w14:textId="2C175894" w:rsidR="0081455F" w:rsidRPr="00300257" w:rsidRDefault="008C0D82" w:rsidP="0081455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21,752</w:t>
            </w:r>
          </w:p>
        </w:tc>
        <w:tc>
          <w:tcPr>
            <w:tcW w:w="270" w:type="dxa"/>
            <w:vAlign w:val="center"/>
          </w:tcPr>
          <w:p w14:paraId="26368D0F" w14:textId="77777777" w:rsidR="0081455F" w:rsidRPr="00300257" w:rsidRDefault="0081455F" w:rsidP="0081455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CE3931" w14:textId="71E7AA6C" w:rsidR="0081455F" w:rsidRPr="00300257" w:rsidRDefault="0081455F" w:rsidP="0081455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19,586</w:t>
            </w:r>
          </w:p>
        </w:tc>
      </w:tr>
    </w:tbl>
    <w:p w14:paraId="50A5399A" w14:textId="77777777" w:rsidR="00F15AF8" w:rsidRPr="0003128C" w:rsidRDefault="00F15AF8" w:rsidP="00F15A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</w:p>
    <w:p w14:paraId="6D9FB31E" w14:textId="39FF8E55" w:rsidR="00F15AF8" w:rsidRDefault="00F15AF8" w:rsidP="00F15A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31</w:t>
      </w:r>
      <w:r w:rsidRPr="00300257">
        <w:rPr>
          <w:rFonts w:ascii="Angsana New" w:hAnsi="Angsana New"/>
          <w:sz w:val="30"/>
          <w:szCs w:val="30"/>
        </w:rPr>
        <w:t xml:space="preserve"> </w:t>
      </w:r>
      <w:r w:rsidRPr="00300257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81455F">
        <w:rPr>
          <w:rFonts w:ascii="Angsana New" w:hAnsi="Angsana New"/>
          <w:sz w:val="30"/>
          <w:szCs w:val="30"/>
        </w:rPr>
        <w:t>2561</w:t>
      </w:r>
      <w:r w:rsidRPr="00300257">
        <w:rPr>
          <w:rFonts w:ascii="Angsana New" w:hAnsi="Angsana New"/>
          <w:sz w:val="30"/>
          <w:szCs w:val="30"/>
        </w:rPr>
        <w:t xml:space="preserve"> </w:t>
      </w:r>
      <w:r w:rsidRPr="00300257">
        <w:rPr>
          <w:rFonts w:ascii="Angsana New" w:hAnsi="Angsana New"/>
          <w:sz w:val="30"/>
          <w:szCs w:val="30"/>
          <w:cs/>
        </w:rPr>
        <w:t>กลุ่มบริษัทมีวงเงินเบิกเกินบัญชีธนาคารหลายแห่งจำนวน</w:t>
      </w:r>
      <w:r w:rsidRPr="00300257">
        <w:rPr>
          <w:rFonts w:ascii="Angsana New" w:hAnsi="Angsana New" w:hint="cs"/>
          <w:sz w:val="30"/>
          <w:szCs w:val="30"/>
          <w:cs/>
        </w:rPr>
        <w:t>เงิน</w:t>
      </w:r>
      <w:r w:rsidRPr="00300257">
        <w:rPr>
          <w:rFonts w:ascii="Angsana New" w:hAnsi="Angsana New"/>
          <w:sz w:val="30"/>
          <w:szCs w:val="30"/>
          <w:cs/>
        </w:rPr>
        <w:t>ประมาณ</w:t>
      </w:r>
      <w:r>
        <w:rPr>
          <w:rFonts w:ascii="Angsana New" w:hAnsi="Angsana New"/>
          <w:sz w:val="30"/>
          <w:szCs w:val="30"/>
        </w:rPr>
        <w:t xml:space="preserve"> </w:t>
      </w:r>
      <w:r w:rsidR="008C0D82">
        <w:rPr>
          <w:rFonts w:ascii="Angsana New" w:hAnsi="Angsana New"/>
          <w:sz w:val="30"/>
          <w:szCs w:val="30"/>
        </w:rPr>
        <w:t>8,</w:t>
      </w:r>
      <w:r w:rsidR="00633321">
        <w:rPr>
          <w:rFonts w:ascii="Angsana New" w:hAnsi="Angsana New"/>
          <w:sz w:val="30"/>
          <w:szCs w:val="30"/>
        </w:rPr>
        <w:t>734</w:t>
      </w:r>
      <w:r w:rsidRPr="00300257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300257">
        <w:rPr>
          <w:rFonts w:ascii="Angsana New" w:hAnsi="Angsana New"/>
          <w:i/>
          <w:iCs/>
          <w:sz w:val="30"/>
          <w:szCs w:val="30"/>
          <w:cs/>
        </w:rPr>
        <w:t>(</w:t>
      </w:r>
      <w:r w:rsidR="00A561D5">
        <w:rPr>
          <w:rFonts w:ascii="Angsana New" w:hAnsi="Angsana New"/>
          <w:i/>
          <w:iCs/>
          <w:sz w:val="30"/>
          <w:szCs w:val="30"/>
        </w:rPr>
        <w:t>2560</w:t>
      </w:r>
      <w:r w:rsidRPr="00300257">
        <w:rPr>
          <w:rFonts w:ascii="Angsana New" w:hAnsi="Angsana New"/>
          <w:i/>
          <w:iCs/>
          <w:sz w:val="30"/>
          <w:szCs w:val="30"/>
        </w:rPr>
        <w:t>:</w:t>
      </w:r>
      <w:r w:rsidRPr="0030025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A561D5">
        <w:rPr>
          <w:rFonts w:ascii="Angsana New" w:hAnsi="Angsana New"/>
          <w:i/>
          <w:iCs/>
          <w:sz w:val="30"/>
          <w:szCs w:val="30"/>
        </w:rPr>
        <w:t>7,831</w:t>
      </w:r>
      <w:r w:rsidRPr="00300257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Pr="00300257">
        <w:rPr>
          <w:rFonts w:ascii="Angsana New" w:hAnsi="Angsana New"/>
          <w:sz w:val="30"/>
          <w:szCs w:val="30"/>
          <w:cs/>
        </w:rPr>
        <w:t>)</w:t>
      </w:r>
    </w:p>
    <w:p w14:paraId="335C39FD" w14:textId="77777777" w:rsidR="00E238AE" w:rsidRPr="0003128C" w:rsidRDefault="00E238AE" w:rsidP="00F15A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</w:p>
    <w:p w14:paraId="177A75A7" w14:textId="0804C92E" w:rsidR="00E238AE" w:rsidRPr="00300257" w:rsidRDefault="003316A0" w:rsidP="00E23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18</w:t>
      </w:r>
      <w:r w:rsidR="00E238AE" w:rsidRPr="00DE65C5">
        <w:rPr>
          <w:rFonts w:ascii="Angsana New" w:hAnsi="Angsana New"/>
          <w:b/>
          <w:bCs/>
          <w:sz w:val="30"/>
          <w:szCs w:val="30"/>
        </w:rPr>
        <w:tab/>
      </w:r>
      <w:r w:rsidR="00E238AE" w:rsidRPr="00615041">
        <w:rPr>
          <w:rFonts w:ascii="Angsana New" w:hAnsi="Angsana New" w:hint="cs"/>
          <w:b/>
          <w:bCs/>
          <w:sz w:val="30"/>
          <w:szCs w:val="30"/>
          <w:cs/>
        </w:rPr>
        <w:t>เงินกู้ยืม</w:t>
      </w:r>
      <w:r w:rsidR="00E238AE" w:rsidRPr="00615041">
        <w:rPr>
          <w:rFonts w:ascii="Angsana New" w:hAnsi="Angsana New"/>
          <w:b/>
          <w:bCs/>
          <w:sz w:val="30"/>
          <w:szCs w:val="30"/>
          <w:cs/>
        </w:rPr>
        <w:t>ระยะยาว</w:t>
      </w:r>
    </w:p>
    <w:p w14:paraId="50005166" w14:textId="77777777" w:rsidR="00E238AE" w:rsidRPr="0003128C" w:rsidRDefault="00E238AE" w:rsidP="00E23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80"/>
        <w:gridCol w:w="1260"/>
        <w:gridCol w:w="270"/>
        <w:gridCol w:w="1170"/>
      </w:tblGrid>
      <w:tr w:rsidR="00E238AE" w:rsidRPr="00300257" w14:paraId="2FCB8179" w14:textId="77777777" w:rsidTr="00CF1CB0">
        <w:trPr>
          <w:trHeight w:val="340"/>
        </w:trPr>
        <w:tc>
          <w:tcPr>
            <w:tcW w:w="6480" w:type="dxa"/>
          </w:tcPr>
          <w:p w14:paraId="373F85B4" w14:textId="77777777" w:rsidR="00E238AE" w:rsidRPr="00300257" w:rsidRDefault="00E238AE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1AF92774" w14:textId="67A8E8A9" w:rsidR="00E238AE" w:rsidRPr="00300257" w:rsidRDefault="00E238AE" w:rsidP="00204F5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center"/>
          </w:tcPr>
          <w:p w14:paraId="636B578B" w14:textId="77777777" w:rsidR="00E238AE" w:rsidRPr="00300257" w:rsidRDefault="00E238AE" w:rsidP="00204F5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280A5780" w14:textId="75487D62" w:rsidR="00E238AE" w:rsidRPr="00300257" w:rsidRDefault="00E238AE" w:rsidP="00E238A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E238AE" w:rsidRPr="00300257" w14:paraId="3EBAC8A6" w14:textId="77777777" w:rsidTr="00CF1CB0">
        <w:trPr>
          <w:trHeight w:val="340"/>
        </w:trPr>
        <w:tc>
          <w:tcPr>
            <w:tcW w:w="6480" w:type="dxa"/>
          </w:tcPr>
          <w:p w14:paraId="2D32CCBC" w14:textId="77777777" w:rsidR="00E238AE" w:rsidRPr="00300257" w:rsidRDefault="00E238AE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10E5109B" w14:textId="77777777" w:rsidR="00E238AE" w:rsidRPr="00300257" w:rsidRDefault="00E238AE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238AE" w:rsidRPr="00300257" w14:paraId="1D2A0965" w14:textId="77777777" w:rsidTr="00CF1CB0">
        <w:trPr>
          <w:trHeight w:val="340"/>
        </w:trPr>
        <w:tc>
          <w:tcPr>
            <w:tcW w:w="6480" w:type="dxa"/>
            <w:vAlign w:val="bottom"/>
          </w:tcPr>
          <w:p w14:paraId="1EB066F1" w14:textId="77777777" w:rsidR="00E238AE" w:rsidRPr="00300257" w:rsidRDefault="00E238AE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260" w:type="dxa"/>
          </w:tcPr>
          <w:p w14:paraId="7069EED5" w14:textId="77777777" w:rsidR="00E238AE" w:rsidRPr="00300257" w:rsidRDefault="00E238AE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FC65EE" w14:textId="77777777" w:rsidR="00E238AE" w:rsidRPr="00300257" w:rsidRDefault="00E238AE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DF1B60" w14:textId="77777777" w:rsidR="00E238AE" w:rsidRPr="00300257" w:rsidRDefault="00E238AE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38AE" w:rsidRPr="00300257" w14:paraId="436FEB1B" w14:textId="77777777" w:rsidTr="00CF1CB0">
        <w:trPr>
          <w:trHeight w:val="340"/>
        </w:trPr>
        <w:tc>
          <w:tcPr>
            <w:tcW w:w="6480" w:type="dxa"/>
          </w:tcPr>
          <w:p w14:paraId="70B72129" w14:textId="77777777" w:rsidR="00E238AE" w:rsidRPr="00300257" w:rsidRDefault="00E238AE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-  ส่วนที่ไม่มีหลักประกัน</w:t>
            </w:r>
          </w:p>
        </w:tc>
        <w:tc>
          <w:tcPr>
            <w:tcW w:w="1260" w:type="dxa"/>
            <w:vAlign w:val="center"/>
          </w:tcPr>
          <w:p w14:paraId="3C8007F3" w14:textId="77777777" w:rsidR="00E238AE" w:rsidRPr="00300257" w:rsidRDefault="00E238AE" w:rsidP="00204F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6BDB80B" w14:textId="77777777" w:rsidR="00E238AE" w:rsidRPr="00300257" w:rsidRDefault="00E238AE" w:rsidP="00204F5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74A2B68" w14:textId="77777777" w:rsidR="00E238AE" w:rsidRPr="00300257" w:rsidRDefault="00E238AE" w:rsidP="00204F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38AE" w:rsidRPr="00300257" w14:paraId="5890608D" w14:textId="77777777" w:rsidTr="00CF1CB0">
        <w:trPr>
          <w:trHeight w:val="434"/>
        </w:trPr>
        <w:tc>
          <w:tcPr>
            <w:tcW w:w="6480" w:type="dxa"/>
          </w:tcPr>
          <w:p w14:paraId="379B38BC" w14:textId="77777777" w:rsidR="00E238AE" w:rsidRPr="00300257" w:rsidRDefault="00E238AE" w:rsidP="00E23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เงินกู้ยืมระยะยาวส่วนที่ถึงกำหนดชำระภายในหนึ่งปี</w:t>
            </w:r>
          </w:p>
        </w:tc>
        <w:tc>
          <w:tcPr>
            <w:tcW w:w="1260" w:type="dxa"/>
            <w:vAlign w:val="center"/>
          </w:tcPr>
          <w:p w14:paraId="58DC5A8A" w14:textId="121FF81B" w:rsidR="00E238AE" w:rsidRPr="00300257" w:rsidRDefault="00615041" w:rsidP="00E238A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621</w:t>
            </w:r>
          </w:p>
        </w:tc>
        <w:tc>
          <w:tcPr>
            <w:tcW w:w="270" w:type="dxa"/>
            <w:vAlign w:val="center"/>
          </w:tcPr>
          <w:p w14:paraId="188A3C99" w14:textId="77777777" w:rsidR="00E238AE" w:rsidRPr="00300257" w:rsidRDefault="00E238AE" w:rsidP="00E238A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A43729B" w14:textId="32B97EB4" w:rsidR="00E238AE" w:rsidRPr="00300257" w:rsidRDefault="00E238AE" w:rsidP="00E238AE">
            <w:pPr>
              <w:pStyle w:val="acctfourfigures"/>
              <w:tabs>
                <w:tab w:val="clear" w:pos="765"/>
                <w:tab w:val="left" w:pos="879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4,671</w:t>
            </w:r>
          </w:p>
        </w:tc>
      </w:tr>
      <w:tr w:rsidR="00E238AE" w:rsidRPr="00300257" w14:paraId="25CF6A24" w14:textId="77777777" w:rsidTr="00CF1CB0">
        <w:trPr>
          <w:trHeight w:val="340"/>
        </w:trPr>
        <w:tc>
          <w:tcPr>
            <w:tcW w:w="6480" w:type="dxa"/>
          </w:tcPr>
          <w:p w14:paraId="35D4DC90" w14:textId="77777777" w:rsidR="00E238AE" w:rsidRPr="00300257" w:rsidRDefault="00E238AE" w:rsidP="00E238AE">
            <w:pPr>
              <w:pStyle w:val="acctfourfigures"/>
              <w:tabs>
                <w:tab w:val="clear" w:pos="765"/>
              </w:tabs>
              <w:spacing w:line="240" w:lineRule="atLeast"/>
              <w:ind w:left="15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หนี้สินตามสัญญาเช่าการเงินส่วนที่ถึงกำหนดชำระภายในหนึ่งปี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21E43E6" w14:textId="6F7DE7C4" w:rsidR="00E238AE" w:rsidRPr="00300257" w:rsidRDefault="00615041" w:rsidP="00E238A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58</w:t>
            </w:r>
          </w:p>
        </w:tc>
        <w:tc>
          <w:tcPr>
            <w:tcW w:w="270" w:type="dxa"/>
            <w:vAlign w:val="center"/>
          </w:tcPr>
          <w:p w14:paraId="1E1FA241" w14:textId="77777777" w:rsidR="00E238AE" w:rsidRPr="00300257" w:rsidRDefault="00E238AE" w:rsidP="00E238A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3EA046F8" w14:textId="293301FD" w:rsidR="00E238AE" w:rsidRPr="00300257" w:rsidRDefault="00E238AE" w:rsidP="00E238A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116</w:t>
            </w:r>
          </w:p>
        </w:tc>
      </w:tr>
      <w:tr w:rsidR="00E238AE" w:rsidRPr="00300257" w14:paraId="6BFAC4FF" w14:textId="77777777" w:rsidTr="00CF1CB0">
        <w:trPr>
          <w:trHeight w:val="340"/>
        </w:trPr>
        <w:tc>
          <w:tcPr>
            <w:tcW w:w="6480" w:type="dxa"/>
          </w:tcPr>
          <w:p w14:paraId="2127BCF3" w14:textId="77777777" w:rsidR="00E238AE" w:rsidRPr="00300257" w:rsidRDefault="00E238AE" w:rsidP="00E23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86FE7" w14:textId="4C3140BD" w:rsidR="00E238AE" w:rsidRPr="00300257" w:rsidRDefault="00615041" w:rsidP="00E238A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679</w:t>
            </w:r>
          </w:p>
        </w:tc>
        <w:tc>
          <w:tcPr>
            <w:tcW w:w="270" w:type="dxa"/>
            <w:vAlign w:val="center"/>
          </w:tcPr>
          <w:p w14:paraId="6939982E" w14:textId="77777777" w:rsidR="00E238AE" w:rsidRPr="00300257" w:rsidRDefault="00E238AE" w:rsidP="00E238A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FFD71" w14:textId="40CBEBAB" w:rsidR="00E238AE" w:rsidRPr="00300257" w:rsidRDefault="00E238AE" w:rsidP="00E238A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4,787</w:t>
            </w:r>
          </w:p>
        </w:tc>
      </w:tr>
      <w:tr w:rsidR="00E238AE" w:rsidRPr="00300257" w14:paraId="5D370A6D" w14:textId="77777777" w:rsidTr="00CF1CB0">
        <w:trPr>
          <w:trHeight w:hRule="exact" w:val="173"/>
        </w:trPr>
        <w:tc>
          <w:tcPr>
            <w:tcW w:w="6480" w:type="dxa"/>
          </w:tcPr>
          <w:p w14:paraId="0E644886" w14:textId="77777777" w:rsidR="00E238AE" w:rsidRPr="00300257" w:rsidRDefault="00E238AE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383F0716" w14:textId="77777777" w:rsidR="00E238AE" w:rsidRPr="00300257" w:rsidDel="00796DAE" w:rsidRDefault="00E238AE" w:rsidP="00204F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64FF98A1" w14:textId="77777777" w:rsidR="00E238AE" w:rsidRPr="00300257" w:rsidRDefault="00E238AE" w:rsidP="00204F5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3C8F36D3" w14:textId="77777777" w:rsidR="00E238AE" w:rsidRPr="00300257" w:rsidDel="00796DAE" w:rsidRDefault="00E238AE" w:rsidP="00204F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238AE" w:rsidRPr="00300257" w14:paraId="5D343BB7" w14:textId="77777777" w:rsidTr="00CF1CB0">
        <w:trPr>
          <w:trHeight w:val="340"/>
        </w:trPr>
        <w:tc>
          <w:tcPr>
            <w:tcW w:w="6480" w:type="dxa"/>
          </w:tcPr>
          <w:p w14:paraId="2397E645" w14:textId="77777777" w:rsidR="00E238AE" w:rsidRPr="00300257" w:rsidRDefault="00E238AE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vAlign w:val="center"/>
          </w:tcPr>
          <w:p w14:paraId="1569A369" w14:textId="77777777" w:rsidR="00E238AE" w:rsidRPr="00300257" w:rsidDel="00796DAE" w:rsidRDefault="00E238AE" w:rsidP="00204F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10AEAB6B" w14:textId="77777777" w:rsidR="00E238AE" w:rsidRPr="00300257" w:rsidRDefault="00E238AE" w:rsidP="00204F5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7F2EB29" w14:textId="77777777" w:rsidR="00E238AE" w:rsidRPr="00300257" w:rsidDel="00796DAE" w:rsidRDefault="00E238AE" w:rsidP="00204F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238AE" w:rsidRPr="00300257" w14:paraId="281A2487" w14:textId="77777777" w:rsidTr="00CF1CB0">
        <w:trPr>
          <w:trHeight w:val="340"/>
        </w:trPr>
        <w:tc>
          <w:tcPr>
            <w:tcW w:w="6480" w:type="dxa"/>
          </w:tcPr>
          <w:p w14:paraId="37E3C1AF" w14:textId="77777777" w:rsidR="00E238AE" w:rsidRPr="00300257" w:rsidRDefault="00E238AE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-  ส่วนที่ไม่มีหลักประกัน</w:t>
            </w:r>
          </w:p>
        </w:tc>
        <w:tc>
          <w:tcPr>
            <w:tcW w:w="1260" w:type="dxa"/>
            <w:vAlign w:val="center"/>
          </w:tcPr>
          <w:p w14:paraId="378A271F" w14:textId="77777777" w:rsidR="00E238AE" w:rsidRPr="00300257" w:rsidDel="00796DAE" w:rsidRDefault="00E238AE" w:rsidP="00204F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4A0BB437" w14:textId="77777777" w:rsidR="00E238AE" w:rsidRPr="00300257" w:rsidRDefault="00E238AE" w:rsidP="00204F5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E0D87A9" w14:textId="77777777" w:rsidR="00E238AE" w:rsidRPr="00300257" w:rsidDel="00796DAE" w:rsidRDefault="00E238AE" w:rsidP="00204F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238AE" w:rsidRPr="00300257" w14:paraId="52A75828" w14:textId="77777777" w:rsidTr="00CF1CB0">
        <w:trPr>
          <w:trHeight w:val="340"/>
        </w:trPr>
        <w:tc>
          <w:tcPr>
            <w:tcW w:w="6480" w:type="dxa"/>
          </w:tcPr>
          <w:p w14:paraId="0DF8297C" w14:textId="77777777" w:rsidR="00E238AE" w:rsidRPr="00300257" w:rsidRDefault="00E238AE" w:rsidP="00E23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  เงินกู้ยืมระยะยาว</w:t>
            </w:r>
          </w:p>
        </w:tc>
        <w:tc>
          <w:tcPr>
            <w:tcW w:w="1260" w:type="dxa"/>
            <w:vAlign w:val="center"/>
          </w:tcPr>
          <w:p w14:paraId="045C36BE" w14:textId="188D7A4A" w:rsidR="00E238AE" w:rsidRPr="00300257" w:rsidDel="00796DAE" w:rsidRDefault="00615041" w:rsidP="00E238A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1,515</w:t>
            </w:r>
          </w:p>
        </w:tc>
        <w:tc>
          <w:tcPr>
            <w:tcW w:w="270" w:type="dxa"/>
            <w:vAlign w:val="center"/>
          </w:tcPr>
          <w:p w14:paraId="60ACCF71" w14:textId="77777777" w:rsidR="00E238AE" w:rsidRPr="00300257" w:rsidRDefault="00E238AE" w:rsidP="00E238A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09F19A2" w14:textId="4D36948A" w:rsidR="00E238AE" w:rsidRPr="00300257" w:rsidDel="00796DAE" w:rsidRDefault="00E238AE" w:rsidP="00E238A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3,351</w:t>
            </w:r>
          </w:p>
        </w:tc>
      </w:tr>
      <w:tr w:rsidR="00E238AE" w:rsidRPr="00300257" w14:paraId="22EB48B9" w14:textId="77777777" w:rsidTr="00CF1CB0">
        <w:trPr>
          <w:trHeight w:val="340"/>
        </w:trPr>
        <w:tc>
          <w:tcPr>
            <w:tcW w:w="6480" w:type="dxa"/>
          </w:tcPr>
          <w:p w14:paraId="78EDDD7B" w14:textId="77777777" w:rsidR="00E238AE" w:rsidRPr="00300257" w:rsidRDefault="00E238AE" w:rsidP="00E23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  หนี้สินตามสัญญาเช่าการเงิน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856A78D" w14:textId="06992461" w:rsidR="00E238AE" w:rsidRPr="00300257" w:rsidDel="00796DAE" w:rsidRDefault="00615041" w:rsidP="00E238AE">
            <w:pPr>
              <w:pStyle w:val="acctfourfigures"/>
              <w:tabs>
                <w:tab w:val="clear" w:pos="765"/>
              </w:tabs>
              <w:spacing w:line="240" w:lineRule="atLeast"/>
              <w:ind w:left="360" w:right="11" w:firstLine="24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71</w:t>
            </w:r>
          </w:p>
        </w:tc>
        <w:tc>
          <w:tcPr>
            <w:tcW w:w="270" w:type="dxa"/>
            <w:vAlign w:val="center"/>
          </w:tcPr>
          <w:p w14:paraId="0F66AD68" w14:textId="77777777" w:rsidR="00E238AE" w:rsidRPr="00300257" w:rsidRDefault="00E238AE" w:rsidP="00E238A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11738CF" w14:textId="4ACCDB7F" w:rsidR="00E238AE" w:rsidRPr="00300257" w:rsidDel="00796DAE" w:rsidRDefault="00E238AE" w:rsidP="00E238AE">
            <w:pPr>
              <w:pStyle w:val="acctfourfigures"/>
              <w:tabs>
                <w:tab w:val="clear" w:pos="765"/>
              </w:tabs>
              <w:spacing w:line="240" w:lineRule="atLeast"/>
              <w:ind w:left="360" w:right="11" w:firstLine="24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108</w:t>
            </w:r>
          </w:p>
        </w:tc>
      </w:tr>
      <w:tr w:rsidR="00E238AE" w:rsidRPr="00300257" w14:paraId="253BC68E" w14:textId="77777777" w:rsidTr="00CF1CB0">
        <w:trPr>
          <w:trHeight w:val="340"/>
        </w:trPr>
        <w:tc>
          <w:tcPr>
            <w:tcW w:w="6480" w:type="dxa"/>
          </w:tcPr>
          <w:p w14:paraId="3751ADDC" w14:textId="77777777" w:rsidR="00E238AE" w:rsidRPr="00300257" w:rsidRDefault="00E238AE" w:rsidP="00E23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7A3CB" w14:textId="3C155942" w:rsidR="00E238AE" w:rsidRPr="00300257" w:rsidDel="00796DAE" w:rsidRDefault="00615041" w:rsidP="00E238A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1,586</w:t>
            </w:r>
          </w:p>
        </w:tc>
        <w:tc>
          <w:tcPr>
            <w:tcW w:w="270" w:type="dxa"/>
            <w:vAlign w:val="center"/>
          </w:tcPr>
          <w:p w14:paraId="15A3788B" w14:textId="77777777" w:rsidR="00E238AE" w:rsidRPr="00300257" w:rsidRDefault="00E238AE" w:rsidP="00E238A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41F26" w14:textId="0D246A79" w:rsidR="00E238AE" w:rsidRPr="00300257" w:rsidDel="00796DAE" w:rsidRDefault="00E238AE" w:rsidP="00E238A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3,459</w:t>
            </w:r>
          </w:p>
        </w:tc>
      </w:tr>
      <w:tr w:rsidR="00E238AE" w:rsidRPr="00300257" w14:paraId="11367221" w14:textId="77777777" w:rsidTr="00CF1CB0">
        <w:trPr>
          <w:trHeight w:val="340"/>
        </w:trPr>
        <w:tc>
          <w:tcPr>
            <w:tcW w:w="6480" w:type="dxa"/>
          </w:tcPr>
          <w:p w14:paraId="013CEF96" w14:textId="77777777" w:rsidR="00E238AE" w:rsidRPr="00300257" w:rsidRDefault="00E238AE" w:rsidP="00E23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BFF13C" w14:textId="1A0DFF69" w:rsidR="00E238AE" w:rsidRPr="00300257" w:rsidDel="00796DAE" w:rsidRDefault="00615041" w:rsidP="00E238A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2,265</w:t>
            </w:r>
          </w:p>
        </w:tc>
        <w:tc>
          <w:tcPr>
            <w:tcW w:w="270" w:type="dxa"/>
            <w:vAlign w:val="center"/>
          </w:tcPr>
          <w:p w14:paraId="739656EC" w14:textId="77777777" w:rsidR="00E238AE" w:rsidRPr="00300257" w:rsidRDefault="00E238AE" w:rsidP="00E238A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991960D" w14:textId="5252344C" w:rsidR="00E238AE" w:rsidRPr="00300257" w:rsidDel="00796DAE" w:rsidRDefault="00E238AE" w:rsidP="00E238A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8,246</w:t>
            </w:r>
          </w:p>
        </w:tc>
      </w:tr>
    </w:tbl>
    <w:p w14:paraId="61EE069E" w14:textId="77777777" w:rsidR="00F15AF8" w:rsidRDefault="00F15AF8" w:rsidP="009F1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F25F4A7" w14:textId="77777777" w:rsidR="007E3FB5" w:rsidRDefault="007E3FB5" w:rsidP="007E3F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E27725F" w14:textId="77777777" w:rsidR="007E3FB5" w:rsidRDefault="007E3FB5" w:rsidP="007E3F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A5BA032" w14:textId="77777777" w:rsidR="007E3FB5" w:rsidRDefault="007E3FB5" w:rsidP="007E3F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9AF7042" w14:textId="77777777" w:rsidR="007E3FB5" w:rsidRDefault="007E3FB5" w:rsidP="007E3F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lastRenderedPageBreak/>
        <w:t>หนี้สินที่มีภาระดอกเบี้ยจำแนกตามประเภทสกุลเงินดังนี้</w:t>
      </w:r>
    </w:p>
    <w:p w14:paraId="3D7A9112" w14:textId="77777777" w:rsidR="007E3FB5" w:rsidRPr="0003128C" w:rsidRDefault="007E3FB5" w:rsidP="007E3F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26"/>
          <w:szCs w:val="26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270"/>
        <w:gridCol w:w="1170"/>
      </w:tblGrid>
      <w:tr w:rsidR="007E3FB5" w:rsidRPr="00300257" w14:paraId="24C4E4F2" w14:textId="77777777" w:rsidTr="00CF1CB0">
        <w:trPr>
          <w:trHeight w:val="340"/>
        </w:trPr>
        <w:tc>
          <w:tcPr>
            <w:tcW w:w="6480" w:type="dxa"/>
          </w:tcPr>
          <w:p w14:paraId="1A72729D" w14:textId="77777777" w:rsidR="007E3FB5" w:rsidRPr="00300257" w:rsidRDefault="007E3FB5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33A3B452" w14:textId="53C706D6" w:rsidR="007E3FB5" w:rsidRPr="00300257" w:rsidRDefault="007E3FB5" w:rsidP="00204F5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center"/>
          </w:tcPr>
          <w:p w14:paraId="2A498BFA" w14:textId="77777777" w:rsidR="007E3FB5" w:rsidRPr="00300257" w:rsidRDefault="007E3FB5" w:rsidP="00204F5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628BB5A8" w14:textId="01050C96" w:rsidR="007E3FB5" w:rsidRPr="00300257" w:rsidRDefault="007E3FB5" w:rsidP="00204F5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7E3FB5" w:rsidRPr="00300257" w14:paraId="7AA1E9A0" w14:textId="77777777" w:rsidTr="00CF1CB0">
        <w:trPr>
          <w:trHeight w:val="340"/>
        </w:trPr>
        <w:tc>
          <w:tcPr>
            <w:tcW w:w="6480" w:type="dxa"/>
          </w:tcPr>
          <w:p w14:paraId="308FD582" w14:textId="77777777" w:rsidR="007E3FB5" w:rsidRPr="00300257" w:rsidRDefault="007E3FB5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18FE9B8B" w14:textId="77777777" w:rsidR="007E3FB5" w:rsidRPr="00300257" w:rsidRDefault="007E3FB5" w:rsidP="00204F5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E3FB5" w:rsidRPr="00300257" w14:paraId="0410396F" w14:textId="77777777" w:rsidTr="00CF1CB0">
        <w:trPr>
          <w:trHeight w:val="340"/>
        </w:trPr>
        <w:tc>
          <w:tcPr>
            <w:tcW w:w="6480" w:type="dxa"/>
          </w:tcPr>
          <w:p w14:paraId="308C9FEE" w14:textId="77777777" w:rsidR="007E3FB5" w:rsidRPr="00300257" w:rsidRDefault="007E3FB5" w:rsidP="007E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260" w:type="dxa"/>
          </w:tcPr>
          <w:p w14:paraId="1DE02A3B" w14:textId="260C2F18" w:rsidR="007E3FB5" w:rsidRPr="00300257" w:rsidRDefault="00615041" w:rsidP="007E3F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1,143</w:t>
            </w:r>
          </w:p>
        </w:tc>
        <w:tc>
          <w:tcPr>
            <w:tcW w:w="270" w:type="dxa"/>
          </w:tcPr>
          <w:p w14:paraId="3BC0D8D3" w14:textId="77777777" w:rsidR="007E3FB5" w:rsidRPr="00300257" w:rsidRDefault="007E3FB5" w:rsidP="007E3FB5">
            <w:pPr>
              <w:pStyle w:val="acctfourfigures"/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4AE3C0" w14:textId="139B7689" w:rsidR="007E3FB5" w:rsidRPr="00300257" w:rsidRDefault="007E3FB5" w:rsidP="007E3F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3,148</w:t>
            </w:r>
          </w:p>
        </w:tc>
      </w:tr>
      <w:tr w:rsidR="007E3FB5" w:rsidRPr="00300257" w14:paraId="00C63515" w14:textId="77777777" w:rsidTr="00CF1CB0">
        <w:trPr>
          <w:trHeight w:val="340"/>
        </w:trPr>
        <w:tc>
          <w:tcPr>
            <w:tcW w:w="6480" w:type="dxa"/>
          </w:tcPr>
          <w:p w14:paraId="7D781463" w14:textId="1C042F58" w:rsidR="007E3FB5" w:rsidRPr="00300257" w:rsidRDefault="009B7138" w:rsidP="007E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B7138">
              <w:rPr>
                <w:rFonts w:ascii="Angsana New" w:hAnsi="Angsana New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260" w:type="dxa"/>
          </w:tcPr>
          <w:p w14:paraId="02B31B98" w14:textId="3C777E4A" w:rsidR="007E3FB5" w:rsidRPr="00300257" w:rsidRDefault="00615041" w:rsidP="007E3F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953</w:t>
            </w:r>
          </w:p>
        </w:tc>
        <w:tc>
          <w:tcPr>
            <w:tcW w:w="270" w:type="dxa"/>
          </w:tcPr>
          <w:p w14:paraId="2C3652FD" w14:textId="77777777" w:rsidR="007E3FB5" w:rsidRPr="00300257" w:rsidRDefault="007E3FB5" w:rsidP="007E3FB5">
            <w:pPr>
              <w:pStyle w:val="acctfourfigures"/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1A734D" w14:textId="1A23D70B" w:rsidR="007E3FB5" w:rsidRPr="00300257" w:rsidRDefault="007E3FB5" w:rsidP="007E3F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3,740</w:t>
            </w:r>
          </w:p>
        </w:tc>
      </w:tr>
      <w:tr w:rsidR="007E3FB5" w:rsidRPr="00300257" w14:paraId="2C716F19" w14:textId="77777777" w:rsidTr="00CF1CB0">
        <w:trPr>
          <w:trHeight w:val="340"/>
        </w:trPr>
        <w:tc>
          <w:tcPr>
            <w:tcW w:w="6480" w:type="dxa"/>
          </w:tcPr>
          <w:p w14:paraId="4EEF0D84" w14:textId="77777777" w:rsidR="007E3FB5" w:rsidRPr="00300257" w:rsidRDefault="007E3FB5" w:rsidP="007E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 w:hint="cs"/>
                <w:sz w:val="30"/>
                <w:szCs w:val="30"/>
                <w:cs/>
              </w:rPr>
              <w:t>ดองเวียดนาม</w:t>
            </w:r>
          </w:p>
        </w:tc>
        <w:tc>
          <w:tcPr>
            <w:tcW w:w="1260" w:type="dxa"/>
          </w:tcPr>
          <w:p w14:paraId="43E66535" w14:textId="4F34BD2A" w:rsidR="007E3FB5" w:rsidRPr="00300257" w:rsidRDefault="00615041" w:rsidP="007E3F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143</w:t>
            </w:r>
          </w:p>
        </w:tc>
        <w:tc>
          <w:tcPr>
            <w:tcW w:w="270" w:type="dxa"/>
          </w:tcPr>
          <w:p w14:paraId="78C588E7" w14:textId="77777777" w:rsidR="007E3FB5" w:rsidRPr="00300257" w:rsidRDefault="007E3FB5" w:rsidP="007E3FB5">
            <w:pPr>
              <w:pStyle w:val="acctfourfigures"/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220047" w14:textId="78A032A3" w:rsidR="007E3FB5" w:rsidRPr="00300257" w:rsidRDefault="007E3FB5" w:rsidP="007E3F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1,344</w:t>
            </w:r>
          </w:p>
        </w:tc>
      </w:tr>
      <w:tr w:rsidR="007E3FB5" w:rsidRPr="00300257" w14:paraId="034D8823" w14:textId="77777777" w:rsidTr="00CF1CB0">
        <w:trPr>
          <w:trHeight w:val="340"/>
        </w:trPr>
        <w:tc>
          <w:tcPr>
            <w:tcW w:w="6480" w:type="dxa"/>
          </w:tcPr>
          <w:p w14:paraId="16BFDA9E" w14:textId="77777777" w:rsidR="007E3FB5" w:rsidRPr="00300257" w:rsidRDefault="007E3FB5" w:rsidP="007E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300257">
              <w:rPr>
                <w:rFonts w:ascii="Angsana New" w:hAnsi="Angsana New"/>
                <w:sz w:val="30"/>
                <w:szCs w:val="30"/>
                <w:cs/>
              </w:rPr>
              <w:t>เป</w:t>
            </w:r>
            <w:proofErr w:type="spellEnd"/>
            <w:r w:rsidRPr="00300257">
              <w:rPr>
                <w:rFonts w:ascii="Angsana New" w:hAnsi="Angsana New"/>
                <w:sz w:val="30"/>
                <w:szCs w:val="30"/>
                <w:cs/>
              </w:rPr>
              <w:t>โซ</w:t>
            </w:r>
          </w:p>
        </w:tc>
        <w:tc>
          <w:tcPr>
            <w:tcW w:w="1260" w:type="dxa"/>
          </w:tcPr>
          <w:p w14:paraId="59328C47" w14:textId="3549DDC2" w:rsidR="007E3FB5" w:rsidRPr="00300257" w:rsidRDefault="00615041" w:rsidP="007E3F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70" w:type="dxa"/>
          </w:tcPr>
          <w:p w14:paraId="033C786E" w14:textId="77777777" w:rsidR="007E3FB5" w:rsidRPr="00300257" w:rsidRDefault="007E3FB5" w:rsidP="007E3FB5">
            <w:pPr>
              <w:pStyle w:val="acctfourfigures"/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E4D85F" w14:textId="501BA407" w:rsidR="007E3FB5" w:rsidRPr="00300257" w:rsidRDefault="007E3FB5" w:rsidP="007E3F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</w:p>
        </w:tc>
      </w:tr>
      <w:tr w:rsidR="007E3FB5" w:rsidRPr="00300257" w14:paraId="7FBED595" w14:textId="77777777" w:rsidTr="00CF1CB0">
        <w:trPr>
          <w:trHeight w:val="340"/>
        </w:trPr>
        <w:tc>
          <w:tcPr>
            <w:tcW w:w="6480" w:type="dxa"/>
          </w:tcPr>
          <w:p w14:paraId="0E3D2CBF" w14:textId="77777777" w:rsidR="007E3FB5" w:rsidRPr="00300257" w:rsidRDefault="007E3FB5" w:rsidP="007E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BEA45DF" w14:textId="6DCD2BB9" w:rsidR="007E3FB5" w:rsidRPr="00300257" w:rsidRDefault="00615041" w:rsidP="007E3F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4587557A" w14:textId="77777777" w:rsidR="007E3FB5" w:rsidRPr="00300257" w:rsidRDefault="007E3FB5" w:rsidP="007E3FB5">
            <w:pPr>
              <w:pStyle w:val="acctfourfigures"/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3E6FE83" w14:textId="6C5019B5" w:rsidR="007E3FB5" w:rsidRPr="00300257" w:rsidRDefault="007E3FB5" w:rsidP="007E3F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7E3FB5" w:rsidRPr="00300257" w14:paraId="34866DE0" w14:textId="77777777" w:rsidTr="00CF1CB0">
        <w:trPr>
          <w:trHeight w:val="340"/>
        </w:trPr>
        <w:tc>
          <w:tcPr>
            <w:tcW w:w="6480" w:type="dxa"/>
          </w:tcPr>
          <w:p w14:paraId="5714A7D8" w14:textId="77777777" w:rsidR="007E3FB5" w:rsidRPr="00300257" w:rsidRDefault="007E3FB5" w:rsidP="007E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E77E6E7" w14:textId="731346A6" w:rsidR="007E3FB5" w:rsidRPr="00300257" w:rsidRDefault="00615041" w:rsidP="007E3F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2,265</w:t>
            </w:r>
          </w:p>
        </w:tc>
        <w:tc>
          <w:tcPr>
            <w:tcW w:w="270" w:type="dxa"/>
          </w:tcPr>
          <w:p w14:paraId="68E21929" w14:textId="77777777" w:rsidR="007E3FB5" w:rsidRPr="00300257" w:rsidRDefault="007E3FB5" w:rsidP="007E3FB5">
            <w:pPr>
              <w:pStyle w:val="acctfourfigures"/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4EC33A7" w14:textId="3D9E3C08" w:rsidR="007E3FB5" w:rsidRPr="00300257" w:rsidRDefault="007E3FB5" w:rsidP="007E3F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8,246</w:t>
            </w:r>
          </w:p>
        </w:tc>
      </w:tr>
    </w:tbl>
    <w:p w14:paraId="3A8E7A82" w14:textId="77777777" w:rsidR="009D253B" w:rsidRPr="0003128C" w:rsidRDefault="009D253B" w:rsidP="009D25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26"/>
          <w:szCs w:val="26"/>
        </w:rPr>
      </w:pPr>
    </w:p>
    <w:p w14:paraId="06FE972F" w14:textId="0A5429D1" w:rsidR="009D253B" w:rsidRPr="00300257" w:rsidRDefault="009D253B" w:rsidP="009D25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pacing w:val="-2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>ในปี</w:t>
      </w:r>
      <w:r w:rsidRPr="00300257">
        <w:rPr>
          <w:rFonts w:ascii="Angsana New" w:hAnsi="Angsana New"/>
          <w:sz w:val="30"/>
          <w:szCs w:val="30"/>
        </w:rPr>
        <w:t xml:space="preserve"> </w:t>
      </w:r>
      <w:r w:rsidRPr="00DE65C5">
        <w:rPr>
          <w:rFonts w:ascii="Angsana New" w:hAnsi="Angsana New"/>
          <w:sz w:val="30"/>
          <w:szCs w:val="30"/>
        </w:rPr>
        <w:t>256</w:t>
      </w:r>
      <w:r w:rsidR="00AF4234">
        <w:rPr>
          <w:rFonts w:ascii="Angsana New" w:hAnsi="Angsana New"/>
          <w:sz w:val="30"/>
          <w:szCs w:val="30"/>
        </w:rPr>
        <w:t>1</w:t>
      </w:r>
      <w:r w:rsidRPr="00DE65C5">
        <w:rPr>
          <w:rFonts w:ascii="Angsana New" w:hAnsi="Angsana New"/>
          <w:sz w:val="30"/>
          <w:szCs w:val="30"/>
        </w:rPr>
        <w:t xml:space="preserve"> </w:t>
      </w:r>
      <w:r w:rsidRPr="00DE65C5">
        <w:rPr>
          <w:rFonts w:ascii="Angsana New" w:hAnsi="Angsana New"/>
          <w:sz w:val="30"/>
          <w:szCs w:val="30"/>
          <w:cs/>
        </w:rPr>
        <w:t>กลุ่มบริษัทได้เบิกถอนเงินตามสัญญาเงินกู้ยืมที่ได้ลงนามไว้รวมเทียบเท่าเงินบาท</w:t>
      </w:r>
      <w:r w:rsidR="00FE57A0">
        <w:rPr>
          <w:rFonts w:ascii="Angsana New" w:hAnsi="Angsana New"/>
          <w:sz w:val="30"/>
          <w:szCs w:val="30"/>
        </w:rPr>
        <w:t xml:space="preserve"> </w:t>
      </w:r>
      <w:r w:rsidRPr="00DE65C5">
        <w:rPr>
          <w:rFonts w:ascii="Angsana New" w:hAnsi="Angsana New"/>
          <w:sz w:val="30"/>
          <w:szCs w:val="30"/>
          <w:cs/>
        </w:rPr>
        <w:t xml:space="preserve">จำนวน </w:t>
      </w:r>
      <w:r w:rsidR="00615041" w:rsidRPr="00615041">
        <w:rPr>
          <w:rFonts w:ascii="Angsana New" w:hAnsi="Angsana New"/>
          <w:sz w:val="30"/>
          <w:szCs w:val="30"/>
        </w:rPr>
        <w:t>416</w:t>
      </w:r>
      <w:r w:rsidRPr="00DE65C5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D26435">
        <w:rPr>
          <w:rFonts w:ascii="Angsana New" w:hAnsi="Angsana New"/>
          <w:i/>
          <w:iCs/>
          <w:sz w:val="30"/>
          <w:szCs w:val="30"/>
        </w:rPr>
        <w:t>(</w:t>
      </w:r>
      <w:r w:rsidR="00AF4234" w:rsidRPr="00D26435">
        <w:rPr>
          <w:rFonts w:ascii="Angsana New" w:hAnsi="Angsana New"/>
          <w:i/>
          <w:iCs/>
          <w:sz w:val="30"/>
          <w:szCs w:val="30"/>
        </w:rPr>
        <w:t>2560</w:t>
      </w:r>
      <w:r w:rsidRPr="00D26435">
        <w:rPr>
          <w:rFonts w:ascii="Angsana New" w:hAnsi="Angsana New"/>
          <w:i/>
          <w:iCs/>
          <w:sz w:val="30"/>
          <w:szCs w:val="30"/>
        </w:rPr>
        <w:t>:</w:t>
      </w:r>
      <w:r w:rsidRPr="00D2643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D26435">
        <w:rPr>
          <w:rFonts w:ascii="Angsana New" w:hAnsi="Angsana New"/>
          <w:i/>
          <w:iCs/>
          <w:sz w:val="30"/>
          <w:szCs w:val="30"/>
        </w:rPr>
        <w:t>1,</w:t>
      </w:r>
      <w:r w:rsidR="00AF4234" w:rsidRPr="00D26435">
        <w:rPr>
          <w:rFonts w:ascii="Angsana New" w:hAnsi="Angsana New"/>
          <w:i/>
          <w:iCs/>
          <w:sz w:val="30"/>
          <w:szCs w:val="30"/>
        </w:rPr>
        <w:t>031</w:t>
      </w:r>
      <w:r w:rsidRPr="00D26435">
        <w:rPr>
          <w:rFonts w:ascii="Angsana New" w:hAnsi="Angsana New"/>
          <w:i/>
          <w:iCs/>
          <w:sz w:val="30"/>
          <w:szCs w:val="30"/>
        </w:rPr>
        <w:t xml:space="preserve"> </w:t>
      </w:r>
      <w:r w:rsidRPr="00D26435">
        <w:rPr>
          <w:rFonts w:ascii="Angsana New" w:hAnsi="Angsana New"/>
          <w:i/>
          <w:iCs/>
          <w:sz w:val="30"/>
          <w:szCs w:val="30"/>
          <w:cs/>
        </w:rPr>
        <w:t xml:space="preserve">ล้านบาท) </w:t>
      </w:r>
      <w:r w:rsidRPr="00D26435">
        <w:rPr>
          <w:rFonts w:ascii="Angsana New" w:hAnsi="Angsana New"/>
          <w:sz w:val="30"/>
          <w:szCs w:val="30"/>
          <w:cs/>
        </w:rPr>
        <w:t>และได้จ่ายชำระคืนเงินกู้ยืมระยะยาวแก่สถาบันการเงินก่อนครบกำหนดเป็นจำนวนเงิน</w:t>
      </w:r>
      <w:r w:rsidRPr="0044271C">
        <w:rPr>
          <w:rFonts w:ascii="Angsana New" w:hAnsi="Angsana New"/>
          <w:spacing w:val="10"/>
          <w:sz w:val="30"/>
          <w:szCs w:val="30"/>
        </w:rPr>
        <w:t xml:space="preserve"> </w:t>
      </w:r>
      <w:r w:rsidR="00615041">
        <w:rPr>
          <w:rFonts w:ascii="Angsana New" w:hAnsi="Angsana New"/>
          <w:spacing w:val="10"/>
          <w:sz w:val="30"/>
          <w:szCs w:val="30"/>
        </w:rPr>
        <w:t>884</w:t>
      </w:r>
      <w:r w:rsidRPr="0044271C">
        <w:rPr>
          <w:rFonts w:ascii="Angsana New" w:hAnsi="Angsana New"/>
          <w:spacing w:val="10"/>
          <w:sz w:val="30"/>
          <w:szCs w:val="30"/>
          <w:cs/>
        </w:rPr>
        <w:t xml:space="preserve"> ล้านบาท</w:t>
      </w:r>
      <w:r w:rsidRPr="00756060">
        <w:rPr>
          <w:rFonts w:ascii="Angsana New" w:hAnsi="Angsana New"/>
          <w:sz w:val="30"/>
          <w:szCs w:val="30"/>
        </w:rPr>
        <w:t xml:space="preserve"> </w:t>
      </w:r>
      <w:r w:rsidRPr="00756060">
        <w:rPr>
          <w:rFonts w:ascii="Angsana New" w:hAnsi="Angsana New"/>
          <w:i/>
          <w:iCs/>
          <w:sz w:val="30"/>
          <w:szCs w:val="30"/>
        </w:rPr>
        <w:t>(</w:t>
      </w:r>
      <w:r w:rsidR="00AF4234">
        <w:rPr>
          <w:rFonts w:ascii="Angsana New" w:hAnsi="Angsana New"/>
          <w:i/>
          <w:iCs/>
          <w:sz w:val="30"/>
          <w:szCs w:val="30"/>
        </w:rPr>
        <w:t>2560</w:t>
      </w:r>
      <w:r w:rsidRPr="00DE65C5">
        <w:rPr>
          <w:rFonts w:ascii="Angsana New" w:hAnsi="Angsana New"/>
          <w:i/>
          <w:iCs/>
          <w:sz w:val="30"/>
          <w:szCs w:val="30"/>
        </w:rPr>
        <w:t>:</w:t>
      </w:r>
      <w:r w:rsidRPr="00DE65C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AF4234">
        <w:rPr>
          <w:rFonts w:ascii="Angsana New" w:hAnsi="Angsana New"/>
          <w:i/>
          <w:iCs/>
          <w:sz w:val="30"/>
          <w:szCs w:val="30"/>
        </w:rPr>
        <w:t>7,565</w:t>
      </w:r>
      <w:r w:rsidRPr="00DE65C5">
        <w:rPr>
          <w:rFonts w:ascii="Angsana New" w:hAnsi="Angsana New"/>
          <w:i/>
          <w:iCs/>
          <w:sz w:val="30"/>
          <w:szCs w:val="30"/>
        </w:rPr>
        <w:t xml:space="preserve"> </w:t>
      </w:r>
      <w:r w:rsidRPr="00DE65C5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30025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300257">
        <w:rPr>
          <w:rFonts w:ascii="Angsana New" w:hAnsi="Angsana New" w:hint="cs"/>
          <w:sz w:val="30"/>
          <w:szCs w:val="30"/>
          <w:cs/>
        </w:rPr>
        <w:t>ทั้งนี้ เงินกู้ยืมระยะยาวของกลุ่มบริษัท</w:t>
      </w:r>
      <w:r w:rsidRPr="00300257">
        <w:rPr>
          <w:rFonts w:ascii="Angsana New" w:hAnsi="Angsana New"/>
          <w:sz w:val="30"/>
          <w:szCs w:val="30"/>
          <w:cs/>
        </w:rPr>
        <w:t>มีอัตราดอกเบี้ยเฉลี่ยร้อย</w:t>
      </w:r>
      <w:r w:rsidRPr="00B8552A">
        <w:rPr>
          <w:rFonts w:ascii="Angsana New" w:hAnsi="Angsana New"/>
          <w:sz w:val="30"/>
          <w:szCs w:val="30"/>
          <w:cs/>
        </w:rPr>
        <w:t xml:space="preserve">ละ </w:t>
      </w:r>
      <w:r w:rsidR="00B8552A" w:rsidRPr="00B8552A">
        <w:rPr>
          <w:rFonts w:ascii="Angsana New" w:hAnsi="Angsana New"/>
          <w:sz w:val="30"/>
          <w:szCs w:val="30"/>
        </w:rPr>
        <w:t>3.00</w:t>
      </w:r>
      <w:r w:rsidRPr="00B8552A">
        <w:rPr>
          <w:rFonts w:ascii="Angsana New" w:hAnsi="Angsana New"/>
          <w:sz w:val="30"/>
          <w:szCs w:val="30"/>
          <w:cs/>
        </w:rPr>
        <w:t xml:space="preserve"> ถึง </w:t>
      </w:r>
      <w:r w:rsidR="00B8552A" w:rsidRPr="00B8552A">
        <w:rPr>
          <w:rFonts w:ascii="Angsana New" w:hAnsi="Angsana New"/>
          <w:sz w:val="30"/>
          <w:szCs w:val="30"/>
        </w:rPr>
        <w:t>6</w:t>
      </w:r>
      <w:r w:rsidR="00B8552A">
        <w:rPr>
          <w:rFonts w:ascii="Angsana New" w:hAnsi="Angsana New"/>
          <w:sz w:val="30"/>
          <w:szCs w:val="30"/>
        </w:rPr>
        <w:t>.25</w:t>
      </w:r>
      <w:r>
        <w:rPr>
          <w:rFonts w:ascii="Angsana New" w:hAnsi="Angsana New"/>
          <w:sz w:val="30"/>
          <w:szCs w:val="30"/>
        </w:rPr>
        <w:t xml:space="preserve"> </w:t>
      </w:r>
      <w:r w:rsidRPr="00300257">
        <w:rPr>
          <w:rFonts w:ascii="Angsana New" w:hAnsi="Angsana New"/>
          <w:sz w:val="30"/>
          <w:szCs w:val="30"/>
          <w:cs/>
        </w:rPr>
        <w:t xml:space="preserve">ต่อปี </w:t>
      </w:r>
      <w:r w:rsidRPr="00DE65C5">
        <w:rPr>
          <w:rFonts w:ascii="Angsana New" w:hAnsi="Angsana New"/>
          <w:i/>
          <w:iCs/>
          <w:sz w:val="30"/>
          <w:szCs w:val="30"/>
        </w:rPr>
        <w:t>(</w:t>
      </w:r>
      <w:r w:rsidR="0005741B">
        <w:rPr>
          <w:rFonts w:ascii="Angsana New" w:hAnsi="Angsana New"/>
          <w:i/>
          <w:iCs/>
          <w:sz w:val="30"/>
          <w:szCs w:val="30"/>
        </w:rPr>
        <w:t>2560</w:t>
      </w:r>
      <w:r w:rsidRPr="00DE65C5">
        <w:rPr>
          <w:rFonts w:ascii="Angsana New" w:hAnsi="Angsana New"/>
          <w:i/>
          <w:iCs/>
          <w:sz w:val="30"/>
          <w:szCs w:val="30"/>
        </w:rPr>
        <w:t>:</w:t>
      </w:r>
      <w:r w:rsidRPr="00DE65C5">
        <w:rPr>
          <w:rFonts w:ascii="Angsana New" w:hAnsi="Angsana New"/>
          <w:i/>
          <w:iCs/>
          <w:sz w:val="30"/>
          <w:szCs w:val="30"/>
          <w:cs/>
        </w:rPr>
        <w:t xml:space="preserve"> ร้อยละ </w:t>
      </w:r>
      <w:r w:rsidR="0005741B">
        <w:rPr>
          <w:rFonts w:ascii="Angsana New" w:hAnsi="Angsana New"/>
          <w:i/>
          <w:iCs/>
          <w:sz w:val="30"/>
          <w:szCs w:val="30"/>
        </w:rPr>
        <w:t>2.06</w:t>
      </w:r>
      <w:r w:rsidRPr="00DE65C5">
        <w:rPr>
          <w:rFonts w:ascii="Angsana New" w:hAnsi="Angsana New"/>
          <w:i/>
          <w:iCs/>
          <w:sz w:val="30"/>
          <w:szCs w:val="30"/>
          <w:cs/>
        </w:rPr>
        <w:t xml:space="preserve"> ถึง</w:t>
      </w:r>
      <w:r w:rsidRPr="00300257">
        <w:rPr>
          <w:rFonts w:ascii="Angsana New" w:hAnsi="Angsana New"/>
          <w:i/>
          <w:iCs/>
          <w:sz w:val="30"/>
          <w:szCs w:val="30"/>
        </w:rPr>
        <w:t xml:space="preserve"> </w:t>
      </w:r>
      <w:r w:rsidR="0005741B">
        <w:rPr>
          <w:rFonts w:ascii="Angsana New" w:hAnsi="Angsana New"/>
          <w:i/>
          <w:iCs/>
          <w:sz w:val="30"/>
          <w:szCs w:val="30"/>
        </w:rPr>
        <w:t>6.25</w:t>
      </w:r>
      <w:r w:rsidRPr="00300257">
        <w:rPr>
          <w:rFonts w:ascii="Angsana New" w:hAnsi="Angsana New"/>
          <w:i/>
          <w:iCs/>
          <w:sz w:val="30"/>
          <w:szCs w:val="30"/>
        </w:rPr>
        <w:t xml:space="preserve"> </w:t>
      </w:r>
      <w:r w:rsidRPr="00300257">
        <w:rPr>
          <w:rFonts w:ascii="Angsana New" w:hAnsi="Angsana New"/>
          <w:i/>
          <w:iCs/>
          <w:sz w:val="30"/>
          <w:szCs w:val="30"/>
          <w:cs/>
        </w:rPr>
        <w:t>ต่อปี</w:t>
      </w:r>
      <w:r w:rsidRPr="00300257">
        <w:rPr>
          <w:rFonts w:ascii="Angsana New" w:hAnsi="Angsana New"/>
          <w:i/>
          <w:iCs/>
          <w:sz w:val="30"/>
          <w:szCs w:val="30"/>
        </w:rPr>
        <w:t>)</w:t>
      </w:r>
      <w:r w:rsidRPr="00300257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02304DC9" w14:textId="77777777" w:rsidR="007E3FB5" w:rsidRPr="0003128C" w:rsidRDefault="007E3FB5" w:rsidP="00AB4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26"/>
          <w:szCs w:val="26"/>
        </w:rPr>
      </w:pPr>
    </w:p>
    <w:p w14:paraId="6F3E1645" w14:textId="234E2EBE" w:rsidR="00AB4762" w:rsidRPr="00F35AD0" w:rsidRDefault="00AB4762" w:rsidP="00AB4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  <w:cs/>
        </w:rPr>
      </w:pPr>
      <w:r w:rsidRPr="00D26435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Pr="00D26435">
        <w:rPr>
          <w:rFonts w:ascii="Angsana New" w:hAnsi="Angsana New"/>
          <w:spacing w:val="-6"/>
          <w:sz w:val="30"/>
          <w:szCs w:val="30"/>
        </w:rPr>
        <w:t>31</w:t>
      </w:r>
      <w:r w:rsidRPr="00D26435">
        <w:rPr>
          <w:rFonts w:ascii="Angsana New" w:hAnsi="Angsana New"/>
          <w:spacing w:val="-6"/>
          <w:sz w:val="30"/>
          <w:szCs w:val="30"/>
          <w:cs/>
        </w:rPr>
        <w:t xml:space="preserve"> ธันวาคม </w:t>
      </w:r>
      <w:r w:rsidRPr="00D26435">
        <w:rPr>
          <w:rFonts w:ascii="Angsana New" w:hAnsi="Angsana New"/>
          <w:spacing w:val="-6"/>
          <w:sz w:val="30"/>
          <w:szCs w:val="30"/>
        </w:rPr>
        <w:t>256</w:t>
      </w:r>
      <w:r w:rsidR="00244B6F" w:rsidRPr="00D26435">
        <w:rPr>
          <w:rFonts w:ascii="Angsana New" w:hAnsi="Angsana New"/>
          <w:spacing w:val="-6"/>
          <w:sz w:val="30"/>
          <w:szCs w:val="30"/>
        </w:rPr>
        <w:t>1</w:t>
      </w:r>
      <w:r w:rsidRPr="00D26435">
        <w:rPr>
          <w:rFonts w:ascii="Angsana New" w:hAnsi="Angsana New"/>
          <w:spacing w:val="-6"/>
          <w:sz w:val="30"/>
          <w:szCs w:val="30"/>
          <w:cs/>
        </w:rPr>
        <w:t xml:space="preserve"> กลุ่มบริษัทมีวงเงินกู้ยืมส่วนที่ยังไม่ได้เบิกถอนรวมเทียบเท่าเงินบาท จำนวน</w:t>
      </w:r>
      <w:r w:rsidRPr="00D26435">
        <w:rPr>
          <w:rFonts w:ascii="Angsana New" w:hAnsi="Angsana New"/>
          <w:spacing w:val="-6"/>
          <w:sz w:val="30"/>
          <w:szCs w:val="30"/>
        </w:rPr>
        <w:t xml:space="preserve"> </w:t>
      </w:r>
      <w:r w:rsidR="001D1C46" w:rsidRPr="00D26435">
        <w:rPr>
          <w:rFonts w:ascii="Angsana New" w:hAnsi="Angsana New"/>
          <w:spacing w:val="-6"/>
          <w:sz w:val="30"/>
          <w:szCs w:val="30"/>
        </w:rPr>
        <w:t>1</w:t>
      </w:r>
      <w:r w:rsidR="00C902A2" w:rsidRPr="00D26435">
        <w:rPr>
          <w:rFonts w:ascii="Angsana New" w:hAnsi="Angsana New"/>
          <w:spacing w:val="-6"/>
          <w:sz w:val="30"/>
          <w:szCs w:val="30"/>
        </w:rPr>
        <w:t>06</w:t>
      </w:r>
      <w:r w:rsidR="001D1C46" w:rsidRPr="00D26435">
        <w:rPr>
          <w:rFonts w:ascii="Angsana New" w:hAnsi="Angsana New"/>
          <w:spacing w:val="-6"/>
          <w:sz w:val="30"/>
          <w:szCs w:val="30"/>
        </w:rPr>
        <w:t>,</w:t>
      </w:r>
      <w:r w:rsidR="00C902A2" w:rsidRPr="00D26435">
        <w:rPr>
          <w:rFonts w:ascii="Angsana New" w:hAnsi="Angsana New"/>
          <w:spacing w:val="-6"/>
          <w:sz w:val="30"/>
          <w:szCs w:val="30"/>
        </w:rPr>
        <w:t>1</w:t>
      </w:r>
      <w:r w:rsidR="00602109">
        <w:rPr>
          <w:rFonts w:ascii="Angsana New" w:hAnsi="Angsana New"/>
          <w:spacing w:val="-6"/>
          <w:sz w:val="30"/>
          <w:szCs w:val="30"/>
        </w:rPr>
        <w:t>65</w:t>
      </w:r>
      <w:r w:rsidR="001D1C46" w:rsidRPr="00D26435">
        <w:rPr>
          <w:rFonts w:ascii="Angsana New" w:hAnsi="Angsana New"/>
          <w:spacing w:val="-6"/>
          <w:sz w:val="30"/>
          <w:szCs w:val="30"/>
        </w:rPr>
        <w:t xml:space="preserve"> </w:t>
      </w:r>
      <w:r w:rsidRPr="00D26435">
        <w:rPr>
          <w:rFonts w:ascii="Angsana New" w:hAnsi="Angsana New"/>
          <w:spacing w:val="-6"/>
          <w:sz w:val="30"/>
          <w:szCs w:val="30"/>
          <w:cs/>
        </w:rPr>
        <w:t>ล้านบาท</w:t>
      </w:r>
      <w:r w:rsidR="00C902A2" w:rsidRPr="0087247F">
        <w:rPr>
          <w:rFonts w:ascii="Angsana New" w:hAnsi="Angsana New"/>
          <w:sz w:val="30"/>
          <w:szCs w:val="30"/>
        </w:rPr>
        <w:t xml:space="preserve"> </w:t>
      </w:r>
      <w:r w:rsidR="00244B6F" w:rsidRPr="0003128C">
        <w:rPr>
          <w:rFonts w:ascii="Angsana New" w:hAnsi="Angsana New"/>
          <w:i/>
          <w:iCs/>
          <w:spacing w:val="-6"/>
          <w:sz w:val="30"/>
          <w:szCs w:val="30"/>
          <w:cs/>
        </w:rPr>
        <w:t>(</w:t>
      </w:r>
      <w:r w:rsidR="00244B6F" w:rsidRPr="0003128C">
        <w:rPr>
          <w:rFonts w:ascii="Angsana New" w:hAnsi="Angsana New"/>
          <w:i/>
          <w:iCs/>
          <w:spacing w:val="-6"/>
          <w:sz w:val="30"/>
          <w:szCs w:val="30"/>
        </w:rPr>
        <w:t xml:space="preserve">2560: 1,570 </w:t>
      </w:r>
      <w:r w:rsidR="00244B6F" w:rsidRPr="0003128C">
        <w:rPr>
          <w:rFonts w:ascii="Angsana New" w:hAnsi="Angsana New"/>
          <w:i/>
          <w:iCs/>
          <w:spacing w:val="-6"/>
          <w:sz w:val="30"/>
          <w:szCs w:val="30"/>
          <w:cs/>
        </w:rPr>
        <w:t>ล้านบาท)</w:t>
      </w:r>
      <w:r w:rsidR="00C902A2" w:rsidRPr="0003128C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935C0F" w:rsidRPr="0003128C">
        <w:rPr>
          <w:rFonts w:ascii="Angsana New" w:hAnsi="Angsana New"/>
          <w:spacing w:val="-6"/>
          <w:sz w:val="30"/>
          <w:szCs w:val="30"/>
          <w:cs/>
        </w:rPr>
        <w:t>รวม</w:t>
      </w:r>
      <w:r w:rsidR="003C312C" w:rsidRPr="0003128C">
        <w:rPr>
          <w:rFonts w:ascii="Angsana New" w:hAnsi="Angsana New"/>
          <w:spacing w:val="-6"/>
          <w:sz w:val="30"/>
          <w:szCs w:val="30"/>
          <w:cs/>
        </w:rPr>
        <w:t>วงเงินกู้ยืมสำหรับ</w:t>
      </w:r>
      <w:r w:rsidR="00990FFE" w:rsidRPr="0003128C">
        <w:rPr>
          <w:rFonts w:ascii="Angsana New" w:hAnsi="Angsana New"/>
          <w:spacing w:val="-6"/>
          <w:sz w:val="30"/>
          <w:szCs w:val="30"/>
          <w:cs/>
        </w:rPr>
        <w:t>โครง</w:t>
      </w:r>
      <w:proofErr w:type="spellStart"/>
      <w:r w:rsidR="00990FFE" w:rsidRPr="0003128C">
        <w:rPr>
          <w:rFonts w:ascii="Angsana New" w:hAnsi="Angsana New"/>
          <w:spacing w:val="-6"/>
          <w:sz w:val="30"/>
          <w:szCs w:val="30"/>
          <w:cs/>
        </w:rPr>
        <w:t>การปิ</w:t>
      </w:r>
      <w:r w:rsidR="00FE57A0" w:rsidRPr="0003128C">
        <w:rPr>
          <w:rFonts w:ascii="Angsana New" w:hAnsi="Angsana New"/>
          <w:spacing w:val="-6"/>
          <w:sz w:val="30"/>
          <w:szCs w:val="30"/>
          <w:cs/>
        </w:rPr>
        <w:t>โตร</w:t>
      </w:r>
      <w:proofErr w:type="spellEnd"/>
      <w:r w:rsidR="00FE57A0" w:rsidRPr="0003128C">
        <w:rPr>
          <w:rFonts w:ascii="Angsana New" w:hAnsi="Angsana New"/>
          <w:spacing w:val="-6"/>
          <w:sz w:val="30"/>
          <w:szCs w:val="30"/>
          <w:cs/>
        </w:rPr>
        <w:t>เคมีในประเทศเวียดนาม</w:t>
      </w:r>
      <w:r w:rsidR="00FE57A0" w:rsidRPr="0003128C">
        <w:rPr>
          <w:rFonts w:ascii="Angsana New" w:hAnsi="Angsana New"/>
          <w:spacing w:val="-6"/>
          <w:sz w:val="30"/>
          <w:szCs w:val="30"/>
        </w:rPr>
        <w:t xml:space="preserve"> </w:t>
      </w:r>
      <w:r w:rsidR="00C902A2" w:rsidRPr="0003128C">
        <w:rPr>
          <w:rFonts w:ascii="Angsana New" w:hAnsi="Angsana New"/>
          <w:spacing w:val="-6"/>
          <w:sz w:val="30"/>
          <w:szCs w:val="30"/>
          <w:cs/>
        </w:rPr>
        <w:t xml:space="preserve">จำนวน </w:t>
      </w:r>
      <w:r w:rsidR="00C902A2" w:rsidRPr="0003128C">
        <w:rPr>
          <w:rFonts w:ascii="Angsana New" w:hAnsi="Angsana New"/>
          <w:spacing w:val="-6"/>
          <w:sz w:val="30"/>
          <w:szCs w:val="30"/>
        </w:rPr>
        <w:t>3,23</w:t>
      </w:r>
      <w:r w:rsidR="00602109" w:rsidRPr="0003128C">
        <w:rPr>
          <w:rFonts w:ascii="Angsana New" w:hAnsi="Angsana New"/>
          <w:spacing w:val="-6"/>
          <w:sz w:val="30"/>
          <w:szCs w:val="30"/>
        </w:rPr>
        <w:t>8</w:t>
      </w:r>
      <w:r w:rsidR="00C902A2" w:rsidRPr="0003128C">
        <w:rPr>
          <w:rFonts w:ascii="Angsana New" w:hAnsi="Angsana New"/>
          <w:spacing w:val="-6"/>
          <w:sz w:val="30"/>
          <w:szCs w:val="30"/>
        </w:rPr>
        <w:t xml:space="preserve"> </w:t>
      </w:r>
      <w:r w:rsidR="00C902A2" w:rsidRPr="0003128C">
        <w:rPr>
          <w:rFonts w:ascii="Angsana New" w:hAnsi="Angsana New"/>
          <w:spacing w:val="-6"/>
          <w:sz w:val="30"/>
          <w:szCs w:val="30"/>
          <w:cs/>
        </w:rPr>
        <w:t>ล้านดอลลาร์สหรัฐ</w:t>
      </w:r>
      <w:r w:rsidR="00F14DD0" w:rsidRPr="0003128C">
        <w:rPr>
          <w:rFonts w:ascii="Angsana New" w:hAnsi="Angsana New"/>
          <w:sz w:val="30"/>
          <w:szCs w:val="30"/>
          <w:cs/>
        </w:rPr>
        <w:t xml:space="preserve"> </w:t>
      </w:r>
      <w:r w:rsidR="00F85284" w:rsidRPr="0003128C">
        <w:rPr>
          <w:rFonts w:ascii="Angsana New" w:hAnsi="Angsana New"/>
          <w:sz w:val="30"/>
          <w:szCs w:val="30"/>
          <w:cs/>
        </w:rPr>
        <w:t>หรือเทียบเท่าเงินบาทประมาณ</w:t>
      </w:r>
      <w:r w:rsidR="00F14DD0" w:rsidRPr="00990FFE">
        <w:rPr>
          <w:rFonts w:ascii="Angsana New" w:hAnsi="Angsana New"/>
          <w:sz w:val="30"/>
          <w:szCs w:val="30"/>
          <w:cs/>
        </w:rPr>
        <w:t xml:space="preserve"> </w:t>
      </w:r>
      <w:r w:rsidR="00F14DD0" w:rsidRPr="00990FFE">
        <w:rPr>
          <w:rFonts w:ascii="Angsana New" w:hAnsi="Angsana New"/>
          <w:sz w:val="30"/>
          <w:szCs w:val="30"/>
        </w:rPr>
        <w:t>105,0</w:t>
      </w:r>
      <w:r w:rsidR="00602109" w:rsidRPr="00990FFE">
        <w:rPr>
          <w:rFonts w:ascii="Angsana New" w:hAnsi="Angsana New"/>
          <w:sz w:val="30"/>
          <w:szCs w:val="30"/>
        </w:rPr>
        <w:t>72</w:t>
      </w:r>
      <w:r w:rsidR="00F14DD0" w:rsidRPr="00990FFE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3BE94413" w14:textId="77777777" w:rsidR="00AB4762" w:rsidRPr="0003128C" w:rsidRDefault="00AB4762" w:rsidP="00AB4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26"/>
          <w:szCs w:val="26"/>
        </w:rPr>
      </w:pPr>
    </w:p>
    <w:p w14:paraId="7EE55774" w14:textId="1448D24B" w:rsidR="00AB4762" w:rsidRPr="00A95CEB" w:rsidRDefault="00AB4762" w:rsidP="00AB4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  <w:r w:rsidRPr="0087247F">
        <w:rPr>
          <w:rFonts w:ascii="Angsana New" w:hAnsi="Angsana New"/>
          <w:sz w:val="30"/>
          <w:szCs w:val="30"/>
          <w:cs/>
        </w:rPr>
        <w:t xml:space="preserve">เงินกู้ยืมระยะยาวที่เป็นเงินตราต่างประเทศมีอัตราดอกเบี้ยเฉลี่ยในปี </w:t>
      </w:r>
      <w:r w:rsidR="001F31D6" w:rsidRPr="0087247F">
        <w:rPr>
          <w:rFonts w:ascii="Angsana New" w:hAnsi="Angsana New"/>
          <w:sz w:val="30"/>
          <w:szCs w:val="30"/>
        </w:rPr>
        <w:t>2561</w:t>
      </w:r>
      <w:r w:rsidRPr="0087247F">
        <w:rPr>
          <w:rFonts w:ascii="Angsana New" w:hAnsi="Angsana New"/>
          <w:sz w:val="30"/>
          <w:szCs w:val="30"/>
          <w:cs/>
        </w:rPr>
        <w:t xml:space="preserve"> ประมาณร้อยละ </w:t>
      </w:r>
      <w:r w:rsidR="001D1C46" w:rsidRPr="0087247F">
        <w:rPr>
          <w:rFonts w:ascii="Angsana New" w:hAnsi="Angsana New"/>
          <w:sz w:val="30"/>
          <w:szCs w:val="30"/>
        </w:rPr>
        <w:t xml:space="preserve">4.07 </w:t>
      </w:r>
      <w:r w:rsidRPr="0087247F">
        <w:rPr>
          <w:rFonts w:ascii="Angsana New" w:hAnsi="Angsana New"/>
          <w:sz w:val="30"/>
          <w:szCs w:val="30"/>
          <w:cs/>
        </w:rPr>
        <w:t xml:space="preserve">ต่อปี </w:t>
      </w:r>
      <w:r w:rsidRPr="0003128C">
        <w:rPr>
          <w:rFonts w:ascii="Angsana New" w:hAnsi="Angsana New"/>
          <w:i/>
          <w:iCs/>
          <w:sz w:val="30"/>
          <w:szCs w:val="30"/>
          <w:cs/>
        </w:rPr>
        <w:t>(</w:t>
      </w:r>
      <w:r w:rsidRPr="0003128C">
        <w:rPr>
          <w:rFonts w:ascii="Angsana New" w:hAnsi="Angsana New"/>
          <w:i/>
          <w:iCs/>
          <w:sz w:val="30"/>
          <w:szCs w:val="30"/>
        </w:rPr>
        <w:t>25</w:t>
      </w:r>
      <w:r w:rsidR="001F31D6" w:rsidRPr="006A400C">
        <w:rPr>
          <w:rFonts w:ascii="Angsana New" w:hAnsi="Angsana New"/>
          <w:i/>
          <w:iCs/>
          <w:sz w:val="30"/>
          <w:szCs w:val="30"/>
        </w:rPr>
        <w:t>60</w:t>
      </w:r>
      <w:r w:rsidRPr="0003128C">
        <w:rPr>
          <w:rFonts w:ascii="Angsana New" w:hAnsi="Angsana New"/>
          <w:i/>
          <w:iCs/>
          <w:sz w:val="30"/>
          <w:szCs w:val="30"/>
        </w:rPr>
        <w:t>:</w:t>
      </w:r>
      <w:r w:rsidRPr="0003128C">
        <w:rPr>
          <w:rFonts w:ascii="Angsana New" w:hAnsi="Angsana New"/>
          <w:i/>
          <w:iCs/>
          <w:sz w:val="30"/>
          <w:szCs w:val="30"/>
          <w:cs/>
        </w:rPr>
        <w:t xml:space="preserve"> ร้อยละ </w:t>
      </w:r>
      <w:r w:rsidR="001F31D6" w:rsidRPr="0003128C">
        <w:rPr>
          <w:rFonts w:ascii="Angsana New" w:hAnsi="Angsana New"/>
          <w:i/>
          <w:iCs/>
          <w:sz w:val="30"/>
          <w:szCs w:val="30"/>
        </w:rPr>
        <w:t>4.40</w:t>
      </w:r>
      <w:r w:rsidRPr="0003128C">
        <w:rPr>
          <w:rFonts w:ascii="Angsana New" w:hAnsi="Angsana New"/>
          <w:i/>
          <w:iCs/>
          <w:sz w:val="30"/>
          <w:szCs w:val="30"/>
          <w:cs/>
        </w:rPr>
        <w:t xml:space="preserve"> ต่อปี)</w:t>
      </w:r>
      <w:r w:rsidRPr="00A95CEB">
        <w:rPr>
          <w:rFonts w:ascii="Angsana New" w:hAnsi="Angsana New"/>
          <w:sz w:val="30"/>
          <w:szCs w:val="30"/>
          <w:cs/>
        </w:rPr>
        <w:t xml:space="preserve"> โดยส่วนใหญ่กลุ่มบริษัทได้มีการป้องกันความเสี่ยงจากอัตราแลกเปลี่ยนและอัตราดอกเบี้ยไว้แล้ว ตามที่กล่าวไว้ในหมายเหตุประกอบงบการเงินข้อ </w:t>
      </w:r>
      <w:r w:rsidRPr="00A95CEB">
        <w:rPr>
          <w:rFonts w:ascii="Angsana New" w:hAnsi="Angsana New"/>
          <w:sz w:val="30"/>
          <w:szCs w:val="30"/>
        </w:rPr>
        <w:t>3</w:t>
      </w:r>
      <w:r w:rsidR="00C902A2" w:rsidRPr="00A95CEB">
        <w:rPr>
          <w:rFonts w:ascii="Angsana New" w:hAnsi="Angsana New"/>
          <w:sz w:val="30"/>
          <w:szCs w:val="30"/>
        </w:rPr>
        <w:t>4</w:t>
      </w:r>
    </w:p>
    <w:p w14:paraId="3F58F314" w14:textId="77777777" w:rsidR="00AB4762" w:rsidRPr="0003128C" w:rsidRDefault="00AB4762" w:rsidP="00AB4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26"/>
          <w:szCs w:val="26"/>
        </w:rPr>
      </w:pPr>
    </w:p>
    <w:p w14:paraId="52721C82" w14:textId="77777777" w:rsidR="00AB4762" w:rsidRDefault="00AB4762" w:rsidP="00AB4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pacing w:val="2"/>
          <w:sz w:val="30"/>
          <w:szCs w:val="30"/>
          <w:cs/>
        </w:rPr>
        <w:t>หนี้สินที่มีภาระดอกเบี้ยซึ่งไม่รวมหนี้สินตามสัญญาเช่าการเงินแยกแสดงตามระยะเวลาครบกำหนดการจ่ายชำระ</w:t>
      </w:r>
      <w:r w:rsidRPr="00300257">
        <w:rPr>
          <w:rFonts w:ascii="Angsana New" w:hAnsi="Angsana New"/>
          <w:sz w:val="30"/>
          <w:szCs w:val="30"/>
          <w:cs/>
        </w:rPr>
        <w:t>ได้ดังนี้</w:t>
      </w:r>
    </w:p>
    <w:p w14:paraId="60977187" w14:textId="77777777" w:rsidR="00E75287" w:rsidRPr="0003128C" w:rsidRDefault="00E75287" w:rsidP="00AB4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26"/>
          <w:szCs w:val="26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270"/>
        <w:gridCol w:w="1170"/>
      </w:tblGrid>
      <w:tr w:rsidR="00E75287" w:rsidRPr="00300257" w14:paraId="2CEB847F" w14:textId="77777777" w:rsidTr="00E75287">
        <w:trPr>
          <w:trHeight w:val="340"/>
        </w:trPr>
        <w:tc>
          <w:tcPr>
            <w:tcW w:w="6480" w:type="dxa"/>
          </w:tcPr>
          <w:p w14:paraId="5B4FB38E" w14:textId="77777777" w:rsidR="00E75287" w:rsidRPr="00300257" w:rsidRDefault="00E75287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BA84294" w14:textId="05F3B463" w:rsidR="00E75287" w:rsidRPr="00300257" w:rsidRDefault="00E75287" w:rsidP="00204F5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210EE223" w14:textId="77777777" w:rsidR="00E75287" w:rsidRPr="00300257" w:rsidRDefault="00E75287" w:rsidP="00204F5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3061F4C" w14:textId="6A9AAD9D" w:rsidR="00E75287" w:rsidRPr="00300257" w:rsidRDefault="00E75287" w:rsidP="00204F5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E75287" w:rsidRPr="00300257" w14:paraId="280280CC" w14:textId="77777777" w:rsidTr="00E75287">
        <w:trPr>
          <w:trHeight w:val="340"/>
        </w:trPr>
        <w:tc>
          <w:tcPr>
            <w:tcW w:w="6480" w:type="dxa"/>
          </w:tcPr>
          <w:p w14:paraId="6246C677" w14:textId="77777777" w:rsidR="00E75287" w:rsidRPr="00300257" w:rsidRDefault="00E75287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5038A443" w14:textId="77777777" w:rsidR="00E75287" w:rsidRPr="00300257" w:rsidRDefault="00E75287" w:rsidP="00204F5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75287" w:rsidRPr="00300257" w14:paraId="1E8D8621" w14:textId="77777777" w:rsidTr="00E75287">
        <w:trPr>
          <w:trHeight w:val="340"/>
        </w:trPr>
        <w:tc>
          <w:tcPr>
            <w:tcW w:w="6480" w:type="dxa"/>
          </w:tcPr>
          <w:p w14:paraId="0313DF84" w14:textId="77777777" w:rsidR="00E75287" w:rsidRPr="00300257" w:rsidRDefault="00E75287" w:rsidP="00E75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ครบกำหนดภายใน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2C72706B" w14:textId="61B8CE03" w:rsidR="00E75287" w:rsidRPr="00300257" w:rsidRDefault="00EE4038" w:rsidP="00E752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621</w:t>
            </w:r>
          </w:p>
        </w:tc>
        <w:tc>
          <w:tcPr>
            <w:tcW w:w="270" w:type="dxa"/>
          </w:tcPr>
          <w:p w14:paraId="3D4F8BD2" w14:textId="77777777" w:rsidR="00E75287" w:rsidRPr="00300257" w:rsidRDefault="00E75287" w:rsidP="00E75287">
            <w:pPr>
              <w:pStyle w:val="acctfourfigures"/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B3C4B1" w14:textId="6A49DCAC" w:rsidR="00E75287" w:rsidRPr="00300257" w:rsidRDefault="00E75287" w:rsidP="00E752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4,671</w:t>
            </w:r>
          </w:p>
        </w:tc>
      </w:tr>
      <w:tr w:rsidR="00E75287" w:rsidRPr="00300257" w14:paraId="10FDAAD5" w14:textId="77777777" w:rsidTr="00E75287">
        <w:trPr>
          <w:trHeight w:val="340"/>
        </w:trPr>
        <w:tc>
          <w:tcPr>
            <w:tcW w:w="6480" w:type="dxa"/>
          </w:tcPr>
          <w:p w14:paraId="365F72EF" w14:textId="77777777" w:rsidR="00E75287" w:rsidRPr="00300257" w:rsidRDefault="00E75287" w:rsidP="00E75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ครบกำหนดหลังจาก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ปี แต่ไม่เกิน 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06C91797" w14:textId="48F68A10" w:rsidR="00E75287" w:rsidRPr="00300257" w:rsidRDefault="00EE4038" w:rsidP="00E752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</w:t>
            </w:r>
            <w:r w:rsidR="00BB3113">
              <w:rPr>
                <w:rFonts w:ascii="Angsana New" w:hAnsi="Angsana New"/>
                <w:sz w:val="30"/>
                <w:szCs w:val="30"/>
                <w:lang w:val="en-US" w:bidi="th-TH"/>
              </w:rPr>
              <w:t>397</w:t>
            </w:r>
          </w:p>
        </w:tc>
        <w:tc>
          <w:tcPr>
            <w:tcW w:w="270" w:type="dxa"/>
          </w:tcPr>
          <w:p w14:paraId="6B9AAA62" w14:textId="77777777" w:rsidR="00E75287" w:rsidRPr="00300257" w:rsidRDefault="00E75287" w:rsidP="00E75287">
            <w:pPr>
              <w:pStyle w:val="acctfourfigures"/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876A17" w14:textId="55AF6247" w:rsidR="00E75287" w:rsidRPr="00300257" w:rsidRDefault="00E75287" w:rsidP="00E752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3,280</w:t>
            </w:r>
          </w:p>
        </w:tc>
      </w:tr>
      <w:tr w:rsidR="00E75287" w:rsidRPr="00300257" w14:paraId="45779F58" w14:textId="77777777" w:rsidTr="00E75287">
        <w:trPr>
          <w:trHeight w:val="340"/>
        </w:trPr>
        <w:tc>
          <w:tcPr>
            <w:tcW w:w="6480" w:type="dxa"/>
          </w:tcPr>
          <w:p w14:paraId="6E8F62E0" w14:textId="77777777" w:rsidR="00E75287" w:rsidRPr="00300257" w:rsidRDefault="00E75287" w:rsidP="00E75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ครบกำหนดหลังจาก 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DD11FBE" w14:textId="351B57D6" w:rsidR="00E75287" w:rsidRPr="00300257" w:rsidRDefault="007F7313" w:rsidP="00E752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118</w:t>
            </w:r>
          </w:p>
        </w:tc>
        <w:tc>
          <w:tcPr>
            <w:tcW w:w="270" w:type="dxa"/>
          </w:tcPr>
          <w:p w14:paraId="2ABB72F3" w14:textId="77777777" w:rsidR="00E75287" w:rsidRPr="00300257" w:rsidRDefault="00E75287" w:rsidP="00E75287">
            <w:pPr>
              <w:pStyle w:val="acctfourfigures"/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4358D38" w14:textId="4FE78C69" w:rsidR="00E75287" w:rsidRPr="00300257" w:rsidRDefault="00E75287" w:rsidP="00E752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71</w:t>
            </w:r>
          </w:p>
        </w:tc>
      </w:tr>
      <w:tr w:rsidR="00E75287" w:rsidRPr="00300257" w14:paraId="762ABCBC" w14:textId="77777777" w:rsidTr="00E75287">
        <w:trPr>
          <w:trHeight w:val="340"/>
        </w:trPr>
        <w:tc>
          <w:tcPr>
            <w:tcW w:w="6480" w:type="dxa"/>
          </w:tcPr>
          <w:p w14:paraId="1928D281" w14:textId="77777777" w:rsidR="00E75287" w:rsidRPr="00300257" w:rsidRDefault="00E75287" w:rsidP="00E75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E20690B" w14:textId="11DD4383" w:rsidR="00E75287" w:rsidRPr="00300257" w:rsidRDefault="00EE4038" w:rsidP="00E752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2,136</w:t>
            </w:r>
          </w:p>
        </w:tc>
        <w:tc>
          <w:tcPr>
            <w:tcW w:w="270" w:type="dxa"/>
          </w:tcPr>
          <w:p w14:paraId="4C6A9E17" w14:textId="77777777" w:rsidR="00E75287" w:rsidRPr="00300257" w:rsidRDefault="00E75287" w:rsidP="00E75287">
            <w:pPr>
              <w:pStyle w:val="acctfourfigures"/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3FC30E" w14:textId="56517CEA" w:rsidR="00E75287" w:rsidRPr="00300257" w:rsidRDefault="00E75287" w:rsidP="00E752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8,022</w:t>
            </w:r>
          </w:p>
        </w:tc>
      </w:tr>
    </w:tbl>
    <w:p w14:paraId="1A486539" w14:textId="77777777" w:rsidR="006D27C6" w:rsidRPr="00300257" w:rsidRDefault="006D27C6" w:rsidP="006D27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  <w:r w:rsidRPr="00340323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หนี้สินตามสัญญาเช่าการเงิน</w:t>
      </w:r>
    </w:p>
    <w:p w14:paraId="665FF76C" w14:textId="77777777" w:rsidR="006D27C6" w:rsidRPr="0003128C" w:rsidRDefault="006D27C6" w:rsidP="006D27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2"/>
        <w:jc w:val="thaiDistribute"/>
        <w:rPr>
          <w:rFonts w:ascii="Angsana New" w:hAnsi="Angsana New"/>
          <w:sz w:val="30"/>
          <w:szCs w:val="30"/>
        </w:rPr>
      </w:pPr>
    </w:p>
    <w:p w14:paraId="0AA3E186" w14:textId="77777777" w:rsidR="006D27C6" w:rsidRDefault="006D27C6" w:rsidP="006D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 xml:space="preserve">บริษัทย่อยหลายแห่งได้ทำสัญญาเช่าการเงินเครื่องจักรและอุปกรณ์ โดยสัญญาเช่ามีระยะเวลา </w:t>
      </w:r>
      <w:r>
        <w:rPr>
          <w:rFonts w:ascii="Angsana New" w:hAnsi="Angsana New"/>
          <w:sz w:val="30"/>
          <w:szCs w:val="30"/>
        </w:rPr>
        <w:t>3</w:t>
      </w:r>
      <w:r w:rsidRPr="00300257">
        <w:rPr>
          <w:rFonts w:ascii="Angsana New" w:hAnsi="Angsana New"/>
          <w:sz w:val="30"/>
          <w:szCs w:val="30"/>
        </w:rPr>
        <w:t xml:space="preserve"> - </w:t>
      </w:r>
      <w:r>
        <w:rPr>
          <w:rFonts w:ascii="Angsana New" w:hAnsi="Angsana New"/>
          <w:sz w:val="30"/>
          <w:szCs w:val="30"/>
        </w:rPr>
        <w:t>9</w:t>
      </w:r>
      <w:r w:rsidRPr="00300257">
        <w:rPr>
          <w:rFonts w:ascii="Angsana New" w:hAnsi="Angsana New"/>
          <w:sz w:val="30"/>
          <w:szCs w:val="30"/>
          <w:cs/>
        </w:rPr>
        <w:t xml:space="preserve"> ปี หนี้สินตามสัญญาเช่าการเงิน ณ วันที่ </w:t>
      </w:r>
      <w:r>
        <w:rPr>
          <w:rFonts w:ascii="Angsana New" w:hAnsi="Angsana New"/>
          <w:sz w:val="30"/>
          <w:szCs w:val="30"/>
        </w:rPr>
        <w:t>31</w:t>
      </w:r>
      <w:r w:rsidRPr="00300257">
        <w:rPr>
          <w:rFonts w:ascii="Angsana New" w:hAnsi="Angsana New"/>
          <w:sz w:val="30"/>
          <w:szCs w:val="30"/>
          <w:cs/>
        </w:rPr>
        <w:t xml:space="preserve"> ธันวาคม มีดังนี้</w:t>
      </w:r>
    </w:p>
    <w:p w14:paraId="4D24EE9D" w14:textId="77777777" w:rsidR="006D27C6" w:rsidRPr="00DB6A20" w:rsidRDefault="006D27C6" w:rsidP="006D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170"/>
        <w:gridCol w:w="270"/>
        <w:gridCol w:w="1080"/>
        <w:gridCol w:w="270"/>
        <w:gridCol w:w="1170"/>
      </w:tblGrid>
      <w:tr w:rsidR="006D27C6" w:rsidRPr="00300257" w14:paraId="127196BF" w14:textId="77777777" w:rsidTr="006D27C6">
        <w:tc>
          <w:tcPr>
            <w:tcW w:w="5220" w:type="dxa"/>
          </w:tcPr>
          <w:p w14:paraId="4C0F8BC0" w14:textId="77777777" w:rsidR="006D27C6" w:rsidRPr="00300257" w:rsidRDefault="006D27C6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B7115D3" w14:textId="77777777" w:rsidR="006D27C6" w:rsidRPr="00300257" w:rsidRDefault="006D27C6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5F07A9" w14:textId="77777777" w:rsidR="006D27C6" w:rsidRPr="00300257" w:rsidRDefault="006D27C6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B5A73A" w14:textId="77777777" w:rsidR="006D27C6" w:rsidRPr="00300257" w:rsidRDefault="006D27C6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DD24D4" w14:textId="77777777" w:rsidR="006D27C6" w:rsidRPr="00300257" w:rsidRDefault="006D27C6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DA9ACE" w14:textId="77777777" w:rsidR="006D27C6" w:rsidRPr="00300257" w:rsidRDefault="006D27C6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9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ยอดชำระ</w:t>
            </w:r>
          </w:p>
        </w:tc>
      </w:tr>
      <w:tr w:rsidR="006D27C6" w:rsidRPr="00300257" w14:paraId="5B08630B" w14:textId="77777777" w:rsidTr="006D27C6">
        <w:tc>
          <w:tcPr>
            <w:tcW w:w="5220" w:type="dxa"/>
          </w:tcPr>
          <w:p w14:paraId="2AB0E2EC" w14:textId="77777777" w:rsidR="006D27C6" w:rsidRPr="00300257" w:rsidRDefault="006D27C6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5"/>
          </w:tcPr>
          <w:p w14:paraId="5EFE40CA" w14:textId="77777777" w:rsidR="006D27C6" w:rsidRPr="00300257" w:rsidRDefault="006D27C6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22"/>
                <w:tab w:val="left" w:pos="28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D27C6" w:rsidRPr="00300257" w14:paraId="7531BACF" w14:textId="77777777" w:rsidTr="006D27C6">
        <w:trPr>
          <w:trHeight w:hRule="exact" w:val="369"/>
        </w:trPr>
        <w:tc>
          <w:tcPr>
            <w:tcW w:w="5220" w:type="dxa"/>
          </w:tcPr>
          <w:p w14:paraId="6BCC78C8" w14:textId="12E75AF3" w:rsidR="006D27C6" w:rsidRPr="00300257" w:rsidRDefault="006D27C6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002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CA29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170" w:type="dxa"/>
          </w:tcPr>
          <w:p w14:paraId="1E427E0E" w14:textId="77777777" w:rsidR="006D27C6" w:rsidRPr="00300257" w:rsidRDefault="006D27C6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7EA9A0D" w14:textId="77777777" w:rsidR="006D27C6" w:rsidRPr="00300257" w:rsidRDefault="006D27C6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24E30C" w14:textId="77777777" w:rsidR="006D27C6" w:rsidRPr="00300257" w:rsidRDefault="006D27C6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8274D26" w14:textId="77777777" w:rsidR="006D27C6" w:rsidRPr="00300257" w:rsidRDefault="006D27C6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6C7AC81" w14:textId="77777777" w:rsidR="006D27C6" w:rsidRPr="00300257" w:rsidRDefault="006D27C6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27C6" w:rsidRPr="00300257" w14:paraId="09B233FB" w14:textId="77777777" w:rsidTr="006D27C6">
        <w:trPr>
          <w:trHeight w:hRule="exact" w:val="369"/>
        </w:trPr>
        <w:tc>
          <w:tcPr>
            <w:tcW w:w="5220" w:type="dxa"/>
          </w:tcPr>
          <w:p w14:paraId="0FD89143" w14:textId="77777777" w:rsidR="006D27C6" w:rsidRPr="00300257" w:rsidRDefault="006D27C6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ครบกำหนดภายใน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024966C6" w14:textId="04E083D1" w:rsidR="006D27C6" w:rsidRPr="00300257" w:rsidRDefault="00102322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270" w:type="dxa"/>
            <w:shd w:val="clear" w:color="auto" w:fill="auto"/>
          </w:tcPr>
          <w:p w14:paraId="54F86C95" w14:textId="77777777" w:rsidR="006D27C6" w:rsidRPr="00300257" w:rsidRDefault="006D27C6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96A61E0" w14:textId="342D950F" w:rsidR="006D27C6" w:rsidRPr="00300257" w:rsidRDefault="00102322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139C5BC" w14:textId="77777777" w:rsidR="006D27C6" w:rsidRPr="00300257" w:rsidRDefault="006D27C6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063A4B4" w14:textId="53BC39C3" w:rsidR="006D27C6" w:rsidRPr="00300257" w:rsidRDefault="00102322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</w:tr>
      <w:tr w:rsidR="006D27C6" w:rsidRPr="00300257" w14:paraId="71A88861" w14:textId="77777777" w:rsidTr="006D27C6">
        <w:trPr>
          <w:trHeight w:hRule="exact" w:val="369"/>
        </w:trPr>
        <w:tc>
          <w:tcPr>
            <w:tcW w:w="5220" w:type="dxa"/>
          </w:tcPr>
          <w:p w14:paraId="1480EC92" w14:textId="77777777" w:rsidR="006D27C6" w:rsidRPr="00300257" w:rsidRDefault="006D27C6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ครบกำหนดหลังจาก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ปี แต่ไม่เกิน 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31004A5D" w14:textId="7700DB75" w:rsidR="006D27C6" w:rsidRPr="00300257" w:rsidRDefault="00102322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270" w:type="dxa"/>
            <w:shd w:val="clear" w:color="auto" w:fill="auto"/>
          </w:tcPr>
          <w:p w14:paraId="73319841" w14:textId="77777777" w:rsidR="006D27C6" w:rsidRPr="00300257" w:rsidRDefault="006D27C6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AADC3A" w14:textId="76F00DBD" w:rsidR="006D27C6" w:rsidRPr="00300257" w:rsidRDefault="00102322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5CF80CD" w14:textId="77777777" w:rsidR="006D27C6" w:rsidRPr="00300257" w:rsidRDefault="006D27C6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48D093F" w14:textId="724BFDC6" w:rsidR="006D27C6" w:rsidRPr="00300257" w:rsidRDefault="00102322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</w:t>
            </w:r>
          </w:p>
        </w:tc>
      </w:tr>
      <w:tr w:rsidR="006D27C6" w:rsidRPr="00300257" w14:paraId="629E9CCE" w14:textId="77777777" w:rsidTr="006D27C6">
        <w:trPr>
          <w:trHeight w:hRule="exact" w:val="369"/>
        </w:trPr>
        <w:tc>
          <w:tcPr>
            <w:tcW w:w="5220" w:type="dxa"/>
          </w:tcPr>
          <w:p w14:paraId="4C6C205D" w14:textId="77777777" w:rsidR="006D27C6" w:rsidRPr="00300257" w:rsidRDefault="006D27C6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B226BA5" w14:textId="68538758" w:rsidR="006D27C6" w:rsidRPr="00300257" w:rsidRDefault="00102322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129</w:t>
            </w:r>
          </w:p>
        </w:tc>
        <w:tc>
          <w:tcPr>
            <w:tcW w:w="270" w:type="dxa"/>
            <w:shd w:val="clear" w:color="auto" w:fill="auto"/>
          </w:tcPr>
          <w:p w14:paraId="22888D4F" w14:textId="77777777" w:rsidR="006D27C6" w:rsidRPr="00300257" w:rsidRDefault="006D27C6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A1C69F" w14:textId="677C22E4" w:rsidR="006D27C6" w:rsidRPr="00300257" w:rsidRDefault="00102322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384DA112" w14:textId="77777777" w:rsidR="006D27C6" w:rsidRPr="00300257" w:rsidRDefault="006D27C6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290B2E" w14:textId="2053828F" w:rsidR="006D27C6" w:rsidRPr="00300257" w:rsidRDefault="00102322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141</w:t>
            </w:r>
          </w:p>
        </w:tc>
      </w:tr>
    </w:tbl>
    <w:p w14:paraId="79F27468" w14:textId="77777777" w:rsidR="006D27C6" w:rsidRPr="0003128C" w:rsidRDefault="006D27C6" w:rsidP="006D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170"/>
        <w:gridCol w:w="270"/>
        <w:gridCol w:w="1080"/>
        <w:gridCol w:w="270"/>
        <w:gridCol w:w="1170"/>
      </w:tblGrid>
      <w:tr w:rsidR="00CA294F" w:rsidRPr="00300257" w14:paraId="4CD84CDB" w14:textId="77777777" w:rsidTr="006D27C6">
        <w:trPr>
          <w:trHeight w:hRule="exact" w:val="369"/>
        </w:trPr>
        <w:tc>
          <w:tcPr>
            <w:tcW w:w="5220" w:type="dxa"/>
          </w:tcPr>
          <w:p w14:paraId="6568B75C" w14:textId="4297EA27" w:rsidR="00CA294F" w:rsidRPr="00300257" w:rsidRDefault="00CA294F" w:rsidP="00CA2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002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2560</w:t>
            </w:r>
          </w:p>
        </w:tc>
        <w:tc>
          <w:tcPr>
            <w:tcW w:w="1170" w:type="dxa"/>
          </w:tcPr>
          <w:p w14:paraId="7D4F2EBE" w14:textId="77777777" w:rsidR="00CA294F" w:rsidRPr="00300257" w:rsidRDefault="00CA294F" w:rsidP="00CA2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8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1C1258F" w14:textId="77777777" w:rsidR="00CA294F" w:rsidRPr="00300257" w:rsidRDefault="00CA294F" w:rsidP="00CA2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9CAC693" w14:textId="77777777" w:rsidR="00CA294F" w:rsidRPr="00300257" w:rsidRDefault="00CA294F" w:rsidP="00CA2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5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330D743" w14:textId="77777777" w:rsidR="00CA294F" w:rsidRPr="00300257" w:rsidRDefault="00CA294F" w:rsidP="00CA2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3BEE15D" w14:textId="77777777" w:rsidR="00CA294F" w:rsidRPr="00300257" w:rsidRDefault="00CA294F" w:rsidP="00CA2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294F" w:rsidRPr="00300257" w14:paraId="28624B21" w14:textId="77777777" w:rsidTr="006D27C6">
        <w:trPr>
          <w:trHeight w:hRule="exact" w:val="369"/>
        </w:trPr>
        <w:tc>
          <w:tcPr>
            <w:tcW w:w="5220" w:type="dxa"/>
          </w:tcPr>
          <w:p w14:paraId="21095481" w14:textId="3EAB5E22" w:rsidR="00CA294F" w:rsidRPr="00300257" w:rsidRDefault="00CA294F" w:rsidP="00CA2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ครบกำหนดภายใน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7DFB9314" w14:textId="7244A654" w:rsidR="00CA294F" w:rsidRPr="00300257" w:rsidRDefault="00CA294F" w:rsidP="00CA2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</w:t>
            </w:r>
          </w:p>
        </w:tc>
        <w:tc>
          <w:tcPr>
            <w:tcW w:w="270" w:type="dxa"/>
            <w:shd w:val="clear" w:color="auto" w:fill="auto"/>
          </w:tcPr>
          <w:p w14:paraId="37466BA4" w14:textId="77777777" w:rsidR="00CA294F" w:rsidRPr="00300257" w:rsidRDefault="00CA294F" w:rsidP="00CA2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39C3258" w14:textId="7DE4B2C4" w:rsidR="00CA294F" w:rsidRPr="00300257" w:rsidRDefault="00CA294F" w:rsidP="00CA2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3A44238D" w14:textId="77777777" w:rsidR="00CA294F" w:rsidRPr="00300257" w:rsidRDefault="00CA294F" w:rsidP="00CA2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31499EF" w14:textId="4066DA2F" w:rsidR="00CA294F" w:rsidRPr="00300257" w:rsidRDefault="00CA294F" w:rsidP="00CA2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126</w:t>
            </w:r>
          </w:p>
        </w:tc>
      </w:tr>
      <w:tr w:rsidR="00CA294F" w:rsidRPr="00300257" w14:paraId="67033595" w14:textId="77777777" w:rsidTr="006D27C6">
        <w:trPr>
          <w:trHeight w:hRule="exact" w:val="369"/>
        </w:trPr>
        <w:tc>
          <w:tcPr>
            <w:tcW w:w="5220" w:type="dxa"/>
          </w:tcPr>
          <w:p w14:paraId="5DE8FAA4" w14:textId="08D59920" w:rsidR="00CA294F" w:rsidRPr="00300257" w:rsidRDefault="00CA294F" w:rsidP="00CA2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ครบกำหนดหลังจาก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ปี แต่ไม่เกิน 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4DE4549F" w14:textId="539C47D9" w:rsidR="00CA294F" w:rsidRPr="00300257" w:rsidRDefault="00CA294F" w:rsidP="00CA2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270" w:type="dxa"/>
            <w:shd w:val="clear" w:color="auto" w:fill="auto"/>
          </w:tcPr>
          <w:p w14:paraId="4B8F38F1" w14:textId="77777777" w:rsidR="00CA294F" w:rsidRPr="00300257" w:rsidRDefault="00CA294F" w:rsidP="00CA2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8865F1" w14:textId="359A9E52" w:rsidR="00CA294F" w:rsidRPr="00300257" w:rsidRDefault="00CA294F" w:rsidP="00CA2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1BBBBA13" w14:textId="77777777" w:rsidR="00CA294F" w:rsidRPr="00300257" w:rsidRDefault="00CA294F" w:rsidP="00CA2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BDE377C" w14:textId="4D429A22" w:rsidR="00CA294F" w:rsidRPr="00300257" w:rsidRDefault="00CA294F" w:rsidP="00CA2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</w:t>
            </w:r>
          </w:p>
        </w:tc>
      </w:tr>
      <w:tr w:rsidR="00CA294F" w:rsidRPr="00300257" w14:paraId="1DDF0601" w14:textId="77777777" w:rsidTr="006D27C6">
        <w:trPr>
          <w:trHeight w:hRule="exact" w:val="369"/>
        </w:trPr>
        <w:tc>
          <w:tcPr>
            <w:tcW w:w="5220" w:type="dxa"/>
          </w:tcPr>
          <w:p w14:paraId="012B9569" w14:textId="58257F14" w:rsidR="00CA294F" w:rsidRPr="00300257" w:rsidRDefault="00CA294F" w:rsidP="00CA2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ครบกำหนดหลังจาก 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170" w:type="dxa"/>
          </w:tcPr>
          <w:p w14:paraId="000F8F6D" w14:textId="73839834" w:rsidR="00CA294F" w:rsidRPr="00300257" w:rsidDel="00FF03F9" w:rsidRDefault="00CA294F" w:rsidP="00CA2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FFDF780" w14:textId="77777777" w:rsidR="00CA294F" w:rsidRPr="00300257" w:rsidRDefault="00CA294F" w:rsidP="00CA2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0CE9F6" w14:textId="49A39D88" w:rsidR="00CA294F" w:rsidRPr="00300257" w:rsidDel="00FF03F9" w:rsidRDefault="00CA294F" w:rsidP="00CA2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786AE4" w14:textId="77777777" w:rsidR="00CA294F" w:rsidRPr="00300257" w:rsidRDefault="00CA294F" w:rsidP="00CA2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DA995A6" w14:textId="24699523" w:rsidR="00CA294F" w:rsidRPr="00300257" w:rsidDel="00FF03F9" w:rsidRDefault="00CA294F" w:rsidP="00CA2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A294F" w:rsidRPr="00300257" w14:paraId="47C002D0" w14:textId="77777777" w:rsidTr="006D27C6">
        <w:trPr>
          <w:trHeight w:hRule="exact" w:val="369"/>
        </w:trPr>
        <w:tc>
          <w:tcPr>
            <w:tcW w:w="5220" w:type="dxa"/>
          </w:tcPr>
          <w:p w14:paraId="0FF62238" w14:textId="540F3B0F" w:rsidR="00CA294F" w:rsidRPr="00300257" w:rsidRDefault="00CA294F" w:rsidP="00CA2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08B6741" w14:textId="746352C3" w:rsidR="00CA294F" w:rsidRPr="00300257" w:rsidRDefault="00CA294F" w:rsidP="00CA2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224</w:t>
            </w:r>
          </w:p>
        </w:tc>
        <w:tc>
          <w:tcPr>
            <w:tcW w:w="270" w:type="dxa"/>
            <w:shd w:val="clear" w:color="auto" w:fill="auto"/>
          </w:tcPr>
          <w:p w14:paraId="2F050932" w14:textId="77777777" w:rsidR="00CA294F" w:rsidRPr="00300257" w:rsidRDefault="00CA294F" w:rsidP="00CA2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3EA23F" w14:textId="1E91EF14" w:rsidR="00CA294F" w:rsidRPr="00300257" w:rsidRDefault="00CA294F" w:rsidP="00CA2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270" w:type="dxa"/>
            <w:shd w:val="clear" w:color="auto" w:fill="auto"/>
          </w:tcPr>
          <w:p w14:paraId="50E337FB" w14:textId="77777777" w:rsidR="00CA294F" w:rsidRPr="00300257" w:rsidRDefault="00CA294F" w:rsidP="00CA2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E78402" w14:textId="5375FA03" w:rsidR="00CA294F" w:rsidRPr="00300257" w:rsidRDefault="00CA294F" w:rsidP="00CA2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246</w:t>
            </w:r>
          </w:p>
        </w:tc>
      </w:tr>
    </w:tbl>
    <w:p w14:paraId="219BC0BF" w14:textId="2C38C758" w:rsidR="00AB4762" w:rsidRDefault="006D27C6" w:rsidP="009F1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300257">
        <w:rPr>
          <w:rFonts w:ascii="Angsana New" w:hAnsi="Angsana New"/>
          <w:b/>
          <w:bCs/>
          <w:sz w:val="30"/>
          <w:szCs w:val="30"/>
        </w:rPr>
        <w:br w:type="page"/>
      </w:r>
    </w:p>
    <w:p w14:paraId="2D60922B" w14:textId="3AA6A86D" w:rsidR="00AC4489" w:rsidRPr="00915263" w:rsidRDefault="003316A0" w:rsidP="009F1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19</w:t>
      </w:r>
      <w:r w:rsidR="007627AC" w:rsidRPr="00300257">
        <w:rPr>
          <w:rFonts w:ascii="Angsana New" w:hAnsi="Angsana New"/>
          <w:b/>
          <w:bCs/>
          <w:sz w:val="30"/>
          <w:szCs w:val="30"/>
        </w:rPr>
        <w:tab/>
      </w:r>
      <w:r w:rsidR="00AC4489" w:rsidRPr="00300257">
        <w:rPr>
          <w:rFonts w:ascii="Angsana New" w:hAnsi="Angsana New"/>
          <w:b/>
          <w:bCs/>
          <w:sz w:val="30"/>
          <w:szCs w:val="30"/>
          <w:cs/>
        </w:rPr>
        <w:t>หุ้นกู้</w:t>
      </w:r>
    </w:p>
    <w:p w14:paraId="6CD438E9" w14:textId="77777777" w:rsidR="00AF1BDB" w:rsidRPr="00AE6348" w:rsidRDefault="00AF1BDB" w:rsidP="00AF1BDB">
      <w:pPr>
        <w:pStyle w:val="BodyText3"/>
        <w:tabs>
          <w:tab w:val="clear" w:pos="540"/>
        </w:tabs>
        <w:ind w:left="567" w:right="0"/>
        <w:jc w:val="thaiDistribute"/>
        <w:rPr>
          <w:rFonts w:ascii="Angsana New" w:hAnsi="Angsana New" w:cs="Angsana New"/>
          <w:spacing w:val="6"/>
        </w:rPr>
      </w:pPr>
    </w:p>
    <w:p w14:paraId="249832D0" w14:textId="03DD0682" w:rsidR="003117BB" w:rsidRDefault="003117BB" w:rsidP="00E8274E">
      <w:pPr>
        <w:pStyle w:val="BodyText3"/>
        <w:tabs>
          <w:tab w:val="clear" w:pos="540"/>
        </w:tabs>
        <w:spacing w:after="120"/>
        <w:ind w:left="567" w:right="0"/>
        <w:jc w:val="thaiDistribute"/>
        <w:rPr>
          <w:rFonts w:ascii="Angsana New" w:hAnsi="Angsana New" w:cs="Angsana New"/>
        </w:rPr>
      </w:pPr>
      <w:r w:rsidRPr="00AE6348">
        <w:rPr>
          <w:rFonts w:ascii="Angsana New" w:hAnsi="Angsana New" w:cs="Angsana New"/>
          <w:spacing w:val="-2"/>
          <w:cs/>
        </w:rPr>
        <w:t>ณ</w:t>
      </w:r>
      <w:r w:rsidR="003350F1" w:rsidRPr="00AE6348">
        <w:rPr>
          <w:rFonts w:ascii="Angsana New" w:hAnsi="Angsana New" w:cs="Angsana New"/>
          <w:spacing w:val="-2"/>
          <w:cs/>
        </w:rPr>
        <w:t xml:space="preserve"> </w:t>
      </w:r>
      <w:r w:rsidRPr="00AE6348">
        <w:rPr>
          <w:rFonts w:ascii="Angsana New" w:hAnsi="Angsana New" w:cs="Angsana New"/>
          <w:spacing w:val="-2"/>
          <w:cs/>
        </w:rPr>
        <w:t>วันที่</w:t>
      </w:r>
      <w:r w:rsidR="003350F1" w:rsidRPr="00AE6348">
        <w:rPr>
          <w:rFonts w:ascii="Angsana New" w:hAnsi="Angsana New" w:cs="Angsana New"/>
          <w:spacing w:val="-2"/>
          <w:cs/>
        </w:rPr>
        <w:t xml:space="preserve"> </w:t>
      </w:r>
      <w:r w:rsidR="00905B1B">
        <w:rPr>
          <w:rFonts w:ascii="Angsana New" w:hAnsi="Angsana New" w:cs="Angsana New"/>
          <w:spacing w:val="-2"/>
        </w:rPr>
        <w:t>31</w:t>
      </w:r>
      <w:r w:rsidR="00B56FB5">
        <w:rPr>
          <w:rFonts w:ascii="Angsana New" w:hAnsi="Angsana New" w:cs="Angsana New"/>
          <w:spacing w:val="-2"/>
        </w:rPr>
        <w:t xml:space="preserve"> </w:t>
      </w:r>
      <w:r w:rsidR="00905B1B">
        <w:rPr>
          <w:rFonts w:ascii="Angsana New" w:hAnsi="Angsana New" w:cs="Angsana New" w:hint="cs"/>
          <w:spacing w:val="-2"/>
          <w:cs/>
        </w:rPr>
        <w:t>ธันวาคม</w:t>
      </w:r>
      <w:r w:rsidR="003350F1" w:rsidRPr="00AE6348">
        <w:rPr>
          <w:rFonts w:ascii="Angsana New" w:hAnsi="Angsana New" w:cs="Angsana New"/>
          <w:spacing w:val="-2"/>
          <w:cs/>
        </w:rPr>
        <w:t xml:space="preserve"> </w:t>
      </w:r>
      <w:r w:rsidR="004E256E" w:rsidRPr="004E256E">
        <w:rPr>
          <w:rFonts w:ascii="Angsana New" w:hAnsi="Angsana New" w:cs="Angsana New"/>
          <w:spacing w:val="-2"/>
        </w:rPr>
        <w:t>256</w:t>
      </w:r>
      <w:r w:rsidR="004E256E" w:rsidRPr="004E256E">
        <w:rPr>
          <w:rFonts w:ascii="Angsana New" w:hAnsi="Angsana New" w:cs="Angsana New" w:hint="cs"/>
          <w:spacing w:val="-2"/>
        </w:rPr>
        <w:t>1</w:t>
      </w:r>
      <w:r w:rsidR="003350F1" w:rsidRPr="00AE6348">
        <w:rPr>
          <w:rFonts w:ascii="Angsana New" w:hAnsi="Angsana New" w:cs="Angsana New"/>
          <w:spacing w:val="-2"/>
          <w:cs/>
        </w:rPr>
        <w:t xml:space="preserve"> </w:t>
      </w:r>
      <w:r w:rsidRPr="00AE6348">
        <w:rPr>
          <w:rFonts w:ascii="Angsana New" w:hAnsi="Angsana New" w:cs="Angsana New"/>
          <w:spacing w:val="-2"/>
          <w:cs/>
        </w:rPr>
        <w:t>บริษัทได้ออกหุ้นกู้ประเภทไม่ด้อยสิทธิและไม่มีหลักประกัน</w:t>
      </w:r>
      <w:r w:rsidR="003350F1" w:rsidRPr="00AE6348">
        <w:rPr>
          <w:rFonts w:ascii="Angsana New" w:hAnsi="Angsana New" w:cs="Angsana New"/>
          <w:spacing w:val="-2"/>
          <w:cs/>
        </w:rPr>
        <w:t xml:space="preserve"> </w:t>
      </w:r>
      <w:r w:rsidRPr="00AE6348">
        <w:rPr>
          <w:rFonts w:ascii="Angsana New" w:hAnsi="Angsana New" w:cs="Angsana New"/>
          <w:spacing w:val="-2"/>
          <w:cs/>
        </w:rPr>
        <w:t>มูลค่ารว</w:t>
      </w:r>
      <w:r w:rsidR="00E47118">
        <w:rPr>
          <w:rFonts w:ascii="Angsana New" w:hAnsi="Angsana New" w:cs="Angsana New" w:hint="cs"/>
          <w:cs/>
        </w:rPr>
        <w:t>ม</w:t>
      </w:r>
      <w:r w:rsidR="00E47118">
        <w:rPr>
          <w:rFonts w:ascii="Angsana New" w:hAnsi="Angsana New" w:cs="Angsana New"/>
        </w:rPr>
        <w:t xml:space="preserve"> 181,500</w:t>
      </w:r>
      <w:r w:rsidR="004C15FF" w:rsidRPr="004C15FF">
        <w:rPr>
          <w:rFonts w:ascii="Angsana New" w:hAnsi="Angsana New" w:cs="Angsana New"/>
          <w:cs/>
        </w:rPr>
        <w:t xml:space="preserve"> </w:t>
      </w:r>
      <w:r w:rsidR="0015108F" w:rsidRPr="00AE6348">
        <w:rPr>
          <w:rFonts w:ascii="Angsana New" w:hAnsi="Angsana New" w:cs="Angsana New" w:hint="cs"/>
          <w:spacing w:val="-2"/>
          <w:cs/>
        </w:rPr>
        <w:t>ล้านบาท</w:t>
      </w:r>
      <w:r w:rsidR="003350F1" w:rsidRPr="00AE6348">
        <w:rPr>
          <w:rFonts w:ascii="Angsana New" w:hAnsi="Angsana New" w:cs="Angsana New" w:hint="cs"/>
          <w:cs/>
        </w:rPr>
        <w:t xml:space="preserve"> </w:t>
      </w:r>
      <w:r w:rsidR="007F577B" w:rsidRPr="00AE6348">
        <w:rPr>
          <w:rFonts w:ascii="Angsana New" w:hAnsi="Angsana New" w:cs="Angsana New"/>
          <w:cs/>
        </w:rPr>
        <w:br/>
      </w:r>
      <w:r w:rsidR="006304F6" w:rsidRPr="00AE6348">
        <w:rPr>
          <w:rFonts w:ascii="Angsana New" w:hAnsi="Angsana New" w:cs="Angsana New"/>
          <w:i/>
          <w:iCs/>
        </w:rPr>
        <w:t>(</w:t>
      </w:r>
      <w:r w:rsidR="004E256E" w:rsidRPr="004E256E">
        <w:rPr>
          <w:rFonts w:ascii="Angsana New" w:hAnsi="Angsana New" w:cs="Angsana New"/>
          <w:i/>
          <w:iCs/>
          <w:spacing w:val="-2"/>
        </w:rPr>
        <w:t>2560</w:t>
      </w:r>
      <w:r w:rsidRPr="006627E4">
        <w:rPr>
          <w:rFonts w:ascii="Angsana New" w:hAnsi="Angsana New" w:cs="Angsana New"/>
          <w:i/>
          <w:iCs/>
        </w:rPr>
        <w:t>:</w:t>
      </w:r>
      <w:r w:rsidR="003350F1" w:rsidRPr="00300257">
        <w:rPr>
          <w:rFonts w:ascii="Angsana New" w:hAnsi="Angsana New" w:cs="Angsana New" w:hint="cs"/>
          <w:i/>
          <w:iCs/>
          <w:cs/>
        </w:rPr>
        <w:t xml:space="preserve"> </w:t>
      </w:r>
      <w:r w:rsidR="004E256E" w:rsidRPr="004E256E">
        <w:rPr>
          <w:rFonts w:ascii="Angsana New" w:hAnsi="Angsana New" w:cs="Angsana New"/>
          <w:i/>
          <w:iCs/>
        </w:rPr>
        <w:t>1</w:t>
      </w:r>
      <w:r w:rsidR="004E256E" w:rsidRPr="004E256E">
        <w:rPr>
          <w:rFonts w:ascii="Angsana New" w:hAnsi="Angsana New" w:cs="Angsana New" w:hint="cs"/>
          <w:i/>
          <w:iCs/>
        </w:rPr>
        <w:t>81</w:t>
      </w:r>
      <w:r w:rsidR="003621A6" w:rsidRPr="00300257">
        <w:rPr>
          <w:rFonts w:ascii="Angsana New" w:hAnsi="Angsana New" w:cs="Angsana New"/>
          <w:i/>
          <w:iCs/>
        </w:rPr>
        <w:t>,</w:t>
      </w:r>
      <w:r w:rsidR="004E256E" w:rsidRPr="004E256E">
        <w:rPr>
          <w:rFonts w:ascii="Angsana New" w:hAnsi="Angsana New" w:cs="Angsana New"/>
          <w:i/>
          <w:iCs/>
        </w:rPr>
        <w:t>500</w:t>
      </w:r>
      <w:r w:rsidR="003350F1" w:rsidRPr="00300257">
        <w:rPr>
          <w:rFonts w:ascii="Angsana New" w:hAnsi="Angsana New" w:cs="Angsana New"/>
          <w:i/>
          <w:iCs/>
          <w:cs/>
        </w:rPr>
        <w:t xml:space="preserve"> </w:t>
      </w:r>
      <w:r w:rsidRPr="00300257">
        <w:rPr>
          <w:rFonts w:ascii="Angsana New" w:hAnsi="Angsana New" w:cs="Angsana New" w:hint="cs"/>
          <w:i/>
          <w:iCs/>
          <w:cs/>
        </w:rPr>
        <w:t>ล้านบาท)</w:t>
      </w:r>
      <w:r w:rsidR="003350F1" w:rsidRPr="00300257">
        <w:rPr>
          <w:rFonts w:ascii="Angsana New" w:hAnsi="Angsana New" w:cs="Angsana New" w:hint="cs"/>
          <w:cs/>
        </w:rPr>
        <w:t xml:space="preserve"> </w:t>
      </w:r>
      <w:r w:rsidRPr="00300257">
        <w:rPr>
          <w:rFonts w:ascii="Angsana New" w:hAnsi="Angsana New" w:cs="Angsana New"/>
          <w:cs/>
        </w:rPr>
        <w:t>ดังนี้</w:t>
      </w:r>
    </w:p>
    <w:p w14:paraId="717379DA" w14:textId="106EED42" w:rsidR="00A207F0" w:rsidRDefault="00A207F0" w:rsidP="00E8274E">
      <w:pPr>
        <w:pStyle w:val="BodyText3"/>
        <w:tabs>
          <w:tab w:val="clear" w:pos="540"/>
        </w:tabs>
        <w:spacing w:after="120"/>
        <w:ind w:left="567" w:right="0"/>
        <w:jc w:val="thaiDistribute"/>
        <w:rPr>
          <w:rFonts w:ascii="Angsana New" w:hAnsi="Angsana New" w:cs="Angsana New"/>
        </w:rPr>
      </w:pPr>
      <w:r w:rsidRPr="00A207F0">
        <w:rPr>
          <w:noProof/>
        </w:rPr>
        <w:drawing>
          <wp:inline distT="0" distB="0" distL="0" distR="0" wp14:anchorId="214B7E2E" wp14:editId="65DC4C35">
            <wp:extent cx="6012000" cy="5983200"/>
            <wp:effectExtent l="0" t="0" r="825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2000" cy="598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353372" w14:textId="19733318" w:rsidR="00DA771D" w:rsidRDefault="00DA771D" w:rsidP="00270CD1">
      <w:pPr>
        <w:pStyle w:val="BodyText3"/>
        <w:tabs>
          <w:tab w:val="clear" w:pos="540"/>
        </w:tabs>
        <w:ind w:left="567" w:right="0"/>
        <w:jc w:val="thaiDistribute"/>
        <w:rPr>
          <w:rFonts w:ascii="Angsana New" w:hAnsi="Angsana New" w:cs="Angsana New"/>
        </w:rPr>
      </w:pPr>
    </w:p>
    <w:p w14:paraId="68C89985" w14:textId="47BD9EE2" w:rsidR="003117BB" w:rsidRPr="00301DB8" w:rsidRDefault="003117BB" w:rsidP="005F19AA">
      <w:pPr>
        <w:pStyle w:val="BodyText3"/>
        <w:tabs>
          <w:tab w:val="clear" w:pos="540"/>
        </w:tabs>
        <w:ind w:right="0" w:firstLine="540"/>
        <w:jc w:val="thaiDistribute"/>
        <w:rPr>
          <w:rFonts w:asciiTheme="majorBidi" w:hAnsiTheme="majorBidi" w:cstheme="majorBidi"/>
          <w:sz w:val="25"/>
          <w:szCs w:val="25"/>
        </w:rPr>
      </w:pPr>
      <w:r w:rsidRPr="00301DB8">
        <w:rPr>
          <w:rFonts w:asciiTheme="majorBidi" w:hAnsiTheme="majorBidi" w:cstheme="majorBidi"/>
          <w:sz w:val="25"/>
          <w:szCs w:val="25"/>
        </w:rPr>
        <w:t>*</w:t>
      </w:r>
      <w:r w:rsidR="0016144F">
        <w:rPr>
          <w:rFonts w:asciiTheme="majorBidi" w:hAnsiTheme="majorBidi" w:cstheme="majorBidi"/>
          <w:sz w:val="25"/>
          <w:szCs w:val="25"/>
        </w:rPr>
        <w:t xml:space="preserve"> </w:t>
      </w:r>
      <w:r w:rsidRPr="00301DB8">
        <w:rPr>
          <w:rFonts w:asciiTheme="majorBidi" w:hAnsiTheme="majorBidi" w:cstheme="majorBidi"/>
          <w:sz w:val="25"/>
          <w:szCs w:val="25"/>
          <w:cs/>
        </w:rPr>
        <w:t>ราคาซื้อขายสุดท้าย</w:t>
      </w:r>
      <w:r w:rsidR="003350F1" w:rsidRPr="00301DB8">
        <w:rPr>
          <w:rFonts w:asciiTheme="majorBidi" w:hAnsiTheme="majorBidi" w:cstheme="majorBidi"/>
          <w:sz w:val="25"/>
          <w:szCs w:val="25"/>
          <w:cs/>
        </w:rPr>
        <w:t xml:space="preserve"> </w:t>
      </w:r>
      <w:r w:rsidRPr="00301DB8">
        <w:rPr>
          <w:rFonts w:asciiTheme="majorBidi" w:hAnsiTheme="majorBidi" w:cstheme="majorBidi"/>
          <w:sz w:val="25"/>
          <w:szCs w:val="25"/>
        </w:rPr>
        <w:t>(</w:t>
      </w:r>
      <w:r w:rsidRPr="00301DB8">
        <w:rPr>
          <w:rFonts w:asciiTheme="majorBidi" w:hAnsiTheme="majorBidi" w:cstheme="majorBidi"/>
          <w:sz w:val="25"/>
          <w:szCs w:val="25"/>
          <w:cs/>
        </w:rPr>
        <w:t>บาทต่อหน่วย:</w:t>
      </w:r>
      <w:r w:rsidR="003350F1" w:rsidRPr="00301DB8">
        <w:rPr>
          <w:rFonts w:asciiTheme="majorBidi" w:hAnsiTheme="majorBidi" w:cstheme="majorBidi"/>
          <w:sz w:val="25"/>
          <w:szCs w:val="25"/>
          <w:cs/>
        </w:rPr>
        <w:t xml:space="preserve"> </w:t>
      </w:r>
      <w:r w:rsidRPr="00301DB8">
        <w:rPr>
          <w:rFonts w:asciiTheme="majorBidi" w:hAnsiTheme="majorBidi" w:cstheme="majorBidi"/>
          <w:sz w:val="25"/>
          <w:szCs w:val="25"/>
          <w:cs/>
        </w:rPr>
        <w:t>มูลค่าต่อหน่วยเท่ากับ</w:t>
      </w:r>
      <w:r w:rsidR="003350F1" w:rsidRPr="00301DB8">
        <w:rPr>
          <w:rFonts w:asciiTheme="majorBidi" w:hAnsiTheme="majorBidi" w:cstheme="majorBidi"/>
          <w:sz w:val="25"/>
          <w:szCs w:val="25"/>
          <w:cs/>
        </w:rPr>
        <w:t xml:space="preserve"> </w:t>
      </w:r>
      <w:r w:rsidR="004E256E" w:rsidRPr="00301DB8">
        <w:rPr>
          <w:rFonts w:asciiTheme="majorBidi" w:hAnsiTheme="majorBidi" w:cstheme="majorBidi"/>
          <w:sz w:val="25"/>
          <w:szCs w:val="25"/>
        </w:rPr>
        <w:t>1</w:t>
      </w:r>
      <w:r w:rsidRPr="00301DB8">
        <w:rPr>
          <w:rFonts w:asciiTheme="majorBidi" w:hAnsiTheme="majorBidi" w:cstheme="majorBidi"/>
          <w:sz w:val="25"/>
          <w:szCs w:val="25"/>
        </w:rPr>
        <w:t>,</w:t>
      </w:r>
      <w:r w:rsidR="004E256E" w:rsidRPr="00301DB8">
        <w:rPr>
          <w:rFonts w:asciiTheme="majorBidi" w:hAnsiTheme="majorBidi" w:cstheme="majorBidi"/>
          <w:sz w:val="25"/>
          <w:szCs w:val="25"/>
        </w:rPr>
        <w:t>000</w:t>
      </w:r>
      <w:r w:rsidR="003350F1" w:rsidRPr="00301DB8">
        <w:rPr>
          <w:rFonts w:asciiTheme="majorBidi" w:hAnsiTheme="majorBidi" w:cstheme="majorBidi"/>
          <w:sz w:val="25"/>
          <w:szCs w:val="25"/>
          <w:cs/>
        </w:rPr>
        <w:t xml:space="preserve"> </w:t>
      </w:r>
      <w:r w:rsidRPr="00301DB8">
        <w:rPr>
          <w:rFonts w:asciiTheme="majorBidi" w:hAnsiTheme="majorBidi" w:cstheme="majorBidi"/>
          <w:sz w:val="25"/>
          <w:szCs w:val="25"/>
          <w:cs/>
        </w:rPr>
        <w:t>บาท</w:t>
      </w:r>
      <w:r w:rsidRPr="00301DB8">
        <w:rPr>
          <w:rFonts w:asciiTheme="majorBidi" w:hAnsiTheme="majorBidi" w:cstheme="majorBidi"/>
          <w:sz w:val="25"/>
          <w:szCs w:val="25"/>
        </w:rPr>
        <w:t>)</w:t>
      </w:r>
      <w:r w:rsidR="003350F1" w:rsidRPr="00301DB8">
        <w:rPr>
          <w:rFonts w:asciiTheme="majorBidi" w:hAnsiTheme="majorBidi" w:cstheme="majorBidi"/>
          <w:sz w:val="25"/>
          <w:szCs w:val="25"/>
          <w:cs/>
        </w:rPr>
        <w:t xml:space="preserve"> </w:t>
      </w:r>
      <w:r w:rsidRPr="00301DB8">
        <w:rPr>
          <w:rFonts w:asciiTheme="majorBidi" w:hAnsiTheme="majorBidi" w:cstheme="majorBidi"/>
          <w:sz w:val="25"/>
          <w:szCs w:val="25"/>
          <w:cs/>
        </w:rPr>
        <w:t>ณ</w:t>
      </w:r>
      <w:r w:rsidR="003350F1" w:rsidRPr="00301DB8">
        <w:rPr>
          <w:rFonts w:asciiTheme="majorBidi" w:hAnsiTheme="majorBidi" w:cstheme="majorBidi"/>
          <w:sz w:val="25"/>
          <w:szCs w:val="25"/>
          <w:cs/>
        </w:rPr>
        <w:t xml:space="preserve"> </w:t>
      </w:r>
      <w:r w:rsidRPr="00301DB8">
        <w:rPr>
          <w:rFonts w:asciiTheme="majorBidi" w:hAnsiTheme="majorBidi" w:cstheme="majorBidi"/>
          <w:sz w:val="25"/>
          <w:szCs w:val="25"/>
          <w:cs/>
        </w:rPr>
        <w:t>วันที่</w:t>
      </w:r>
      <w:r w:rsidR="003350F1" w:rsidRPr="00301DB8">
        <w:rPr>
          <w:rFonts w:asciiTheme="majorBidi" w:hAnsiTheme="majorBidi" w:cstheme="majorBidi"/>
          <w:sz w:val="25"/>
          <w:szCs w:val="25"/>
          <w:cs/>
        </w:rPr>
        <w:t xml:space="preserve"> </w:t>
      </w:r>
      <w:r w:rsidR="00C07159" w:rsidRPr="00301DB8">
        <w:rPr>
          <w:rFonts w:asciiTheme="majorBidi" w:hAnsiTheme="majorBidi" w:cstheme="majorBidi"/>
          <w:sz w:val="25"/>
          <w:szCs w:val="25"/>
        </w:rPr>
        <w:t>31</w:t>
      </w:r>
      <w:r w:rsidR="00C07159" w:rsidRPr="00301DB8">
        <w:rPr>
          <w:rFonts w:asciiTheme="majorBidi" w:hAnsiTheme="majorBidi" w:cstheme="majorBidi"/>
          <w:sz w:val="25"/>
          <w:szCs w:val="25"/>
          <w:cs/>
        </w:rPr>
        <w:t xml:space="preserve"> ธันวาคม </w:t>
      </w:r>
      <w:r w:rsidR="004E256E" w:rsidRPr="00301DB8">
        <w:rPr>
          <w:rFonts w:asciiTheme="majorBidi" w:hAnsiTheme="majorBidi" w:cstheme="majorBidi"/>
          <w:sz w:val="25"/>
          <w:szCs w:val="25"/>
        </w:rPr>
        <w:t>2561</w:t>
      </w:r>
      <w:r w:rsidR="00E71DCF" w:rsidRPr="00301DB8">
        <w:rPr>
          <w:rFonts w:asciiTheme="majorBidi" w:hAnsiTheme="majorBidi" w:cstheme="majorBidi"/>
          <w:sz w:val="25"/>
          <w:szCs w:val="25"/>
          <w:cs/>
        </w:rPr>
        <w:t xml:space="preserve"> และ </w:t>
      </w:r>
      <w:r w:rsidR="004E256E" w:rsidRPr="00301DB8">
        <w:rPr>
          <w:rFonts w:asciiTheme="majorBidi" w:hAnsiTheme="majorBidi" w:cstheme="majorBidi"/>
          <w:sz w:val="25"/>
          <w:szCs w:val="25"/>
        </w:rPr>
        <w:t>2560</w:t>
      </w:r>
    </w:p>
    <w:p w14:paraId="3F6E7876" w14:textId="0488F6BC" w:rsidR="000B0222" w:rsidRDefault="000B0222" w:rsidP="004C15FF">
      <w:pPr>
        <w:pStyle w:val="block"/>
        <w:spacing w:after="0" w:line="240" w:lineRule="auto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533B0AA6" w14:textId="57064ED1" w:rsidR="00EE7B0C" w:rsidRDefault="00EE7B0C" w:rsidP="009C0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1"/>
        <w:jc w:val="thaiDistribute"/>
        <w:rPr>
          <w:rFonts w:ascii="Angsana New" w:hAnsi="Angsana New"/>
          <w:sz w:val="30"/>
          <w:szCs w:val="30"/>
        </w:rPr>
      </w:pPr>
    </w:p>
    <w:p w14:paraId="190C1D71" w14:textId="6904F68D" w:rsidR="00FB438B" w:rsidRDefault="002F098B" w:rsidP="009C0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1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</w:p>
    <w:p w14:paraId="00D24109" w14:textId="34472E05" w:rsidR="00C46AEE" w:rsidRPr="00AE6348" w:rsidRDefault="00A313FA" w:rsidP="00C46AEE">
      <w:pPr>
        <w:pStyle w:val="block"/>
        <w:spacing w:after="0" w:line="240" w:lineRule="atLeast"/>
        <w:jc w:val="thaiDistribute"/>
        <w:rPr>
          <w:rFonts w:ascii="Angsana New" w:hAnsi="Angsana New"/>
          <w:sz w:val="30"/>
          <w:szCs w:val="30"/>
          <w:lang w:bidi="th-TH"/>
        </w:rPr>
      </w:pPr>
      <w:r w:rsidRPr="00300257">
        <w:rPr>
          <w:rFonts w:ascii="Angsana New" w:hAnsi="Angsana New" w:hint="cs"/>
          <w:spacing w:val="-6"/>
          <w:sz w:val="30"/>
          <w:szCs w:val="30"/>
          <w:cs/>
          <w:lang w:bidi="th-TH"/>
        </w:rPr>
        <w:lastRenderedPageBreak/>
        <w:t xml:space="preserve">มูลค่ายุติธรรมของหุ้นกู้ </w:t>
      </w:r>
      <w:r w:rsidR="00C46AEE" w:rsidRPr="00300257">
        <w:rPr>
          <w:rFonts w:ascii="Angsana New" w:hAnsi="Angsana New"/>
          <w:spacing w:val="-6"/>
          <w:sz w:val="30"/>
          <w:szCs w:val="30"/>
          <w:cs/>
          <w:lang w:bidi="th-TH"/>
        </w:rPr>
        <w:t>บริษัท</w:t>
      </w:r>
      <w:r w:rsidRPr="00300257">
        <w:rPr>
          <w:rFonts w:ascii="Angsana New" w:hAnsi="Angsana New" w:hint="cs"/>
          <w:spacing w:val="-6"/>
          <w:sz w:val="30"/>
          <w:szCs w:val="30"/>
          <w:cs/>
          <w:lang w:bidi="th-TH"/>
        </w:rPr>
        <w:t>ได้</w:t>
      </w:r>
      <w:r w:rsidR="00C46AEE" w:rsidRPr="00300257">
        <w:rPr>
          <w:rFonts w:ascii="Angsana New" w:hAnsi="Angsana New"/>
          <w:spacing w:val="-6"/>
          <w:sz w:val="30"/>
          <w:szCs w:val="30"/>
          <w:cs/>
          <w:lang w:bidi="th-TH"/>
        </w:rPr>
        <w:t xml:space="preserve">พิจารณามูลค่ายุติธรรมระดับ </w:t>
      </w:r>
      <w:r w:rsidR="004E256E" w:rsidRPr="004E256E">
        <w:rPr>
          <w:rFonts w:ascii="Angsana New" w:hAnsi="Angsana New"/>
          <w:spacing w:val="-6"/>
          <w:sz w:val="30"/>
          <w:szCs w:val="30"/>
          <w:lang w:val="en-US" w:bidi="th-TH"/>
        </w:rPr>
        <w:t>2</w:t>
      </w:r>
      <w:r w:rsidR="00C46AEE" w:rsidRPr="00300257">
        <w:rPr>
          <w:rFonts w:ascii="Angsana New" w:hAnsi="Angsana New"/>
          <w:spacing w:val="-6"/>
          <w:sz w:val="30"/>
          <w:szCs w:val="30"/>
          <w:cs/>
          <w:lang w:bidi="th-TH"/>
        </w:rPr>
        <w:t xml:space="preserve"> สำหรับหลักทรัพย์ที่ซื้อขายนอกตลาดหลักทรัพย์</w:t>
      </w:r>
      <w:r w:rsidR="00C46AEE" w:rsidRPr="00300257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C46AEE" w:rsidRPr="00300257">
        <w:rPr>
          <w:rFonts w:ascii="Angsana New" w:hAnsi="Angsana New"/>
          <w:spacing w:val="4"/>
          <w:sz w:val="30"/>
          <w:szCs w:val="30"/>
          <w:cs/>
          <w:lang w:bidi="th-TH"/>
        </w:rPr>
        <w:t>อ้างอิงราคาจากนายหน้า ซึ่งได้มีการทดสอบความสมเหตุสมผลของราคาเหล่านั้น โดยการคิดลดกระแสเงินสด</w:t>
      </w:r>
      <w:r w:rsidR="00C46AEE" w:rsidRPr="00300257">
        <w:rPr>
          <w:rFonts w:ascii="Angsana New" w:hAnsi="Angsana New"/>
          <w:spacing w:val="2"/>
          <w:sz w:val="30"/>
          <w:szCs w:val="30"/>
          <w:cs/>
          <w:lang w:bidi="th-TH"/>
        </w:rPr>
        <w:t>ในอนาคตที่คาดการณ์ไว้ด้วยอัตราดอกเบี้ยในตลาดสำหรับเครื่องมือทางการเงินที่เหมือนกัน ณ วันที่วัด</w:t>
      </w:r>
      <w:r w:rsidR="004504B4" w:rsidRPr="00300257">
        <w:rPr>
          <w:rFonts w:ascii="Angsana New" w:hAnsi="Angsana New" w:hint="cs"/>
          <w:spacing w:val="2"/>
          <w:sz w:val="30"/>
          <w:szCs w:val="30"/>
          <w:cs/>
          <w:lang w:bidi="th-TH"/>
        </w:rPr>
        <w:t>มูล</w:t>
      </w:r>
      <w:r w:rsidR="00C46AEE" w:rsidRPr="00300257">
        <w:rPr>
          <w:rFonts w:ascii="Angsana New" w:hAnsi="Angsana New"/>
          <w:spacing w:val="2"/>
          <w:sz w:val="30"/>
          <w:szCs w:val="30"/>
          <w:cs/>
          <w:lang w:bidi="th-TH"/>
        </w:rPr>
        <w:t>ค่า</w:t>
      </w:r>
      <w:r w:rsidR="00C46AEE" w:rsidRPr="00300257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C46AEE" w:rsidRPr="00D26435">
        <w:rPr>
          <w:rFonts w:ascii="Angsana New" w:hAnsi="Angsana New"/>
          <w:spacing w:val="4"/>
          <w:sz w:val="30"/>
          <w:szCs w:val="30"/>
          <w:cs/>
          <w:lang w:bidi="th-TH"/>
        </w:rPr>
        <w:t>มูลค่ายุติธรรมของเครื่องมือทางการเงินสะท้อนผลกระทบของความเสี่ยงด้านเครดิตและได้รวมการปรับปรุง</w:t>
      </w:r>
      <w:r w:rsidR="00C46AEE" w:rsidRPr="00AE6348">
        <w:rPr>
          <w:rFonts w:ascii="Angsana New" w:hAnsi="Angsana New"/>
          <w:sz w:val="30"/>
          <w:szCs w:val="30"/>
          <w:cs/>
          <w:lang w:bidi="th-TH"/>
        </w:rPr>
        <w:t>ความเสี่ยงด้านเครดิตของบริษัทและคู่สัญญาตามความเหมาะสม</w:t>
      </w:r>
    </w:p>
    <w:p w14:paraId="1D15A69A" w14:textId="77777777" w:rsidR="0013564D" w:rsidRPr="00AE6348" w:rsidRDefault="0013564D" w:rsidP="00566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2A51B7D" w14:textId="269838B6" w:rsidR="003B76EA" w:rsidRPr="00AE6348" w:rsidRDefault="003316A0" w:rsidP="00566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20</w:t>
      </w:r>
      <w:r w:rsidR="003B76EA" w:rsidRPr="00AE6348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5E66BB" w:rsidRPr="00AE6348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="003B76EA" w:rsidRPr="00AE6348">
        <w:rPr>
          <w:rFonts w:ascii="Angsana New" w:hAnsi="Angsana New"/>
          <w:b/>
          <w:bCs/>
          <w:sz w:val="30"/>
          <w:szCs w:val="30"/>
          <w:cs/>
          <w:lang w:val="th-TH"/>
        </w:rPr>
        <w:t>ผลประโยชน์พนักงาน</w:t>
      </w:r>
    </w:p>
    <w:p w14:paraId="731C82EE" w14:textId="77777777" w:rsidR="003B76EA" w:rsidRPr="00AE6348" w:rsidRDefault="003B76EA" w:rsidP="00513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27D7D801" w14:textId="3E2B12CE" w:rsidR="003B76EA" w:rsidRPr="00AE6348" w:rsidRDefault="003B76EA" w:rsidP="003B7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AE6348">
        <w:rPr>
          <w:rFonts w:ascii="Angsana New" w:hAnsi="Angsana New"/>
          <w:spacing w:val="2"/>
          <w:sz w:val="30"/>
          <w:szCs w:val="30"/>
          <w:cs/>
        </w:rPr>
        <w:t>กลุ่มบริษัทจ่ายค่าชดเชยผลประโยชน์</w:t>
      </w:r>
      <w:r w:rsidR="005E66BB" w:rsidRPr="00AE6348">
        <w:rPr>
          <w:rFonts w:ascii="Angsana New" w:hAnsi="Angsana New" w:hint="cs"/>
          <w:spacing w:val="2"/>
          <w:sz w:val="30"/>
          <w:szCs w:val="30"/>
          <w:cs/>
        </w:rPr>
        <w:t>ที่กำหนดไว้</w:t>
      </w:r>
      <w:r w:rsidRPr="00AE6348">
        <w:rPr>
          <w:rFonts w:ascii="Angsana New" w:hAnsi="Angsana New"/>
          <w:spacing w:val="2"/>
          <w:sz w:val="30"/>
          <w:szCs w:val="30"/>
          <w:cs/>
        </w:rPr>
        <w:t>ตามข้อกำหนดของพระราชบัญญัติคุ้มครองแรงงาน</w:t>
      </w:r>
      <w:r w:rsidR="003350F1" w:rsidRPr="00AE6348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E6348">
        <w:rPr>
          <w:rFonts w:ascii="Angsana New" w:hAnsi="Angsana New"/>
          <w:spacing w:val="2"/>
          <w:sz w:val="30"/>
          <w:szCs w:val="30"/>
          <w:cs/>
        </w:rPr>
        <w:t>พ</w:t>
      </w:r>
      <w:r w:rsidR="00403759" w:rsidRPr="00AE6348">
        <w:rPr>
          <w:rFonts w:ascii="Angsana New" w:hAnsi="Angsana New"/>
          <w:spacing w:val="2"/>
          <w:sz w:val="30"/>
          <w:szCs w:val="30"/>
        </w:rPr>
        <w:t>.</w:t>
      </w:r>
      <w:r w:rsidRPr="00AE6348">
        <w:rPr>
          <w:rFonts w:ascii="Angsana New" w:hAnsi="Angsana New"/>
          <w:spacing w:val="2"/>
          <w:sz w:val="30"/>
          <w:szCs w:val="30"/>
          <w:cs/>
        </w:rPr>
        <w:t>ศ</w:t>
      </w:r>
      <w:r w:rsidR="00403759" w:rsidRPr="00AE6348">
        <w:rPr>
          <w:rFonts w:ascii="Angsana New" w:hAnsi="Angsana New"/>
          <w:spacing w:val="2"/>
          <w:sz w:val="30"/>
          <w:szCs w:val="30"/>
        </w:rPr>
        <w:t>.</w:t>
      </w:r>
      <w:r w:rsidR="003350F1" w:rsidRPr="00AE6348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pacing w:val="2"/>
          <w:sz w:val="30"/>
          <w:szCs w:val="30"/>
        </w:rPr>
        <w:t>2541</w:t>
      </w:r>
      <w:r w:rsidR="003350F1" w:rsidRPr="00AE6348">
        <w:rPr>
          <w:rFonts w:ascii="Angsana New" w:hAnsi="Angsana New"/>
          <w:sz w:val="30"/>
          <w:szCs w:val="30"/>
          <w:cs/>
        </w:rPr>
        <w:t xml:space="preserve"> </w:t>
      </w:r>
      <w:r w:rsidRPr="00AE6348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</w:t>
      </w:r>
      <w:r w:rsidR="0016144F">
        <w:rPr>
          <w:rFonts w:ascii="Angsana New" w:hAnsi="Angsana New" w:hint="cs"/>
          <w:sz w:val="30"/>
          <w:szCs w:val="30"/>
          <w:cs/>
        </w:rPr>
        <w:t xml:space="preserve"> </w:t>
      </w:r>
      <w:r w:rsidRPr="00AE6348">
        <w:rPr>
          <w:rFonts w:ascii="Angsana New" w:hAnsi="Angsana New"/>
          <w:sz w:val="30"/>
          <w:szCs w:val="30"/>
          <w:cs/>
        </w:rPr>
        <w:t>และผลประโยชน์ระยะยาวอื่นแก่พนักงานตามสิทธิและอายุงาน</w:t>
      </w:r>
    </w:p>
    <w:p w14:paraId="1E865570" w14:textId="77777777" w:rsidR="0017580A" w:rsidRPr="00AE6348" w:rsidRDefault="0017580A" w:rsidP="00175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2887092" w14:textId="77777777" w:rsidR="0017580A" w:rsidRPr="00AE6348" w:rsidRDefault="0017580A" w:rsidP="00175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D9D9D9"/>
        </w:rPr>
      </w:pPr>
      <w:r w:rsidRPr="00AE6348">
        <w:rPr>
          <w:rFonts w:ascii="Angsana New" w:hAnsi="Angsana New"/>
          <w:spacing w:val="-2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</w:t>
      </w:r>
      <w:r w:rsidRPr="00AE6348">
        <w:rPr>
          <w:rFonts w:ascii="Angsana New" w:hAnsi="Angsana New"/>
          <w:sz w:val="30"/>
          <w:szCs w:val="30"/>
          <w:cs/>
        </w:rPr>
        <w:t xml:space="preserve">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 </w:t>
      </w:r>
    </w:p>
    <w:p w14:paraId="6753646F" w14:textId="77777777" w:rsidR="003B76EA" w:rsidRPr="00AE6348" w:rsidRDefault="003B76EA" w:rsidP="003B7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540D689" w14:textId="6382CBF3" w:rsidR="003B76EA" w:rsidRPr="00AE6348" w:rsidRDefault="00047302" w:rsidP="003B7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047302">
        <w:rPr>
          <w:rFonts w:ascii="Angsana New" w:hAnsi="Angsana New"/>
          <w:i/>
          <w:iCs/>
          <w:sz w:val="30"/>
          <w:szCs w:val="30"/>
          <w:cs/>
        </w:rPr>
        <w:t xml:space="preserve">ประมาณการหนี้สินไม่หมุนเวียนสำหรับผลประโยชน์พนักงานในงบแสดงฐานะการเงินรวม ณ วันที่ </w:t>
      </w:r>
      <w:r w:rsidR="00D04770" w:rsidRPr="00D04770">
        <w:rPr>
          <w:rFonts w:ascii="Angsana New" w:hAnsi="Angsana New"/>
          <w:i/>
          <w:iCs/>
          <w:sz w:val="30"/>
          <w:szCs w:val="30"/>
        </w:rPr>
        <w:t>31</w:t>
      </w:r>
      <w:r w:rsidRPr="00047302">
        <w:rPr>
          <w:rFonts w:ascii="Angsana New" w:hAnsi="Angsana New"/>
          <w:i/>
          <w:iCs/>
          <w:sz w:val="30"/>
          <w:szCs w:val="30"/>
          <w:cs/>
        </w:rPr>
        <w:t xml:space="preserve"> ธันวาคม</w:t>
      </w:r>
    </w:p>
    <w:p w14:paraId="237301F0" w14:textId="77777777" w:rsidR="003621A6" w:rsidRPr="00AE6348" w:rsidRDefault="003621A6" w:rsidP="003B7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02" w:type="dxa"/>
        <w:tblInd w:w="450" w:type="dxa"/>
        <w:tblLook w:val="01E0" w:firstRow="1" w:lastRow="1" w:firstColumn="1" w:lastColumn="1" w:noHBand="0" w:noVBand="0"/>
      </w:tblPr>
      <w:tblGrid>
        <w:gridCol w:w="6571"/>
        <w:gridCol w:w="1174"/>
        <w:gridCol w:w="282"/>
        <w:gridCol w:w="1175"/>
      </w:tblGrid>
      <w:tr w:rsidR="007F577B" w:rsidRPr="00756E12" w14:paraId="5345ACCD" w14:textId="77777777" w:rsidTr="00D63920">
        <w:trPr>
          <w:trHeight w:val="340"/>
        </w:trPr>
        <w:tc>
          <w:tcPr>
            <w:tcW w:w="6571" w:type="dxa"/>
          </w:tcPr>
          <w:p w14:paraId="61528515" w14:textId="77777777" w:rsidR="007F577B" w:rsidRPr="00756E12" w:rsidRDefault="007F577B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4" w:type="dxa"/>
            <w:vAlign w:val="center"/>
          </w:tcPr>
          <w:p w14:paraId="35C867B2" w14:textId="3653DCA7" w:rsidR="007F577B" w:rsidRPr="00756E12" w:rsidRDefault="004E256E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82" w:type="dxa"/>
            <w:vAlign w:val="center"/>
          </w:tcPr>
          <w:p w14:paraId="643EF52C" w14:textId="77777777" w:rsidR="007F577B" w:rsidRPr="00756E12" w:rsidRDefault="007F577B" w:rsidP="007F577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5" w:type="dxa"/>
            <w:vAlign w:val="center"/>
          </w:tcPr>
          <w:p w14:paraId="5E508D32" w14:textId="60A8CEFD" w:rsidR="007F577B" w:rsidRPr="00756E12" w:rsidRDefault="004E256E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</w:tr>
      <w:tr w:rsidR="00E24771" w:rsidRPr="00756E12" w14:paraId="0DA5CD99" w14:textId="77777777" w:rsidTr="00D63920">
        <w:trPr>
          <w:trHeight w:val="340"/>
        </w:trPr>
        <w:tc>
          <w:tcPr>
            <w:tcW w:w="6571" w:type="dxa"/>
          </w:tcPr>
          <w:p w14:paraId="03B2A152" w14:textId="77777777" w:rsidR="00E24771" w:rsidRPr="00756E12" w:rsidRDefault="00E24771" w:rsidP="00964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31" w:type="dxa"/>
            <w:gridSpan w:val="3"/>
          </w:tcPr>
          <w:p w14:paraId="76E36BA7" w14:textId="77777777" w:rsidR="00E24771" w:rsidRPr="00756E12" w:rsidRDefault="00E24771" w:rsidP="00964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756E1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24771" w:rsidRPr="00756E12" w14:paraId="1687B224" w14:textId="77777777" w:rsidTr="00D63920">
        <w:trPr>
          <w:trHeight w:val="340"/>
        </w:trPr>
        <w:tc>
          <w:tcPr>
            <w:tcW w:w="6571" w:type="dxa"/>
            <w:vAlign w:val="bottom"/>
          </w:tcPr>
          <w:p w14:paraId="2CCD17A9" w14:textId="77777777" w:rsidR="00E24771" w:rsidRPr="00756E12" w:rsidRDefault="00E24771" w:rsidP="00964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6E12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756E12">
              <w:rPr>
                <w:rFonts w:ascii="Angsana New" w:hAnsi="Angsana New" w:hint="cs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1174" w:type="dxa"/>
          </w:tcPr>
          <w:p w14:paraId="53118742" w14:textId="77777777" w:rsidR="00E24771" w:rsidRPr="00756E12" w:rsidRDefault="00E24771" w:rsidP="00964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" w:type="dxa"/>
          </w:tcPr>
          <w:p w14:paraId="627ED926" w14:textId="77777777" w:rsidR="00E24771" w:rsidRPr="00756E12" w:rsidRDefault="00E24771" w:rsidP="00964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375D6F68" w14:textId="77777777" w:rsidR="00E24771" w:rsidRPr="00756E12" w:rsidRDefault="00E24771" w:rsidP="00964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605F" w:rsidRPr="00756E12" w14:paraId="496ED0AD" w14:textId="77777777" w:rsidTr="00E47118">
        <w:trPr>
          <w:trHeight w:val="340"/>
        </w:trPr>
        <w:tc>
          <w:tcPr>
            <w:tcW w:w="6571" w:type="dxa"/>
          </w:tcPr>
          <w:p w14:paraId="6EC9BBE2" w14:textId="77777777" w:rsidR="0098605F" w:rsidRPr="00756E12" w:rsidRDefault="0098605F" w:rsidP="00986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756E12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756E12">
              <w:rPr>
                <w:rFonts w:ascii="Angsana New" w:hAnsi="Angsana New" w:hint="cs"/>
                <w:sz w:val="30"/>
                <w:szCs w:val="30"/>
                <w:cs/>
              </w:rPr>
              <w:t>เงินชดเชยตามกฎหมายแรงงาน</w:t>
            </w:r>
          </w:p>
        </w:tc>
        <w:tc>
          <w:tcPr>
            <w:tcW w:w="1174" w:type="dxa"/>
          </w:tcPr>
          <w:p w14:paraId="4C39BEC4" w14:textId="62C51435" w:rsidR="0098605F" w:rsidRPr="00756E12" w:rsidRDefault="0098605F" w:rsidP="0098605F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605F">
              <w:rPr>
                <w:rFonts w:ascii="Angsana New" w:hAnsi="Angsana New"/>
                <w:sz w:val="30"/>
                <w:szCs w:val="30"/>
                <w:lang w:val="en-US"/>
              </w:rPr>
              <w:t>8,574</w:t>
            </w:r>
          </w:p>
        </w:tc>
        <w:tc>
          <w:tcPr>
            <w:tcW w:w="282" w:type="dxa"/>
            <w:vAlign w:val="center"/>
          </w:tcPr>
          <w:p w14:paraId="5E58542C" w14:textId="77777777" w:rsidR="0098605F" w:rsidRPr="00756E12" w:rsidRDefault="0098605F" w:rsidP="0098605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vAlign w:val="center"/>
          </w:tcPr>
          <w:p w14:paraId="7DA1F632" w14:textId="59D7B414" w:rsidR="0098605F" w:rsidRPr="00756E12" w:rsidRDefault="0098605F" w:rsidP="0098605F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833</w:t>
            </w:r>
          </w:p>
        </w:tc>
      </w:tr>
      <w:tr w:rsidR="0098605F" w:rsidRPr="00756E12" w14:paraId="510711FE" w14:textId="77777777" w:rsidTr="00E47118">
        <w:trPr>
          <w:trHeight w:val="340"/>
        </w:trPr>
        <w:tc>
          <w:tcPr>
            <w:tcW w:w="6571" w:type="dxa"/>
          </w:tcPr>
          <w:p w14:paraId="3B486812" w14:textId="77777777" w:rsidR="0098605F" w:rsidRPr="00756E12" w:rsidRDefault="0098605F" w:rsidP="00986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/>
              <w:rPr>
                <w:rFonts w:ascii="Angsana New" w:hAnsi="Angsana New"/>
                <w:sz w:val="30"/>
                <w:szCs w:val="30"/>
                <w:cs/>
              </w:rPr>
            </w:pPr>
            <w:r w:rsidRPr="00756E12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756E12">
              <w:rPr>
                <w:rFonts w:ascii="Angsana New" w:hAnsi="Angsana New" w:hint="cs"/>
                <w:sz w:val="30"/>
                <w:szCs w:val="30"/>
                <w:cs/>
              </w:rPr>
              <w:t>เงินบำเหน็จ</w:t>
            </w:r>
          </w:p>
        </w:tc>
        <w:tc>
          <w:tcPr>
            <w:tcW w:w="1174" w:type="dxa"/>
          </w:tcPr>
          <w:p w14:paraId="63CD519B" w14:textId="3DA51BC2" w:rsidR="0098605F" w:rsidRPr="00756E12" w:rsidRDefault="0098605F" w:rsidP="0098605F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605F">
              <w:rPr>
                <w:rFonts w:ascii="Angsana New" w:hAnsi="Angsana New"/>
                <w:sz w:val="30"/>
                <w:szCs w:val="30"/>
                <w:lang w:val="en-US"/>
              </w:rPr>
              <w:t>82</w:t>
            </w:r>
          </w:p>
        </w:tc>
        <w:tc>
          <w:tcPr>
            <w:tcW w:w="282" w:type="dxa"/>
            <w:vAlign w:val="center"/>
          </w:tcPr>
          <w:p w14:paraId="56C083B2" w14:textId="77777777" w:rsidR="0098605F" w:rsidRPr="00756E12" w:rsidRDefault="0098605F" w:rsidP="0098605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vAlign w:val="center"/>
          </w:tcPr>
          <w:p w14:paraId="32891C15" w14:textId="63C13E84" w:rsidR="0098605F" w:rsidRPr="00756E12" w:rsidRDefault="0098605F" w:rsidP="0098605F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87</w:t>
            </w:r>
          </w:p>
        </w:tc>
      </w:tr>
      <w:tr w:rsidR="0098605F" w:rsidRPr="00756E12" w14:paraId="0D219EFE" w14:textId="77777777" w:rsidTr="00B756BA">
        <w:trPr>
          <w:trHeight w:val="340"/>
        </w:trPr>
        <w:tc>
          <w:tcPr>
            <w:tcW w:w="6571" w:type="dxa"/>
          </w:tcPr>
          <w:p w14:paraId="26A09273" w14:textId="77777777" w:rsidR="0098605F" w:rsidRPr="00756E12" w:rsidRDefault="0098605F" w:rsidP="0098605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56E1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791F1C64" w14:textId="6ACAB462" w:rsidR="0098605F" w:rsidRPr="00756E12" w:rsidRDefault="0098605F" w:rsidP="0098605F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605F">
              <w:rPr>
                <w:rFonts w:ascii="Angsana New" w:hAnsi="Angsana New"/>
                <w:sz w:val="30"/>
                <w:szCs w:val="30"/>
                <w:lang w:val="en-US"/>
              </w:rPr>
              <w:t>596</w:t>
            </w:r>
          </w:p>
        </w:tc>
        <w:tc>
          <w:tcPr>
            <w:tcW w:w="282" w:type="dxa"/>
            <w:vAlign w:val="center"/>
          </w:tcPr>
          <w:p w14:paraId="39913322" w14:textId="77777777" w:rsidR="0098605F" w:rsidRPr="00756E12" w:rsidRDefault="0098605F" w:rsidP="0098605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center"/>
          </w:tcPr>
          <w:p w14:paraId="126378E5" w14:textId="11FD53C9" w:rsidR="0098605F" w:rsidRPr="00756E12" w:rsidRDefault="0098605F" w:rsidP="0098605F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558</w:t>
            </w:r>
          </w:p>
        </w:tc>
      </w:tr>
      <w:tr w:rsidR="0093756A" w:rsidRPr="00756E12" w14:paraId="6717B2C5" w14:textId="77777777" w:rsidTr="00B756BA">
        <w:trPr>
          <w:trHeight w:val="340"/>
        </w:trPr>
        <w:tc>
          <w:tcPr>
            <w:tcW w:w="6571" w:type="dxa"/>
          </w:tcPr>
          <w:p w14:paraId="2E4D1E7C" w14:textId="1EB6DA70" w:rsidR="0093756A" w:rsidRPr="00B756BA" w:rsidRDefault="0093756A" w:rsidP="0098605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756B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ประมาณการหนี้สินไม่หมุนเวียนของโครงการผลประโยชน์</w:t>
            </w: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5F974CDF" w14:textId="285779F6" w:rsidR="0093756A" w:rsidRPr="00B756BA" w:rsidRDefault="0093756A" w:rsidP="0098605F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9,252</w:t>
            </w:r>
          </w:p>
        </w:tc>
        <w:tc>
          <w:tcPr>
            <w:tcW w:w="282" w:type="dxa"/>
            <w:vAlign w:val="center"/>
          </w:tcPr>
          <w:p w14:paraId="4A6CDEFA" w14:textId="77777777" w:rsidR="0093756A" w:rsidRPr="0093756A" w:rsidRDefault="0093756A" w:rsidP="0098605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vAlign w:val="center"/>
          </w:tcPr>
          <w:p w14:paraId="4DB3001A" w14:textId="5F5482E8" w:rsidR="0093756A" w:rsidRPr="00B756BA" w:rsidRDefault="0093756A" w:rsidP="0098605F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7,478</w:t>
            </w:r>
          </w:p>
        </w:tc>
      </w:tr>
      <w:tr w:rsidR="0098605F" w:rsidRPr="00756E12" w14:paraId="6023AD69" w14:textId="77777777" w:rsidTr="00E47118">
        <w:trPr>
          <w:trHeight w:val="340"/>
        </w:trPr>
        <w:tc>
          <w:tcPr>
            <w:tcW w:w="6571" w:type="dxa"/>
          </w:tcPr>
          <w:p w14:paraId="5DDD39C8" w14:textId="77777777" w:rsidR="0098605F" w:rsidRPr="00756E12" w:rsidRDefault="0098605F" w:rsidP="00986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6E12">
              <w:rPr>
                <w:rFonts w:ascii="Angsana New" w:hAnsi="Angsana New" w:hint="cs"/>
                <w:sz w:val="30"/>
                <w:szCs w:val="30"/>
                <w:cs/>
              </w:rPr>
              <w:t>ผลประโยชน์อื่นๆ</w:t>
            </w: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0AFEA0C0" w14:textId="6C7346EA" w:rsidR="0098605F" w:rsidRPr="00756E12" w:rsidRDefault="0098605F" w:rsidP="0098605F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605F">
              <w:rPr>
                <w:rFonts w:ascii="Angsana New" w:hAnsi="Angsana New"/>
                <w:sz w:val="30"/>
                <w:szCs w:val="30"/>
                <w:lang w:val="en-US"/>
              </w:rPr>
              <w:t>198</w:t>
            </w:r>
          </w:p>
        </w:tc>
        <w:tc>
          <w:tcPr>
            <w:tcW w:w="282" w:type="dxa"/>
            <w:vAlign w:val="center"/>
          </w:tcPr>
          <w:p w14:paraId="65699939" w14:textId="77777777" w:rsidR="0098605F" w:rsidRPr="00756E12" w:rsidRDefault="0098605F" w:rsidP="0098605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center"/>
          </w:tcPr>
          <w:p w14:paraId="1F2817BF" w14:textId="410BB44B" w:rsidR="0098605F" w:rsidRPr="00756E12" w:rsidRDefault="0098605F" w:rsidP="0098605F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205</w:t>
            </w:r>
          </w:p>
        </w:tc>
      </w:tr>
      <w:tr w:rsidR="0098605F" w:rsidRPr="00756E12" w14:paraId="19E711E7" w14:textId="77777777" w:rsidTr="00D63920">
        <w:trPr>
          <w:trHeight w:hRule="exact" w:val="370"/>
        </w:trPr>
        <w:tc>
          <w:tcPr>
            <w:tcW w:w="6571" w:type="dxa"/>
          </w:tcPr>
          <w:p w14:paraId="53C089BB" w14:textId="77777777" w:rsidR="0098605F" w:rsidRPr="00756E12" w:rsidRDefault="0098605F" w:rsidP="00986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56E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  <w:p w14:paraId="1C70BD0D" w14:textId="77777777" w:rsidR="0098605F" w:rsidRPr="00756E12" w:rsidRDefault="0098605F" w:rsidP="00986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4" w:type="dxa"/>
          </w:tcPr>
          <w:p w14:paraId="2C1167B4" w14:textId="570404C6" w:rsidR="0098605F" w:rsidRPr="0098605F" w:rsidRDefault="0098605F" w:rsidP="0098605F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8605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9,450</w:t>
            </w:r>
          </w:p>
        </w:tc>
        <w:tc>
          <w:tcPr>
            <w:tcW w:w="282" w:type="dxa"/>
            <w:vAlign w:val="bottom"/>
          </w:tcPr>
          <w:p w14:paraId="32C41EE9" w14:textId="77777777" w:rsidR="0098605F" w:rsidRPr="00756E12" w:rsidRDefault="0098605F" w:rsidP="0098605F">
            <w:pPr>
              <w:pStyle w:val="acctfourfigures"/>
              <w:tabs>
                <w:tab w:val="clear" w:pos="765"/>
                <w:tab w:val="decimal" w:pos="890"/>
              </w:tabs>
              <w:spacing w:line="380" w:lineRule="exact"/>
              <w:ind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28E2A52A" w14:textId="69911D17" w:rsidR="0098605F" w:rsidRPr="00756E12" w:rsidRDefault="0098605F" w:rsidP="0098605F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683</w:t>
            </w:r>
          </w:p>
        </w:tc>
      </w:tr>
      <w:tr w:rsidR="0098605F" w:rsidRPr="00756E12" w14:paraId="14252364" w14:textId="77777777" w:rsidTr="00E47118">
        <w:trPr>
          <w:trHeight w:hRule="exact" w:val="370"/>
        </w:trPr>
        <w:tc>
          <w:tcPr>
            <w:tcW w:w="6571" w:type="dxa"/>
          </w:tcPr>
          <w:p w14:paraId="50A695FF" w14:textId="77777777" w:rsidR="0098605F" w:rsidRPr="00756E12" w:rsidRDefault="0098605F" w:rsidP="00986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56E1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756E12">
              <w:rPr>
                <w:rFonts w:ascii="Angsana New" w:hAnsi="Angsana New"/>
                <w:sz w:val="30"/>
                <w:szCs w:val="30"/>
                <w:cs/>
              </w:rPr>
              <w:t xml:space="preserve"> สินทรัพย์โครงการ</w:t>
            </w:r>
            <w:r w:rsidRPr="00756E12">
              <w:rPr>
                <w:rFonts w:ascii="Angsana New" w:hAnsi="Angsana New" w:hint="cs"/>
                <w:sz w:val="30"/>
                <w:szCs w:val="30"/>
                <w:cs/>
              </w:rPr>
              <w:t>ของบริษัทย่อยในต่างประเทศ</w:t>
            </w: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21D531A1" w14:textId="3BAAA96E" w:rsidR="0098605F" w:rsidRPr="00756E12" w:rsidRDefault="0098605F" w:rsidP="0098605F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605F">
              <w:rPr>
                <w:rFonts w:ascii="Angsana New" w:hAnsi="Angsana New"/>
                <w:sz w:val="30"/>
                <w:szCs w:val="30"/>
                <w:lang w:val="en-US"/>
              </w:rPr>
              <w:t>(102)</w:t>
            </w:r>
          </w:p>
        </w:tc>
        <w:tc>
          <w:tcPr>
            <w:tcW w:w="282" w:type="dxa"/>
            <w:vAlign w:val="bottom"/>
          </w:tcPr>
          <w:p w14:paraId="0ADDA6BD" w14:textId="77777777" w:rsidR="0098605F" w:rsidRPr="00756E12" w:rsidRDefault="0098605F" w:rsidP="0098605F">
            <w:pPr>
              <w:pStyle w:val="acctfourfigures"/>
              <w:tabs>
                <w:tab w:val="clear" w:pos="765"/>
                <w:tab w:val="decimal" w:pos="890"/>
              </w:tabs>
              <w:spacing w:line="380" w:lineRule="exact"/>
              <w:ind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74524B71" w14:textId="0A6B345B" w:rsidR="0098605F" w:rsidRPr="00756E12" w:rsidRDefault="0098605F" w:rsidP="0098605F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110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98605F" w:rsidRPr="00300257" w14:paraId="2AD30037" w14:textId="77777777" w:rsidTr="00D63920">
        <w:trPr>
          <w:trHeight w:hRule="exact" w:val="374"/>
        </w:trPr>
        <w:tc>
          <w:tcPr>
            <w:tcW w:w="6571" w:type="dxa"/>
          </w:tcPr>
          <w:p w14:paraId="6FCB782F" w14:textId="501601C9" w:rsidR="0098605F" w:rsidRPr="00756E12" w:rsidRDefault="0051636A" w:rsidP="00986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63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ประมาณการหนี้สินไม่หมุนเวียนสำหรับผลประโยชน์</w:t>
            </w:r>
            <w:r w:rsidR="000669E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พนักงาน - </w:t>
            </w:r>
            <w:r w:rsidR="0098605F" w:rsidRPr="00756E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4" w:type="dxa"/>
            <w:tcBorders>
              <w:bottom w:val="double" w:sz="4" w:space="0" w:color="auto"/>
            </w:tcBorders>
          </w:tcPr>
          <w:p w14:paraId="6BCEA080" w14:textId="0D8F19E2" w:rsidR="0098605F" w:rsidRPr="0098605F" w:rsidRDefault="0098605F" w:rsidP="0098605F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8605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9,348</w:t>
            </w:r>
          </w:p>
        </w:tc>
        <w:tc>
          <w:tcPr>
            <w:tcW w:w="282" w:type="dxa"/>
            <w:vAlign w:val="bottom"/>
          </w:tcPr>
          <w:p w14:paraId="70F05166" w14:textId="77777777" w:rsidR="0098605F" w:rsidRPr="00756E12" w:rsidRDefault="0098605F" w:rsidP="0098605F">
            <w:pPr>
              <w:pStyle w:val="acctfourfigures"/>
              <w:tabs>
                <w:tab w:val="clear" w:pos="765"/>
                <w:tab w:val="decimal" w:pos="890"/>
              </w:tabs>
              <w:spacing w:line="380" w:lineRule="exact"/>
              <w:ind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4E6F9C7B" w14:textId="0C191F4F" w:rsidR="0098605F" w:rsidRPr="00300257" w:rsidRDefault="0098605F" w:rsidP="0098605F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573</w:t>
            </w:r>
          </w:p>
        </w:tc>
      </w:tr>
    </w:tbl>
    <w:p w14:paraId="7BBBF62C" w14:textId="77777777" w:rsidR="00A8012F" w:rsidRPr="00300257" w:rsidRDefault="00A8012F" w:rsidP="00A80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4DFFF06" w14:textId="77777777" w:rsidR="00C46AEE" w:rsidRPr="00300257" w:rsidRDefault="00C46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"/>
          <w:szCs w:val="2"/>
          <w:cs/>
        </w:rPr>
      </w:pPr>
      <w:r w:rsidRPr="00300257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04791EC" w14:textId="77777777" w:rsidR="003B76EA" w:rsidRPr="00756E12" w:rsidRDefault="003B76EA" w:rsidP="003B7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300257">
        <w:rPr>
          <w:rFonts w:ascii="Angsana New" w:hAnsi="Angsana New"/>
          <w:i/>
          <w:iCs/>
          <w:sz w:val="30"/>
          <w:szCs w:val="30"/>
          <w:cs/>
        </w:rPr>
        <w:lastRenderedPageBreak/>
        <w:t>การเปลี่ยนแปลงใน</w:t>
      </w:r>
      <w:r w:rsidRPr="00756E12">
        <w:rPr>
          <w:rFonts w:ascii="Angsana New" w:hAnsi="Angsana New"/>
          <w:i/>
          <w:iCs/>
          <w:sz w:val="30"/>
          <w:szCs w:val="30"/>
          <w:cs/>
        </w:rPr>
        <w:t>มูลค่าปัจจุบันของ</w:t>
      </w:r>
      <w:r w:rsidR="00F1201B" w:rsidRPr="00756E12">
        <w:rPr>
          <w:rFonts w:ascii="Angsana New" w:hAnsi="Angsana New" w:hint="cs"/>
          <w:i/>
          <w:iCs/>
          <w:sz w:val="30"/>
          <w:szCs w:val="30"/>
          <w:cs/>
        </w:rPr>
        <w:t>ประมาณการหนี้สินไม่หมุนเวียน</w:t>
      </w:r>
      <w:r w:rsidRPr="00756E12">
        <w:rPr>
          <w:rFonts w:ascii="Angsana New" w:hAnsi="Angsana New"/>
          <w:i/>
          <w:iCs/>
          <w:sz w:val="30"/>
          <w:szCs w:val="30"/>
          <w:cs/>
        </w:rPr>
        <w:t>ของโครงการผลประโยชน์</w:t>
      </w:r>
    </w:p>
    <w:p w14:paraId="64B5F79A" w14:textId="77777777" w:rsidR="00832C9A" w:rsidRPr="0003128C" w:rsidRDefault="00832C9A" w:rsidP="003B7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8" w:type="dxa"/>
        <w:tblInd w:w="450" w:type="dxa"/>
        <w:tblLook w:val="01E0" w:firstRow="1" w:lastRow="1" w:firstColumn="1" w:lastColumn="1" w:noHBand="0" w:noVBand="0"/>
      </w:tblPr>
      <w:tblGrid>
        <w:gridCol w:w="6570"/>
        <w:gridCol w:w="1173"/>
        <w:gridCol w:w="282"/>
        <w:gridCol w:w="1173"/>
      </w:tblGrid>
      <w:tr w:rsidR="007F577B" w:rsidRPr="00756E12" w14:paraId="48551798" w14:textId="77777777" w:rsidTr="00301DB8">
        <w:trPr>
          <w:trHeight w:hRule="exact" w:val="397"/>
        </w:trPr>
        <w:tc>
          <w:tcPr>
            <w:tcW w:w="6570" w:type="dxa"/>
          </w:tcPr>
          <w:p w14:paraId="190087C4" w14:textId="77777777" w:rsidR="007F577B" w:rsidRPr="00756E12" w:rsidRDefault="007F577B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3" w:type="dxa"/>
            <w:vAlign w:val="center"/>
          </w:tcPr>
          <w:p w14:paraId="4465265F" w14:textId="2835E51A" w:rsidR="007F577B" w:rsidRPr="00756E12" w:rsidRDefault="004E256E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82" w:type="dxa"/>
            <w:vAlign w:val="center"/>
          </w:tcPr>
          <w:p w14:paraId="777DDEE1" w14:textId="77777777" w:rsidR="007F577B" w:rsidRPr="00756E12" w:rsidRDefault="007F577B" w:rsidP="007F577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3" w:type="dxa"/>
            <w:vAlign w:val="center"/>
          </w:tcPr>
          <w:p w14:paraId="32DC4BCF" w14:textId="7ADB78E3" w:rsidR="007F577B" w:rsidRPr="00756E12" w:rsidRDefault="004E256E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</w:tr>
      <w:tr w:rsidR="00B81C4D" w:rsidRPr="00756E12" w14:paraId="30DEDDBA" w14:textId="77777777" w:rsidTr="00301DB8">
        <w:trPr>
          <w:trHeight w:hRule="exact" w:val="397"/>
        </w:trPr>
        <w:tc>
          <w:tcPr>
            <w:tcW w:w="6570" w:type="dxa"/>
          </w:tcPr>
          <w:p w14:paraId="4E4651B4" w14:textId="77777777" w:rsidR="00B81C4D" w:rsidRPr="00756E12" w:rsidRDefault="00B81C4D" w:rsidP="00B81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28" w:type="dxa"/>
            <w:gridSpan w:val="3"/>
          </w:tcPr>
          <w:p w14:paraId="7AB946D2" w14:textId="77777777" w:rsidR="00B81C4D" w:rsidRPr="00756E12" w:rsidRDefault="00B81C4D" w:rsidP="00B81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756E1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71DCF" w:rsidRPr="00756E12" w14:paraId="639A72F6" w14:textId="77777777" w:rsidTr="00301DB8">
        <w:trPr>
          <w:trHeight w:hRule="exact" w:val="397"/>
        </w:trPr>
        <w:tc>
          <w:tcPr>
            <w:tcW w:w="6570" w:type="dxa"/>
            <w:vAlign w:val="bottom"/>
          </w:tcPr>
          <w:p w14:paraId="414818B7" w14:textId="13439762" w:rsidR="00E71DCF" w:rsidRPr="00756E12" w:rsidRDefault="00E71DCF" w:rsidP="00E7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756E12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</w:t>
            </w:r>
            <w:r w:rsidRPr="00756E12">
              <w:rPr>
                <w:rFonts w:ascii="Angsana New" w:hAnsi="Angsana New"/>
                <w:sz w:val="30"/>
                <w:szCs w:val="30"/>
                <w:cs/>
              </w:rPr>
              <w:t xml:space="preserve">ของโครงการผลประโยชน์ ณ วันที่ </w:t>
            </w:r>
            <w:r w:rsidR="004E256E" w:rsidRPr="004E256E">
              <w:rPr>
                <w:rFonts w:ascii="Angsana New" w:hAnsi="Angsana New"/>
                <w:sz w:val="30"/>
                <w:szCs w:val="30"/>
              </w:rPr>
              <w:t>1</w:t>
            </w:r>
            <w:r w:rsidRPr="00756E12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173" w:type="dxa"/>
          </w:tcPr>
          <w:p w14:paraId="05E8F269" w14:textId="613931A2" w:rsidR="00E71DCF" w:rsidRPr="007F577B" w:rsidRDefault="002974E7" w:rsidP="00E71DC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7,478</w:t>
            </w:r>
          </w:p>
        </w:tc>
        <w:tc>
          <w:tcPr>
            <w:tcW w:w="282" w:type="dxa"/>
          </w:tcPr>
          <w:p w14:paraId="54A85606" w14:textId="77777777" w:rsidR="00E71DCF" w:rsidRPr="00756E12" w:rsidRDefault="00E71DCF" w:rsidP="00E7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8F900A4" w14:textId="0DDBFD76" w:rsidR="00E71DCF" w:rsidRPr="00372D25" w:rsidRDefault="004E256E" w:rsidP="009D556D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E71DCF" w:rsidRPr="00372D2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109</w:t>
            </w:r>
          </w:p>
        </w:tc>
      </w:tr>
      <w:tr w:rsidR="00330753" w:rsidRPr="00756E12" w14:paraId="071261F5" w14:textId="77777777" w:rsidTr="00301DB8">
        <w:trPr>
          <w:trHeight w:hRule="exact" w:val="340"/>
        </w:trPr>
        <w:tc>
          <w:tcPr>
            <w:tcW w:w="6570" w:type="dxa"/>
            <w:vAlign w:val="bottom"/>
          </w:tcPr>
          <w:p w14:paraId="245CCE36" w14:textId="77777777" w:rsidR="00330753" w:rsidRPr="0003128C" w:rsidRDefault="00330753" w:rsidP="00E7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175FB913" w14:textId="77777777" w:rsidR="00330753" w:rsidRDefault="00330753" w:rsidP="00E71DC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2" w:type="dxa"/>
          </w:tcPr>
          <w:p w14:paraId="4E4BBE01" w14:textId="77777777" w:rsidR="00330753" w:rsidRPr="00756E12" w:rsidRDefault="00330753" w:rsidP="00E7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AC51DBB" w14:textId="77777777" w:rsidR="00330753" w:rsidRPr="004E256E" w:rsidRDefault="00330753" w:rsidP="00E71DC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71DCF" w:rsidRPr="00756E12" w14:paraId="797E8038" w14:textId="77777777" w:rsidTr="00301DB8">
        <w:trPr>
          <w:trHeight w:hRule="exact" w:val="397"/>
        </w:trPr>
        <w:tc>
          <w:tcPr>
            <w:tcW w:w="6570" w:type="dxa"/>
            <w:vAlign w:val="bottom"/>
          </w:tcPr>
          <w:p w14:paraId="31DEB10D" w14:textId="77777777" w:rsidR="00E71DCF" w:rsidRPr="00756E12" w:rsidRDefault="00E71DCF" w:rsidP="00E7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756E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173" w:type="dxa"/>
          </w:tcPr>
          <w:p w14:paraId="473B099A" w14:textId="77777777" w:rsidR="00E71DCF" w:rsidRPr="00756E12" w:rsidRDefault="00E71DCF" w:rsidP="00E71DC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2" w:type="dxa"/>
          </w:tcPr>
          <w:p w14:paraId="3EEC3688" w14:textId="77777777" w:rsidR="00E71DCF" w:rsidRPr="00756E12" w:rsidRDefault="00E71DCF" w:rsidP="00E7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6F4D43B" w14:textId="77777777" w:rsidR="00E71DCF" w:rsidRPr="00756E12" w:rsidRDefault="00E71DCF" w:rsidP="00E71DC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B7112" w:rsidRPr="00756E12" w14:paraId="2C24C575" w14:textId="77777777" w:rsidTr="00E47118">
        <w:trPr>
          <w:trHeight w:hRule="exact" w:val="397"/>
        </w:trPr>
        <w:tc>
          <w:tcPr>
            <w:tcW w:w="6570" w:type="dxa"/>
          </w:tcPr>
          <w:p w14:paraId="0509EBAB" w14:textId="77777777" w:rsidR="002B7112" w:rsidRPr="00756E12" w:rsidRDefault="002B7112" w:rsidP="002B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6E12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73" w:type="dxa"/>
          </w:tcPr>
          <w:p w14:paraId="68A2B465" w14:textId="63CF899F" w:rsidR="002B7112" w:rsidRPr="00756E12" w:rsidRDefault="002B7112" w:rsidP="002B7112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7112">
              <w:rPr>
                <w:rFonts w:ascii="Angsana New" w:hAnsi="Angsana New"/>
                <w:sz w:val="30"/>
                <w:szCs w:val="30"/>
                <w:lang w:val="en-US"/>
              </w:rPr>
              <w:t>519</w:t>
            </w:r>
          </w:p>
        </w:tc>
        <w:tc>
          <w:tcPr>
            <w:tcW w:w="282" w:type="dxa"/>
            <w:vAlign w:val="center"/>
          </w:tcPr>
          <w:p w14:paraId="44EF6626" w14:textId="77777777" w:rsidR="002B7112" w:rsidRPr="00756E12" w:rsidRDefault="002B7112" w:rsidP="002B7112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2F2EA961" w14:textId="49CDBA9F" w:rsidR="002B7112" w:rsidRPr="00756E12" w:rsidRDefault="002B7112" w:rsidP="002B7112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562</w:t>
            </w:r>
          </w:p>
        </w:tc>
      </w:tr>
      <w:tr w:rsidR="002B7112" w:rsidRPr="00756E12" w14:paraId="69F4B9CB" w14:textId="77777777" w:rsidTr="00E47118">
        <w:trPr>
          <w:trHeight w:hRule="exact" w:val="397"/>
        </w:trPr>
        <w:tc>
          <w:tcPr>
            <w:tcW w:w="6570" w:type="dxa"/>
          </w:tcPr>
          <w:p w14:paraId="19B7DD77" w14:textId="77777777" w:rsidR="002B7112" w:rsidRPr="00C926CF" w:rsidRDefault="002B7112" w:rsidP="002B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926CF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C926CF">
              <w:rPr>
                <w:rFonts w:ascii="Angsana New" w:hAnsi="Angsana New" w:hint="cs"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1173" w:type="dxa"/>
          </w:tcPr>
          <w:p w14:paraId="3DB7EE67" w14:textId="2BDF9033" w:rsidR="002B7112" w:rsidRPr="00756E12" w:rsidRDefault="002B7112" w:rsidP="002B7112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B7112">
              <w:rPr>
                <w:rFonts w:ascii="Angsana New" w:hAnsi="Angsana New"/>
                <w:sz w:val="30"/>
                <w:szCs w:val="30"/>
                <w:lang w:val="en-US"/>
              </w:rPr>
              <w:t>275</w:t>
            </w:r>
          </w:p>
        </w:tc>
        <w:tc>
          <w:tcPr>
            <w:tcW w:w="282" w:type="dxa"/>
            <w:vAlign w:val="center"/>
          </w:tcPr>
          <w:p w14:paraId="5441CCE5" w14:textId="77777777" w:rsidR="002B7112" w:rsidRPr="00756E12" w:rsidRDefault="002B7112" w:rsidP="002B7112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7B5E411C" w14:textId="2FA9EECC" w:rsidR="002B7112" w:rsidRPr="00756E12" w:rsidRDefault="002B7112" w:rsidP="002B7112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260</w:t>
            </w:r>
          </w:p>
        </w:tc>
      </w:tr>
      <w:tr w:rsidR="002B7112" w:rsidRPr="00756E12" w14:paraId="7904BDFD" w14:textId="77777777" w:rsidTr="00E47118">
        <w:trPr>
          <w:trHeight w:hRule="exact" w:val="397"/>
        </w:trPr>
        <w:tc>
          <w:tcPr>
            <w:tcW w:w="6570" w:type="dxa"/>
          </w:tcPr>
          <w:p w14:paraId="3832FEB2" w14:textId="0F8C3A9C" w:rsidR="002B7112" w:rsidRPr="00C926CF" w:rsidRDefault="002B7112" w:rsidP="002B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ผลขาดทุน</w:t>
            </w:r>
            <w:r w:rsidRPr="00474AEF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73" w:type="dxa"/>
          </w:tcPr>
          <w:p w14:paraId="1761B354" w14:textId="3AABBC89" w:rsidR="002B7112" w:rsidRDefault="002B7112" w:rsidP="002B7112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7112">
              <w:rPr>
                <w:rFonts w:ascii="Angsana New" w:hAnsi="Angsana New"/>
                <w:sz w:val="30"/>
                <w:szCs w:val="30"/>
                <w:lang w:val="en-US"/>
              </w:rPr>
              <w:t>69</w:t>
            </w:r>
          </w:p>
        </w:tc>
        <w:tc>
          <w:tcPr>
            <w:tcW w:w="282" w:type="dxa"/>
            <w:vAlign w:val="center"/>
          </w:tcPr>
          <w:p w14:paraId="1A296DFE" w14:textId="77777777" w:rsidR="002B7112" w:rsidRPr="00756E12" w:rsidRDefault="002B7112" w:rsidP="002B7112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426D5FE5" w14:textId="5C79F5CA" w:rsidR="002B7112" w:rsidRDefault="002B7112" w:rsidP="002B7112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2B7112" w:rsidRPr="00756E12" w14:paraId="2FE2F39F" w14:textId="77777777" w:rsidTr="00E47118">
        <w:trPr>
          <w:trHeight w:hRule="exact" w:val="397"/>
        </w:trPr>
        <w:tc>
          <w:tcPr>
            <w:tcW w:w="6570" w:type="dxa"/>
          </w:tcPr>
          <w:p w14:paraId="01BFFF74" w14:textId="77777777" w:rsidR="002B7112" w:rsidRPr="00756E12" w:rsidRDefault="002B7112" w:rsidP="002B7112">
            <w:pPr>
              <w:pStyle w:val="30"/>
              <w:tabs>
                <w:tab w:val="clear" w:pos="360"/>
                <w:tab w:val="clear" w:pos="720"/>
                <w:tab w:val="left" w:pos="57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3DB7B552" w14:textId="696C9C99" w:rsidR="002B7112" w:rsidRPr="002B7112" w:rsidRDefault="002B7112" w:rsidP="002B7112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B711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863</w:t>
            </w:r>
          </w:p>
        </w:tc>
        <w:tc>
          <w:tcPr>
            <w:tcW w:w="282" w:type="dxa"/>
            <w:vAlign w:val="center"/>
          </w:tcPr>
          <w:p w14:paraId="4BB3E842" w14:textId="77777777" w:rsidR="002B7112" w:rsidRPr="002B7112" w:rsidRDefault="002B7112" w:rsidP="002B7112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center"/>
          </w:tcPr>
          <w:p w14:paraId="4FE218EC" w14:textId="7013EFCC" w:rsidR="002B7112" w:rsidRPr="00756E12" w:rsidRDefault="002B7112" w:rsidP="002B7112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828</w:t>
            </w:r>
          </w:p>
        </w:tc>
      </w:tr>
      <w:tr w:rsidR="00E71DCF" w:rsidRPr="00756E12" w14:paraId="48DFD10B" w14:textId="77777777" w:rsidTr="00301DB8">
        <w:trPr>
          <w:trHeight w:hRule="exact" w:val="397"/>
        </w:trPr>
        <w:tc>
          <w:tcPr>
            <w:tcW w:w="6570" w:type="dxa"/>
          </w:tcPr>
          <w:p w14:paraId="30A8E518" w14:textId="77777777" w:rsidR="00E71DCF" w:rsidRPr="00756E12" w:rsidRDefault="00E71DCF" w:rsidP="00E7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6E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73" w:type="dxa"/>
            <w:vAlign w:val="center"/>
          </w:tcPr>
          <w:p w14:paraId="5A698463" w14:textId="77777777" w:rsidR="00E71DCF" w:rsidRPr="00756E12" w:rsidRDefault="00E71DCF" w:rsidP="00E71DC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2" w:type="dxa"/>
            <w:vAlign w:val="center"/>
          </w:tcPr>
          <w:p w14:paraId="1D08AC6C" w14:textId="77777777" w:rsidR="00E71DCF" w:rsidRPr="00756E12" w:rsidRDefault="00E71DCF" w:rsidP="00E71DC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70CB78A2" w14:textId="77777777" w:rsidR="00E71DCF" w:rsidRPr="00756E12" w:rsidRDefault="00E71DCF" w:rsidP="00E71DC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71DCF" w:rsidRPr="00756E12" w14:paraId="033FBD56" w14:textId="77777777" w:rsidTr="00301DB8">
        <w:trPr>
          <w:trHeight w:hRule="exact" w:val="397"/>
        </w:trPr>
        <w:tc>
          <w:tcPr>
            <w:tcW w:w="6570" w:type="dxa"/>
          </w:tcPr>
          <w:p w14:paraId="4D6365F1" w14:textId="2BD7243C" w:rsidR="00E71DCF" w:rsidRPr="00756E12" w:rsidRDefault="00474AEF">
            <w:pPr>
              <w:pStyle w:val="30"/>
              <w:tabs>
                <w:tab w:val="clear" w:pos="360"/>
                <w:tab w:val="clear" w:pos="720"/>
                <w:tab w:val="left" w:pos="573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</w:t>
            </w:r>
            <w:r w:rsidR="000219F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ขาดทุน</w:t>
            </w:r>
            <w:r w:rsidR="00E71DCF" w:rsidRPr="00756E12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73" w:type="dxa"/>
            <w:vAlign w:val="center"/>
          </w:tcPr>
          <w:p w14:paraId="794AAB4F" w14:textId="574C34E2" w:rsidR="00E71DCF" w:rsidRPr="00756E12" w:rsidRDefault="002B7112" w:rsidP="002B7112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D04770" w:rsidRPr="00D04770">
              <w:rPr>
                <w:rFonts w:ascii="Angsana New" w:hAnsi="Angsana New" w:hint="cs"/>
                <w:sz w:val="30"/>
                <w:szCs w:val="30"/>
                <w:lang w:val="en-US"/>
              </w:rPr>
              <w:t>387</w:t>
            </w:r>
          </w:p>
        </w:tc>
        <w:tc>
          <w:tcPr>
            <w:tcW w:w="282" w:type="dxa"/>
            <w:vAlign w:val="center"/>
          </w:tcPr>
          <w:p w14:paraId="409AF0F5" w14:textId="77777777" w:rsidR="00E71DCF" w:rsidRPr="00756E12" w:rsidRDefault="00E71DCF" w:rsidP="00E71DC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131AB934" w14:textId="1559F15C" w:rsidR="00E71DCF" w:rsidRPr="00756E12" w:rsidRDefault="0094368F" w:rsidP="004477FC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158</w:t>
            </w:r>
          </w:p>
        </w:tc>
      </w:tr>
      <w:tr w:rsidR="00E71DCF" w:rsidRPr="00756E12" w14:paraId="4A83CA05" w14:textId="77777777" w:rsidTr="00301DB8">
        <w:trPr>
          <w:trHeight w:hRule="exact" w:val="397"/>
        </w:trPr>
        <w:tc>
          <w:tcPr>
            <w:tcW w:w="6570" w:type="dxa"/>
          </w:tcPr>
          <w:p w14:paraId="3F4F3D9F" w14:textId="77777777" w:rsidR="00E71DCF" w:rsidRPr="00756E12" w:rsidRDefault="00E71DCF" w:rsidP="00E7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6E12">
              <w:rPr>
                <w:rFonts w:ascii="Angsana New" w:hAnsi="Angsana New"/>
                <w:sz w:val="30"/>
                <w:szCs w:val="30"/>
                <w:cs/>
              </w:rPr>
              <w:t>ผลต่าง</w:t>
            </w:r>
            <w:r w:rsidRPr="00756E12">
              <w:rPr>
                <w:rFonts w:ascii="Angsana New" w:hAnsi="Angsana New" w:hint="cs"/>
                <w:sz w:val="30"/>
                <w:szCs w:val="30"/>
                <w:cs/>
              </w:rPr>
              <w:t>ของอัตราแลกเปลี่ยน</w:t>
            </w:r>
            <w:r w:rsidRPr="00756E12">
              <w:rPr>
                <w:rFonts w:ascii="Angsana New" w:hAnsi="Angsana New"/>
                <w:sz w:val="30"/>
                <w:szCs w:val="30"/>
                <w:cs/>
              </w:rPr>
              <w:t>จากการแปลงค่า</w:t>
            </w:r>
            <w:r w:rsidRPr="00756E12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173" w:type="dxa"/>
            <w:vAlign w:val="center"/>
          </w:tcPr>
          <w:p w14:paraId="5DFBCB23" w14:textId="7C28378B" w:rsidR="00E71DCF" w:rsidRPr="00756E12" w:rsidRDefault="002B7112" w:rsidP="00B12C35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(70)</w:t>
            </w:r>
          </w:p>
        </w:tc>
        <w:tc>
          <w:tcPr>
            <w:tcW w:w="282" w:type="dxa"/>
            <w:vAlign w:val="center"/>
          </w:tcPr>
          <w:p w14:paraId="1FACEE69" w14:textId="77777777" w:rsidR="00E71DCF" w:rsidRPr="00756E12" w:rsidRDefault="00E71DCF" w:rsidP="00E71DC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4842ECD0" w14:textId="5F92E241" w:rsidR="00E71DCF" w:rsidRPr="00756E12" w:rsidRDefault="000219F9" w:rsidP="004477FC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94368F">
              <w:rPr>
                <w:rFonts w:ascii="Angsana New" w:hAnsi="Angsana New"/>
                <w:sz w:val="30"/>
                <w:szCs w:val="30"/>
                <w:lang w:val="en-US"/>
              </w:rPr>
              <w:t>101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E71DCF" w:rsidRPr="00756E12" w14:paraId="3C52938C" w14:textId="77777777" w:rsidTr="00301DB8">
        <w:trPr>
          <w:trHeight w:hRule="exact" w:val="397"/>
        </w:trPr>
        <w:tc>
          <w:tcPr>
            <w:tcW w:w="6570" w:type="dxa"/>
          </w:tcPr>
          <w:p w14:paraId="3CE9EF38" w14:textId="77777777" w:rsidR="00E71DCF" w:rsidRPr="00756E12" w:rsidRDefault="00E71DCF" w:rsidP="00E71DCF">
            <w:pPr>
              <w:pStyle w:val="30"/>
              <w:tabs>
                <w:tab w:val="clear" w:pos="360"/>
                <w:tab w:val="clear" w:pos="720"/>
                <w:tab w:val="left" w:pos="57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center"/>
          </w:tcPr>
          <w:p w14:paraId="758B032B" w14:textId="2DE7D0AD" w:rsidR="00E71DCF" w:rsidRPr="00372D25" w:rsidRDefault="002B7112" w:rsidP="00F360AC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1,317</w:t>
            </w:r>
          </w:p>
        </w:tc>
        <w:tc>
          <w:tcPr>
            <w:tcW w:w="282" w:type="dxa"/>
            <w:vAlign w:val="center"/>
          </w:tcPr>
          <w:p w14:paraId="710581ED" w14:textId="77777777" w:rsidR="00E71DCF" w:rsidRPr="00756E12" w:rsidRDefault="00E71DCF" w:rsidP="00E71DC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center"/>
          </w:tcPr>
          <w:p w14:paraId="7B56644B" w14:textId="04EDCE52" w:rsidR="00E71DCF" w:rsidRPr="00756E12" w:rsidRDefault="00D04770" w:rsidP="00E71DC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770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57</w:t>
            </w:r>
          </w:p>
        </w:tc>
      </w:tr>
      <w:tr w:rsidR="00E71DCF" w:rsidRPr="00756E12" w14:paraId="599A1917" w14:textId="77777777" w:rsidTr="00301DB8">
        <w:trPr>
          <w:trHeight w:hRule="exact" w:val="397"/>
        </w:trPr>
        <w:tc>
          <w:tcPr>
            <w:tcW w:w="6570" w:type="dxa"/>
          </w:tcPr>
          <w:p w14:paraId="46F336E7" w14:textId="77777777" w:rsidR="00E71DCF" w:rsidRPr="00756E12" w:rsidRDefault="00E71DCF" w:rsidP="00E71DCF">
            <w:pPr>
              <w:pStyle w:val="30"/>
              <w:tabs>
                <w:tab w:val="clear" w:pos="360"/>
                <w:tab w:val="clear" w:pos="720"/>
                <w:tab w:val="left" w:pos="57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6E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1173" w:type="dxa"/>
            <w:vAlign w:val="center"/>
          </w:tcPr>
          <w:p w14:paraId="7B8E1BF9" w14:textId="77777777" w:rsidR="00E71DCF" w:rsidRPr="00756E12" w:rsidRDefault="00E71DCF" w:rsidP="00E71DC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2" w:type="dxa"/>
            <w:vAlign w:val="center"/>
          </w:tcPr>
          <w:p w14:paraId="15D41A6B" w14:textId="77777777" w:rsidR="00E71DCF" w:rsidRPr="00756E12" w:rsidRDefault="00E71DCF" w:rsidP="00E71DC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05063133" w14:textId="77777777" w:rsidR="00E71DCF" w:rsidRPr="00756E12" w:rsidRDefault="00E71DCF" w:rsidP="00E71DC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71DCF" w:rsidRPr="00756E12" w14:paraId="746764CE" w14:textId="77777777" w:rsidTr="00301DB8">
        <w:trPr>
          <w:trHeight w:hRule="exact" w:val="397"/>
        </w:trPr>
        <w:tc>
          <w:tcPr>
            <w:tcW w:w="6570" w:type="dxa"/>
          </w:tcPr>
          <w:p w14:paraId="07C15D9A" w14:textId="333C4F8D" w:rsidR="00E71DCF" w:rsidRPr="00756E12" w:rsidRDefault="00E71DCF" w:rsidP="00E7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56E12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73" w:type="dxa"/>
            <w:vAlign w:val="center"/>
          </w:tcPr>
          <w:p w14:paraId="2030930C" w14:textId="313D3605" w:rsidR="00474AEF" w:rsidRPr="00301DB8" w:rsidRDefault="002B7112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(443)</w:t>
            </w:r>
          </w:p>
        </w:tc>
        <w:tc>
          <w:tcPr>
            <w:tcW w:w="282" w:type="dxa"/>
            <w:vAlign w:val="center"/>
          </w:tcPr>
          <w:p w14:paraId="0285EC62" w14:textId="77777777" w:rsidR="00E71DCF" w:rsidRPr="004477FC" w:rsidRDefault="00E71DCF" w:rsidP="00E71DC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66CA27D8" w14:textId="44C8ABC4" w:rsidR="00E71DCF" w:rsidRPr="000219F9" w:rsidRDefault="000219F9" w:rsidP="004477FC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19F9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94368F">
              <w:rPr>
                <w:rFonts w:ascii="Angsana New" w:hAnsi="Angsana New"/>
                <w:sz w:val="30"/>
                <w:szCs w:val="30"/>
                <w:lang w:val="en-US"/>
              </w:rPr>
              <w:t>563</w:t>
            </w:r>
            <w:r w:rsidRPr="000219F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451E3C" w:rsidRPr="00756E12" w14:paraId="176D0790" w14:textId="77777777" w:rsidTr="000D023C">
        <w:trPr>
          <w:trHeight w:hRule="exact" w:val="397"/>
        </w:trPr>
        <w:tc>
          <w:tcPr>
            <w:tcW w:w="6570" w:type="dxa"/>
          </w:tcPr>
          <w:p w14:paraId="402E602D" w14:textId="2BD9BF6E" w:rsidR="00451E3C" w:rsidRPr="00301DB8" w:rsidRDefault="00451E3C" w:rsidP="00E7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51E3C">
              <w:rPr>
                <w:rFonts w:ascii="Angsana New" w:hAnsi="Angsana New"/>
                <w:sz w:val="30"/>
                <w:szCs w:val="30"/>
                <w:cs/>
              </w:rPr>
              <w:t>เพิ่มจากการซื้อธุรกิจ</w:t>
            </w:r>
          </w:p>
        </w:tc>
        <w:tc>
          <w:tcPr>
            <w:tcW w:w="1173" w:type="dxa"/>
            <w:vAlign w:val="center"/>
          </w:tcPr>
          <w:p w14:paraId="4E2C7364" w14:textId="48B84AE8" w:rsidR="00451E3C" w:rsidRPr="00301DB8" w:rsidRDefault="009F2A47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2" w:type="dxa"/>
            <w:vAlign w:val="center"/>
          </w:tcPr>
          <w:p w14:paraId="1A53A364" w14:textId="77777777" w:rsidR="00451E3C" w:rsidRPr="00451E3C" w:rsidRDefault="00451E3C" w:rsidP="00E71DC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15AFE190" w14:textId="254CC20B" w:rsidR="00451E3C" w:rsidRDefault="00994B47" w:rsidP="004477FC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</w:tr>
      <w:tr w:rsidR="000219F9" w:rsidRPr="0089254C" w14:paraId="7D91206E" w14:textId="77777777" w:rsidTr="00301DB8">
        <w:trPr>
          <w:trHeight w:hRule="exact" w:val="397"/>
        </w:trPr>
        <w:tc>
          <w:tcPr>
            <w:tcW w:w="6570" w:type="dxa"/>
          </w:tcPr>
          <w:p w14:paraId="0FD5B06A" w14:textId="4FE2F665" w:rsidR="000219F9" w:rsidRPr="00301DB8" w:rsidRDefault="00451E3C" w:rsidP="00E7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14:paraId="13DD8E74" w14:textId="611E80F1" w:rsidR="000219F9" w:rsidRPr="00301DB8" w:rsidDel="00B12C35" w:rsidRDefault="009F2A47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</w:p>
        </w:tc>
        <w:tc>
          <w:tcPr>
            <w:tcW w:w="282" w:type="dxa"/>
            <w:vAlign w:val="center"/>
          </w:tcPr>
          <w:p w14:paraId="35AEB79B" w14:textId="77777777" w:rsidR="000219F9" w:rsidRPr="000D023C" w:rsidRDefault="000219F9" w:rsidP="00E71DC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14:paraId="0AC68962" w14:textId="7C9119AE" w:rsidR="000219F9" w:rsidRPr="0089254C" w:rsidRDefault="0094368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</w:tr>
      <w:tr w:rsidR="000219F9" w:rsidRPr="00756E12" w14:paraId="52ADCB90" w14:textId="77777777" w:rsidTr="00301DB8">
        <w:trPr>
          <w:trHeight w:hRule="exact" w:val="397"/>
        </w:trPr>
        <w:tc>
          <w:tcPr>
            <w:tcW w:w="6570" w:type="dxa"/>
          </w:tcPr>
          <w:p w14:paraId="1161784B" w14:textId="77777777" w:rsidR="000219F9" w:rsidRPr="00756E12" w:rsidRDefault="000219F9" w:rsidP="00E7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14:paraId="6350875F" w14:textId="4D30D4A2" w:rsidR="000219F9" w:rsidRPr="00F360AC" w:rsidDel="00B12C35" w:rsidRDefault="002B7112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(406)</w:t>
            </w:r>
          </w:p>
        </w:tc>
        <w:tc>
          <w:tcPr>
            <w:tcW w:w="282" w:type="dxa"/>
            <w:vAlign w:val="center"/>
          </w:tcPr>
          <w:p w14:paraId="23663535" w14:textId="77777777" w:rsidR="000219F9" w:rsidRPr="004477FC" w:rsidRDefault="000219F9" w:rsidP="00E71DC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14:paraId="23140919" w14:textId="57EFCE5C" w:rsidR="000219F9" w:rsidRPr="004477FC" w:rsidRDefault="000219F9" w:rsidP="004477FC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9436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E71DCF" w:rsidRPr="00756E12" w14:paraId="4FF3B73E" w14:textId="77777777" w:rsidTr="00301DB8">
        <w:trPr>
          <w:trHeight w:hRule="exact" w:val="397"/>
        </w:trPr>
        <w:tc>
          <w:tcPr>
            <w:tcW w:w="6570" w:type="dxa"/>
          </w:tcPr>
          <w:p w14:paraId="01D2B0CA" w14:textId="62FF19D3" w:rsidR="00E71DCF" w:rsidRPr="0094368F" w:rsidRDefault="00F360AC" w:rsidP="00027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</w:t>
            </w:r>
            <w:r w:rsidR="00E71DCF" w:rsidRPr="00756E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ระมาณการหนี้สินไม่หมุนเวียน</w:t>
            </w:r>
            <w:r w:rsidR="00E71DCF" w:rsidRPr="00756E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ของโครงการผลประโยชน์ ณ วันที่ </w:t>
            </w:r>
            <w:r w:rsidR="0094368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9436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0AD4E411" w14:textId="493B183F" w:rsidR="00E71DCF" w:rsidRPr="00756E12" w:rsidRDefault="002B7112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</w:t>
            </w:r>
            <w:r w:rsidR="0051636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252</w:t>
            </w:r>
          </w:p>
        </w:tc>
        <w:tc>
          <w:tcPr>
            <w:tcW w:w="282" w:type="dxa"/>
            <w:vAlign w:val="bottom"/>
          </w:tcPr>
          <w:p w14:paraId="243E19E0" w14:textId="77777777" w:rsidR="00E71DCF" w:rsidRPr="00756E12" w:rsidRDefault="00E71DCF" w:rsidP="00E71DCF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7D736B99" w14:textId="4906779B" w:rsidR="00E71DCF" w:rsidRPr="00756E12" w:rsidRDefault="004E256E" w:rsidP="00234EB3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E71D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9436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478</w:t>
            </w:r>
          </w:p>
        </w:tc>
      </w:tr>
    </w:tbl>
    <w:p w14:paraId="1B761B59" w14:textId="77777777" w:rsidR="00330753" w:rsidRPr="00094423" w:rsidRDefault="00330753" w:rsidP="009F68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7955400F" w14:textId="77777777" w:rsidR="009F683B" w:rsidRDefault="009F683B" w:rsidP="009F68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756E12">
        <w:rPr>
          <w:rFonts w:ascii="Angsana New" w:hAnsi="Angsana New"/>
          <w:i/>
          <w:iCs/>
          <w:sz w:val="30"/>
          <w:szCs w:val="30"/>
          <w:cs/>
        </w:rPr>
        <w:t>การเปลี่ยนแปลงในมูลค่า</w:t>
      </w:r>
      <w:r w:rsidRPr="00756E12">
        <w:rPr>
          <w:rFonts w:ascii="Angsana New" w:hAnsi="Angsana New" w:hint="cs"/>
          <w:i/>
          <w:iCs/>
          <w:sz w:val="30"/>
          <w:szCs w:val="30"/>
          <w:cs/>
        </w:rPr>
        <w:t>ยุติธรรมของสินทรัพย์โครงการ</w:t>
      </w:r>
      <w:r w:rsidR="0090059F" w:rsidRPr="00756E12">
        <w:rPr>
          <w:rFonts w:ascii="Angsana New" w:hAnsi="Angsana New"/>
          <w:i/>
          <w:iCs/>
          <w:sz w:val="30"/>
          <w:szCs w:val="30"/>
          <w:cs/>
        </w:rPr>
        <w:t>ของบริษัทย่อยในต่างประเทศ</w:t>
      </w:r>
    </w:p>
    <w:p w14:paraId="72946273" w14:textId="77777777" w:rsidR="00D1253E" w:rsidRDefault="00D1253E" w:rsidP="009F68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W w:w="9188" w:type="dxa"/>
        <w:tblInd w:w="450" w:type="dxa"/>
        <w:tblLook w:val="01E0" w:firstRow="1" w:lastRow="1" w:firstColumn="1" w:lastColumn="1" w:noHBand="0" w:noVBand="0"/>
      </w:tblPr>
      <w:tblGrid>
        <w:gridCol w:w="6570"/>
        <w:gridCol w:w="1168"/>
        <w:gridCol w:w="282"/>
        <w:gridCol w:w="1168"/>
      </w:tblGrid>
      <w:tr w:rsidR="007F577B" w:rsidRPr="00300257" w14:paraId="36D02948" w14:textId="77777777" w:rsidTr="00301DB8">
        <w:trPr>
          <w:trHeight w:hRule="exact" w:val="397"/>
        </w:trPr>
        <w:tc>
          <w:tcPr>
            <w:tcW w:w="6570" w:type="dxa"/>
          </w:tcPr>
          <w:p w14:paraId="041A733B" w14:textId="77777777" w:rsidR="007F577B" w:rsidRPr="00756E12" w:rsidRDefault="007F577B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8" w:type="dxa"/>
            <w:vAlign w:val="center"/>
          </w:tcPr>
          <w:p w14:paraId="05C34A92" w14:textId="026BC2C8" w:rsidR="007F577B" w:rsidRPr="00756E12" w:rsidRDefault="004E256E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82" w:type="dxa"/>
            <w:vAlign w:val="center"/>
          </w:tcPr>
          <w:p w14:paraId="301075FE" w14:textId="77777777" w:rsidR="007F577B" w:rsidRPr="00756E12" w:rsidRDefault="007F577B" w:rsidP="007F577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8" w:type="dxa"/>
            <w:vAlign w:val="center"/>
          </w:tcPr>
          <w:p w14:paraId="028B5889" w14:textId="02A4BD1A" w:rsidR="007F577B" w:rsidRPr="00756E12" w:rsidRDefault="004E256E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</w:tr>
      <w:tr w:rsidR="00B81C4D" w:rsidRPr="00300257" w14:paraId="24FAD828" w14:textId="77777777" w:rsidTr="00301DB8">
        <w:trPr>
          <w:trHeight w:hRule="exact" w:val="397"/>
        </w:trPr>
        <w:tc>
          <w:tcPr>
            <w:tcW w:w="6570" w:type="dxa"/>
          </w:tcPr>
          <w:p w14:paraId="6D603E05" w14:textId="77777777" w:rsidR="00B81C4D" w:rsidRPr="00300257" w:rsidRDefault="00B81C4D" w:rsidP="00B81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8" w:type="dxa"/>
            <w:gridSpan w:val="3"/>
          </w:tcPr>
          <w:p w14:paraId="20382547" w14:textId="77777777" w:rsidR="00B81C4D" w:rsidRPr="00300257" w:rsidRDefault="00B81C4D" w:rsidP="00B81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477FC" w:rsidRPr="00300257" w14:paraId="55480542" w14:textId="77777777" w:rsidTr="00301DB8">
        <w:trPr>
          <w:trHeight w:hRule="exact" w:val="397"/>
        </w:trPr>
        <w:tc>
          <w:tcPr>
            <w:tcW w:w="6570" w:type="dxa"/>
            <w:vAlign w:val="bottom"/>
          </w:tcPr>
          <w:p w14:paraId="35C64DF0" w14:textId="272A004C" w:rsidR="004477FC" w:rsidRPr="00300257" w:rsidRDefault="004477FC" w:rsidP="0044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สินทรัพย์โครงการ ณ วันที่ </w:t>
            </w:r>
            <w:r w:rsidR="004E256E" w:rsidRPr="004E256E">
              <w:rPr>
                <w:rFonts w:ascii="Angsana New" w:hAnsi="Angsana New"/>
                <w:sz w:val="30"/>
                <w:szCs w:val="30"/>
              </w:rPr>
              <w:t>1</w:t>
            </w:r>
            <w:r w:rsidRPr="00300257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68" w:type="dxa"/>
          </w:tcPr>
          <w:p w14:paraId="13A8B234" w14:textId="51076C47" w:rsidR="004477FC" w:rsidRPr="00300257" w:rsidRDefault="002974E7" w:rsidP="004477FC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110</w:t>
            </w:r>
          </w:p>
        </w:tc>
        <w:tc>
          <w:tcPr>
            <w:tcW w:w="282" w:type="dxa"/>
          </w:tcPr>
          <w:p w14:paraId="49C92957" w14:textId="77777777" w:rsidR="004477FC" w:rsidRPr="00300257" w:rsidRDefault="004477FC" w:rsidP="0044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543CE24" w14:textId="79F1B07D" w:rsidR="004477FC" w:rsidRDefault="004E256E" w:rsidP="004477FC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88</w:t>
            </w:r>
          </w:p>
        </w:tc>
      </w:tr>
      <w:tr w:rsidR="004477FC" w:rsidRPr="00300257" w14:paraId="4821CBE7" w14:textId="77777777" w:rsidTr="00301DB8">
        <w:trPr>
          <w:trHeight w:hRule="exact" w:val="397"/>
        </w:trPr>
        <w:tc>
          <w:tcPr>
            <w:tcW w:w="6570" w:type="dxa"/>
          </w:tcPr>
          <w:p w14:paraId="0010C7BC" w14:textId="77777777" w:rsidR="004477FC" w:rsidRPr="00300257" w:rsidRDefault="004477FC" w:rsidP="0044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3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 w:hint="cs"/>
                <w:sz w:val="30"/>
                <w:szCs w:val="30"/>
                <w:cs/>
              </w:rPr>
              <w:t>จำนวนที่จ่ายสมทบ</w:t>
            </w:r>
          </w:p>
        </w:tc>
        <w:tc>
          <w:tcPr>
            <w:tcW w:w="1168" w:type="dxa"/>
            <w:vAlign w:val="center"/>
          </w:tcPr>
          <w:p w14:paraId="1ECB19C4" w14:textId="4B52749C" w:rsidR="004477FC" w:rsidRPr="00300257" w:rsidRDefault="00D04770" w:rsidP="004477FC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4770">
              <w:rPr>
                <w:rFonts w:ascii="Angsana New" w:hAnsi="Angsana New" w:hint="cs"/>
                <w:sz w:val="30"/>
                <w:szCs w:val="30"/>
                <w:lang w:val="en-US"/>
              </w:rPr>
              <w:t>11</w:t>
            </w:r>
          </w:p>
        </w:tc>
        <w:tc>
          <w:tcPr>
            <w:tcW w:w="282" w:type="dxa"/>
            <w:vAlign w:val="center"/>
          </w:tcPr>
          <w:p w14:paraId="70A83CF5" w14:textId="77777777" w:rsidR="004477FC" w:rsidRPr="00300257" w:rsidRDefault="004477FC" w:rsidP="004477F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vAlign w:val="center"/>
          </w:tcPr>
          <w:p w14:paraId="013778CC" w14:textId="4347B766" w:rsidR="004477FC" w:rsidRPr="00300257" w:rsidRDefault="00D1253E" w:rsidP="004477FC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</w:p>
        </w:tc>
      </w:tr>
      <w:tr w:rsidR="004477FC" w:rsidRPr="00756E12" w14:paraId="6FBA81F9" w14:textId="77777777" w:rsidTr="00301DB8">
        <w:trPr>
          <w:trHeight w:hRule="exact" w:val="397"/>
        </w:trPr>
        <w:tc>
          <w:tcPr>
            <w:tcW w:w="6570" w:type="dxa"/>
          </w:tcPr>
          <w:p w14:paraId="539833AF" w14:textId="77777777" w:rsidR="004477FC" w:rsidRPr="00756E12" w:rsidRDefault="004477FC" w:rsidP="0044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3"/>
              <w:rPr>
                <w:rFonts w:ascii="Angsana New" w:hAnsi="Angsana New"/>
                <w:sz w:val="30"/>
                <w:szCs w:val="30"/>
                <w:cs/>
              </w:rPr>
            </w:pPr>
            <w:r w:rsidRPr="00756E12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68" w:type="dxa"/>
            <w:vAlign w:val="center"/>
          </w:tcPr>
          <w:p w14:paraId="1103B2EB" w14:textId="7A4B3E04" w:rsidR="004477FC" w:rsidRPr="00756E12" w:rsidRDefault="002B7112" w:rsidP="004477FC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(9)</w:t>
            </w:r>
          </w:p>
        </w:tc>
        <w:tc>
          <w:tcPr>
            <w:tcW w:w="282" w:type="dxa"/>
            <w:vAlign w:val="center"/>
          </w:tcPr>
          <w:p w14:paraId="55F39BE4" w14:textId="77777777" w:rsidR="004477FC" w:rsidRPr="00756E12" w:rsidRDefault="004477FC" w:rsidP="004477F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vAlign w:val="center"/>
          </w:tcPr>
          <w:p w14:paraId="7DB04E58" w14:textId="725B4F26" w:rsidR="004477FC" w:rsidRPr="00756E12" w:rsidRDefault="00D1253E" w:rsidP="004477FC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(15</w:t>
            </w:r>
            <w:r w:rsidR="00E01ADD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4477FC" w:rsidRPr="00756E12" w14:paraId="5909008D" w14:textId="77777777" w:rsidTr="00301DB8">
        <w:trPr>
          <w:trHeight w:hRule="exact" w:val="397"/>
        </w:trPr>
        <w:tc>
          <w:tcPr>
            <w:tcW w:w="6570" w:type="dxa"/>
          </w:tcPr>
          <w:p w14:paraId="61191EF9" w14:textId="77777777" w:rsidR="004477FC" w:rsidRPr="00756E12" w:rsidRDefault="004477FC" w:rsidP="0044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3"/>
              <w:rPr>
                <w:rFonts w:ascii="Angsana New" w:hAnsi="Angsana New"/>
                <w:sz w:val="30"/>
                <w:szCs w:val="30"/>
                <w:cs/>
              </w:rPr>
            </w:pPr>
            <w:r w:rsidRPr="00756E12">
              <w:rPr>
                <w:rFonts w:ascii="Angsana New" w:hAnsi="Angsana New" w:hint="cs"/>
                <w:sz w:val="30"/>
                <w:szCs w:val="30"/>
                <w:cs/>
              </w:rPr>
              <w:t>ผลตอบแทนจากสินทรัพย์โครงการ</w:t>
            </w:r>
          </w:p>
        </w:tc>
        <w:tc>
          <w:tcPr>
            <w:tcW w:w="1168" w:type="dxa"/>
            <w:vAlign w:val="center"/>
          </w:tcPr>
          <w:p w14:paraId="1BC6177E" w14:textId="33972B0C" w:rsidR="004477FC" w:rsidRPr="00756E12" w:rsidRDefault="002B7112" w:rsidP="004477FC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82" w:type="dxa"/>
            <w:vAlign w:val="center"/>
          </w:tcPr>
          <w:p w14:paraId="197FF8DE" w14:textId="77777777" w:rsidR="004477FC" w:rsidRPr="00756E12" w:rsidRDefault="004477FC" w:rsidP="004477F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vAlign w:val="center"/>
          </w:tcPr>
          <w:p w14:paraId="5D7B2A0C" w14:textId="5C16C629" w:rsidR="004477FC" w:rsidRPr="00756E12" w:rsidRDefault="00D1253E" w:rsidP="004477FC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4477FC" w:rsidRPr="00756E12" w14:paraId="049D50D1" w14:textId="77777777" w:rsidTr="00301DB8">
        <w:trPr>
          <w:trHeight w:hRule="exact" w:val="397"/>
        </w:trPr>
        <w:tc>
          <w:tcPr>
            <w:tcW w:w="6570" w:type="dxa"/>
          </w:tcPr>
          <w:p w14:paraId="4966F42B" w14:textId="29A56D32" w:rsidR="004477FC" w:rsidRPr="00756E12" w:rsidRDefault="004477FC" w:rsidP="0044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3"/>
              <w:rPr>
                <w:rFonts w:ascii="Angsana New" w:hAnsi="Angsana New"/>
                <w:sz w:val="30"/>
                <w:szCs w:val="30"/>
                <w:cs/>
              </w:rPr>
            </w:pPr>
            <w:r w:rsidRPr="00756E12">
              <w:rPr>
                <w:rFonts w:ascii="Angsana New" w:hAnsi="Angsana New"/>
                <w:sz w:val="30"/>
                <w:szCs w:val="30"/>
                <w:cs/>
              </w:rPr>
              <w:t>ผลกำไร</w:t>
            </w:r>
            <w:r w:rsidR="002628C0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2628C0">
              <w:rPr>
                <w:rFonts w:ascii="Angsana New" w:hAnsi="Angsana New" w:hint="cs"/>
                <w:sz w:val="30"/>
                <w:szCs w:val="30"/>
                <w:cs/>
              </w:rPr>
              <w:t xml:space="preserve">ขาดทุน) </w:t>
            </w:r>
            <w:r w:rsidRPr="00756E12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68" w:type="dxa"/>
            <w:vAlign w:val="center"/>
          </w:tcPr>
          <w:p w14:paraId="0DB1F263" w14:textId="495B2E1F" w:rsidR="004477FC" w:rsidRPr="00756E12" w:rsidRDefault="002B7112" w:rsidP="004477FC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(6)</w:t>
            </w:r>
          </w:p>
        </w:tc>
        <w:tc>
          <w:tcPr>
            <w:tcW w:w="282" w:type="dxa"/>
            <w:vAlign w:val="center"/>
          </w:tcPr>
          <w:p w14:paraId="7EAC6E7E" w14:textId="77777777" w:rsidR="004477FC" w:rsidRPr="00756E12" w:rsidRDefault="004477FC" w:rsidP="004477F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vAlign w:val="center"/>
          </w:tcPr>
          <w:p w14:paraId="3817D042" w14:textId="2DDE48C0" w:rsidR="004477FC" w:rsidRPr="00756E12" w:rsidRDefault="00E01ADD" w:rsidP="004477FC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2B7112" w:rsidRPr="00756E12" w14:paraId="7FADF1AD" w14:textId="77777777" w:rsidTr="00301DB8">
        <w:trPr>
          <w:trHeight w:hRule="exact" w:val="397"/>
        </w:trPr>
        <w:tc>
          <w:tcPr>
            <w:tcW w:w="6570" w:type="dxa"/>
          </w:tcPr>
          <w:p w14:paraId="7FC1E955" w14:textId="3750885F" w:rsidR="002B7112" w:rsidRPr="007E5942" w:rsidRDefault="002B7112" w:rsidP="0044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3"/>
              <w:rPr>
                <w:rFonts w:ascii="Angsana New" w:hAnsi="Angsana New"/>
                <w:sz w:val="30"/>
                <w:szCs w:val="30"/>
                <w:cs/>
              </w:rPr>
            </w:pPr>
            <w:r w:rsidRPr="007E5942">
              <w:rPr>
                <w:rFonts w:ascii="Angsana New" w:hAnsi="Angsana New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168" w:type="dxa"/>
            <w:vAlign w:val="center"/>
          </w:tcPr>
          <w:p w14:paraId="4D216959" w14:textId="4A052F08" w:rsidR="002B7112" w:rsidRPr="007E5942" w:rsidRDefault="002B7112" w:rsidP="004477FC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5942">
              <w:rPr>
                <w:rFonts w:ascii="Angsana New" w:hAnsi="Angsana New"/>
                <w:sz w:val="30"/>
                <w:szCs w:val="30"/>
                <w:lang w:val="en-US"/>
              </w:rPr>
              <w:t>(9)</w:t>
            </w:r>
          </w:p>
        </w:tc>
        <w:tc>
          <w:tcPr>
            <w:tcW w:w="282" w:type="dxa"/>
            <w:vAlign w:val="center"/>
          </w:tcPr>
          <w:p w14:paraId="15D364C2" w14:textId="77777777" w:rsidR="002B7112" w:rsidRPr="007E5942" w:rsidRDefault="002B7112" w:rsidP="004477F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vAlign w:val="center"/>
          </w:tcPr>
          <w:p w14:paraId="69CD2FC1" w14:textId="278C7B48" w:rsidR="002B7112" w:rsidRPr="009F2A47" w:rsidRDefault="002B7112" w:rsidP="004477FC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5942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4477FC" w:rsidRPr="00756E12" w14:paraId="6D2AEFC0" w14:textId="77777777" w:rsidTr="00301DB8">
        <w:trPr>
          <w:trHeight w:hRule="exact" w:val="397"/>
        </w:trPr>
        <w:tc>
          <w:tcPr>
            <w:tcW w:w="6570" w:type="dxa"/>
          </w:tcPr>
          <w:p w14:paraId="2232176D" w14:textId="390A86BD" w:rsidR="004477FC" w:rsidRPr="00756E12" w:rsidRDefault="004477FC" w:rsidP="00E01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6E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สินทรัพย์โครงการ</w:t>
            </w:r>
            <w:r w:rsidRPr="00756E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="00656B3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656B3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76B97E98" w14:textId="43EA2298" w:rsidR="004477FC" w:rsidRPr="00756E12" w:rsidRDefault="002B7112" w:rsidP="004477FC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102</w:t>
            </w:r>
          </w:p>
        </w:tc>
        <w:tc>
          <w:tcPr>
            <w:tcW w:w="282" w:type="dxa"/>
            <w:vAlign w:val="bottom"/>
          </w:tcPr>
          <w:p w14:paraId="453A90CB" w14:textId="77777777" w:rsidR="004477FC" w:rsidRPr="00756E12" w:rsidRDefault="004477FC" w:rsidP="004477FC">
            <w:pPr>
              <w:pStyle w:val="acctfourfigures"/>
              <w:tabs>
                <w:tab w:val="clear" w:pos="765"/>
                <w:tab w:val="decimal" w:pos="886"/>
              </w:tabs>
              <w:spacing w:line="380" w:lineRule="exact"/>
              <w:ind w:right="-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72D19415" w14:textId="308B762D" w:rsidR="004477FC" w:rsidRPr="00756E12" w:rsidRDefault="00D1253E" w:rsidP="004477FC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110</w:t>
            </w:r>
          </w:p>
        </w:tc>
      </w:tr>
    </w:tbl>
    <w:p w14:paraId="15FDD3FC" w14:textId="77777777" w:rsidR="00D1253E" w:rsidRPr="00756E12" w:rsidRDefault="00D1253E" w:rsidP="00D125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756E12">
        <w:rPr>
          <w:rFonts w:ascii="Angsana New" w:eastAsia="Calibri" w:hAnsi="Angsana New"/>
          <w:spacing w:val="-4"/>
          <w:sz w:val="30"/>
          <w:szCs w:val="30"/>
          <w:cs/>
        </w:rPr>
        <w:lastRenderedPageBreak/>
        <w:t>ผลขาดทุนจากการประมาณการตามหลักคณิตศาสตร์ประกันภัยที่รับรู้ในกำไรขาดทุนเบ็ดเสร็จอื่น ณ วันสิ้นรอบ</w:t>
      </w:r>
      <w:r w:rsidRPr="00756E12">
        <w:rPr>
          <w:rFonts w:ascii="Angsana New" w:eastAsia="Calibri" w:hAnsi="Angsana New"/>
          <w:sz w:val="30"/>
          <w:szCs w:val="30"/>
          <w:cs/>
        </w:rPr>
        <w:t>ระยะเวลารายงาน เกิดขึ้นจาก</w:t>
      </w:r>
      <w:r w:rsidRPr="00756E12">
        <w:rPr>
          <w:rFonts w:ascii="Angsana New" w:eastAsia="Calibri" w:hAnsi="Angsana New"/>
          <w:sz w:val="30"/>
          <w:szCs w:val="30"/>
        </w:rPr>
        <w:t xml:space="preserve"> </w:t>
      </w:r>
    </w:p>
    <w:p w14:paraId="45BA2E82" w14:textId="77777777" w:rsidR="00D1253E" w:rsidRPr="000D7FF0" w:rsidRDefault="00D1253E" w:rsidP="000D7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6570"/>
        <w:gridCol w:w="1170"/>
        <w:gridCol w:w="270"/>
        <w:gridCol w:w="1170"/>
      </w:tblGrid>
      <w:tr w:rsidR="00D1253E" w:rsidRPr="00756E12" w14:paraId="3EABA80D" w14:textId="77777777" w:rsidTr="00D1253E">
        <w:tc>
          <w:tcPr>
            <w:tcW w:w="6570" w:type="dxa"/>
          </w:tcPr>
          <w:p w14:paraId="12970167" w14:textId="77777777" w:rsidR="00D1253E" w:rsidRPr="00756E12" w:rsidRDefault="00D1253E" w:rsidP="00D1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center"/>
          </w:tcPr>
          <w:p w14:paraId="461D8D88" w14:textId="327C76F5" w:rsidR="00D1253E" w:rsidRPr="00756E12" w:rsidRDefault="00D1253E" w:rsidP="00D1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center"/>
          </w:tcPr>
          <w:p w14:paraId="76CB6E53" w14:textId="77777777" w:rsidR="00D1253E" w:rsidRPr="00756E12" w:rsidRDefault="00D1253E" w:rsidP="00D1253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755450C6" w14:textId="6506CCF0" w:rsidR="00D1253E" w:rsidRPr="00756E12" w:rsidRDefault="00D1253E" w:rsidP="00D1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</w:tr>
      <w:tr w:rsidR="00D1253E" w:rsidRPr="00756E12" w14:paraId="5CEAEBD0" w14:textId="77777777" w:rsidTr="00D1253E">
        <w:tc>
          <w:tcPr>
            <w:tcW w:w="6570" w:type="dxa"/>
          </w:tcPr>
          <w:p w14:paraId="5A5AD8C2" w14:textId="77777777" w:rsidR="00D1253E" w:rsidRPr="00756E12" w:rsidRDefault="00D1253E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610" w:type="dxa"/>
            <w:gridSpan w:val="3"/>
          </w:tcPr>
          <w:p w14:paraId="6A3A62BD" w14:textId="77777777" w:rsidR="00D1253E" w:rsidRPr="00756E12" w:rsidRDefault="00D1253E" w:rsidP="00204F5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  <w:r w:rsidRPr="00756E12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756E12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D1253E" w:rsidRPr="00756E12" w14:paraId="0E69E0EA" w14:textId="77777777" w:rsidTr="00D1253E">
        <w:tc>
          <w:tcPr>
            <w:tcW w:w="6570" w:type="dxa"/>
          </w:tcPr>
          <w:p w14:paraId="3B656DC5" w14:textId="77777777" w:rsidR="00D1253E" w:rsidRPr="00756E12" w:rsidRDefault="00D1253E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756E12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สำหรับปีสิ้นสุด</w:t>
            </w:r>
            <w:r w:rsidRPr="00756E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756E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756E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170" w:type="dxa"/>
          </w:tcPr>
          <w:p w14:paraId="3D30E4ED" w14:textId="77777777" w:rsidR="00D1253E" w:rsidRPr="00756E12" w:rsidRDefault="00D1253E" w:rsidP="00204F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7CB2115" w14:textId="77777777" w:rsidR="00D1253E" w:rsidRPr="00756E12" w:rsidRDefault="00D1253E" w:rsidP="00204F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6C0D2F5" w14:textId="77777777" w:rsidR="00D1253E" w:rsidRPr="00756E12" w:rsidRDefault="00D1253E" w:rsidP="00204F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1253E" w:rsidRPr="00756E12" w14:paraId="713D5A64" w14:textId="77777777" w:rsidTr="00D1253E">
        <w:tc>
          <w:tcPr>
            <w:tcW w:w="6570" w:type="dxa"/>
          </w:tcPr>
          <w:p w14:paraId="0EE637AB" w14:textId="77777777" w:rsidR="00D1253E" w:rsidRPr="00756E12" w:rsidRDefault="00D1253E" w:rsidP="00D1253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56E12">
              <w:rPr>
                <w:rFonts w:ascii="Angsana New" w:hAnsi="Angsana New"/>
                <w:sz w:val="30"/>
                <w:szCs w:val="30"/>
                <w:cs/>
              </w:rPr>
              <w:t>ข้อสมมติด้านประชากร</w:t>
            </w:r>
            <w:r w:rsidRPr="00756E12">
              <w:rPr>
                <w:rFonts w:ascii="Angsana New" w:hAnsi="Angsana New" w:hint="cs"/>
                <w:sz w:val="30"/>
                <w:szCs w:val="30"/>
                <w:cs/>
              </w:rPr>
              <w:t>ศาสตร์</w:t>
            </w:r>
          </w:p>
        </w:tc>
        <w:tc>
          <w:tcPr>
            <w:tcW w:w="1170" w:type="dxa"/>
          </w:tcPr>
          <w:p w14:paraId="30F2599D" w14:textId="1BA6C17F" w:rsidR="00D1253E" w:rsidRPr="00756E12" w:rsidRDefault="00EB4DFC" w:rsidP="00D1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222</w:t>
            </w:r>
          </w:p>
        </w:tc>
        <w:tc>
          <w:tcPr>
            <w:tcW w:w="270" w:type="dxa"/>
          </w:tcPr>
          <w:p w14:paraId="5C64A23E" w14:textId="77777777" w:rsidR="00D1253E" w:rsidRPr="00756E12" w:rsidRDefault="00D1253E" w:rsidP="00D1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B105EF" w14:textId="31477BE2" w:rsidR="00D1253E" w:rsidRPr="00756E12" w:rsidRDefault="00D1253E" w:rsidP="00D1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1253E" w:rsidRPr="00300257" w14:paraId="06E69F14" w14:textId="77777777" w:rsidTr="00D1253E">
        <w:tc>
          <w:tcPr>
            <w:tcW w:w="6570" w:type="dxa"/>
          </w:tcPr>
          <w:p w14:paraId="59C1B3D9" w14:textId="77777777" w:rsidR="00D1253E" w:rsidRPr="00756E12" w:rsidRDefault="00D1253E" w:rsidP="00D1253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56E12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170" w:type="dxa"/>
          </w:tcPr>
          <w:p w14:paraId="771D800B" w14:textId="50DBD07C" w:rsidR="00D1253E" w:rsidRPr="00756E12" w:rsidRDefault="00EB4DFC" w:rsidP="00D1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</w:t>
            </w:r>
          </w:p>
        </w:tc>
        <w:tc>
          <w:tcPr>
            <w:tcW w:w="270" w:type="dxa"/>
          </w:tcPr>
          <w:p w14:paraId="41C61BA2" w14:textId="77777777" w:rsidR="00D1253E" w:rsidRPr="00756E12" w:rsidRDefault="00D1253E" w:rsidP="00D1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1EF695" w14:textId="21F22EE3" w:rsidR="00D1253E" w:rsidRPr="00300257" w:rsidRDefault="00D1253E" w:rsidP="00D1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</w:t>
            </w:r>
          </w:p>
        </w:tc>
      </w:tr>
      <w:tr w:rsidR="00D1253E" w:rsidRPr="00300257" w14:paraId="48024EBE" w14:textId="77777777" w:rsidTr="00D1253E">
        <w:tc>
          <w:tcPr>
            <w:tcW w:w="6570" w:type="dxa"/>
          </w:tcPr>
          <w:p w14:paraId="587179C9" w14:textId="77777777" w:rsidR="00D1253E" w:rsidRPr="00300257" w:rsidRDefault="00D1253E" w:rsidP="00D1253E">
            <w:pP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300257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5A04B7" w14:textId="007E0AA8" w:rsidR="00D1253E" w:rsidRPr="00300257" w:rsidRDefault="00EB4DFC" w:rsidP="002B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</w:t>
            </w:r>
            <w:r w:rsidR="002B711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C739B26" w14:textId="77777777" w:rsidR="00D1253E" w:rsidRPr="00300257" w:rsidRDefault="00D1253E" w:rsidP="00D1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7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13E342" w14:textId="30CE3872" w:rsidR="00D1253E" w:rsidRPr="00300257" w:rsidRDefault="00D1253E" w:rsidP="00D1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98</w:t>
            </w:r>
          </w:p>
        </w:tc>
      </w:tr>
      <w:tr w:rsidR="00D1253E" w:rsidRPr="00300257" w14:paraId="7774C41E" w14:textId="77777777" w:rsidTr="00D1253E">
        <w:tc>
          <w:tcPr>
            <w:tcW w:w="6570" w:type="dxa"/>
          </w:tcPr>
          <w:p w14:paraId="1B939ADA" w14:textId="77777777" w:rsidR="00D1253E" w:rsidRPr="00300257" w:rsidRDefault="00D1253E" w:rsidP="00204F5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A87025" w14:textId="4FA9ADE9" w:rsidR="00D1253E" w:rsidRPr="00300257" w:rsidRDefault="00EB4DFC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1,393</w:t>
            </w:r>
          </w:p>
        </w:tc>
        <w:tc>
          <w:tcPr>
            <w:tcW w:w="270" w:type="dxa"/>
          </w:tcPr>
          <w:p w14:paraId="40E2F1D7" w14:textId="77777777" w:rsidR="00D1253E" w:rsidRPr="00300257" w:rsidRDefault="00D1253E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D6499FF" w14:textId="5FBDAA9E" w:rsidR="00D1253E" w:rsidRPr="00300257" w:rsidRDefault="00D1253E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156</w:t>
            </w:r>
          </w:p>
        </w:tc>
      </w:tr>
    </w:tbl>
    <w:p w14:paraId="5594B619" w14:textId="77777777" w:rsidR="00D1253E" w:rsidRPr="000D7FF0" w:rsidRDefault="00D1253E" w:rsidP="000D7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</w:p>
    <w:p w14:paraId="451AB905" w14:textId="77777777" w:rsidR="00D1253E" w:rsidRPr="00300257" w:rsidRDefault="00D1253E" w:rsidP="00D125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62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300257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14:paraId="671B1B93" w14:textId="77777777" w:rsidR="00D1253E" w:rsidRPr="000D7FF0" w:rsidRDefault="00D1253E" w:rsidP="000D7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</w:p>
    <w:p w14:paraId="0CE41517" w14:textId="716D6394" w:rsidR="003B76EA" w:rsidRPr="00F114CF" w:rsidRDefault="00513609" w:rsidP="00C33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firstLine="141"/>
        <w:rPr>
          <w:rFonts w:ascii="Angsana New" w:hAnsi="Angsana New"/>
          <w:i/>
          <w:iCs/>
          <w:sz w:val="30"/>
          <w:szCs w:val="30"/>
        </w:rPr>
      </w:pPr>
      <w:r w:rsidRPr="00F114CF">
        <w:rPr>
          <w:rFonts w:ascii="Angsana New" w:hAnsi="Angsana New"/>
          <w:i/>
          <w:iCs/>
          <w:sz w:val="30"/>
          <w:szCs w:val="30"/>
          <w:cs/>
        </w:rPr>
        <w:t>ข้อสมม</w:t>
      </w:r>
      <w:r w:rsidR="003B76EA" w:rsidRPr="00F114CF">
        <w:rPr>
          <w:rFonts w:ascii="Angsana New" w:hAnsi="Angsana New"/>
          <w:i/>
          <w:iCs/>
          <w:sz w:val="30"/>
          <w:szCs w:val="30"/>
          <w:cs/>
        </w:rPr>
        <w:t>ติหลักในการประมาณการตามหลักคณิตศาสตร์ประกันภัย</w:t>
      </w:r>
      <w:r w:rsidR="003350F1" w:rsidRPr="00F114C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3B76EA" w:rsidRPr="00F114CF">
        <w:rPr>
          <w:rFonts w:ascii="Angsana New" w:hAnsi="Angsana New"/>
          <w:i/>
          <w:iCs/>
          <w:sz w:val="30"/>
          <w:szCs w:val="30"/>
          <w:cs/>
        </w:rPr>
        <w:t>ณ</w:t>
      </w:r>
      <w:r w:rsidR="003350F1" w:rsidRPr="00F114C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041987" w:rsidRPr="00F114CF">
        <w:rPr>
          <w:rFonts w:ascii="Angsana New" w:hAnsi="Angsana New"/>
          <w:i/>
          <w:iCs/>
          <w:sz w:val="30"/>
          <w:szCs w:val="30"/>
          <w:cs/>
        </w:rPr>
        <w:t>วันสิ้นรอบระยะเวลา</w:t>
      </w:r>
      <w:r w:rsidR="003B76EA" w:rsidRPr="00F114CF">
        <w:rPr>
          <w:rFonts w:ascii="Angsana New" w:hAnsi="Angsana New"/>
          <w:i/>
          <w:iCs/>
          <w:sz w:val="30"/>
          <w:szCs w:val="30"/>
          <w:cs/>
        </w:rPr>
        <w:t>รายงาน</w:t>
      </w:r>
    </w:p>
    <w:p w14:paraId="2509CEED" w14:textId="77777777" w:rsidR="001F1A9F" w:rsidRDefault="001F1A9F" w:rsidP="00832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</w:p>
    <w:tbl>
      <w:tblPr>
        <w:tblW w:w="92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2428"/>
        <w:gridCol w:w="236"/>
        <w:gridCol w:w="2430"/>
      </w:tblGrid>
      <w:tr w:rsidR="00F114CF" w:rsidRPr="006F372E" w14:paraId="557E43DA" w14:textId="77777777" w:rsidTr="00CE5C5F">
        <w:trPr>
          <w:cantSplit/>
          <w:trHeight w:val="369"/>
        </w:trPr>
        <w:tc>
          <w:tcPr>
            <w:tcW w:w="4140" w:type="dxa"/>
            <w:vAlign w:val="center"/>
          </w:tcPr>
          <w:p w14:paraId="42CB8C27" w14:textId="77777777" w:rsidR="00F114CF" w:rsidRPr="006F372E" w:rsidRDefault="00F114CF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428" w:type="dxa"/>
          </w:tcPr>
          <w:p w14:paraId="15CC88EA" w14:textId="197F97E4" w:rsidR="00F114CF" w:rsidRPr="006F372E" w:rsidDel="00EE504F" w:rsidRDefault="004E256E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6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62AD3D31" w14:textId="77777777" w:rsidR="00F114CF" w:rsidRPr="006F372E" w:rsidRDefault="00F114CF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2B1165E1" w14:textId="004C37FA" w:rsidR="00F114CF" w:rsidRPr="006F372E" w:rsidRDefault="004E256E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F114CF" w:rsidRPr="006F372E" w14:paraId="2DB57BF0" w14:textId="77777777" w:rsidTr="00CE5C5F">
        <w:trPr>
          <w:cantSplit/>
          <w:trHeight w:val="369"/>
        </w:trPr>
        <w:tc>
          <w:tcPr>
            <w:tcW w:w="4140" w:type="dxa"/>
            <w:vAlign w:val="center"/>
          </w:tcPr>
          <w:p w14:paraId="67FDD73D" w14:textId="77777777" w:rsidR="00F114CF" w:rsidRPr="006F372E" w:rsidRDefault="00F114CF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5094" w:type="dxa"/>
            <w:gridSpan w:val="3"/>
          </w:tcPr>
          <w:p w14:paraId="10371F39" w14:textId="77777777" w:rsidR="00F114CF" w:rsidRPr="006F372E" w:rsidRDefault="00F114CF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9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F37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                   (ร้อยละ)</w:t>
            </w:r>
          </w:p>
        </w:tc>
      </w:tr>
      <w:tr w:rsidR="00F114CF" w:rsidRPr="006F372E" w14:paraId="6A3EC610" w14:textId="77777777" w:rsidTr="00CE5C5F">
        <w:trPr>
          <w:cantSplit/>
          <w:trHeight w:hRule="exact" w:val="57"/>
        </w:trPr>
        <w:tc>
          <w:tcPr>
            <w:tcW w:w="4140" w:type="dxa"/>
          </w:tcPr>
          <w:p w14:paraId="266082CD" w14:textId="77777777" w:rsidR="00F114CF" w:rsidRPr="006F372E" w:rsidRDefault="00F114CF" w:rsidP="0040562E">
            <w:pPr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428" w:type="dxa"/>
          </w:tcPr>
          <w:p w14:paraId="5F86B96E" w14:textId="77777777" w:rsidR="00F114CF" w:rsidRPr="006F372E" w:rsidRDefault="00F114CF" w:rsidP="0040562E">
            <w:pPr>
              <w:spacing w:line="380" w:lineRule="exact"/>
              <w:ind w:right="72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</w:tcPr>
          <w:p w14:paraId="4E848B53" w14:textId="77777777" w:rsidR="00F114CF" w:rsidRPr="006F372E" w:rsidRDefault="00F114CF" w:rsidP="0040562E">
            <w:pPr>
              <w:spacing w:line="380" w:lineRule="exact"/>
              <w:ind w:right="72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30" w:type="dxa"/>
          </w:tcPr>
          <w:p w14:paraId="4DE1CB3D" w14:textId="77777777" w:rsidR="00F114CF" w:rsidRPr="006F372E" w:rsidRDefault="00F114CF" w:rsidP="0040562E">
            <w:pPr>
              <w:spacing w:line="380" w:lineRule="exact"/>
              <w:ind w:right="72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F114CF" w:rsidRPr="006F372E" w14:paraId="7A928DAE" w14:textId="77777777" w:rsidTr="00CE5C5F">
        <w:trPr>
          <w:cantSplit/>
          <w:trHeight w:val="369"/>
        </w:trPr>
        <w:tc>
          <w:tcPr>
            <w:tcW w:w="4140" w:type="dxa"/>
          </w:tcPr>
          <w:p w14:paraId="05414B07" w14:textId="77777777" w:rsidR="00F114CF" w:rsidRPr="006F372E" w:rsidRDefault="00F114CF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</w:rPr>
            </w:pPr>
            <w:r w:rsidRPr="006F372E">
              <w:rPr>
                <w:rFonts w:ascii="Angsana New" w:hAnsi="Angsana New"/>
                <w:sz w:val="29"/>
                <w:szCs w:val="29"/>
                <w:cs/>
              </w:rPr>
              <w:t xml:space="preserve">อัตราคิดลด </w:t>
            </w:r>
            <w:r w:rsidRPr="006F372E">
              <w:rPr>
                <w:rFonts w:ascii="Angsana New" w:hAnsi="Angsana New"/>
                <w:sz w:val="29"/>
                <w:szCs w:val="29"/>
              </w:rPr>
              <w:t>*</w:t>
            </w:r>
          </w:p>
        </w:tc>
        <w:tc>
          <w:tcPr>
            <w:tcW w:w="2428" w:type="dxa"/>
          </w:tcPr>
          <w:p w14:paraId="34E7FEA5" w14:textId="77777777" w:rsidR="00F114CF" w:rsidRPr="006F372E" w:rsidRDefault="00F114CF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trike/>
                <w:sz w:val="29"/>
                <w:szCs w:val="29"/>
                <w:cs/>
              </w:rPr>
            </w:pPr>
          </w:p>
        </w:tc>
        <w:tc>
          <w:tcPr>
            <w:tcW w:w="236" w:type="dxa"/>
          </w:tcPr>
          <w:p w14:paraId="4320D523" w14:textId="77777777" w:rsidR="00F114CF" w:rsidRPr="006F372E" w:rsidRDefault="00F114CF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trike/>
                <w:sz w:val="29"/>
                <w:szCs w:val="29"/>
                <w:cs/>
              </w:rPr>
            </w:pPr>
          </w:p>
        </w:tc>
        <w:tc>
          <w:tcPr>
            <w:tcW w:w="2430" w:type="dxa"/>
            <w:vAlign w:val="center"/>
          </w:tcPr>
          <w:p w14:paraId="5D9D6758" w14:textId="77777777" w:rsidR="00F114CF" w:rsidRPr="006F372E" w:rsidRDefault="00F114CF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1D581A" w:rsidRPr="006F372E" w14:paraId="43A381FC" w14:textId="77777777" w:rsidTr="00CE5C5F">
        <w:trPr>
          <w:cantSplit/>
          <w:trHeight w:val="369"/>
        </w:trPr>
        <w:tc>
          <w:tcPr>
            <w:tcW w:w="4140" w:type="dxa"/>
          </w:tcPr>
          <w:p w14:paraId="63524FEF" w14:textId="77777777" w:rsidR="001D581A" w:rsidRPr="006F372E" w:rsidRDefault="001D581A" w:rsidP="001D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6F372E">
              <w:rPr>
                <w:rFonts w:ascii="Angsana New" w:hAnsi="Angsana New"/>
                <w:sz w:val="29"/>
                <w:szCs w:val="29"/>
              </w:rPr>
              <w:t>-</w:t>
            </w:r>
            <w:r w:rsidRPr="006F372E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6F372E">
              <w:rPr>
                <w:rFonts w:ascii="Angsana New" w:hAnsi="Angsana New" w:hint="cs"/>
                <w:sz w:val="29"/>
                <w:szCs w:val="29"/>
                <w:cs/>
              </w:rPr>
              <w:t>ประเทศไทย</w:t>
            </w:r>
          </w:p>
        </w:tc>
        <w:tc>
          <w:tcPr>
            <w:tcW w:w="2428" w:type="dxa"/>
          </w:tcPr>
          <w:p w14:paraId="67D16A40" w14:textId="355065DB" w:rsidR="001D581A" w:rsidRPr="00906095" w:rsidRDefault="001E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45" w:firstLine="5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756BA">
              <w:rPr>
                <w:rFonts w:ascii="Angsana New" w:hAnsi="Angsana New"/>
                <w:sz w:val="30"/>
                <w:szCs w:val="30"/>
              </w:rPr>
              <w:t>2.6</w:t>
            </w:r>
            <w:r w:rsidR="00906095" w:rsidRPr="00B756BA">
              <w:rPr>
                <w:rFonts w:ascii="Angsana New" w:hAnsi="Angsana New"/>
                <w:sz w:val="30"/>
                <w:szCs w:val="30"/>
              </w:rPr>
              <w:t>5</w:t>
            </w:r>
            <w:r w:rsidRPr="00B756B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D4517" w:rsidRPr="00B756BA">
              <w:rPr>
                <w:rFonts w:ascii="Angsana New" w:hAnsi="Angsana New"/>
                <w:sz w:val="30"/>
                <w:szCs w:val="30"/>
              </w:rPr>
              <w:t>-</w:t>
            </w:r>
            <w:r w:rsidRPr="00B756BA">
              <w:rPr>
                <w:rFonts w:ascii="Angsana New" w:hAnsi="Angsana New"/>
                <w:sz w:val="30"/>
                <w:szCs w:val="30"/>
              </w:rPr>
              <w:t xml:space="preserve"> 3.72</w:t>
            </w:r>
          </w:p>
        </w:tc>
        <w:tc>
          <w:tcPr>
            <w:tcW w:w="236" w:type="dxa"/>
          </w:tcPr>
          <w:p w14:paraId="67E5FEB3" w14:textId="77777777" w:rsidR="001D581A" w:rsidRPr="00906095" w:rsidRDefault="001D581A" w:rsidP="001D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trike/>
                <w:sz w:val="29"/>
                <w:szCs w:val="29"/>
                <w:cs/>
              </w:rPr>
            </w:pPr>
          </w:p>
        </w:tc>
        <w:tc>
          <w:tcPr>
            <w:tcW w:w="2430" w:type="dxa"/>
          </w:tcPr>
          <w:p w14:paraId="7D6916FA" w14:textId="0ED99943" w:rsidR="001D581A" w:rsidRPr="00906095" w:rsidRDefault="001D581A" w:rsidP="007E5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1"/>
              </w:tabs>
              <w:spacing w:line="340" w:lineRule="exact"/>
              <w:ind w:left="360" w:right="113" w:firstLine="540"/>
              <w:jc w:val="right"/>
              <w:rPr>
                <w:rFonts w:ascii="Angsana New" w:hAnsi="Angsana New"/>
                <w:strike/>
                <w:sz w:val="30"/>
                <w:szCs w:val="30"/>
                <w:cs/>
              </w:rPr>
            </w:pPr>
            <w:r w:rsidRPr="00906095">
              <w:rPr>
                <w:rFonts w:ascii="Angsana New" w:hAnsi="Angsana New"/>
                <w:sz w:val="30"/>
                <w:szCs w:val="30"/>
              </w:rPr>
              <w:t>2.62 - 3.76</w:t>
            </w:r>
          </w:p>
        </w:tc>
      </w:tr>
      <w:tr w:rsidR="001D581A" w:rsidRPr="00C9154E" w14:paraId="5F5BBE27" w14:textId="77777777" w:rsidTr="00CE5C5F">
        <w:trPr>
          <w:cantSplit/>
          <w:trHeight w:val="369"/>
        </w:trPr>
        <w:tc>
          <w:tcPr>
            <w:tcW w:w="4140" w:type="dxa"/>
          </w:tcPr>
          <w:p w14:paraId="72BE827A" w14:textId="77777777" w:rsidR="001D581A" w:rsidRPr="006F372E" w:rsidRDefault="001D581A" w:rsidP="001D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</w:rPr>
            </w:pPr>
            <w:r w:rsidRPr="006F372E">
              <w:rPr>
                <w:rFonts w:ascii="Angsana New" w:hAnsi="Angsana New"/>
                <w:sz w:val="29"/>
                <w:szCs w:val="29"/>
              </w:rPr>
              <w:t>-</w:t>
            </w:r>
            <w:r w:rsidRPr="006F372E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6F372E">
              <w:rPr>
                <w:rFonts w:ascii="Angsana New" w:hAnsi="Angsana New" w:hint="cs"/>
                <w:sz w:val="29"/>
                <w:szCs w:val="29"/>
                <w:cs/>
              </w:rPr>
              <w:t>ประเทศเวียดนาม</w:t>
            </w:r>
          </w:p>
        </w:tc>
        <w:tc>
          <w:tcPr>
            <w:tcW w:w="2428" w:type="dxa"/>
            <w:vAlign w:val="center"/>
          </w:tcPr>
          <w:p w14:paraId="11A06BAC" w14:textId="42884C54" w:rsidR="001D581A" w:rsidRPr="00B756BA" w:rsidRDefault="00C9521C" w:rsidP="001D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45" w:firstLine="54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E5942">
              <w:rPr>
                <w:rFonts w:ascii="Angsana New" w:hAnsi="Angsana New"/>
                <w:sz w:val="30"/>
                <w:szCs w:val="30"/>
              </w:rPr>
              <w:t>5.10</w:t>
            </w:r>
          </w:p>
        </w:tc>
        <w:tc>
          <w:tcPr>
            <w:tcW w:w="236" w:type="dxa"/>
          </w:tcPr>
          <w:p w14:paraId="524F67F2" w14:textId="77777777" w:rsidR="001D581A" w:rsidRPr="00B756BA" w:rsidRDefault="001D581A" w:rsidP="001D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trike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2430" w:type="dxa"/>
            <w:vAlign w:val="center"/>
          </w:tcPr>
          <w:p w14:paraId="4B538D2C" w14:textId="5403B460" w:rsidR="001D581A" w:rsidRPr="00C9154E" w:rsidRDefault="001D581A" w:rsidP="007E5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6"/>
              </w:tabs>
              <w:spacing w:line="340" w:lineRule="exact"/>
              <w:ind w:left="360" w:right="113" w:firstLine="540"/>
              <w:jc w:val="right"/>
              <w:rPr>
                <w:rFonts w:ascii="Angsana New" w:hAnsi="Angsana New"/>
                <w:strike/>
                <w:sz w:val="30"/>
                <w:szCs w:val="30"/>
              </w:rPr>
            </w:pPr>
            <w:r w:rsidRPr="00C9154E">
              <w:rPr>
                <w:rFonts w:ascii="Angsana New" w:hAnsi="Angsana New"/>
                <w:sz w:val="30"/>
                <w:szCs w:val="30"/>
              </w:rPr>
              <w:t>6.55 - 6.97</w:t>
            </w:r>
          </w:p>
        </w:tc>
      </w:tr>
      <w:tr w:rsidR="001D581A" w:rsidRPr="006F372E" w14:paraId="1C257C35" w14:textId="77777777" w:rsidTr="00CE5C5F">
        <w:trPr>
          <w:cantSplit/>
          <w:trHeight w:val="369"/>
        </w:trPr>
        <w:tc>
          <w:tcPr>
            <w:tcW w:w="4140" w:type="dxa"/>
          </w:tcPr>
          <w:p w14:paraId="5D9AD0F5" w14:textId="77777777" w:rsidR="001D581A" w:rsidRPr="006F372E" w:rsidRDefault="001D581A" w:rsidP="001D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6F372E">
              <w:rPr>
                <w:rFonts w:ascii="Angsana New" w:hAnsi="Angsana New"/>
                <w:sz w:val="29"/>
                <w:szCs w:val="29"/>
              </w:rPr>
              <w:t>-</w:t>
            </w:r>
            <w:r w:rsidRPr="006F372E">
              <w:rPr>
                <w:rFonts w:ascii="Angsana New" w:hAnsi="Angsana New"/>
                <w:sz w:val="29"/>
                <w:szCs w:val="29"/>
                <w:cs/>
              </w:rPr>
              <w:t xml:space="preserve"> ประเทศอินโดนีเซีย</w:t>
            </w:r>
          </w:p>
        </w:tc>
        <w:tc>
          <w:tcPr>
            <w:tcW w:w="2428" w:type="dxa"/>
          </w:tcPr>
          <w:p w14:paraId="174F2B56" w14:textId="3CEBC8FB" w:rsidR="001D581A" w:rsidRPr="001E44D9" w:rsidRDefault="00D22B07" w:rsidP="001D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45" w:firstLine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2B07">
              <w:rPr>
                <w:rFonts w:ascii="Angsana New" w:hAnsi="Angsana New"/>
                <w:sz w:val="30"/>
                <w:szCs w:val="30"/>
              </w:rPr>
              <w:t>8.24 - 8.98</w:t>
            </w:r>
          </w:p>
        </w:tc>
        <w:tc>
          <w:tcPr>
            <w:tcW w:w="236" w:type="dxa"/>
          </w:tcPr>
          <w:p w14:paraId="533E3E09" w14:textId="77777777" w:rsidR="001D581A" w:rsidRPr="006F372E" w:rsidRDefault="001D581A" w:rsidP="001D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trike/>
                <w:sz w:val="29"/>
                <w:szCs w:val="29"/>
                <w:cs/>
              </w:rPr>
            </w:pPr>
          </w:p>
        </w:tc>
        <w:tc>
          <w:tcPr>
            <w:tcW w:w="2430" w:type="dxa"/>
          </w:tcPr>
          <w:p w14:paraId="15DEB72A" w14:textId="7FEF050F" w:rsidR="001D581A" w:rsidRPr="006F372E" w:rsidRDefault="001D581A" w:rsidP="007E5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6"/>
              </w:tabs>
              <w:spacing w:line="340" w:lineRule="exact"/>
              <w:ind w:left="360" w:right="113" w:firstLine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6</w:t>
            </w:r>
            <w:r w:rsidRPr="00463DDD">
              <w:rPr>
                <w:rFonts w:ascii="Angsana New" w:hAnsi="Angsana New"/>
                <w:sz w:val="30"/>
                <w:szCs w:val="30"/>
              </w:rPr>
              <w:t>.</w:t>
            </w:r>
            <w:r w:rsidRPr="004E256E">
              <w:rPr>
                <w:rFonts w:ascii="Angsana New" w:hAnsi="Angsana New"/>
                <w:sz w:val="30"/>
                <w:szCs w:val="30"/>
              </w:rPr>
              <w:t>97</w:t>
            </w:r>
            <w:r w:rsidRPr="00463DD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-</w:t>
            </w:r>
            <w:r w:rsidRPr="00463DD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E256E">
              <w:rPr>
                <w:rFonts w:ascii="Angsana New" w:hAnsi="Angsana New"/>
                <w:sz w:val="30"/>
                <w:szCs w:val="30"/>
              </w:rPr>
              <w:t>8</w:t>
            </w:r>
            <w:r w:rsidRPr="00463DDD">
              <w:rPr>
                <w:rFonts w:ascii="Angsana New" w:hAnsi="Angsana New"/>
                <w:sz w:val="30"/>
                <w:szCs w:val="30"/>
              </w:rPr>
              <w:t>.</w:t>
            </w:r>
            <w:r w:rsidRPr="004E256E">
              <w:rPr>
                <w:rFonts w:ascii="Angsana New" w:hAnsi="Angsana New"/>
                <w:sz w:val="30"/>
                <w:szCs w:val="30"/>
              </w:rPr>
              <w:t>75</w:t>
            </w:r>
          </w:p>
        </w:tc>
      </w:tr>
      <w:tr w:rsidR="001D581A" w:rsidRPr="006F372E" w14:paraId="406A57F7" w14:textId="77777777" w:rsidTr="00CE5C5F">
        <w:trPr>
          <w:cantSplit/>
          <w:trHeight w:val="369"/>
        </w:trPr>
        <w:tc>
          <w:tcPr>
            <w:tcW w:w="4140" w:type="dxa"/>
          </w:tcPr>
          <w:p w14:paraId="651ACEB3" w14:textId="77777777" w:rsidR="001D581A" w:rsidRPr="006F372E" w:rsidRDefault="001D581A" w:rsidP="001D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6F372E">
              <w:rPr>
                <w:rFonts w:ascii="Angsana New" w:hAnsi="Angsana New"/>
                <w:sz w:val="29"/>
                <w:szCs w:val="29"/>
              </w:rPr>
              <w:t>-</w:t>
            </w:r>
            <w:r w:rsidRPr="006F372E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6F372E">
              <w:rPr>
                <w:rFonts w:ascii="Angsana New" w:hAnsi="Angsana New" w:hint="cs"/>
                <w:sz w:val="29"/>
                <w:szCs w:val="29"/>
                <w:cs/>
              </w:rPr>
              <w:t>อื่นๆ</w:t>
            </w:r>
          </w:p>
        </w:tc>
        <w:tc>
          <w:tcPr>
            <w:tcW w:w="2428" w:type="dxa"/>
          </w:tcPr>
          <w:p w14:paraId="507893E0" w14:textId="7E41B9B9" w:rsidR="001D581A" w:rsidRPr="001E44D9" w:rsidRDefault="00063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45" w:firstLine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14A67">
              <w:rPr>
                <w:rFonts w:ascii="Angsana New" w:hAnsi="Angsana New"/>
                <w:sz w:val="30"/>
                <w:szCs w:val="30"/>
              </w:rPr>
              <w:t xml:space="preserve">6.17 </w:t>
            </w:r>
            <w:r w:rsidR="00D22B07" w:rsidRPr="00814A67">
              <w:rPr>
                <w:rFonts w:ascii="Angsana New" w:hAnsi="Angsana New"/>
                <w:sz w:val="30"/>
                <w:szCs w:val="30"/>
              </w:rPr>
              <w:t>- 7.3</w:t>
            </w:r>
            <w:r w:rsidRPr="00814A6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3CCDD2F7" w14:textId="77777777" w:rsidR="001D581A" w:rsidRPr="006F372E" w:rsidRDefault="001D581A" w:rsidP="001D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trike/>
                <w:sz w:val="29"/>
                <w:szCs w:val="29"/>
                <w:cs/>
              </w:rPr>
            </w:pPr>
          </w:p>
        </w:tc>
        <w:tc>
          <w:tcPr>
            <w:tcW w:w="2430" w:type="dxa"/>
          </w:tcPr>
          <w:p w14:paraId="3F23185C" w14:textId="51670203" w:rsidR="001D581A" w:rsidRPr="006F372E" w:rsidRDefault="007107A6" w:rsidP="007E5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6"/>
              </w:tabs>
              <w:spacing w:line="340" w:lineRule="exact"/>
              <w:ind w:left="360" w:right="113" w:firstLine="5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1D581A" w:rsidRPr="00084BCB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16</w:t>
            </w:r>
            <w:r w:rsidR="001D581A" w:rsidRPr="00084B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D581A" w:rsidRPr="00300257">
              <w:rPr>
                <w:rFonts w:ascii="Angsana New" w:hAnsi="Angsana New"/>
                <w:sz w:val="30"/>
                <w:szCs w:val="30"/>
              </w:rPr>
              <w:t>-</w:t>
            </w:r>
            <w:r w:rsidR="001D581A" w:rsidRPr="00084B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D581A" w:rsidRPr="004E256E">
              <w:rPr>
                <w:rFonts w:ascii="Angsana New" w:hAnsi="Angsana New"/>
                <w:sz w:val="30"/>
                <w:szCs w:val="30"/>
              </w:rPr>
              <w:t>5</w:t>
            </w:r>
            <w:r w:rsidR="001D581A" w:rsidRPr="00084BCB">
              <w:rPr>
                <w:rFonts w:ascii="Angsana New" w:hAnsi="Angsana New"/>
                <w:sz w:val="30"/>
                <w:szCs w:val="30"/>
              </w:rPr>
              <w:t>.</w:t>
            </w:r>
            <w:r w:rsidR="001D581A" w:rsidRPr="004E256E">
              <w:rPr>
                <w:rFonts w:ascii="Angsana New" w:hAnsi="Angsana New"/>
                <w:sz w:val="30"/>
                <w:szCs w:val="30"/>
              </w:rPr>
              <w:t>70</w:t>
            </w:r>
          </w:p>
        </w:tc>
      </w:tr>
      <w:tr w:rsidR="001D581A" w:rsidRPr="006F372E" w14:paraId="33CE2639" w14:textId="77777777" w:rsidTr="00CE5C5F">
        <w:trPr>
          <w:cantSplit/>
          <w:trHeight w:val="369"/>
        </w:trPr>
        <w:tc>
          <w:tcPr>
            <w:tcW w:w="4140" w:type="dxa"/>
          </w:tcPr>
          <w:p w14:paraId="4ABD70B4" w14:textId="77777777" w:rsidR="001D581A" w:rsidRPr="006F372E" w:rsidRDefault="001D581A" w:rsidP="001D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</w:rPr>
            </w:pPr>
            <w:r w:rsidRPr="006F372E">
              <w:rPr>
                <w:rFonts w:ascii="Angsana New" w:hAnsi="Angsana New" w:hint="cs"/>
                <w:sz w:val="29"/>
                <w:szCs w:val="29"/>
                <w:cs/>
              </w:rPr>
              <w:t>อัตรา</w:t>
            </w:r>
            <w:r w:rsidRPr="006F372E">
              <w:rPr>
                <w:rFonts w:ascii="Angsana New" w:hAnsi="Angsana New"/>
                <w:sz w:val="29"/>
                <w:szCs w:val="29"/>
                <w:cs/>
              </w:rPr>
              <w:t>การเพิ่มขึ้นของเงินเดือน</w:t>
            </w:r>
          </w:p>
        </w:tc>
        <w:tc>
          <w:tcPr>
            <w:tcW w:w="2428" w:type="dxa"/>
          </w:tcPr>
          <w:p w14:paraId="6099784A" w14:textId="77C52007" w:rsidR="001D581A" w:rsidRPr="006F372E" w:rsidRDefault="00F95354" w:rsidP="001D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45" w:firstLine="5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3.00 - 7.00</w:t>
            </w:r>
          </w:p>
        </w:tc>
        <w:tc>
          <w:tcPr>
            <w:tcW w:w="236" w:type="dxa"/>
          </w:tcPr>
          <w:p w14:paraId="7AA892FC" w14:textId="77777777" w:rsidR="001D581A" w:rsidRPr="006F372E" w:rsidRDefault="001D581A" w:rsidP="001D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trike/>
                <w:sz w:val="29"/>
                <w:szCs w:val="29"/>
                <w:cs/>
              </w:rPr>
            </w:pPr>
          </w:p>
        </w:tc>
        <w:tc>
          <w:tcPr>
            <w:tcW w:w="2430" w:type="dxa"/>
          </w:tcPr>
          <w:p w14:paraId="301BC12A" w14:textId="606A9ECF" w:rsidR="001D581A" w:rsidRPr="006F372E" w:rsidRDefault="001D581A" w:rsidP="007E5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6"/>
              </w:tabs>
              <w:spacing w:line="340" w:lineRule="exact"/>
              <w:ind w:left="360" w:right="113" w:firstLine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3</w:t>
            </w:r>
            <w:r w:rsidRPr="00084BCB">
              <w:rPr>
                <w:rFonts w:ascii="Angsana New" w:hAnsi="Angsana New"/>
                <w:sz w:val="30"/>
                <w:szCs w:val="30"/>
              </w:rPr>
              <w:t>.</w:t>
            </w:r>
            <w:r w:rsidRPr="004E256E">
              <w:rPr>
                <w:rFonts w:ascii="Angsana New" w:hAnsi="Angsana New"/>
                <w:sz w:val="30"/>
                <w:szCs w:val="30"/>
              </w:rPr>
              <w:t>00</w:t>
            </w:r>
            <w:r w:rsidRPr="00084BC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D04770" w:rsidRPr="00D04770">
              <w:rPr>
                <w:rFonts w:ascii="Angsana New" w:hAnsi="Angsana New" w:hint="cs"/>
                <w:sz w:val="30"/>
                <w:szCs w:val="30"/>
              </w:rPr>
              <w:t>8</w:t>
            </w:r>
            <w:r w:rsidRPr="00084BCB">
              <w:rPr>
                <w:rFonts w:ascii="Angsana New" w:hAnsi="Angsana New"/>
                <w:sz w:val="30"/>
                <w:szCs w:val="30"/>
              </w:rPr>
              <w:t>.</w:t>
            </w:r>
            <w:r w:rsidRPr="004E256E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1D581A" w:rsidRPr="006F372E" w14:paraId="5D3E48F4" w14:textId="77777777" w:rsidTr="00CE5C5F">
        <w:trPr>
          <w:cantSplit/>
          <w:trHeight w:val="369"/>
        </w:trPr>
        <w:tc>
          <w:tcPr>
            <w:tcW w:w="4140" w:type="dxa"/>
          </w:tcPr>
          <w:p w14:paraId="069D3ADE" w14:textId="77777777" w:rsidR="001D581A" w:rsidRPr="006F372E" w:rsidRDefault="001D581A" w:rsidP="001D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6F372E">
              <w:rPr>
                <w:rFonts w:ascii="Angsana New" w:hAnsi="Angsana New" w:hint="cs"/>
                <w:sz w:val="29"/>
                <w:szCs w:val="29"/>
                <w:cs/>
              </w:rPr>
              <w:t>อัตราการหมุนเวียนพนักงาน</w:t>
            </w:r>
            <w:r w:rsidRPr="006F372E">
              <w:rPr>
                <w:rFonts w:ascii="Angsana New" w:hAnsi="Angsana New"/>
                <w:sz w:val="29"/>
                <w:szCs w:val="29"/>
              </w:rPr>
              <w:t xml:space="preserve"> **</w:t>
            </w:r>
          </w:p>
        </w:tc>
        <w:tc>
          <w:tcPr>
            <w:tcW w:w="2428" w:type="dxa"/>
          </w:tcPr>
          <w:p w14:paraId="58E8082D" w14:textId="7F1F934A" w:rsidR="001D581A" w:rsidRPr="006F372E" w:rsidRDefault="001E44D9" w:rsidP="00ED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1.50 </w:t>
            </w:r>
            <w:r w:rsidR="00ED4517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33.00</w:t>
            </w:r>
          </w:p>
        </w:tc>
        <w:tc>
          <w:tcPr>
            <w:tcW w:w="236" w:type="dxa"/>
          </w:tcPr>
          <w:p w14:paraId="588E82A8" w14:textId="77777777" w:rsidR="001D581A" w:rsidRPr="006F372E" w:rsidRDefault="001D581A" w:rsidP="001D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6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430" w:type="dxa"/>
          </w:tcPr>
          <w:p w14:paraId="6E375ED7" w14:textId="498A71C9" w:rsidR="001D581A" w:rsidRPr="006F372E" w:rsidRDefault="001D581A" w:rsidP="007E5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6"/>
              </w:tabs>
              <w:spacing w:line="340" w:lineRule="exact"/>
              <w:ind w:left="360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1</w:t>
            </w:r>
            <w:r w:rsidRPr="00300257">
              <w:rPr>
                <w:rFonts w:ascii="Angsana New" w:hAnsi="Angsana New"/>
                <w:sz w:val="30"/>
                <w:szCs w:val="30"/>
              </w:rPr>
              <w:t>.</w:t>
            </w:r>
            <w:r w:rsidRPr="004E256E">
              <w:rPr>
                <w:rFonts w:ascii="Angsana New" w:hAnsi="Angsana New"/>
                <w:sz w:val="30"/>
                <w:szCs w:val="30"/>
              </w:rPr>
              <w:t>00</w:t>
            </w:r>
            <w:r w:rsidRPr="0030025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E256E">
              <w:rPr>
                <w:rFonts w:ascii="Angsana New" w:hAnsi="Angsana New"/>
                <w:sz w:val="30"/>
                <w:szCs w:val="30"/>
              </w:rPr>
              <w:t>35</w:t>
            </w:r>
            <w:r w:rsidRPr="00300257">
              <w:rPr>
                <w:rFonts w:ascii="Angsana New" w:hAnsi="Angsana New"/>
                <w:sz w:val="30"/>
                <w:szCs w:val="30"/>
              </w:rPr>
              <w:t>.</w:t>
            </w:r>
            <w:r w:rsidRPr="004E256E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1D581A" w:rsidRPr="006F372E" w14:paraId="19767A8C" w14:textId="77777777" w:rsidTr="00CE5C5F">
        <w:trPr>
          <w:cantSplit/>
          <w:trHeight w:val="369"/>
        </w:trPr>
        <w:tc>
          <w:tcPr>
            <w:tcW w:w="4140" w:type="dxa"/>
          </w:tcPr>
          <w:p w14:paraId="39819361" w14:textId="77777777" w:rsidR="001D581A" w:rsidRPr="006F372E" w:rsidRDefault="001D581A" w:rsidP="001D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6F372E">
              <w:rPr>
                <w:rFonts w:ascii="Angsana New" w:hAnsi="Angsana New" w:hint="cs"/>
                <w:sz w:val="29"/>
                <w:szCs w:val="29"/>
                <w:cs/>
              </w:rPr>
              <w:t>อัตรามรณะ</w:t>
            </w:r>
            <w:r w:rsidRPr="006F372E">
              <w:rPr>
                <w:rFonts w:ascii="Angsana New" w:hAnsi="Angsana New"/>
                <w:sz w:val="29"/>
                <w:szCs w:val="29"/>
              </w:rPr>
              <w:t xml:space="preserve"> ***</w:t>
            </w:r>
          </w:p>
        </w:tc>
        <w:tc>
          <w:tcPr>
            <w:tcW w:w="2428" w:type="dxa"/>
          </w:tcPr>
          <w:p w14:paraId="3AFFC8CE" w14:textId="232C005C" w:rsidR="001D581A" w:rsidRPr="006F372E" w:rsidRDefault="001E44D9" w:rsidP="001D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50.00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ของ </w:t>
            </w:r>
            <w:r>
              <w:rPr>
                <w:rFonts w:ascii="Angsana New" w:hAnsi="Angsana New"/>
                <w:sz w:val="30"/>
                <w:szCs w:val="30"/>
              </w:rPr>
              <w:t>TMO2017</w:t>
            </w:r>
          </w:p>
        </w:tc>
        <w:tc>
          <w:tcPr>
            <w:tcW w:w="236" w:type="dxa"/>
          </w:tcPr>
          <w:p w14:paraId="01C75524" w14:textId="77777777" w:rsidR="001D581A" w:rsidRPr="006F372E" w:rsidRDefault="001D581A" w:rsidP="001D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30" w:type="dxa"/>
          </w:tcPr>
          <w:p w14:paraId="5719F26F" w14:textId="73C34A79" w:rsidR="001D581A" w:rsidRPr="006F372E" w:rsidRDefault="001D581A" w:rsidP="007E5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6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</w:t>
            </w:r>
            <w:r w:rsidRPr="00300257">
              <w:rPr>
                <w:rFonts w:ascii="Angsana New" w:hAnsi="Angsana New"/>
                <w:sz w:val="30"/>
                <w:szCs w:val="30"/>
              </w:rPr>
              <w:t>.</w:t>
            </w:r>
            <w:r w:rsidRPr="004E256E">
              <w:rPr>
                <w:rFonts w:ascii="Angsana New" w:hAnsi="Angsana New"/>
                <w:sz w:val="30"/>
                <w:szCs w:val="30"/>
              </w:rPr>
              <w:t>00</w:t>
            </w:r>
            <w:r w:rsidRPr="003002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ของ </w:t>
            </w:r>
            <w:r w:rsidRPr="00300257">
              <w:rPr>
                <w:rFonts w:ascii="Angsana New" w:hAnsi="Angsana New"/>
                <w:sz w:val="30"/>
                <w:szCs w:val="30"/>
              </w:rPr>
              <w:t>TMO</w:t>
            </w:r>
            <w:r w:rsidRPr="004E256E">
              <w:rPr>
                <w:rFonts w:ascii="Angsana New" w:hAnsi="Angsana New"/>
                <w:sz w:val="30"/>
                <w:szCs w:val="30"/>
              </w:rPr>
              <w:t>2008</w:t>
            </w:r>
          </w:p>
        </w:tc>
      </w:tr>
    </w:tbl>
    <w:p w14:paraId="1D256411" w14:textId="77777777" w:rsidR="00F379C9" w:rsidRPr="00300257" w:rsidRDefault="0017173F" w:rsidP="00832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240"/>
        <w:ind w:left="562"/>
        <w:jc w:val="thaiDistribute"/>
        <w:rPr>
          <w:rFonts w:ascii="Angsana New" w:hAnsi="Angsana New"/>
          <w:b/>
          <w:sz w:val="24"/>
          <w:szCs w:val="24"/>
        </w:rPr>
      </w:pPr>
      <w:r w:rsidRPr="00300257">
        <w:rPr>
          <w:rFonts w:ascii="Angsana New" w:hAnsi="Angsana New"/>
          <w:spacing w:val="-2"/>
          <w:sz w:val="24"/>
          <w:szCs w:val="24"/>
        </w:rPr>
        <w:t>*</w:t>
      </w:r>
      <w:r w:rsidR="00667805" w:rsidRPr="00300257">
        <w:rPr>
          <w:rFonts w:ascii="Angsana New" w:hAnsi="Angsana New"/>
          <w:b/>
          <w:spacing w:val="-6"/>
          <w:sz w:val="24"/>
          <w:szCs w:val="24"/>
        </w:rPr>
        <w:tab/>
      </w:r>
      <w:r w:rsidR="00D14E22" w:rsidRPr="00300257">
        <w:rPr>
          <w:rFonts w:ascii="Angsana New" w:hAnsi="Angsana New"/>
          <w:b/>
          <w:sz w:val="24"/>
          <w:szCs w:val="24"/>
          <w:cs/>
        </w:rPr>
        <w:t>อัตราผลตอบแทนในท้องตลาดของพันธบัตรรัฐบาลสำหรับเงินชดเชยตาม</w:t>
      </w:r>
      <w:r w:rsidR="00463C10" w:rsidRPr="00300257">
        <w:rPr>
          <w:rFonts w:ascii="Angsana New" w:hAnsi="Angsana New"/>
          <w:b/>
          <w:sz w:val="24"/>
          <w:szCs w:val="24"/>
          <w:cs/>
        </w:rPr>
        <w:t>ก</w:t>
      </w:r>
      <w:r w:rsidR="00463C10" w:rsidRPr="00300257">
        <w:rPr>
          <w:rFonts w:ascii="Angsana New" w:hAnsi="Angsana New" w:hint="cs"/>
          <w:b/>
          <w:sz w:val="24"/>
          <w:szCs w:val="24"/>
          <w:cs/>
        </w:rPr>
        <w:t>ฎ</w:t>
      </w:r>
      <w:r w:rsidR="00463C10" w:rsidRPr="00300257">
        <w:rPr>
          <w:rFonts w:ascii="Angsana New" w:hAnsi="Angsana New"/>
          <w:b/>
          <w:sz w:val="24"/>
          <w:szCs w:val="24"/>
          <w:cs/>
        </w:rPr>
        <w:t>หมาย</w:t>
      </w:r>
      <w:r w:rsidR="00D14E22" w:rsidRPr="00463DDD">
        <w:rPr>
          <w:rFonts w:ascii="Angsana New" w:hAnsi="Angsana New"/>
          <w:b/>
          <w:sz w:val="24"/>
          <w:szCs w:val="24"/>
          <w:cs/>
        </w:rPr>
        <w:t>แรงงาน</w:t>
      </w:r>
      <w:r w:rsidR="00D14E22" w:rsidRPr="000F5743">
        <w:rPr>
          <w:rFonts w:ascii="Angsana New" w:hAnsi="Angsana New"/>
          <w:b/>
          <w:sz w:val="24"/>
          <w:szCs w:val="24"/>
          <w:cs/>
        </w:rPr>
        <w:t>และเงินบำเหน็จ</w:t>
      </w:r>
    </w:p>
    <w:p w14:paraId="3E7C9168" w14:textId="77777777" w:rsidR="003B76EA" w:rsidRPr="00300257" w:rsidRDefault="00F379C9" w:rsidP="00F37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300257">
        <w:rPr>
          <w:rFonts w:ascii="Angsana New" w:hAnsi="Angsana New"/>
          <w:sz w:val="24"/>
          <w:szCs w:val="24"/>
        </w:rPr>
        <w:t>**</w:t>
      </w:r>
      <w:r w:rsidRPr="00300257">
        <w:rPr>
          <w:rFonts w:ascii="Angsana New" w:hAnsi="Angsana New"/>
          <w:sz w:val="24"/>
          <w:szCs w:val="24"/>
        </w:rPr>
        <w:tab/>
      </w:r>
      <w:r w:rsidR="003B76EA" w:rsidRPr="00300257">
        <w:rPr>
          <w:rFonts w:ascii="Angsana New" w:hAnsi="Angsana New"/>
          <w:b/>
          <w:sz w:val="24"/>
          <w:szCs w:val="24"/>
          <w:cs/>
        </w:rPr>
        <w:t>ขึ้นอยู่กับระยะเวลาการทำงานของพนักงาน</w:t>
      </w:r>
    </w:p>
    <w:p w14:paraId="7394099A" w14:textId="77777777" w:rsidR="00E94C52" w:rsidRPr="00E94C52" w:rsidRDefault="003B76EA" w:rsidP="00E94C52">
      <w:pPr>
        <w:tabs>
          <w:tab w:val="clear" w:pos="227"/>
          <w:tab w:val="clear" w:pos="454"/>
          <w:tab w:val="clear" w:pos="680"/>
          <w:tab w:val="left" w:pos="851"/>
        </w:tabs>
        <w:ind w:left="567"/>
        <w:jc w:val="thaiDistribute"/>
        <w:rPr>
          <w:rFonts w:ascii="Angsana New" w:hAnsi="Angsana New"/>
          <w:sz w:val="24"/>
          <w:szCs w:val="24"/>
        </w:rPr>
      </w:pPr>
      <w:r w:rsidRPr="00E94C52">
        <w:rPr>
          <w:rFonts w:ascii="Angsana New" w:hAnsi="Angsana New"/>
          <w:sz w:val="24"/>
          <w:szCs w:val="24"/>
          <w:cs/>
        </w:rPr>
        <w:t>**</w:t>
      </w:r>
      <w:r w:rsidR="00F379C9" w:rsidRPr="00E94C52">
        <w:rPr>
          <w:rFonts w:ascii="Angsana New" w:hAnsi="Angsana New"/>
          <w:sz w:val="24"/>
          <w:szCs w:val="24"/>
        </w:rPr>
        <w:t>*</w:t>
      </w:r>
      <w:r w:rsidRPr="00E94C52">
        <w:rPr>
          <w:rFonts w:ascii="Angsana New" w:hAnsi="Angsana New"/>
          <w:sz w:val="24"/>
          <w:szCs w:val="24"/>
          <w:cs/>
        </w:rPr>
        <w:tab/>
      </w:r>
      <w:r w:rsidR="00E94C52" w:rsidRPr="00E94C52">
        <w:rPr>
          <w:rFonts w:ascii="Angsana New" w:hAnsi="Angsana New"/>
          <w:sz w:val="24"/>
          <w:szCs w:val="24"/>
          <w:cs/>
        </w:rPr>
        <w:t xml:space="preserve">ปี </w:t>
      </w:r>
      <w:r w:rsidR="00E94C52" w:rsidRPr="00E94C52">
        <w:rPr>
          <w:rFonts w:ascii="Angsana New" w:hAnsi="Angsana New"/>
          <w:sz w:val="24"/>
          <w:szCs w:val="24"/>
        </w:rPr>
        <w:t xml:space="preserve">2561 </w:t>
      </w:r>
      <w:r w:rsidR="00E94C52" w:rsidRPr="00E94C52">
        <w:rPr>
          <w:rFonts w:ascii="Angsana New" w:hAnsi="Angsana New"/>
          <w:sz w:val="24"/>
          <w:szCs w:val="24"/>
          <w:cs/>
        </w:rPr>
        <w:t xml:space="preserve">อ้างอิงตามตารางมรณะไทย </w:t>
      </w:r>
      <w:r w:rsidR="00E94C52" w:rsidRPr="00E94C52">
        <w:rPr>
          <w:rFonts w:ascii="Angsana New" w:hAnsi="Angsana New"/>
          <w:sz w:val="24"/>
          <w:szCs w:val="24"/>
        </w:rPr>
        <w:t>2560</w:t>
      </w:r>
      <w:r w:rsidR="00E94C52" w:rsidRPr="00E94C52">
        <w:rPr>
          <w:rFonts w:ascii="Angsana New" w:hAnsi="Angsana New"/>
          <w:sz w:val="24"/>
          <w:szCs w:val="24"/>
          <w:cs/>
        </w:rPr>
        <w:t xml:space="preserve"> ประเภทสามัญ </w:t>
      </w:r>
      <w:r w:rsidR="00E94C52" w:rsidRPr="00E94C52">
        <w:rPr>
          <w:rFonts w:ascii="Angsana New" w:hAnsi="Angsana New"/>
          <w:sz w:val="24"/>
          <w:szCs w:val="24"/>
        </w:rPr>
        <w:t>(TMO2017:</w:t>
      </w:r>
      <w:r w:rsidR="00E94C52" w:rsidRPr="00E94C52">
        <w:rPr>
          <w:rFonts w:ascii="Angsana New" w:hAnsi="Angsana New"/>
          <w:sz w:val="24"/>
          <w:szCs w:val="24"/>
          <w:cs/>
        </w:rPr>
        <w:t xml:space="preserve"> </w:t>
      </w:r>
      <w:r w:rsidR="00E94C52" w:rsidRPr="00E94C52">
        <w:rPr>
          <w:rFonts w:ascii="Angsana New" w:hAnsi="Angsana New"/>
          <w:sz w:val="24"/>
          <w:szCs w:val="24"/>
        </w:rPr>
        <w:t>Thai</w:t>
      </w:r>
      <w:r w:rsidR="00E94C52" w:rsidRPr="00E94C52">
        <w:rPr>
          <w:rFonts w:ascii="Angsana New" w:hAnsi="Angsana New"/>
          <w:sz w:val="24"/>
          <w:szCs w:val="24"/>
          <w:cs/>
        </w:rPr>
        <w:t xml:space="preserve"> </w:t>
      </w:r>
      <w:r w:rsidR="00E94C52" w:rsidRPr="00E94C52">
        <w:rPr>
          <w:rFonts w:ascii="Angsana New" w:hAnsi="Angsana New"/>
          <w:sz w:val="24"/>
          <w:szCs w:val="24"/>
        </w:rPr>
        <w:t>Mortality</w:t>
      </w:r>
      <w:r w:rsidR="00E94C52" w:rsidRPr="00E94C52">
        <w:rPr>
          <w:rFonts w:ascii="Angsana New" w:hAnsi="Angsana New"/>
          <w:sz w:val="24"/>
          <w:szCs w:val="24"/>
          <w:cs/>
        </w:rPr>
        <w:t xml:space="preserve"> </w:t>
      </w:r>
      <w:r w:rsidR="00E94C52" w:rsidRPr="00E94C52">
        <w:rPr>
          <w:rFonts w:ascii="Angsana New" w:hAnsi="Angsana New"/>
          <w:sz w:val="24"/>
          <w:szCs w:val="24"/>
        </w:rPr>
        <w:t>Ordinary</w:t>
      </w:r>
      <w:r w:rsidR="00E94C52" w:rsidRPr="00E94C52">
        <w:rPr>
          <w:rFonts w:ascii="Angsana New" w:hAnsi="Angsana New"/>
          <w:sz w:val="24"/>
          <w:szCs w:val="24"/>
          <w:cs/>
        </w:rPr>
        <w:t xml:space="preserve"> </w:t>
      </w:r>
      <w:r w:rsidR="00E94C52" w:rsidRPr="00E94C52">
        <w:rPr>
          <w:rFonts w:ascii="Angsana New" w:hAnsi="Angsana New"/>
          <w:sz w:val="24"/>
          <w:szCs w:val="24"/>
        </w:rPr>
        <w:t>Table</w:t>
      </w:r>
      <w:r w:rsidR="00E94C52" w:rsidRPr="00E94C52">
        <w:rPr>
          <w:rFonts w:ascii="Angsana New" w:hAnsi="Angsana New"/>
          <w:sz w:val="24"/>
          <w:szCs w:val="24"/>
          <w:cs/>
        </w:rPr>
        <w:t xml:space="preserve"> </w:t>
      </w:r>
      <w:r w:rsidR="00E94C52" w:rsidRPr="00E94C52">
        <w:rPr>
          <w:rFonts w:ascii="Angsana New" w:hAnsi="Angsana New"/>
          <w:sz w:val="24"/>
          <w:szCs w:val="24"/>
        </w:rPr>
        <w:t>2017)</w:t>
      </w:r>
    </w:p>
    <w:p w14:paraId="177690D0" w14:textId="41B2A852" w:rsidR="001E44D9" w:rsidRPr="00E94C52" w:rsidRDefault="00E94C52" w:rsidP="00E94C52">
      <w:pPr>
        <w:tabs>
          <w:tab w:val="clear" w:pos="227"/>
          <w:tab w:val="clear" w:pos="454"/>
          <w:tab w:val="clear" w:pos="680"/>
          <w:tab w:val="left" w:pos="851"/>
        </w:tabs>
        <w:ind w:left="567" w:firstLine="284"/>
        <w:jc w:val="thaiDistribute"/>
        <w:rPr>
          <w:rFonts w:ascii="Angsana New" w:hAnsi="Angsana New"/>
          <w:sz w:val="24"/>
          <w:szCs w:val="24"/>
          <w:cs/>
        </w:rPr>
      </w:pPr>
      <w:r w:rsidRPr="00E94C52">
        <w:rPr>
          <w:rFonts w:ascii="Angsana New" w:hAnsi="Angsana New"/>
          <w:sz w:val="24"/>
          <w:szCs w:val="24"/>
          <w:cs/>
        </w:rPr>
        <w:t xml:space="preserve">ปี </w:t>
      </w:r>
      <w:r w:rsidRPr="00E94C52">
        <w:rPr>
          <w:rFonts w:ascii="Angsana New" w:hAnsi="Angsana New"/>
          <w:sz w:val="24"/>
          <w:szCs w:val="24"/>
        </w:rPr>
        <w:t>2560</w:t>
      </w:r>
      <w:r w:rsidRPr="00E94C52">
        <w:rPr>
          <w:rFonts w:ascii="Angsana New" w:hAnsi="Angsana New"/>
          <w:sz w:val="24"/>
          <w:szCs w:val="24"/>
          <w:cs/>
        </w:rPr>
        <w:t xml:space="preserve"> อ้างอิงตามตารางมรณะไทย </w:t>
      </w:r>
      <w:r w:rsidRPr="00E94C52">
        <w:rPr>
          <w:rFonts w:ascii="Angsana New" w:hAnsi="Angsana New"/>
          <w:sz w:val="24"/>
          <w:szCs w:val="24"/>
        </w:rPr>
        <w:t>2551</w:t>
      </w:r>
      <w:r w:rsidRPr="00E94C52">
        <w:rPr>
          <w:rFonts w:ascii="Angsana New" w:hAnsi="Angsana New"/>
          <w:sz w:val="24"/>
          <w:szCs w:val="24"/>
          <w:cs/>
        </w:rPr>
        <w:t xml:space="preserve"> ประเภทสามัญ </w:t>
      </w:r>
      <w:r w:rsidRPr="00E94C52">
        <w:rPr>
          <w:rFonts w:ascii="Angsana New" w:hAnsi="Angsana New"/>
          <w:sz w:val="24"/>
          <w:szCs w:val="24"/>
        </w:rPr>
        <w:t>(TMO2008:</w:t>
      </w:r>
      <w:r w:rsidRPr="00E94C52">
        <w:rPr>
          <w:rFonts w:ascii="Angsana New" w:hAnsi="Angsana New"/>
          <w:sz w:val="24"/>
          <w:szCs w:val="24"/>
          <w:cs/>
        </w:rPr>
        <w:t xml:space="preserve"> </w:t>
      </w:r>
      <w:r w:rsidRPr="00E94C52">
        <w:rPr>
          <w:rFonts w:ascii="Angsana New" w:hAnsi="Angsana New"/>
          <w:sz w:val="24"/>
          <w:szCs w:val="24"/>
        </w:rPr>
        <w:t>Thai</w:t>
      </w:r>
      <w:r w:rsidRPr="00E94C52">
        <w:rPr>
          <w:rFonts w:ascii="Angsana New" w:hAnsi="Angsana New"/>
          <w:sz w:val="24"/>
          <w:szCs w:val="24"/>
          <w:cs/>
        </w:rPr>
        <w:t xml:space="preserve"> </w:t>
      </w:r>
      <w:r w:rsidRPr="00E94C52">
        <w:rPr>
          <w:rFonts w:ascii="Angsana New" w:hAnsi="Angsana New"/>
          <w:sz w:val="24"/>
          <w:szCs w:val="24"/>
        </w:rPr>
        <w:t>Mortality</w:t>
      </w:r>
      <w:r w:rsidRPr="00E94C52">
        <w:rPr>
          <w:rFonts w:ascii="Angsana New" w:hAnsi="Angsana New"/>
          <w:sz w:val="24"/>
          <w:szCs w:val="24"/>
          <w:cs/>
        </w:rPr>
        <w:t xml:space="preserve"> </w:t>
      </w:r>
      <w:r w:rsidRPr="00E94C52">
        <w:rPr>
          <w:rFonts w:ascii="Angsana New" w:hAnsi="Angsana New"/>
          <w:sz w:val="24"/>
          <w:szCs w:val="24"/>
        </w:rPr>
        <w:t>Ordinary</w:t>
      </w:r>
      <w:r w:rsidRPr="00E94C52">
        <w:rPr>
          <w:rFonts w:ascii="Angsana New" w:hAnsi="Angsana New"/>
          <w:sz w:val="24"/>
          <w:szCs w:val="24"/>
          <w:cs/>
        </w:rPr>
        <w:t xml:space="preserve"> </w:t>
      </w:r>
      <w:r w:rsidRPr="00E94C52">
        <w:rPr>
          <w:rFonts w:ascii="Angsana New" w:hAnsi="Angsana New"/>
          <w:sz w:val="24"/>
          <w:szCs w:val="24"/>
        </w:rPr>
        <w:t>Table</w:t>
      </w:r>
      <w:r w:rsidRPr="00E94C52">
        <w:rPr>
          <w:rFonts w:ascii="Angsana New" w:hAnsi="Angsana New"/>
          <w:sz w:val="24"/>
          <w:szCs w:val="24"/>
          <w:cs/>
        </w:rPr>
        <w:t xml:space="preserve"> </w:t>
      </w:r>
      <w:r w:rsidRPr="00E94C52">
        <w:rPr>
          <w:rFonts w:ascii="Angsana New" w:hAnsi="Angsana New"/>
          <w:sz w:val="24"/>
          <w:szCs w:val="24"/>
        </w:rPr>
        <w:t>2008)</w:t>
      </w:r>
      <w:r w:rsidRPr="00E94C52">
        <w:rPr>
          <w:rFonts w:ascii="Angsana New" w:hAnsi="Angsana New"/>
          <w:sz w:val="24"/>
          <w:szCs w:val="24"/>
          <w:cs/>
        </w:rPr>
        <w:t xml:space="preserve">  </w:t>
      </w:r>
    </w:p>
    <w:p w14:paraId="6271D592" w14:textId="77777777" w:rsidR="00E77965" w:rsidRPr="00300257" w:rsidRDefault="00E779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  <w:cs/>
        </w:rPr>
      </w:pPr>
    </w:p>
    <w:p w14:paraId="56CF3487" w14:textId="77777777" w:rsidR="00AE20C0" w:rsidRDefault="00AE20C0" w:rsidP="00513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0919C457" w14:textId="77777777" w:rsidR="00BD3082" w:rsidRDefault="00BD3082" w:rsidP="00513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33D83EF8" w14:textId="77777777" w:rsidR="00C9154E" w:rsidRDefault="00C9154E" w:rsidP="00513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407182DE" w14:textId="77777777" w:rsidR="00BD3082" w:rsidRPr="00756E12" w:rsidRDefault="00BD3082" w:rsidP="00BD3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7"/>
        <w:jc w:val="thaiDistribute"/>
        <w:rPr>
          <w:rFonts w:ascii="Times New Roman" w:hAnsi="Times New Roman"/>
          <w:b/>
          <w:bCs/>
          <w:i/>
          <w:iCs/>
          <w:szCs w:val="30"/>
        </w:rPr>
      </w:pPr>
      <w:r w:rsidRPr="00300257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lastRenderedPageBreak/>
        <w:t>การ</w:t>
      </w:r>
      <w:r w:rsidRPr="00756E12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วิเคราะห์ความอ่อนไหว </w:t>
      </w:r>
      <w:r w:rsidRPr="00756E12">
        <w:rPr>
          <w:rFonts w:ascii="Times New Roman" w:hAnsi="Times New Roman"/>
          <w:b/>
          <w:bCs/>
          <w:i/>
          <w:iCs/>
          <w:szCs w:val="30"/>
        </w:rPr>
        <w:t xml:space="preserve"> </w:t>
      </w:r>
    </w:p>
    <w:p w14:paraId="5DB665F9" w14:textId="77777777" w:rsidR="00BD3082" w:rsidRPr="0003128C" w:rsidRDefault="00BD3082" w:rsidP="00BD3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7"/>
        <w:jc w:val="thaiDistribute"/>
        <w:rPr>
          <w:rFonts w:ascii="Angsana New" w:hAnsi="Angsana New"/>
          <w:sz w:val="30"/>
          <w:szCs w:val="30"/>
        </w:rPr>
      </w:pPr>
    </w:p>
    <w:p w14:paraId="6F6CEA9D" w14:textId="3972EDCE" w:rsidR="00BD3082" w:rsidRDefault="00BD3082" w:rsidP="00BD3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56E12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วันสิ้นรอบระยะเวลารายงาน โดยถือว่าข้อสมมติอื่นๆ คงที่ จะมีผลกระทบต่อ</w:t>
      </w:r>
      <w:r w:rsidRPr="00756E12">
        <w:rPr>
          <w:rFonts w:ascii="Angsana New" w:hAnsi="Angsana New" w:hint="cs"/>
          <w:sz w:val="30"/>
          <w:szCs w:val="30"/>
          <w:cs/>
        </w:rPr>
        <w:t>ประมาณการหนี้สินไม่หมุนเวียนของ</w:t>
      </w:r>
      <w:r w:rsidRPr="00756E12">
        <w:rPr>
          <w:rFonts w:ascii="Angsana New" w:hAnsi="Angsana New"/>
          <w:sz w:val="30"/>
          <w:szCs w:val="30"/>
          <w:cs/>
        </w:rPr>
        <w:t>โครงการผลประโยชน์ที่กำหนดไว้เป็นจำนวนเงินดังต่อไปนี้</w:t>
      </w:r>
    </w:p>
    <w:p w14:paraId="7D489568" w14:textId="77777777" w:rsidR="00BD3082" w:rsidRDefault="00BD3082" w:rsidP="00BD3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2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72" w:type="dxa"/>
        <w:tblInd w:w="450" w:type="dxa"/>
        <w:tblLook w:val="01E0" w:firstRow="1" w:lastRow="1" w:firstColumn="1" w:lastColumn="1" w:noHBand="0" w:noVBand="0"/>
      </w:tblPr>
      <w:tblGrid>
        <w:gridCol w:w="4869"/>
        <w:gridCol w:w="459"/>
        <w:gridCol w:w="1701"/>
        <w:gridCol w:w="442"/>
        <w:gridCol w:w="1701"/>
      </w:tblGrid>
      <w:tr w:rsidR="00BD3082" w:rsidRPr="00300257" w14:paraId="2B866DC8" w14:textId="77777777" w:rsidTr="007E5942">
        <w:tc>
          <w:tcPr>
            <w:tcW w:w="9172" w:type="dxa"/>
            <w:gridSpan w:val="5"/>
          </w:tcPr>
          <w:p w14:paraId="1E2FD18A" w14:textId="77777777" w:rsidR="00BD3082" w:rsidRPr="00300257" w:rsidRDefault="00BD3082" w:rsidP="00204F55">
            <w:pPr>
              <w:pStyle w:val="acctfourfigures"/>
              <w:tabs>
                <w:tab w:val="clear" w:pos="765"/>
              </w:tabs>
              <w:spacing w:line="240" w:lineRule="atLeast"/>
              <w:ind w:left="-26" w:right="-18"/>
              <w:rPr>
                <w:rFonts w:ascii="Angsana New" w:hAnsi="Angsana New"/>
                <w:sz w:val="20"/>
                <w:lang w:val="en-US" w:bidi="th-TH"/>
              </w:rPr>
            </w:pPr>
            <w:r w:rsidRPr="00756E1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ผลกระทบต่อ</w:t>
            </w:r>
            <w:r w:rsidRPr="00756E1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ประมาณการหนี้สินไม่หมุนเวียนของ</w:t>
            </w:r>
            <w:r w:rsidRPr="00756E1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โครงการผลประโยชน์ที่กำหนดไว้ ณ วันที่ </w:t>
            </w:r>
            <w:r w:rsidRPr="00756E1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56E1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BD3082" w:rsidRPr="00300257" w14:paraId="0F2183E1" w14:textId="77777777" w:rsidTr="007E5942">
        <w:tc>
          <w:tcPr>
            <w:tcW w:w="9172" w:type="dxa"/>
            <w:gridSpan w:val="5"/>
          </w:tcPr>
          <w:p w14:paraId="5F2E528B" w14:textId="77777777" w:rsidR="00BD3082" w:rsidRPr="00756E12" w:rsidRDefault="00BD3082" w:rsidP="00204F5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BD3082" w:rsidRPr="00300257" w14:paraId="3493B5BC" w14:textId="77777777" w:rsidTr="007E5942">
        <w:tc>
          <w:tcPr>
            <w:tcW w:w="4869" w:type="dxa"/>
          </w:tcPr>
          <w:p w14:paraId="13CCF900" w14:textId="77777777" w:rsidR="00BD3082" w:rsidRPr="00300257" w:rsidRDefault="00BD3082" w:rsidP="00204F55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9" w:type="dxa"/>
          </w:tcPr>
          <w:p w14:paraId="3979398F" w14:textId="77777777" w:rsidR="00BD3082" w:rsidRPr="00300257" w:rsidRDefault="00BD3082" w:rsidP="00204F5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844" w:type="dxa"/>
            <w:gridSpan w:val="3"/>
          </w:tcPr>
          <w:p w14:paraId="7AA20481" w14:textId="77777777" w:rsidR="00BD3082" w:rsidRPr="00300257" w:rsidRDefault="00BD3082" w:rsidP="00204F5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US" w:bidi="th-TH"/>
              </w:rPr>
            </w:pPr>
            <w:r w:rsidRPr="00300257">
              <w:rPr>
                <w:rFonts w:ascii="Angsana New" w:hAnsi="Angsana New" w:hint="cs"/>
                <w:b/>
                <w:sz w:val="30"/>
                <w:szCs w:val="30"/>
                <w:cs/>
                <w:lang w:val="en-US" w:bidi="th-TH"/>
              </w:rPr>
              <w:t>เพิ่มขึ้น (ลดลง)</w:t>
            </w:r>
          </w:p>
        </w:tc>
      </w:tr>
      <w:tr w:rsidR="00BD3082" w:rsidRPr="00300257" w14:paraId="0F3A5FBA" w14:textId="77777777" w:rsidTr="007E5942">
        <w:tc>
          <w:tcPr>
            <w:tcW w:w="4869" w:type="dxa"/>
          </w:tcPr>
          <w:p w14:paraId="21AFC44A" w14:textId="77777777" w:rsidR="00BD3082" w:rsidRPr="00300257" w:rsidRDefault="00BD3082" w:rsidP="00204F55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9" w:type="dxa"/>
          </w:tcPr>
          <w:p w14:paraId="6F0A204C" w14:textId="77777777" w:rsidR="00BD3082" w:rsidRPr="00300257" w:rsidRDefault="00BD3082" w:rsidP="00204F5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01" w:type="dxa"/>
          </w:tcPr>
          <w:p w14:paraId="72860682" w14:textId="5DEC1CF7" w:rsidR="00BD3082" w:rsidRPr="00300257" w:rsidRDefault="00BD3082" w:rsidP="007E5942">
            <w:pPr>
              <w:pStyle w:val="acctfourfigures"/>
              <w:tabs>
                <w:tab w:val="clear" w:pos="765"/>
                <w:tab w:val="left" w:pos="1060"/>
              </w:tabs>
              <w:spacing w:line="240" w:lineRule="atLeast"/>
              <w:ind w:left="-79" w:right="-340"/>
              <w:jc w:val="center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442" w:type="dxa"/>
          </w:tcPr>
          <w:p w14:paraId="1AB48FA8" w14:textId="77777777" w:rsidR="00BD3082" w:rsidRPr="00300257" w:rsidRDefault="00BD3082" w:rsidP="00204F5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01" w:type="dxa"/>
          </w:tcPr>
          <w:p w14:paraId="1BF7DF33" w14:textId="2477E587" w:rsidR="00BD3082" w:rsidRPr="00300257" w:rsidRDefault="00BD3082" w:rsidP="009874D8">
            <w:pPr>
              <w:pStyle w:val="acctfourfigures"/>
              <w:tabs>
                <w:tab w:val="clear" w:pos="765"/>
                <w:tab w:val="left" w:pos="1062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2560</w:t>
            </w:r>
          </w:p>
        </w:tc>
      </w:tr>
      <w:tr w:rsidR="00BD3082" w:rsidRPr="00300257" w14:paraId="23CB01D7" w14:textId="77777777" w:rsidTr="007E5942">
        <w:tc>
          <w:tcPr>
            <w:tcW w:w="4869" w:type="dxa"/>
          </w:tcPr>
          <w:p w14:paraId="4D771EE3" w14:textId="77777777" w:rsidR="00BD3082" w:rsidRPr="00300257" w:rsidRDefault="00BD3082" w:rsidP="00204F55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9" w:type="dxa"/>
          </w:tcPr>
          <w:p w14:paraId="6DE8CCC5" w14:textId="77777777" w:rsidR="00BD3082" w:rsidRPr="00300257" w:rsidRDefault="00BD3082" w:rsidP="00204F5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844" w:type="dxa"/>
            <w:gridSpan w:val="3"/>
          </w:tcPr>
          <w:p w14:paraId="17048766" w14:textId="77777777" w:rsidR="00BD3082" w:rsidRPr="00300257" w:rsidRDefault="00BD3082" w:rsidP="00204F5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00257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300257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BD3082" w:rsidRPr="00300257" w14:paraId="604438C9" w14:textId="77777777" w:rsidTr="007E5942">
        <w:tc>
          <w:tcPr>
            <w:tcW w:w="4869" w:type="dxa"/>
          </w:tcPr>
          <w:p w14:paraId="3E1247E8" w14:textId="77777777" w:rsidR="00BD3082" w:rsidRPr="00300257" w:rsidRDefault="00BD3082" w:rsidP="00204F55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459" w:type="dxa"/>
          </w:tcPr>
          <w:p w14:paraId="5E5D6EF7" w14:textId="77777777" w:rsidR="00BD3082" w:rsidRPr="00300257" w:rsidRDefault="00BD3082" w:rsidP="00204F5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14:paraId="4176D1D9" w14:textId="77777777" w:rsidR="00BD3082" w:rsidRPr="00300257" w:rsidRDefault="00BD3082" w:rsidP="00204F5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42" w:type="dxa"/>
          </w:tcPr>
          <w:p w14:paraId="065D3CB0" w14:textId="77777777" w:rsidR="00BD3082" w:rsidRPr="00300257" w:rsidRDefault="00BD3082" w:rsidP="00204F5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  <w:vAlign w:val="center"/>
          </w:tcPr>
          <w:p w14:paraId="41EDF106" w14:textId="77777777" w:rsidR="00BD3082" w:rsidRPr="00300257" w:rsidRDefault="00BD3082" w:rsidP="00204F5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45F6B" w:rsidRPr="00300257" w14:paraId="40C8F408" w14:textId="77777777" w:rsidTr="007E5942">
        <w:tc>
          <w:tcPr>
            <w:tcW w:w="4869" w:type="dxa"/>
          </w:tcPr>
          <w:p w14:paraId="34436D68" w14:textId="77777777" w:rsidR="00545F6B" w:rsidRPr="00300257" w:rsidRDefault="00545F6B" w:rsidP="0054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8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เพิ่มขึ้นร้อยละ 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300257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459" w:type="dxa"/>
          </w:tcPr>
          <w:p w14:paraId="19C90853" w14:textId="77777777" w:rsidR="00545F6B" w:rsidRPr="00300257" w:rsidRDefault="00545F6B" w:rsidP="0054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0510DF3" w14:textId="70C93DD8" w:rsidR="00545F6B" w:rsidRPr="00300257" w:rsidRDefault="00545F6B" w:rsidP="0054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 w:rsidRPr="00545F6B">
              <w:rPr>
                <w:rFonts w:ascii="Angsana New" w:hAnsi="Angsana New"/>
                <w:sz w:val="30"/>
                <w:szCs w:val="30"/>
              </w:rPr>
              <w:t>(464)</w:t>
            </w:r>
          </w:p>
        </w:tc>
        <w:tc>
          <w:tcPr>
            <w:tcW w:w="442" w:type="dxa"/>
          </w:tcPr>
          <w:p w14:paraId="50910D26" w14:textId="77777777" w:rsidR="00545F6B" w:rsidRPr="00300257" w:rsidRDefault="00545F6B" w:rsidP="0054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7B25DE4" w14:textId="1A54CA3F" w:rsidR="00545F6B" w:rsidRPr="00300257" w:rsidRDefault="00545F6B" w:rsidP="0054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(355)</w:t>
            </w:r>
          </w:p>
        </w:tc>
      </w:tr>
      <w:tr w:rsidR="00545F6B" w:rsidRPr="00300257" w14:paraId="712DAD3A" w14:textId="77777777" w:rsidTr="007E5942">
        <w:tc>
          <w:tcPr>
            <w:tcW w:w="4869" w:type="dxa"/>
          </w:tcPr>
          <w:p w14:paraId="7846A893" w14:textId="77777777" w:rsidR="00545F6B" w:rsidRPr="00300257" w:rsidRDefault="00545F6B" w:rsidP="0054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8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ลดลงร้อยละ 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300257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459" w:type="dxa"/>
          </w:tcPr>
          <w:p w14:paraId="49BE0F28" w14:textId="77777777" w:rsidR="00545F6B" w:rsidRPr="00300257" w:rsidRDefault="00545F6B" w:rsidP="0054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B583FD5" w14:textId="735671A4" w:rsidR="00545F6B" w:rsidRPr="00300257" w:rsidRDefault="00545F6B" w:rsidP="0054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 w:rsidRPr="00545F6B">
              <w:rPr>
                <w:rFonts w:ascii="Angsana New" w:hAnsi="Angsana New"/>
                <w:sz w:val="30"/>
                <w:szCs w:val="30"/>
              </w:rPr>
              <w:t>507</w:t>
            </w:r>
          </w:p>
        </w:tc>
        <w:tc>
          <w:tcPr>
            <w:tcW w:w="442" w:type="dxa"/>
          </w:tcPr>
          <w:p w14:paraId="2395A11A" w14:textId="77777777" w:rsidR="00545F6B" w:rsidRPr="00300257" w:rsidRDefault="00545F6B" w:rsidP="0054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E522A4D" w14:textId="391559BB" w:rsidR="00545F6B" w:rsidRPr="00300257" w:rsidRDefault="00545F6B" w:rsidP="0098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387</w:t>
            </w:r>
          </w:p>
        </w:tc>
      </w:tr>
      <w:tr w:rsidR="00D22E58" w:rsidRPr="00300257" w14:paraId="0987CB3B" w14:textId="77777777" w:rsidTr="007E5942">
        <w:tc>
          <w:tcPr>
            <w:tcW w:w="4869" w:type="dxa"/>
          </w:tcPr>
          <w:p w14:paraId="005B816F" w14:textId="77777777" w:rsidR="00D22E58" w:rsidRPr="00300257" w:rsidRDefault="00D22E58" w:rsidP="00D22E58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459" w:type="dxa"/>
          </w:tcPr>
          <w:p w14:paraId="51814070" w14:textId="77777777" w:rsidR="00D22E58" w:rsidRPr="00300257" w:rsidRDefault="00D22E58" w:rsidP="00D2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691DC9B" w14:textId="77777777" w:rsidR="00D22E58" w:rsidRPr="00300257" w:rsidRDefault="00D22E58" w:rsidP="00D2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dxa"/>
          </w:tcPr>
          <w:p w14:paraId="04C91F52" w14:textId="77777777" w:rsidR="00D22E58" w:rsidRPr="00300257" w:rsidRDefault="00D22E58" w:rsidP="00D2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2C34DAE" w14:textId="77777777" w:rsidR="00D22E58" w:rsidRPr="00300257" w:rsidRDefault="00D22E58" w:rsidP="00D2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5F6B" w:rsidRPr="00300257" w14:paraId="46BF5838" w14:textId="77777777" w:rsidTr="007E5942">
        <w:tc>
          <w:tcPr>
            <w:tcW w:w="4869" w:type="dxa"/>
          </w:tcPr>
          <w:p w14:paraId="398C40B2" w14:textId="77777777" w:rsidR="00545F6B" w:rsidRPr="00300257" w:rsidRDefault="00545F6B" w:rsidP="0054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8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เพิ่มขึ้นร้อยละ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300257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459" w:type="dxa"/>
          </w:tcPr>
          <w:p w14:paraId="549AB139" w14:textId="77777777" w:rsidR="00545F6B" w:rsidRPr="00300257" w:rsidRDefault="00545F6B" w:rsidP="0054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D8DB943" w14:textId="303BCCBE" w:rsidR="00545F6B" w:rsidRPr="00300257" w:rsidRDefault="00545F6B" w:rsidP="0054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 w:rsidRPr="00545F6B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442" w:type="dxa"/>
          </w:tcPr>
          <w:p w14:paraId="51092C36" w14:textId="77777777" w:rsidR="00545F6B" w:rsidRPr="00300257" w:rsidRDefault="00545F6B" w:rsidP="0054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7F1EA88" w14:textId="053F257C" w:rsidR="00545F6B" w:rsidRPr="00300257" w:rsidRDefault="00545F6B" w:rsidP="0054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912</w:t>
            </w:r>
          </w:p>
        </w:tc>
      </w:tr>
      <w:tr w:rsidR="00545F6B" w:rsidRPr="00300257" w14:paraId="112C6B01" w14:textId="77777777" w:rsidTr="007E5942">
        <w:tc>
          <w:tcPr>
            <w:tcW w:w="4869" w:type="dxa"/>
          </w:tcPr>
          <w:p w14:paraId="35A83D01" w14:textId="77777777" w:rsidR="00545F6B" w:rsidRPr="00300257" w:rsidRDefault="00545F6B" w:rsidP="0054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8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ลดลงร้อยละ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300257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459" w:type="dxa"/>
          </w:tcPr>
          <w:p w14:paraId="12390EFB" w14:textId="77777777" w:rsidR="00545F6B" w:rsidRPr="00300257" w:rsidRDefault="00545F6B" w:rsidP="0054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2006ED4" w14:textId="012A6247" w:rsidR="00545F6B" w:rsidRPr="00300257" w:rsidRDefault="00545F6B" w:rsidP="0054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 w:rsidRPr="00545F6B">
              <w:rPr>
                <w:rFonts w:ascii="Angsana New" w:hAnsi="Angsana New"/>
                <w:sz w:val="30"/>
                <w:szCs w:val="30"/>
              </w:rPr>
              <w:t>(860)</w:t>
            </w:r>
          </w:p>
        </w:tc>
        <w:tc>
          <w:tcPr>
            <w:tcW w:w="442" w:type="dxa"/>
          </w:tcPr>
          <w:p w14:paraId="55A884F8" w14:textId="77777777" w:rsidR="00545F6B" w:rsidRPr="00300257" w:rsidRDefault="00545F6B" w:rsidP="0054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D0202A6" w14:textId="7349A460" w:rsidR="00545F6B" w:rsidRPr="00300257" w:rsidRDefault="00545F6B" w:rsidP="0054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(776)</w:t>
            </w:r>
          </w:p>
        </w:tc>
      </w:tr>
      <w:tr w:rsidR="00D22E58" w:rsidRPr="00300257" w14:paraId="14709743" w14:textId="77777777" w:rsidTr="007E5942">
        <w:tc>
          <w:tcPr>
            <w:tcW w:w="4869" w:type="dxa"/>
          </w:tcPr>
          <w:p w14:paraId="7011D0E3" w14:textId="77777777" w:rsidR="00D22E58" w:rsidRPr="00300257" w:rsidRDefault="00D22E58" w:rsidP="00D22E58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459" w:type="dxa"/>
          </w:tcPr>
          <w:p w14:paraId="76879843" w14:textId="77777777" w:rsidR="00D22E58" w:rsidRPr="00300257" w:rsidRDefault="00D22E58" w:rsidP="00D2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AE92FA9" w14:textId="77777777" w:rsidR="00D22E58" w:rsidRPr="00300257" w:rsidRDefault="00D22E58" w:rsidP="00D2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dxa"/>
          </w:tcPr>
          <w:p w14:paraId="6ED640D5" w14:textId="77777777" w:rsidR="00D22E58" w:rsidRPr="00300257" w:rsidRDefault="00D22E58" w:rsidP="00D2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C820E70" w14:textId="77777777" w:rsidR="00D22E58" w:rsidRPr="00300257" w:rsidRDefault="00D22E58" w:rsidP="00D2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5F6B" w:rsidRPr="00300257" w14:paraId="3AEB58B9" w14:textId="77777777" w:rsidTr="007E5942">
        <w:tc>
          <w:tcPr>
            <w:tcW w:w="4869" w:type="dxa"/>
          </w:tcPr>
          <w:p w14:paraId="3E679E23" w14:textId="77777777" w:rsidR="00545F6B" w:rsidRPr="00300257" w:rsidRDefault="00545F6B" w:rsidP="0054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8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เพิ่มขึ้นร้อยละ </w:t>
            </w: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Pr="00300257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459" w:type="dxa"/>
          </w:tcPr>
          <w:p w14:paraId="282A726B" w14:textId="77777777" w:rsidR="00545F6B" w:rsidRPr="00300257" w:rsidRDefault="00545F6B" w:rsidP="0054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F743434" w14:textId="00D75C52" w:rsidR="00545F6B" w:rsidRPr="00300257" w:rsidRDefault="00545F6B" w:rsidP="0054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 w:rsidRPr="00545F6B">
              <w:rPr>
                <w:rFonts w:ascii="Angsana New" w:hAnsi="Angsana New"/>
                <w:sz w:val="30"/>
                <w:szCs w:val="30"/>
              </w:rPr>
              <w:t>(248)</w:t>
            </w:r>
          </w:p>
        </w:tc>
        <w:tc>
          <w:tcPr>
            <w:tcW w:w="442" w:type="dxa"/>
          </w:tcPr>
          <w:p w14:paraId="2803BE15" w14:textId="77777777" w:rsidR="00545F6B" w:rsidRPr="00300257" w:rsidRDefault="00545F6B" w:rsidP="0054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29FE39A" w14:textId="422D7C5D" w:rsidR="00545F6B" w:rsidRPr="00300257" w:rsidRDefault="00545F6B" w:rsidP="0054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(249)</w:t>
            </w:r>
          </w:p>
        </w:tc>
      </w:tr>
      <w:tr w:rsidR="00545F6B" w:rsidRPr="00300257" w14:paraId="4F135702" w14:textId="77777777" w:rsidTr="007E5942">
        <w:tc>
          <w:tcPr>
            <w:tcW w:w="4869" w:type="dxa"/>
          </w:tcPr>
          <w:p w14:paraId="71B77983" w14:textId="77777777" w:rsidR="00545F6B" w:rsidRPr="00300257" w:rsidRDefault="00545F6B" w:rsidP="0054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8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ลดลงร้อยละ </w:t>
            </w: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Pr="00300257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459" w:type="dxa"/>
          </w:tcPr>
          <w:p w14:paraId="26BD7B4C" w14:textId="77777777" w:rsidR="00545F6B" w:rsidRPr="00300257" w:rsidRDefault="00545F6B" w:rsidP="0054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E2FCAE1" w14:textId="60FD7121" w:rsidR="00545F6B" w:rsidRPr="00300257" w:rsidRDefault="00545F6B" w:rsidP="0054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 w:rsidRPr="00545F6B">
              <w:rPr>
                <w:rFonts w:ascii="Angsana New" w:hAnsi="Angsana New"/>
                <w:sz w:val="30"/>
                <w:szCs w:val="30"/>
              </w:rPr>
              <w:t>260</w:t>
            </w:r>
          </w:p>
        </w:tc>
        <w:tc>
          <w:tcPr>
            <w:tcW w:w="442" w:type="dxa"/>
          </w:tcPr>
          <w:p w14:paraId="1A870364" w14:textId="77777777" w:rsidR="00545F6B" w:rsidRPr="00300257" w:rsidRDefault="00545F6B" w:rsidP="0054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899CB26" w14:textId="79DBC51B" w:rsidR="00545F6B" w:rsidRPr="00300257" w:rsidRDefault="00545F6B" w:rsidP="0054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264</w:t>
            </w:r>
          </w:p>
        </w:tc>
      </w:tr>
    </w:tbl>
    <w:p w14:paraId="6498A4B3" w14:textId="77777777" w:rsidR="00BD3082" w:rsidRDefault="00BD3082" w:rsidP="00BD3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14:paraId="73F79CD5" w14:textId="7A029358" w:rsidR="00BD3082" w:rsidRDefault="0069547B" w:rsidP="00BD3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pacing w:val="-2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</w:t>
      </w:r>
      <w:r w:rsidRPr="00300257">
        <w:rPr>
          <w:rFonts w:ascii="Angsana New" w:hAnsi="Angsana New"/>
          <w:sz w:val="30"/>
          <w:szCs w:val="30"/>
          <w:cs/>
        </w:rPr>
        <w:t xml:space="preserve"> แต่ได้แสดงประมาณการความอ่อนไหวของข้อสมมติต่างๆ</w:t>
      </w:r>
    </w:p>
    <w:p w14:paraId="758E954D" w14:textId="77777777" w:rsidR="0069547B" w:rsidRPr="00AE6348" w:rsidRDefault="0069547B" w:rsidP="00BD3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14:paraId="661F11FB" w14:textId="77777777" w:rsidR="001F1A9F" w:rsidRPr="00AE6348" w:rsidRDefault="001F1A9F" w:rsidP="001F1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AE6348">
        <w:rPr>
          <w:rFonts w:ascii="Angsana New" w:hAnsi="Angsana New" w:hint="cs"/>
          <w:i/>
          <w:iCs/>
          <w:sz w:val="30"/>
          <w:szCs w:val="30"/>
          <w:cs/>
        </w:rPr>
        <w:t>สินทรัพย์โครงการ</w:t>
      </w:r>
      <w:r w:rsidR="0090059F" w:rsidRPr="00AE6348">
        <w:rPr>
          <w:rFonts w:ascii="Angsana New" w:hAnsi="Angsana New"/>
          <w:i/>
          <w:iCs/>
          <w:sz w:val="30"/>
          <w:szCs w:val="30"/>
          <w:cs/>
        </w:rPr>
        <w:t>ของบริษัทย่อยในต่างประเทศ</w:t>
      </w:r>
    </w:p>
    <w:p w14:paraId="5101BC73" w14:textId="77777777" w:rsidR="00640751" w:rsidRPr="00AE6348" w:rsidRDefault="00640751" w:rsidP="001F1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62"/>
        <w:gridCol w:w="1701"/>
        <w:gridCol w:w="425"/>
        <w:gridCol w:w="1701"/>
      </w:tblGrid>
      <w:tr w:rsidR="00A334F7" w:rsidRPr="00613610" w14:paraId="22994DC6" w14:textId="77777777" w:rsidTr="007E5942">
        <w:trPr>
          <w:cantSplit/>
          <w:trHeight w:val="369"/>
        </w:trPr>
        <w:tc>
          <w:tcPr>
            <w:tcW w:w="5362" w:type="dxa"/>
            <w:vAlign w:val="center"/>
          </w:tcPr>
          <w:p w14:paraId="7D24BD78" w14:textId="77777777" w:rsidR="00A334F7" w:rsidRPr="00613610" w:rsidRDefault="00A334F7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701" w:type="dxa"/>
          </w:tcPr>
          <w:p w14:paraId="0585931E" w14:textId="3D39AB10" w:rsidR="00A334F7" w:rsidRPr="003350F1" w:rsidDel="00EE504F" w:rsidRDefault="004E256E" w:rsidP="007E5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5"/>
              </w:tabs>
              <w:ind w:left="-108" w:right="-3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425" w:type="dxa"/>
          </w:tcPr>
          <w:p w14:paraId="70699660" w14:textId="77777777" w:rsidR="00A334F7" w:rsidRPr="0060002B" w:rsidRDefault="00A334F7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1DBACEB9" w14:textId="4547C879" w:rsidR="00A334F7" w:rsidRDefault="004E256E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</w:tr>
      <w:tr w:rsidR="00A334F7" w:rsidRPr="00613610" w14:paraId="519F9F1A" w14:textId="77777777" w:rsidTr="007E5942">
        <w:trPr>
          <w:cantSplit/>
          <w:trHeight w:val="369"/>
        </w:trPr>
        <w:tc>
          <w:tcPr>
            <w:tcW w:w="5362" w:type="dxa"/>
            <w:vAlign w:val="center"/>
          </w:tcPr>
          <w:p w14:paraId="6E49721A" w14:textId="77777777" w:rsidR="00A334F7" w:rsidRPr="00613610" w:rsidRDefault="00A334F7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3827" w:type="dxa"/>
            <w:gridSpan w:val="3"/>
          </w:tcPr>
          <w:p w14:paraId="12AB5319" w14:textId="77777777" w:rsidR="00A334F7" w:rsidRPr="00613610" w:rsidRDefault="00A334F7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9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F112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                   </w:t>
            </w:r>
            <w:r w:rsidRPr="0061361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69547B" w:rsidRPr="00613610" w14:paraId="280584FD" w14:textId="77777777" w:rsidTr="007E5942">
        <w:trPr>
          <w:cantSplit/>
          <w:trHeight w:val="369"/>
        </w:trPr>
        <w:tc>
          <w:tcPr>
            <w:tcW w:w="5362" w:type="dxa"/>
            <w:vAlign w:val="center"/>
          </w:tcPr>
          <w:p w14:paraId="558A64C2" w14:textId="628A5D17" w:rsidR="0069547B" w:rsidRPr="00613610" w:rsidRDefault="0069547B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9"/>
                <w:szCs w:val="29"/>
                <w:cs/>
              </w:rPr>
            </w:pPr>
            <w:r w:rsidRPr="0030025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300257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ปี</w:t>
            </w:r>
            <w:r w:rsidRPr="0030025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สิ้นสุด</w:t>
            </w:r>
            <w:r w:rsidRPr="003002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3002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827" w:type="dxa"/>
            <w:gridSpan w:val="3"/>
          </w:tcPr>
          <w:p w14:paraId="39485C31" w14:textId="77777777" w:rsidR="0069547B" w:rsidRPr="004F1123" w:rsidRDefault="0069547B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9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2974E7" w:rsidRPr="00E96649" w14:paraId="2CECC33B" w14:textId="77777777" w:rsidTr="007E5942">
        <w:trPr>
          <w:cantSplit/>
          <w:trHeight w:val="369"/>
        </w:trPr>
        <w:tc>
          <w:tcPr>
            <w:tcW w:w="5362" w:type="dxa"/>
          </w:tcPr>
          <w:p w14:paraId="73A78B0C" w14:textId="77777777" w:rsidR="002974E7" w:rsidRPr="00E96649" w:rsidRDefault="002974E7" w:rsidP="00297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E96649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701" w:type="dxa"/>
          </w:tcPr>
          <w:p w14:paraId="7D8E4D0F" w14:textId="44416515" w:rsidR="002974E7" w:rsidRPr="00E96649" w:rsidRDefault="00627E36" w:rsidP="007E5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3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6.17 </w:t>
            </w:r>
            <w:r w:rsidR="0067485E" w:rsidRPr="00300257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7.36</w:t>
            </w:r>
          </w:p>
        </w:tc>
        <w:tc>
          <w:tcPr>
            <w:tcW w:w="425" w:type="dxa"/>
          </w:tcPr>
          <w:p w14:paraId="572F2279" w14:textId="77777777" w:rsidR="002974E7" w:rsidRPr="00E96649" w:rsidRDefault="002974E7" w:rsidP="00297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trike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01" w:type="dxa"/>
          </w:tcPr>
          <w:p w14:paraId="464A56B2" w14:textId="29D8249D" w:rsidR="002974E7" w:rsidRPr="00E96649" w:rsidRDefault="002974E7" w:rsidP="007E5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6"/>
              </w:tabs>
              <w:spacing w:line="340" w:lineRule="exact"/>
              <w:ind w:left="170" w:right="3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4E256E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E256E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4E256E">
              <w:rPr>
                <w:rFonts w:ascii="Angsana New" w:hAnsi="Angsana New"/>
                <w:sz w:val="30"/>
                <w:szCs w:val="30"/>
              </w:rPr>
              <w:t>70</w:t>
            </w:r>
          </w:p>
        </w:tc>
      </w:tr>
    </w:tbl>
    <w:p w14:paraId="4594BC32" w14:textId="77777777" w:rsidR="00A334F7" w:rsidRDefault="00A334F7" w:rsidP="001F1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390F533B" w14:textId="77777777" w:rsidR="00FE23B0" w:rsidRDefault="00FE23B0" w:rsidP="001F1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4AD83BE6" w14:textId="7DE5FD0B" w:rsidR="00FE23B0" w:rsidRDefault="00FE23B0" w:rsidP="003C7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03128C">
        <w:rPr>
          <w:rFonts w:ascii="Angsana New" w:hAnsi="Angsana New"/>
          <w:spacing w:val="-4"/>
          <w:sz w:val="30"/>
          <w:szCs w:val="30"/>
          <w:cs/>
        </w:rPr>
        <w:lastRenderedPageBreak/>
        <w:t xml:space="preserve">เมื่อวันที่ </w:t>
      </w:r>
      <w:r w:rsidRPr="0003128C">
        <w:rPr>
          <w:rFonts w:ascii="Angsana New" w:hAnsi="Angsana New"/>
          <w:spacing w:val="-4"/>
          <w:sz w:val="30"/>
          <w:szCs w:val="30"/>
        </w:rPr>
        <w:t>13</w:t>
      </w:r>
      <w:r w:rsidRPr="0003128C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Pr="0003128C">
        <w:rPr>
          <w:rFonts w:ascii="Angsana New" w:hAnsi="Angsana New"/>
          <w:spacing w:val="-4"/>
          <w:sz w:val="30"/>
          <w:szCs w:val="30"/>
        </w:rPr>
        <w:t>2561</w:t>
      </w:r>
      <w:r w:rsidRPr="0003128C">
        <w:rPr>
          <w:rFonts w:ascii="Angsana New" w:hAnsi="Angsana New"/>
          <w:spacing w:val="-4"/>
          <w:sz w:val="30"/>
          <w:szCs w:val="30"/>
          <w:cs/>
        </w:rPr>
        <w:t xml:space="preserve"> สภานิติบัญญัติแห่งชาติได้เห็นชอบพระราชบัญญัติคุ้มครองแรงงาน และจะมีผลใช้บังคับ</w:t>
      </w:r>
      <w:r w:rsidRPr="00915263">
        <w:rPr>
          <w:rFonts w:ascii="Angsana New" w:hAnsi="Angsana New"/>
          <w:sz w:val="30"/>
          <w:szCs w:val="30"/>
          <w:cs/>
        </w:rPr>
        <w:t xml:space="preserve">เมื่อพ้น </w:t>
      </w:r>
      <w:r w:rsidRPr="00915263">
        <w:rPr>
          <w:rFonts w:ascii="Angsana New" w:hAnsi="Angsana New"/>
          <w:sz w:val="30"/>
          <w:szCs w:val="30"/>
        </w:rPr>
        <w:t>30</w:t>
      </w:r>
      <w:r w:rsidRPr="00915263">
        <w:rPr>
          <w:rFonts w:ascii="Angsana New" w:hAnsi="Angsana New"/>
          <w:sz w:val="30"/>
          <w:szCs w:val="30"/>
          <w:cs/>
        </w:rPr>
        <w:t xml:space="preserve"> วันนับแต่วันที่ประกาศในราชกิจจา</w:t>
      </w:r>
      <w:proofErr w:type="spellStart"/>
      <w:r w:rsidRPr="00915263">
        <w:rPr>
          <w:rFonts w:ascii="Angsana New" w:hAnsi="Angsana New"/>
          <w:sz w:val="30"/>
          <w:szCs w:val="30"/>
          <w:cs/>
        </w:rPr>
        <w:t>นุเบกษา</w:t>
      </w:r>
      <w:proofErr w:type="spellEnd"/>
      <w:r w:rsidRPr="00915263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Pr="00915263">
        <w:rPr>
          <w:rFonts w:ascii="Angsana New" w:hAnsi="Angsana New"/>
          <w:sz w:val="30"/>
          <w:szCs w:val="30"/>
          <w:cs/>
        </w:rPr>
        <w:t>ซี่ง</w:t>
      </w:r>
      <w:proofErr w:type="spellEnd"/>
      <w:r w:rsidRPr="00915263">
        <w:rPr>
          <w:rFonts w:ascii="Angsana New" w:hAnsi="Angsana New"/>
          <w:sz w:val="30"/>
          <w:szCs w:val="30"/>
          <w:cs/>
        </w:rPr>
        <w:t xml:space="preserve">กำหนดให้นายจ้างต้องจ่ายค่าชดเชยให้ลูกจ้างที่ถูกเลิกจ้างเพิ่มเติม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915263">
        <w:rPr>
          <w:rFonts w:ascii="Angsana New" w:hAnsi="Angsana New"/>
          <w:sz w:val="30"/>
          <w:szCs w:val="30"/>
        </w:rPr>
        <w:t>20</w:t>
      </w:r>
      <w:r w:rsidRPr="00915263">
        <w:rPr>
          <w:rFonts w:ascii="Angsana New" w:hAnsi="Angsana New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</w:t>
      </w:r>
      <w:r w:rsidRPr="00D26435">
        <w:rPr>
          <w:rFonts w:ascii="Angsana New" w:hAnsi="Angsana New"/>
          <w:spacing w:val="2"/>
          <w:sz w:val="30"/>
          <w:szCs w:val="30"/>
          <w:cs/>
        </w:rPr>
        <w:t xml:space="preserve">สุดท้าย </w:t>
      </w:r>
      <w:r w:rsidRPr="00D26435">
        <w:rPr>
          <w:rFonts w:ascii="Angsana New" w:hAnsi="Angsana New"/>
          <w:spacing w:val="2"/>
          <w:sz w:val="30"/>
          <w:szCs w:val="30"/>
        </w:rPr>
        <w:t>400</w:t>
      </w:r>
      <w:r w:rsidRPr="00D26435">
        <w:rPr>
          <w:rFonts w:ascii="Angsana New" w:hAnsi="Angsana New"/>
          <w:spacing w:val="2"/>
          <w:sz w:val="30"/>
          <w:szCs w:val="30"/>
          <w:cs/>
        </w:rPr>
        <w:t xml:space="preserve"> วัน จากปัจจุบันอัตราค่าชดเชยสูงสุดคือ </w:t>
      </w:r>
      <w:r w:rsidRPr="00D26435">
        <w:rPr>
          <w:rFonts w:ascii="Angsana New" w:hAnsi="Angsana New"/>
          <w:spacing w:val="2"/>
          <w:sz w:val="30"/>
          <w:szCs w:val="30"/>
        </w:rPr>
        <w:t>300</w:t>
      </w:r>
      <w:r w:rsidRPr="00D26435">
        <w:rPr>
          <w:rFonts w:ascii="Angsana New" w:hAnsi="Angsana New"/>
          <w:spacing w:val="2"/>
          <w:sz w:val="30"/>
          <w:szCs w:val="30"/>
          <w:cs/>
        </w:rPr>
        <w:t xml:space="preserve"> วัน โดยหากกฎหมายดังกล่าวมีผลบังคับใช้ กลุ่มบริษัท</w:t>
      </w:r>
      <w:r w:rsidRPr="00915263">
        <w:rPr>
          <w:rFonts w:ascii="Angsana New" w:hAnsi="Angsana New"/>
          <w:sz w:val="30"/>
          <w:szCs w:val="30"/>
          <w:cs/>
        </w:rPr>
        <w:t>จะรับรู้</w:t>
      </w:r>
      <w:r w:rsidRPr="0003128C">
        <w:rPr>
          <w:rFonts w:ascii="Angsana New" w:hAnsi="Angsana New"/>
          <w:spacing w:val="6"/>
          <w:sz w:val="30"/>
          <w:szCs w:val="30"/>
          <w:cs/>
        </w:rPr>
        <w:t xml:space="preserve">ประมาณการหนี้สินไม่หมุนเวียนสำหรับผลประโยชน์พนักงานเพิ่มขึ้นประมาณ </w:t>
      </w:r>
      <w:r w:rsidR="004B2F09" w:rsidRPr="0003128C">
        <w:rPr>
          <w:rFonts w:ascii="Angsana New" w:hAnsi="Angsana New"/>
          <w:spacing w:val="6"/>
          <w:sz w:val="30"/>
          <w:szCs w:val="30"/>
        </w:rPr>
        <w:t>2</w:t>
      </w:r>
      <w:r w:rsidRPr="0003128C">
        <w:rPr>
          <w:rFonts w:ascii="Angsana New" w:hAnsi="Angsana New"/>
          <w:spacing w:val="6"/>
          <w:sz w:val="30"/>
          <w:szCs w:val="30"/>
        </w:rPr>
        <w:t>,</w:t>
      </w:r>
      <w:r w:rsidR="004B2F09" w:rsidRPr="0003128C">
        <w:rPr>
          <w:rFonts w:ascii="Angsana New" w:hAnsi="Angsana New"/>
          <w:spacing w:val="6"/>
          <w:sz w:val="30"/>
          <w:szCs w:val="30"/>
        </w:rPr>
        <w:t>500</w:t>
      </w:r>
      <w:r w:rsidRPr="0003128C">
        <w:rPr>
          <w:rFonts w:ascii="Angsana New" w:hAnsi="Angsana New"/>
          <w:spacing w:val="6"/>
          <w:sz w:val="30"/>
          <w:szCs w:val="30"/>
        </w:rPr>
        <w:t xml:space="preserve"> </w:t>
      </w:r>
      <w:r w:rsidRPr="0003128C">
        <w:rPr>
          <w:rFonts w:ascii="Angsana New" w:hAnsi="Angsana New"/>
          <w:spacing w:val="6"/>
          <w:sz w:val="30"/>
          <w:szCs w:val="30"/>
          <w:cs/>
        </w:rPr>
        <w:t xml:space="preserve">ล้านบาท </w:t>
      </w:r>
      <w:r w:rsidR="00B9502F" w:rsidRPr="0003128C">
        <w:rPr>
          <w:rFonts w:ascii="Angsana New" w:hAnsi="Angsana New"/>
          <w:spacing w:val="6"/>
          <w:sz w:val="30"/>
          <w:szCs w:val="30"/>
          <w:cs/>
        </w:rPr>
        <w:t>และทำให้</w:t>
      </w:r>
      <w:r w:rsidR="00B9502F">
        <w:rPr>
          <w:rFonts w:ascii="Angsana New" w:hAnsi="Angsana New" w:hint="cs"/>
          <w:sz w:val="30"/>
          <w:szCs w:val="30"/>
          <w:cs/>
        </w:rPr>
        <w:t>กำไรสุทธิลดลง</w:t>
      </w:r>
      <w:r w:rsidRPr="00915263">
        <w:rPr>
          <w:rFonts w:ascii="Angsana New" w:hAnsi="Angsana New"/>
          <w:sz w:val="30"/>
          <w:szCs w:val="30"/>
          <w:cs/>
        </w:rPr>
        <w:t xml:space="preserve">ประมาณ </w:t>
      </w:r>
      <w:r>
        <w:rPr>
          <w:rFonts w:ascii="Angsana New" w:hAnsi="Angsana New"/>
          <w:sz w:val="30"/>
          <w:szCs w:val="30"/>
        </w:rPr>
        <w:t>2,000</w:t>
      </w:r>
      <w:r w:rsidRPr="00915263">
        <w:rPr>
          <w:rFonts w:ascii="Angsana New" w:hAnsi="Angsana New"/>
          <w:sz w:val="30"/>
          <w:szCs w:val="30"/>
        </w:rPr>
        <w:t xml:space="preserve"> </w:t>
      </w:r>
      <w:r w:rsidRPr="00915263">
        <w:rPr>
          <w:rFonts w:ascii="Angsana New" w:hAnsi="Angsana New"/>
          <w:sz w:val="30"/>
          <w:szCs w:val="30"/>
          <w:cs/>
        </w:rPr>
        <w:t>ล้านบาท</w:t>
      </w:r>
    </w:p>
    <w:p w14:paraId="542297EF" w14:textId="77777777" w:rsidR="00FE23B0" w:rsidRDefault="00FE2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/>
        <w:rPr>
          <w:rFonts w:ascii="Angsana New" w:hAnsi="Angsana New"/>
          <w:sz w:val="30"/>
          <w:szCs w:val="30"/>
        </w:rPr>
      </w:pPr>
    </w:p>
    <w:p w14:paraId="049D897A" w14:textId="497A220C" w:rsidR="00C43577" w:rsidRPr="00300257" w:rsidRDefault="003316A0" w:rsidP="00C43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21</w:t>
      </w:r>
      <w:r w:rsidR="00C43577" w:rsidRPr="00300257">
        <w:rPr>
          <w:rFonts w:ascii="Angsana New" w:hAnsi="Angsana New"/>
          <w:b/>
          <w:bCs/>
          <w:sz w:val="30"/>
          <w:szCs w:val="30"/>
        </w:rPr>
        <w:tab/>
      </w:r>
      <w:r w:rsidR="00C43577" w:rsidRPr="00300257">
        <w:rPr>
          <w:rFonts w:ascii="Angsana New" w:hAnsi="Angsana New"/>
          <w:b/>
          <w:bCs/>
          <w:sz w:val="30"/>
          <w:szCs w:val="30"/>
          <w:cs/>
        </w:rPr>
        <w:t>ทุนเรือนหุ้น</w:t>
      </w:r>
    </w:p>
    <w:p w14:paraId="2AAFB64F" w14:textId="77777777" w:rsidR="00C43577" w:rsidRPr="007D5C16" w:rsidRDefault="00C43577" w:rsidP="007D5C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2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9"/>
        <w:gridCol w:w="840"/>
        <w:gridCol w:w="269"/>
        <w:gridCol w:w="1051"/>
        <w:gridCol w:w="269"/>
        <w:gridCol w:w="1051"/>
        <w:gridCol w:w="269"/>
        <w:gridCol w:w="1051"/>
        <w:gridCol w:w="269"/>
        <w:gridCol w:w="1051"/>
      </w:tblGrid>
      <w:tr w:rsidR="00C43577" w:rsidRPr="00300257" w14:paraId="1C4760E9" w14:textId="77777777" w:rsidTr="006B13CD">
        <w:trPr>
          <w:cantSplit/>
          <w:trHeight w:hRule="exact" w:val="369"/>
        </w:trPr>
        <w:tc>
          <w:tcPr>
            <w:tcW w:w="3069" w:type="dxa"/>
          </w:tcPr>
          <w:p w14:paraId="31F1B5E3" w14:textId="77777777" w:rsidR="00C43577" w:rsidRPr="00300257" w:rsidRDefault="00C43577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0" w:type="dxa"/>
          </w:tcPr>
          <w:p w14:paraId="20DBA05B" w14:textId="77777777" w:rsidR="00C43577" w:rsidRPr="00300257" w:rsidRDefault="00C43577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</w:p>
        </w:tc>
        <w:tc>
          <w:tcPr>
            <w:tcW w:w="269" w:type="dxa"/>
          </w:tcPr>
          <w:p w14:paraId="24A38333" w14:textId="77777777" w:rsidR="00C43577" w:rsidRPr="00300257" w:rsidRDefault="00C43577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1" w:type="dxa"/>
            <w:gridSpan w:val="3"/>
          </w:tcPr>
          <w:p w14:paraId="2FED0196" w14:textId="5553489B" w:rsidR="00C43577" w:rsidRPr="00300257" w:rsidRDefault="00C43577" w:rsidP="00204F5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9" w:type="dxa"/>
          </w:tcPr>
          <w:p w14:paraId="3262AAF7" w14:textId="77777777" w:rsidR="00C43577" w:rsidRPr="00300257" w:rsidRDefault="00C43577" w:rsidP="00204F5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1" w:type="dxa"/>
            <w:gridSpan w:val="3"/>
          </w:tcPr>
          <w:p w14:paraId="0E45868C" w14:textId="631F2388" w:rsidR="00C43577" w:rsidRPr="00300257" w:rsidRDefault="00C43577" w:rsidP="00204F5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C43577" w:rsidRPr="00300257" w14:paraId="353199BB" w14:textId="77777777" w:rsidTr="006B13CD">
        <w:trPr>
          <w:cantSplit/>
          <w:trHeight w:hRule="exact" w:val="369"/>
        </w:trPr>
        <w:tc>
          <w:tcPr>
            <w:tcW w:w="3069" w:type="dxa"/>
          </w:tcPr>
          <w:p w14:paraId="795D7906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  <w:tab w:val="left" w:pos="37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0" w:type="dxa"/>
          </w:tcPr>
          <w:p w14:paraId="11F8C5BB" w14:textId="77777777" w:rsidR="00C43577" w:rsidRPr="00300257" w:rsidRDefault="00C43577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9" w:type="dxa"/>
          </w:tcPr>
          <w:p w14:paraId="0FC655CD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14:paraId="46D65C29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69" w:type="dxa"/>
          </w:tcPr>
          <w:p w14:paraId="289A5DB3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14:paraId="45095679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</w:t>
            </w:r>
          </w:p>
        </w:tc>
        <w:tc>
          <w:tcPr>
            <w:tcW w:w="269" w:type="dxa"/>
          </w:tcPr>
          <w:p w14:paraId="12472D83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14:paraId="4FA9ADFD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69" w:type="dxa"/>
          </w:tcPr>
          <w:p w14:paraId="3B84B3FA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14:paraId="6CF95B54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</w:t>
            </w:r>
          </w:p>
        </w:tc>
      </w:tr>
      <w:tr w:rsidR="00C43577" w:rsidRPr="00300257" w14:paraId="33CC86B0" w14:textId="77777777" w:rsidTr="006B13CD">
        <w:trPr>
          <w:cantSplit/>
          <w:trHeight w:hRule="exact" w:val="369"/>
        </w:trPr>
        <w:tc>
          <w:tcPr>
            <w:tcW w:w="3069" w:type="dxa"/>
          </w:tcPr>
          <w:p w14:paraId="4AE36A48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  <w:tab w:val="left" w:pos="37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0" w:type="dxa"/>
          </w:tcPr>
          <w:p w14:paraId="117133B6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69" w:type="dxa"/>
          </w:tcPr>
          <w:p w14:paraId="3ED981A4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11" w:type="dxa"/>
            <w:gridSpan w:val="7"/>
          </w:tcPr>
          <w:p w14:paraId="394F5715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(ล้านหุ้น / </w:t>
            </w: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C43577" w:rsidRPr="00300257" w14:paraId="54CEB2EF" w14:textId="77777777" w:rsidTr="006B13CD">
        <w:trPr>
          <w:cantSplit/>
          <w:trHeight w:hRule="exact" w:val="369"/>
        </w:trPr>
        <w:tc>
          <w:tcPr>
            <w:tcW w:w="3069" w:type="dxa"/>
          </w:tcPr>
          <w:p w14:paraId="4857E168" w14:textId="77777777" w:rsidR="00C43577" w:rsidRPr="00300257" w:rsidRDefault="00C43577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40" w:type="dxa"/>
          </w:tcPr>
          <w:p w14:paraId="6E6F39F4" w14:textId="77777777" w:rsidR="00C43577" w:rsidRPr="00300257" w:rsidRDefault="00C43577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3C0F4A6A" w14:textId="77777777" w:rsidR="00C43577" w:rsidRPr="00300257" w:rsidRDefault="00C43577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31A69941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5F5216CC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14:paraId="6B41752F" w14:textId="77777777" w:rsidR="00C43577" w:rsidRPr="00300257" w:rsidRDefault="00C43577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9398D8D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14:paraId="3FF82F44" w14:textId="77777777" w:rsidR="00C43577" w:rsidRPr="00300257" w:rsidRDefault="00C43577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2F3A23C3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1" w:type="dxa"/>
          </w:tcPr>
          <w:p w14:paraId="647AC46F" w14:textId="77777777" w:rsidR="00C43577" w:rsidRPr="00300257" w:rsidRDefault="00C43577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3577" w:rsidRPr="00300257" w14:paraId="52A4DF27" w14:textId="77777777" w:rsidTr="006B13CD">
        <w:trPr>
          <w:cantSplit/>
          <w:trHeight w:hRule="exact" w:val="369"/>
        </w:trPr>
        <w:tc>
          <w:tcPr>
            <w:tcW w:w="3069" w:type="dxa"/>
          </w:tcPr>
          <w:p w14:paraId="18B36826" w14:textId="77777777" w:rsidR="00C43577" w:rsidRPr="00300257" w:rsidRDefault="00C43577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840" w:type="dxa"/>
          </w:tcPr>
          <w:p w14:paraId="35AF2DCE" w14:textId="77777777" w:rsidR="00C43577" w:rsidRPr="00300257" w:rsidRDefault="00C43577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C7D13ED" w14:textId="77777777" w:rsidR="00C43577" w:rsidRPr="00300257" w:rsidRDefault="00C43577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057227A5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07678F6E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14:paraId="2AF62210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3F859502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14:paraId="02B2355D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09B5D6C7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1" w:type="dxa"/>
          </w:tcPr>
          <w:p w14:paraId="1FFD474C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43577" w:rsidRPr="00300257" w14:paraId="68DD71E1" w14:textId="77777777" w:rsidTr="006B13CD">
        <w:trPr>
          <w:cantSplit/>
          <w:trHeight w:hRule="exact" w:val="369"/>
        </w:trPr>
        <w:tc>
          <w:tcPr>
            <w:tcW w:w="3069" w:type="dxa"/>
          </w:tcPr>
          <w:p w14:paraId="1A11C0BC" w14:textId="77777777" w:rsidR="00C43577" w:rsidRPr="00300257" w:rsidRDefault="00C43577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40" w:type="dxa"/>
          </w:tcPr>
          <w:p w14:paraId="361BBB1F" w14:textId="77777777" w:rsidR="00C43577" w:rsidRPr="00300257" w:rsidRDefault="00C43577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60E67165" w14:textId="77777777" w:rsidR="00C43577" w:rsidRPr="00300257" w:rsidRDefault="00C43577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0399276E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30025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600</w:t>
            </w:r>
          </w:p>
        </w:tc>
        <w:tc>
          <w:tcPr>
            <w:tcW w:w="269" w:type="dxa"/>
          </w:tcPr>
          <w:p w14:paraId="258A647B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14:paraId="493D7B08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30025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600</w:t>
            </w:r>
          </w:p>
        </w:tc>
        <w:tc>
          <w:tcPr>
            <w:tcW w:w="269" w:type="dxa"/>
          </w:tcPr>
          <w:p w14:paraId="56A5AC29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14:paraId="2CCA7AF6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30025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600</w:t>
            </w:r>
          </w:p>
        </w:tc>
        <w:tc>
          <w:tcPr>
            <w:tcW w:w="269" w:type="dxa"/>
          </w:tcPr>
          <w:p w14:paraId="6EDBEF94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14:paraId="0682F429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30025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600</w:t>
            </w:r>
          </w:p>
        </w:tc>
      </w:tr>
      <w:tr w:rsidR="00C43577" w:rsidRPr="00300257" w14:paraId="4AD571AA" w14:textId="77777777" w:rsidTr="006B13CD">
        <w:trPr>
          <w:cantSplit/>
          <w:trHeight w:hRule="exact" w:val="369"/>
        </w:trPr>
        <w:tc>
          <w:tcPr>
            <w:tcW w:w="3069" w:type="dxa"/>
          </w:tcPr>
          <w:p w14:paraId="1266AC4B" w14:textId="77777777" w:rsidR="00C43577" w:rsidRPr="00300257" w:rsidRDefault="00C43577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40" w:type="dxa"/>
          </w:tcPr>
          <w:p w14:paraId="07EC6DC6" w14:textId="77777777" w:rsidR="00C43577" w:rsidRPr="00300257" w:rsidRDefault="00C43577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143C0512" w14:textId="77777777" w:rsidR="00C43577" w:rsidRPr="00300257" w:rsidRDefault="00C43577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5D9B4998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2963460E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608347E6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276A20F7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2D7F787A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0E3DA482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6DDCCDF0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43577" w:rsidRPr="00300257" w14:paraId="29A08FAA" w14:textId="77777777" w:rsidTr="006B13CD">
        <w:trPr>
          <w:cantSplit/>
          <w:trHeight w:hRule="exact" w:val="369"/>
        </w:trPr>
        <w:tc>
          <w:tcPr>
            <w:tcW w:w="3069" w:type="dxa"/>
          </w:tcPr>
          <w:p w14:paraId="79765BCC" w14:textId="77777777" w:rsidR="00C43577" w:rsidRPr="00300257" w:rsidRDefault="00C43577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40" w:type="dxa"/>
          </w:tcPr>
          <w:p w14:paraId="4CACA788" w14:textId="77777777" w:rsidR="00C43577" w:rsidRPr="00300257" w:rsidRDefault="00C43577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16A3E127" w14:textId="77777777" w:rsidR="00C43577" w:rsidRPr="00300257" w:rsidRDefault="00C43577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</w:tcPr>
          <w:p w14:paraId="2801595B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30025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600</w:t>
            </w:r>
          </w:p>
        </w:tc>
        <w:tc>
          <w:tcPr>
            <w:tcW w:w="269" w:type="dxa"/>
          </w:tcPr>
          <w:p w14:paraId="56CDB6C6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</w:tcPr>
          <w:p w14:paraId="2CE9A50B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30025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600</w:t>
            </w:r>
          </w:p>
        </w:tc>
        <w:tc>
          <w:tcPr>
            <w:tcW w:w="269" w:type="dxa"/>
          </w:tcPr>
          <w:p w14:paraId="1A6D6C0B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</w:tcPr>
          <w:p w14:paraId="72D69BB0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30025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600</w:t>
            </w:r>
          </w:p>
        </w:tc>
        <w:tc>
          <w:tcPr>
            <w:tcW w:w="269" w:type="dxa"/>
          </w:tcPr>
          <w:p w14:paraId="2E1FA9E5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</w:tcPr>
          <w:p w14:paraId="0FC592E2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30025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600</w:t>
            </w:r>
          </w:p>
        </w:tc>
      </w:tr>
      <w:tr w:rsidR="00C43577" w:rsidRPr="00300257" w14:paraId="5CCED7EE" w14:textId="77777777" w:rsidTr="006B13CD">
        <w:trPr>
          <w:cantSplit/>
          <w:trHeight w:hRule="exact" w:val="113"/>
        </w:trPr>
        <w:tc>
          <w:tcPr>
            <w:tcW w:w="3069" w:type="dxa"/>
          </w:tcPr>
          <w:p w14:paraId="0FB44301" w14:textId="77777777" w:rsidR="00C43577" w:rsidRPr="00300257" w:rsidRDefault="00C43577" w:rsidP="00204F55">
            <w:pPr>
              <w:pStyle w:val="Heading8"/>
              <w:tabs>
                <w:tab w:val="left" w:pos="372"/>
              </w:tabs>
              <w:spacing w:line="240" w:lineRule="auto"/>
              <w:ind w:right="-378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840" w:type="dxa"/>
          </w:tcPr>
          <w:p w14:paraId="117B3377" w14:textId="77777777" w:rsidR="00C43577" w:rsidRPr="00300257" w:rsidRDefault="00C43577" w:rsidP="00204F55">
            <w:pPr>
              <w:pStyle w:val="Heading8"/>
              <w:spacing w:line="240" w:lineRule="auto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69" w:type="dxa"/>
          </w:tcPr>
          <w:p w14:paraId="3E721540" w14:textId="77777777" w:rsidR="00C43577" w:rsidRPr="00300257" w:rsidRDefault="00C43577" w:rsidP="00204F55">
            <w:pPr>
              <w:pStyle w:val="Heading8"/>
              <w:spacing w:line="240" w:lineRule="auto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051" w:type="dxa"/>
          </w:tcPr>
          <w:p w14:paraId="39A61ADB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69" w:type="dxa"/>
          </w:tcPr>
          <w:p w14:paraId="34611EE6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51" w:type="dxa"/>
          </w:tcPr>
          <w:p w14:paraId="0CEB2125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69" w:type="dxa"/>
          </w:tcPr>
          <w:p w14:paraId="336335C6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51" w:type="dxa"/>
          </w:tcPr>
          <w:p w14:paraId="0012C2A7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69" w:type="dxa"/>
          </w:tcPr>
          <w:p w14:paraId="6AC22C59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51" w:type="dxa"/>
          </w:tcPr>
          <w:p w14:paraId="362C4E91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C43577" w:rsidRPr="00300257" w14:paraId="0950A64A" w14:textId="77777777" w:rsidTr="006B13CD">
        <w:trPr>
          <w:cantSplit/>
          <w:trHeight w:hRule="exact" w:val="369"/>
        </w:trPr>
        <w:tc>
          <w:tcPr>
            <w:tcW w:w="3069" w:type="dxa"/>
          </w:tcPr>
          <w:p w14:paraId="063EBBB4" w14:textId="77777777" w:rsidR="00C43577" w:rsidRPr="00300257" w:rsidRDefault="00C43577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37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840" w:type="dxa"/>
          </w:tcPr>
          <w:p w14:paraId="2FB38DA2" w14:textId="77777777" w:rsidR="00C43577" w:rsidRPr="00300257" w:rsidRDefault="00C43577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164D3DE5" w14:textId="77777777" w:rsidR="00C43577" w:rsidRPr="00300257" w:rsidRDefault="00C43577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2C4C3CF4" w14:textId="77777777" w:rsidR="00C43577" w:rsidRPr="00300257" w:rsidRDefault="00C43577" w:rsidP="00204F55">
            <w:pPr>
              <w:pStyle w:val="30"/>
              <w:ind w:right="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03CB306A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14:paraId="250D08D5" w14:textId="77777777" w:rsidR="00C43577" w:rsidRPr="00300257" w:rsidRDefault="00C43577" w:rsidP="00204F55">
            <w:pPr>
              <w:pStyle w:val="30"/>
              <w:ind w:right="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0018A14F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14:paraId="4BF10394" w14:textId="77777777" w:rsidR="00C43577" w:rsidRPr="00300257" w:rsidRDefault="00C43577" w:rsidP="00204F55">
            <w:pPr>
              <w:pStyle w:val="30"/>
              <w:ind w:right="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7823213A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14:paraId="76BE9B17" w14:textId="77777777" w:rsidR="00C43577" w:rsidRPr="00300257" w:rsidRDefault="00C43577" w:rsidP="00204F55">
            <w:pPr>
              <w:pStyle w:val="30"/>
              <w:ind w:right="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43577" w:rsidRPr="00300257" w14:paraId="57631A61" w14:textId="77777777" w:rsidTr="006B13CD">
        <w:trPr>
          <w:cantSplit/>
          <w:trHeight w:hRule="exact" w:val="369"/>
        </w:trPr>
        <w:tc>
          <w:tcPr>
            <w:tcW w:w="3069" w:type="dxa"/>
          </w:tcPr>
          <w:p w14:paraId="76080BC5" w14:textId="77777777" w:rsidR="00C43577" w:rsidRPr="00300257" w:rsidRDefault="00C43577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840" w:type="dxa"/>
          </w:tcPr>
          <w:p w14:paraId="2DB868D2" w14:textId="77777777" w:rsidR="00C43577" w:rsidRPr="00300257" w:rsidRDefault="00C43577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69A1BA1" w14:textId="77777777" w:rsidR="00C43577" w:rsidRPr="00300257" w:rsidRDefault="00C43577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3122B313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1B3CB39A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14:paraId="02C2CA4E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05D7BE06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14:paraId="40A19BB0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12DE7F8E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14:paraId="7CD01FDB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43577" w:rsidRPr="00300257" w14:paraId="2D625DC7" w14:textId="77777777" w:rsidTr="006B13CD">
        <w:trPr>
          <w:cantSplit/>
          <w:trHeight w:hRule="exact" w:val="369"/>
        </w:trPr>
        <w:tc>
          <w:tcPr>
            <w:tcW w:w="3069" w:type="dxa"/>
          </w:tcPr>
          <w:p w14:paraId="0FF7E4F7" w14:textId="77777777" w:rsidR="00C43577" w:rsidRPr="00300257" w:rsidRDefault="00C43577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40" w:type="dxa"/>
          </w:tcPr>
          <w:p w14:paraId="34179685" w14:textId="77777777" w:rsidR="00C43577" w:rsidRPr="00300257" w:rsidRDefault="00C43577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07F64E67" w14:textId="77777777" w:rsidR="00C43577" w:rsidRPr="00300257" w:rsidRDefault="00C43577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0F2A6FFB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30025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</w:p>
        </w:tc>
        <w:tc>
          <w:tcPr>
            <w:tcW w:w="269" w:type="dxa"/>
          </w:tcPr>
          <w:p w14:paraId="6A16AA40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14:paraId="028E50B1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30025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</w:p>
        </w:tc>
        <w:tc>
          <w:tcPr>
            <w:tcW w:w="269" w:type="dxa"/>
          </w:tcPr>
          <w:p w14:paraId="28BA37F2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14:paraId="0B0107C0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30025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</w:p>
        </w:tc>
        <w:tc>
          <w:tcPr>
            <w:tcW w:w="269" w:type="dxa"/>
          </w:tcPr>
          <w:p w14:paraId="41930A25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14:paraId="40F90C87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30025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</w:p>
        </w:tc>
      </w:tr>
      <w:tr w:rsidR="00C43577" w:rsidRPr="00300257" w14:paraId="4D02BA18" w14:textId="77777777" w:rsidTr="006B13CD">
        <w:trPr>
          <w:cantSplit/>
          <w:trHeight w:hRule="exact" w:val="369"/>
        </w:trPr>
        <w:tc>
          <w:tcPr>
            <w:tcW w:w="3069" w:type="dxa"/>
          </w:tcPr>
          <w:p w14:paraId="31B460C1" w14:textId="77777777" w:rsidR="00C43577" w:rsidRPr="00300257" w:rsidRDefault="00C43577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40" w:type="dxa"/>
          </w:tcPr>
          <w:p w14:paraId="6FF08E33" w14:textId="77777777" w:rsidR="00C43577" w:rsidRPr="00300257" w:rsidRDefault="00C43577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7A8C1C4E" w14:textId="77777777" w:rsidR="00C43577" w:rsidRPr="00300257" w:rsidRDefault="00C43577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6C26DE2F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2A26A909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282F90C4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43D18885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586F1D92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39CE6047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3D504F65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43577" w:rsidRPr="00300257" w14:paraId="18CC731F" w14:textId="77777777" w:rsidTr="006B13CD">
        <w:trPr>
          <w:cantSplit/>
          <w:trHeight w:hRule="exact" w:val="374"/>
        </w:trPr>
        <w:tc>
          <w:tcPr>
            <w:tcW w:w="3069" w:type="dxa"/>
          </w:tcPr>
          <w:p w14:paraId="7CAA13D7" w14:textId="77777777" w:rsidR="00C43577" w:rsidRPr="00300257" w:rsidRDefault="00C43577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40" w:type="dxa"/>
          </w:tcPr>
          <w:p w14:paraId="23C8193E" w14:textId="77777777" w:rsidR="00C43577" w:rsidRPr="00300257" w:rsidRDefault="00C43577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4E7D15FF" w14:textId="77777777" w:rsidR="00C43577" w:rsidRPr="00300257" w:rsidRDefault="00C43577" w:rsidP="0020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</w:tcPr>
          <w:p w14:paraId="2FC1B380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30025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200</w:t>
            </w:r>
          </w:p>
        </w:tc>
        <w:tc>
          <w:tcPr>
            <w:tcW w:w="269" w:type="dxa"/>
          </w:tcPr>
          <w:p w14:paraId="35100380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</w:tcPr>
          <w:p w14:paraId="426322B6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30025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200</w:t>
            </w:r>
          </w:p>
        </w:tc>
        <w:tc>
          <w:tcPr>
            <w:tcW w:w="269" w:type="dxa"/>
          </w:tcPr>
          <w:p w14:paraId="70377874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</w:tcPr>
          <w:p w14:paraId="1B150044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30025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200</w:t>
            </w:r>
          </w:p>
        </w:tc>
        <w:tc>
          <w:tcPr>
            <w:tcW w:w="269" w:type="dxa"/>
          </w:tcPr>
          <w:p w14:paraId="0FB7E994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</w:tcPr>
          <w:p w14:paraId="1D888113" w14:textId="77777777" w:rsidR="00C43577" w:rsidRPr="00300257" w:rsidRDefault="00C43577" w:rsidP="0020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30025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200</w:t>
            </w:r>
          </w:p>
        </w:tc>
      </w:tr>
    </w:tbl>
    <w:p w14:paraId="66F7C89E" w14:textId="77777777" w:rsidR="00FE23B0" w:rsidRPr="007D5C16" w:rsidRDefault="00FE23B0" w:rsidP="007D5C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14:paraId="010E7C5D" w14:textId="54BC0533" w:rsidR="006B13CD" w:rsidRPr="00D95563" w:rsidRDefault="003316A0" w:rsidP="006B13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22</w:t>
      </w:r>
      <w:r w:rsidR="006B13CD" w:rsidRPr="00D95563">
        <w:rPr>
          <w:rFonts w:ascii="Angsana New" w:hAnsi="Angsana New"/>
          <w:b/>
          <w:bCs/>
          <w:sz w:val="30"/>
          <w:szCs w:val="30"/>
          <w:cs/>
        </w:rPr>
        <w:tab/>
        <w:t>สำรอง</w:t>
      </w:r>
      <w:r w:rsidR="006B13CD" w:rsidRPr="00D95563">
        <w:rPr>
          <w:rFonts w:ascii="Angsana New" w:hAnsi="Angsana New" w:hint="cs"/>
          <w:b/>
          <w:bCs/>
          <w:sz w:val="30"/>
          <w:szCs w:val="30"/>
          <w:cs/>
        </w:rPr>
        <w:t>และองค์ประกอบอื่นของส่วนของผู้ถือหุ้น</w:t>
      </w:r>
    </w:p>
    <w:p w14:paraId="23C59D81" w14:textId="77777777" w:rsidR="006B13CD" w:rsidRPr="007D5C16" w:rsidRDefault="006B13CD" w:rsidP="007D5C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14:paraId="6F382DA9" w14:textId="77777777" w:rsidR="006B13CD" w:rsidRPr="00300257" w:rsidRDefault="006B13CD" w:rsidP="006B13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9556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สำรองตามกฎหมาย</w:t>
      </w:r>
    </w:p>
    <w:p w14:paraId="593CA2E4" w14:textId="77777777" w:rsidR="006B13CD" w:rsidRPr="007D5C16" w:rsidRDefault="006B13CD" w:rsidP="007D5C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14:paraId="0641FC0B" w14:textId="77777777" w:rsidR="006B13CD" w:rsidRPr="00300257" w:rsidRDefault="006B13CD" w:rsidP="006B13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300257">
        <w:rPr>
          <w:rFonts w:ascii="Angsana New" w:hAnsi="Angsana New"/>
          <w:sz w:val="30"/>
          <w:szCs w:val="30"/>
          <w:cs/>
        </w:rPr>
        <w:t>ตามบทบัญญัติแห่งพระราชบัญญัติบริษัทมหาชน</w:t>
      </w:r>
      <w:r w:rsidRPr="00300257">
        <w:rPr>
          <w:rFonts w:ascii="Angsana New" w:hAnsi="Angsana New" w:hint="cs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z w:val="30"/>
          <w:szCs w:val="30"/>
          <w:cs/>
        </w:rPr>
        <w:t>จำกัด พ</w:t>
      </w:r>
      <w:r w:rsidRPr="00300257">
        <w:rPr>
          <w:rFonts w:ascii="Angsana New" w:hAnsi="Angsana New"/>
          <w:sz w:val="30"/>
          <w:szCs w:val="30"/>
        </w:rPr>
        <w:t>.</w:t>
      </w:r>
      <w:r w:rsidRPr="00300257">
        <w:rPr>
          <w:rFonts w:ascii="Angsana New" w:hAnsi="Angsana New"/>
          <w:sz w:val="30"/>
          <w:szCs w:val="30"/>
          <w:cs/>
        </w:rPr>
        <w:t>ศ</w:t>
      </w:r>
      <w:r w:rsidRPr="00300257">
        <w:rPr>
          <w:rFonts w:ascii="Angsana New" w:hAnsi="Angsana New"/>
          <w:sz w:val="30"/>
          <w:szCs w:val="30"/>
        </w:rPr>
        <w:t>.</w:t>
      </w:r>
      <w:r w:rsidRPr="0030025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2535</w:t>
      </w:r>
      <w:r w:rsidRPr="00300257">
        <w:rPr>
          <w:rFonts w:ascii="Angsana New" w:hAnsi="Angsana New"/>
          <w:sz w:val="30"/>
          <w:szCs w:val="30"/>
          <w:cs/>
        </w:rPr>
        <w:t xml:space="preserve"> มาตรา </w:t>
      </w:r>
      <w:r>
        <w:rPr>
          <w:rFonts w:ascii="Angsana New" w:hAnsi="Angsana New"/>
          <w:sz w:val="30"/>
          <w:szCs w:val="30"/>
        </w:rPr>
        <w:t>116</w:t>
      </w:r>
      <w:r w:rsidRPr="00300257">
        <w:rPr>
          <w:rFonts w:ascii="Angsana New" w:hAnsi="Angsana New"/>
          <w:sz w:val="30"/>
          <w:szCs w:val="30"/>
          <w:cs/>
        </w:rPr>
        <w:t xml:space="preserve"> บริษัทจะต้องจัดสรรทุน</w:t>
      </w:r>
      <w:r w:rsidRPr="00300257">
        <w:rPr>
          <w:rFonts w:ascii="Angsana New" w:hAnsi="Angsana New" w:hint="cs"/>
          <w:sz w:val="30"/>
          <w:szCs w:val="30"/>
          <w:cs/>
        </w:rPr>
        <w:t>สำรอง</w:t>
      </w:r>
      <w:r w:rsidRPr="00300257">
        <w:rPr>
          <w:rFonts w:ascii="Angsana New" w:hAnsi="Angsana New"/>
          <w:sz w:val="30"/>
          <w:szCs w:val="30"/>
          <w:cs/>
        </w:rPr>
        <w:t>(</w:t>
      </w:r>
      <w:r w:rsidRPr="00300257">
        <w:rPr>
          <w:rFonts w:ascii="Angsana New" w:hAnsi="Angsana New"/>
          <w:sz w:val="30"/>
          <w:szCs w:val="30"/>
        </w:rPr>
        <w:t>“</w:t>
      </w:r>
      <w:r w:rsidRPr="00300257">
        <w:rPr>
          <w:rFonts w:ascii="Angsana New" w:hAnsi="Angsana New"/>
          <w:sz w:val="30"/>
          <w:szCs w:val="30"/>
          <w:cs/>
        </w:rPr>
        <w:t>สำรองตามกฎหมาย</w:t>
      </w:r>
      <w:r w:rsidRPr="00300257">
        <w:rPr>
          <w:rFonts w:ascii="Angsana New" w:hAnsi="Angsana New"/>
          <w:sz w:val="30"/>
          <w:szCs w:val="30"/>
        </w:rPr>
        <w:t>”</w:t>
      </w:r>
      <w:r w:rsidRPr="00300257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>
        <w:rPr>
          <w:rFonts w:ascii="Angsana New" w:hAnsi="Angsana New"/>
          <w:sz w:val="30"/>
          <w:szCs w:val="30"/>
        </w:rPr>
        <w:t>5</w:t>
      </w:r>
      <w:r w:rsidRPr="00300257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>
        <w:rPr>
          <w:rFonts w:ascii="Angsana New" w:hAnsi="Angsana New"/>
          <w:sz w:val="30"/>
          <w:szCs w:val="30"/>
        </w:rPr>
        <w:t>10</w:t>
      </w:r>
      <w:r w:rsidRPr="00300257">
        <w:rPr>
          <w:rFonts w:ascii="Angsana New" w:hAnsi="Angsana New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2C6EE519" w14:textId="77777777" w:rsidR="006B13CD" w:rsidRDefault="006B13CD" w:rsidP="007D5C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14:paraId="3DA8CA87" w14:textId="77777777" w:rsidR="00C66DAC" w:rsidRDefault="00C66DAC" w:rsidP="007D5C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14:paraId="0F6E7862" w14:textId="77777777" w:rsidR="00C66DAC" w:rsidRPr="007D5C16" w:rsidRDefault="00C66DAC" w:rsidP="007D5C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14:paraId="3557C547" w14:textId="77777777" w:rsidR="006B13CD" w:rsidRPr="00300257" w:rsidRDefault="006B13CD" w:rsidP="006B13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2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00257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ผลต่างจากการแปลงค่างบการเงิน</w:t>
      </w:r>
    </w:p>
    <w:p w14:paraId="0337FC6E" w14:textId="77777777" w:rsidR="006B13CD" w:rsidRPr="007D5C16" w:rsidRDefault="006B13CD" w:rsidP="007D5C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27"/>
        <w:jc w:val="thaiDistribute"/>
        <w:rPr>
          <w:rFonts w:ascii="Angsana New" w:hAnsi="Angsana New"/>
          <w:sz w:val="30"/>
          <w:szCs w:val="30"/>
          <w:cs/>
        </w:rPr>
      </w:pPr>
    </w:p>
    <w:p w14:paraId="15DBADF4" w14:textId="2C3E2F94" w:rsidR="006B13CD" w:rsidRPr="00300257" w:rsidRDefault="006B13CD" w:rsidP="00265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00257">
        <w:rPr>
          <w:rFonts w:ascii="Angsana New" w:hAnsi="Angsana New" w:hint="cs"/>
          <w:sz w:val="30"/>
          <w:szCs w:val="30"/>
          <w:cs/>
        </w:rPr>
        <w:t>ผลต่างจากการแปลงค่างบการเงินแสดงในส่วนของผู้ถือหุ้นประกอบด้วยผลต่างการแปลงค่าทั้งหมดจากงบการเงินของหน่วยงานต่างประเทศของกลุ่มบริษัท</w:t>
      </w:r>
      <w:r w:rsidRPr="00765AC2">
        <w:rPr>
          <w:rFonts w:ascii="Angsana New" w:hAnsi="Angsana New"/>
          <w:sz w:val="30"/>
          <w:szCs w:val="30"/>
          <w:cs/>
        </w:rPr>
        <w:t>จนกระทั่งมีการจำหน่ายเงินลงทุนนั้น</w:t>
      </w:r>
    </w:p>
    <w:p w14:paraId="27AD20A4" w14:textId="77777777" w:rsidR="006B13CD" w:rsidRPr="007D5C16" w:rsidRDefault="006B13CD" w:rsidP="007D5C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14:paraId="37CA0A7F" w14:textId="77777777" w:rsidR="006B13CD" w:rsidRPr="00300257" w:rsidRDefault="006B13CD" w:rsidP="006B13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0025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การเปลี่ยนแปลงมูลค่ายุติธรรมของเงินลงทุนเผื่อขาย</w:t>
      </w:r>
    </w:p>
    <w:p w14:paraId="5D017896" w14:textId="77777777" w:rsidR="006B13CD" w:rsidRPr="007D5C16" w:rsidRDefault="006B13CD" w:rsidP="007D5C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27"/>
        <w:jc w:val="thaiDistribute"/>
        <w:rPr>
          <w:rFonts w:ascii="Angsana New" w:hAnsi="Angsana New"/>
          <w:sz w:val="30"/>
          <w:szCs w:val="30"/>
          <w:cs/>
        </w:rPr>
      </w:pPr>
    </w:p>
    <w:p w14:paraId="4E0D2535" w14:textId="1C7BF327" w:rsidR="006B13CD" w:rsidRDefault="006B13CD" w:rsidP="007D5C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27"/>
        <w:jc w:val="thaiDistribute"/>
        <w:rPr>
          <w:rFonts w:ascii="Angsana New" w:hAnsi="Angsana New"/>
          <w:b/>
          <w:bCs/>
          <w:sz w:val="30"/>
          <w:szCs w:val="30"/>
        </w:rPr>
      </w:pPr>
      <w:r w:rsidRPr="00300257">
        <w:rPr>
          <w:rFonts w:ascii="Angsana New" w:hAnsi="Angsana New" w:hint="cs"/>
          <w:sz w:val="30"/>
          <w:szCs w:val="30"/>
          <w:cs/>
        </w:rPr>
        <w:t>การเปลี่ยนแปลงมูลค่ายุติธรรมของเงินลงทุนเผื่อขายที่บันทึกไปยังส่วนของผู้ถือหุ้น รวมผลสะสมของการเปลี่ยนแปลงสุทธิในมูลค่ายุติธรรมของเงินลงทุนเผื่อขายจนกระทั่งมีการจำหน่ายเงินลงทุนนั้น</w:t>
      </w:r>
    </w:p>
    <w:p w14:paraId="1C0D0B30" w14:textId="77777777" w:rsidR="00C66DAC" w:rsidRDefault="00C66DAC" w:rsidP="007D5C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2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120F14D" w14:textId="4C2060C0" w:rsidR="00280791" w:rsidRPr="00300257" w:rsidRDefault="003316A0" w:rsidP="0028079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</w:rPr>
      </w:pPr>
      <w:r w:rsidRPr="008A7969">
        <w:rPr>
          <w:rFonts w:ascii="Angsana New" w:hAnsi="Angsana New" w:cs="Angsana New"/>
          <w:sz w:val="30"/>
          <w:szCs w:val="30"/>
          <w:u w:val="none"/>
        </w:rPr>
        <w:t>23</w:t>
      </w:r>
      <w:r w:rsidR="00280791" w:rsidRPr="008A7969">
        <w:rPr>
          <w:rFonts w:ascii="Angsana New" w:hAnsi="Angsana New" w:cs="Angsana New"/>
          <w:sz w:val="30"/>
          <w:szCs w:val="30"/>
          <w:u w:val="none"/>
        </w:rPr>
        <w:tab/>
      </w:r>
      <w:r w:rsidR="00280791" w:rsidRPr="008A7969">
        <w:rPr>
          <w:rFonts w:ascii="Angsana New" w:hAnsi="Angsana New" w:cs="Angsana New"/>
          <w:sz w:val="30"/>
          <w:szCs w:val="30"/>
          <w:u w:val="none"/>
          <w:cs/>
        </w:rPr>
        <w:t>ส่วนได้เสียที่ไม่มีอำนาจควบคุม</w:t>
      </w:r>
    </w:p>
    <w:p w14:paraId="57D5DBD5" w14:textId="77777777" w:rsidR="00280791" w:rsidRPr="0003128C" w:rsidRDefault="00280791" w:rsidP="002807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450"/>
        <w:jc w:val="thaiDistribute"/>
        <w:rPr>
          <w:rFonts w:ascii="Angsana New" w:hAnsi="Angsana New"/>
          <w:sz w:val="30"/>
          <w:szCs w:val="30"/>
        </w:rPr>
      </w:pPr>
    </w:p>
    <w:p w14:paraId="425F5172" w14:textId="77777777" w:rsidR="00280791" w:rsidRPr="00300257" w:rsidRDefault="00280791" w:rsidP="002807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>ตารางต่อไปนี้สรุปข้อมูลเกี่ยวกับบริษัทย่อยแต่ละรายของกลุ่มบริษัท</w:t>
      </w:r>
      <w:r w:rsidRPr="00300257">
        <w:rPr>
          <w:rFonts w:ascii="Angsana New" w:hAnsi="Angsana New" w:hint="cs"/>
          <w:sz w:val="30"/>
          <w:szCs w:val="30"/>
          <w:cs/>
        </w:rPr>
        <w:t>ซึ่ง</w:t>
      </w:r>
      <w:r w:rsidRPr="00300257">
        <w:rPr>
          <w:rFonts w:ascii="Angsana New" w:hAnsi="Angsana New"/>
          <w:sz w:val="30"/>
          <w:szCs w:val="30"/>
          <w:cs/>
        </w:rPr>
        <w:t>มีส่วนได้เสียที่ไม่มีอำนาจควบคุมที่มีสาระสำคัญ ก่อนการตัดรายการระหว่างกัน</w:t>
      </w:r>
    </w:p>
    <w:p w14:paraId="5DC45ECD" w14:textId="77777777" w:rsidR="00280791" w:rsidRPr="0003128C" w:rsidRDefault="00280791" w:rsidP="002807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175B6E3" w14:textId="7B298EF8" w:rsidR="00280791" w:rsidRPr="00300257" w:rsidRDefault="00D97000" w:rsidP="00941B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90"/>
        <w:jc w:val="thaiDistribute"/>
        <w:rPr>
          <w:rFonts w:ascii="Angsana New" w:hAnsi="Angsana New"/>
          <w:sz w:val="30"/>
          <w:szCs w:val="30"/>
        </w:rPr>
      </w:pPr>
      <w:r w:rsidRPr="00D97000">
        <w:rPr>
          <w:noProof/>
        </w:rPr>
        <w:drawing>
          <wp:inline distT="0" distB="0" distL="0" distR="0" wp14:anchorId="449E7B93" wp14:editId="16529AB9">
            <wp:extent cx="5806800" cy="3578400"/>
            <wp:effectExtent l="0" t="0" r="381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6800" cy="35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0791" w:rsidRPr="00EC3BF0" w:rsidDel="00EC3BF0">
        <w:t xml:space="preserve"> </w:t>
      </w:r>
    </w:p>
    <w:p w14:paraId="2BF60931" w14:textId="77777777" w:rsidR="00280791" w:rsidRPr="00300257" w:rsidRDefault="00280791" w:rsidP="002807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8CB77C4" w14:textId="0963F649" w:rsidR="00280791" w:rsidRDefault="00280791" w:rsidP="00273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117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br w:type="page"/>
      </w:r>
      <w:r w:rsidR="00EE7A43" w:rsidRPr="00EE7A43">
        <w:rPr>
          <w:noProof/>
        </w:rPr>
        <w:lastRenderedPageBreak/>
        <w:drawing>
          <wp:inline distT="0" distB="0" distL="0" distR="0" wp14:anchorId="3A948404" wp14:editId="5AC91793">
            <wp:extent cx="5803200" cy="6980400"/>
            <wp:effectExtent l="0" t="0" r="762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200" cy="698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3D4767" w14:textId="77777777" w:rsidR="00C66DAC" w:rsidRPr="00300257" w:rsidRDefault="00C66DAC" w:rsidP="00273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117"/>
        <w:jc w:val="thaiDistribute"/>
        <w:rPr>
          <w:rFonts w:ascii="Angsana New" w:hAnsi="Angsana New"/>
          <w:sz w:val="30"/>
          <w:szCs w:val="30"/>
        </w:rPr>
      </w:pPr>
    </w:p>
    <w:p w14:paraId="1D87365D" w14:textId="4AF4350E" w:rsidR="00B945EF" w:rsidRDefault="00B945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184C63C9" w14:textId="112C7CD2" w:rsidR="005814BE" w:rsidRPr="00300257" w:rsidRDefault="006E11F2" w:rsidP="006F38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b/>
          <w:bCs/>
          <w:color w:val="548DD4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24</w:t>
      </w:r>
      <w:r w:rsidR="00037B04" w:rsidRPr="00D95563">
        <w:rPr>
          <w:rFonts w:ascii="Angsana New" w:hAnsi="Angsana New"/>
          <w:b/>
          <w:bCs/>
          <w:sz w:val="30"/>
          <w:szCs w:val="30"/>
        </w:rPr>
        <w:tab/>
      </w:r>
      <w:r w:rsidR="003057D6" w:rsidRPr="00D95563">
        <w:rPr>
          <w:rFonts w:ascii="Angsana New" w:hAnsi="Angsana New"/>
          <w:b/>
          <w:bCs/>
          <w:sz w:val="30"/>
          <w:szCs w:val="30"/>
          <w:cs/>
        </w:rPr>
        <w:t>ข้อมูลตามส่วนงาน</w:t>
      </w:r>
      <w:r w:rsidR="00B65160" w:rsidRPr="00D95563">
        <w:rPr>
          <w:rFonts w:ascii="Angsana New" w:hAnsi="Angsana New"/>
          <w:b/>
          <w:bCs/>
          <w:sz w:val="30"/>
          <w:szCs w:val="30"/>
          <w:cs/>
        </w:rPr>
        <w:t>ธุรกิจ</w:t>
      </w:r>
      <w:r w:rsidR="003350F1" w:rsidRPr="00300257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459CC1ED" w14:textId="77777777" w:rsidR="006F38ED" w:rsidRPr="00EA12DB" w:rsidRDefault="006F38ED" w:rsidP="003D03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019563F3" w14:textId="77777777" w:rsidR="00442C03" w:rsidRPr="00300257" w:rsidRDefault="00442C03" w:rsidP="00442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>กลุ่มบริษัทนำเสนอข้อมูลตามส่วนงานโดยแสดงส่วนงานธุรกิจเป็นรูปแบบหลักในการรายงาน โดยพิจารณาจากระบบการบริหารการจัดการ และโครงสร้างการรายงานทางการเงินภายในของกลุ่มบริษัทเป็นเกณฑ์ในการกำหนดส่วนงาน</w:t>
      </w:r>
    </w:p>
    <w:p w14:paraId="5B2815BA" w14:textId="77777777" w:rsidR="00442C03" w:rsidRPr="00442C03" w:rsidRDefault="00442C03" w:rsidP="00442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6A39BE99" w14:textId="2BD6601B" w:rsidR="00E4201F" w:rsidRPr="00300257" w:rsidRDefault="00442C03" w:rsidP="00442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pacing w:val="4"/>
          <w:sz w:val="30"/>
          <w:szCs w:val="30"/>
          <w:cs/>
        </w:rPr>
        <w:t>สินทรัพย์ รายได้และผลการดำเนินงานจากส่วนงานเป็นรายการที่เกี่ยวข้องโดยตรงกับส่วนงานหรือที่สามารถ</w:t>
      </w:r>
      <w:r w:rsidRPr="00300257">
        <w:rPr>
          <w:rFonts w:ascii="Angsana New" w:hAnsi="Angsana New"/>
          <w:sz w:val="30"/>
          <w:szCs w:val="30"/>
          <w:cs/>
        </w:rPr>
        <w:t>ปันส่วนให้กับส่วนงานได้อย่างสมเหตุสมผล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</w:p>
    <w:p w14:paraId="4451F01D" w14:textId="77777777" w:rsidR="00E4201F" w:rsidRDefault="00E4201F" w:rsidP="00E42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18A5910D" w14:textId="4F8CC0EE" w:rsidR="003C4E0F" w:rsidRPr="00DA5ECF" w:rsidRDefault="003C4E0F" w:rsidP="003C4E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  <w:r w:rsidRPr="007E5942">
        <w:rPr>
          <w:rFonts w:ascii="Angsana New" w:hAnsi="Angsana New"/>
          <w:spacing w:val="2"/>
          <w:sz w:val="30"/>
          <w:szCs w:val="30"/>
          <w:cs/>
        </w:rPr>
        <w:t xml:space="preserve">ในปี </w:t>
      </w:r>
      <w:r w:rsidR="004E256E" w:rsidRPr="007E5942">
        <w:rPr>
          <w:rFonts w:ascii="Angsana New" w:hAnsi="Angsana New"/>
          <w:spacing w:val="2"/>
          <w:sz w:val="30"/>
          <w:szCs w:val="30"/>
        </w:rPr>
        <w:t>2561</w:t>
      </w:r>
      <w:r w:rsidRPr="007E5942">
        <w:rPr>
          <w:rFonts w:ascii="Angsana New" w:hAnsi="Angsana New"/>
          <w:spacing w:val="2"/>
          <w:sz w:val="30"/>
          <w:szCs w:val="30"/>
        </w:rPr>
        <w:t xml:space="preserve"> </w:t>
      </w:r>
      <w:r w:rsidRPr="007E5942">
        <w:rPr>
          <w:rFonts w:ascii="Angsana New" w:hAnsi="Angsana New"/>
          <w:spacing w:val="2"/>
          <w:sz w:val="30"/>
          <w:szCs w:val="30"/>
          <w:cs/>
        </w:rPr>
        <w:t>ผู้บริหารได้</w:t>
      </w:r>
      <w:r w:rsidR="00AC32DC" w:rsidRPr="007E5942">
        <w:rPr>
          <w:rFonts w:ascii="Angsana New" w:hAnsi="Angsana New"/>
          <w:spacing w:val="2"/>
          <w:sz w:val="30"/>
          <w:szCs w:val="30"/>
          <w:cs/>
        </w:rPr>
        <w:t>ปรับ</w:t>
      </w:r>
      <w:r w:rsidRPr="007E5942">
        <w:rPr>
          <w:rFonts w:ascii="Angsana New" w:hAnsi="Angsana New"/>
          <w:spacing w:val="2"/>
          <w:sz w:val="30"/>
          <w:szCs w:val="30"/>
          <w:cs/>
        </w:rPr>
        <w:t>การแสดงข้อมูลตามส่วนงานธุรกิจ โดยค่าใช้จ่าย</w:t>
      </w:r>
      <w:r w:rsidR="00AC32DC" w:rsidRPr="007E5942">
        <w:rPr>
          <w:rFonts w:ascii="Angsana New" w:hAnsi="Angsana New"/>
          <w:spacing w:val="2"/>
          <w:sz w:val="30"/>
          <w:szCs w:val="30"/>
          <w:cs/>
        </w:rPr>
        <w:t>ของ</w:t>
      </w:r>
      <w:r w:rsidRPr="007E5942">
        <w:rPr>
          <w:rFonts w:ascii="Angsana New" w:hAnsi="Angsana New"/>
          <w:spacing w:val="2"/>
          <w:sz w:val="30"/>
          <w:szCs w:val="30"/>
          <w:cs/>
        </w:rPr>
        <w:t>หน่วยงานส่วนกลางได้ถูกรวมในผลการดำเนินงานของแต่ละส่วนงาน ทั้งนี้ ได้ปรับปรุงข้อมูลปี</w:t>
      </w:r>
      <w:r w:rsidRPr="007E5942">
        <w:rPr>
          <w:rFonts w:ascii="Angsana New" w:hAnsi="Angsana New"/>
          <w:sz w:val="30"/>
          <w:szCs w:val="30"/>
          <w:cs/>
        </w:rPr>
        <w:t xml:space="preserve"> </w:t>
      </w:r>
      <w:r w:rsidR="004E256E" w:rsidRPr="007E5942">
        <w:rPr>
          <w:rFonts w:ascii="Angsana New" w:hAnsi="Angsana New"/>
          <w:sz w:val="30"/>
          <w:szCs w:val="30"/>
        </w:rPr>
        <w:t>2560</w:t>
      </w:r>
      <w:r w:rsidRPr="007E5942">
        <w:rPr>
          <w:rFonts w:ascii="Angsana New" w:hAnsi="Angsana New"/>
          <w:sz w:val="30"/>
          <w:szCs w:val="30"/>
        </w:rPr>
        <w:t xml:space="preserve"> </w:t>
      </w:r>
      <w:r w:rsidRPr="007E5942">
        <w:rPr>
          <w:rFonts w:ascii="Angsana New" w:hAnsi="Angsana New"/>
          <w:sz w:val="30"/>
          <w:szCs w:val="30"/>
          <w:cs/>
        </w:rPr>
        <w:t xml:space="preserve">เพื่อให้สอดคล้องกับการนำเสนอข้อมูลตามส่วนงานธุรกิจปี </w:t>
      </w:r>
      <w:r w:rsidR="004E256E" w:rsidRPr="007E5942">
        <w:rPr>
          <w:rFonts w:ascii="Angsana New" w:hAnsi="Angsana New"/>
          <w:sz w:val="30"/>
          <w:szCs w:val="30"/>
        </w:rPr>
        <w:t>2561</w:t>
      </w:r>
    </w:p>
    <w:p w14:paraId="6BFE5F94" w14:textId="77777777" w:rsidR="003C4E0F" w:rsidRPr="003C4E0F" w:rsidRDefault="003C4E0F" w:rsidP="00E42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128FBB7" w14:textId="77777777" w:rsidR="00E4201F" w:rsidRPr="00300257" w:rsidRDefault="00E4201F" w:rsidP="00E42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00257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ส่วนงานธุรกิจ</w:t>
      </w:r>
    </w:p>
    <w:p w14:paraId="2C4D73D3" w14:textId="77777777" w:rsidR="00E4201F" w:rsidRPr="00AE6348" w:rsidRDefault="00E4201F" w:rsidP="00E42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32611F0C" w14:textId="77777777" w:rsidR="00E4201F" w:rsidRPr="00AE6348" w:rsidRDefault="00E4201F" w:rsidP="00E42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AE6348">
        <w:rPr>
          <w:rFonts w:ascii="Angsana New" w:hAnsi="Angsana New"/>
          <w:sz w:val="30"/>
          <w:szCs w:val="30"/>
          <w:cs/>
        </w:rPr>
        <w:t>กลุ่มบริษัทเสนอส่วนงานธุรกิจที่สำคัญ</w:t>
      </w:r>
      <w:r w:rsidR="003350F1" w:rsidRPr="00AE6348">
        <w:rPr>
          <w:rFonts w:ascii="Angsana New" w:hAnsi="Angsana New"/>
          <w:sz w:val="30"/>
          <w:szCs w:val="30"/>
          <w:cs/>
        </w:rPr>
        <w:t xml:space="preserve"> </w:t>
      </w:r>
      <w:r w:rsidRPr="00AE6348">
        <w:rPr>
          <w:rFonts w:ascii="Angsana New" w:hAnsi="Angsana New"/>
          <w:sz w:val="30"/>
          <w:szCs w:val="30"/>
          <w:cs/>
        </w:rPr>
        <w:t>ดังนี้</w:t>
      </w:r>
    </w:p>
    <w:p w14:paraId="52F0EE71" w14:textId="77777777" w:rsidR="00E4201F" w:rsidRPr="00AE6348" w:rsidRDefault="00E4201F" w:rsidP="00E42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94"/>
        <w:gridCol w:w="6691"/>
      </w:tblGrid>
      <w:tr w:rsidR="00B61F27" w:rsidRPr="00300257" w14:paraId="2AF88FDE" w14:textId="77777777" w:rsidTr="00CE5C5F">
        <w:trPr>
          <w:cantSplit/>
          <w:trHeight w:val="340"/>
        </w:trPr>
        <w:tc>
          <w:tcPr>
            <w:tcW w:w="2494" w:type="dxa"/>
          </w:tcPr>
          <w:p w14:paraId="7FF85225" w14:textId="1D24DEA3" w:rsidR="00B61F27" w:rsidRPr="00300257" w:rsidRDefault="00C70811" w:rsidP="00C70811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 w:val="0"/>
                <w:sz w:val="30"/>
                <w:szCs w:val="30"/>
                <w:cs/>
                <w:lang w:bidi="th-TH"/>
              </w:rPr>
              <w:t>ธุรกิจ</w:t>
            </w:r>
            <w:r>
              <w:rPr>
                <w:rFonts w:ascii="Angsana New" w:hAnsi="Angsana New"/>
                <w:b/>
                <w:bCs w:val="0"/>
                <w:sz w:val="30"/>
                <w:szCs w:val="30"/>
                <w:cs/>
                <w:lang w:bidi="th-TH"/>
              </w:rPr>
              <w:t>ซี</w:t>
            </w:r>
            <w:r w:rsidR="00B61F27" w:rsidRPr="00300257">
              <w:rPr>
                <w:rFonts w:ascii="Angsana New" w:hAnsi="Angsana New"/>
                <w:b/>
                <w:bCs w:val="0"/>
                <w:sz w:val="30"/>
                <w:szCs w:val="30"/>
                <w:cs/>
                <w:lang w:bidi="th-TH"/>
              </w:rPr>
              <w:t>เมนต์</w:t>
            </w:r>
            <w:r>
              <w:rPr>
                <w:rFonts w:ascii="Angsana New" w:hAnsi="Angsana New" w:hint="cs"/>
                <w:b/>
                <w:bCs w:val="0"/>
                <w:sz w:val="30"/>
                <w:szCs w:val="30"/>
                <w:cs/>
                <w:lang w:bidi="th-TH"/>
              </w:rPr>
              <w:t>และ</w:t>
            </w:r>
            <w:r w:rsidR="00B61F27" w:rsidRPr="00300257">
              <w:rPr>
                <w:rFonts w:ascii="Angsana New" w:hAnsi="Angsana New" w:hint="cs"/>
                <w:b/>
                <w:bCs w:val="0"/>
                <w:sz w:val="30"/>
                <w:szCs w:val="30"/>
                <w:cs/>
                <w:lang w:bidi="th-TH"/>
              </w:rPr>
              <w:t>ผลิตภัณฑ์ก่อสร้าง</w:t>
            </w:r>
          </w:p>
        </w:tc>
        <w:tc>
          <w:tcPr>
            <w:tcW w:w="6691" w:type="dxa"/>
          </w:tcPr>
          <w:p w14:paraId="74744143" w14:textId="2ADF5649" w:rsidR="00B61F27" w:rsidRPr="00300257" w:rsidRDefault="00B61F27" w:rsidP="00ED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ผลิตและจำหน่ายปูนซีเมนต์เทา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คอนกรีตผสมเสร็จ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ปูนซีเมนต์ขาว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ปูนสำเร็จรูป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pacing w:val="2"/>
                <w:sz w:val="30"/>
                <w:szCs w:val="30"/>
                <w:cs/>
              </w:rPr>
              <w:t>กระเบื้องหลังคา</w:t>
            </w:r>
            <w:r w:rsidR="003350F1" w:rsidRPr="00300257">
              <w:rPr>
                <w:rFonts w:ascii="Angsana New" w:hAnsi="Angsana New"/>
                <w:spacing w:val="2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pacing w:val="2"/>
                <w:sz w:val="30"/>
                <w:szCs w:val="30"/>
                <w:cs/>
              </w:rPr>
              <w:t>อิฐบล็อกปูพื้น</w:t>
            </w:r>
            <w:r w:rsidR="003350F1" w:rsidRPr="00300257">
              <w:rPr>
                <w:rFonts w:ascii="Angsana New" w:hAnsi="Angsana New"/>
                <w:spacing w:val="2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pacing w:val="2"/>
                <w:sz w:val="30"/>
                <w:szCs w:val="30"/>
                <w:cs/>
              </w:rPr>
              <w:t>กระเบื้องเซรามิค</w:t>
            </w:r>
            <w:r w:rsidR="003350F1" w:rsidRPr="00300257">
              <w:rPr>
                <w:rFonts w:ascii="Angsana New" w:hAnsi="Angsana New"/>
                <w:spacing w:val="2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pacing w:val="2"/>
                <w:sz w:val="30"/>
                <w:szCs w:val="30"/>
                <w:cs/>
              </w:rPr>
              <w:t>สุขภัณฑ์และก๊อกน้ำต่างๆ</w:t>
            </w:r>
            <w:r w:rsidR="003350F1" w:rsidRPr="00300257">
              <w:rPr>
                <w:rFonts w:ascii="Angsana New" w:hAnsi="Angsana New"/>
                <w:spacing w:val="2"/>
                <w:sz w:val="30"/>
                <w:szCs w:val="30"/>
                <w:cs/>
              </w:rPr>
              <w:t xml:space="preserve"> </w:t>
            </w:r>
            <w:r w:rsidR="003350F1" w:rsidRPr="00300257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 xml:space="preserve">  </w:t>
            </w:r>
            <w:r w:rsidR="00532EFC">
              <w:rPr>
                <w:rFonts w:ascii="Angsana New" w:hAnsi="Angsana New"/>
                <w:spacing w:val="2"/>
                <w:sz w:val="30"/>
                <w:szCs w:val="30"/>
              </w:rPr>
              <w:br/>
            </w:r>
            <w:r w:rsidRPr="00300257">
              <w:rPr>
                <w:rFonts w:ascii="Angsana New" w:hAnsi="Angsana New"/>
                <w:spacing w:val="2"/>
                <w:sz w:val="30"/>
                <w:szCs w:val="30"/>
                <w:cs/>
              </w:rPr>
              <w:t>เป็นผู้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จำหน่ายสินค้าซีเมนต์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วัสดุก่อสร้างและสินค้าอื่นๆ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ผ่านช่องทางการจำหน่ายของผู้แทนจำหน่ายสินค้าในกลุ่มบริษัท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รวมทั้งเป็นผู้นำเข้าเชื้อเพลิง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เศษกระดาษและเศษเหล็ก</w:t>
            </w:r>
          </w:p>
        </w:tc>
      </w:tr>
      <w:tr w:rsidR="00B61F27" w:rsidRPr="00300257" w14:paraId="67918321" w14:textId="77777777" w:rsidTr="00CE5C5F">
        <w:trPr>
          <w:cantSplit/>
          <w:trHeight w:hRule="exact" w:val="113"/>
        </w:trPr>
        <w:tc>
          <w:tcPr>
            <w:tcW w:w="2494" w:type="dxa"/>
          </w:tcPr>
          <w:p w14:paraId="1CB3FA1D" w14:textId="77777777" w:rsidR="00B61F27" w:rsidRPr="00300257" w:rsidRDefault="00B61F27" w:rsidP="00ED01A5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6691" w:type="dxa"/>
          </w:tcPr>
          <w:p w14:paraId="3F8EE26F" w14:textId="77777777" w:rsidR="00B61F27" w:rsidRPr="00300257" w:rsidRDefault="00B61F27" w:rsidP="00ED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61F27" w:rsidRPr="00300257" w14:paraId="103C66EC" w14:textId="77777777" w:rsidTr="00CE5C5F">
        <w:trPr>
          <w:cantSplit/>
          <w:trHeight w:val="340"/>
        </w:trPr>
        <w:tc>
          <w:tcPr>
            <w:tcW w:w="2494" w:type="dxa"/>
          </w:tcPr>
          <w:p w14:paraId="54607BC7" w14:textId="5D454D08" w:rsidR="00B61F27" w:rsidRPr="00300257" w:rsidRDefault="00C70811" w:rsidP="00C70811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 w:val="0"/>
                <w:sz w:val="30"/>
                <w:szCs w:val="30"/>
                <w:cs/>
                <w:lang w:bidi="th-TH"/>
              </w:rPr>
              <w:t>ธุรกิจ</w:t>
            </w:r>
            <w:proofErr w:type="spellStart"/>
            <w:r>
              <w:rPr>
                <w:rFonts w:ascii="Angsana New" w:hAnsi="Angsana New"/>
                <w:b/>
                <w:bCs w:val="0"/>
                <w:sz w:val="30"/>
                <w:szCs w:val="30"/>
                <w:cs/>
                <w:lang w:bidi="th-TH"/>
              </w:rPr>
              <w:t>เค</w:t>
            </w:r>
            <w:proofErr w:type="spellEnd"/>
            <w:r>
              <w:rPr>
                <w:rFonts w:ascii="Angsana New" w:hAnsi="Angsana New"/>
                <w:b/>
                <w:bCs w:val="0"/>
                <w:sz w:val="30"/>
                <w:szCs w:val="30"/>
                <w:cs/>
                <w:lang w:bidi="th-TH"/>
              </w:rPr>
              <w:t>มิ</w:t>
            </w:r>
            <w:proofErr w:type="spellStart"/>
            <w:r>
              <w:rPr>
                <w:rFonts w:ascii="Angsana New" w:hAnsi="Angsana New"/>
                <w:b/>
                <w:bCs w:val="0"/>
                <w:sz w:val="30"/>
                <w:szCs w:val="30"/>
                <w:cs/>
                <w:lang w:bidi="th-TH"/>
              </w:rPr>
              <w:t>คอล</w:t>
            </w:r>
            <w:r w:rsidR="00B25D8C">
              <w:rPr>
                <w:rFonts w:ascii="Angsana New" w:hAnsi="Angsana New" w:hint="cs"/>
                <w:b/>
                <w:bCs w:val="0"/>
                <w:sz w:val="30"/>
                <w:szCs w:val="30"/>
                <w:cs/>
                <w:lang w:bidi="th-TH"/>
              </w:rPr>
              <w:t>ส์</w:t>
            </w:r>
            <w:proofErr w:type="spellEnd"/>
          </w:p>
        </w:tc>
        <w:tc>
          <w:tcPr>
            <w:tcW w:w="6691" w:type="dxa"/>
          </w:tcPr>
          <w:p w14:paraId="147965A0" w14:textId="77777777" w:rsidR="00B61F27" w:rsidRPr="00300257" w:rsidRDefault="00B61F27" w:rsidP="00ED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ผลิตและจำหน่ายโอ</w:t>
            </w:r>
            <w:proofErr w:type="spellStart"/>
            <w:r w:rsidRPr="00300257">
              <w:rPr>
                <w:rFonts w:ascii="Angsana New" w:hAnsi="Angsana New"/>
                <w:sz w:val="30"/>
                <w:szCs w:val="30"/>
                <w:cs/>
              </w:rPr>
              <w:t>เลฟินส์</w:t>
            </w:r>
            <w:proofErr w:type="spellEnd"/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โพลีโอ</w:t>
            </w:r>
            <w:proofErr w:type="spellStart"/>
            <w:r w:rsidRPr="00300257">
              <w:rPr>
                <w:rFonts w:ascii="Angsana New" w:hAnsi="Angsana New"/>
                <w:sz w:val="30"/>
                <w:szCs w:val="30"/>
                <w:cs/>
              </w:rPr>
              <w:t>เลฟินส์</w:t>
            </w:r>
            <w:proofErr w:type="spellEnd"/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และสินค้าเคมีภัณฑ์อื่นๆ</w:t>
            </w:r>
          </w:p>
        </w:tc>
      </w:tr>
      <w:tr w:rsidR="00B61F27" w:rsidRPr="00300257" w14:paraId="70482B1D" w14:textId="77777777" w:rsidTr="00CE5C5F">
        <w:trPr>
          <w:cantSplit/>
          <w:trHeight w:hRule="exact" w:val="113"/>
        </w:trPr>
        <w:tc>
          <w:tcPr>
            <w:tcW w:w="2494" w:type="dxa"/>
          </w:tcPr>
          <w:p w14:paraId="78451D42" w14:textId="77777777" w:rsidR="00B61F27" w:rsidRPr="00300257" w:rsidRDefault="00B61F27" w:rsidP="00ED01A5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6691" w:type="dxa"/>
          </w:tcPr>
          <w:p w14:paraId="0E806FA8" w14:textId="77777777" w:rsidR="00B61F27" w:rsidRPr="00300257" w:rsidRDefault="00B61F27" w:rsidP="00ED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61F27" w:rsidRPr="00300257" w14:paraId="0A9C762D" w14:textId="77777777" w:rsidTr="00CE5C5F">
        <w:trPr>
          <w:cantSplit/>
          <w:trHeight w:val="567"/>
        </w:trPr>
        <w:tc>
          <w:tcPr>
            <w:tcW w:w="2494" w:type="dxa"/>
          </w:tcPr>
          <w:p w14:paraId="1BAAE263" w14:textId="56FC6882" w:rsidR="00B61F27" w:rsidRPr="00300257" w:rsidRDefault="00C70811" w:rsidP="009B4048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 w:val="0"/>
                <w:sz w:val="30"/>
                <w:szCs w:val="30"/>
                <w:cs/>
                <w:lang w:bidi="th-TH"/>
              </w:rPr>
              <w:t>ธุรกิจ</w:t>
            </w:r>
            <w:proofErr w:type="spellStart"/>
            <w:r w:rsidR="008F350B" w:rsidRPr="00300257">
              <w:rPr>
                <w:rFonts w:ascii="Angsana New" w:hAnsi="Angsana New" w:hint="cs"/>
                <w:b/>
                <w:bCs w:val="0"/>
                <w:sz w:val="30"/>
                <w:szCs w:val="30"/>
                <w:cs/>
                <w:lang w:bidi="th-TH"/>
              </w:rPr>
              <w:t>แพคเกจจิ้ง</w:t>
            </w:r>
            <w:proofErr w:type="spellEnd"/>
          </w:p>
        </w:tc>
        <w:tc>
          <w:tcPr>
            <w:tcW w:w="6691" w:type="dxa"/>
          </w:tcPr>
          <w:p w14:paraId="05BBA458" w14:textId="77777777" w:rsidR="00B61F27" w:rsidRPr="00300257" w:rsidRDefault="004375F4" w:rsidP="00543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75F4">
              <w:rPr>
                <w:rFonts w:ascii="Angsana New" w:hAnsi="Angsana New"/>
                <w:sz w:val="30"/>
                <w:szCs w:val="30"/>
                <w:cs/>
              </w:rPr>
              <w:t>ผลิตและจำหน่ายกระดาษบรรจุภัณฑ์ บรรจุภัณฑ์ในรูปแบบต่างๆ ทั้งบรรจุภัณฑ์กระดาษ (บรรจุภัณฑ์กระดาษลูกฟูกและบรรจุภัณฑ์สำหรับอาหาร) และบรรจุภัณฑ์พลาสติก (บรรจุภัณฑ์อ่อนตัวและบรรจุภัณฑ์พลาสติกแบบแข็ง) รวมถึงผลิตและจำหน่ายเยื่อจากยูคา</w:t>
            </w:r>
            <w:proofErr w:type="spellStart"/>
            <w:r w:rsidRPr="004375F4">
              <w:rPr>
                <w:rFonts w:ascii="Angsana New" w:hAnsi="Angsana New"/>
                <w:sz w:val="30"/>
                <w:szCs w:val="30"/>
                <w:cs/>
              </w:rPr>
              <w:t>ลิปตัส</w:t>
            </w:r>
            <w:proofErr w:type="spellEnd"/>
            <w:r w:rsidRPr="004375F4">
              <w:rPr>
                <w:rFonts w:ascii="Angsana New" w:hAnsi="Angsana New"/>
                <w:sz w:val="30"/>
                <w:szCs w:val="30"/>
                <w:cs/>
              </w:rPr>
              <w:t xml:space="preserve"> เยื่อเคมีละลายได้และกระดาษพิมพ์เขียน</w:t>
            </w:r>
          </w:p>
        </w:tc>
      </w:tr>
      <w:tr w:rsidR="00B61F27" w:rsidRPr="00300257" w14:paraId="5B714D61" w14:textId="77777777" w:rsidTr="00CE5C5F">
        <w:trPr>
          <w:cantSplit/>
          <w:trHeight w:hRule="exact" w:val="113"/>
        </w:trPr>
        <w:tc>
          <w:tcPr>
            <w:tcW w:w="2494" w:type="dxa"/>
          </w:tcPr>
          <w:p w14:paraId="2F6E4449" w14:textId="77777777" w:rsidR="00B61F27" w:rsidRPr="00300257" w:rsidRDefault="00B61F27" w:rsidP="00ED01A5">
            <w:pPr>
              <w:pStyle w:val="headingitalic"/>
              <w:spacing w:after="0" w:line="240" w:lineRule="auto"/>
              <w:rPr>
                <w:rFonts w:ascii="Angsana New" w:hAnsi="Angsana New"/>
                <w:b/>
                <w:bCs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6691" w:type="dxa"/>
          </w:tcPr>
          <w:p w14:paraId="343E773E" w14:textId="77777777" w:rsidR="00B61F27" w:rsidRPr="00300257" w:rsidRDefault="00B61F27" w:rsidP="00ED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61F27" w:rsidRPr="00300257" w14:paraId="10008FC1" w14:textId="77777777" w:rsidTr="00CE5C5F">
        <w:trPr>
          <w:cantSplit/>
          <w:trHeight w:val="567"/>
        </w:trPr>
        <w:tc>
          <w:tcPr>
            <w:tcW w:w="2494" w:type="dxa"/>
          </w:tcPr>
          <w:p w14:paraId="24B2637F" w14:textId="77777777" w:rsidR="00B61F27" w:rsidRPr="00300257" w:rsidRDefault="00B61F27" w:rsidP="00ED01A5">
            <w:pPr>
              <w:pStyle w:val="headingitalic"/>
              <w:spacing w:after="0" w:line="240" w:lineRule="auto"/>
              <w:rPr>
                <w:rFonts w:ascii="Angsana New" w:hAnsi="Angsana New"/>
                <w:b/>
                <w:bCs w:val="0"/>
                <w:sz w:val="30"/>
                <w:szCs w:val="30"/>
                <w:cs/>
                <w:lang w:val="en-US" w:bidi="th-TH"/>
              </w:rPr>
            </w:pPr>
            <w:r w:rsidRPr="00A27107">
              <w:rPr>
                <w:rFonts w:ascii="Angsana New" w:hAnsi="Angsana New"/>
                <w:b/>
                <w:bCs w:val="0"/>
                <w:sz w:val="30"/>
                <w:szCs w:val="30"/>
                <w:cs/>
                <w:lang w:bidi="th-TH"/>
              </w:rPr>
              <w:t>ส่วนงานอื่น</w:t>
            </w:r>
          </w:p>
        </w:tc>
        <w:tc>
          <w:tcPr>
            <w:tcW w:w="6691" w:type="dxa"/>
          </w:tcPr>
          <w:p w14:paraId="6A9FD022" w14:textId="77777777" w:rsidR="00B61F27" w:rsidRPr="00300257" w:rsidRDefault="00B61F27" w:rsidP="00ED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ร่วมลงทุนกับบริษัทชั้นนำในธุรกิจอื่นๆ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ซึ่งส่วนใหญ่ได้แก่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ธุรกิจเครื่องจักรกลการเกษตร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อุปกรณ์และชิ้นส่วนยานยนต์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และเหล็ก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รวมทั้งการให้บริการอื่นๆ</w:t>
            </w:r>
          </w:p>
        </w:tc>
      </w:tr>
    </w:tbl>
    <w:p w14:paraId="0097AC12" w14:textId="3EA5515D" w:rsidR="007019F5" w:rsidRPr="00EA12DB" w:rsidRDefault="007019F5" w:rsidP="003D03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55B0D08E" w14:textId="77777777" w:rsidR="00E4201F" w:rsidRDefault="00E4201F" w:rsidP="003D03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pacing w:val="-2"/>
          <w:sz w:val="30"/>
          <w:szCs w:val="30"/>
          <w:cs/>
        </w:rPr>
        <w:lastRenderedPageBreak/>
        <w:t>ข้อมูลตามส่วนงาน</w:t>
      </w:r>
      <w:r w:rsidR="00F83F57" w:rsidRPr="00300257">
        <w:rPr>
          <w:rFonts w:ascii="Angsana New" w:hAnsi="Angsana New" w:hint="cs"/>
          <w:spacing w:val="-2"/>
          <w:sz w:val="30"/>
          <w:szCs w:val="30"/>
          <w:cs/>
        </w:rPr>
        <w:t>ธุรกิจ</w:t>
      </w:r>
      <w:r w:rsidR="003350F1" w:rsidRPr="0030025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pacing w:val="-2"/>
          <w:sz w:val="30"/>
          <w:szCs w:val="30"/>
          <w:cs/>
        </w:rPr>
        <w:t>ใช้สำหรับการประเมินผลการดำเนินงานและจัดสรรทรัพยากรสำหรับผู้บริหาร</w:t>
      </w:r>
      <w:r w:rsidR="003350F1" w:rsidRPr="0030025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Pr="00300257">
        <w:rPr>
          <w:rFonts w:ascii="Angsana New" w:hAnsi="Angsana New"/>
          <w:sz w:val="30"/>
          <w:szCs w:val="30"/>
          <w:cs/>
        </w:rPr>
        <w:t>ประเมินความสามารถในการดำเนินงานตาม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z w:val="30"/>
          <w:szCs w:val="30"/>
        </w:rPr>
        <w:t>EBITDA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</w:p>
    <w:p w14:paraId="6DA60A41" w14:textId="77777777" w:rsidR="006435EB" w:rsidRDefault="006435EB" w:rsidP="0091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</w:p>
    <w:p w14:paraId="1B221D55" w14:textId="79E4F01D" w:rsidR="00D36835" w:rsidRDefault="006435EB" w:rsidP="0091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9C5B24" w:rsidRPr="009C5B24">
        <w:rPr>
          <w:rFonts w:ascii="Angsana New" w:hAnsi="Angsana New"/>
          <w:sz w:val="30"/>
          <w:szCs w:val="30"/>
          <w:cs/>
        </w:rPr>
        <w:t xml:space="preserve">ข้อมูลตามส่วนงานธุรกิจสำหรับปีสิ้นสุดวันที่ </w:t>
      </w:r>
      <w:r w:rsidR="00E47118">
        <w:rPr>
          <w:rFonts w:ascii="Angsana New" w:hAnsi="Angsana New"/>
          <w:sz w:val="30"/>
          <w:szCs w:val="30"/>
        </w:rPr>
        <w:t>31</w:t>
      </w:r>
      <w:r w:rsidR="009C5B24" w:rsidRPr="009C5B24">
        <w:rPr>
          <w:rFonts w:ascii="Angsana New" w:hAnsi="Angsana New"/>
          <w:sz w:val="30"/>
          <w:szCs w:val="30"/>
          <w:cs/>
        </w:rPr>
        <w:t xml:space="preserve"> ธันวาคม มีดังนี้</w:t>
      </w:r>
    </w:p>
    <w:p w14:paraId="6F0D3093" w14:textId="77777777" w:rsidR="00B1150B" w:rsidRDefault="00B1150B" w:rsidP="0091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2C89A70" w14:textId="0E3152CF" w:rsidR="000570F2" w:rsidRDefault="000570F2" w:rsidP="00057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26"/>
        <w:rPr>
          <w:rFonts w:ascii="Angsana New" w:hAnsi="Angsana New"/>
          <w:sz w:val="30"/>
          <w:szCs w:val="30"/>
        </w:rPr>
      </w:pPr>
      <w:r w:rsidRPr="000570F2">
        <w:rPr>
          <w:noProof/>
        </w:rPr>
        <w:drawing>
          <wp:inline distT="0" distB="0" distL="0" distR="0" wp14:anchorId="2E044709" wp14:editId="348284E7">
            <wp:extent cx="5857875" cy="48196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75" cy="481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EEFED1" w14:textId="77777777" w:rsidR="00E47118" w:rsidRDefault="00E47118" w:rsidP="007D4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610A124D" w14:textId="246A7DB5" w:rsidR="0009652F" w:rsidRPr="00AF202D" w:rsidRDefault="00ED18B4" w:rsidP="00521B1E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="Angsana New" w:hAnsi="Angsana New"/>
          <w:sz w:val="24"/>
          <w:szCs w:val="24"/>
          <w:cs/>
        </w:rPr>
      </w:pPr>
      <w:r w:rsidRPr="00AF202D">
        <w:rPr>
          <w:rFonts w:ascii="Angsana New" w:hAnsi="Angsana New"/>
          <w:sz w:val="24"/>
          <w:szCs w:val="24"/>
          <w:cs/>
        </w:rPr>
        <w:t>หมายถึง</w:t>
      </w:r>
      <w:r w:rsidR="003350F1" w:rsidRPr="00AF202D">
        <w:rPr>
          <w:rFonts w:ascii="Angsana New" w:hAnsi="Angsana New"/>
          <w:sz w:val="24"/>
          <w:szCs w:val="24"/>
          <w:cs/>
        </w:rPr>
        <w:t xml:space="preserve"> </w:t>
      </w:r>
      <w:r w:rsidRPr="00AF202D">
        <w:rPr>
          <w:rFonts w:ascii="Angsana New" w:hAnsi="Angsana New"/>
          <w:sz w:val="24"/>
          <w:szCs w:val="24"/>
          <w:cs/>
        </w:rPr>
        <w:t>กำไรก่อนส่วนแบ่งกำไรจากเงินลงทุนในบริษัทร่วม</w:t>
      </w:r>
      <w:r w:rsidR="00E723DA" w:rsidRPr="00AF202D">
        <w:rPr>
          <w:rFonts w:ascii="Angsana New" w:hAnsi="Angsana New"/>
          <w:sz w:val="24"/>
          <w:szCs w:val="24"/>
          <w:cs/>
        </w:rPr>
        <w:t>และการร่วมค้า</w:t>
      </w:r>
      <w:r w:rsidR="003350F1" w:rsidRPr="00AF202D">
        <w:rPr>
          <w:rFonts w:ascii="Angsana New" w:hAnsi="Angsana New"/>
          <w:sz w:val="24"/>
          <w:szCs w:val="24"/>
          <w:cs/>
        </w:rPr>
        <w:t xml:space="preserve"> </w:t>
      </w:r>
      <w:r w:rsidR="00924599" w:rsidRPr="00AF202D">
        <w:rPr>
          <w:rFonts w:ascii="Angsana New" w:hAnsi="Angsana New"/>
          <w:sz w:val="24"/>
          <w:szCs w:val="24"/>
          <w:cs/>
        </w:rPr>
        <w:t>ต้นทุนทางการเงิน</w:t>
      </w:r>
      <w:r w:rsidR="003350F1" w:rsidRPr="00AF202D">
        <w:rPr>
          <w:rFonts w:ascii="Angsana New" w:hAnsi="Angsana New"/>
          <w:sz w:val="24"/>
          <w:szCs w:val="24"/>
          <w:cs/>
        </w:rPr>
        <w:t xml:space="preserve"> </w:t>
      </w:r>
      <w:r w:rsidR="008A162E" w:rsidRPr="00AF202D">
        <w:rPr>
          <w:rFonts w:ascii="Angsana New" w:hAnsi="Angsana New"/>
          <w:sz w:val="24"/>
          <w:szCs w:val="24"/>
          <w:cs/>
        </w:rPr>
        <w:t>ภาษีเงินได้</w:t>
      </w:r>
      <w:r w:rsidR="003350F1" w:rsidRPr="00AF202D">
        <w:rPr>
          <w:rFonts w:ascii="Angsana New" w:hAnsi="Angsana New"/>
          <w:sz w:val="24"/>
          <w:szCs w:val="24"/>
          <w:cs/>
        </w:rPr>
        <w:t xml:space="preserve"> </w:t>
      </w:r>
      <w:r w:rsidR="00A66006" w:rsidRPr="00AF202D">
        <w:rPr>
          <w:rFonts w:ascii="Angsana New" w:hAnsi="Angsana New"/>
          <w:sz w:val="24"/>
          <w:szCs w:val="24"/>
          <w:cs/>
        </w:rPr>
        <w:t>ค่าเสื่อมราคาและ</w:t>
      </w:r>
      <w:r w:rsidR="00DF4BC5" w:rsidRPr="00AF202D">
        <w:rPr>
          <w:rFonts w:ascii="Angsana New" w:hAnsi="Angsana New"/>
          <w:sz w:val="24"/>
          <w:szCs w:val="24"/>
          <w:cs/>
        </w:rPr>
        <w:t>ค่า</w:t>
      </w:r>
      <w:r w:rsidR="00A66006" w:rsidRPr="00AF202D">
        <w:rPr>
          <w:rFonts w:ascii="Angsana New" w:hAnsi="Angsana New"/>
          <w:sz w:val="24"/>
          <w:szCs w:val="24"/>
          <w:cs/>
        </w:rPr>
        <w:t>ตัด</w:t>
      </w:r>
      <w:r w:rsidR="00DF4BC5" w:rsidRPr="00AF202D">
        <w:rPr>
          <w:rFonts w:ascii="Angsana New" w:hAnsi="Angsana New"/>
          <w:sz w:val="24"/>
          <w:szCs w:val="24"/>
          <w:cs/>
        </w:rPr>
        <w:t>จำหน่าย</w:t>
      </w:r>
      <w:r w:rsidR="003350F1" w:rsidRPr="00AF202D">
        <w:rPr>
          <w:rFonts w:ascii="Angsana New" w:hAnsi="Angsana New"/>
          <w:sz w:val="24"/>
          <w:szCs w:val="24"/>
          <w:cs/>
        </w:rPr>
        <w:t xml:space="preserve"> </w:t>
      </w:r>
      <w:r w:rsidR="0009652F" w:rsidRPr="00AF202D">
        <w:rPr>
          <w:rFonts w:ascii="Angsana New" w:hAnsi="Angsana New"/>
          <w:sz w:val="24"/>
          <w:szCs w:val="24"/>
          <w:cs/>
        </w:rPr>
        <w:t>รวมเงินปันผลรับจากบริษัทร่วม</w:t>
      </w:r>
    </w:p>
    <w:p w14:paraId="5A6CEFE9" w14:textId="165FE083" w:rsidR="0009652F" w:rsidRPr="00300257" w:rsidRDefault="0009652F" w:rsidP="00AF202D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="Angsana New" w:hAnsi="Angsana New"/>
          <w:spacing w:val="8"/>
          <w:sz w:val="28"/>
          <w:szCs w:val="28"/>
          <w:cs/>
        </w:rPr>
      </w:pPr>
      <w:r w:rsidRPr="00300257">
        <w:rPr>
          <w:rFonts w:ascii="Angsana New" w:hAnsi="Angsana New"/>
          <w:sz w:val="24"/>
          <w:szCs w:val="24"/>
          <w:cs/>
        </w:rPr>
        <w:t>หมายถึง</w:t>
      </w:r>
      <w:r w:rsidR="003350F1" w:rsidRPr="00300257">
        <w:rPr>
          <w:rFonts w:ascii="Angsana New" w:hAnsi="Angsana New"/>
          <w:sz w:val="24"/>
          <w:szCs w:val="24"/>
          <w:cs/>
        </w:rPr>
        <w:t xml:space="preserve"> </w:t>
      </w:r>
      <w:r w:rsidR="00924599" w:rsidRPr="00300257">
        <w:rPr>
          <w:rFonts w:ascii="Angsana New" w:hAnsi="Angsana New" w:hint="cs"/>
          <w:sz w:val="24"/>
          <w:szCs w:val="24"/>
          <w:cs/>
        </w:rPr>
        <w:t>กำไร</w:t>
      </w:r>
      <w:r w:rsidR="00357DC0" w:rsidRPr="00300257">
        <w:rPr>
          <w:rFonts w:ascii="Angsana New" w:hAnsi="Angsana New" w:hint="cs"/>
          <w:sz w:val="24"/>
          <w:szCs w:val="24"/>
          <w:cs/>
        </w:rPr>
        <w:t>สำหรับ</w:t>
      </w:r>
      <w:r w:rsidR="00E40F5C">
        <w:rPr>
          <w:rFonts w:ascii="Angsana New" w:hAnsi="Angsana New" w:hint="cs"/>
          <w:sz w:val="24"/>
          <w:szCs w:val="24"/>
          <w:cs/>
        </w:rPr>
        <w:t>ปี</w:t>
      </w:r>
      <w:r w:rsidR="00924599" w:rsidRPr="00300257">
        <w:rPr>
          <w:rFonts w:ascii="Angsana New" w:hAnsi="Angsana New" w:hint="cs"/>
          <w:sz w:val="24"/>
          <w:szCs w:val="24"/>
          <w:cs/>
        </w:rPr>
        <w:t>ส่วนที่เป็นของผู้ถือหุ้นบริษัทใหญ่</w:t>
      </w:r>
    </w:p>
    <w:p w14:paraId="203C929E" w14:textId="77777777" w:rsidR="00201B6A" w:rsidRDefault="007B5DFF" w:rsidP="00094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00257">
        <w:rPr>
          <w:rFonts w:ascii="Angsana New" w:hAnsi="Angsana New"/>
          <w:b/>
          <w:bCs/>
          <w:sz w:val="30"/>
          <w:szCs w:val="30"/>
        </w:rPr>
        <w:br w:type="page"/>
      </w:r>
      <w:r w:rsidR="00070E44" w:rsidRPr="0030025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ผลการดำเนินงานของ</w:t>
      </w:r>
      <w:r w:rsidR="00BE36DD" w:rsidRPr="00300257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</w:t>
      </w:r>
      <w:r w:rsidR="00AC6023" w:rsidRPr="00300257">
        <w:rPr>
          <w:rFonts w:ascii="Angsana New" w:hAnsi="Angsana New"/>
          <w:b/>
          <w:bCs/>
          <w:i/>
          <w:iCs/>
          <w:sz w:val="30"/>
          <w:szCs w:val="30"/>
          <w:cs/>
        </w:rPr>
        <w:t>ธุรกิจ</w:t>
      </w:r>
    </w:p>
    <w:p w14:paraId="680D7162" w14:textId="77777777" w:rsidR="00B1150B" w:rsidRDefault="00B1150B" w:rsidP="00094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31CACDA" w14:textId="637B9095" w:rsidR="007D6B2B" w:rsidRDefault="00F75F79" w:rsidP="00094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E5942">
        <w:rPr>
          <w:rFonts w:ascii="Angsana New" w:hAnsi="Angsana New"/>
          <w:b/>
          <w:bCs/>
          <w:i/>
          <w:iCs/>
          <w:noProof/>
          <w:sz w:val="30"/>
          <w:szCs w:val="30"/>
        </w:rPr>
        <w:drawing>
          <wp:inline distT="0" distB="0" distL="0" distR="0" wp14:anchorId="46CE7D0C" wp14:editId="19EB2AB0">
            <wp:extent cx="6030000" cy="5061600"/>
            <wp:effectExtent l="0" t="0" r="889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0000" cy="506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C489FB" w14:textId="38EB36F7" w:rsidR="00111BDF" w:rsidRDefault="00111BDF" w:rsidP="00094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57E25E8" w14:textId="0DA5E456" w:rsidR="00141457" w:rsidRDefault="00141457" w:rsidP="00F73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38554AB" w14:textId="706BE962" w:rsidR="00777E62" w:rsidRDefault="00F75F79" w:rsidP="00B25D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7E5942">
        <w:rPr>
          <w:rFonts w:ascii="Angsana New" w:hAnsi="Angsana New"/>
          <w:noProof/>
          <w:sz w:val="30"/>
          <w:szCs w:val="30"/>
        </w:rPr>
        <w:lastRenderedPageBreak/>
        <w:drawing>
          <wp:inline distT="0" distB="0" distL="0" distR="0" wp14:anchorId="3D0B2BD3" wp14:editId="0154A7C3">
            <wp:extent cx="6026400" cy="499680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400" cy="499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E5ACB" w14:textId="0DDDCD77" w:rsidR="00C950A1" w:rsidRPr="00C950A1" w:rsidRDefault="00C950A1" w:rsidP="00C950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4ED16A20" w14:textId="1A82011A" w:rsidR="00684C7E" w:rsidRDefault="00684C7E" w:rsidP="007D6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/>
        <w:jc w:val="thaiDistribute"/>
      </w:pPr>
    </w:p>
    <w:p w14:paraId="52E12657" w14:textId="782CF956" w:rsidR="00684C7E" w:rsidRDefault="00684C7E" w:rsidP="00684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288B3D8" w14:textId="59BE4426" w:rsidR="00E45101" w:rsidRDefault="00E45101" w:rsidP="001A0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</w:pPr>
    </w:p>
    <w:p w14:paraId="4FF2BBF7" w14:textId="5EDC8A9C" w:rsidR="00F731E1" w:rsidRDefault="00F731E1" w:rsidP="001A0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</w:pPr>
    </w:p>
    <w:p w14:paraId="73BAD57E" w14:textId="4DBE6919" w:rsidR="007D6B2B" w:rsidRDefault="006435EB" w:rsidP="001A0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</w:pPr>
      <w:r w:rsidRPr="006435EB">
        <w:rPr>
          <w:noProof/>
        </w:rPr>
        <w:lastRenderedPageBreak/>
        <w:drawing>
          <wp:inline distT="0" distB="0" distL="0" distR="0" wp14:anchorId="7383FCBD" wp14:editId="5928ED02">
            <wp:extent cx="6096000" cy="6962775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696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35EB">
        <w:rPr>
          <w:noProof/>
        </w:rPr>
        <w:lastRenderedPageBreak/>
        <w:drawing>
          <wp:inline distT="0" distB="0" distL="0" distR="0" wp14:anchorId="0E0C7F25" wp14:editId="32C6A76B">
            <wp:extent cx="6096000" cy="6953250"/>
            <wp:effectExtent l="0" t="0" r="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695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682FF2" w14:textId="09A6ACD5" w:rsidR="001A092C" w:rsidRPr="007B3625" w:rsidRDefault="001A092C" w:rsidP="001A0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2"/>
          <w:szCs w:val="22"/>
        </w:rPr>
      </w:pPr>
    </w:p>
    <w:p w14:paraId="6F0453D4" w14:textId="77777777" w:rsidR="00A82BF7" w:rsidRDefault="00A82BF7" w:rsidP="006F3E3D">
      <w:pPr>
        <w:ind w:left="540"/>
        <w:rPr>
          <w:rFonts w:ascii="Angsana New" w:hAnsi="Angsana New"/>
          <w:sz w:val="20"/>
          <w:szCs w:val="20"/>
        </w:rPr>
      </w:pPr>
    </w:p>
    <w:p w14:paraId="5E5C88F4" w14:textId="77777777" w:rsidR="006435EB" w:rsidRDefault="006435EB" w:rsidP="006F3E3D">
      <w:pPr>
        <w:ind w:left="540"/>
        <w:rPr>
          <w:rFonts w:ascii="Angsana New" w:hAnsi="Angsana New"/>
          <w:sz w:val="20"/>
          <w:szCs w:val="20"/>
        </w:rPr>
      </w:pPr>
    </w:p>
    <w:p w14:paraId="4349D636" w14:textId="77777777" w:rsidR="006435EB" w:rsidRDefault="006435EB" w:rsidP="006F3E3D">
      <w:pPr>
        <w:ind w:left="540"/>
        <w:rPr>
          <w:rFonts w:ascii="Angsana New" w:hAnsi="Angsana New"/>
          <w:sz w:val="20"/>
          <w:szCs w:val="20"/>
        </w:rPr>
      </w:pPr>
    </w:p>
    <w:p w14:paraId="02ABBAA0" w14:textId="77777777" w:rsidR="006435EB" w:rsidRDefault="006435EB" w:rsidP="006F3E3D">
      <w:pPr>
        <w:ind w:left="540"/>
        <w:rPr>
          <w:rFonts w:ascii="Angsana New" w:hAnsi="Angsana New"/>
          <w:sz w:val="20"/>
          <w:szCs w:val="20"/>
        </w:rPr>
      </w:pPr>
    </w:p>
    <w:p w14:paraId="112339E9" w14:textId="77777777" w:rsidR="006435EB" w:rsidRDefault="006435EB" w:rsidP="006F3E3D">
      <w:pPr>
        <w:ind w:left="540"/>
        <w:rPr>
          <w:rFonts w:ascii="Angsana New" w:hAnsi="Angsana New"/>
          <w:sz w:val="20"/>
          <w:szCs w:val="20"/>
        </w:rPr>
      </w:pPr>
    </w:p>
    <w:p w14:paraId="0F715274" w14:textId="77777777" w:rsidR="006435EB" w:rsidRPr="006F3E3D" w:rsidRDefault="006435EB" w:rsidP="006F3E3D">
      <w:pPr>
        <w:ind w:left="540"/>
        <w:rPr>
          <w:rFonts w:ascii="Angsana New" w:hAnsi="Angsana New"/>
          <w:sz w:val="20"/>
          <w:szCs w:val="20"/>
        </w:rPr>
      </w:pPr>
    </w:p>
    <w:p w14:paraId="3A2DC252" w14:textId="77777777" w:rsidR="006F3E3D" w:rsidRPr="00300257" w:rsidRDefault="006F3E3D" w:rsidP="006F3E3D">
      <w:pPr>
        <w:tabs>
          <w:tab w:val="clear" w:pos="680"/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300257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ส่วนงานภูมิศาสตร์</w:t>
      </w:r>
    </w:p>
    <w:p w14:paraId="0884A221" w14:textId="77777777" w:rsidR="006F3E3D" w:rsidRPr="0087247F" w:rsidRDefault="006F3E3D" w:rsidP="006F3E3D">
      <w:pPr>
        <w:ind w:left="540"/>
        <w:rPr>
          <w:rFonts w:ascii="Angsana New" w:hAnsi="Angsana New"/>
          <w:sz w:val="30"/>
          <w:szCs w:val="30"/>
        </w:rPr>
      </w:pPr>
    </w:p>
    <w:p w14:paraId="634C7366" w14:textId="77777777" w:rsidR="006F3E3D" w:rsidRPr="00300257" w:rsidRDefault="006F3E3D" w:rsidP="006F3E3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 w:hint="cs"/>
          <w:sz w:val="30"/>
          <w:szCs w:val="30"/>
          <w:cs/>
        </w:rPr>
        <w:t>กลุ่มบริษัทได้ขยายการลงทุนและดำเนินกิจการในต่างประเทศ โดยนำเสนอข้อมูลเกี่ยวกับการจำแนกส่วนงาน</w:t>
      </w:r>
      <w:r w:rsidRPr="00300257">
        <w:rPr>
          <w:rFonts w:ascii="Angsana New" w:hAnsi="Angsana New" w:hint="cs"/>
          <w:spacing w:val="2"/>
          <w:sz w:val="30"/>
          <w:szCs w:val="30"/>
          <w:cs/>
        </w:rPr>
        <w:t>ภูมิศาสตร์สำหรับรายการรายได้จากการขายและสินทรัพย์ไม่หมุนเวียนที่มีมูลค่าเป็นสาระสำคัญ โดยรายได้จาก</w:t>
      </w:r>
      <w:r w:rsidRPr="00300257">
        <w:rPr>
          <w:rFonts w:ascii="Angsana New" w:hAnsi="Angsana New" w:hint="cs"/>
          <w:spacing w:val="-4"/>
          <w:sz w:val="30"/>
          <w:szCs w:val="30"/>
          <w:cs/>
        </w:rPr>
        <w:t>การขายตามส่วนงานแยกตามที่ตั้งทางภูมิศาสตร์ของลูกค้า และสินทรัพย์ไม่หมุนเวียนตามส่วนงานแยกตามสถานที่</w:t>
      </w:r>
      <w:r w:rsidRPr="00300257">
        <w:rPr>
          <w:rFonts w:ascii="Angsana New" w:hAnsi="Angsana New" w:hint="cs"/>
          <w:sz w:val="30"/>
          <w:szCs w:val="30"/>
          <w:cs/>
        </w:rPr>
        <w:t>ตั้งทางภูมิศาสตร์ของสินทรัพย์</w:t>
      </w:r>
    </w:p>
    <w:p w14:paraId="06F3FEBA" w14:textId="77777777" w:rsidR="006F3E3D" w:rsidRPr="0087247F" w:rsidRDefault="006F3E3D" w:rsidP="006F3E3D">
      <w:pPr>
        <w:ind w:left="540"/>
        <w:rPr>
          <w:rFonts w:ascii="Angsana New" w:hAnsi="Angsana New"/>
          <w:sz w:val="30"/>
          <w:szCs w:val="30"/>
        </w:rPr>
      </w:pPr>
    </w:p>
    <w:p w14:paraId="73CF322F" w14:textId="77777777" w:rsidR="0060148B" w:rsidRDefault="006F3E3D" w:rsidP="006F3E3D">
      <w:pPr>
        <w:tabs>
          <w:tab w:val="clear" w:pos="680"/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B756BA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597FE3E9" w14:textId="6EC51FC5" w:rsidR="006F3E3D" w:rsidRPr="0087247F" w:rsidRDefault="006F3E3D" w:rsidP="006F3E3D">
      <w:pPr>
        <w:tabs>
          <w:tab w:val="clear" w:pos="680"/>
          <w:tab w:val="left" w:pos="540"/>
        </w:tabs>
        <w:ind w:left="540"/>
        <w:rPr>
          <w:rFonts w:ascii="Angsana New" w:hAnsi="Angsana New"/>
          <w:sz w:val="30"/>
          <w:szCs w:val="30"/>
        </w:rPr>
      </w:pPr>
      <w:r w:rsidRPr="0087247F">
        <w:rPr>
          <w:noProof/>
          <w:sz w:val="30"/>
          <w:szCs w:val="30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7BD1C98B" wp14:editId="0AB52DF2">
                <wp:simplePos x="0" y="0"/>
                <wp:positionH relativeFrom="column">
                  <wp:posOffset>2968625</wp:posOffset>
                </wp:positionH>
                <wp:positionV relativeFrom="paragraph">
                  <wp:posOffset>-6350001</wp:posOffset>
                </wp:positionV>
                <wp:extent cx="3282950" cy="0"/>
                <wp:effectExtent l="0" t="0" r="31750" b="19050"/>
                <wp:wrapNone/>
                <wp:docPr id="24" name="Straight Arrow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829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491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7762F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4" o:spid="_x0000_s1026" type="#_x0000_t32" style="position:absolute;margin-left:233.75pt;margin-top:-500pt;width:258.5pt;height:0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" strokecolor="#f49100"/>
            </w:pict>
          </mc:Fallback>
        </mc:AlternateContent>
      </w:r>
    </w:p>
    <w:tbl>
      <w:tblPr>
        <w:tblW w:w="92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5"/>
        <w:gridCol w:w="1170"/>
        <w:gridCol w:w="270"/>
        <w:gridCol w:w="1170"/>
        <w:gridCol w:w="360"/>
        <w:gridCol w:w="1170"/>
        <w:gridCol w:w="270"/>
        <w:gridCol w:w="1170"/>
      </w:tblGrid>
      <w:tr w:rsidR="006F3E3D" w:rsidRPr="00300257" w14:paraId="30309A8D" w14:textId="77777777" w:rsidTr="0087247F">
        <w:trPr>
          <w:trHeight w:val="383"/>
        </w:trPr>
        <w:tc>
          <w:tcPr>
            <w:tcW w:w="3685" w:type="dxa"/>
          </w:tcPr>
          <w:p w14:paraId="1A574048" w14:textId="77777777" w:rsidR="006F3E3D" w:rsidRPr="00300257" w:rsidRDefault="006F3E3D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2049CD72" w14:textId="77777777" w:rsidR="006F3E3D" w:rsidRPr="00300257" w:rsidRDefault="006F3E3D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360" w:type="dxa"/>
          </w:tcPr>
          <w:p w14:paraId="4A5B463C" w14:textId="77777777" w:rsidR="006F3E3D" w:rsidRPr="00300257" w:rsidRDefault="006F3E3D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2AA25200" w14:textId="77777777" w:rsidR="006F3E3D" w:rsidRPr="00300257" w:rsidRDefault="006F3E3D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</w:t>
            </w:r>
          </w:p>
        </w:tc>
      </w:tr>
      <w:tr w:rsidR="00DD7FAD" w:rsidRPr="00300257" w14:paraId="032BF1B6" w14:textId="77777777" w:rsidTr="0087247F">
        <w:trPr>
          <w:trHeight w:val="340"/>
        </w:trPr>
        <w:tc>
          <w:tcPr>
            <w:tcW w:w="3685" w:type="dxa"/>
          </w:tcPr>
          <w:p w14:paraId="53A5D0D0" w14:textId="77777777" w:rsidR="006F3E3D" w:rsidRPr="00300257" w:rsidRDefault="006F3E3D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B48A13E" w14:textId="538A4BEA" w:rsidR="006F3E3D" w:rsidRPr="00300257" w:rsidRDefault="006F3E3D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C6B8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C5E8DA8" w14:textId="77777777" w:rsidR="006F3E3D" w:rsidRPr="00300257" w:rsidRDefault="006F3E3D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6D4078" w14:textId="14DCAE3D" w:rsidR="006F3E3D" w:rsidRPr="00300257" w:rsidRDefault="002C6B89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360" w:type="dxa"/>
          </w:tcPr>
          <w:p w14:paraId="144F1EA7" w14:textId="77777777" w:rsidR="006F3E3D" w:rsidRPr="00300257" w:rsidRDefault="006F3E3D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57A517" w14:textId="2D028433" w:rsidR="006F3E3D" w:rsidRPr="00300257" w:rsidRDefault="006F3E3D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C6B8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F653494" w14:textId="77777777" w:rsidR="006F3E3D" w:rsidRPr="00300257" w:rsidRDefault="006F3E3D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9EE7B5" w14:textId="630BE329" w:rsidR="006F3E3D" w:rsidRPr="00300257" w:rsidRDefault="002C6B89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6F3E3D" w:rsidRPr="00300257" w14:paraId="579F30D6" w14:textId="77777777" w:rsidTr="0087247F">
        <w:trPr>
          <w:trHeight w:val="340"/>
        </w:trPr>
        <w:tc>
          <w:tcPr>
            <w:tcW w:w="3685" w:type="dxa"/>
          </w:tcPr>
          <w:p w14:paraId="47E47669" w14:textId="77777777" w:rsidR="006F3E3D" w:rsidRPr="00300257" w:rsidRDefault="006F3E3D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14:paraId="229F62D4" w14:textId="77777777" w:rsidR="006F3E3D" w:rsidRPr="00300257" w:rsidRDefault="006F3E3D" w:rsidP="00895F5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D7FAD" w:rsidRPr="00300257" w14:paraId="5C69A8BD" w14:textId="77777777" w:rsidTr="0087247F">
        <w:trPr>
          <w:trHeight w:val="340"/>
        </w:trPr>
        <w:tc>
          <w:tcPr>
            <w:tcW w:w="3685" w:type="dxa"/>
          </w:tcPr>
          <w:p w14:paraId="11216912" w14:textId="77777777" w:rsidR="002C6B89" w:rsidRPr="00300257" w:rsidRDefault="002C6B89" w:rsidP="002C6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</w:tcPr>
          <w:p w14:paraId="49C89D86" w14:textId="6743604A" w:rsidR="002C6B89" w:rsidRPr="00300257" w:rsidRDefault="00955757" w:rsidP="002C6B8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274,270</w:t>
            </w:r>
          </w:p>
        </w:tc>
        <w:tc>
          <w:tcPr>
            <w:tcW w:w="270" w:type="dxa"/>
          </w:tcPr>
          <w:p w14:paraId="304FEA2F" w14:textId="77777777" w:rsidR="002C6B89" w:rsidRPr="00300257" w:rsidRDefault="002C6B89" w:rsidP="002C6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D7D203" w14:textId="2573F961" w:rsidR="002C6B89" w:rsidRPr="00300257" w:rsidRDefault="002C6B89" w:rsidP="002C6B8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264,240</w:t>
            </w:r>
          </w:p>
        </w:tc>
        <w:tc>
          <w:tcPr>
            <w:tcW w:w="360" w:type="dxa"/>
          </w:tcPr>
          <w:p w14:paraId="66A074C2" w14:textId="77777777" w:rsidR="002C6B89" w:rsidRPr="00300257" w:rsidRDefault="002C6B89" w:rsidP="002C6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AC351B" w14:textId="5E7DC79B" w:rsidR="002C6B89" w:rsidRPr="00300257" w:rsidRDefault="00955757" w:rsidP="002C6B8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211,603</w:t>
            </w:r>
          </w:p>
        </w:tc>
        <w:tc>
          <w:tcPr>
            <w:tcW w:w="270" w:type="dxa"/>
          </w:tcPr>
          <w:p w14:paraId="4D7E2599" w14:textId="77777777" w:rsidR="002C6B89" w:rsidRPr="00300257" w:rsidRDefault="002C6B89" w:rsidP="002C6B89">
            <w:pPr>
              <w:pStyle w:val="acctfourfigures"/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7541C9" w14:textId="369F17CE" w:rsidR="002C6B89" w:rsidRPr="00300257" w:rsidRDefault="002C6B89" w:rsidP="0060148B">
            <w:pPr>
              <w:pStyle w:val="acctfourfigures"/>
              <w:tabs>
                <w:tab w:val="clear" w:pos="765"/>
                <w:tab w:val="left" w:pos="93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204,026</w:t>
            </w:r>
          </w:p>
        </w:tc>
      </w:tr>
      <w:tr w:rsidR="00DD7FAD" w:rsidRPr="00300257" w14:paraId="4C796DB9" w14:textId="77777777" w:rsidTr="0087247F">
        <w:trPr>
          <w:trHeight w:val="340"/>
        </w:trPr>
        <w:tc>
          <w:tcPr>
            <w:tcW w:w="3685" w:type="dxa"/>
          </w:tcPr>
          <w:p w14:paraId="5C7B4A14" w14:textId="77777777" w:rsidR="002C6B89" w:rsidRPr="00300257" w:rsidRDefault="002C6B89" w:rsidP="002C6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170" w:type="dxa"/>
          </w:tcPr>
          <w:p w14:paraId="00D5BEEE" w14:textId="1ED1F630" w:rsidR="002C6B89" w:rsidRPr="00300257" w:rsidRDefault="00955757" w:rsidP="002C6B8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43,465</w:t>
            </w:r>
          </w:p>
        </w:tc>
        <w:tc>
          <w:tcPr>
            <w:tcW w:w="270" w:type="dxa"/>
          </w:tcPr>
          <w:p w14:paraId="230A65E3" w14:textId="77777777" w:rsidR="002C6B89" w:rsidRPr="00300257" w:rsidRDefault="002C6B89" w:rsidP="002C6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F37C7F" w14:textId="4FDDC85D" w:rsidR="002C6B89" w:rsidRPr="00300257" w:rsidRDefault="002C6B89" w:rsidP="002C6B8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38,554</w:t>
            </w:r>
          </w:p>
        </w:tc>
        <w:tc>
          <w:tcPr>
            <w:tcW w:w="360" w:type="dxa"/>
          </w:tcPr>
          <w:p w14:paraId="77FC00F8" w14:textId="77777777" w:rsidR="002C6B89" w:rsidRPr="00300257" w:rsidRDefault="002C6B89" w:rsidP="002C6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BE10C0" w14:textId="1A5F6003" w:rsidR="002C6B89" w:rsidRPr="00300257" w:rsidRDefault="00955757" w:rsidP="002C6B8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36,082</w:t>
            </w:r>
          </w:p>
        </w:tc>
        <w:tc>
          <w:tcPr>
            <w:tcW w:w="270" w:type="dxa"/>
          </w:tcPr>
          <w:p w14:paraId="2B954388" w14:textId="77777777" w:rsidR="002C6B89" w:rsidRPr="00300257" w:rsidRDefault="002C6B89" w:rsidP="002C6B89">
            <w:pPr>
              <w:pStyle w:val="acctfourfigures"/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4C9193" w14:textId="78BDD430" w:rsidR="002C6B89" w:rsidRPr="00300257" w:rsidRDefault="002C6B89" w:rsidP="002C6B8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29,772</w:t>
            </w:r>
          </w:p>
        </w:tc>
      </w:tr>
      <w:tr w:rsidR="001C5B6D" w:rsidRPr="00300257" w14:paraId="0DB7D860" w14:textId="77777777" w:rsidTr="0087247F">
        <w:trPr>
          <w:trHeight w:val="340"/>
        </w:trPr>
        <w:tc>
          <w:tcPr>
            <w:tcW w:w="3685" w:type="dxa"/>
          </w:tcPr>
          <w:p w14:paraId="5F971AC6" w14:textId="39818114" w:rsidR="001C5B6D" w:rsidRPr="00300257" w:rsidRDefault="001C5B6D" w:rsidP="0027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1170" w:type="dxa"/>
          </w:tcPr>
          <w:p w14:paraId="42EB1704" w14:textId="77777777" w:rsidR="001C5B6D" w:rsidRPr="00300257" w:rsidRDefault="001C5B6D" w:rsidP="0027179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31,407</w:t>
            </w:r>
          </w:p>
        </w:tc>
        <w:tc>
          <w:tcPr>
            <w:tcW w:w="270" w:type="dxa"/>
          </w:tcPr>
          <w:p w14:paraId="4FDEBC4F" w14:textId="77777777" w:rsidR="001C5B6D" w:rsidRPr="00300257" w:rsidRDefault="001C5B6D" w:rsidP="0027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EB03F5" w14:textId="77777777" w:rsidR="001C5B6D" w:rsidRPr="00300257" w:rsidRDefault="001C5B6D" w:rsidP="0027179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28,487</w:t>
            </w:r>
          </w:p>
        </w:tc>
        <w:tc>
          <w:tcPr>
            <w:tcW w:w="360" w:type="dxa"/>
          </w:tcPr>
          <w:p w14:paraId="09039F01" w14:textId="77777777" w:rsidR="001C5B6D" w:rsidRPr="00300257" w:rsidRDefault="001C5B6D" w:rsidP="0027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F7AA66" w14:textId="77777777" w:rsidR="001C5B6D" w:rsidRPr="00300257" w:rsidRDefault="001C5B6D" w:rsidP="0027179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14,071</w:t>
            </w:r>
          </w:p>
        </w:tc>
        <w:tc>
          <w:tcPr>
            <w:tcW w:w="270" w:type="dxa"/>
          </w:tcPr>
          <w:p w14:paraId="3A50FE5F" w14:textId="77777777" w:rsidR="001C5B6D" w:rsidRPr="00300257" w:rsidRDefault="001C5B6D" w:rsidP="0027179A">
            <w:pPr>
              <w:pStyle w:val="acctfourfigures"/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3B4AF7" w14:textId="77777777" w:rsidR="001C5B6D" w:rsidRPr="00300257" w:rsidRDefault="001C5B6D" w:rsidP="0027179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16,187</w:t>
            </w:r>
          </w:p>
        </w:tc>
      </w:tr>
      <w:tr w:rsidR="00DD7FAD" w:rsidRPr="00300257" w14:paraId="76A5891A" w14:textId="77777777" w:rsidTr="0087247F">
        <w:trPr>
          <w:trHeight w:val="340"/>
        </w:trPr>
        <w:tc>
          <w:tcPr>
            <w:tcW w:w="3685" w:type="dxa"/>
          </w:tcPr>
          <w:p w14:paraId="69732A52" w14:textId="77777777" w:rsidR="002C6B89" w:rsidRPr="00300257" w:rsidRDefault="002C6B89" w:rsidP="002C6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จีน</w:t>
            </w:r>
          </w:p>
        </w:tc>
        <w:tc>
          <w:tcPr>
            <w:tcW w:w="1170" w:type="dxa"/>
          </w:tcPr>
          <w:p w14:paraId="022B7D03" w14:textId="77DE5A36" w:rsidR="002C6B89" w:rsidRPr="00141719" w:rsidRDefault="00955757" w:rsidP="002C6B8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30,723</w:t>
            </w:r>
          </w:p>
        </w:tc>
        <w:tc>
          <w:tcPr>
            <w:tcW w:w="270" w:type="dxa"/>
          </w:tcPr>
          <w:p w14:paraId="59677ACF" w14:textId="77777777" w:rsidR="002C6B89" w:rsidRPr="00300257" w:rsidRDefault="002C6B89" w:rsidP="002C6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DF432C" w14:textId="1809D298" w:rsidR="002C6B89" w:rsidRPr="00141719" w:rsidRDefault="002C6B89" w:rsidP="002C6B8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41719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0</w:t>
            </w:r>
            <w:r w:rsidRPr="0014171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864</w:t>
            </w:r>
          </w:p>
        </w:tc>
        <w:tc>
          <w:tcPr>
            <w:tcW w:w="360" w:type="dxa"/>
          </w:tcPr>
          <w:p w14:paraId="1D20D603" w14:textId="77777777" w:rsidR="002C6B89" w:rsidRPr="00300257" w:rsidRDefault="002C6B89" w:rsidP="002C6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BF01A4" w14:textId="57F31507" w:rsidR="002C6B89" w:rsidRPr="00141719" w:rsidRDefault="00955757" w:rsidP="002C6B8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2DAEAE2C" w14:textId="77777777" w:rsidR="002C6B89" w:rsidRPr="00300257" w:rsidRDefault="002C6B89" w:rsidP="002C6B89">
            <w:pPr>
              <w:pStyle w:val="acctfourfigures"/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5C8D4D" w14:textId="0CFAC13A" w:rsidR="002C6B89" w:rsidRPr="00141719" w:rsidRDefault="002C6B89" w:rsidP="002C6B8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171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D7FAD" w:rsidRPr="00300257" w14:paraId="750DA688" w14:textId="77777777" w:rsidTr="0087247F">
        <w:trPr>
          <w:trHeight w:val="340"/>
        </w:trPr>
        <w:tc>
          <w:tcPr>
            <w:tcW w:w="3685" w:type="dxa"/>
          </w:tcPr>
          <w:p w14:paraId="58868155" w14:textId="77777777" w:rsidR="002C6B89" w:rsidRPr="00300257" w:rsidRDefault="002C6B89" w:rsidP="002C6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B1C6F73" w14:textId="3CC3D4F4" w:rsidR="002C6B89" w:rsidRPr="00300257" w:rsidRDefault="0095575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98,</w:t>
            </w:r>
            <w:r w:rsidR="00941E9B">
              <w:rPr>
                <w:rFonts w:ascii="Angsana New" w:hAnsi="Angsana New"/>
                <w:sz w:val="30"/>
                <w:szCs w:val="30"/>
                <w:lang w:bidi="th-TH"/>
              </w:rPr>
              <w:t>573</w:t>
            </w:r>
          </w:p>
        </w:tc>
        <w:tc>
          <w:tcPr>
            <w:tcW w:w="270" w:type="dxa"/>
          </w:tcPr>
          <w:p w14:paraId="4CEC52E3" w14:textId="77777777" w:rsidR="002C6B89" w:rsidRPr="00300257" w:rsidRDefault="002C6B89" w:rsidP="002C6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134AC94" w14:textId="464F31A4" w:rsidR="002C6B89" w:rsidRPr="00300257" w:rsidRDefault="002C6B89" w:rsidP="002C6B8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88,776</w:t>
            </w:r>
          </w:p>
        </w:tc>
        <w:tc>
          <w:tcPr>
            <w:tcW w:w="360" w:type="dxa"/>
          </w:tcPr>
          <w:p w14:paraId="7CCD62A2" w14:textId="77777777" w:rsidR="002C6B89" w:rsidRPr="00300257" w:rsidRDefault="002C6B89" w:rsidP="002C6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4DDBE2" w14:textId="2DC2969F" w:rsidR="002C6B89" w:rsidRPr="00300257" w:rsidRDefault="00955757" w:rsidP="002C6B8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18,496</w:t>
            </w:r>
          </w:p>
        </w:tc>
        <w:tc>
          <w:tcPr>
            <w:tcW w:w="270" w:type="dxa"/>
          </w:tcPr>
          <w:p w14:paraId="3BF950D5" w14:textId="77777777" w:rsidR="002C6B89" w:rsidRPr="00300257" w:rsidRDefault="002C6B89" w:rsidP="002C6B89">
            <w:pPr>
              <w:pStyle w:val="acctfourfigures"/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9ECC39" w14:textId="034E88AB" w:rsidR="002C6B89" w:rsidRPr="00300257" w:rsidRDefault="002C6B89" w:rsidP="002C6B8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29,234</w:t>
            </w:r>
          </w:p>
        </w:tc>
      </w:tr>
      <w:tr w:rsidR="00DD7FAD" w:rsidRPr="00300257" w14:paraId="32B144E2" w14:textId="77777777" w:rsidTr="0087247F">
        <w:trPr>
          <w:trHeight w:val="340"/>
        </w:trPr>
        <w:tc>
          <w:tcPr>
            <w:tcW w:w="3685" w:type="dxa"/>
          </w:tcPr>
          <w:p w14:paraId="27BAAAF7" w14:textId="77777777" w:rsidR="002C6B89" w:rsidRPr="00300257" w:rsidRDefault="002C6B89" w:rsidP="002C6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F3D8D70" w14:textId="7261A919" w:rsidR="002C6B89" w:rsidRPr="00300257" w:rsidRDefault="00955757" w:rsidP="002C6B8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478,438</w:t>
            </w:r>
          </w:p>
        </w:tc>
        <w:tc>
          <w:tcPr>
            <w:tcW w:w="270" w:type="dxa"/>
          </w:tcPr>
          <w:p w14:paraId="3767D502" w14:textId="77777777" w:rsidR="002C6B89" w:rsidRPr="00300257" w:rsidRDefault="002C6B89" w:rsidP="002C6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56386F8" w14:textId="3D864BD7" w:rsidR="002C6B89" w:rsidRPr="00300257" w:rsidRDefault="002C6B89" w:rsidP="002C6B8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450,921</w:t>
            </w:r>
          </w:p>
        </w:tc>
        <w:tc>
          <w:tcPr>
            <w:tcW w:w="360" w:type="dxa"/>
          </w:tcPr>
          <w:p w14:paraId="763D9861" w14:textId="77777777" w:rsidR="002C6B89" w:rsidRPr="00300257" w:rsidRDefault="002C6B89" w:rsidP="002C6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40BBB99" w14:textId="1D191B92" w:rsidR="002C6B89" w:rsidRPr="00300257" w:rsidRDefault="00955757" w:rsidP="002C6B8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280,253</w:t>
            </w:r>
          </w:p>
        </w:tc>
        <w:tc>
          <w:tcPr>
            <w:tcW w:w="270" w:type="dxa"/>
          </w:tcPr>
          <w:p w14:paraId="4128A7E3" w14:textId="77777777" w:rsidR="002C6B89" w:rsidRPr="00300257" w:rsidRDefault="002C6B89" w:rsidP="002C6B89">
            <w:pPr>
              <w:pStyle w:val="acctfourfigures"/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FBD77FF" w14:textId="30847003" w:rsidR="002C6B89" w:rsidRPr="00300257" w:rsidRDefault="002C6B89" w:rsidP="002C6B8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279,219</w:t>
            </w:r>
          </w:p>
        </w:tc>
      </w:tr>
    </w:tbl>
    <w:p w14:paraId="55AC645F" w14:textId="77777777" w:rsidR="006F3E3D" w:rsidRPr="0087247F" w:rsidRDefault="006F3E3D" w:rsidP="006F3E3D">
      <w:pPr>
        <w:ind w:left="540"/>
        <w:rPr>
          <w:rFonts w:ascii="Angsana New" w:hAnsi="Angsana New"/>
          <w:sz w:val="30"/>
          <w:szCs w:val="30"/>
        </w:rPr>
      </w:pPr>
    </w:p>
    <w:p w14:paraId="51937B49" w14:textId="77777777" w:rsidR="006F3E3D" w:rsidRDefault="006F3E3D" w:rsidP="006F3E3D">
      <w:pPr>
        <w:tabs>
          <w:tab w:val="clear" w:pos="680"/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30025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ลูกค้ารายใหญ่ </w:t>
      </w:r>
    </w:p>
    <w:p w14:paraId="21ED7324" w14:textId="77777777" w:rsidR="006F3E3D" w:rsidRPr="0087247F" w:rsidRDefault="006F3E3D" w:rsidP="006F3E3D">
      <w:pPr>
        <w:ind w:left="540"/>
        <w:rPr>
          <w:rFonts w:ascii="Angsana New" w:hAnsi="Angsana New"/>
          <w:sz w:val="30"/>
          <w:szCs w:val="30"/>
        </w:rPr>
      </w:pPr>
    </w:p>
    <w:p w14:paraId="1A3B9BB9" w14:textId="2D66FAD4" w:rsidR="006F3E3D" w:rsidRDefault="006F3E3D" w:rsidP="006F3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hanging="90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 xml:space="preserve">กลุ่มบริษัทไม่มีรายได้จากลูกค้ารายหนึ่งรายใดที่มีมูลค่าตั้งแต่ร้อยละ </w:t>
      </w:r>
      <w:r>
        <w:rPr>
          <w:rFonts w:ascii="Angsana New" w:hAnsi="Angsana New"/>
          <w:sz w:val="30"/>
          <w:szCs w:val="30"/>
        </w:rPr>
        <w:t>10</w:t>
      </w:r>
      <w:r w:rsidRPr="00300257">
        <w:rPr>
          <w:rFonts w:ascii="Angsana New" w:hAnsi="Angsana New"/>
          <w:sz w:val="30"/>
          <w:szCs w:val="30"/>
          <w:cs/>
        </w:rPr>
        <w:t xml:space="preserve"> ของรายได้</w:t>
      </w:r>
      <w:r w:rsidRPr="00300257">
        <w:rPr>
          <w:rFonts w:ascii="Angsana New" w:hAnsi="Angsana New" w:hint="cs"/>
          <w:sz w:val="30"/>
          <w:szCs w:val="30"/>
          <w:cs/>
        </w:rPr>
        <w:t>จากการขาย</w:t>
      </w:r>
      <w:r w:rsidRPr="00300257">
        <w:rPr>
          <w:rFonts w:ascii="Angsana New" w:hAnsi="Angsana New"/>
          <w:sz w:val="30"/>
          <w:szCs w:val="30"/>
          <w:cs/>
        </w:rPr>
        <w:t>ของกลุ่มบริษัท</w:t>
      </w:r>
    </w:p>
    <w:p w14:paraId="3BC98026" w14:textId="77777777" w:rsidR="004024D5" w:rsidRDefault="004024D5" w:rsidP="006F3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hanging="90"/>
        <w:jc w:val="thaiDistribute"/>
        <w:rPr>
          <w:rFonts w:ascii="Angsana New" w:hAnsi="Angsana New"/>
          <w:sz w:val="30"/>
          <w:szCs w:val="30"/>
        </w:rPr>
      </w:pPr>
    </w:p>
    <w:p w14:paraId="3C45F444" w14:textId="77777777" w:rsidR="004024D5" w:rsidRDefault="004024D5" w:rsidP="006F3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hanging="90"/>
        <w:jc w:val="thaiDistribute"/>
        <w:rPr>
          <w:rFonts w:ascii="Angsana New" w:hAnsi="Angsana New"/>
          <w:sz w:val="30"/>
          <w:szCs w:val="30"/>
        </w:rPr>
      </w:pPr>
    </w:p>
    <w:p w14:paraId="62B8B2F6" w14:textId="77777777" w:rsidR="004024D5" w:rsidRDefault="004024D5" w:rsidP="006F3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hanging="90"/>
        <w:jc w:val="thaiDistribute"/>
        <w:rPr>
          <w:rFonts w:ascii="Angsana New" w:hAnsi="Angsana New"/>
          <w:sz w:val="30"/>
          <w:szCs w:val="30"/>
        </w:rPr>
      </w:pPr>
    </w:p>
    <w:p w14:paraId="62B67489" w14:textId="77777777" w:rsidR="004024D5" w:rsidRDefault="004024D5" w:rsidP="006F3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hanging="90"/>
        <w:jc w:val="thaiDistribute"/>
        <w:rPr>
          <w:rFonts w:ascii="Angsana New" w:hAnsi="Angsana New"/>
          <w:sz w:val="30"/>
          <w:szCs w:val="30"/>
        </w:rPr>
      </w:pPr>
    </w:p>
    <w:p w14:paraId="0CA19E90" w14:textId="77777777" w:rsidR="004024D5" w:rsidRDefault="004024D5" w:rsidP="006F3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hanging="90"/>
        <w:jc w:val="thaiDistribute"/>
        <w:rPr>
          <w:rFonts w:ascii="Angsana New" w:hAnsi="Angsana New"/>
          <w:sz w:val="30"/>
          <w:szCs w:val="30"/>
        </w:rPr>
      </w:pPr>
    </w:p>
    <w:p w14:paraId="2F4CB848" w14:textId="77777777" w:rsidR="004024D5" w:rsidRDefault="004024D5" w:rsidP="006F3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hanging="90"/>
        <w:jc w:val="thaiDistribute"/>
        <w:rPr>
          <w:rFonts w:ascii="Angsana New" w:hAnsi="Angsana New"/>
          <w:sz w:val="30"/>
          <w:szCs w:val="30"/>
        </w:rPr>
      </w:pPr>
    </w:p>
    <w:p w14:paraId="2D465DF3" w14:textId="77777777" w:rsidR="004024D5" w:rsidRDefault="004024D5" w:rsidP="006F3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hanging="90"/>
        <w:jc w:val="thaiDistribute"/>
        <w:rPr>
          <w:rFonts w:ascii="Angsana New" w:hAnsi="Angsana New"/>
          <w:sz w:val="30"/>
          <w:szCs w:val="30"/>
        </w:rPr>
      </w:pPr>
    </w:p>
    <w:p w14:paraId="7F8F0B2A" w14:textId="1CA0B3AB" w:rsidR="0060148B" w:rsidRDefault="0060148B" w:rsidP="006F3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hanging="9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C372CCD" w14:textId="2A186328" w:rsidR="00FC2BF8" w:rsidRDefault="006E11F2" w:rsidP="00FC2BF8">
      <w:pPr>
        <w:pStyle w:val="a"/>
        <w:tabs>
          <w:tab w:val="clear" w:pos="1080"/>
          <w:tab w:val="left" w:pos="540"/>
        </w:tabs>
        <w:spacing w:line="240" w:lineRule="atLeast"/>
        <w:rPr>
          <w:rFonts w:ascii="Angsana New" w:hAnsi="Angsana New" w:cs="Angsana New"/>
          <w:b/>
          <w:bCs/>
          <w:cs/>
        </w:rPr>
      </w:pPr>
      <w:r w:rsidRPr="00915263">
        <w:rPr>
          <w:rFonts w:ascii="Angsana New" w:hAnsi="Angsana New" w:cs="Angsana New"/>
          <w:b/>
          <w:bCs/>
          <w:lang w:val="en-US"/>
        </w:rPr>
        <w:lastRenderedPageBreak/>
        <w:t>25</w:t>
      </w:r>
      <w:r w:rsidR="00FC2BF8" w:rsidRPr="00915263">
        <w:rPr>
          <w:rFonts w:ascii="Angsana New" w:hAnsi="Angsana New" w:cs="Angsana New"/>
          <w:b/>
          <w:bCs/>
          <w:lang w:val="en-US"/>
        </w:rPr>
        <w:tab/>
      </w:r>
      <w:r w:rsidR="00FC2BF8" w:rsidRPr="00915263">
        <w:rPr>
          <w:rFonts w:ascii="Angsana New" w:hAnsi="Angsana New" w:cs="Angsana New"/>
          <w:b/>
          <w:bCs/>
          <w:cs/>
        </w:rPr>
        <w:t>รายได้อื่น</w:t>
      </w:r>
    </w:p>
    <w:p w14:paraId="6E317C13" w14:textId="77777777" w:rsidR="00DE0920" w:rsidRDefault="00DE0920" w:rsidP="00FC2BF8">
      <w:pPr>
        <w:pStyle w:val="a"/>
        <w:tabs>
          <w:tab w:val="clear" w:pos="1080"/>
          <w:tab w:val="left" w:pos="540"/>
        </w:tabs>
        <w:spacing w:line="240" w:lineRule="atLeast"/>
        <w:rPr>
          <w:rFonts w:ascii="Angsana New" w:hAnsi="Angsana New" w:cs="Angsana New"/>
          <w:b/>
          <w:bCs/>
          <w:cs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236"/>
        <w:gridCol w:w="1294"/>
      </w:tblGrid>
      <w:tr w:rsidR="00DD7FAD" w:rsidRPr="00BD00F8" w14:paraId="3E9523A9" w14:textId="77777777" w:rsidTr="00DD7FAD">
        <w:trPr>
          <w:trHeight w:hRule="exact" w:val="369"/>
        </w:trPr>
        <w:tc>
          <w:tcPr>
            <w:tcW w:w="6300" w:type="dxa"/>
          </w:tcPr>
          <w:p w14:paraId="1BBEA385" w14:textId="77777777" w:rsidR="00FC2BF8" w:rsidRPr="00D95563" w:rsidRDefault="00FC2BF8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</w:tcPr>
          <w:p w14:paraId="7B93E048" w14:textId="32AA8285" w:rsidR="00FC2BF8" w:rsidRPr="00BD00F8" w:rsidRDefault="00FC2BF8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00F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7310287C" w14:textId="77777777" w:rsidR="00FC2BF8" w:rsidRPr="00BD00F8" w:rsidRDefault="00FC2BF8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DEE007A" w14:textId="4720DFE0" w:rsidR="00FC2BF8" w:rsidRPr="00BD00F8" w:rsidRDefault="00FC2BF8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FC2BF8" w:rsidRPr="00BD00F8" w14:paraId="67883287" w14:textId="77777777" w:rsidTr="00DD7FAD">
        <w:trPr>
          <w:trHeight w:hRule="exact" w:val="369"/>
        </w:trPr>
        <w:tc>
          <w:tcPr>
            <w:tcW w:w="6300" w:type="dxa"/>
          </w:tcPr>
          <w:p w14:paraId="7A85CDFA" w14:textId="77777777" w:rsidR="00FC2BF8" w:rsidRPr="00D95563" w:rsidRDefault="00FC2BF8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90" w:type="dxa"/>
            <w:gridSpan w:val="3"/>
          </w:tcPr>
          <w:p w14:paraId="7A3BE9E0" w14:textId="77777777" w:rsidR="00FC2BF8" w:rsidRPr="00BD00F8" w:rsidRDefault="00FC2BF8" w:rsidP="00895F5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D00F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D7FAD" w:rsidRPr="00BD00F8" w14:paraId="2C31E698" w14:textId="77777777" w:rsidTr="00DD7FAD">
        <w:trPr>
          <w:trHeight w:hRule="exact" w:val="369"/>
        </w:trPr>
        <w:tc>
          <w:tcPr>
            <w:tcW w:w="6300" w:type="dxa"/>
          </w:tcPr>
          <w:p w14:paraId="6F07647E" w14:textId="1CD2C98A" w:rsidR="00FC2BF8" w:rsidRPr="00BD00F8" w:rsidRDefault="004024D5" w:rsidP="00FC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D00F8">
              <w:rPr>
                <w:rFonts w:ascii="Angsana New" w:hAnsi="Angsana New"/>
                <w:sz w:val="30"/>
                <w:szCs w:val="30"/>
                <w:cs/>
              </w:rPr>
              <w:t>เงินปันผลรับจากบริษัทอื่น</w:t>
            </w:r>
          </w:p>
        </w:tc>
        <w:tc>
          <w:tcPr>
            <w:tcW w:w="1260" w:type="dxa"/>
          </w:tcPr>
          <w:p w14:paraId="09A734DB" w14:textId="2BA1EF75" w:rsidR="00FC2BF8" w:rsidRPr="0077734D" w:rsidRDefault="004024D5" w:rsidP="00915263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2,479</w:t>
            </w:r>
          </w:p>
        </w:tc>
        <w:tc>
          <w:tcPr>
            <w:tcW w:w="236" w:type="dxa"/>
          </w:tcPr>
          <w:p w14:paraId="6EA36B6E" w14:textId="77777777" w:rsidR="00FC2BF8" w:rsidRPr="00BD00F8" w:rsidRDefault="00FC2BF8" w:rsidP="00FC2BF8">
            <w:pPr>
              <w:pStyle w:val="a1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E5D4BCE" w14:textId="5D8A645C" w:rsidR="00FC2BF8" w:rsidRPr="00BD00F8" w:rsidRDefault="004024D5" w:rsidP="00DD7FAD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1,952</w:t>
            </w:r>
          </w:p>
        </w:tc>
      </w:tr>
      <w:tr w:rsidR="004024D5" w:rsidRPr="00BD00F8" w14:paraId="425F56AD" w14:textId="77777777" w:rsidTr="00DD7FAD">
        <w:trPr>
          <w:trHeight w:hRule="exact" w:val="369"/>
        </w:trPr>
        <w:tc>
          <w:tcPr>
            <w:tcW w:w="6300" w:type="dxa"/>
          </w:tcPr>
          <w:p w14:paraId="27101F32" w14:textId="58F032EA" w:rsidR="004024D5" w:rsidRPr="00BD00F8" w:rsidRDefault="004024D5" w:rsidP="00FC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D00F8">
              <w:rPr>
                <w:rFonts w:ascii="Angsana New" w:hAnsi="Angsana New"/>
                <w:sz w:val="30"/>
                <w:szCs w:val="30"/>
                <w:cs/>
              </w:rPr>
              <w:t>กำไรจากการขายเงินลงทุนและอื่นๆ</w:t>
            </w:r>
          </w:p>
        </w:tc>
        <w:tc>
          <w:tcPr>
            <w:tcW w:w="1260" w:type="dxa"/>
          </w:tcPr>
          <w:p w14:paraId="30897BFC" w14:textId="3FCD5D9F" w:rsidR="004024D5" w:rsidRPr="00915263" w:rsidRDefault="00D0733B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5263"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="00432B95">
              <w:rPr>
                <w:rFonts w:ascii="Angsana New" w:hAnsi="Angsana New"/>
                <w:sz w:val="30"/>
                <w:szCs w:val="30"/>
                <w:lang w:val="en-US"/>
              </w:rPr>
              <w:t>693</w:t>
            </w:r>
          </w:p>
        </w:tc>
        <w:tc>
          <w:tcPr>
            <w:tcW w:w="236" w:type="dxa"/>
          </w:tcPr>
          <w:p w14:paraId="25663C94" w14:textId="77777777" w:rsidR="004024D5" w:rsidRPr="00BD00F8" w:rsidRDefault="004024D5" w:rsidP="00FC2BF8">
            <w:pPr>
              <w:pStyle w:val="a1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E2EBEEC" w14:textId="520415A9" w:rsidR="004024D5" w:rsidRDefault="00877612" w:rsidP="00DD7FAD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3,277</w:t>
            </w:r>
          </w:p>
        </w:tc>
      </w:tr>
      <w:tr w:rsidR="00DD7FAD" w:rsidRPr="00BD00F8" w14:paraId="4303B57F" w14:textId="77777777" w:rsidTr="00DD7FAD">
        <w:trPr>
          <w:trHeight w:hRule="exact" w:val="369"/>
        </w:trPr>
        <w:tc>
          <w:tcPr>
            <w:tcW w:w="6300" w:type="dxa"/>
          </w:tcPr>
          <w:p w14:paraId="11681702" w14:textId="77777777" w:rsidR="00FC2BF8" w:rsidRPr="00BD00F8" w:rsidRDefault="00FC2BF8" w:rsidP="00FC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D00F8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รายได้ค่าธรรมเนียมการจัดการ</w:t>
            </w:r>
          </w:p>
        </w:tc>
        <w:tc>
          <w:tcPr>
            <w:tcW w:w="1260" w:type="dxa"/>
          </w:tcPr>
          <w:p w14:paraId="61476DA2" w14:textId="19743274" w:rsidR="00FC2BF8" w:rsidRPr="00915263" w:rsidRDefault="00877612" w:rsidP="00915263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1,985</w:t>
            </w:r>
          </w:p>
        </w:tc>
        <w:tc>
          <w:tcPr>
            <w:tcW w:w="236" w:type="dxa"/>
          </w:tcPr>
          <w:p w14:paraId="0C45CBC0" w14:textId="77777777" w:rsidR="00FC2BF8" w:rsidRPr="00BD00F8" w:rsidRDefault="00FC2BF8" w:rsidP="00FC2BF8">
            <w:pPr>
              <w:pStyle w:val="a1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6CA64DCD" w14:textId="2139043A" w:rsidR="00FC2BF8" w:rsidRPr="00BD00F8" w:rsidRDefault="00877612" w:rsidP="00DD7FAD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2,029</w:t>
            </w:r>
          </w:p>
        </w:tc>
      </w:tr>
      <w:tr w:rsidR="00DD7FAD" w:rsidRPr="00BD00F8" w14:paraId="4AA0B055" w14:textId="77777777" w:rsidTr="00DD7FAD">
        <w:trPr>
          <w:trHeight w:hRule="exact" w:val="369"/>
        </w:trPr>
        <w:tc>
          <w:tcPr>
            <w:tcW w:w="6300" w:type="dxa"/>
          </w:tcPr>
          <w:p w14:paraId="0056A514" w14:textId="2363E0A4" w:rsidR="00FC2BF8" w:rsidRPr="00BD00F8" w:rsidRDefault="004024D5" w:rsidP="00FC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2749C">
              <w:rPr>
                <w:rFonts w:ascii="Angsana New" w:hAnsi="Angsana New"/>
                <w:sz w:val="30"/>
                <w:szCs w:val="30"/>
                <w:cs/>
              </w:rPr>
              <w:t>กำไรจากอัตราแลกเปลี่ยนจากการดำเนินงาน</w:t>
            </w:r>
          </w:p>
        </w:tc>
        <w:tc>
          <w:tcPr>
            <w:tcW w:w="1260" w:type="dxa"/>
          </w:tcPr>
          <w:p w14:paraId="17079EE0" w14:textId="7FC85CE5" w:rsidR="00FC2BF8" w:rsidRPr="00915263" w:rsidRDefault="00877612" w:rsidP="00915263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1,205</w:t>
            </w:r>
          </w:p>
        </w:tc>
        <w:tc>
          <w:tcPr>
            <w:tcW w:w="236" w:type="dxa"/>
          </w:tcPr>
          <w:p w14:paraId="1A66AA1B" w14:textId="77777777" w:rsidR="00FC2BF8" w:rsidRPr="00BD00F8" w:rsidRDefault="00FC2BF8" w:rsidP="00FC2BF8">
            <w:pPr>
              <w:pStyle w:val="a1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6F988E86" w14:textId="49ADB690" w:rsidR="00FC2BF8" w:rsidRPr="00BD00F8" w:rsidRDefault="00877612" w:rsidP="00DD7FAD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1,416</w:t>
            </w:r>
          </w:p>
        </w:tc>
      </w:tr>
      <w:tr w:rsidR="00DD7FAD" w:rsidRPr="00BD00F8" w14:paraId="148CB0E4" w14:textId="77777777" w:rsidTr="00DD7FAD">
        <w:trPr>
          <w:trHeight w:hRule="exact" w:val="369"/>
        </w:trPr>
        <w:tc>
          <w:tcPr>
            <w:tcW w:w="6300" w:type="dxa"/>
          </w:tcPr>
          <w:p w14:paraId="11999076" w14:textId="28419AFD" w:rsidR="00FC2BF8" w:rsidRPr="00BD00F8" w:rsidRDefault="004024D5" w:rsidP="00FC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D00F8">
              <w:rPr>
                <w:rFonts w:ascii="Angsana New" w:hAnsi="Angsana New"/>
                <w:sz w:val="30"/>
                <w:szCs w:val="30"/>
                <w:cs/>
              </w:rPr>
              <w:t>ดอกเบี้ยรับจากสถาบันการเงิน</w:t>
            </w:r>
          </w:p>
        </w:tc>
        <w:tc>
          <w:tcPr>
            <w:tcW w:w="1260" w:type="dxa"/>
          </w:tcPr>
          <w:p w14:paraId="4B47C1B4" w14:textId="63C871DF" w:rsidR="00FC2BF8" w:rsidRPr="00915263" w:rsidRDefault="00877612" w:rsidP="00915263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1,005</w:t>
            </w:r>
          </w:p>
        </w:tc>
        <w:tc>
          <w:tcPr>
            <w:tcW w:w="236" w:type="dxa"/>
          </w:tcPr>
          <w:p w14:paraId="1ADEF122" w14:textId="77777777" w:rsidR="00FC2BF8" w:rsidRPr="00BD00F8" w:rsidRDefault="00FC2BF8" w:rsidP="00FC2BF8">
            <w:pPr>
              <w:pStyle w:val="a1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75D5578D" w14:textId="77E3AC3B" w:rsidR="00FC2BF8" w:rsidRPr="00BD00F8" w:rsidRDefault="00877612" w:rsidP="00DD7FAD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855</w:t>
            </w:r>
          </w:p>
        </w:tc>
      </w:tr>
      <w:tr w:rsidR="00877612" w:rsidRPr="00BD00F8" w14:paraId="2C490359" w14:textId="77777777" w:rsidTr="00DD7FAD">
        <w:trPr>
          <w:trHeight w:hRule="exact" w:val="369"/>
        </w:trPr>
        <w:tc>
          <w:tcPr>
            <w:tcW w:w="6300" w:type="dxa"/>
          </w:tcPr>
          <w:p w14:paraId="07C58B24" w14:textId="54C3E21A" w:rsidR="00877612" w:rsidRPr="004024D5" w:rsidRDefault="00877612" w:rsidP="00FC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77612">
              <w:rPr>
                <w:rFonts w:ascii="Angsana New" w:hAnsi="Angsana New"/>
                <w:sz w:val="30"/>
                <w:szCs w:val="30"/>
                <w:cs/>
              </w:rPr>
              <w:t>กำไรจากการขายเศษวัตถุดิบและอื่นๆ</w:t>
            </w:r>
          </w:p>
        </w:tc>
        <w:tc>
          <w:tcPr>
            <w:tcW w:w="1260" w:type="dxa"/>
          </w:tcPr>
          <w:p w14:paraId="4077868C" w14:textId="448D7374" w:rsidR="00877612" w:rsidRDefault="00432B95" w:rsidP="00D0733B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497</w:t>
            </w:r>
          </w:p>
        </w:tc>
        <w:tc>
          <w:tcPr>
            <w:tcW w:w="236" w:type="dxa"/>
          </w:tcPr>
          <w:p w14:paraId="4471719D" w14:textId="77777777" w:rsidR="00877612" w:rsidRPr="00BD00F8" w:rsidRDefault="00877612" w:rsidP="00FC2BF8">
            <w:pPr>
              <w:pStyle w:val="a1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4F207C2F" w14:textId="0193090E" w:rsidR="00877612" w:rsidRDefault="00432B95" w:rsidP="00DD7FAD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417</w:t>
            </w:r>
          </w:p>
        </w:tc>
      </w:tr>
      <w:tr w:rsidR="00DD7FAD" w:rsidRPr="00BD00F8" w14:paraId="763909B0" w14:textId="77777777" w:rsidTr="00DD7FAD">
        <w:trPr>
          <w:trHeight w:hRule="exact" w:val="369"/>
        </w:trPr>
        <w:tc>
          <w:tcPr>
            <w:tcW w:w="6300" w:type="dxa"/>
          </w:tcPr>
          <w:p w14:paraId="746AC742" w14:textId="77777777" w:rsidR="00FC2BF8" w:rsidRPr="0032749C" w:rsidRDefault="00FC2BF8" w:rsidP="00FC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2749C">
              <w:rPr>
                <w:rFonts w:ascii="Angsana New" w:hAnsi="Angsana New"/>
                <w:sz w:val="30"/>
                <w:szCs w:val="30"/>
                <w:cs/>
              </w:rPr>
              <w:t>กำไรจากการขายสินทรัพย์</w:t>
            </w:r>
          </w:p>
        </w:tc>
        <w:tc>
          <w:tcPr>
            <w:tcW w:w="1260" w:type="dxa"/>
          </w:tcPr>
          <w:p w14:paraId="3F6B242A" w14:textId="286B03D0" w:rsidR="00FC2BF8" w:rsidRPr="00915263" w:rsidRDefault="00877612" w:rsidP="00915263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224</w:t>
            </w:r>
          </w:p>
        </w:tc>
        <w:tc>
          <w:tcPr>
            <w:tcW w:w="236" w:type="dxa"/>
          </w:tcPr>
          <w:p w14:paraId="0C573C66" w14:textId="77777777" w:rsidR="00FC2BF8" w:rsidRPr="00BD00F8" w:rsidRDefault="00FC2BF8" w:rsidP="00FC2BF8">
            <w:pPr>
              <w:pStyle w:val="a1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9B4C011" w14:textId="745348D8" w:rsidR="00FC2BF8" w:rsidRPr="00BD00F8" w:rsidRDefault="00877612" w:rsidP="00DD7FAD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939</w:t>
            </w:r>
          </w:p>
        </w:tc>
      </w:tr>
      <w:tr w:rsidR="00DD7FAD" w:rsidRPr="00BD00F8" w14:paraId="3BEE0BE4" w14:textId="77777777" w:rsidTr="00DD7FAD">
        <w:trPr>
          <w:trHeight w:hRule="exact" w:val="369"/>
        </w:trPr>
        <w:tc>
          <w:tcPr>
            <w:tcW w:w="6300" w:type="dxa"/>
          </w:tcPr>
          <w:p w14:paraId="0535AA04" w14:textId="3A1E7896" w:rsidR="00FC2BF8" w:rsidRPr="00BD00F8" w:rsidRDefault="004024D5" w:rsidP="00FC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2749C">
              <w:rPr>
                <w:rFonts w:ascii="Angsana New" w:hAnsi="Angsana New"/>
                <w:sz w:val="30"/>
                <w:szCs w:val="30"/>
                <w:cs/>
              </w:rPr>
              <w:t>กำไรจากเครื่องมือทางการเงิน</w:t>
            </w:r>
          </w:p>
        </w:tc>
        <w:tc>
          <w:tcPr>
            <w:tcW w:w="1260" w:type="dxa"/>
          </w:tcPr>
          <w:p w14:paraId="76C7FF57" w14:textId="492DB500" w:rsidR="00FC2BF8" w:rsidRPr="00915263" w:rsidRDefault="00877612" w:rsidP="00915263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19BAD08" w14:textId="77777777" w:rsidR="00FC2BF8" w:rsidRPr="00BD00F8" w:rsidRDefault="00FC2BF8" w:rsidP="00FC2BF8">
            <w:pPr>
              <w:pStyle w:val="a1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7C49F2A1" w14:textId="3E04DE8B" w:rsidR="00FC2BF8" w:rsidRPr="00BD00F8" w:rsidRDefault="00877612" w:rsidP="00DD7FAD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641</w:t>
            </w:r>
          </w:p>
        </w:tc>
      </w:tr>
      <w:tr w:rsidR="00DD7FAD" w:rsidRPr="00BD00F8" w14:paraId="2D99E125" w14:textId="77777777" w:rsidTr="00DD7FAD">
        <w:trPr>
          <w:trHeight w:hRule="exact" w:val="369"/>
        </w:trPr>
        <w:tc>
          <w:tcPr>
            <w:tcW w:w="6300" w:type="dxa"/>
          </w:tcPr>
          <w:p w14:paraId="32237441" w14:textId="77777777" w:rsidR="00FC2BF8" w:rsidRPr="00BD00F8" w:rsidRDefault="00FC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D00F8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52FA26E" w14:textId="00CEFE62" w:rsidR="00FC2BF8" w:rsidRPr="00915263" w:rsidRDefault="0087761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432B95">
              <w:rPr>
                <w:rFonts w:ascii="Angsana New" w:hAnsi="Angsana New"/>
                <w:sz w:val="30"/>
                <w:szCs w:val="30"/>
                <w:lang w:val="en-US"/>
              </w:rPr>
              <w:t>735</w:t>
            </w:r>
          </w:p>
        </w:tc>
        <w:tc>
          <w:tcPr>
            <w:tcW w:w="236" w:type="dxa"/>
          </w:tcPr>
          <w:p w14:paraId="5F770E01" w14:textId="77777777" w:rsidR="00FC2BF8" w:rsidRPr="00BD00F8" w:rsidRDefault="00FC2BF8" w:rsidP="00FC2BF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5613778" w14:textId="2001B418" w:rsidR="00FC2BF8" w:rsidRPr="00BD00F8" w:rsidRDefault="0087761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</w:t>
            </w:r>
            <w:r w:rsidR="00432B95">
              <w:rPr>
                <w:rFonts w:ascii="Angsana New" w:hAnsi="Angsana New"/>
                <w:sz w:val="30"/>
                <w:szCs w:val="30"/>
                <w:lang w:bidi="th-TH"/>
              </w:rPr>
              <w:t>790</w:t>
            </w:r>
          </w:p>
        </w:tc>
      </w:tr>
      <w:tr w:rsidR="00DD7FAD" w:rsidRPr="00BD00F8" w14:paraId="029E4684" w14:textId="77777777" w:rsidTr="00DD7FAD">
        <w:trPr>
          <w:trHeight w:hRule="exact" w:val="369"/>
        </w:trPr>
        <w:tc>
          <w:tcPr>
            <w:tcW w:w="6300" w:type="dxa"/>
          </w:tcPr>
          <w:p w14:paraId="035F074F" w14:textId="77777777" w:rsidR="00FC2BF8" w:rsidRPr="00BD00F8" w:rsidRDefault="00FC2BF8" w:rsidP="00FC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00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FA82462" w14:textId="613A83C0" w:rsidR="00FC2BF8" w:rsidRPr="00BD00F8" w:rsidRDefault="00877612" w:rsidP="00FC2BF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3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11,823</w:t>
            </w:r>
          </w:p>
        </w:tc>
        <w:tc>
          <w:tcPr>
            <w:tcW w:w="236" w:type="dxa"/>
          </w:tcPr>
          <w:p w14:paraId="2088B6C5" w14:textId="77777777" w:rsidR="00FC2BF8" w:rsidRPr="0077734D" w:rsidRDefault="00FC2BF8" w:rsidP="00FC2BF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7D85E16" w14:textId="025773B7" w:rsidR="00FC2BF8" w:rsidRPr="00BD00F8" w:rsidRDefault="00FC2BF8" w:rsidP="00DD7FA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13,316</w:t>
            </w:r>
          </w:p>
        </w:tc>
      </w:tr>
    </w:tbl>
    <w:p w14:paraId="5B52BAD5" w14:textId="77777777" w:rsidR="00321170" w:rsidRDefault="00321170" w:rsidP="00770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3727B698" w14:textId="54069DC2" w:rsidR="007701D6" w:rsidRPr="00672D4D" w:rsidRDefault="006E11F2" w:rsidP="007701D6">
      <w:pPr>
        <w:pStyle w:val="a"/>
        <w:tabs>
          <w:tab w:val="clear" w:pos="1080"/>
          <w:tab w:val="left" w:pos="540"/>
        </w:tabs>
        <w:spacing w:line="240" w:lineRule="atLeast"/>
        <w:rPr>
          <w:rFonts w:ascii="Angsana New" w:hAnsi="Angsana New" w:cs="Angsana New"/>
          <w:b/>
          <w:bCs/>
          <w:lang w:val="en-US"/>
        </w:rPr>
      </w:pPr>
      <w:r w:rsidRPr="00915263">
        <w:rPr>
          <w:rFonts w:ascii="Angsana New" w:hAnsi="Angsana New" w:cs="Angsana New"/>
          <w:b/>
          <w:bCs/>
          <w:lang w:val="en-US"/>
        </w:rPr>
        <w:t>26</w:t>
      </w:r>
      <w:r w:rsidR="007701D6" w:rsidRPr="00915263">
        <w:rPr>
          <w:rFonts w:ascii="Angsana New" w:hAnsi="Angsana New" w:cs="Angsana New"/>
          <w:b/>
          <w:bCs/>
          <w:lang w:val="en-US"/>
        </w:rPr>
        <w:tab/>
      </w:r>
      <w:r w:rsidR="007701D6" w:rsidRPr="00915263">
        <w:rPr>
          <w:rFonts w:ascii="Angsana New" w:hAnsi="Angsana New" w:cs="Angsana New"/>
          <w:b/>
          <w:bCs/>
          <w:cs/>
          <w:lang w:val="en-US"/>
        </w:rPr>
        <w:t>ต้นทุนในการจัดจำหน่าย</w:t>
      </w:r>
    </w:p>
    <w:p w14:paraId="0994AB21" w14:textId="77777777" w:rsidR="007701D6" w:rsidRPr="008A3B60" w:rsidRDefault="007701D6" w:rsidP="008A3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6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236"/>
        <w:gridCol w:w="1294"/>
      </w:tblGrid>
      <w:tr w:rsidR="007701D6" w:rsidRPr="007C6D48" w14:paraId="69561498" w14:textId="77777777" w:rsidTr="00DD7FAD">
        <w:trPr>
          <w:trHeight w:hRule="exact" w:val="369"/>
        </w:trPr>
        <w:tc>
          <w:tcPr>
            <w:tcW w:w="6300" w:type="dxa"/>
          </w:tcPr>
          <w:p w14:paraId="2775D686" w14:textId="77777777" w:rsidR="007701D6" w:rsidRPr="00654A9E" w:rsidRDefault="007701D6" w:rsidP="00895F54">
            <w:pPr>
              <w:tabs>
                <w:tab w:val="clear" w:pos="227"/>
                <w:tab w:val="left" w:pos="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EB39BBB" w14:textId="094EBDBE" w:rsidR="007701D6" w:rsidRPr="00654A9E" w:rsidRDefault="007701D6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4A9E">
              <w:rPr>
                <w:rFonts w:ascii="Angsana New" w:hAnsi="Angsana New"/>
                <w:sz w:val="30"/>
                <w:szCs w:val="30"/>
              </w:rPr>
              <w:t>256</w:t>
            </w:r>
            <w:r w:rsidR="001C728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7B6A58F4" w14:textId="77777777" w:rsidR="007701D6" w:rsidRPr="00654A9E" w:rsidRDefault="007701D6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9E38AF1" w14:textId="073DC2BB" w:rsidR="007701D6" w:rsidRPr="00654A9E" w:rsidRDefault="001C7281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7701D6" w:rsidRPr="007C6D48" w14:paraId="7309CD93" w14:textId="77777777" w:rsidTr="00DD7FAD">
        <w:trPr>
          <w:trHeight w:hRule="exact" w:val="369"/>
        </w:trPr>
        <w:tc>
          <w:tcPr>
            <w:tcW w:w="6300" w:type="dxa"/>
          </w:tcPr>
          <w:p w14:paraId="2660EB47" w14:textId="77777777" w:rsidR="007701D6" w:rsidRPr="00654A9E" w:rsidRDefault="007701D6" w:rsidP="00895F54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6F2ED762" w14:textId="77777777" w:rsidR="007701D6" w:rsidRPr="00654A9E" w:rsidRDefault="007701D6" w:rsidP="00895F5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54A9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D7FAD" w:rsidRPr="00DD7FAD" w14:paraId="2E73F975" w14:textId="77777777" w:rsidTr="00DD7FAD">
        <w:trPr>
          <w:trHeight w:hRule="exact" w:val="369"/>
        </w:trPr>
        <w:tc>
          <w:tcPr>
            <w:tcW w:w="6300" w:type="dxa"/>
          </w:tcPr>
          <w:p w14:paraId="5A206DB9" w14:textId="77777777" w:rsidR="001C7281" w:rsidRPr="00654A9E" w:rsidRDefault="001C7281" w:rsidP="001C7281">
            <w:pPr>
              <w:rPr>
                <w:rFonts w:ascii="Angsana New" w:hAnsi="Angsana New"/>
                <w:sz w:val="30"/>
                <w:szCs w:val="30"/>
              </w:rPr>
            </w:pPr>
            <w:r w:rsidRPr="00654A9E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ค่าใช้จ่ายในการขนส่ง</w:t>
            </w:r>
          </w:p>
        </w:tc>
        <w:tc>
          <w:tcPr>
            <w:tcW w:w="1260" w:type="dxa"/>
          </w:tcPr>
          <w:p w14:paraId="291E2CA6" w14:textId="7A0F5BE3" w:rsidR="001C7281" w:rsidRPr="00654A9E" w:rsidRDefault="00C33F20" w:rsidP="001C728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11,553</w:t>
            </w:r>
          </w:p>
        </w:tc>
        <w:tc>
          <w:tcPr>
            <w:tcW w:w="236" w:type="dxa"/>
          </w:tcPr>
          <w:p w14:paraId="05A39900" w14:textId="77777777" w:rsidR="001C7281" w:rsidRPr="00654A9E" w:rsidRDefault="001C7281" w:rsidP="001C728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70314D6B" w14:textId="14890BCB" w:rsidR="001C7281" w:rsidRPr="00654A9E" w:rsidRDefault="001C7281" w:rsidP="00DD7FAD">
            <w:pPr>
              <w:pStyle w:val="30"/>
              <w:tabs>
                <w:tab w:val="clear" w:pos="360"/>
                <w:tab w:val="clear" w:pos="720"/>
                <w:tab w:val="left" w:pos="97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11,627</w:t>
            </w:r>
          </w:p>
        </w:tc>
      </w:tr>
      <w:tr w:rsidR="00DD7FAD" w:rsidRPr="00DD7FAD" w14:paraId="4641C65B" w14:textId="77777777" w:rsidTr="00DD7FAD">
        <w:trPr>
          <w:trHeight w:hRule="exact" w:val="369"/>
        </w:trPr>
        <w:tc>
          <w:tcPr>
            <w:tcW w:w="6300" w:type="dxa"/>
          </w:tcPr>
          <w:p w14:paraId="3235D373" w14:textId="7C66CE6C" w:rsidR="001C7281" w:rsidRPr="00654A9E" w:rsidRDefault="001C728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เงินเดือน สวัสดิการ </w:t>
            </w:r>
            <w:r w:rsidR="00955ECA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260" w:type="dxa"/>
          </w:tcPr>
          <w:p w14:paraId="55FDA35D" w14:textId="3A450369" w:rsidR="001C7281" w:rsidRDefault="00C33F20" w:rsidP="001C728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5,829</w:t>
            </w:r>
          </w:p>
        </w:tc>
        <w:tc>
          <w:tcPr>
            <w:tcW w:w="236" w:type="dxa"/>
          </w:tcPr>
          <w:p w14:paraId="7E7116A6" w14:textId="77777777" w:rsidR="001C7281" w:rsidRPr="00654A9E" w:rsidRDefault="001C7281" w:rsidP="001C728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37EE5C6" w14:textId="619987CF" w:rsidR="001C7281" w:rsidRPr="00654A9E" w:rsidRDefault="001C7281" w:rsidP="00DD7FAD">
            <w:pPr>
              <w:pStyle w:val="30"/>
              <w:tabs>
                <w:tab w:val="clear" w:pos="360"/>
                <w:tab w:val="clear" w:pos="720"/>
                <w:tab w:val="left" w:pos="97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5,830</w:t>
            </w:r>
          </w:p>
        </w:tc>
      </w:tr>
      <w:tr w:rsidR="00DD7FAD" w:rsidRPr="00DD7FAD" w14:paraId="3C6731EC" w14:textId="77777777" w:rsidTr="00DD7FAD">
        <w:trPr>
          <w:trHeight w:hRule="exact" w:val="369"/>
        </w:trPr>
        <w:tc>
          <w:tcPr>
            <w:tcW w:w="6300" w:type="dxa"/>
          </w:tcPr>
          <w:p w14:paraId="64635A56" w14:textId="77777777" w:rsidR="001C7281" w:rsidRPr="00654A9E" w:rsidRDefault="001C7281" w:rsidP="001C728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54A9E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ค่าใช้จ่ายในการส่งเสริมการขายและโฆษณา</w:t>
            </w:r>
          </w:p>
        </w:tc>
        <w:tc>
          <w:tcPr>
            <w:tcW w:w="1260" w:type="dxa"/>
          </w:tcPr>
          <w:p w14:paraId="528D87CF" w14:textId="04A09503" w:rsidR="001C7281" w:rsidRPr="00654A9E" w:rsidRDefault="00C33F20" w:rsidP="001C728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2,584</w:t>
            </w:r>
          </w:p>
        </w:tc>
        <w:tc>
          <w:tcPr>
            <w:tcW w:w="236" w:type="dxa"/>
          </w:tcPr>
          <w:p w14:paraId="1A9FDFA0" w14:textId="77777777" w:rsidR="001C7281" w:rsidRPr="00654A9E" w:rsidRDefault="001C7281" w:rsidP="001C728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252C549" w14:textId="332E3233" w:rsidR="001C7281" w:rsidRPr="00654A9E" w:rsidRDefault="001C7281" w:rsidP="00DD7FAD">
            <w:pPr>
              <w:pStyle w:val="30"/>
              <w:tabs>
                <w:tab w:val="clear" w:pos="360"/>
                <w:tab w:val="clear" w:pos="720"/>
                <w:tab w:val="left" w:pos="97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2,618</w:t>
            </w:r>
          </w:p>
        </w:tc>
      </w:tr>
      <w:tr w:rsidR="00DD7FAD" w:rsidRPr="00DD7FAD" w14:paraId="3448C02A" w14:textId="77777777" w:rsidTr="00DD7FAD">
        <w:trPr>
          <w:trHeight w:hRule="exact" w:val="369"/>
        </w:trPr>
        <w:tc>
          <w:tcPr>
            <w:tcW w:w="6300" w:type="dxa"/>
          </w:tcPr>
          <w:p w14:paraId="5DF3119D" w14:textId="77777777" w:rsidR="001C7281" w:rsidRPr="00654A9E" w:rsidRDefault="001C7281" w:rsidP="001C728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260" w:type="dxa"/>
          </w:tcPr>
          <w:p w14:paraId="50F78D93" w14:textId="1F813A9B" w:rsidR="001C7281" w:rsidRDefault="00C33F20" w:rsidP="001C728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597</w:t>
            </w:r>
          </w:p>
        </w:tc>
        <w:tc>
          <w:tcPr>
            <w:tcW w:w="236" w:type="dxa"/>
          </w:tcPr>
          <w:p w14:paraId="43FF1C90" w14:textId="77777777" w:rsidR="001C7281" w:rsidRPr="00654A9E" w:rsidRDefault="001C7281" w:rsidP="001C728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2CF7AA30" w14:textId="117ED1B5" w:rsidR="001C7281" w:rsidRPr="00654A9E" w:rsidRDefault="001C7281" w:rsidP="00DD7FAD">
            <w:pPr>
              <w:pStyle w:val="30"/>
              <w:tabs>
                <w:tab w:val="clear" w:pos="360"/>
                <w:tab w:val="clear" w:pos="720"/>
                <w:tab w:val="left" w:pos="97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668</w:t>
            </w:r>
          </w:p>
        </w:tc>
      </w:tr>
      <w:tr w:rsidR="00DD7FAD" w:rsidRPr="00DD7FAD" w14:paraId="4ADC671C" w14:textId="77777777" w:rsidTr="00DD7FAD">
        <w:trPr>
          <w:trHeight w:hRule="exact" w:val="369"/>
        </w:trPr>
        <w:tc>
          <w:tcPr>
            <w:tcW w:w="6300" w:type="dxa"/>
          </w:tcPr>
          <w:p w14:paraId="6600E518" w14:textId="77777777" w:rsidR="001C7281" w:rsidRPr="00654A9E" w:rsidRDefault="001C7281" w:rsidP="001C728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260" w:type="dxa"/>
          </w:tcPr>
          <w:p w14:paraId="4B61C1C1" w14:textId="3BB20DB9" w:rsidR="001C7281" w:rsidRDefault="00C33F20" w:rsidP="001C728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548</w:t>
            </w:r>
          </w:p>
        </w:tc>
        <w:tc>
          <w:tcPr>
            <w:tcW w:w="236" w:type="dxa"/>
          </w:tcPr>
          <w:p w14:paraId="0052E282" w14:textId="77777777" w:rsidR="001C7281" w:rsidRPr="00654A9E" w:rsidRDefault="001C7281" w:rsidP="001C728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6C83D18" w14:textId="2E81E050" w:rsidR="001C7281" w:rsidRPr="00654A9E" w:rsidRDefault="001C7281" w:rsidP="00DD7FAD">
            <w:pPr>
              <w:pStyle w:val="30"/>
              <w:tabs>
                <w:tab w:val="clear" w:pos="360"/>
                <w:tab w:val="clear" w:pos="720"/>
                <w:tab w:val="left" w:pos="97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606</w:t>
            </w:r>
          </w:p>
        </w:tc>
      </w:tr>
      <w:tr w:rsidR="00DD7FAD" w:rsidRPr="00DD7FAD" w14:paraId="66F8D7BB" w14:textId="77777777" w:rsidTr="00DD7FAD">
        <w:trPr>
          <w:trHeight w:hRule="exact" w:val="369"/>
        </w:trPr>
        <w:tc>
          <w:tcPr>
            <w:tcW w:w="6300" w:type="dxa"/>
          </w:tcPr>
          <w:p w14:paraId="046C7788" w14:textId="77777777" w:rsidR="001C7281" w:rsidRPr="00654A9E" w:rsidRDefault="001C7281" w:rsidP="001C728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54A9E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03242D8" w14:textId="38C53BA3" w:rsidR="001C7281" w:rsidRPr="00654A9E" w:rsidRDefault="00C33F20" w:rsidP="001C728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2,430</w:t>
            </w:r>
          </w:p>
        </w:tc>
        <w:tc>
          <w:tcPr>
            <w:tcW w:w="236" w:type="dxa"/>
          </w:tcPr>
          <w:p w14:paraId="333B3947" w14:textId="77777777" w:rsidR="001C7281" w:rsidRPr="00654A9E" w:rsidRDefault="001C7281" w:rsidP="001C728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2112659" w14:textId="2780628B" w:rsidR="001C7281" w:rsidRPr="00654A9E" w:rsidRDefault="001C7281" w:rsidP="00DD7FAD">
            <w:pPr>
              <w:pStyle w:val="30"/>
              <w:tabs>
                <w:tab w:val="clear" w:pos="360"/>
                <w:tab w:val="clear" w:pos="720"/>
                <w:tab w:val="left" w:pos="97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2,218</w:t>
            </w:r>
          </w:p>
        </w:tc>
      </w:tr>
      <w:tr w:rsidR="001C7281" w:rsidRPr="007C6D48" w14:paraId="484E18E0" w14:textId="77777777" w:rsidTr="00DD7FAD">
        <w:trPr>
          <w:trHeight w:hRule="exact" w:val="369"/>
        </w:trPr>
        <w:tc>
          <w:tcPr>
            <w:tcW w:w="6300" w:type="dxa"/>
          </w:tcPr>
          <w:p w14:paraId="73791200" w14:textId="77777777" w:rsidR="001C7281" w:rsidRPr="00654A9E" w:rsidRDefault="001C7281" w:rsidP="001C728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4A9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6B47E84" w14:textId="018DB65C" w:rsidR="001C7281" w:rsidRPr="00654A9E" w:rsidRDefault="00C33F20" w:rsidP="001C728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23,541</w:t>
            </w:r>
          </w:p>
        </w:tc>
        <w:tc>
          <w:tcPr>
            <w:tcW w:w="236" w:type="dxa"/>
          </w:tcPr>
          <w:p w14:paraId="556652D0" w14:textId="77777777" w:rsidR="001C7281" w:rsidRPr="00654A9E" w:rsidRDefault="001C7281" w:rsidP="001C728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183CCA1" w14:textId="5CD00543" w:rsidR="001C7281" w:rsidRPr="00654A9E" w:rsidRDefault="001C7281" w:rsidP="00DD7FA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23,567</w:t>
            </w:r>
          </w:p>
        </w:tc>
      </w:tr>
    </w:tbl>
    <w:p w14:paraId="41B44783" w14:textId="1CDF0C05" w:rsidR="00DD7FAD" w:rsidRDefault="00DD7F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6"/>
          <w:sz w:val="30"/>
          <w:szCs w:val="30"/>
        </w:rPr>
      </w:pPr>
    </w:p>
    <w:p w14:paraId="5D19F0BF" w14:textId="77777777" w:rsidR="004024D5" w:rsidRDefault="00402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6"/>
          <w:sz w:val="30"/>
          <w:szCs w:val="30"/>
        </w:rPr>
      </w:pPr>
    </w:p>
    <w:p w14:paraId="1D542FFB" w14:textId="77777777" w:rsidR="00284FDA" w:rsidRDefault="00284F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6"/>
          <w:sz w:val="30"/>
          <w:szCs w:val="30"/>
        </w:rPr>
      </w:pPr>
    </w:p>
    <w:p w14:paraId="4735B8E3" w14:textId="77777777" w:rsidR="004024D5" w:rsidRDefault="00402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6"/>
          <w:sz w:val="30"/>
          <w:szCs w:val="30"/>
        </w:rPr>
      </w:pPr>
    </w:p>
    <w:p w14:paraId="7302ACB6" w14:textId="77777777" w:rsidR="004024D5" w:rsidRDefault="00402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6"/>
          <w:sz w:val="30"/>
          <w:szCs w:val="30"/>
        </w:rPr>
      </w:pPr>
    </w:p>
    <w:p w14:paraId="48A8B090" w14:textId="77777777" w:rsidR="004024D5" w:rsidRDefault="00402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6"/>
          <w:sz w:val="30"/>
          <w:szCs w:val="30"/>
        </w:rPr>
      </w:pPr>
    </w:p>
    <w:p w14:paraId="0A8A5444" w14:textId="77777777" w:rsidR="004024D5" w:rsidRDefault="00402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6"/>
          <w:sz w:val="30"/>
          <w:szCs w:val="30"/>
        </w:rPr>
      </w:pPr>
    </w:p>
    <w:p w14:paraId="77CF60E8" w14:textId="77777777" w:rsidR="004024D5" w:rsidRDefault="00402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6"/>
          <w:sz w:val="30"/>
          <w:szCs w:val="30"/>
        </w:rPr>
      </w:pPr>
    </w:p>
    <w:p w14:paraId="1D0FDC12" w14:textId="33DCEEEA" w:rsidR="00DD7FAD" w:rsidRPr="00915263" w:rsidRDefault="006E11F2" w:rsidP="00DD7FAD">
      <w:pPr>
        <w:pStyle w:val="a"/>
        <w:tabs>
          <w:tab w:val="clear" w:pos="1080"/>
          <w:tab w:val="left" w:pos="540"/>
        </w:tabs>
        <w:spacing w:line="240" w:lineRule="atLeast"/>
        <w:rPr>
          <w:rFonts w:ascii="Angsana New" w:hAnsi="Angsana New" w:cs="Angsana New"/>
          <w:b/>
          <w:bCs/>
          <w:lang w:val="en-US"/>
        </w:rPr>
      </w:pPr>
      <w:r w:rsidRPr="00915263">
        <w:rPr>
          <w:rFonts w:ascii="Angsana New" w:hAnsi="Angsana New" w:cs="Angsana New"/>
          <w:b/>
          <w:bCs/>
          <w:lang w:val="en-US"/>
        </w:rPr>
        <w:lastRenderedPageBreak/>
        <w:t>27</w:t>
      </w:r>
      <w:r w:rsidR="00DD7FAD" w:rsidRPr="00915263">
        <w:rPr>
          <w:rFonts w:ascii="Angsana New" w:hAnsi="Angsana New" w:cs="Angsana New"/>
          <w:b/>
          <w:bCs/>
          <w:lang w:val="en-US"/>
        </w:rPr>
        <w:tab/>
      </w:r>
      <w:r w:rsidR="00DD7FAD" w:rsidRPr="00915263">
        <w:rPr>
          <w:rFonts w:ascii="Angsana New" w:hAnsi="Angsana New" w:cs="Angsana New"/>
          <w:b/>
          <w:bCs/>
          <w:cs/>
          <w:lang w:val="en-US"/>
        </w:rPr>
        <w:t>ค่าใช้จ่ายในการบริหาร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236"/>
        <w:gridCol w:w="1294"/>
      </w:tblGrid>
      <w:tr w:rsidR="00DD7FAD" w:rsidRPr="007C6D48" w14:paraId="4BF27B26" w14:textId="77777777" w:rsidTr="00DD7FAD">
        <w:trPr>
          <w:trHeight w:hRule="exact" w:val="369"/>
        </w:trPr>
        <w:tc>
          <w:tcPr>
            <w:tcW w:w="6300" w:type="dxa"/>
          </w:tcPr>
          <w:p w14:paraId="63BA7459" w14:textId="77777777" w:rsidR="00DD7FAD" w:rsidRPr="00654A9E" w:rsidRDefault="00DD7FAD" w:rsidP="00895F54">
            <w:pPr>
              <w:tabs>
                <w:tab w:val="clear" w:pos="227"/>
                <w:tab w:val="left" w:pos="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30E615D" w14:textId="3C38EC64" w:rsidR="00DD7FAD" w:rsidRPr="00654A9E" w:rsidRDefault="00DD7FAD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4A9E">
              <w:rPr>
                <w:rFonts w:ascii="Angsana New" w:hAnsi="Angsana New"/>
                <w:sz w:val="30"/>
                <w:szCs w:val="30"/>
              </w:rPr>
              <w:t>256</w:t>
            </w:r>
            <w:r w:rsidR="003A2B7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59B9D6E5" w14:textId="77777777" w:rsidR="00DD7FAD" w:rsidRPr="00654A9E" w:rsidRDefault="00DD7FAD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975EC2E" w14:textId="201F163B" w:rsidR="00DD7FAD" w:rsidRPr="00654A9E" w:rsidRDefault="00DD7FAD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4A9E">
              <w:rPr>
                <w:rFonts w:ascii="Angsana New" w:hAnsi="Angsana New"/>
                <w:sz w:val="30"/>
                <w:szCs w:val="30"/>
              </w:rPr>
              <w:t>25</w:t>
            </w:r>
            <w:r w:rsidR="003A2B76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DD7FAD" w:rsidRPr="007C6D48" w14:paraId="7A4149F9" w14:textId="77777777" w:rsidTr="00DD7FAD">
        <w:trPr>
          <w:trHeight w:hRule="exact" w:val="369"/>
        </w:trPr>
        <w:tc>
          <w:tcPr>
            <w:tcW w:w="6300" w:type="dxa"/>
          </w:tcPr>
          <w:p w14:paraId="306B43DC" w14:textId="77777777" w:rsidR="00DD7FAD" w:rsidRPr="00654A9E" w:rsidRDefault="00DD7FAD" w:rsidP="00895F54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1E172DB5" w14:textId="77777777" w:rsidR="00DD7FAD" w:rsidRPr="00654A9E" w:rsidRDefault="00DD7FAD" w:rsidP="00895F5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54A9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A2B76" w:rsidRPr="00DD7FAD" w14:paraId="3D294DC3" w14:textId="77777777" w:rsidTr="00DD7FAD">
        <w:trPr>
          <w:trHeight w:hRule="exact" w:val="369"/>
        </w:trPr>
        <w:tc>
          <w:tcPr>
            <w:tcW w:w="6300" w:type="dxa"/>
          </w:tcPr>
          <w:p w14:paraId="35BFD1C4" w14:textId="0F0A04A7" w:rsidR="003A2B76" w:rsidRPr="00654A9E" w:rsidRDefault="003A2B76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cs/>
              </w:rPr>
            </w:pPr>
            <w:r w:rsidRPr="00654A9E">
              <w:rPr>
                <w:rFonts w:ascii="Angsana New" w:hAnsi="Angsana New" w:cs="Angsana New"/>
                <w:cs/>
              </w:rPr>
              <w:t xml:space="preserve">เงินเดือน </w:t>
            </w:r>
            <w:r w:rsidRPr="00654A9E">
              <w:rPr>
                <w:rFonts w:ascii="Angsana New" w:hAnsi="Angsana New" w:cs="Angsana New" w:hint="cs"/>
                <w:cs/>
              </w:rPr>
              <w:t xml:space="preserve">สวัสดิการ </w:t>
            </w:r>
            <w:r w:rsidR="00393F05" w:rsidRPr="003F3EFB">
              <w:rPr>
                <w:rFonts w:ascii="Angsana New" w:hAnsi="Angsana New" w:cs="Angsana New"/>
                <w:cs/>
              </w:rPr>
              <w:t>และ</w:t>
            </w:r>
            <w:r w:rsidRPr="00654A9E">
              <w:rPr>
                <w:rFonts w:ascii="Angsana New" w:hAnsi="Angsana New" w:cs="Angsana New" w:hint="cs"/>
                <w:cs/>
              </w:rPr>
              <w:t>ค่าใช้จ่าย</w:t>
            </w:r>
            <w:r w:rsidRPr="00284FDA">
              <w:rPr>
                <w:rFonts w:ascii="Angsana New" w:hAnsi="Angsana New" w:cs="Angsana New"/>
                <w:cs/>
              </w:rPr>
              <w:t>พนักงาน</w:t>
            </w:r>
          </w:p>
        </w:tc>
        <w:tc>
          <w:tcPr>
            <w:tcW w:w="1260" w:type="dxa"/>
          </w:tcPr>
          <w:p w14:paraId="1ADF0CDE" w14:textId="27CA6FEB" w:rsidR="003A2B76" w:rsidRPr="00654A9E" w:rsidRDefault="00C33F20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</w:t>
            </w:r>
            <w:r w:rsidR="0000354D">
              <w:rPr>
                <w:rFonts w:ascii="Angsana New" w:hAnsi="Angsana New"/>
                <w:sz w:val="30"/>
                <w:szCs w:val="30"/>
                <w:lang w:val="en-US"/>
              </w:rPr>
              <w:t>153</w:t>
            </w:r>
          </w:p>
        </w:tc>
        <w:tc>
          <w:tcPr>
            <w:tcW w:w="236" w:type="dxa"/>
          </w:tcPr>
          <w:p w14:paraId="79FD711E" w14:textId="77777777" w:rsidR="003A2B76" w:rsidRPr="00654A9E" w:rsidRDefault="003A2B76" w:rsidP="003A2B76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AE98F40" w14:textId="0DB15E07" w:rsidR="003A2B76" w:rsidRPr="00654A9E" w:rsidRDefault="003A2B76">
            <w:pPr>
              <w:pStyle w:val="30"/>
              <w:tabs>
                <w:tab w:val="clear" w:pos="360"/>
                <w:tab w:val="clear" w:pos="720"/>
                <w:tab w:val="left" w:pos="97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</w:t>
            </w:r>
            <w:r w:rsidR="0000354D">
              <w:rPr>
                <w:rFonts w:ascii="Angsana New" w:hAnsi="Angsana New"/>
                <w:sz w:val="30"/>
                <w:szCs w:val="30"/>
                <w:lang w:val="en-US"/>
              </w:rPr>
              <w:t>405</w:t>
            </w:r>
          </w:p>
        </w:tc>
      </w:tr>
      <w:tr w:rsidR="00C33F20" w:rsidRPr="007C6D48" w14:paraId="1749E2B4" w14:textId="77777777" w:rsidTr="00603D44">
        <w:trPr>
          <w:trHeight w:hRule="exact" w:val="369"/>
        </w:trPr>
        <w:tc>
          <w:tcPr>
            <w:tcW w:w="6300" w:type="dxa"/>
          </w:tcPr>
          <w:p w14:paraId="65541643" w14:textId="5980C23A" w:rsidR="00C33F20" w:rsidRPr="00654A9E" w:rsidRDefault="00C3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54A9E"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ผลขาดทุนจากการด้อยค่าของค่าความนิยม และสินทรัพย์</w:t>
            </w:r>
            <w:r w:rsidRPr="007E5942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</w:tcPr>
          <w:p w14:paraId="65E6F283" w14:textId="1394518B" w:rsidR="00C33F20" w:rsidRPr="00654A9E" w:rsidRDefault="00C33F20" w:rsidP="00603D44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1,798</w:t>
            </w:r>
          </w:p>
        </w:tc>
        <w:tc>
          <w:tcPr>
            <w:tcW w:w="236" w:type="dxa"/>
          </w:tcPr>
          <w:p w14:paraId="67F27430" w14:textId="77777777" w:rsidR="00C33F20" w:rsidRPr="00654A9E" w:rsidRDefault="00C33F20" w:rsidP="00603D44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B604527" w14:textId="77777777" w:rsidR="00C33F20" w:rsidRPr="00654A9E" w:rsidRDefault="00C33F20" w:rsidP="00603D44">
            <w:pPr>
              <w:pStyle w:val="30"/>
              <w:tabs>
                <w:tab w:val="clear" w:pos="360"/>
                <w:tab w:val="clear" w:pos="720"/>
                <w:tab w:val="left" w:pos="97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719</w:t>
            </w:r>
          </w:p>
        </w:tc>
      </w:tr>
      <w:tr w:rsidR="003A2B76" w:rsidRPr="00DD7FAD" w14:paraId="680D0A11" w14:textId="77777777" w:rsidTr="00DD7FAD">
        <w:trPr>
          <w:trHeight w:hRule="exact" w:val="369"/>
        </w:trPr>
        <w:tc>
          <w:tcPr>
            <w:tcW w:w="6300" w:type="dxa"/>
          </w:tcPr>
          <w:p w14:paraId="7498FE90" w14:textId="77777777" w:rsidR="003A2B76" w:rsidRPr="00654A9E" w:rsidRDefault="003A2B76" w:rsidP="003A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54A9E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14:paraId="2C6ADA84" w14:textId="3C08FC77" w:rsidR="003A2B76" w:rsidRPr="00654A9E" w:rsidRDefault="00C33F20" w:rsidP="003A2B76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1,784</w:t>
            </w:r>
          </w:p>
        </w:tc>
        <w:tc>
          <w:tcPr>
            <w:tcW w:w="236" w:type="dxa"/>
          </w:tcPr>
          <w:p w14:paraId="1A4DCBB4" w14:textId="77777777" w:rsidR="003A2B76" w:rsidRPr="00654A9E" w:rsidRDefault="003A2B76" w:rsidP="003A2B76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358C7263" w14:textId="0F68B745" w:rsidR="003A2B76" w:rsidRPr="00654A9E" w:rsidRDefault="003A2B76" w:rsidP="003A2B76">
            <w:pPr>
              <w:pStyle w:val="30"/>
              <w:tabs>
                <w:tab w:val="clear" w:pos="360"/>
                <w:tab w:val="clear" w:pos="720"/>
                <w:tab w:val="left" w:pos="97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1,728</w:t>
            </w:r>
          </w:p>
        </w:tc>
      </w:tr>
      <w:tr w:rsidR="00D65875" w:rsidRPr="00DD7FAD" w14:paraId="5557342C" w14:textId="77777777" w:rsidTr="00DD7FAD">
        <w:trPr>
          <w:trHeight w:hRule="exact" w:val="369"/>
        </w:trPr>
        <w:tc>
          <w:tcPr>
            <w:tcW w:w="6300" w:type="dxa"/>
          </w:tcPr>
          <w:p w14:paraId="08475CAE" w14:textId="2F9600EC" w:rsidR="00D65875" w:rsidRPr="00654A9E" w:rsidRDefault="00D65875" w:rsidP="003A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65875">
              <w:rPr>
                <w:rFonts w:ascii="Angsana New" w:hAnsi="Angsana New"/>
                <w:sz w:val="30"/>
                <w:szCs w:val="30"/>
                <w:cs/>
              </w:rPr>
              <w:t>ค่าใช้จ่ายเทคโนโลยี</w:t>
            </w:r>
            <w:r w:rsidR="00676380">
              <w:rPr>
                <w:rFonts w:ascii="Angsana New" w:hAnsi="Angsana New" w:hint="cs"/>
                <w:sz w:val="30"/>
                <w:szCs w:val="30"/>
                <w:cs/>
              </w:rPr>
              <w:t>สารสนเทศ</w:t>
            </w:r>
            <w:r w:rsidRPr="00D65875">
              <w:rPr>
                <w:rFonts w:ascii="Angsana New" w:hAnsi="Angsana New"/>
                <w:sz w:val="30"/>
                <w:szCs w:val="30"/>
                <w:cs/>
              </w:rPr>
              <w:t>และค่าจ้างแรงงานภายนอก</w:t>
            </w:r>
          </w:p>
        </w:tc>
        <w:tc>
          <w:tcPr>
            <w:tcW w:w="1260" w:type="dxa"/>
          </w:tcPr>
          <w:p w14:paraId="34BB30E4" w14:textId="5AAB0557" w:rsidR="00D65875" w:rsidRDefault="00D65875" w:rsidP="003A2B76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1,750</w:t>
            </w:r>
          </w:p>
        </w:tc>
        <w:tc>
          <w:tcPr>
            <w:tcW w:w="236" w:type="dxa"/>
          </w:tcPr>
          <w:p w14:paraId="0C4F5EB7" w14:textId="77777777" w:rsidR="00D65875" w:rsidRPr="00654A9E" w:rsidRDefault="00D65875" w:rsidP="003A2B76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BF15BAF" w14:textId="6DF8D1AA" w:rsidR="00D65875" w:rsidRDefault="00D65875" w:rsidP="003A2B76">
            <w:pPr>
              <w:pStyle w:val="30"/>
              <w:tabs>
                <w:tab w:val="clear" w:pos="360"/>
                <w:tab w:val="clear" w:pos="720"/>
                <w:tab w:val="left" w:pos="97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1,327</w:t>
            </w:r>
          </w:p>
        </w:tc>
      </w:tr>
      <w:tr w:rsidR="003A2B76" w:rsidRPr="00DD7FAD" w14:paraId="44913E5D" w14:textId="77777777" w:rsidTr="00DD7FAD">
        <w:trPr>
          <w:trHeight w:hRule="exact" w:val="369"/>
        </w:trPr>
        <w:tc>
          <w:tcPr>
            <w:tcW w:w="6300" w:type="dxa"/>
          </w:tcPr>
          <w:p w14:paraId="574820AA" w14:textId="77777777" w:rsidR="003A2B76" w:rsidRPr="00654A9E" w:rsidRDefault="003A2B76" w:rsidP="003A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4271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ค่าใช้จ่ายคงที่จากการผลิตไม่เต็มกำลังการผลิต</w:t>
            </w:r>
          </w:p>
        </w:tc>
        <w:tc>
          <w:tcPr>
            <w:tcW w:w="1260" w:type="dxa"/>
          </w:tcPr>
          <w:p w14:paraId="051A0895" w14:textId="3FCA3932" w:rsidR="003A2B76" w:rsidRDefault="00C33F20" w:rsidP="003A2B76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1,316</w:t>
            </w:r>
          </w:p>
        </w:tc>
        <w:tc>
          <w:tcPr>
            <w:tcW w:w="236" w:type="dxa"/>
          </w:tcPr>
          <w:p w14:paraId="52C7E20B" w14:textId="77777777" w:rsidR="003A2B76" w:rsidRPr="00654A9E" w:rsidRDefault="003A2B76" w:rsidP="003A2B76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9379663" w14:textId="5103E382" w:rsidR="003A2B76" w:rsidRDefault="003A2B76" w:rsidP="003A2B76">
            <w:pPr>
              <w:pStyle w:val="30"/>
              <w:tabs>
                <w:tab w:val="clear" w:pos="360"/>
                <w:tab w:val="clear" w:pos="720"/>
                <w:tab w:val="left" w:pos="97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1,550</w:t>
            </w:r>
          </w:p>
        </w:tc>
      </w:tr>
      <w:tr w:rsidR="00C33F20" w:rsidRPr="007C6D48" w14:paraId="748F7E8B" w14:textId="77777777" w:rsidTr="00603D44">
        <w:trPr>
          <w:trHeight w:hRule="exact" w:val="369"/>
        </w:trPr>
        <w:tc>
          <w:tcPr>
            <w:tcW w:w="6300" w:type="dxa"/>
          </w:tcPr>
          <w:p w14:paraId="18FEE7E3" w14:textId="77777777" w:rsidR="00C33F20" w:rsidRPr="00654A9E" w:rsidRDefault="00C33F20" w:rsidP="00603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54A9E">
              <w:rPr>
                <w:rFonts w:ascii="Angsana New" w:hAnsi="Angsana New"/>
                <w:sz w:val="30"/>
                <w:szCs w:val="30"/>
                <w:cs/>
              </w:rPr>
              <w:t>ค่าประชาสัมพันธ์และเงินบริจาค</w:t>
            </w:r>
          </w:p>
        </w:tc>
        <w:tc>
          <w:tcPr>
            <w:tcW w:w="1260" w:type="dxa"/>
          </w:tcPr>
          <w:p w14:paraId="0612BF1E" w14:textId="3FF69F32" w:rsidR="00C33F20" w:rsidRPr="00654A9E" w:rsidRDefault="00C33F20" w:rsidP="00603D44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1,075</w:t>
            </w:r>
          </w:p>
        </w:tc>
        <w:tc>
          <w:tcPr>
            <w:tcW w:w="236" w:type="dxa"/>
          </w:tcPr>
          <w:p w14:paraId="183A9899" w14:textId="77777777" w:rsidR="00C33F20" w:rsidRPr="00654A9E" w:rsidRDefault="00C33F20" w:rsidP="00603D44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AFCEFFD" w14:textId="77777777" w:rsidR="00C33F20" w:rsidRPr="00654A9E" w:rsidRDefault="00C33F20" w:rsidP="00603D44">
            <w:pPr>
              <w:pStyle w:val="30"/>
              <w:tabs>
                <w:tab w:val="clear" w:pos="360"/>
                <w:tab w:val="clear" w:pos="720"/>
                <w:tab w:val="left" w:pos="97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1,036</w:t>
            </w:r>
          </w:p>
        </w:tc>
      </w:tr>
      <w:tr w:rsidR="00C33F20" w:rsidRPr="007C6D48" w14:paraId="65A6BB81" w14:textId="77777777" w:rsidTr="00603D44">
        <w:trPr>
          <w:trHeight w:hRule="exact" w:val="369"/>
        </w:trPr>
        <w:tc>
          <w:tcPr>
            <w:tcW w:w="6300" w:type="dxa"/>
            <w:shd w:val="clear" w:color="auto" w:fill="auto"/>
          </w:tcPr>
          <w:p w14:paraId="431AE860" w14:textId="77777777" w:rsidR="00C33F20" w:rsidRPr="00654A9E" w:rsidRDefault="00C33F20" w:rsidP="00603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54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54A9E">
              <w:rPr>
                <w:rFonts w:ascii="Angsana New" w:hAnsi="Angsana New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1260" w:type="dxa"/>
            <w:shd w:val="clear" w:color="auto" w:fill="auto"/>
          </w:tcPr>
          <w:p w14:paraId="7A517F04" w14:textId="23C9511E" w:rsidR="00C33F20" w:rsidRPr="00654A9E" w:rsidRDefault="00C33F20" w:rsidP="00603D44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1,008</w:t>
            </w:r>
          </w:p>
        </w:tc>
        <w:tc>
          <w:tcPr>
            <w:tcW w:w="236" w:type="dxa"/>
          </w:tcPr>
          <w:p w14:paraId="2382BBFC" w14:textId="77777777" w:rsidR="00C33F20" w:rsidRPr="00654A9E" w:rsidRDefault="00C33F20" w:rsidP="00603D44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69726C04" w14:textId="77777777" w:rsidR="00C33F20" w:rsidRPr="00654A9E" w:rsidRDefault="00C33F20" w:rsidP="00603D44">
            <w:pPr>
              <w:pStyle w:val="30"/>
              <w:tabs>
                <w:tab w:val="clear" w:pos="360"/>
                <w:tab w:val="clear" w:pos="720"/>
                <w:tab w:val="left" w:pos="97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1,041</w:t>
            </w:r>
          </w:p>
        </w:tc>
      </w:tr>
      <w:tr w:rsidR="00C33F20" w:rsidRPr="007C6D48" w14:paraId="7F3F4BC7" w14:textId="77777777" w:rsidTr="00603D44">
        <w:trPr>
          <w:trHeight w:hRule="exact" w:val="369"/>
        </w:trPr>
        <w:tc>
          <w:tcPr>
            <w:tcW w:w="6300" w:type="dxa"/>
          </w:tcPr>
          <w:p w14:paraId="4DEF3075" w14:textId="77777777" w:rsidR="00C33F20" w:rsidRPr="00654A9E" w:rsidRDefault="00C33F20" w:rsidP="00603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54A9E">
              <w:rPr>
                <w:rFonts w:ascii="Angsana New" w:hAnsi="Angsana New"/>
                <w:sz w:val="30"/>
                <w:szCs w:val="30"/>
                <w:cs/>
              </w:rPr>
              <w:t>ค่าภาษีใบอนุญาตและค่าธรรมเนียมอื่นๆ</w:t>
            </w:r>
          </w:p>
        </w:tc>
        <w:tc>
          <w:tcPr>
            <w:tcW w:w="1260" w:type="dxa"/>
          </w:tcPr>
          <w:p w14:paraId="6C22E5D2" w14:textId="3A4B0043" w:rsidR="00C33F20" w:rsidRPr="00654A9E" w:rsidRDefault="00C33F20" w:rsidP="00603D44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911</w:t>
            </w:r>
          </w:p>
        </w:tc>
        <w:tc>
          <w:tcPr>
            <w:tcW w:w="236" w:type="dxa"/>
          </w:tcPr>
          <w:p w14:paraId="11D7AA05" w14:textId="77777777" w:rsidR="00C33F20" w:rsidRPr="00654A9E" w:rsidRDefault="00C33F20" w:rsidP="00603D44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9A237B1" w14:textId="77777777" w:rsidR="00C33F20" w:rsidRPr="00654A9E" w:rsidRDefault="00C33F20" w:rsidP="00603D44">
            <w:pPr>
              <w:pStyle w:val="30"/>
              <w:tabs>
                <w:tab w:val="clear" w:pos="360"/>
                <w:tab w:val="clear" w:pos="720"/>
                <w:tab w:val="left" w:pos="97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945</w:t>
            </w:r>
          </w:p>
        </w:tc>
      </w:tr>
      <w:tr w:rsidR="00C33F20" w:rsidRPr="007C6D48" w14:paraId="6218E59C" w14:textId="77777777" w:rsidTr="00603D44">
        <w:trPr>
          <w:trHeight w:hRule="exact" w:val="369"/>
        </w:trPr>
        <w:tc>
          <w:tcPr>
            <w:tcW w:w="6300" w:type="dxa"/>
          </w:tcPr>
          <w:p w14:paraId="550D90C7" w14:textId="77777777" w:rsidR="00C33F20" w:rsidRPr="00654A9E" w:rsidRDefault="00C33F20" w:rsidP="00603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54A9E">
              <w:rPr>
                <w:rFonts w:ascii="Angsana New" w:hAnsi="Angsana New" w:hint="cs"/>
                <w:sz w:val="30"/>
                <w:szCs w:val="30"/>
                <w:cs/>
              </w:rPr>
              <w:t>ค่าวิจัยและพัฒนา</w:t>
            </w:r>
          </w:p>
        </w:tc>
        <w:tc>
          <w:tcPr>
            <w:tcW w:w="1260" w:type="dxa"/>
          </w:tcPr>
          <w:p w14:paraId="0477F53E" w14:textId="595684A2" w:rsidR="00C33F20" w:rsidRDefault="00C33F20" w:rsidP="00603D44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782</w:t>
            </w:r>
          </w:p>
        </w:tc>
        <w:tc>
          <w:tcPr>
            <w:tcW w:w="236" w:type="dxa"/>
          </w:tcPr>
          <w:p w14:paraId="090801ED" w14:textId="77777777" w:rsidR="00C33F20" w:rsidRPr="00654A9E" w:rsidRDefault="00C33F20" w:rsidP="00603D44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33E8FA2" w14:textId="77777777" w:rsidR="00C33F20" w:rsidRDefault="00C33F20" w:rsidP="00603D44">
            <w:pPr>
              <w:pStyle w:val="30"/>
              <w:tabs>
                <w:tab w:val="clear" w:pos="360"/>
                <w:tab w:val="clear" w:pos="720"/>
                <w:tab w:val="left" w:pos="97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759</w:t>
            </w:r>
          </w:p>
        </w:tc>
      </w:tr>
      <w:tr w:rsidR="003A2B76" w:rsidRPr="007C6D48" w14:paraId="76EBD0A7" w14:textId="77777777" w:rsidTr="00DD7FAD">
        <w:trPr>
          <w:trHeight w:hRule="exact" w:val="369"/>
        </w:trPr>
        <w:tc>
          <w:tcPr>
            <w:tcW w:w="6300" w:type="dxa"/>
          </w:tcPr>
          <w:p w14:paraId="14852165" w14:textId="77777777" w:rsidR="003A2B76" w:rsidRPr="00654A9E" w:rsidRDefault="003A2B76" w:rsidP="003A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54A9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1260" w:type="dxa"/>
          </w:tcPr>
          <w:p w14:paraId="525EE3E0" w14:textId="6870E15F" w:rsidR="003A2B76" w:rsidRPr="00654A9E" w:rsidRDefault="00D658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2,</w:t>
            </w:r>
            <w:r w:rsidR="0000354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975</w:t>
            </w:r>
          </w:p>
        </w:tc>
        <w:tc>
          <w:tcPr>
            <w:tcW w:w="236" w:type="dxa"/>
          </w:tcPr>
          <w:p w14:paraId="1D58ED75" w14:textId="77777777" w:rsidR="003A2B76" w:rsidRPr="00654A9E" w:rsidRDefault="003A2B76" w:rsidP="003A2B76">
            <w:pPr>
              <w:pStyle w:val="Caption"/>
              <w:ind w:right="72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79A5640" w14:textId="4D82E782" w:rsidR="003A2B76" w:rsidRPr="00654A9E" w:rsidRDefault="00C33F2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2"/>
              </w:tabs>
              <w:ind w:right="72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</w:t>
            </w:r>
            <w:r w:rsidR="0000354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500</w:t>
            </w:r>
          </w:p>
        </w:tc>
      </w:tr>
      <w:tr w:rsidR="003A2B76" w:rsidRPr="00300257" w14:paraId="1FA62EF5" w14:textId="77777777" w:rsidTr="00DD7FAD">
        <w:trPr>
          <w:trHeight w:hRule="exact" w:val="369"/>
        </w:trPr>
        <w:tc>
          <w:tcPr>
            <w:tcW w:w="6300" w:type="dxa"/>
          </w:tcPr>
          <w:p w14:paraId="4FB09D2A" w14:textId="77777777" w:rsidR="003A2B76" w:rsidRPr="00654A9E" w:rsidRDefault="003A2B76" w:rsidP="003A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54A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58A2FE5" w14:textId="6C00BE9A" w:rsidR="003A2B76" w:rsidRPr="00654A9E" w:rsidRDefault="00C33F20" w:rsidP="003A2B76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31,552</w:t>
            </w:r>
          </w:p>
        </w:tc>
        <w:tc>
          <w:tcPr>
            <w:tcW w:w="236" w:type="dxa"/>
          </w:tcPr>
          <w:p w14:paraId="615C43A6" w14:textId="77777777" w:rsidR="003A2B76" w:rsidRPr="00654A9E" w:rsidRDefault="003A2B76" w:rsidP="003A2B76">
            <w:pPr>
              <w:pStyle w:val="Caption"/>
              <w:ind w:right="72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2B9C20E1" w14:textId="60A47BFF" w:rsidR="003A2B76" w:rsidRPr="00654A9E" w:rsidRDefault="003A2B76" w:rsidP="003A2B76">
            <w:pPr>
              <w:pStyle w:val="30"/>
              <w:tabs>
                <w:tab w:val="clear" w:pos="360"/>
                <w:tab w:val="clear" w:pos="720"/>
                <w:tab w:val="left" w:pos="972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29,010</w:t>
            </w:r>
          </w:p>
        </w:tc>
      </w:tr>
    </w:tbl>
    <w:p w14:paraId="4F0998C3" w14:textId="77777777" w:rsidR="00321170" w:rsidRPr="008A3B60" w:rsidRDefault="00321170" w:rsidP="008A3B60">
      <w:pPr>
        <w:pStyle w:val="a"/>
        <w:tabs>
          <w:tab w:val="clear" w:pos="1080"/>
          <w:tab w:val="left" w:pos="540"/>
        </w:tabs>
        <w:spacing w:line="240" w:lineRule="atLeast"/>
        <w:rPr>
          <w:rFonts w:ascii="Angsana New" w:hAnsi="Angsana New" w:cs="Angsana New"/>
          <w:b/>
          <w:bCs/>
          <w:highlight w:val="yellow"/>
          <w:lang w:val="en-US"/>
        </w:rPr>
      </w:pPr>
    </w:p>
    <w:p w14:paraId="09B34817" w14:textId="12BF14EA" w:rsidR="00EB4844" w:rsidRPr="008A3B60" w:rsidRDefault="006E11F2">
      <w:pPr>
        <w:pStyle w:val="a"/>
        <w:tabs>
          <w:tab w:val="clear" w:pos="1080"/>
          <w:tab w:val="left" w:pos="540"/>
        </w:tabs>
        <w:spacing w:line="240" w:lineRule="atLeast"/>
        <w:rPr>
          <w:rFonts w:ascii="Angsana New" w:hAnsi="Angsana New" w:cs="Angsana New"/>
          <w:b/>
          <w:bCs/>
          <w:highlight w:val="yellow"/>
          <w: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t>28</w:t>
      </w:r>
      <w:r w:rsidR="00EB4844" w:rsidRPr="00D95563">
        <w:rPr>
          <w:rFonts w:ascii="Angsana New" w:hAnsi="Angsana New" w:cs="Angsana New"/>
          <w:b/>
          <w:bCs/>
          <w:lang w:val="en-US"/>
        </w:rPr>
        <w:tab/>
      </w:r>
      <w:r w:rsidR="00EB4844" w:rsidRPr="00D95563">
        <w:rPr>
          <w:rFonts w:ascii="Angsana New" w:hAnsi="Angsana New" w:cs="Angsana New"/>
          <w:b/>
          <w:bCs/>
          <w:cs/>
          <w:lang w:val="en-US"/>
        </w:rPr>
        <w:t>ค่าใช้จ่ายผลประโยชน์ของพนักงาน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236"/>
        <w:gridCol w:w="1294"/>
      </w:tblGrid>
      <w:tr w:rsidR="00EB4844" w:rsidRPr="00D95563" w14:paraId="362FA108" w14:textId="77777777" w:rsidTr="00EB4844">
        <w:trPr>
          <w:trHeight w:hRule="exact" w:val="369"/>
        </w:trPr>
        <w:tc>
          <w:tcPr>
            <w:tcW w:w="6300" w:type="dxa"/>
          </w:tcPr>
          <w:p w14:paraId="3DE15028" w14:textId="77777777" w:rsidR="00EB4844" w:rsidRPr="00D95563" w:rsidRDefault="00EB4844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7CCD20C" w14:textId="08C6511A" w:rsidR="00EB4844" w:rsidRPr="00D95563" w:rsidRDefault="00EB4844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5563">
              <w:rPr>
                <w:rFonts w:ascii="Angsana New" w:hAnsi="Angsana New"/>
                <w:sz w:val="30"/>
                <w:szCs w:val="30"/>
              </w:rPr>
              <w:t>256</w:t>
            </w:r>
            <w:r w:rsidR="00D94D2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57A2BCB9" w14:textId="77777777" w:rsidR="00EB4844" w:rsidRPr="00D95563" w:rsidRDefault="00EB4844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92EDF0C" w14:textId="168FA13F" w:rsidR="00EB4844" w:rsidRPr="00D95563" w:rsidRDefault="00EB4844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5563">
              <w:rPr>
                <w:rFonts w:ascii="Angsana New" w:hAnsi="Angsana New"/>
                <w:sz w:val="30"/>
                <w:szCs w:val="30"/>
              </w:rPr>
              <w:t>25</w:t>
            </w:r>
            <w:r w:rsidR="00D94D2E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EB4844" w:rsidRPr="00D95563" w14:paraId="12D63B7F" w14:textId="77777777" w:rsidTr="00EB4844">
        <w:trPr>
          <w:trHeight w:hRule="exact" w:val="369"/>
        </w:trPr>
        <w:tc>
          <w:tcPr>
            <w:tcW w:w="6300" w:type="dxa"/>
          </w:tcPr>
          <w:p w14:paraId="5C41894B" w14:textId="77777777" w:rsidR="00EB4844" w:rsidRPr="00D95563" w:rsidRDefault="00EB4844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593CF6D5" w14:textId="77777777" w:rsidR="00EB4844" w:rsidRPr="00D95563" w:rsidRDefault="00EB4844" w:rsidP="00895F5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9556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94D2E" w:rsidRPr="00D95563" w14:paraId="58F45D89" w14:textId="77777777" w:rsidTr="00EB4844">
        <w:trPr>
          <w:trHeight w:hRule="exact" w:val="369"/>
        </w:trPr>
        <w:tc>
          <w:tcPr>
            <w:tcW w:w="6300" w:type="dxa"/>
          </w:tcPr>
          <w:p w14:paraId="3FB5431D" w14:textId="77777777" w:rsidR="00D94D2E" w:rsidRPr="00D95563" w:rsidRDefault="00D94D2E" w:rsidP="00D9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95563">
              <w:rPr>
                <w:rFonts w:ascii="Angsana New" w:hAnsi="Angsana New" w:hint="cs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260" w:type="dxa"/>
          </w:tcPr>
          <w:p w14:paraId="27DC906B" w14:textId="7B453B9E" w:rsidR="00D94D2E" w:rsidRPr="00D95563" w:rsidRDefault="00CD7754" w:rsidP="00DB268F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7754">
              <w:rPr>
                <w:rFonts w:ascii="Angsana New" w:hAnsi="Angsana New"/>
                <w:sz w:val="30"/>
                <w:szCs w:val="30"/>
                <w:lang w:val="en-US"/>
              </w:rPr>
              <w:t>36,</w:t>
            </w:r>
            <w:r w:rsidR="00DB268F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C107DB">
              <w:rPr>
                <w:rFonts w:ascii="Angsana New" w:hAnsi="Angsana New"/>
                <w:sz w:val="30"/>
                <w:szCs w:val="30"/>
                <w:lang w:val="en-US"/>
              </w:rPr>
              <w:t>73</w:t>
            </w:r>
          </w:p>
        </w:tc>
        <w:tc>
          <w:tcPr>
            <w:tcW w:w="236" w:type="dxa"/>
          </w:tcPr>
          <w:p w14:paraId="539D2D64" w14:textId="77777777" w:rsidR="00D94D2E" w:rsidRPr="00D95563" w:rsidRDefault="00D94D2E" w:rsidP="00D94D2E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4FE32AF8" w14:textId="53D71777" w:rsidR="00D94D2E" w:rsidRPr="00D95563" w:rsidRDefault="00D94D2E" w:rsidP="00D94D2E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1006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5563">
              <w:rPr>
                <w:rFonts w:ascii="Angsana New" w:hAnsi="Angsana New"/>
                <w:sz w:val="30"/>
                <w:szCs w:val="30"/>
                <w:lang w:val="en-US"/>
              </w:rPr>
              <w:t>36,251</w:t>
            </w:r>
          </w:p>
        </w:tc>
      </w:tr>
      <w:tr w:rsidR="00D94D2E" w:rsidRPr="00D95563" w14:paraId="68228ACB" w14:textId="77777777" w:rsidTr="00EB4844">
        <w:trPr>
          <w:trHeight w:hRule="exact" w:val="369"/>
        </w:trPr>
        <w:tc>
          <w:tcPr>
            <w:tcW w:w="6300" w:type="dxa"/>
          </w:tcPr>
          <w:p w14:paraId="31B52AC2" w14:textId="77777777" w:rsidR="00D94D2E" w:rsidRPr="00D95563" w:rsidRDefault="00D94D2E" w:rsidP="00D9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95563">
              <w:rPr>
                <w:rFonts w:ascii="Angsana New" w:hAnsi="Angsana New" w:hint="cs"/>
                <w:sz w:val="30"/>
                <w:szCs w:val="30"/>
                <w:cs/>
              </w:rPr>
              <w:t>สวัสดิการ และอื่นๆ</w:t>
            </w:r>
          </w:p>
        </w:tc>
        <w:tc>
          <w:tcPr>
            <w:tcW w:w="1260" w:type="dxa"/>
          </w:tcPr>
          <w:p w14:paraId="0E363417" w14:textId="444AFD22" w:rsidR="00D94D2E" w:rsidRPr="00D95563" w:rsidRDefault="00CD7754" w:rsidP="00CD7754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775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,52</w:t>
            </w:r>
            <w:r w:rsidR="00DB268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50790124" w14:textId="77777777" w:rsidR="00D94D2E" w:rsidRPr="00D95563" w:rsidRDefault="00D94D2E" w:rsidP="00D94D2E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4D2D910D" w14:textId="4AFFD23D" w:rsidR="00D94D2E" w:rsidRPr="00D95563" w:rsidRDefault="00D94D2E" w:rsidP="00D94D2E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5563">
              <w:rPr>
                <w:rFonts w:ascii="Angsana New" w:hAnsi="Angsana New"/>
                <w:sz w:val="30"/>
                <w:szCs w:val="30"/>
                <w:lang w:val="en-US"/>
              </w:rPr>
              <w:t>4,4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</w:p>
        </w:tc>
      </w:tr>
      <w:tr w:rsidR="00D94D2E" w:rsidRPr="00D95563" w14:paraId="524C5BCC" w14:textId="77777777" w:rsidTr="00EB4844">
        <w:trPr>
          <w:trHeight w:hRule="exact" w:val="369"/>
        </w:trPr>
        <w:tc>
          <w:tcPr>
            <w:tcW w:w="6300" w:type="dxa"/>
          </w:tcPr>
          <w:p w14:paraId="10337D3E" w14:textId="77777777" w:rsidR="00D94D2E" w:rsidRPr="00D95563" w:rsidRDefault="00D94D2E" w:rsidP="00D9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95563">
              <w:rPr>
                <w:rFonts w:ascii="Angsana New" w:hAnsi="Angsana New" w:hint="cs"/>
                <w:sz w:val="30"/>
                <w:szCs w:val="30"/>
                <w:cs/>
              </w:rPr>
              <w:t xml:space="preserve">ต้นทุนบำเหน็จ </w:t>
            </w:r>
            <w:r w:rsidRPr="00D95563">
              <w:rPr>
                <w:rFonts w:ascii="Angsana New" w:hAnsi="Angsana New"/>
                <w:sz w:val="30"/>
                <w:szCs w:val="30"/>
              </w:rPr>
              <w:t>-</w:t>
            </w:r>
            <w:r w:rsidRPr="00D95563">
              <w:rPr>
                <w:rFonts w:ascii="Angsana New" w:hAnsi="Angsana New" w:hint="cs"/>
                <w:sz w:val="30"/>
                <w:szCs w:val="30"/>
                <w:cs/>
              </w:rPr>
              <w:t xml:space="preserve"> โครงการสมทบเงินที่กำหนดไว้</w:t>
            </w:r>
          </w:p>
        </w:tc>
        <w:tc>
          <w:tcPr>
            <w:tcW w:w="1260" w:type="dxa"/>
          </w:tcPr>
          <w:p w14:paraId="225871CA" w14:textId="58EE1E01" w:rsidR="00D94D2E" w:rsidRPr="00D95563" w:rsidRDefault="00CD7754" w:rsidP="00D94D2E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2,148</w:t>
            </w:r>
          </w:p>
        </w:tc>
        <w:tc>
          <w:tcPr>
            <w:tcW w:w="236" w:type="dxa"/>
          </w:tcPr>
          <w:p w14:paraId="36122A0D" w14:textId="77777777" w:rsidR="00D94D2E" w:rsidRPr="00D95563" w:rsidRDefault="00D94D2E" w:rsidP="00D94D2E">
            <w:pPr>
              <w:pStyle w:val="Caption"/>
              <w:ind w:right="72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1E3FC20" w14:textId="24873AF8" w:rsidR="00D94D2E" w:rsidRPr="00D95563" w:rsidRDefault="00D94D2E" w:rsidP="00D94D2E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5563">
              <w:rPr>
                <w:rFonts w:ascii="Angsana New" w:hAnsi="Angsana New"/>
                <w:sz w:val="30"/>
                <w:szCs w:val="30"/>
                <w:lang w:val="en-US"/>
              </w:rPr>
              <w:t>2,052</w:t>
            </w:r>
          </w:p>
        </w:tc>
      </w:tr>
      <w:tr w:rsidR="00D94D2E" w:rsidRPr="00D95563" w14:paraId="21CCCE50" w14:textId="77777777" w:rsidTr="00EB4844">
        <w:trPr>
          <w:trHeight w:hRule="exact" w:val="369"/>
        </w:trPr>
        <w:tc>
          <w:tcPr>
            <w:tcW w:w="6300" w:type="dxa"/>
          </w:tcPr>
          <w:p w14:paraId="566A8AD5" w14:textId="77777777" w:rsidR="00D94D2E" w:rsidRPr="00D95563" w:rsidRDefault="00D94D2E" w:rsidP="00D9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95563">
              <w:rPr>
                <w:rFonts w:ascii="Angsana New" w:hAnsi="Angsana New" w:hint="cs"/>
                <w:sz w:val="30"/>
                <w:szCs w:val="30"/>
                <w:cs/>
              </w:rPr>
              <w:t xml:space="preserve">ต้นทุนบำเหน็จ </w:t>
            </w:r>
            <w:r w:rsidRPr="00D95563">
              <w:rPr>
                <w:rFonts w:ascii="Angsana New" w:hAnsi="Angsana New"/>
                <w:sz w:val="30"/>
                <w:szCs w:val="30"/>
              </w:rPr>
              <w:t>-</w:t>
            </w:r>
            <w:r w:rsidRPr="00D95563">
              <w:rPr>
                <w:rFonts w:ascii="Angsana New" w:hAnsi="Angsana New" w:hint="cs"/>
                <w:sz w:val="30"/>
                <w:szCs w:val="30"/>
                <w:cs/>
              </w:rPr>
              <w:t xml:space="preserve"> โครงการผลประโยชน์ที่กำหนดไว้</w:t>
            </w:r>
          </w:p>
        </w:tc>
        <w:tc>
          <w:tcPr>
            <w:tcW w:w="1260" w:type="dxa"/>
          </w:tcPr>
          <w:p w14:paraId="505CF288" w14:textId="7C0F65F1" w:rsidR="00D94D2E" w:rsidRPr="00D95563" w:rsidRDefault="00DB268F" w:rsidP="00D94D2E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858</w:t>
            </w:r>
          </w:p>
        </w:tc>
        <w:tc>
          <w:tcPr>
            <w:tcW w:w="236" w:type="dxa"/>
          </w:tcPr>
          <w:p w14:paraId="18D12D7D" w14:textId="77777777" w:rsidR="00D94D2E" w:rsidRPr="00D95563" w:rsidRDefault="00D94D2E" w:rsidP="00D94D2E">
            <w:pPr>
              <w:pStyle w:val="Caption"/>
              <w:ind w:right="72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BCAE556" w14:textId="2D688193" w:rsidR="00D94D2E" w:rsidRPr="00D95563" w:rsidRDefault="00D94D2E" w:rsidP="00D94D2E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5563">
              <w:rPr>
                <w:rFonts w:ascii="Angsana New" w:hAnsi="Angsana New"/>
                <w:sz w:val="30"/>
                <w:szCs w:val="30"/>
                <w:lang w:val="en-US"/>
              </w:rPr>
              <w:t>820</w:t>
            </w:r>
          </w:p>
        </w:tc>
      </w:tr>
      <w:tr w:rsidR="00D94D2E" w:rsidRPr="00D95563" w14:paraId="64D2FA1D" w14:textId="77777777" w:rsidTr="00EB4844">
        <w:trPr>
          <w:trHeight w:hRule="exact" w:val="369"/>
        </w:trPr>
        <w:tc>
          <w:tcPr>
            <w:tcW w:w="6300" w:type="dxa"/>
          </w:tcPr>
          <w:p w14:paraId="4913A422" w14:textId="77777777" w:rsidR="00D94D2E" w:rsidRPr="00D95563" w:rsidRDefault="00D94D2E" w:rsidP="00D9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95563">
              <w:rPr>
                <w:rFonts w:ascii="Angsana New" w:hAnsi="Angsana New"/>
                <w:sz w:val="30"/>
                <w:szCs w:val="30"/>
                <w:cs/>
              </w:rPr>
              <w:t>ค่าใช้จ่ายสำหรับแผนการออกจากงานด้วยความเห็นชอบร่วมกัน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18C9AB9" w14:textId="2D746409" w:rsidR="00D94D2E" w:rsidRPr="00D95563" w:rsidRDefault="00CD7754" w:rsidP="00D94D2E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360</w:t>
            </w:r>
          </w:p>
        </w:tc>
        <w:tc>
          <w:tcPr>
            <w:tcW w:w="236" w:type="dxa"/>
          </w:tcPr>
          <w:p w14:paraId="5A187409" w14:textId="77777777" w:rsidR="00D94D2E" w:rsidRPr="00D95563" w:rsidRDefault="00D94D2E" w:rsidP="00D94D2E">
            <w:pPr>
              <w:pStyle w:val="Caption"/>
              <w:ind w:right="72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7286C63" w14:textId="2EE2BFAF" w:rsidR="00D94D2E" w:rsidRPr="00D95563" w:rsidRDefault="00D94D2E" w:rsidP="00D94D2E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5563">
              <w:rPr>
                <w:rFonts w:ascii="Angsana New" w:hAnsi="Angsana New"/>
                <w:sz w:val="30"/>
                <w:szCs w:val="30"/>
                <w:lang w:val="en-US"/>
              </w:rPr>
              <w:t>92</w:t>
            </w:r>
          </w:p>
        </w:tc>
      </w:tr>
      <w:tr w:rsidR="00D94D2E" w:rsidRPr="00300257" w14:paraId="3F600488" w14:textId="77777777" w:rsidTr="00EB4844">
        <w:trPr>
          <w:trHeight w:hRule="exact" w:val="369"/>
        </w:trPr>
        <w:tc>
          <w:tcPr>
            <w:tcW w:w="6300" w:type="dxa"/>
          </w:tcPr>
          <w:p w14:paraId="0CD216F6" w14:textId="77777777" w:rsidR="00D94D2E" w:rsidRPr="00D95563" w:rsidRDefault="00D94D2E" w:rsidP="00D9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955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2C78879" w14:textId="5303BDCB" w:rsidR="00D94D2E" w:rsidRPr="00D95563" w:rsidRDefault="00DB268F" w:rsidP="00D94D2E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B26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</w:t>
            </w:r>
            <w:r w:rsidR="00C107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960</w:t>
            </w:r>
          </w:p>
        </w:tc>
        <w:tc>
          <w:tcPr>
            <w:tcW w:w="236" w:type="dxa"/>
          </w:tcPr>
          <w:p w14:paraId="6BCB7122" w14:textId="77777777" w:rsidR="00D94D2E" w:rsidRPr="00D95563" w:rsidRDefault="00D94D2E" w:rsidP="00D94D2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u w:val="double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6C003D5" w14:textId="7A2EF494" w:rsidR="00D94D2E" w:rsidRPr="00300257" w:rsidRDefault="00D94D2E" w:rsidP="00D94D2E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9556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43,67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</w:tbl>
    <w:p w14:paraId="619A9C83" w14:textId="77777777" w:rsidR="00EB4844" w:rsidRPr="008A3B60" w:rsidRDefault="00EB4844" w:rsidP="008A3B60">
      <w:pPr>
        <w:pStyle w:val="a"/>
        <w:tabs>
          <w:tab w:val="clear" w:pos="1080"/>
          <w:tab w:val="left" w:pos="540"/>
        </w:tabs>
        <w:spacing w:line="240" w:lineRule="atLeast"/>
        <w:rPr>
          <w:rFonts w:ascii="Angsana New" w:hAnsi="Angsana New" w:cs="Angsana New"/>
          <w:b/>
          <w:bCs/>
          <w:highlight w:val="yellow"/>
          <w:lang w:val="en-US"/>
        </w:rPr>
      </w:pPr>
    </w:p>
    <w:p w14:paraId="3DBD76D0" w14:textId="5B88CB88" w:rsidR="00B0275D" w:rsidRDefault="00EB4844" w:rsidP="00B756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30"/>
          <w:szCs w:val="30"/>
          <w:highlight w:val="yellow"/>
        </w:rPr>
      </w:pPr>
      <w:r w:rsidRPr="00300257">
        <w:rPr>
          <w:rFonts w:ascii="Angsana New" w:hAnsi="Angsana New" w:hint="cs"/>
          <w:spacing w:val="-4"/>
          <w:sz w:val="30"/>
          <w:szCs w:val="30"/>
          <w:cs/>
        </w:rPr>
        <w:t>กลุ่ม</w:t>
      </w:r>
      <w:r w:rsidRPr="00300257">
        <w:rPr>
          <w:rFonts w:ascii="Angsana New" w:hAnsi="Angsana New"/>
          <w:spacing w:val="-4"/>
          <w:sz w:val="30"/>
          <w:szCs w:val="30"/>
          <w:cs/>
        </w:rPr>
        <w:t>บริษัทได้จัดให้มีเงินทุน</w:t>
      </w:r>
      <w:r w:rsidRPr="00300257">
        <w:rPr>
          <w:rFonts w:ascii="Angsana New" w:hAnsi="Angsana New" w:hint="cs"/>
          <w:spacing w:val="-4"/>
          <w:sz w:val="30"/>
          <w:szCs w:val="30"/>
          <w:cs/>
        </w:rPr>
        <w:t>สำรอง</w:t>
      </w:r>
      <w:r w:rsidRPr="00300257">
        <w:rPr>
          <w:rFonts w:ascii="Angsana New" w:hAnsi="Angsana New"/>
          <w:spacing w:val="-4"/>
          <w:sz w:val="30"/>
          <w:szCs w:val="30"/>
          <w:cs/>
        </w:rPr>
        <w:t>เลี้ยงชีพเพื่อจ่ายให้พนักงานเมื่อออกจากงาน โดยบริษัทจ่ายในอัตราร้อยละ</w:t>
      </w:r>
      <w:r w:rsidRPr="00300257"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>5</w:t>
      </w:r>
      <w:r w:rsidRPr="00300257">
        <w:rPr>
          <w:rFonts w:ascii="Angsana New" w:hAnsi="Angsana New"/>
          <w:spacing w:val="-4"/>
          <w:sz w:val="30"/>
          <w:szCs w:val="30"/>
          <w:cs/>
        </w:rPr>
        <w:t xml:space="preserve"> ถึง </w:t>
      </w:r>
      <w:r>
        <w:rPr>
          <w:rFonts w:ascii="Angsana New" w:hAnsi="Angsana New"/>
          <w:spacing w:val="-4"/>
          <w:sz w:val="30"/>
          <w:szCs w:val="30"/>
        </w:rPr>
        <w:t>10</w:t>
      </w:r>
      <w:r w:rsidRPr="00300257">
        <w:rPr>
          <w:rFonts w:ascii="Angsana New" w:hAnsi="Angsana New"/>
          <w:sz w:val="30"/>
          <w:szCs w:val="30"/>
          <w:cs/>
        </w:rPr>
        <w:t xml:space="preserve"> ของ</w:t>
      </w:r>
      <w:r w:rsidRPr="00300257">
        <w:rPr>
          <w:rFonts w:ascii="Angsana New" w:hAnsi="Angsana New" w:hint="cs"/>
          <w:sz w:val="30"/>
          <w:szCs w:val="30"/>
          <w:cs/>
        </w:rPr>
        <w:t>เงินเดือน</w:t>
      </w:r>
      <w:r w:rsidRPr="00300257">
        <w:rPr>
          <w:rFonts w:ascii="Angsana New" w:hAnsi="Angsana New"/>
          <w:sz w:val="30"/>
          <w:szCs w:val="30"/>
          <w:cs/>
        </w:rPr>
        <w:t>พนักงาน ทั้งนี้ขึ้นอยู่กับอายุงานของพนักงาน</w:t>
      </w:r>
    </w:p>
    <w:p w14:paraId="2A36E1FE" w14:textId="77777777" w:rsidR="00321170" w:rsidRDefault="00321170" w:rsidP="00B756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16BA7299" w14:textId="40169777" w:rsidR="008A3B60" w:rsidRDefault="008A3B60" w:rsidP="00770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D26435">
        <w:rPr>
          <w:rFonts w:ascii="Angsana New" w:hAnsi="Angsana New"/>
          <w:spacing w:val="-6"/>
          <w:sz w:val="30"/>
          <w:szCs w:val="30"/>
          <w:cs/>
        </w:rPr>
        <w:t>กลุ่มบริษัทได้จัดให้มีเงินกองทุนสำรองเลี้ยงชีพซึ่งได้จดทะเบียนเป็นนิติบุคคลกับกระทรวงการคลังตามพระราชบัญญัติ</w:t>
      </w:r>
      <w:r w:rsidRPr="00D26435">
        <w:rPr>
          <w:rFonts w:ascii="Angsana New" w:hAnsi="Angsana New"/>
          <w:spacing w:val="10"/>
          <w:sz w:val="30"/>
          <w:szCs w:val="30"/>
          <w:cs/>
        </w:rPr>
        <w:t>กองทุนสำรองเลี้ยงชีพ พ</w:t>
      </w:r>
      <w:r w:rsidRPr="00D26435">
        <w:rPr>
          <w:rFonts w:ascii="Angsana New" w:hAnsi="Angsana New"/>
          <w:spacing w:val="10"/>
          <w:sz w:val="30"/>
          <w:szCs w:val="30"/>
        </w:rPr>
        <w:t>.</w:t>
      </w:r>
      <w:r w:rsidRPr="00D26435">
        <w:rPr>
          <w:rFonts w:ascii="Angsana New" w:hAnsi="Angsana New"/>
          <w:spacing w:val="10"/>
          <w:sz w:val="30"/>
          <w:szCs w:val="30"/>
          <w:cs/>
        </w:rPr>
        <w:t>ศ</w:t>
      </w:r>
      <w:r w:rsidRPr="00D26435">
        <w:rPr>
          <w:rFonts w:ascii="Angsana New" w:hAnsi="Angsana New"/>
          <w:spacing w:val="10"/>
          <w:sz w:val="30"/>
          <w:szCs w:val="30"/>
        </w:rPr>
        <w:t>.</w:t>
      </w:r>
      <w:r w:rsidRPr="00D26435">
        <w:rPr>
          <w:rFonts w:ascii="Angsana New" w:hAnsi="Angsana New"/>
          <w:spacing w:val="10"/>
          <w:sz w:val="30"/>
          <w:szCs w:val="30"/>
          <w:cs/>
        </w:rPr>
        <w:t xml:space="preserve"> </w:t>
      </w:r>
      <w:r w:rsidRPr="00D26435">
        <w:rPr>
          <w:rFonts w:ascii="Angsana New" w:hAnsi="Angsana New"/>
          <w:spacing w:val="10"/>
          <w:sz w:val="30"/>
          <w:szCs w:val="30"/>
        </w:rPr>
        <w:t>2530</w:t>
      </w:r>
      <w:r w:rsidRPr="00D26435">
        <w:rPr>
          <w:rFonts w:ascii="Angsana New" w:hAnsi="Angsana New"/>
          <w:spacing w:val="10"/>
          <w:sz w:val="30"/>
          <w:szCs w:val="30"/>
          <w:cs/>
        </w:rPr>
        <w:t xml:space="preserve"> อีกประเภทหนึ่งสำหรับพนักงานของบริษัทบนพื้นฐานความสมัครใจ</w:t>
      </w:r>
      <w:r w:rsidRPr="00D26435">
        <w:rPr>
          <w:rFonts w:ascii="Angsana New" w:hAnsi="Angsana New"/>
          <w:spacing w:val="-2"/>
          <w:sz w:val="30"/>
          <w:szCs w:val="30"/>
          <w:cs/>
        </w:rPr>
        <w:t>ของพนักงานในการเป็นสมาชิกของกองทุน พนักงานที่จะสมัครเป็นสมาชิกกองทุนนี้ต้องจ่ายเงินสะสมเป็นรายเดือน</w:t>
      </w:r>
      <w:r w:rsidRPr="00300257">
        <w:rPr>
          <w:rFonts w:ascii="Angsana New" w:hAnsi="Angsana New"/>
          <w:spacing w:val="2"/>
          <w:sz w:val="30"/>
          <w:szCs w:val="30"/>
          <w:cs/>
        </w:rPr>
        <w:t xml:space="preserve">เข้ากองทุนในอัตราร้อยละ </w:t>
      </w:r>
      <w:r>
        <w:rPr>
          <w:rFonts w:ascii="Angsana New" w:hAnsi="Angsana New"/>
          <w:spacing w:val="2"/>
          <w:sz w:val="30"/>
          <w:szCs w:val="30"/>
        </w:rPr>
        <w:t>2</w:t>
      </w:r>
      <w:r w:rsidRPr="00300257">
        <w:rPr>
          <w:rFonts w:ascii="Angsana New" w:hAnsi="Angsana New"/>
          <w:spacing w:val="2"/>
          <w:sz w:val="30"/>
          <w:szCs w:val="30"/>
          <w:cs/>
        </w:rPr>
        <w:t xml:space="preserve"> ถึง </w:t>
      </w:r>
      <w:r>
        <w:rPr>
          <w:rFonts w:ascii="Angsana New" w:hAnsi="Angsana New"/>
          <w:spacing w:val="2"/>
          <w:sz w:val="30"/>
          <w:szCs w:val="30"/>
        </w:rPr>
        <w:t>15</w:t>
      </w:r>
      <w:r w:rsidRPr="00300257">
        <w:rPr>
          <w:rFonts w:ascii="Angsana New" w:hAnsi="Angsana New"/>
          <w:spacing w:val="2"/>
          <w:sz w:val="30"/>
          <w:szCs w:val="30"/>
          <w:cs/>
        </w:rPr>
        <w:t xml:space="preserve"> ของเงินเดือน</w:t>
      </w:r>
      <w:r w:rsidRPr="00300257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pacing w:val="2"/>
          <w:sz w:val="30"/>
          <w:szCs w:val="30"/>
          <w:cs/>
        </w:rPr>
        <w:t>และบริษัทจะจ่ายสมทบเป็นรายเดือนเข้ากองทุน</w:t>
      </w:r>
      <w:r w:rsidRPr="00300257">
        <w:rPr>
          <w:rFonts w:ascii="Angsana New" w:hAnsi="Angsana New"/>
          <w:sz w:val="30"/>
          <w:szCs w:val="30"/>
          <w:cs/>
        </w:rPr>
        <w:t xml:space="preserve">ในอัตราร้อยละ </w:t>
      </w:r>
      <w:r>
        <w:rPr>
          <w:rFonts w:ascii="Angsana New" w:hAnsi="Angsana New"/>
          <w:sz w:val="30"/>
          <w:szCs w:val="30"/>
        </w:rPr>
        <w:t>5</w:t>
      </w:r>
      <w:r w:rsidRPr="00300257">
        <w:rPr>
          <w:rFonts w:ascii="Angsana New" w:hAnsi="Angsana New"/>
          <w:sz w:val="30"/>
          <w:szCs w:val="30"/>
          <w:cs/>
        </w:rPr>
        <w:t xml:space="preserve"> ถึง </w:t>
      </w:r>
      <w:r>
        <w:rPr>
          <w:rFonts w:ascii="Angsana New" w:hAnsi="Angsana New"/>
          <w:sz w:val="30"/>
          <w:szCs w:val="30"/>
        </w:rPr>
        <w:t>13</w:t>
      </w:r>
      <w:r w:rsidRPr="00300257">
        <w:rPr>
          <w:rFonts w:ascii="Angsana New" w:hAnsi="Angsana New"/>
          <w:sz w:val="30"/>
          <w:szCs w:val="30"/>
          <w:cs/>
        </w:rPr>
        <w:t xml:space="preserve"> ของเงินเดือนสมาชิก ทั้งนี้ขึ้นอยู่กับอายุงานของสมาชิก</w:t>
      </w:r>
    </w:p>
    <w:p w14:paraId="58F6E47B" w14:textId="77777777" w:rsidR="00D75A9F" w:rsidRDefault="00D75A9F" w:rsidP="00770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3FBEFE0D" w14:textId="3747E804" w:rsidR="00B0275D" w:rsidRPr="00260A2C" w:rsidRDefault="006E11F2" w:rsidP="00B027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29</w:t>
      </w:r>
      <w:r w:rsidR="00B0275D" w:rsidRPr="00260A2C">
        <w:rPr>
          <w:rFonts w:ascii="Angsana New" w:hAnsi="Angsana New"/>
          <w:b/>
          <w:bCs/>
          <w:sz w:val="30"/>
          <w:szCs w:val="30"/>
          <w:cs/>
        </w:rPr>
        <w:tab/>
      </w:r>
      <w:r w:rsidR="00B0275D" w:rsidRPr="00260A2C">
        <w:rPr>
          <w:rFonts w:ascii="Angsana New" w:hAnsi="Angsana New" w:hint="cs"/>
          <w:b/>
          <w:bCs/>
          <w:sz w:val="30"/>
          <w:szCs w:val="30"/>
          <w:cs/>
        </w:rPr>
        <w:t>ต้นทุน</w:t>
      </w:r>
      <w:r w:rsidR="00B0275D" w:rsidRPr="00260A2C">
        <w:rPr>
          <w:rFonts w:ascii="Angsana New" w:hAnsi="Angsana New"/>
          <w:b/>
          <w:bCs/>
          <w:sz w:val="30"/>
          <w:szCs w:val="30"/>
          <w:cs/>
          <w:lang w:val="th-TH"/>
        </w:rPr>
        <w:t>ทางการเงิน</w:t>
      </w:r>
    </w:p>
    <w:p w14:paraId="1D250886" w14:textId="77777777" w:rsidR="00B0275D" w:rsidRPr="00F2710E" w:rsidRDefault="00B0275D" w:rsidP="00B027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260"/>
        <w:gridCol w:w="1260"/>
        <w:gridCol w:w="236"/>
        <w:gridCol w:w="1384"/>
      </w:tblGrid>
      <w:tr w:rsidR="00B0275D" w:rsidRPr="00E37AEB" w14:paraId="1B7A439D" w14:textId="77777777" w:rsidTr="00545416">
        <w:trPr>
          <w:trHeight w:hRule="exact" w:val="441"/>
        </w:trPr>
        <w:tc>
          <w:tcPr>
            <w:tcW w:w="5040" w:type="dxa"/>
            <w:vAlign w:val="center"/>
          </w:tcPr>
          <w:p w14:paraId="30C4C151" w14:textId="77777777" w:rsidR="00B0275D" w:rsidRPr="00260A2C" w:rsidRDefault="00B0275D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7390297" w14:textId="77777777" w:rsidR="00B0275D" w:rsidRPr="00260A2C" w:rsidRDefault="00B0275D" w:rsidP="00895F5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60A2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</w:tcPr>
          <w:p w14:paraId="31251D3E" w14:textId="3D2831B8" w:rsidR="00B0275D" w:rsidRPr="00260A2C" w:rsidRDefault="00B0275D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0A2C">
              <w:rPr>
                <w:rFonts w:ascii="Angsana New" w:hAnsi="Angsana New"/>
                <w:sz w:val="30"/>
                <w:szCs w:val="30"/>
              </w:rPr>
              <w:t>256</w:t>
            </w:r>
            <w:r w:rsidR="00D0679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77DFAAD0" w14:textId="77777777" w:rsidR="00B0275D" w:rsidRPr="00260A2C" w:rsidRDefault="00B0275D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AA8DEDA" w14:textId="59DEC0F3" w:rsidR="00B0275D" w:rsidRPr="00E37AEB" w:rsidRDefault="00B0275D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0A2C">
              <w:rPr>
                <w:rFonts w:ascii="Angsana New" w:hAnsi="Angsana New"/>
                <w:sz w:val="30"/>
                <w:szCs w:val="30"/>
              </w:rPr>
              <w:t>25</w:t>
            </w:r>
            <w:r w:rsidR="00D06799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B0275D" w:rsidRPr="00E37AEB" w14:paraId="72160113" w14:textId="77777777" w:rsidTr="00545416">
        <w:trPr>
          <w:trHeight w:hRule="exact" w:val="441"/>
        </w:trPr>
        <w:tc>
          <w:tcPr>
            <w:tcW w:w="5040" w:type="dxa"/>
            <w:vAlign w:val="center"/>
          </w:tcPr>
          <w:p w14:paraId="3C809F86" w14:textId="77777777" w:rsidR="00B0275D" w:rsidRPr="00E37AEB" w:rsidRDefault="00B0275D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D74A814" w14:textId="77777777" w:rsidR="00B0275D" w:rsidRPr="00E37AEB" w:rsidRDefault="00B0275D" w:rsidP="00895F54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6F60DD48" w14:textId="77777777" w:rsidR="00B0275D" w:rsidRPr="00E37AEB" w:rsidRDefault="00B0275D" w:rsidP="00895F5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37A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06799" w:rsidRPr="00545416" w14:paraId="1DC1A0D2" w14:textId="77777777" w:rsidTr="00545416">
        <w:trPr>
          <w:trHeight w:hRule="exact" w:val="441"/>
        </w:trPr>
        <w:tc>
          <w:tcPr>
            <w:tcW w:w="5040" w:type="dxa"/>
            <w:vAlign w:val="center"/>
          </w:tcPr>
          <w:p w14:paraId="513421B9" w14:textId="77777777" w:rsidR="00D06799" w:rsidRPr="00E37AEB" w:rsidRDefault="00D06799" w:rsidP="00D06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37AEB">
              <w:rPr>
                <w:rFonts w:ascii="Angsana New" w:hAnsi="Angsana New"/>
                <w:sz w:val="30"/>
                <w:szCs w:val="30"/>
                <w:cs/>
              </w:rPr>
              <w:t>ดอกเบี้ยเงินกู้</w:t>
            </w:r>
            <w:r w:rsidRPr="00E37AEB">
              <w:rPr>
                <w:rFonts w:ascii="Angsana New" w:hAnsi="Angsana New" w:hint="cs"/>
                <w:sz w:val="30"/>
                <w:szCs w:val="30"/>
                <w:cs/>
              </w:rPr>
              <w:t>สกุลเงินบาท</w:t>
            </w:r>
          </w:p>
        </w:tc>
        <w:tc>
          <w:tcPr>
            <w:tcW w:w="1260" w:type="dxa"/>
            <w:vAlign w:val="center"/>
          </w:tcPr>
          <w:p w14:paraId="57FE9EBB" w14:textId="77777777" w:rsidR="00D06799" w:rsidRPr="00E37AEB" w:rsidRDefault="00D06799" w:rsidP="00D06799">
            <w:pPr>
              <w:spacing w:line="2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5E1C54AF" w14:textId="501D2D81" w:rsidR="00D06799" w:rsidRPr="00E37AEB" w:rsidRDefault="00E47118" w:rsidP="00D06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6,502</w:t>
            </w:r>
          </w:p>
        </w:tc>
        <w:tc>
          <w:tcPr>
            <w:tcW w:w="236" w:type="dxa"/>
            <w:vAlign w:val="center"/>
          </w:tcPr>
          <w:p w14:paraId="7FE994DD" w14:textId="77777777" w:rsidR="00D06799" w:rsidRPr="00E37AEB" w:rsidRDefault="00D06799" w:rsidP="00D06799">
            <w:pPr>
              <w:pStyle w:val="nineptnormalitalicheading"/>
              <w:spacing w:line="240" w:lineRule="exact"/>
              <w:ind w:right="72"/>
              <w:jc w:val="right"/>
              <w:rPr>
                <w:rFonts w:ascii="Angsana New" w:hAnsi="Angsana New"/>
                <w:b w:val="0"/>
                <w:i w:val="0"/>
                <w:iCs w:val="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84" w:type="dxa"/>
            <w:vAlign w:val="center"/>
          </w:tcPr>
          <w:p w14:paraId="3F00D394" w14:textId="7CDCA16B" w:rsidR="00D06799" w:rsidRPr="00545416" w:rsidRDefault="00D06799" w:rsidP="00545416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1006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5416">
              <w:rPr>
                <w:rFonts w:ascii="Angsana New" w:hAnsi="Angsana New"/>
                <w:sz w:val="30"/>
                <w:szCs w:val="30"/>
                <w:lang w:val="en-US"/>
              </w:rPr>
              <w:t>6,576</w:t>
            </w:r>
          </w:p>
        </w:tc>
      </w:tr>
      <w:tr w:rsidR="00D06799" w:rsidRPr="00545416" w14:paraId="3537E8F7" w14:textId="77777777" w:rsidTr="00545416">
        <w:trPr>
          <w:trHeight w:hRule="exact" w:val="441"/>
        </w:trPr>
        <w:tc>
          <w:tcPr>
            <w:tcW w:w="5040" w:type="dxa"/>
            <w:vAlign w:val="center"/>
          </w:tcPr>
          <w:p w14:paraId="284359C7" w14:textId="77777777" w:rsidR="00D06799" w:rsidRPr="00E37AEB" w:rsidRDefault="00D06799" w:rsidP="00D06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37AEB">
              <w:rPr>
                <w:rFonts w:ascii="Angsana New" w:hAnsi="Angsana New"/>
                <w:sz w:val="30"/>
                <w:szCs w:val="30"/>
                <w:cs/>
              </w:rPr>
              <w:t>ดอกเบี้ยเงินกู้</w:t>
            </w:r>
            <w:r w:rsidRPr="00E37AEB">
              <w:rPr>
                <w:rFonts w:ascii="Angsana New" w:hAnsi="Angsana New" w:hint="cs"/>
                <w:sz w:val="30"/>
                <w:szCs w:val="30"/>
                <w:cs/>
              </w:rPr>
              <w:t>สกุลเงิน</w:t>
            </w:r>
            <w:r w:rsidRPr="00E37AEB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260" w:type="dxa"/>
            <w:vAlign w:val="center"/>
          </w:tcPr>
          <w:p w14:paraId="3AD7F7B1" w14:textId="77777777" w:rsidR="00D06799" w:rsidRPr="00E37AEB" w:rsidRDefault="00D06799" w:rsidP="00D06799">
            <w:pPr>
              <w:spacing w:line="2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0A461752" w14:textId="0A678BD4" w:rsidR="00D06799" w:rsidRPr="00E37AEB" w:rsidRDefault="00E47118" w:rsidP="00D06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239</w:t>
            </w:r>
          </w:p>
        </w:tc>
        <w:tc>
          <w:tcPr>
            <w:tcW w:w="236" w:type="dxa"/>
            <w:vAlign w:val="center"/>
          </w:tcPr>
          <w:p w14:paraId="3DF96C59" w14:textId="77777777" w:rsidR="00D06799" w:rsidRPr="00E37AEB" w:rsidRDefault="00D06799" w:rsidP="00D06799">
            <w:pPr>
              <w:pStyle w:val="30"/>
              <w:tabs>
                <w:tab w:val="clear" w:pos="360"/>
                <w:tab w:val="clear" w:pos="720"/>
              </w:tabs>
              <w:spacing w:line="240" w:lineRule="exac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84" w:type="dxa"/>
            <w:vAlign w:val="center"/>
          </w:tcPr>
          <w:p w14:paraId="24BE57B8" w14:textId="4F0AC88C" w:rsidR="00D06799" w:rsidRPr="00545416" w:rsidRDefault="00D06799" w:rsidP="00545416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1006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5416">
              <w:rPr>
                <w:rFonts w:ascii="Angsana New" w:hAnsi="Angsana New"/>
                <w:sz w:val="30"/>
                <w:szCs w:val="30"/>
                <w:lang w:val="en-US"/>
              </w:rPr>
              <w:t>483</w:t>
            </w:r>
          </w:p>
        </w:tc>
      </w:tr>
      <w:tr w:rsidR="00D06799" w:rsidRPr="00545416" w14:paraId="37393902" w14:textId="77777777" w:rsidTr="00545416">
        <w:trPr>
          <w:trHeight w:hRule="exact" w:val="441"/>
        </w:trPr>
        <w:tc>
          <w:tcPr>
            <w:tcW w:w="5040" w:type="dxa"/>
            <w:vAlign w:val="center"/>
          </w:tcPr>
          <w:p w14:paraId="3CF10B45" w14:textId="11DE28B5" w:rsidR="00D06799" w:rsidRPr="00E37AEB" w:rsidRDefault="00D06799" w:rsidP="00D06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37AEB">
              <w:rPr>
                <w:rFonts w:ascii="Angsana New" w:hAnsi="Angsana New"/>
                <w:sz w:val="30"/>
                <w:szCs w:val="30"/>
                <w:cs/>
              </w:rPr>
              <w:t>ดอกเบี้ยเงินทุนสำรองเลี้ยงชีพพนักงาน</w:t>
            </w:r>
            <w:r w:rsidRPr="00E37AEB"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1260" w:type="dxa"/>
            <w:vAlign w:val="center"/>
          </w:tcPr>
          <w:p w14:paraId="064A311C" w14:textId="77777777" w:rsidR="00D06799" w:rsidRPr="00E37AEB" w:rsidRDefault="00D06799" w:rsidP="00D06799">
            <w:pPr>
              <w:spacing w:line="2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674AA6E2" w14:textId="416BEEF3" w:rsidR="00D06799" w:rsidRPr="00E37AEB" w:rsidRDefault="00E47118" w:rsidP="00D06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253</w:t>
            </w:r>
          </w:p>
        </w:tc>
        <w:tc>
          <w:tcPr>
            <w:tcW w:w="236" w:type="dxa"/>
            <w:vAlign w:val="center"/>
          </w:tcPr>
          <w:p w14:paraId="35F11048" w14:textId="77777777" w:rsidR="00D06799" w:rsidRPr="00E37AEB" w:rsidRDefault="00D06799" w:rsidP="00D06799">
            <w:pPr>
              <w:pStyle w:val="30"/>
              <w:tabs>
                <w:tab w:val="clear" w:pos="360"/>
                <w:tab w:val="clear" w:pos="720"/>
              </w:tabs>
              <w:spacing w:line="240" w:lineRule="exac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  <w:vAlign w:val="center"/>
          </w:tcPr>
          <w:p w14:paraId="7C0A6E5F" w14:textId="392E0F05" w:rsidR="00D06799" w:rsidRPr="00545416" w:rsidRDefault="00D06799" w:rsidP="00545416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1006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5416">
              <w:rPr>
                <w:rFonts w:ascii="Angsana New" w:hAnsi="Angsana New"/>
                <w:sz w:val="30"/>
                <w:szCs w:val="30"/>
                <w:lang w:val="en-US"/>
              </w:rPr>
              <w:t>180</w:t>
            </w:r>
          </w:p>
        </w:tc>
      </w:tr>
      <w:tr w:rsidR="00D06799" w:rsidRPr="00E37AEB" w14:paraId="61E5FBFF" w14:textId="77777777" w:rsidTr="00545416">
        <w:trPr>
          <w:trHeight w:hRule="exact" w:val="441"/>
        </w:trPr>
        <w:tc>
          <w:tcPr>
            <w:tcW w:w="5040" w:type="dxa"/>
            <w:vAlign w:val="center"/>
          </w:tcPr>
          <w:p w14:paraId="294CDD5E" w14:textId="77777777" w:rsidR="00D06799" w:rsidRPr="00E37AEB" w:rsidRDefault="00D06799" w:rsidP="00D06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04D5183F" w14:textId="77777777" w:rsidR="00D06799" w:rsidRPr="00E37AEB" w:rsidRDefault="00D06799" w:rsidP="00D06799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7E0FEC18" w14:textId="64BABD30" w:rsidR="00D06799" w:rsidRPr="00E37AEB" w:rsidRDefault="00E47118" w:rsidP="00D06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6,994</w:t>
            </w:r>
          </w:p>
        </w:tc>
        <w:tc>
          <w:tcPr>
            <w:tcW w:w="236" w:type="dxa"/>
            <w:vAlign w:val="center"/>
          </w:tcPr>
          <w:p w14:paraId="43E1524C" w14:textId="77777777" w:rsidR="00D06799" w:rsidRPr="00E37AEB" w:rsidRDefault="00D06799" w:rsidP="00D06799">
            <w:pPr>
              <w:pStyle w:val="Caption"/>
              <w:spacing w:line="24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14:paraId="361F17EF" w14:textId="08B3759B" w:rsidR="00D06799" w:rsidRPr="00E37AEB" w:rsidRDefault="00D06799" w:rsidP="00A3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spacing w:line="240" w:lineRule="exac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7,239</w:t>
            </w:r>
          </w:p>
        </w:tc>
      </w:tr>
      <w:tr w:rsidR="00D06799" w:rsidRPr="00E37AEB" w14:paraId="720A2BAE" w14:textId="77777777" w:rsidTr="00545416">
        <w:trPr>
          <w:trHeight w:hRule="exact" w:val="441"/>
        </w:trPr>
        <w:tc>
          <w:tcPr>
            <w:tcW w:w="5040" w:type="dxa"/>
            <w:vAlign w:val="center"/>
          </w:tcPr>
          <w:p w14:paraId="4F014D1D" w14:textId="77777777" w:rsidR="00D06799" w:rsidRPr="00E37AEB" w:rsidRDefault="00D06799" w:rsidP="00D06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37AEB">
              <w:rPr>
                <w:rFonts w:ascii="Angsana New" w:hAnsi="Angsana New" w:hint="cs"/>
                <w:sz w:val="30"/>
                <w:szCs w:val="30"/>
                <w:cs/>
              </w:rPr>
              <w:t>ส่วนที่บันทึกเป็นต้นทุนของสินทรัพย์ระหว่างก่อสร้าง</w:t>
            </w:r>
          </w:p>
        </w:tc>
        <w:tc>
          <w:tcPr>
            <w:tcW w:w="1260" w:type="dxa"/>
            <w:vAlign w:val="center"/>
          </w:tcPr>
          <w:p w14:paraId="7FF82574" w14:textId="7CA6C65E" w:rsidR="00D06799" w:rsidRPr="00E37AEB" w:rsidRDefault="00806B30" w:rsidP="00D06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6DC1BDC3" w14:textId="6AF8BD44" w:rsidR="00D06799" w:rsidRPr="00E37AEB" w:rsidRDefault="00E47118" w:rsidP="00D06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(158)</w:t>
            </w:r>
          </w:p>
        </w:tc>
        <w:tc>
          <w:tcPr>
            <w:tcW w:w="236" w:type="dxa"/>
            <w:vAlign w:val="center"/>
          </w:tcPr>
          <w:p w14:paraId="3C99CDF6" w14:textId="77777777" w:rsidR="00D06799" w:rsidRPr="00E37AEB" w:rsidRDefault="00D06799" w:rsidP="00D06799">
            <w:pPr>
              <w:pStyle w:val="Caption"/>
              <w:spacing w:line="240" w:lineRule="exact"/>
              <w:ind w:right="72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14:paraId="737F3466" w14:textId="6B9690B4" w:rsidR="00D06799" w:rsidRPr="00E37AEB" w:rsidRDefault="00D06799" w:rsidP="00D06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(127)</w:t>
            </w:r>
          </w:p>
        </w:tc>
      </w:tr>
      <w:tr w:rsidR="00D06799" w:rsidRPr="00E37AEB" w14:paraId="2D9AB918" w14:textId="77777777" w:rsidTr="00545416">
        <w:trPr>
          <w:trHeight w:hRule="exact" w:val="474"/>
        </w:trPr>
        <w:tc>
          <w:tcPr>
            <w:tcW w:w="5040" w:type="dxa"/>
          </w:tcPr>
          <w:p w14:paraId="0B3AB185" w14:textId="77777777" w:rsidR="00D06799" w:rsidRPr="00E37AEB" w:rsidRDefault="00D06799" w:rsidP="00D06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A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vAlign w:val="center"/>
          </w:tcPr>
          <w:p w14:paraId="65B8DFCE" w14:textId="77777777" w:rsidR="00D06799" w:rsidRPr="00E37AEB" w:rsidRDefault="00D06799" w:rsidP="00D06799">
            <w:pPr>
              <w:pStyle w:val="Caption"/>
              <w:spacing w:line="240" w:lineRule="exact"/>
              <w:ind w:right="72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6ECD4A" w14:textId="6381C9F2" w:rsidR="00D06799" w:rsidRPr="00E37AEB" w:rsidRDefault="00E47118" w:rsidP="00D06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6,836</w:t>
            </w:r>
          </w:p>
        </w:tc>
        <w:tc>
          <w:tcPr>
            <w:tcW w:w="236" w:type="dxa"/>
            <w:vAlign w:val="center"/>
          </w:tcPr>
          <w:p w14:paraId="35C62F21" w14:textId="77777777" w:rsidR="00D06799" w:rsidRPr="00E37AEB" w:rsidRDefault="00D06799" w:rsidP="00D06799">
            <w:pPr>
              <w:pStyle w:val="Caption"/>
              <w:spacing w:line="24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0AD504" w14:textId="7793B011" w:rsidR="00D06799" w:rsidRPr="00E37AEB" w:rsidRDefault="00D06799" w:rsidP="00D06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7,112</w:t>
            </w:r>
          </w:p>
        </w:tc>
      </w:tr>
    </w:tbl>
    <w:p w14:paraId="7616258B" w14:textId="77777777" w:rsidR="00B14430" w:rsidRDefault="00B14430" w:rsidP="00B76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sz w:val="30"/>
          <w:szCs w:val="30"/>
        </w:rPr>
      </w:pPr>
    </w:p>
    <w:p w14:paraId="48C6B29B" w14:textId="5C9CAABB" w:rsidR="00B760B6" w:rsidRPr="00300257" w:rsidRDefault="006E11F2" w:rsidP="0091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915263">
        <w:rPr>
          <w:rFonts w:ascii="Angsana New" w:hAnsi="Angsana New"/>
          <w:b/>
          <w:bCs/>
          <w:sz w:val="30"/>
          <w:szCs w:val="30"/>
        </w:rPr>
        <w:t>30</w:t>
      </w:r>
      <w:r w:rsidR="00B760B6" w:rsidRPr="00915263">
        <w:rPr>
          <w:rFonts w:ascii="Angsana New" w:hAnsi="Angsana New"/>
          <w:b/>
          <w:bCs/>
          <w:sz w:val="30"/>
          <w:szCs w:val="30"/>
        </w:rPr>
        <w:tab/>
      </w:r>
      <w:r w:rsidR="00B760B6" w:rsidRPr="00915263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09BECE30" w14:textId="77777777" w:rsidR="00B760B6" w:rsidRPr="00B760B6" w:rsidRDefault="00B760B6" w:rsidP="00B76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260"/>
        <w:gridCol w:w="1260"/>
        <w:gridCol w:w="236"/>
        <w:gridCol w:w="1384"/>
      </w:tblGrid>
      <w:tr w:rsidR="00B760B6" w:rsidRPr="00300257" w14:paraId="12556B37" w14:textId="77777777" w:rsidTr="00727670">
        <w:trPr>
          <w:trHeight w:hRule="exact" w:val="369"/>
        </w:trPr>
        <w:tc>
          <w:tcPr>
            <w:tcW w:w="5040" w:type="dxa"/>
          </w:tcPr>
          <w:p w14:paraId="77F8ADCC" w14:textId="77777777" w:rsidR="00B760B6" w:rsidRPr="00300257" w:rsidRDefault="00B760B6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260" w:type="dxa"/>
          </w:tcPr>
          <w:p w14:paraId="1A306B50" w14:textId="77777777" w:rsidR="00B760B6" w:rsidRPr="00300257" w:rsidRDefault="00B760B6" w:rsidP="00895F5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E91ADCF" w14:textId="77777777" w:rsidR="00B760B6" w:rsidRPr="00300257" w:rsidRDefault="00B760B6" w:rsidP="00895F5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C5BE8F" w14:textId="77777777" w:rsidR="00B760B6" w:rsidRPr="00300257" w:rsidRDefault="00B760B6" w:rsidP="00895F54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4" w:type="dxa"/>
          </w:tcPr>
          <w:p w14:paraId="4E2C3E0E" w14:textId="77777777" w:rsidR="00B760B6" w:rsidRPr="00300257" w:rsidRDefault="00B760B6" w:rsidP="00895F5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760B6" w:rsidRPr="00300257" w14:paraId="2250AB88" w14:textId="77777777" w:rsidTr="00727670">
        <w:trPr>
          <w:trHeight w:hRule="exact" w:val="369"/>
        </w:trPr>
        <w:tc>
          <w:tcPr>
            <w:tcW w:w="5040" w:type="dxa"/>
          </w:tcPr>
          <w:p w14:paraId="71FEE56F" w14:textId="77777777" w:rsidR="00B760B6" w:rsidRPr="00300257" w:rsidRDefault="00B760B6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AB4C5F7" w14:textId="77777777" w:rsidR="00B760B6" w:rsidRPr="00300257" w:rsidRDefault="00B760B6" w:rsidP="00895F5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0025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</w:tcPr>
          <w:p w14:paraId="641B6B45" w14:textId="7C0281F8" w:rsidR="00B760B6" w:rsidRPr="00300257" w:rsidRDefault="00B760B6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2767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0AEF2E68" w14:textId="77777777" w:rsidR="00B760B6" w:rsidRPr="00300257" w:rsidRDefault="00B760B6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14D3F452" w14:textId="256F5862" w:rsidR="00B760B6" w:rsidRPr="00300257" w:rsidRDefault="00B760B6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727670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B760B6" w:rsidRPr="00300257" w14:paraId="4B9D94D7" w14:textId="77777777" w:rsidTr="00727670">
        <w:trPr>
          <w:trHeight w:hRule="exact" w:val="369"/>
        </w:trPr>
        <w:tc>
          <w:tcPr>
            <w:tcW w:w="5040" w:type="dxa"/>
          </w:tcPr>
          <w:p w14:paraId="0BD14DA9" w14:textId="77777777" w:rsidR="00B760B6" w:rsidRPr="00300257" w:rsidRDefault="00B760B6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79D0A48" w14:textId="77777777" w:rsidR="00B760B6" w:rsidRPr="00300257" w:rsidRDefault="00B760B6" w:rsidP="00895F5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5EA06DB5" w14:textId="77777777" w:rsidR="00B760B6" w:rsidRPr="00300257" w:rsidRDefault="00B760B6" w:rsidP="00895F5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0025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760B6" w:rsidRPr="00300257" w14:paraId="4E04ADED" w14:textId="77777777" w:rsidTr="00727670">
        <w:trPr>
          <w:trHeight w:hRule="exact" w:val="369"/>
        </w:trPr>
        <w:tc>
          <w:tcPr>
            <w:tcW w:w="5040" w:type="dxa"/>
          </w:tcPr>
          <w:p w14:paraId="7763DF02" w14:textId="77777777" w:rsidR="00B760B6" w:rsidRPr="00300257" w:rsidRDefault="00B760B6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260" w:type="dxa"/>
          </w:tcPr>
          <w:p w14:paraId="4D6F46F0" w14:textId="77777777" w:rsidR="00B760B6" w:rsidRPr="00300257" w:rsidRDefault="00B760B6" w:rsidP="00895F5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41013EBA" w14:textId="77777777" w:rsidR="00B760B6" w:rsidRPr="00300257" w:rsidRDefault="00B760B6" w:rsidP="00895F54">
            <w:pPr>
              <w:pStyle w:val="30"/>
              <w:tabs>
                <w:tab w:val="clear" w:pos="360"/>
                <w:tab w:val="clear" w:pos="720"/>
              </w:tabs>
              <w:spacing w:line="240" w:lineRule="exac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7D041BB" w14:textId="77777777" w:rsidR="00B760B6" w:rsidRPr="00300257" w:rsidRDefault="00B760B6" w:rsidP="00895F54">
            <w:pPr>
              <w:pStyle w:val="30"/>
              <w:tabs>
                <w:tab w:val="clear" w:pos="360"/>
                <w:tab w:val="clear" w:pos="720"/>
              </w:tabs>
              <w:spacing w:line="240" w:lineRule="exact"/>
              <w:ind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4" w:type="dxa"/>
            <w:vAlign w:val="center"/>
          </w:tcPr>
          <w:p w14:paraId="3B768CCF" w14:textId="77777777" w:rsidR="00B760B6" w:rsidRPr="00300257" w:rsidRDefault="00B760B6" w:rsidP="00895F54">
            <w:pPr>
              <w:pStyle w:val="30"/>
              <w:tabs>
                <w:tab w:val="clear" w:pos="360"/>
                <w:tab w:val="clear" w:pos="720"/>
              </w:tabs>
              <w:spacing w:line="240" w:lineRule="exac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727670" w:rsidRPr="00300257" w14:paraId="118D5AF5" w14:textId="77777777" w:rsidTr="00727670">
        <w:trPr>
          <w:trHeight w:hRule="exact" w:val="369"/>
        </w:trPr>
        <w:tc>
          <w:tcPr>
            <w:tcW w:w="5040" w:type="dxa"/>
          </w:tcPr>
          <w:p w14:paraId="249136F0" w14:textId="77777777" w:rsidR="00727670" w:rsidRPr="00300257" w:rsidRDefault="00727670" w:rsidP="00727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 w:hint="cs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1260" w:type="dxa"/>
          </w:tcPr>
          <w:p w14:paraId="71F566DB" w14:textId="77777777" w:rsidR="00727670" w:rsidRPr="00300257" w:rsidRDefault="00727670" w:rsidP="0072767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6E77DF4F" w14:textId="31F83294" w:rsidR="00727670" w:rsidRPr="0087247F" w:rsidRDefault="004B2941" w:rsidP="0072767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57"/>
              <w:jc w:val="right"/>
              <w:rPr>
                <w:rFonts w:ascii="Angsana New" w:hAnsi="Angsana New" w:cstheme="minorBidi"/>
                <w:b w:val="0"/>
                <w:sz w:val="30"/>
                <w:szCs w:val="30"/>
              </w:rPr>
            </w:pPr>
            <w:r w:rsidRPr="00C33F20">
              <w:rPr>
                <w:rFonts w:ascii="Angsana New" w:hAnsi="Angsana New"/>
                <w:b w:val="0"/>
                <w:sz w:val="30"/>
                <w:szCs w:val="30"/>
              </w:rPr>
              <w:t>6,1</w:t>
            </w:r>
            <w:r w:rsidR="00247B0F">
              <w:rPr>
                <w:rFonts w:ascii="Angsana New" w:hAnsi="Angsana New" w:cstheme="minorBidi"/>
                <w:b w:val="0"/>
                <w:sz w:val="30"/>
                <w:szCs w:val="30"/>
              </w:rPr>
              <w:t>88</w:t>
            </w:r>
          </w:p>
        </w:tc>
        <w:tc>
          <w:tcPr>
            <w:tcW w:w="236" w:type="dxa"/>
            <w:vAlign w:val="center"/>
          </w:tcPr>
          <w:p w14:paraId="07BECE5E" w14:textId="77777777" w:rsidR="00727670" w:rsidRPr="00300257" w:rsidRDefault="00727670" w:rsidP="00727670">
            <w:pPr>
              <w:pStyle w:val="30"/>
              <w:tabs>
                <w:tab w:val="clear" w:pos="360"/>
                <w:tab w:val="clear" w:pos="720"/>
              </w:tabs>
              <w:spacing w:line="240" w:lineRule="exact"/>
              <w:ind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4" w:type="dxa"/>
            <w:vAlign w:val="center"/>
          </w:tcPr>
          <w:p w14:paraId="3DFF9895" w14:textId="0C7C35AA" w:rsidR="00727670" w:rsidRPr="00300257" w:rsidRDefault="00727670" w:rsidP="00B1443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spacing w:line="240" w:lineRule="exact"/>
              <w:ind w:right="57"/>
              <w:jc w:val="right"/>
              <w:rPr>
                <w:rFonts w:ascii="Angsana New" w:hAnsi="Angsana New"/>
                <w:b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sz w:val="30"/>
                <w:szCs w:val="30"/>
              </w:rPr>
              <w:t>6,452</w:t>
            </w:r>
          </w:p>
        </w:tc>
      </w:tr>
      <w:tr w:rsidR="00727670" w:rsidRPr="00300257" w14:paraId="390786E8" w14:textId="77777777" w:rsidTr="00727670">
        <w:trPr>
          <w:trHeight w:hRule="exact" w:val="369"/>
        </w:trPr>
        <w:tc>
          <w:tcPr>
            <w:tcW w:w="5040" w:type="dxa"/>
          </w:tcPr>
          <w:p w14:paraId="76E71FC6" w14:textId="552C38F6" w:rsidR="00727670" w:rsidRPr="00247B0F" w:rsidRDefault="00727670" w:rsidP="00727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 w:hint="cs"/>
                <w:sz w:val="30"/>
                <w:szCs w:val="30"/>
                <w:cs/>
              </w:rPr>
              <w:t>ภาษีงวดก่อนๆ ที่บันทึกต่ำไป</w:t>
            </w:r>
            <w:r w:rsidR="00247B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47B0F">
              <w:rPr>
                <w:rFonts w:ascii="Angsana New" w:hAnsi="Angsana New" w:hint="cs"/>
                <w:sz w:val="30"/>
                <w:szCs w:val="30"/>
                <w:cs/>
              </w:rPr>
              <w:t>(สูงไป)</w:t>
            </w:r>
          </w:p>
        </w:tc>
        <w:tc>
          <w:tcPr>
            <w:tcW w:w="1260" w:type="dxa"/>
          </w:tcPr>
          <w:p w14:paraId="1BBAE6AB" w14:textId="77777777" w:rsidR="00727670" w:rsidRPr="00300257" w:rsidRDefault="00727670" w:rsidP="0072767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6C2FEBC9" w14:textId="19B93521" w:rsidR="00727670" w:rsidRPr="00C33F20" w:rsidRDefault="00247B0F" w:rsidP="0072767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57"/>
              <w:jc w:val="right"/>
              <w:rPr>
                <w:rFonts w:ascii="Angsana New" w:hAnsi="Angsana New"/>
                <w:b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sz w:val="30"/>
                <w:szCs w:val="30"/>
              </w:rPr>
              <w:t>(16)</w:t>
            </w:r>
          </w:p>
        </w:tc>
        <w:tc>
          <w:tcPr>
            <w:tcW w:w="236" w:type="dxa"/>
            <w:vAlign w:val="center"/>
          </w:tcPr>
          <w:p w14:paraId="05756AAB" w14:textId="77777777" w:rsidR="00727670" w:rsidRPr="00300257" w:rsidRDefault="00727670" w:rsidP="00727670">
            <w:pPr>
              <w:pStyle w:val="30"/>
              <w:tabs>
                <w:tab w:val="clear" w:pos="360"/>
                <w:tab w:val="clear" w:pos="720"/>
              </w:tabs>
              <w:spacing w:line="240" w:lineRule="exact"/>
              <w:ind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14:paraId="0489E449" w14:textId="2D854E44" w:rsidR="00727670" w:rsidRPr="00300257" w:rsidRDefault="00727670" w:rsidP="0072767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57"/>
              <w:jc w:val="right"/>
              <w:rPr>
                <w:rFonts w:ascii="Angsana New" w:hAnsi="Angsana New"/>
                <w:b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sz w:val="30"/>
                <w:szCs w:val="30"/>
              </w:rPr>
              <w:t>62</w:t>
            </w:r>
          </w:p>
        </w:tc>
      </w:tr>
      <w:tr w:rsidR="00727670" w:rsidRPr="00300257" w14:paraId="07A94EE3" w14:textId="77777777" w:rsidTr="00727670">
        <w:trPr>
          <w:trHeight w:hRule="exact" w:val="369"/>
        </w:trPr>
        <w:tc>
          <w:tcPr>
            <w:tcW w:w="5040" w:type="dxa"/>
          </w:tcPr>
          <w:p w14:paraId="70CF4992" w14:textId="77777777" w:rsidR="00727670" w:rsidRPr="00300257" w:rsidRDefault="00727670" w:rsidP="00727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B465754" w14:textId="77777777" w:rsidR="00727670" w:rsidRPr="00300257" w:rsidRDefault="00727670" w:rsidP="0072767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123EF" w14:textId="057B51AF" w:rsidR="00727670" w:rsidRPr="00C33F20" w:rsidRDefault="004B2941" w:rsidP="00727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3F20">
              <w:rPr>
                <w:rFonts w:ascii="Angsana New" w:hAnsi="Angsana New"/>
                <w:b/>
                <w:bCs/>
                <w:sz w:val="30"/>
                <w:szCs w:val="30"/>
              </w:rPr>
              <w:t>6,172</w:t>
            </w:r>
          </w:p>
        </w:tc>
        <w:tc>
          <w:tcPr>
            <w:tcW w:w="236" w:type="dxa"/>
            <w:vAlign w:val="center"/>
          </w:tcPr>
          <w:p w14:paraId="3F1C4950" w14:textId="77777777" w:rsidR="00727670" w:rsidRPr="00300257" w:rsidRDefault="00727670" w:rsidP="00727670">
            <w:pPr>
              <w:pStyle w:val="30"/>
              <w:tabs>
                <w:tab w:val="clear" w:pos="360"/>
                <w:tab w:val="clear" w:pos="720"/>
              </w:tabs>
              <w:spacing w:line="240" w:lineRule="exact"/>
              <w:ind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55276" w14:textId="342BF4FC" w:rsidR="00727670" w:rsidRPr="00300257" w:rsidRDefault="00727670" w:rsidP="00727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6,514</w:t>
            </w:r>
          </w:p>
        </w:tc>
      </w:tr>
      <w:tr w:rsidR="00727670" w:rsidRPr="00300257" w14:paraId="2D75E40C" w14:textId="77777777" w:rsidTr="00727670">
        <w:trPr>
          <w:trHeight w:hRule="exact" w:val="369"/>
        </w:trPr>
        <w:tc>
          <w:tcPr>
            <w:tcW w:w="5040" w:type="dxa"/>
          </w:tcPr>
          <w:p w14:paraId="05442206" w14:textId="77777777" w:rsidR="00727670" w:rsidRPr="00300257" w:rsidRDefault="00727670" w:rsidP="00727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</w:t>
            </w:r>
            <w:r w:rsidRPr="003002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</w:t>
            </w: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260" w:type="dxa"/>
            <w:vAlign w:val="center"/>
          </w:tcPr>
          <w:p w14:paraId="21DA0591" w14:textId="77777777" w:rsidR="00727670" w:rsidRPr="00300257" w:rsidRDefault="00727670" w:rsidP="00727670">
            <w:pPr>
              <w:pStyle w:val="30"/>
              <w:tabs>
                <w:tab w:val="clear" w:pos="360"/>
                <w:tab w:val="clear" w:pos="720"/>
              </w:tabs>
              <w:spacing w:line="240" w:lineRule="exact"/>
              <w:ind w:right="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441446CB" w14:textId="77777777" w:rsidR="00727670" w:rsidRPr="00C33F20" w:rsidRDefault="00727670" w:rsidP="00727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58ECBFA6" w14:textId="77777777" w:rsidR="00727670" w:rsidRPr="00300257" w:rsidRDefault="00727670" w:rsidP="00727670">
            <w:pPr>
              <w:pStyle w:val="30"/>
              <w:tabs>
                <w:tab w:val="clear" w:pos="360"/>
                <w:tab w:val="clear" w:pos="720"/>
              </w:tabs>
              <w:spacing w:line="240" w:lineRule="exact"/>
              <w:ind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4" w:type="dxa"/>
            <w:vAlign w:val="center"/>
          </w:tcPr>
          <w:p w14:paraId="0D811E59" w14:textId="77777777" w:rsidR="00727670" w:rsidRPr="00300257" w:rsidRDefault="00727670" w:rsidP="00727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7670" w:rsidRPr="00300257" w14:paraId="6C473519" w14:textId="77777777" w:rsidTr="00727670">
        <w:trPr>
          <w:trHeight w:hRule="exact" w:val="369"/>
        </w:trPr>
        <w:tc>
          <w:tcPr>
            <w:tcW w:w="5040" w:type="dxa"/>
          </w:tcPr>
          <w:p w14:paraId="1EBA5E2D" w14:textId="77777777" w:rsidR="00727670" w:rsidRPr="00300257" w:rsidRDefault="00727670" w:rsidP="00727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260" w:type="dxa"/>
            <w:vAlign w:val="center"/>
          </w:tcPr>
          <w:p w14:paraId="6EBBB891" w14:textId="2514F212" w:rsidR="00727670" w:rsidRPr="00300257" w:rsidRDefault="00727670" w:rsidP="00727670">
            <w:pPr>
              <w:pStyle w:val="30"/>
              <w:tabs>
                <w:tab w:val="clear" w:pos="360"/>
                <w:tab w:val="clear" w:pos="720"/>
              </w:tabs>
              <w:spacing w:line="240" w:lineRule="exact"/>
              <w:ind w:right="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4271C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</w:t>
            </w:r>
            <w:r w:rsidR="00CE499C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1260" w:type="dxa"/>
            <w:vAlign w:val="center"/>
          </w:tcPr>
          <w:p w14:paraId="32A472CF" w14:textId="66F94A2A" w:rsidR="00727670" w:rsidRPr="00915263" w:rsidRDefault="004B2941" w:rsidP="009152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5263">
              <w:rPr>
                <w:rFonts w:ascii="Angsana New" w:hAnsi="Angsana New"/>
                <w:b w:val="0"/>
                <w:sz w:val="30"/>
                <w:szCs w:val="30"/>
              </w:rPr>
              <w:t>1,097</w:t>
            </w:r>
          </w:p>
        </w:tc>
        <w:tc>
          <w:tcPr>
            <w:tcW w:w="236" w:type="dxa"/>
            <w:vAlign w:val="center"/>
          </w:tcPr>
          <w:p w14:paraId="69D54AD6" w14:textId="77777777" w:rsidR="00727670" w:rsidRPr="00300257" w:rsidRDefault="00727670" w:rsidP="00727670">
            <w:pPr>
              <w:pStyle w:val="30"/>
              <w:tabs>
                <w:tab w:val="clear" w:pos="360"/>
                <w:tab w:val="clear" w:pos="720"/>
              </w:tabs>
              <w:spacing w:line="240" w:lineRule="exact"/>
              <w:ind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4" w:type="dxa"/>
            <w:vAlign w:val="center"/>
          </w:tcPr>
          <w:p w14:paraId="36A4D334" w14:textId="74BB4CE9" w:rsidR="00727670" w:rsidRPr="00300257" w:rsidRDefault="00727670" w:rsidP="00727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820</w:t>
            </w:r>
            <w:r w:rsidRPr="0030025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27670" w:rsidRPr="00300257" w14:paraId="06AA89DA" w14:textId="77777777" w:rsidTr="00727670">
        <w:trPr>
          <w:trHeight w:hRule="exact" w:val="57"/>
        </w:trPr>
        <w:tc>
          <w:tcPr>
            <w:tcW w:w="5040" w:type="dxa"/>
          </w:tcPr>
          <w:p w14:paraId="02CCFDAA" w14:textId="77777777" w:rsidR="00727670" w:rsidRPr="00300257" w:rsidRDefault="00727670" w:rsidP="00727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vAlign w:val="center"/>
          </w:tcPr>
          <w:p w14:paraId="0D2C26B9" w14:textId="77777777" w:rsidR="00727670" w:rsidRPr="00300257" w:rsidRDefault="00727670" w:rsidP="00727670">
            <w:pPr>
              <w:pStyle w:val="30"/>
              <w:tabs>
                <w:tab w:val="clear" w:pos="360"/>
                <w:tab w:val="clear" w:pos="720"/>
              </w:tabs>
              <w:spacing w:line="240" w:lineRule="exact"/>
              <w:ind w:right="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71D63104" w14:textId="40EABADE" w:rsidR="00727670" w:rsidRPr="00C33F20" w:rsidRDefault="00727670" w:rsidP="00915263">
            <w:pPr>
              <w:pStyle w:val="30"/>
              <w:tabs>
                <w:tab w:val="clear" w:pos="360"/>
                <w:tab w:val="clear" w:pos="720"/>
              </w:tabs>
              <w:spacing w:line="240" w:lineRule="exac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412364EC" w14:textId="77777777" w:rsidR="00727670" w:rsidRPr="00300257" w:rsidRDefault="00727670" w:rsidP="00727670">
            <w:pPr>
              <w:pStyle w:val="30"/>
              <w:tabs>
                <w:tab w:val="clear" w:pos="360"/>
                <w:tab w:val="clear" w:pos="720"/>
              </w:tabs>
              <w:spacing w:line="240" w:lineRule="exact"/>
              <w:ind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14:paraId="05E393D2" w14:textId="77777777" w:rsidR="00727670" w:rsidRPr="00300257" w:rsidRDefault="00727670" w:rsidP="00727670">
            <w:pPr>
              <w:pStyle w:val="30"/>
              <w:tabs>
                <w:tab w:val="clear" w:pos="360"/>
                <w:tab w:val="clear" w:pos="720"/>
              </w:tabs>
              <w:spacing w:line="240" w:lineRule="exact"/>
              <w:ind w:right="4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27670" w:rsidRPr="00300257" w14:paraId="22E94B02" w14:textId="77777777" w:rsidTr="00727670">
        <w:trPr>
          <w:trHeight w:hRule="exact" w:val="340"/>
        </w:trPr>
        <w:tc>
          <w:tcPr>
            <w:tcW w:w="5040" w:type="dxa"/>
          </w:tcPr>
          <w:p w14:paraId="57772A43" w14:textId="77777777" w:rsidR="00727670" w:rsidRPr="00300257" w:rsidRDefault="00727670" w:rsidP="00727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center"/>
          </w:tcPr>
          <w:p w14:paraId="119D43C7" w14:textId="77777777" w:rsidR="00727670" w:rsidRPr="00300257" w:rsidRDefault="00727670" w:rsidP="00727670">
            <w:pPr>
              <w:pStyle w:val="Caption"/>
              <w:spacing w:line="240" w:lineRule="exact"/>
              <w:ind w:right="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593DF14C" w14:textId="080FB416" w:rsidR="00727670" w:rsidRPr="00C33F20" w:rsidRDefault="004B2941" w:rsidP="00727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3F20">
              <w:rPr>
                <w:rFonts w:ascii="Angsana New" w:hAnsi="Angsana New"/>
                <w:b/>
                <w:bCs/>
                <w:sz w:val="30"/>
                <w:szCs w:val="30"/>
              </w:rPr>
              <w:t>7,269</w:t>
            </w:r>
          </w:p>
        </w:tc>
        <w:tc>
          <w:tcPr>
            <w:tcW w:w="236" w:type="dxa"/>
            <w:vAlign w:val="center"/>
          </w:tcPr>
          <w:p w14:paraId="385EDFCE" w14:textId="77777777" w:rsidR="00727670" w:rsidRPr="00300257" w:rsidRDefault="00727670" w:rsidP="00727670">
            <w:pPr>
              <w:pStyle w:val="Caption"/>
              <w:spacing w:line="240" w:lineRule="exact"/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  <w:vAlign w:val="center"/>
          </w:tcPr>
          <w:p w14:paraId="2ABCAA98" w14:textId="39B2CDA2" w:rsidR="00727670" w:rsidRPr="00300257" w:rsidRDefault="00727670" w:rsidP="00727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30025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694</w:t>
            </w:r>
          </w:p>
        </w:tc>
      </w:tr>
      <w:tr w:rsidR="00B760B6" w:rsidRPr="00300257" w14:paraId="39265D05" w14:textId="77777777" w:rsidTr="00727670">
        <w:trPr>
          <w:trHeight w:hRule="exact" w:val="340"/>
        </w:trPr>
        <w:tc>
          <w:tcPr>
            <w:tcW w:w="5040" w:type="dxa"/>
          </w:tcPr>
          <w:p w14:paraId="6AEF51A2" w14:textId="77777777" w:rsidR="00B760B6" w:rsidRPr="00300257" w:rsidRDefault="00B760B6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7A1B9FBF" w14:textId="77777777" w:rsidR="00B760B6" w:rsidRPr="00300257" w:rsidRDefault="00B760B6" w:rsidP="00895F54">
            <w:pPr>
              <w:pStyle w:val="Caption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0CC51CF" w14:textId="77777777" w:rsidR="00B760B6" w:rsidRPr="00300257" w:rsidRDefault="00B760B6" w:rsidP="00895F54">
            <w:pPr>
              <w:pStyle w:val="Caption"/>
              <w:ind w:right="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96B2993" w14:textId="77777777" w:rsidR="00B760B6" w:rsidRPr="00300257" w:rsidRDefault="00B760B6" w:rsidP="00895F54">
            <w:pPr>
              <w:pStyle w:val="Caption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84" w:type="dxa"/>
            <w:vAlign w:val="center"/>
          </w:tcPr>
          <w:p w14:paraId="6F26A8CB" w14:textId="77777777" w:rsidR="00B760B6" w:rsidRPr="00300257" w:rsidRDefault="00B760B6" w:rsidP="00895F54">
            <w:pPr>
              <w:pStyle w:val="Caption"/>
              <w:ind w:right="5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760B6" w:rsidRPr="00300257" w14:paraId="09A71E5D" w14:textId="77777777" w:rsidTr="00727670">
        <w:trPr>
          <w:trHeight w:hRule="exact" w:val="369"/>
        </w:trPr>
        <w:tc>
          <w:tcPr>
            <w:tcW w:w="5040" w:type="dxa"/>
          </w:tcPr>
          <w:p w14:paraId="0FCB6A9A" w14:textId="77777777" w:rsidR="00B760B6" w:rsidRPr="00300257" w:rsidRDefault="00B760B6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62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260" w:type="dxa"/>
            <w:vAlign w:val="center"/>
          </w:tcPr>
          <w:p w14:paraId="09C54B00" w14:textId="77777777" w:rsidR="00B760B6" w:rsidRPr="00300257" w:rsidRDefault="00B760B6" w:rsidP="00895F54">
            <w:pPr>
              <w:pStyle w:val="Caption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0DAE330" w14:textId="77777777" w:rsidR="00B760B6" w:rsidRPr="00300257" w:rsidRDefault="00B760B6" w:rsidP="00895F54">
            <w:pPr>
              <w:pStyle w:val="Caption"/>
              <w:ind w:right="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184A9E61" w14:textId="77777777" w:rsidR="00B760B6" w:rsidRPr="00300257" w:rsidRDefault="00B760B6" w:rsidP="00895F54">
            <w:pPr>
              <w:pStyle w:val="Caption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84" w:type="dxa"/>
            <w:vAlign w:val="center"/>
          </w:tcPr>
          <w:p w14:paraId="01AA9F1F" w14:textId="77777777" w:rsidR="00B760B6" w:rsidRPr="00300257" w:rsidRDefault="00B760B6" w:rsidP="00895F54">
            <w:pPr>
              <w:pStyle w:val="Caption"/>
              <w:ind w:right="5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760B6" w:rsidRPr="00300257" w14:paraId="60D37098" w14:textId="77777777" w:rsidTr="00727670">
        <w:trPr>
          <w:trHeight w:hRule="exact" w:val="369"/>
        </w:trPr>
        <w:tc>
          <w:tcPr>
            <w:tcW w:w="5040" w:type="dxa"/>
          </w:tcPr>
          <w:p w14:paraId="6B448ECE" w14:textId="77777777" w:rsidR="00B760B6" w:rsidRPr="00300257" w:rsidRDefault="00B760B6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0276E6F" w14:textId="77777777" w:rsidR="00B760B6" w:rsidRPr="00300257" w:rsidRDefault="00B760B6" w:rsidP="00895F5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</w:tcPr>
          <w:p w14:paraId="43C481C0" w14:textId="763F5A7C" w:rsidR="00B760B6" w:rsidRPr="00300257" w:rsidRDefault="00B760B6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1443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64B26C07" w14:textId="77777777" w:rsidR="00B760B6" w:rsidRPr="00300257" w:rsidRDefault="00B760B6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BE73B1C" w14:textId="23F97008" w:rsidR="00B760B6" w:rsidRPr="00300257" w:rsidRDefault="00B14430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B760B6" w:rsidRPr="00300257" w14:paraId="540500EE" w14:textId="77777777" w:rsidTr="00727670">
        <w:trPr>
          <w:trHeight w:hRule="exact" w:val="369"/>
        </w:trPr>
        <w:tc>
          <w:tcPr>
            <w:tcW w:w="5040" w:type="dxa"/>
          </w:tcPr>
          <w:p w14:paraId="2A9365BD" w14:textId="77777777" w:rsidR="00B760B6" w:rsidRPr="00300257" w:rsidRDefault="00B760B6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3B2DA6D" w14:textId="77777777" w:rsidR="00B760B6" w:rsidRPr="00300257" w:rsidRDefault="00B760B6" w:rsidP="00895F5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2F726E7A" w14:textId="77777777" w:rsidR="00B760B6" w:rsidRPr="00300257" w:rsidRDefault="00B760B6" w:rsidP="00895F5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0025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14430" w:rsidRPr="00B14430" w14:paraId="3220045E" w14:textId="77777777" w:rsidTr="00727670">
        <w:trPr>
          <w:trHeight w:hRule="exact" w:val="401"/>
        </w:trPr>
        <w:tc>
          <w:tcPr>
            <w:tcW w:w="5040" w:type="dxa"/>
          </w:tcPr>
          <w:p w14:paraId="5F0196A8" w14:textId="77777777" w:rsidR="00B14430" w:rsidRPr="00426A2D" w:rsidRDefault="00B14430" w:rsidP="00B1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426A2D">
              <w:rPr>
                <w:rFonts w:ascii="Angsana New" w:hAnsi="Angsana New"/>
                <w:spacing w:val="-6"/>
                <w:sz w:val="30"/>
                <w:szCs w:val="30"/>
                <w:cs/>
              </w:rPr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1260" w:type="dxa"/>
            <w:vAlign w:val="bottom"/>
          </w:tcPr>
          <w:p w14:paraId="5AFD8FF5" w14:textId="77777777" w:rsidR="00B14430" w:rsidRPr="00300257" w:rsidRDefault="00B14430" w:rsidP="00B14430">
            <w:pPr>
              <w:pStyle w:val="Caption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C889D8B" w14:textId="2F976200" w:rsidR="00B14430" w:rsidRPr="00C33F20" w:rsidRDefault="00DD6285" w:rsidP="00B14430">
            <w:pPr>
              <w:pStyle w:val="30"/>
              <w:tabs>
                <w:tab w:val="clear" w:pos="360"/>
                <w:tab w:val="clear" w:pos="720"/>
              </w:tabs>
              <w:spacing w:line="24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33F20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E499C">
              <w:rPr>
                <w:rFonts w:ascii="Angsana New" w:hAnsi="Angsana New"/>
                <w:sz w:val="30"/>
                <w:szCs w:val="30"/>
                <w:lang w:val="en-US"/>
              </w:rPr>
              <w:t>211</w:t>
            </w:r>
            <w:r w:rsidRPr="00C33F2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3010BAC8" w14:textId="77777777" w:rsidR="00B14430" w:rsidRPr="00300257" w:rsidRDefault="00B14430" w:rsidP="00B14430">
            <w:pPr>
              <w:pStyle w:val="Caption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84" w:type="dxa"/>
            <w:vAlign w:val="center"/>
          </w:tcPr>
          <w:p w14:paraId="0CDA69F8" w14:textId="3F3A2658" w:rsidR="00B14430" w:rsidRPr="00300257" w:rsidRDefault="00B14430" w:rsidP="00B1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34</w:t>
            </w:r>
            <w:r w:rsidRPr="0030025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14430" w:rsidRPr="00B14430" w14:paraId="4AD5EC36" w14:textId="77777777" w:rsidTr="00727670">
        <w:trPr>
          <w:trHeight w:hRule="exact" w:val="401"/>
        </w:trPr>
        <w:tc>
          <w:tcPr>
            <w:tcW w:w="5040" w:type="dxa"/>
          </w:tcPr>
          <w:p w14:paraId="1154699C" w14:textId="75582685" w:rsidR="00B14430" w:rsidRPr="00300257" w:rsidRDefault="00B14430" w:rsidP="00B1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trike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="00CE499C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จากการวัดมูลค่าเงินลงทุนเผื่อขาย </w:t>
            </w:r>
          </w:p>
        </w:tc>
        <w:tc>
          <w:tcPr>
            <w:tcW w:w="1260" w:type="dxa"/>
            <w:vAlign w:val="bottom"/>
          </w:tcPr>
          <w:p w14:paraId="6E6448E1" w14:textId="77777777" w:rsidR="00B14430" w:rsidRPr="00300257" w:rsidRDefault="00B14430" w:rsidP="00B14430">
            <w:pPr>
              <w:pStyle w:val="Caption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184CDD52" w14:textId="51CAB241" w:rsidR="00B14430" w:rsidRPr="00C33F20" w:rsidRDefault="00DD6285" w:rsidP="00B14430">
            <w:pPr>
              <w:pStyle w:val="30"/>
              <w:tabs>
                <w:tab w:val="clear" w:pos="360"/>
                <w:tab w:val="clear" w:pos="720"/>
              </w:tabs>
              <w:spacing w:line="24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33F20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E499C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C33F2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57D356BF" w14:textId="77777777" w:rsidR="00B14430" w:rsidRPr="00672D4D" w:rsidRDefault="00B14430" w:rsidP="00B14430">
            <w:pPr>
              <w:pStyle w:val="Caption"/>
              <w:ind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14:paraId="61B3D3EC" w14:textId="3C84DF31" w:rsidR="00B14430" w:rsidRPr="00300257" w:rsidRDefault="00B14430" w:rsidP="00B1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325</w:t>
            </w:r>
            <w:r w:rsidRPr="0030025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14430" w:rsidRPr="00300257" w14:paraId="06ACD0B7" w14:textId="77777777" w:rsidTr="00727670">
        <w:trPr>
          <w:trHeight w:hRule="exact" w:val="369"/>
        </w:trPr>
        <w:tc>
          <w:tcPr>
            <w:tcW w:w="5040" w:type="dxa"/>
          </w:tcPr>
          <w:p w14:paraId="0BD3A78A" w14:textId="77777777" w:rsidR="00B14430" w:rsidRPr="00300257" w:rsidRDefault="00B14430" w:rsidP="00B1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1CF1D64" w14:textId="68253DDB" w:rsidR="00B14430" w:rsidRPr="00300257" w:rsidRDefault="00B14430" w:rsidP="00B14430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4271C"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</w:rPr>
              <w:t>1</w:t>
            </w:r>
            <w:r w:rsidR="00CE499C"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A77161" w14:textId="1B161F8F" w:rsidR="00B14430" w:rsidRPr="00C33F20" w:rsidRDefault="00DD6285" w:rsidP="00B14430">
            <w:pPr>
              <w:pStyle w:val="30"/>
              <w:tabs>
                <w:tab w:val="clear" w:pos="360"/>
                <w:tab w:val="clear" w:pos="720"/>
              </w:tabs>
              <w:spacing w:line="240" w:lineRule="exact"/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33F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(219)</w:t>
            </w:r>
          </w:p>
        </w:tc>
        <w:tc>
          <w:tcPr>
            <w:tcW w:w="236" w:type="dxa"/>
            <w:vAlign w:val="center"/>
          </w:tcPr>
          <w:p w14:paraId="5FB546DD" w14:textId="77777777" w:rsidR="00B14430" w:rsidRPr="00300257" w:rsidRDefault="00B14430" w:rsidP="00B1443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6C8811" w14:textId="6F04E5C1" w:rsidR="00B14430" w:rsidRPr="00300257" w:rsidRDefault="00B14430" w:rsidP="00B14430">
            <w:pPr>
              <w:pStyle w:val="30"/>
              <w:tabs>
                <w:tab w:val="clear" w:pos="360"/>
                <w:tab w:val="clear" w:pos="720"/>
              </w:tabs>
              <w:spacing w:line="240" w:lineRule="exact"/>
              <w:ind w:right="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704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(359)</w:t>
            </w:r>
          </w:p>
        </w:tc>
      </w:tr>
      <w:tr w:rsidR="00B760B6" w:rsidRPr="00300257" w14:paraId="41184C11" w14:textId="77777777" w:rsidTr="00727670">
        <w:trPr>
          <w:trHeight w:hRule="exact" w:val="113"/>
        </w:trPr>
        <w:tc>
          <w:tcPr>
            <w:tcW w:w="5040" w:type="dxa"/>
          </w:tcPr>
          <w:p w14:paraId="2ECFBC78" w14:textId="77777777" w:rsidR="00B760B6" w:rsidRPr="00300257" w:rsidRDefault="00B760B6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727E2613" w14:textId="77777777" w:rsidR="00B760B6" w:rsidRPr="00300257" w:rsidRDefault="00B760B6" w:rsidP="00895F54">
            <w:pPr>
              <w:pStyle w:val="Caption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14:paraId="6C87A8FA" w14:textId="77777777" w:rsidR="00B760B6" w:rsidRPr="00300257" w:rsidRDefault="00B760B6" w:rsidP="00895F54">
            <w:pPr>
              <w:pStyle w:val="Caption"/>
              <w:ind w:right="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B6A6540" w14:textId="77777777" w:rsidR="00B760B6" w:rsidRPr="00300257" w:rsidRDefault="00B760B6" w:rsidP="00895F54">
            <w:pPr>
              <w:pStyle w:val="Caption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vAlign w:val="center"/>
          </w:tcPr>
          <w:p w14:paraId="2BBB076B" w14:textId="77777777" w:rsidR="00B760B6" w:rsidRPr="00300257" w:rsidRDefault="00B760B6" w:rsidP="00895F54">
            <w:pPr>
              <w:pStyle w:val="Caption"/>
              <w:ind w:right="5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64474AF2" w14:textId="77777777" w:rsidR="00B14430" w:rsidRPr="00B14430" w:rsidRDefault="00B14430" w:rsidP="00B14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0525269A" w14:textId="77777777" w:rsidR="00AD7315" w:rsidRDefault="00AD73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14:paraId="7E09DC25" w14:textId="3589DE62" w:rsidR="00EA3549" w:rsidRDefault="00EA3549" w:rsidP="00EA35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30025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การกระทบยอดเพื่อหาอัตราภาษีที่แท้จริง </w:t>
      </w:r>
    </w:p>
    <w:p w14:paraId="5B4F6715" w14:textId="77777777" w:rsidR="00EA3549" w:rsidRPr="00AD7315" w:rsidRDefault="00EA3549" w:rsidP="00AD73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990"/>
        <w:gridCol w:w="236"/>
        <w:gridCol w:w="1114"/>
        <w:gridCol w:w="270"/>
        <w:gridCol w:w="990"/>
        <w:gridCol w:w="270"/>
        <w:gridCol w:w="1170"/>
      </w:tblGrid>
      <w:tr w:rsidR="00EA3549" w:rsidRPr="00300257" w14:paraId="05EDB10C" w14:textId="77777777" w:rsidTr="00AD7315">
        <w:tc>
          <w:tcPr>
            <w:tcW w:w="4140" w:type="dxa"/>
            <w:shd w:val="clear" w:color="auto" w:fill="auto"/>
          </w:tcPr>
          <w:p w14:paraId="10328359" w14:textId="77777777" w:rsidR="00EA3549" w:rsidRPr="00300257" w:rsidRDefault="00EA3549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CE5A453" w14:textId="1942DFA1" w:rsidR="00EA3549" w:rsidRPr="00300257" w:rsidRDefault="00EA3549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D731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0DE10CC" w14:textId="77777777" w:rsidR="00EA3549" w:rsidRPr="00300257" w:rsidRDefault="00EA3549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2371357" w14:textId="6DB4780F" w:rsidR="00EA3549" w:rsidRPr="00300257" w:rsidRDefault="00EA3549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AD7315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AD7315" w:rsidRPr="00300257" w14:paraId="2DE38E9F" w14:textId="77777777" w:rsidTr="00AD7315">
        <w:tc>
          <w:tcPr>
            <w:tcW w:w="4140" w:type="dxa"/>
            <w:shd w:val="clear" w:color="auto" w:fill="auto"/>
          </w:tcPr>
          <w:p w14:paraId="0AADD4EE" w14:textId="77777777" w:rsidR="00EA3549" w:rsidRPr="00300257" w:rsidRDefault="00EA3549" w:rsidP="00895F5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9CE7172" w14:textId="77777777" w:rsidR="00EA3549" w:rsidRPr="00300257" w:rsidRDefault="00EA3549" w:rsidP="00895F5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FE30B18" w14:textId="77777777" w:rsidR="00EA3549" w:rsidRPr="00300257" w:rsidRDefault="00EA3549" w:rsidP="00895F5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142D41AE" w14:textId="77777777" w:rsidR="00EA3549" w:rsidRPr="00300257" w:rsidRDefault="00EA3549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73D7F43" w14:textId="77777777" w:rsidR="00EA3549" w:rsidRPr="00300257" w:rsidRDefault="00EA3549" w:rsidP="00895F5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D47F904" w14:textId="77777777" w:rsidR="00EA3549" w:rsidRPr="00300257" w:rsidRDefault="00EA3549" w:rsidP="00895F5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30025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  <w:tc>
          <w:tcPr>
            <w:tcW w:w="270" w:type="dxa"/>
            <w:shd w:val="clear" w:color="auto" w:fill="auto"/>
          </w:tcPr>
          <w:p w14:paraId="4D28F9D3" w14:textId="77777777" w:rsidR="00EA3549" w:rsidRPr="00300257" w:rsidRDefault="00EA3549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804F8BB" w14:textId="77777777" w:rsidR="00EA3549" w:rsidRPr="00300257" w:rsidRDefault="00EA3549" w:rsidP="00895F5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1C6F90C" w14:textId="77777777" w:rsidR="00EA3549" w:rsidRPr="00300257" w:rsidRDefault="00EA3549" w:rsidP="00895F5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394D1667" w14:textId="77777777" w:rsidR="00EA3549" w:rsidRPr="00300257" w:rsidRDefault="00EA3549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D614D79" w14:textId="77777777" w:rsidR="00EA3549" w:rsidRPr="00300257" w:rsidRDefault="00EA3549" w:rsidP="00895F5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8E615E9" w14:textId="77777777" w:rsidR="00EA3549" w:rsidRPr="00300257" w:rsidRDefault="00EA3549" w:rsidP="00895F5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30025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D7315" w:rsidRPr="00C33F20" w14:paraId="161A033A" w14:textId="77777777" w:rsidTr="00AD7315">
        <w:tc>
          <w:tcPr>
            <w:tcW w:w="4140" w:type="dxa"/>
            <w:shd w:val="clear" w:color="auto" w:fill="auto"/>
          </w:tcPr>
          <w:p w14:paraId="0DE330B9" w14:textId="77777777" w:rsidR="00AD7315" w:rsidRPr="00C33F20" w:rsidRDefault="00AD7315" w:rsidP="00AD731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33F20">
              <w:rPr>
                <w:rFonts w:ascii="Angsana New" w:hAnsi="Angsana New"/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5FD0DD35" w14:textId="77777777" w:rsidR="00AD7315" w:rsidRPr="00C33F20" w:rsidRDefault="00AD7315" w:rsidP="00AD731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AC31657" w14:textId="77777777" w:rsidR="00AD7315" w:rsidRPr="00C33F20" w:rsidRDefault="00AD7315" w:rsidP="00AD7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93CEA82" w14:textId="31B35FC7" w:rsidR="00AD7315" w:rsidRPr="00C33F20" w:rsidRDefault="004B2941" w:rsidP="00AD7315">
            <w:pPr>
              <w:pStyle w:val="acctfourfigures"/>
              <w:tabs>
                <w:tab w:val="clear" w:pos="765"/>
              </w:tabs>
              <w:spacing w:line="240" w:lineRule="atLeast"/>
              <w:ind w:left="-79" w:right="6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33F20">
              <w:rPr>
                <w:rFonts w:ascii="Angsana New" w:hAnsi="Angsana New"/>
                <w:sz w:val="30"/>
                <w:szCs w:val="30"/>
                <w:lang w:val="en-US" w:bidi="th-TH"/>
              </w:rPr>
              <w:t>59,916</w:t>
            </w:r>
          </w:p>
        </w:tc>
        <w:tc>
          <w:tcPr>
            <w:tcW w:w="270" w:type="dxa"/>
            <w:shd w:val="clear" w:color="auto" w:fill="auto"/>
          </w:tcPr>
          <w:p w14:paraId="10FD7471" w14:textId="77777777" w:rsidR="00AD7315" w:rsidRPr="00C33F20" w:rsidRDefault="00AD7315" w:rsidP="00AD7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668C626" w14:textId="77777777" w:rsidR="00AD7315" w:rsidRPr="00C33F20" w:rsidRDefault="00AD7315" w:rsidP="00AD731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C869B5C" w14:textId="77777777" w:rsidR="00AD7315" w:rsidRPr="00C33F20" w:rsidRDefault="00AD7315" w:rsidP="00AD7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303066B" w14:textId="3B30F902" w:rsidR="00AD7315" w:rsidRPr="00C33F20" w:rsidRDefault="00AD7315" w:rsidP="00AD7315">
            <w:pPr>
              <w:pStyle w:val="acctfourfigures"/>
              <w:tabs>
                <w:tab w:val="clear" w:pos="765"/>
              </w:tabs>
              <w:spacing w:line="240" w:lineRule="atLeast"/>
              <w:ind w:left="-79" w:right="6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33F20">
              <w:rPr>
                <w:rFonts w:ascii="Angsana New" w:hAnsi="Angsana New"/>
                <w:sz w:val="30"/>
                <w:szCs w:val="30"/>
                <w:lang w:val="en-US" w:bidi="th-TH"/>
              </w:rPr>
              <w:t>73,454</w:t>
            </w:r>
          </w:p>
        </w:tc>
      </w:tr>
      <w:tr w:rsidR="00AD7315" w:rsidRPr="00C33F20" w14:paraId="653E495B" w14:textId="77777777" w:rsidTr="00AD7315">
        <w:tc>
          <w:tcPr>
            <w:tcW w:w="4140" w:type="dxa"/>
            <w:shd w:val="clear" w:color="auto" w:fill="auto"/>
          </w:tcPr>
          <w:p w14:paraId="7EFA7F10" w14:textId="77777777" w:rsidR="00AD7315" w:rsidRPr="00C33F20" w:rsidRDefault="00AD7315" w:rsidP="00AD731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33F20">
              <w:rPr>
                <w:rFonts w:ascii="Angsana New" w:hAnsi="Angsana New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990" w:type="dxa"/>
            <w:shd w:val="clear" w:color="auto" w:fill="auto"/>
          </w:tcPr>
          <w:p w14:paraId="6AE99573" w14:textId="77777777" w:rsidR="00AD7315" w:rsidRPr="00C33F20" w:rsidRDefault="00AD7315" w:rsidP="00AD731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E175ABC" w14:textId="77777777" w:rsidR="00AD7315" w:rsidRPr="00C33F20" w:rsidRDefault="00AD7315" w:rsidP="00AD7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01009ED0" w14:textId="77777777" w:rsidR="00AD7315" w:rsidRPr="00C33F20" w:rsidRDefault="00AD7315" w:rsidP="00AD7315">
            <w:pPr>
              <w:pStyle w:val="acctfourfigures"/>
              <w:tabs>
                <w:tab w:val="clear" w:pos="765"/>
              </w:tabs>
              <w:spacing w:line="240" w:lineRule="atLeast"/>
              <w:ind w:left="-79" w:right="6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FD9541A" w14:textId="77777777" w:rsidR="00AD7315" w:rsidRPr="00C33F20" w:rsidRDefault="00AD7315" w:rsidP="00AD7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F7C2850" w14:textId="77777777" w:rsidR="00AD7315" w:rsidRPr="00C33F20" w:rsidRDefault="00AD7315" w:rsidP="00AD731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923533F" w14:textId="77777777" w:rsidR="00AD7315" w:rsidRPr="00C33F20" w:rsidRDefault="00AD7315" w:rsidP="00AD7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B3D99B3" w14:textId="77777777" w:rsidR="00AD7315" w:rsidRPr="00C33F20" w:rsidRDefault="00AD7315" w:rsidP="00AD7315">
            <w:pPr>
              <w:pStyle w:val="acctfourfigures"/>
              <w:tabs>
                <w:tab w:val="clear" w:pos="765"/>
              </w:tabs>
              <w:spacing w:line="240" w:lineRule="atLeast"/>
              <w:ind w:left="-79" w:right="6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D7315" w:rsidRPr="00C33F20" w14:paraId="462704FC" w14:textId="77777777" w:rsidTr="00AD7315">
        <w:tc>
          <w:tcPr>
            <w:tcW w:w="4140" w:type="dxa"/>
            <w:shd w:val="clear" w:color="auto" w:fill="auto"/>
          </w:tcPr>
          <w:p w14:paraId="21912664" w14:textId="77777777" w:rsidR="00AD7315" w:rsidRPr="00C33F20" w:rsidRDefault="00AD7315" w:rsidP="00AD731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33F20">
              <w:rPr>
                <w:rFonts w:ascii="Angsana New" w:hAnsi="Angsana New"/>
                <w:sz w:val="30"/>
                <w:szCs w:val="30"/>
                <w:cs/>
              </w:rPr>
              <w:t xml:space="preserve">   และการร่วมค้า</w:t>
            </w:r>
          </w:p>
        </w:tc>
        <w:tc>
          <w:tcPr>
            <w:tcW w:w="990" w:type="dxa"/>
            <w:shd w:val="clear" w:color="auto" w:fill="auto"/>
          </w:tcPr>
          <w:p w14:paraId="587A873E" w14:textId="77777777" w:rsidR="00AD7315" w:rsidRPr="00C33F20" w:rsidRDefault="00AD7315" w:rsidP="00AD731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FA34936" w14:textId="77777777" w:rsidR="00AD7315" w:rsidRPr="00C33F20" w:rsidRDefault="00AD7315" w:rsidP="00AD7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663C87D6" w14:textId="11E80843" w:rsidR="00AD7315" w:rsidRPr="00C33F20" w:rsidRDefault="004B2941" w:rsidP="00AD731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15263">
              <w:rPr>
                <w:rFonts w:ascii="Angsana New" w:hAnsi="Angsana New"/>
                <w:sz w:val="30"/>
                <w:szCs w:val="30"/>
                <w:lang w:val="en-US" w:bidi="th-TH"/>
              </w:rPr>
              <w:t>(15,047)</w:t>
            </w:r>
          </w:p>
        </w:tc>
        <w:tc>
          <w:tcPr>
            <w:tcW w:w="270" w:type="dxa"/>
            <w:shd w:val="clear" w:color="auto" w:fill="auto"/>
          </w:tcPr>
          <w:p w14:paraId="3B341A3F" w14:textId="77777777" w:rsidR="00AD7315" w:rsidRPr="00C33F20" w:rsidRDefault="00AD7315" w:rsidP="00AD7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8DFC63E" w14:textId="77777777" w:rsidR="00AD7315" w:rsidRPr="00C33F20" w:rsidRDefault="00AD7315" w:rsidP="00AD731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BC50CD2" w14:textId="77777777" w:rsidR="00AD7315" w:rsidRPr="00C33F20" w:rsidRDefault="00AD7315" w:rsidP="00AD7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1899506" w14:textId="487D1660" w:rsidR="00AD7315" w:rsidRPr="00C33F20" w:rsidRDefault="00AD7315" w:rsidP="00AD731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33F20">
              <w:rPr>
                <w:rFonts w:ascii="Angsana New" w:hAnsi="Angsana New"/>
                <w:sz w:val="30"/>
                <w:szCs w:val="30"/>
                <w:lang w:val="en-US" w:bidi="th-TH"/>
              </w:rPr>
              <w:t>(18,212)</w:t>
            </w:r>
          </w:p>
        </w:tc>
      </w:tr>
      <w:tr w:rsidR="00AD7315" w:rsidRPr="00C33F20" w14:paraId="6528761C" w14:textId="77777777" w:rsidTr="00AD7315">
        <w:tc>
          <w:tcPr>
            <w:tcW w:w="4140" w:type="dxa"/>
            <w:shd w:val="clear" w:color="auto" w:fill="auto"/>
          </w:tcPr>
          <w:p w14:paraId="61F7107C" w14:textId="77777777" w:rsidR="00AD7315" w:rsidRPr="00C33F20" w:rsidRDefault="00AD7315" w:rsidP="00AD731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E405630" w14:textId="77777777" w:rsidR="00AD7315" w:rsidRPr="00C33F20" w:rsidRDefault="00AD7315" w:rsidP="00AD731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53753EA" w14:textId="77777777" w:rsidR="00AD7315" w:rsidRPr="00C33F20" w:rsidRDefault="00AD7315" w:rsidP="00AD7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169B281A" w14:textId="0D919ABB" w:rsidR="00AD7315" w:rsidRPr="00C33F20" w:rsidRDefault="004B2941" w:rsidP="00AD7315">
            <w:pPr>
              <w:pStyle w:val="acctfourfigures"/>
              <w:tabs>
                <w:tab w:val="clear" w:pos="765"/>
              </w:tabs>
              <w:spacing w:line="240" w:lineRule="atLeast"/>
              <w:ind w:left="-79" w:right="6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15263">
              <w:rPr>
                <w:rFonts w:ascii="Angsana New" w:hAnsi="Angsana New"/>
                <w:sz w:val="30"/>
                <w:szCs w:val="30"/>
                <w:lang w:val="en-US" w:bidi="th-TH"/>
              </w:rPr>
              <w:t>44,869</w:t>
            </w:r>
          </w:p>
        </w:tc>
        <w:tc>
          <w:tcPr>
            <w:tcW w:w="270" w:type="dxa"/>
            <w:shd w:val="clear" w:color="auto" w:fill="auto"/>
          </w:tcPr>
          <w:p w14:paraId="595E3D18" w14:textId="77777777" w:rsidR="00AD7315" w:rsidRPr="00C33F20" w:rsidRDefault="00AD7315" w:rsidP="00AD7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F5A9EC8" w14:textId="77777777" w:rsidR="00AD7315" w:rsidRPr="00C33F20" w:rsidRDefault="00AD7315" w:rsidP="00AD731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28A2910" w14:textId="77777777" w:rsidR="00AD7315" w:rsidRPr="00C33F20" w:rsidRDefault="00AD7315" w:rsidP="00AD7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9560C74" w14:textId="2EF0130E" w:rsidR="00AD7315" w:rsidRPr="00C33F20" w:rsidRDefault="00AD7315" w:rsidP="00AD7315">
            <w:pPr>
              <w:pStyle w:val="acctfourfigures"/>
              <w:tabs>
                <w:tab w:val="clear" w:pos="765"/>
              </w:tabs>
              <w:spacing w:line="240" w:lineRule="atLeast"/>
              <w:ind w:left="-79" w:right="6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33F20">
              <w:rPr>
                <w:rFonts w:ascii="Angsana New" w:hAnsi="Angsana New"/>
                <w:sz w:val="30"/>
                <w:szCs w:val="30"/>
                <w:lang w:val="en-US" w:bidi="th-TH"/>
              </w:rPr>
              <w:t>55,242</w:t>
            </w:r>
          </w:p>
        </w:tc>
      </w:tr>
      <w:tr w:rsidR="00AD7315" w:rsidRPr="00C33F20" w14:paraId="44218B59" w14:textId="77777777" w:rsidTr="00AD7315">
        <w:tc>
          <w:tcPr>
            <w:tcW w:w="4140" w:type="dxa"/>
            <w:shd w:val="clear" w:color="auto" w:fill="auto"/>
          </w:tcPr>
          <w:p w14:paraId="5C48044F" w14:textId="77777777" w:rsidR="00AD7315" w:rsidRPr="00C33F20" w:rsidRDefault="00AD7315" w:rsidP="00AD7315">
            <w:pPr>
              <w:tabs>
                <w:tab w:val="clear" w:pos="227"/>
              </w:tabs>
              <w:ind w:left="162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33F20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51DA395E" w14:textId="77777777" w:rsidR="00AD7315" w:rsidRPr="00C33F20" w:rsidRDefault="00AD7315" w:rsidP="00AD731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33F20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3BD7AFDA" w14:textId="77777777" w:rsidR="00AD7315" w:rsidRPr="00C33F20" w:rsidRDefault="00AD7315" w:rsidP="00AD7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5C821CD4" w14:textId="25E9A7BD" w:rsidR="00AD7315" w:rsidRPr="00C33F20" w:rsidRDefault="004B2941" w:rsidP="00AD7315">
            <w:pPr>
              <w:pStyle w:val="acctfourfigures"/>
              <w:tabs>
                <w:tab w:val="clear" w:pos="765"/>
              </w:tabs>
              <w:spacing w:line="240" w:lineRule="atLeast"/>
              <w:ind w:left="-79" w:right="6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15263">
              <w:rPr>
                <w:rFonts w:ascii="Angsana New" w:hAnsi="Angsana New"/>
                <w:sz w:val="30"/>
                <w:szCs w:val="30"/>
                <w:lang w:val="en-US" w:bidi="th-TH"/>
              </w:rPr>
              <w:t>8,974</w:t>
            </w:r>
          </w:p>
        </w:tc>
        <w:tc>
          <w:tcPr>
            <w:tcW w:w="270" w:type="dxa"/>
            <w:shd w:val="clear" w:color="auto" w:fill="auto"/>
          </w:tcPr>
          <w:p w14:paraId="0698DAAB" w14:textId="77777777" w:rsidR="00AD7315" w:rsidRPr="00C33F20" w:rsidRDefault="00AD7315" w:rsidP="00AD7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10989F2" w14:textId="77777777" w:rsidR="00AD7315" w:rsidRPr="00C33F20" w:rsidRDefault="00AD7315" w:rsidP="00AD731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33F20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55FDC8C1" w14:textId="77777777" w:rsidR="00AD7315" w:rsidRPr="00C33F20" w:rsidRDefault="00AD7315" w:rsidP="00AD7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40B64AA" w14:textId="6C04EDCC" w:rsidR="00AD7315" w:rsidRPr="00C33F20" w:rsidRDefault="00AD7315" w:rsidP="00AD7315">
            <w:pPr>
              <w:pStyle w:val="acctfourfigures"/>
              <w:tabs>
                <w:tab w:val="clear" w:pos="765"/>
              </w:tabs>
              <w:spacing w:line="240" w:lineRule="atLeast"/>
              <w:ind w:left="-79" w:right="6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33F20">
              <w:rPr>
                <w:rFonts w:ascii="Angsana New" w:hAnsi="Angsana New"/>
                <w:sz w:val="30"/>
                <w:szCs w:val="30"/>
                <w:lang w:val="en-US" w:bidi="th-TH"/>
              </w:rPr>
              <w:t>11,048</w:t>
            </w:r>
          </w:p>
        </w:tc>
      </w:tr>
      <w:tr w:rsidR="00AD7315" w:rsidRPr="00C33F20" w14:paraId="16B2E328" w14:textId="77777777" w:rsidTr="00AD7315">
        <w:tc>
          <w:tcPr>
            <w:tcW w:w="4140" w:type="dxa"/>
            <w:shd w:val="clear" w:color="auto" w:fill="auto"/>
          </w:tcPr>
          <w:p w14:paraId="55EBBB02" w14:textId="77777777" w:rsidR="00AD7315" w:rsidRPr="00C33F20" w:rsidRDefault="00AD7315" w:rsidP="00AD7315">
            <w:pPr>
              <w:tabs>
                <w:tab w:val="clear" w:pos="227"/>
              </w:tabs>
              <w:ind w:left="162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33F20">
              <w:rPr>
                <w:rFonts w:ascii="Angsana New" w:hAnsi="Angsana New"/>
                <w:sz w:val="30"/>
                <w:szCs w:val="30"/>
                <w:cs/>
              </w:rPr>
              <w:t>ผลกระทบจากความแตกต่างของอัตราภาษี</w:t>
            </w:r>
          </w:p>
        </w:tc>
        <w:tc>
          <w:tcPr>
            <w:tcW w:w="990" w:type="dxa"/>
            <w:shd w:val="clear" w:color="auto" w:fill="auto"/>
          </w:tcPr>
          <w:p w14:paraId="4F722839" w14:textId="77777777" w:rsidR="00AD7315" w:rsidRPr="00C33F20" w:rsidRDefault="00AD7315" w:rsidP="00AD731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97DED25" w14:textId="77777777" w:rsidR="00AD7315" w:rsidRPr="00C33F20" w:rsidRDefault="00AD7315" w:rsidP="00AD7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EFF8780" w14:textId="77777777" w:rsidR="00AD7315" w:rsidRPr="00C33F20" w:rsidRDefault="00AD7315" w:rsidP="00AD731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BFDF1EC" w14:textId="77777777" w:rsidR="00AD7315" w:rsidRPr="00C33F20" w:rsidRDefault="00AD7315" w:rsidP="00AD7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836BBF4" w14:textId="77777777" w:rsidR="00AD7315" w:rsidRPr="00C33F20" w:rsidRDefault="00AD7315" w:rsidP="00AD731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6D57BF3" w14:textId="77777777" w:rsidR="00AD7315" w:rsidRPr="00C33F20" w:rsidRDefault="00AD7315" w:rsidP="00AD7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700D9DE" w14:textId="77777777" w:rsidR="00AD7315" w:rsidRPr="00C33F20" w:rsidRDefault="00AD7315" w:rsidP="00AD731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D7315" w:rsidRPr="00C33F20" w14:paraId="74D0D6E2" w14:textId="77777777" w:rsidTr="00AD7315">
        <w:tc>
          <w:tcPr>
            <w:tcW w:w="4140" w:type="dxa"/>
            <w:shd w:val="clear" w:color="auto" w:fill="auto"/>
          </w:tcPr>
          <w:p w14:paraId="67C13046" w14:textId="77777777" w:rsidR="00AD7315" w:rsidRPr="00C33F20" w:rsidRDefault="00AD7315" w:rsidP="00AD7315">
            <w:pPr>
              <w:tabs>
                <w:tab w:val="clear" w:pos="227"/>
              </w:tabs>
              <w:ind w:left="162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33F20">
              <w:rPr>
                <w:rFonts w:ascii="Angsana New" w:hAnsi="Angsana New"/>
                <w:sz w:val="30"/>
                <w:szCs w:val="30"/>
                <w:cs/>
              </w:rPr>
              <w:t xml:space="preserve">   สำหรับกิจการในต่างประเทศ</w:t>
            </w:r>
          </w:p>
        </w:tc>
        <w:tc>
          <w:tcPr>
            <w:tcW w:w="990" w:type="dxa"/>
            <w:shd w:val="clear" w:color="auto" w:fill="auto"/>
          </w:tcPr>
          <w:p w14:paraId="7965D6DA" w14:textId="77777777" w:rsidR="00AD7315" w:rsidRPr="00C33F20" w:rsidRDefault="00AD7315" w:rsidP="00AD731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2F058D6" w14:textId="77777777" w:rsidR="00AD7315" w:rsidRPr="00C33F20" w:rsidRDefault="00AD7315" w:rsidP="00AD7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98CFC75" w14:textId="0FD4D328" w:rsidR="00AD7315" w:rsidRPr="00C33F20" w:rsidRDefault="004B2941" w:rsidP="00AD731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15263">
              <w:rPr>
                <w:rFonts w:ascii="Angsana New" w:hAnsi="Angsana New"/>
                <w:sz w:val="30"/>
                <w:szCs w:val="30"/>
                <w:lang w:val="en-US" w:bidi="th-TH"/>
              </w:rPr>
              <w:t>(27)</w:t>
            </w:r>
          </w:p>
        </w:tc>
        <w:tc>
          <w:tcPr>
            <w:tcW w:w="270" w:type="dxa"/>
            <w:shd w:val="clear" w:color="auto" w:fill="auto"/>
          </w:tcPr>
          <w:p w14:paraId="60BDF1DD" w14:textId="77777777" w:rsidR="00AD7315" w:rsidRPr="00C33F20" w:rsidRDefault="00AD7315" w:rsidP="00AD7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1F4918F" w14:textId="77777777" w:rsidR="00AD7315" w:rsidRPr="00C33F20" w:rsidRDefault="00AD7315" w:rsidP="00AD731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E8118D4" w14:textId="77777777" w:rsidR="00AD7315" w:rsidRPr="00C33F20" w:rsidRDefault="00AD7315" w:rsidP="00AD7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9A25CD9" w14:textId="35F47EE2" w:rsidR="00AD7315" w:rsidRPr="00C33F20" w:rsidRDefault="00AD7315" w:rsidP="00AD731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Times New Roman"/>
                <w:sz w:val="30"/>
                <w:szCs w:val="30"/>
                <w:lang w:val="en-US" w:bidi="th-TH"/>
              </w:rPr>
            </w:pPr>
            <w:r w:rsidRPr="00C33F20">
              <w:rPr>
                <w:rFonts w:ascii="Angsana New" w:hAnsi="Angsana New" w:cs="Times New Roman"/>
                <w:sz w:val="30"/>
                <w:szCs w:val="30"/>
                <w:lang w:val="en-US" w:bidi="th-TH"/>
              </w:rPr>
              <w:t>(61)</w:t>
            </w:r>
          </w:p>
        </w:tc>
      </w:tr>
      <w:tr w:rsidR="00AD7315" w:rsidRPr="00C33F20" w14:paraId="5CC13063" w14:textId="77777777" w:rsidTr="00AD7315">
        <w:tc>
          <w:tcPr>
            <w:tcW w:w="4140" w:type="dxa"/>
            <w:shd w:val="clear" w:color="auto" w:fill="auto"/>
          </w:tcPr>
          <w:p w14:paraId="0AD08514" w14:textId="77777777" w:rsidR="00AD7315" w:rsidRPr="00C33F20" w:rsidRDefault="00AD7315" w:rsidP="00AD7315">
            <w:pPr>
              <w:tabs>
                <w:tab w:val="clear" w:pos="227"/>
              </w:tabs>
              <w:ind w:left="162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33F20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shd w:val="clear" w:color="auto" w:fill="auto"/>
          </w:tcPr>
          <w:p w14:paraId="7C8E162C" w14:textId="77777777" w:rsidR="00AD7315" w:rsidRPr="00C33F20" w:rsidRDefault="00AD7315" w:rsidP="00AD731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1F581E1" w14:textId="77777777" w:rsidR="00AD7315" w:rsidRPr="00C33F20" w:rsidRDefault="00AD7315" w:rsidP="00AD7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2848427" w14:textId="72B562AC" w:rsidR="00AD7315" w:rsidRPr="00C33F20" w:rsidRDefault="004B2941" w:rsidP="00AD731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15263">
              <w:rPr>
                <w:rFonts w:ascii="Angsana New" w:hAnsi="Angsana New"/>
                <w:sz w:val="30"/>
                <w:szCs w:val="30"/>
                <w:lang w:val="en-US" w:bidi="th-TH"/>
              </w:rPr>
              <w:t>(643)</w:t>
            </w:r>
          </w:p>
        </w:tc>
        <w:tc>
          <w:tcPr>
            <w:tcW w:w="270" w:type="dxa"/>
            <w:shd w:val="clear" w:color="auto" w:fill="auto"/>
          </w:tcPr>
          <w:p w14:paraId="60CED044" w14:textId="77777777" w:rsidR="00AD7315" w:rsidRPr="00C33F20" w:rsidRDefault="00AD7315" w:rsidP="00AD7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918A388" w14:textId="77777777" w:rsidR="00AD7315" w:rsidRPr="00C33F20" w:rsidRDefault="00AD7315" w:rsidP="00AD731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14688A6" w14:textId="77777777" w:rsidR="00AD7315" w:rsidRPr="00C33F20" w:rsidRDefault="00AD7315" w:rsidP="00AD7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9F5260A" w14:textId="4693234A" w:rsidR="00AD7315" w:rsidRPr="00C33F20" w:rsidRDefault="00AD7315" w:rsidP="00AD731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33F20">
              <w:rPr>
                <w:rFonts w:ascii="Angsana New" w:hAnsi="Angsana New"/>
                <w:sz w:val="30"/>
                <w:szCs w:val="30"/>
                <w:lang w:val="en-US" w:bidi="th-TH"/>
              </w:rPr>
              <w:t>(401)</w:t>
            </w:r>
          </w:p>
        </w:tc>
      </w:tr>
      <w:tr w:rsidR="00AD7315" w:rsidRPr="00C33F20" w14:paraId="10FD7F56" w14:textId="77777777" w:rsidTr="00AD7315">
        <w:tc>
          <w:tcPr>
            <w:tcW w:w="4140" w:type="dxa"/>
            <w:shd w:val="clear" w:color="auto" w:fill="auto"/>
          </w:tcPr>
          <w:p w14:paraId="7A6A2F3C" w14:textId="77777777" w:rsidR="00AD7315" w:rsidRPr="00C33F20" w:rsidRDefault="00AD7315" w:rsidP="00AD7315">
            <w:pPr>
              <w:tabs>
                <w:tab w:val="clear" w:pos="227"/>
              </w:tabs>
              <w:ind w:left="162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33F20">
              <w:rPr>
                <w:rFonts w:ascii="Angsana New" w:hAnsi="Angsana New"/>
                <w:sz w:val="30"/>
                <w:szCs w:val="30"/>
                <w:cs/>
              </w:rPr>
              <w:t>สิทธิประโยชน์ทางภาษี</w:t>
            </w:r>
          </w:p>
        </w:tc>
        <w:tc>
          <w:tcPr>
            <w:tcW w:w="990" w:type="dxa"/>
            <w:shd w:val="clear" w:color="auto" w:fill="auto"/>
          </w:tcPr>
          <w:p w14:paraId="56A318DE" w14:textId="77777777" w:rsidR="00AD7315" w:rsidRPr="00C33F20" w:rsidRDefault="00AD7315" w:rsidP="00AD731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9FDD118" w14:textId="77777777" w:rsidR="00AD7315" w:rsidRPr="00C33F20" w:rsidRDefault="00AD7315" w:rsidP="00AD7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94B5465" w14:textId="339742B7" w:rsidR="00AD7315" w:rsidRPr="00C33F20" w:rsidRDefault="004B2941" w:rsidP="00AD731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15263">
              <w:rPr>
                <w:rFonts w:ascii="Angsana New" w:hAnsi="Angsana New"/>
                <w:sz w:val="30"/>
                <w:szCs w:val="30"/>
                <w:lang w:val="en-US" w:bidi="th-TH"/>
              </w:rPr>
              <w:t>(1,823)</w:t>
            </w:r>
          </w:p>
        </w:tc>
        <w:tc>
          <w:tcPr>
            <w:tcW w:w="270" w:type="dxa"/>
            <w:shd w:val="clear" w:color="auto" w:fill="auto"/>
          </w:tcPr>
          <w:p w14:paraId="49F175E4" w14:textId="77777777" w:rsidR="00AD7315" w:rsidRPr="00C33F20" w:rsidRDefault="00AD7315" w:rsidP="00AD7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F448571" w14:textId="77777777" w:rsidR="00AD7315" w:rsidRPr="00C33F20" w:rsidRDefault="00AD7315" w:rsidP="00AD731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2C0232F" w14:textId="77777777" w:rsidR="00AD7315" w:rsidRPr="00C33F20" w:rsidRDefault="00AD7315" w:rsidP="00AD7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0128176" w14:textId="267985A9" w:rsidR="00AD7315" w:rsidRPr="00C33F20" w:rsidRDefault="00AD7315" w:rsidP="00AD731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33F20">
              <w:rPr>
                <w:rFonts w:ascii="Angsana New" w:hAnsi="Angsana New"/>
                <w:sz w:val="30"/>
                <w:szCs w:val="30"/>
                <w:lang w:val="en-US" w:bidi="th-TH"/>
              </w:rPr>
              <w:t>(4,405)</w:t>
            </w:r>
          </w:p>
        </w:tc>
      </w:tr>
      <w:tr w:rsidR="00AD7315" w:rsidRPr="00C33F20" w14:paraId="2A29C95A" w14:textId="77777777" w:rsidTr="00AD7315">
        <w:tc>
          <w:tcPr>
            <w:tcW w:w="4140" w:type="dxa"/>
            <w:shd w:val="clear" w:color="auto" w:fill="auto"/>
          </w:tcPr>
          <w:p w14:paraId="680AB645" w14:textId="77777777" w:rsidR="00AD7315" w:rsidRPr="00C33F20" w:rsidRDefault="00AD7315" w:rsidP="00AD7315">
            <w:pPr>
              <w:tabs>
                <w:tab w:val="clear" w:pos="227"/>
              </w:tabs>
              <w:ind w:left="162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33F20">
              <w:rPr>
                <w:rFonts w:ascii="Angsana New" w:hAnsi="Angsana New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990" w:type="dxa"/>
            <w:shd w:val="clear" w:color="auto" w:fill="auto"/>
          </w:tcPr>
          <w:p w14:paraId="7DFF5F76" w14:textId="77777777" w:rsidR="00AD7315" w:rsidRPr="00C33F20" w:rsidRDefault="00AD7315" w:rsidP="00AD731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8FE2F5F" w14:textId="77777777" w:rsidR="00AD7315" w:rsidRPr="00C33F20" w:rsidRDefault="00AD7315" w:rsidP="00AD7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A6C32F1" w14:textId="6F8E7B1B" w:rsidR="00AD7315" w:rsidRPr="00C33F20" w:rsidRDefault="004B2941" w:rsidP="00AD731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15263">
              <w:rPr>
                <w:rFonts w:ascii="Angsana New" w:hAnsi="Angsana New"/>
                <w:sz w:val="30"/>
                <w:szCs w:val="30"/>
                <w:lang w:val="en-US" w:bidi="th-TH"/>
              </w:rPr>
              <w:t>(9</w:t>
            </w:r>
            <w:r w:rsidR="005811AB" w:rsidRPr="005811AB">
              <w:rPr>
                <w:rFonts w:ascii="Angsana New" w:hAnsi="Angsana New" w:hint="cs"/>
                <w:sz w:val="30"/>
                <w:szCs w:val="30"/>
                <w:lang w:val="en-US" w:bidi="th-TH"/>
              </w:rPr>
              <w:t>34</w:t>
            </w:r>
            <w:r w:rsidRPr="00915263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3EB22D1" w14:textId="77777777" w:rsidR="00AD7315" w:rsidRPr="00C33F20" w:rsidRDefault="00AD7315" w:rsidP="00AD7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EA3688A" w14:textId="77777777" w:rsidR="00AD7315" w:rsidRPr="00C33F20" w:rsidRDefault="00AD7315" w:rsidP="00AD731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DEE7451" w14:textId="77777777" w:rsidR="00AD7315" w:rsidRPr="00C33F20" w:rsidRDefault="00AD7315" w:rsidP="00AD7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FF0F669" w14:textId="4506D17A" w:rsidR="00AD7315" w:rsidRPr="00C33F20" w:rsidRDefault="00AD7315" w:rsidP="00AD731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33F20">
              <w:rPr>
                <w:rFonts w:ascii="Angsana New" w:hAnsi="Angsana New"/>
                <w:sz w:val="30"/>
                <w:szCs w:val="30"/>
                <w:lang w:val="en-US" w:bidi="th-TH"/>
              </w:rPr>
              <w:t>(1,121)</w:t>
            </w:r>
          </w:p>
        </w:tc>
      </w:tr>
      <w:tr w:rsidR="00AD7315" w:rsidRPr="00C33F20" w14:paraId="0EC29C38" w14:textId="77777777" w:rsidTr="00AD7315">
        <w:tc>
          <w:tcPr>
            <w:tcW w:w="4140" w:type="dxa"/>
            <w:shd w:val="clear" w:color="auto" w:fill="auto"/>
          </w:tcPr>
          <w:p w14:paraId="201E45CF" w14:textId="4815AB5A" w:rsidR="00AD7315" w:rsidRPr="00C33F20" w:rsidRDefault="00AD7315" w:rsidP="00AD7315">
            <w:pPr>
              <w:tabs>
                <w:tab w:val="clear" w:pos="227"/>
              </w:tabs>
              <w:ind w:left="162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33F20">
              <w:rPr>
                <w:rFonts w:ascii="Angsana New" w:hAnsi="Angsana New"/>
                <w:sz w:val="30"/>
                <w:szCs w:val="30"/>
                <w:cs/>
              </w:rPr>
              <w:t>ค่าใช้จ่ายที่ถือเป็นรายจ่ายทางภาษีไม่ได้และอื่นๆ</w:t>
            </w:r>
          </w:p>
        </w:tc>
        <w:tc>
          <w:tcPr>
            <w:tcW w:w="990" w:type="dxa"/>
            <w:shd w:val="clear" w:color="auto" w:fill="auto"/>
          </w:tcPr>
          <w:p w14:paraId="4468CDF2" w14:textId="77777777" w:rsidR="00AD7315" w:rsidRPr="00C33F20" w:rsidRDefault="00AD7315" w:rsidP="00AD731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3B19C27" w14:textId="77777777" w:rsidR="00AD7315" w:rsidRPr="00C33F20" w:rsidRDefault="00AD7315" w:rsidP="00AD7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FC03279" w14:textId="2B6C9411" w:rsidR="00AD7315" w:rsidRPr="00C33F20" w:rsidRDefault="005811AB" w:rsidP="00AD7315">
            <w:pPr>
              <w:pStyle w:val="acctfourfigures"/>
              <w:tabs>
                <w:tab w:val="clear" w:pos="765"/>
              </w:tabs>
              <w:spacing w:line="240" w:lineRule="atLeast"/>
              <w:ind w:left="-79" w:right="6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811AB">
              <w:rPr>
                <w:rFonts w:ascii="Angsana New" w:hAnsi="Angsana New" w:hint="cs"/>
                <w:sz w:val="30"/>
                <w:szCs w:val="30"/>
                <w:lang w:val="en-US" w:bidi="th-TH"/>
              </w:rPr>
              <w:t>926</w:t>
            </w:r>
          </w:p>
        </w:tc>
        <w:tc>
          <w:tcPr>
            <w:tcW w:w="270" w:type="dxa"/>
            <w:shd w:val="clear" w:color="auto" w:fill="auto"/>
          </w:tcPr>
          <w:p w14:paraId="1B5D2F8A" w14:textId="77777777" w:rsidR="00AD7315" w:rsidRPr="00C33F20" w:rsidRDefault="00AD7315" w:rsidP="00AD7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0F583F8" w14:textId="77777777" w:rsidR="00AD7315" w:rsidRPr="00C33F20" w:rsidRDefault="00AD7315" w:rsidP="00AD731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5D49BD5" w14:textId="77777777" w:rsidR="00AD7315" w:rsidRPr="00C33F20" w:rsidRDefault="00AD7315" w:rsidP="00AD7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86B12F3" w14:textId="3D1E34B0" w:rsidR="00AD7315" w:rsidRPr="00C33F20" w:rsidRDefault="00AD7315" w:rsidP="00AD7315">
            <w:pPr>
              <w:pStyle w:val="acctfourfigures"/>
              <w:tabs>
                <w:tab w:val="clear" w:pos="765"/>
              </w:tabs>
              <w:spacing w:line="240" w:lineRule="atLeast"/>
              <w:ind w:left="-79" w:right="6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33F20">
              <w:rPr>
                <w:rFonts w:ascii="Angsana New" w:hAnsi="Angsana New"/>
                <w:sz w:val="30"/>
                <w:szCs w:val="30"/>
                <w:lang w:val="en-US" w:bidi="th-TH"/>
              </w:rPr>
              <w:t>683</w:t>
            </w:r>
          </w:p>
        </w:tc>
      </w:tr>
      <w:tr w:rsidR="00AD7315" w:rsidRPr="00C33F20" w14:paraId="51DD3E97" w14:textId="77777777" w:rsidTr="00AD7315">
        <w:tc>
          <w:tcPr>
            <w:tcW w:w="4140" w:type="dxa"/>
            <w:shd w:val="clear" w:color="auto" w:fill="auto"/>
          </w:tcPr>
          <w:p w14:paraId="5AEFBCB3" w14:textId="27BBBDB9" w:rsidR="00AD7315" w:rsidRPr="00247B0F" w:rsidRDefault="00AD7315" w:rsidP="00AD7315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33F20">
              <w:rPr>
                <w:rFonts w:ascii="Angsana New" w:hAnsi="Angsana New"/>
                <w:sz w:val="30"/>
                <w:szCs w:val="30"/>
                <w:cs/>
              </w:rPr>
              <w:t xml:space="preserve">ผลขาดทุนทางภาษีเพิ่มขึ้น </w:t>
            </w:r>
            <w:r w:rsidR="00247B0F">
              <w:rPr>
                <w:rFonts w:ascii="Angsana New" w:hAnsi="Angsana New" w:hint="cs"/>
                <w:sz w:val="30"/>
                <w:szCs w:val="30"/>
                <w:cs/>
              </w:rPr>
              <w:t>(ลดลง)</w:t>
            </w:r>
          </w:p>
        </w:tc>
        <w:tc>
          <w:tcPr>
            <w:tcW w:w="990" w:type="dxa"/>
            <w:shd w:val="clear" w:color="auto" w:fill="auto"/>
          </w:tcPr>
          <w:p w14:paraId="3A270D3F" w14:textId="77777777" w:rsidR="00AD7315" w:rsidRPr="00C33F20" w:rsidRDefault="00AD7315" w:rsidP="00AD731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7340B26" w14:textId="77777777" w:rsidR="00AD7315" w:rsidRPr="00C33F20" w:rsidRDefault="00AD7315" w:rsidP="00AD7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729C5B70" w14:textId="63117665" w:rsidR="00AD7315" w:rsidRPr="00C33F20" w:rsidRDefault="004B2941" w:rsidP="007E59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15263">
              <w:rPr>
                <w:rFonts w:ascii="Angsana New" w:hAnsi="Angsana New"/>
                <w:sz w:val="30"/>
                <w:szCs w:val="30"/>
                <w:lang w:val="en-US" w:bidi="th-TH"/>
              </w:rPr>
              <w:t>(2</w:t>
            </w:r>
            <w:r w:rsidR="005811AB" w:rsidRPr="005811AB">
              <w:rPr>
                <w:rFonts w:ascii="Angsana New" w:hAnsi="Angsana New" w:hint="cs"/>
                <w:sz w:val="30"/>
                <w:szCs w:val="30"/>
                <w:lang w:val="en-US" w:bidi="th-TH"/>
              </w:rPr>
              <w:t>85</w:t>
            </w:r>
            <w:r w:rsidRPr="00915263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36CBF16" w14:textId="77777777" w:rsidR="00AD7315" w:rsidRPr="00C33F20" w:rsidRDefault="00AD7315" w:rsidP="00AD7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DEBA24F" w14:textId="77777777" w:rsidR="00AD7315" w:rsidRPr="00C33F20" w:rsidRDefault="00AD7315" w:rsidP="00AD731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3BE7928" w14:textId="77777777" w:rsidR="00AD7315" w:rsidRPr="00C33F20" w:rsidRDefault="00AD7315" w:rsidP="00AD7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D3ABFCE" w14:textId="61489DF6" w:rsidR="00AD7315" w:rsidRPr="00C33F20" w:rsidRDefault="00AD7315" w:rsidP="00AD7315">
            <w:pPr>
              <w:pStyle w:val="acctfourfigures"/>
              <w:tabs>
                <w:tab w:val="clear" w:pos="765"/>
              </w:tabs>
              <w:spacing w:line="240" w:lineRule="atLeast"/>
              <w:ind w:left="-79" w:right="6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33F20">
              <w:rPr>
                <w:rFonts w:ascii="Angsana New" w:hAnsi="Angsana New"/>
                <w:sz w:val="30"/>
                <w:szCs w:val="30"/>
                <w:lang w:val="en-US" w:bidi="th-TH"/>
              </w:rPr>
              <w:t>709</w:t>
            </w:r>
          </w:p>
        </w:tc>
      </w:tr>
      <w:tr w:rsidR="00AD7315" w:rsidRPr="00C33F20" w14:paraId="4529ABA3" w14:textId="77777777" w:rsidTr="00AD7315">
        <w:tc>
          <w:tcPr>
            <w:tcW w:w="4140" w:type="dxa"/>
            <w:shd w:val="clear" w:color="auto" w:fill="auto"/>
          </w:tcPr>
          <w:p w14:paraId="2FB71154" w14:textId="77777777" w:rsidR="00AD7315" w:rsidRPr="00C33F20" w:rsidRDefault="00AD7315" w:rsidP="00AD7315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33F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990" w:type="dxa"/>
            <w:shd w:val="clear" w:color="auto" w:fill="auto"/>
          </w:tcPr>
          <w:p w14:paraId="1D20A1A1" w14:textId="77777777" w:rsidR="00AD7315" w:rsidRPr="00C33F20" w:rsidRDefault="00AD7315" w:rsidP="00AD731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7E5565D" w14:textId="77777777" w:rsidR="00AD7315" w:rsidRPr="00C33F20" w:rsidRDefault="00AD7315" w:rsidP="00AD7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042EDC18" w14:textId="5533864C" w:rsidR="00AD7315" w:rsidRPr="00C33F20" w:rsidRDefault="004B2941" w:rsidP="00AD7315">
            <w:pPr>
              <w:pStyle w:val="acctfourfigures"/>
              <w:tabs>
                <w:tab w:val="clear" w:pos="765"/>
              </w:tabs>
              <w:spacing w:line="240" w:lineRule="atLeast"/>
              <w:ind w:left="-79" w:right="6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1526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6,1</w:t>
            </w:r>
            <w:r w:rsidR="005811AB" w:rsidRPr="005811A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88</w:t>
            </w:r>
          </w:p>
        </w:tc>
        <w:tc>
          <w:tcPr>
            <w:tcW w:w="270" w:type="dxa"/>
            <w:shd w:val="clear" w:color="auto" w:fill="auto"/>
          </w:tcPr>
          <w:p w14:paraId="14BE41F0" w14:textId="77777777" w:rsidR="00AD7315" w:rsidRPr="00C33F20" w:rsidRDefault="00AD7315" w:rsidP="00AD7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1F45706" w14:textId="77777777" w:rsidR="00AD7315" w:rsidRPr="00C33F20" w:rsidRDefault="00AD7315" w:rsidP="00AD731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5BB5BEA" w14:textId="77777777" w:rsidR="00AD7315" w:rsidRPr="00C33F20" w:rsidRDefault="00AD7315" w:rsidP="00AD7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FC21EF0" w14:textId="0142A003" w:rsidR="00AD7315" w:rsidRPr="00C33F20" w:rsidRDefault="00AD7315" w:rsidP="00AD7315">
            <w:pPr>
              <w:pStyle w:val="acctfourfigures"/>
              <w:tabs>
                <w:tab w:val="clear" w:pos="765"/>
              </w:tabs>
              <w:spacing w:line="240" w:lineRule="atLeast"/>
              <w:ind w:left="-79" w:right="6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33F2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6,452</w:t>
            </w:r>
          </w:p>
        </w:tc>
      </w:tr>
      <w:tr w:rsidR="00AD7315" w:rsidRPr="00C33F20" w14:paraId="1B1CB223" w14:textId="77777777" w:rsidTr="00AD7315">
        <w:tc>
          <w:tcPr>
            <w:tcW w:w="4140" w:type="dxa"/>
            <w:shd w:val="clear" w:color="auto" w:fill="auto"/>
          </w:tcPr>
          <w:p w14:paraId="6AAA6CDF" w14:textId="677D2632" w:rsidR="00AD7315" w:rsidRPr="00C33F20" w:rsidRDefault="00AD7315" w:rsidP="00AD7315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33F20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ที่บันทึกต่ำไป</w:t>
            </w:r>
            <w:r w:rsidR="00247B0F">
              <w:rPr>
                <w:rFonts w:ascii="Angsana New" w:hAnsi="Angsana New" w:hint="cs"/>
                <w:sz w:val="30"/>
                <w:szCs w:val="30"/>
                <w:cs/>
              </w:rPr>
              <w:t xml:space="preserve"> (สูงไป)</w:t>
            </w:r>
          </w:p>
        </w:tc>
        <w:tc>
          <w:tcPr>
            <w:tcW w:w="990" w:type="dxa"/>
            <w:shd w:val="clear" w:color="auto" w:fill="auto"/>
          </w:tcPr>
          <w:p w14:paraId="271F8CFE" w14:textId="77777777" w:rsidR="00AD7315" w:rsidRPr="00C33F20" w:rsidRDefault="00AD7315" w:rsidP="00AD731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070A7EC" w14:textId="77777777" w:rsidR="00AD7315" w:rsidRPr="00C33F20" w:rsidRDefault="00AD7315" w:rsidP="00AD7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CE6AC52" w14:textId="34B3FBA2" w:rsidR="00AD7315" w:rsidRPr="00C33F20" w:rsidRDefault="00247B0F" w:rsidP="00D2643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="005811AB" w:rsidRPr="005811AB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4B2941" w:rsidRPr="00915263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86DD0B5" w14:textId="77777777" w:rsidR="00AD7315" w:rsidRPr="00C33F20" w:rsidRDefault="00AD7315" w:rsidP="00AD7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7EC8BFD" w14:textId="77777777" w:rsidR="00AD7315" w:rsidRPr="00C33F20" w:rsidRDefault="00AD7315" w:rsidP="00AD731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8C359C0" w14:textId="77777777" w:rsidR="00AD7315" w:rsidRPr="00C33F20" w:rsidRDefault="00AD7315" w:rsidP="00AD7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95709B7" w14:textId="6FE5FB61" w:rsidR="00AD7315" w:rsidRPr="00C33F20" w:rsidRDefault="00AD7315" w:rsidP="00AD7315">
            <w:pPr>
              <w:pStyle w:val="acctfourfigures"/>
              <w:tabs>
                <w:tab w:val="clear" w:pos="765"/>
              </w:tabs>
              <w:spacing w:line="240" w:lineRule="atLeast"/>
              <w:ind w:left="-79" w:right="65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33F20">
              <w:rPr>
                <w:rFonts w:ascii="Angsana New" w:hAnsi="Angsana New"/>
                <w:sz w:val="30"/>
                <w:szCs w:val="30"/>
                <w:lang w:val="en-US" w:bidi="th-TH"/>
              </w:rPr>
              <w:t>62</w:t>
            </w:r>
          </w:p>
        </w:tc>
      </w:tr>
      <w:tr w:rsidR="00AD7315" w:rsidRPr="00C33F20" w14:paraId="3FBE189B" w14:textId="77777777" w:rsidTr="00AD7315">
        <w:tc>
          <w:tcPr>
            <w:tcW w:w="4140" w:type="dxa"/>
            <w:shd w:val="clear" w:color="auto" w:fill="auto"/>
          </w:tcPr>
          <w:p w14:paraId="36EA978C" w14:textId="77777777" w:rsidR="00AD7315" w:rsidRPr="00C33F20" w:rsidRDefault="00AD7315" w:rsidP="00AD7315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33F20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990" w:type="dxa"/>
            <w:shd w:val="clear" w:color="auto" w:fill="auto"/>
          </w:tcPr>
          <w:p w14:paraId="60C49D7D" w14:textId="77777777" w:rsidR="00AD7315" w:rsidRPr="00C33F20" w:rsidRDefault="00AD7315" w:rsidP="00AD731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1DAB71F" w14:textId="77777777" w:rsidR="00AD7315" w:rsidRPr="00C33F20" w:rsidRDefault="00AD7315" w:rsidP="00AD7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EB023FC" w14:textId="27947E8F" w:rsidR="00AD7315" w:rsidRPr="00C33F20" w:rsidRDefault="004B2941" w:rsidP="007E5942">
            <w:pPr>
              <w:pStyle w:val="acctfourfigures"/>
              <w:tabs>
                <w:tab w:val="clear" w:pos="765"/>
              </w:tabs>
              <w:spacing w:line="240" w:lineRule="atLeast"/>
              <w:ind w:left="-79" w:right="65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15263">
              <w:rPr>
                <w:rFonts w:ascii="Angsana New" w:hAnsi="Angsana New"/>
                <w:sz w:val="30"/>
                <w:szCs w:val="30"/>
                <w:lang w:val="en-US" w:bidi="th-TH"/>
              </w:rPr>
              <w:t>1,097</w:t>
            </w:r>
          </w:p>
        </w:tc>
        <w:tc>
          <w:tcPr>
            <w:tcW w:w="270" w:type="dxa"/>
            <w:shd w:val="clear" w:color="auto" w:fill="auto"/>
          </w:tcPr>
          <w:p w14:paraId="766160F9" w14:textId="77777777" w:rsidR="00AD7315" w:rsidRPr="00C33F20" w:rsidRDefault="00AD7315" w:rsidP="00AD7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0D215FD" w14:textId="77777777" w:rsidR="00AD7315" w:rsidRPr="00C33F20" w:rsidRDefault="00AD7315" w:rsidP="00AD731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6A2432E" w14:textId="77777777" w:rsidR="00AD7315" w:rsidRPr="00C33F20" w:rsidRDefault="00AD7315" w:rsidP="00AD7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9F8255B" w14:textId="76300EF7" w:rsidR="00AD7315" w:rsidRPr="00C33F20" w:rsidRDefault="00AD7315" w:rsidP="00AD731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33F20">
              <w:rPr>
                <w:rFonts w:ascii="Angsana New" w:hAnsi="Angsana New"/>
                <w:sz w:val="30"/>
                <w:szCs w:val="30"/>
                <w:lang w:val="en-US" w:bidi="th-TH"/>
              </w:rPr>
              <w:t>(820)</w:t>
            </w:r>
          </w:p>
        </w:tc>
      </w:tr>
      <w:tr w:rsidR="00AD7315" w:rsidRPr="00300257" w14:paraId="5E431AA2" w14:textId="77777777" w:rsidTr="00AD7315">
        <w:tc>
          <w:tcPr>
            <w:tcW w:w="4140" w:type="dxa"/>
            <w:shd w:val="clear" w:color="auto" w:fill="auto"/>
          </w:tcPr>
          <w:p w14:paraId="7AC2D895" w14:textId="77777777" w:rsidR="00AD7315" w:rsidRPr="00C33F20" w:rsidRDefault="00AD7315" w:rsidP="00AD7315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33F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1FFBCA03" w14:textId="40EBB0E7" w:rsidR="00AD7315" w:rsidRPr="00C33F20" w:rsidRDefault="004B2941" w:rsidP="00AD731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33F2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36" w:type="dxa"/>
            <w:shd w:val="clear" w:color="auto" w:fill="auto"/>
          </w:tcPr>
          <w:p w14:paraId="19818E90" w14:textId="77777777" w:rsidR="00AD7315" w:rsidRPr="00C33F20" w:rsidRDefault="00AD7315" w:rsidP="00AD7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46EA01" w14:textId="06C7FAC3" w:rsidR="00AD7315" w:rsidRPr="00C33F20" w:rsidRDefault="004B2941" w:rsidP="00AD7315">
            <w:pPr>
              <w:pStyle w:val="acctfourfigures"/>
              <w:tabs>
                <w:tab w:val="clear" w:pos="765"/>
              </w:tabs>
              <w:spacing w:line="240" w:lineRule="atLeast"/>
              <w:ind w:left="-79" w:right="6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1526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7,269</w:t>
            </w:r>
          </w:p>
        </w:tc>
        <w:tc>
          <w:tcPr>
            <w:tcW w:w="270" w:type="dxa"/>
            <w:shd w:val="clear" w:color="auto" w:fill="auto"/>
          </w:tcPr>
          <w:p w14:paraId="2D8BEAFA" w14:textId="77777777" w:rsidR="00AD7315" w:rsidRPr="00C33F20" w:rsidRDefault="00AD7315" w:rsidP="00AD7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BC23EA7" w14:textId="10E38004" w:rsidR="00AD7315" w:rsidRPr="00C33F20" w:rsidRDefault="00AD7315" w:rsidP="00AD731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33F2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15EA7199" w14:textId="77777777" w:rsidR="00AD7315" w:rsidRPr="00C33F20" w:rsidRDefault="00AD7315" w:rsidP="00AD7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14C7D5" w14:textId="20E75743" w:rsidR="00AD7315" w:rsidRPr="00300257" w:rsidRDefault="00AD7315" w:rsidP="00AD7315">
            <w:pPr>
              <w:pStyle w:val="acctfourfigures"/>
              <w:tabs>
                <w:tab w:val="clear" w:pos="765"/>
              </w:tabs>
              <w:spacing w:line="240" w:lineRule="atLeast"/>
              <w:ind w:left="-79" w:right="6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33F2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5,694</w:t>
            </w:r>
          </w:p>
        </w:tc>
      </w:tr>
    </w:tbl>
    <w:p w14:paraId="4F61940A" w14:textId="77777777" w:rsidR="00EA3549" w:rsidRPr="00AD7315" w:rsidRDefault="00EA3549" w:rsidP="00AD73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6EF44CB6" w14:textId="77777777" w:rsidR="00EA3549" w:rsidRPr="00300257" w:rsidRDefault="00EA3549" w:rsidP="00EA35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7A20796" w14:textId="2D2FDD13" w:rsidR="00EA3549" w:rsidRDefault="00EA3549" w:rsidP="00EA35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300257">
        <w:rPr>
          <w:rFonts w:ascii="Angsana New" w:hAnsi="Angsana New"/>
          <w:b/>
          <w:bCs/>
          <w:sz w:val="30"/>
          <w:szCs w:val="30"/>
        </w:rPr>
        <w:br w:type="page"/>
      </w:r>
    </w:p>
    <w:p w14:paraId="382DB901" w14:textId="44558FED" w:rsidR="00EC43CB" w:rsidRPr="00300257" w:rsidRDefault="006E11F2" w:rsidP="00EC43CB">
      <w:pPr>
        <w:pStyle w:val="a1"/>
        <w:tabs>
          <w:tab w:val="clear" w:pos="360"/>
          <w:tab w:val="clear" w:pos="720"/>
          <w:tab w:val="clear" w:pos="1080"/>
          <w:tab w:val="left" w:pos="567"/>
        </w:tabs>
        <w:spacing w:line="240" w:lineRule="atLeast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lastRenderedPageBreak/>
        <w:t>31</w:t>
      </w:r>
      <w:r w:rsidR="00EC43CB" w:rsidRPr="00300257">
        <w:rPr>
          <w:rFonts w:ascii="Angsana New" w:hAnsi="Angsana New"/>
          <w:b/>
          <w:bCs/>
          <w:sz w:val="30"/>
          <w:szCs w:val="30"/>
          <w:cs/>
        </w:rPr>
        <w:tab/>
        <w:t>กำไรต่อหุ้นขั้นพื้นฐาน</w:t>
      </w:r>
    </w:p>
    <w:p w14:paraId="4D1F2325" w14:textId="77777777" w:rsidR="00EC43CB" w:rsidRPr="00F24E3F" w:rsidRDefault="00EC43CB" w:rsidP="00EC43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3E941CBB" w14:textId="77777777" w:rsidR="00EC43CB" w:rsidRPr="00300257" w:rsidRDefault="00EC43CB" w:rsidP="00EC43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>กำไรต่อหุ้นขั้นพื้นฐาน</w:t>
      </w:r>
      <w:r w:rsidRPr="00300257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Pr="00300257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300257">
        <w:rPr>
          <w:rFonts w:ascii="Angsana New" w:hAnsi="Angsana New"/>
          <w:sz w:val="30"/>
          <w:szCs w:val="30"/>
          <w:cs/>
        </w:rPr>
        <w:t xml:space="preserve"> คำนวณจากกำไร</w:t>
      </w:r>
      <w:r w:rsidRPr="00300257">
        <w:rPr>
          <w:rFonts w:ascii="Angsana New" w:hAnsi="Angsana New" w:hint="cs"/>
          <w:sz w:val="30"/>
          <w:szCs w:val="30"/>
          <w:cs/>
        </w:rPr>
        <w:t>สำหรับปี</w:t>
      </w:r>
      <w:r w:rsidRPr="00300257">
        <w:rPr>
          <w:rFonts w:ascii="Angsana New" w:hAnsi="Angsana New"/>
          <w:sz w:val="30"/>
          <w:szCs w:val="30"/>
          <w:cs/>
        </w:rPr>
        <w:t>ส่วน</w:t>
      </w:r>
      <w:r w:rsidRPr="00300257">
        <w:rPr>
          <w:rFonts w:ascii="Angsana New" w:hAnsi="Angsana New" w:hint="cs"/>
          <w:sz w:val="30"/>
          <w:szCs w:val="30"/>
          <w:cs/>
        </w:rPr>
        <w:t>ที่เป็น</w:t>
      </w:r>
      <w:r w:rsidRPr="00300257">
        <w:rPr>
          <w:rFonts w:ascii="Angsana New" w:hAnsi="Angsana New"/>
          <w:sz w:val="30"/>
          <w:szCs w:val="30"/>
          <w:cs/>
        </w:rPr>
        <w:t>ของผู้ถือหุ้นสามัญ</w:t>
      </w:r>
      <w:r w:rsidRPr="00300257">
        <w:rPr>
          <w:rFonts w:ascii="Angsana New" w:hAnsi="Angsana New" w:hint="cs"/>
          <w:sz w:val="30"/>
          <w:szCs w:val="30"/>
          <w:cs/>
        </w:rPr>
        <w:t>บริษัทใหญ่</w:t>
      </w:r>
      <w:r w:rsidRPr="00300257">
        <w:rPr>
          <w:rFonts w:ascii="Angsana New" w:hAnsi="Angsana New"/>
          <w:sz w:val="30"/>
          <w:szCs w:val="30"/>
          <w:cs/>
        </w:rPr>
        <w:t xml:space="preserve"> </w:t>
      </w:r>
      <w:r w:rsidRPr="00300257">
        <w:rPr>
          <w:rFonts w:ascii="Angsana New" w:hAnsi="Angsana New" w:hint="cs"/>
          <w:sz w:val="30"/>
          <w:szCs w:val="30"/>
          <w:cs/>
        </w:rPr>
        <w:t>และจำนวน</w:t>
      </w:r>
      <w:r w:rsidRPr="00300257">
        <w:rPr>
          <w:rFonts w:ascii="Angsana New" w:hAnsi="Angsana New"/>
          <w:sz w:val="30"/>
          <w:szCs w:val="30"/>
          <w:cs/>
        </w:rPr>
        <w:t xml:space="preserve">หุ้นสามัญถัวเฉลี่ยถ่วงน้ำหนักที่ออกจำหน่ายแล้วระหว่างปี โดยแสดงการคำนวณดังนี้ </w:t>
      </w:r>
    </w:p>
    <w:p w14:paraId="531F070D" w14:textId="77777777" w:rsidR="00EC43CB" w:rsidRPr="00F24E3F" w:rsidRDefault="00EC43CB" w:rsidP="00EC43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6"/>
          <w:sz w:val="30"/>
          <w:szCs w:val="30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1"/>
        <w:gridCol w:w="1300"/>
        <w:gridCol w:w="275"/>
        <w:gridCol w:w="1313"/>
      </w:tblGrid>
      <w:tr w:rsidR="00EC43CB" w:rsidRPr="0064031E" w14:paraId="1328CC35" w14:textId="77777777" w:rsidTr="00EC43CB">
        <w:tc>
          <w:tcPr>
            <w:tcW w:w="6301" w:type="dxa"/>
          </w:tcPr>
          <w:p w14:paraId="685E64BF" w14:textId="77777777" w:rsidR="00EC43CB" w:rsidRPr="0064031E" w:rsidRDefault="00EC43CB" w:rsidP="00895F5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0" w:type="dxa"/>
          </w:tcPr>
          <w:p w14:paraId="084BEA3A" w14:textId="1782B1FD" w:rsidR="00EC43CB" w:rsidRPr="0064031E" w:rsidRDefault="00EC43CB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031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5" w:type="dxa"/>
          </w:tcPr>
          <w:p w14:paraId="636569B1" w14:textId="77777777" w:rsidR="00EC43CB" w:rsidRPr="0064031E" w:rsidRDefault="00EC43CB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44949519" w14:textId="697B9585" w:rsidR="00EC43CB" w:rsidRPr="0064031E" w:rsidRDefault="00EC43CB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031E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EC43CB" w:rsidRPr="0064031E" w14:paraId="7979AEAE" w14:textId="77777777" w:rsidTr="00EC43CB">
        <w:tc>
          <w:tcPr>
            <w:tcW w:w="6301" w:type="dxa"/>
          </w:tcPr>
          <w:p w14:paraId="1F2EC4DA" w14:textId="77777777" w:rsidR="00EC43CB" w:rsidRPr="0064031E" w:rsidRDefault="00EC43CB" w:rsidP="00895F5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8" w:type="dxa"/>
            <w:gridSpan w:val="3"/>
          </w:tcPr>
          <w:p w14:paraId="6042B07E" w14:textId="77777777" w:rsidR="00EC43CB" w:rsidRPr="0064031E" w:rsidRDefault="00EC43CB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4031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(ล้านบาท </w:t>
            </w:r>
            <w:r w:rsidRPr="0064031E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64031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ล้านหุ้น)</w:t>
            </w:r>
          </w:p>
        </w:tc>
      </w:tr>
      <w:tr w:rsidR="00EC43CB" w:rsidRPr="00F24E3F" w14:paraId="4A6A28B8" w14:textId="77777777" w:rsidTr="00EC43CB">
        <w:tc>
          <w:tcPr>
            <w:tcW w:w="6301" w:type="dxa"/>
          </w:tcPr>
          <w:p w14:paraId="4C2F5267" w14:textId="77777777" w:rsidR="00EC43CB" w:rsidRPr="0064031E" w:rsidRDefault="00EC43CB" w:rsidP="00EC4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031E">
              <w:rPr>
                <w:rFonts w:ascii="Angsana New" w:hAnsi="Angsana New"/>
                <w:sz w:val="30"/>
                <w:szCs w:val="30"/>
                <w:cs/>
              </w:rPr>
              <w:t>กำไรสำหรับปีส่วนที่เป็นของผู้ถือหุ้น</w:t>
            </w:r>
            <w:r w:rsidRPr="0064031E">
              <w:rPr>
                <w:rFonts w:ascii="Angsana New" w:hAnsi="Angsana New" w:hint="cs"/>
                <w:sz w:val="30"/>
                <w:szCs w:val="30"/>
                <w:cs/>
              </w:rPr>
              <w:t>สามัญ</w:t>
            </w:r>
            <w:r w:rsidRPr="0064031E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00" w:type="dxa"/>
            <w:tcBorders>
              <w:bottom w:val="double" w:sz="4" w:space="0" w:color="auto"/>
            </w:tcBorders>
            <w:vAlign w:val="bottom"/>
          </w:tcPr>
          <w:p w14:paraId="4E7929BC" w14:textId="4C6DBCC0" w:rsidR="00EC43CB" w:rsidRPr="0064031E" w:rsidRDefault="00655392" w:rsidP="00EC43CB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44,748</w:t>
            </w:r>
          </w:p>
        </w:tc>
        <w:tc>
          <w:tcPr>
            <w:tcW w:w="275" w:type="dxa"/>
            <w:vAlign w:val="bottom"/>
          </w:tcPr>
          <w:p w14:paraId="1942F5DA" w14:textId="77777777" w:rsidR="00EC43CB" w:rsidRPr="0064031E" w:rsidRDefault="00EC43CB" w:rsidP="00EC43CB">
            <w:pPr>
              <w:tabs>
                <w:tab w:val="clear" w:pos="907"/>
                <w:tab w:val="decimal" w:pos="897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  <w:tcBorders>
              <w:bottom w:val="double" w:sz="4" w:space="0" w:color="auto"/>
            </w:tcBorders>
            <w:vAlign w:val="bottom"/>
          </w:tcPr>
          <w:p w14:paraId="38DE7CE5" w14:textId="694C1EF4" w:rsidR="00EC43CB" w:rsidRPr="0064031E" w:rsidRDefault="00EC43CB" w:rsidP="00F24E3F">
            <w:pPr>
              <w:pStyle w:val="Caption"/>
              <w:spacing w:line="240" w:lineRule="auto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4031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55,041</w:t>
            </w:r>
          </w:p>
        </w:tc>
      </w:tr>
      <w:tr w:rsidR="00EC43CB" w:rsidRPr="0064031E" w14:paraId="2D3EDC48" w14:textId="77777777" w:rsidTr="00EC43CB">
        <w:tc>
          <w:tcPr>
            <w:tcW w:w="6301" w:type="dxa"/>
          </w:tcPr>
          <w:p w14:paraId="65A8F847" w14:textId="77777777" w:rsidR="00EC43CB" w:rsidRPr="0064031E" w:rsidRDefault="00EC43CB" w:rsidP="00EC4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031E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จำนวนหุ้นสามัญถัวเฉลี่ยถ่วงน้ำหนักที่ออกจำหน่ายแล้ว</w:t>
            </w:r>
          </w:p>
        </w:tc>
        <w:tc>
          <w:tcPr>
            <w:tcW w:w="13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E49A90A" w14:textId="77777777" w:rsidR="00EC43CB" w:rsidRPr="0064031E" w:rsidRDefault="00EC43CB" w:rsidP="00EC43CB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4031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1,200</w:t>
            </w:r>
          </w:p>
        </w:tc>
        <w:tc>
          <w:tcPr>
            <w:tcW w:w="275" w:type="dxa"/>
            <w:vAlign w:val="bottom"/>
          </w:tcPr>
          <w:p w14:paraId="0AE6B808" w14:textId="77777777" w:rsidR="00EC43CB" w:rsidRPr="0064031E" w:rsidRDefault="00EC43CB" w:rsidP="00EC43CB">
            <w:pPr>
              <w:tabs>
                <w:tab w:val="clear" w:pos="907"/>
                <w:tab w:val="decimal" w:pos="897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02EC4C0" w14:textId="170B0A08" w:rsidR="00EC43CB" w:rsidRPr="0064031E" w:rsidRDefault="00EC43CB" w:rsidP="00EC43CB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4031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1,200</w:t>
            </w:r>
          </w:p>
        </w:tc>
      </w:tr>
      <w:tr w:rsidR="00EC43CB" w:rsidRPr="0064031E" w14:paraId="642F9D5A" w14:textId="77777777" w:rsidTr="00EC43CB">
        <w:tc>
          <w:tcPr>
            <w:tcW w:w="6301" w:type="dxa"/>
          </w:tcPr>
          <w:p w14:paraId="29BA73E9" w14:textId="77777777" w:rsidR="00EC43CB" w:rsidRPr="0064031E" w:rsidRDefault="00EC43CB" w:rsidP="00EC43CB">
            <w:pPr>
              <w:tabs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03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6403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00" w:type="dxa"/>
            <w:tcBorders>
              <w:bottom w:val="double" w:sz="4" w:space="0" w:color="auto"/>
            </w:tcBorders>
            <w:vAlign w:val="bottom"/>
          </w:tcPr>
          <w:p w14:paraId="70FD7CDF" w14:textId="28EEF136" w:rsidR="00EC43CB" w:rsidRPr="0064031E" w:rsidRDefault="00655392" w:rsidP="00EC43CB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37.29</w:t>
            </w:r>
          </w:p>
        </w:tc>
        <w:tc>
          <w:tcPr>
            <w:tcW w:w="275" w:type="dxa"/>
          </w:tcPr>
          <w:p w14:paraId="47AC5EF0" w14:textId="77777777" w:rsidR="00EC43CB" w:rsidRPr="0064031E" w:rsidRDefault="00EC43CB" w:rsidP="00EC43CB">
            <w:pPr>
              <w:tabs>
                <w:tab w:val="clear" w:pos="907"/>
                <w:tab w:val="decimal" w:pos="897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  <w:tcBorders>
              <w:bottom w:val="double" w:sz="4" w:space="0" w:color="auto"/>
            </w:tcBorders>
            <w:vAlign w:val="bottom"/>
          </w:tcPr>
          <w:p w14:paraId="3AC2F4A1" w14:textId="35C5CD57" w:rsidR="00EC43CB" w:rsidRPr="0064031E" w:rsidRDefault="00EC43CB" w:rsidP="00EC43CB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4031E">
              <w:rPr>
                <w:rFonts w:ascii="Angsana New" w:hAnsi="Angsana New" w:cs="Angsana New"/>
                <w:sz w:val="30"/>
                <w:szCs w:val="30"/>
              </w:rPr>
              <w:t>45.87</w:t>
            </w:r>
          </w:p>
        </w:tc>
      </w:tr>
    </w:tbl>
    <w:p w14:paraId="11B46FDF" w14:textId="77777777" w:rsidR="00EC43CB" w:rsidRPr="00F24E3F" w:rsidRDefault="00EC43CB" w:rsidP="00EC43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2F51A1D3" w14:textId="217F3F42" w:rsidR="004B47EB" w:rsidRPr="006E561F" w:rsidRDefault="006E11F2" w:rsidP="00081E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32</w:t>
      </w:r>
      <w:r w:rsidR="004B47EB" w:rsidRPr="006E561F">
        <w:rPr>
          <w:rFonts w:ascii="Angsana New" w:hAnsi="Angsana New"/>
          <w:b/>
          <w:bCs/>
          <w:sz w:val="30"/>
          <w:szCs w:val="30"/>
          <w:cs/>
        </w:rPr>
        <w:tab/>
        <w:t>เงินปันผล</w:t>
      </w:r>
    </w:p>
    <w:p w14:paraId="69B9D592" w14:textId="77777777" w:rsidR="00F90B7D" w:rsidRPr="007B3625" w:rsidRDefault="00F90B7D" w:rsidP="001670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38FC6CCC" w14:textId="746B4CB5" w:rsidR="00F40AAB" w:rsidRPr="00D34A37" w:rsidRDefault="00F40AAB" w:rsidP="007B3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34A37">
        <w:rPr>
          <w:rFonts w:ascii="Angsana New" w:hAnsi="Angsana New"/>
          <w:sz w:val="30"/>
          <w:szCs w:val="30"/>
          <w:cs/>
        </w:rPr>
        <w:t xml:space="preserve">ที่ประชุมสามัญผู้ถือหุ้นของบริษัทเมื่อวันที่ </w:t>
      </w:r>
      <w:r w:rsidR="004E256E" w:rsidRPr="00D34A37">
        <w:rPr>
          <w:rFonts w:ascii="Angsana New" w:hAnsi="Angsana New"/>
          <w:sz w:val="30"/>
          <w:szCs w:val="30"/>
        </w:rPr>
        <w:t>29</w:t>
      </w:r>
      <w:r w:rsidRPr="00D34A37">
        <w:rPr>
          <w:rFonts w:ascii="Angsana New" w:hAnsi="Angsana New"/>
          <w:sz w:val="30"/>
          <w:szCs w:val="30"/>
          <w:cs/>
        </w:rPr>
        <w:t xml:space="preserve"> มีนาคม </w:t>
      </w:r>
      <w:r w:rsidR="004E256E" w:rsidRPr="00D34A37">
        <w:rPr>
          <w:rFonts w:ascii="Angsana New" w:hAnsi="Angsana New"/>
          <w:sz w:val="30"/>
          <w:szCs w:val="30"/>
        </w:rPr>
        <w:t>2560</w:t>
      </w:r>
      <w:r w:rsidRPr="00D34A37">
        <w:rPr>
          <w:rFonts w:ascii="Angsana New" w:hAnsi="Angsana New"/>
          <w:sz w:val="30"/>
          <w:szCs w:val="30"/>
          <w:cs/>
        </w:rPr>
        <w:t xml:space="preserve"> มีมติอนุมัติจ่ายเงินปันผลประจำปี </w:t>
      </w:r>
      <w:r w:rsidR="004E256E" w:rsidRPr="00D34A37">
        <w:rPr>
          <w:rFonts w:ascii="Angsana New" w:hAnsi="Angsana New"/>
          <w:sz w:val="30"/>
          <w:szCs w:val="30"/>
        </w:rPr>
        <w:t>2559</w:t>
      </w:r>
      <w:r w:rsidRPr="00D34A37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="004E256E" w:rsidRPr="00D26435">
        <w:rPr>
          <w:rFonts w:ascii="Angsana New" w:hAnsi="Angsana New"/>
          <w:spacing w:val="2"/>
          <w:sz w:val="30"/>
          <w:szCs w:val="30"/>
        </w:rPr>
        <w:t>19</w:t>
      </w:r>
      <w:r w:rsidRPr="00D26435">
        <w:rPr>
          <w:rFonts w:ascii="Angsana New" w:hAnsi="Angsana New"/>
          <w:spacing w:val="2"/>
          <w:sz w:val="30"/>
          <w:szCs w:val="30"/>
        </w:rPr>
        <w:t>.</w:t>
      </w:r>
      <w:r w:rsidR="004E256E" w:rsidRPr="00D26435">
        <w:rPr>
          <w:rFonts w:ascii="Angsana New" w:hAnsi="Angsana New"/>
          <w:spacing w:val="2"/>
          <w:sz w:val="30"/>
          <w:szCs w:val="30"/>
        </w:rPr>
        <w:t>00</w:t>
      </w:r>
      <w:r w:rsidRPr="00D26435">
        <w:rPr>
          <w:rFonts w:ascii="Angsana New" w:hAnsi="Angsana New"/>
          <w:spacing w:val="2"/>
          <w:sz w:val="30"/>
          <w:szCs w:val="30"/>
          <w:cs/>
        </w:rPr>
        <w:t xml:space="preserve"> บาท เป็นเงินประมาณ </w:t>
      </w:r>
      <w:r w:rsidR="004E256E" w:rsidRPr="00D26435">
        <w:rPr>
          <w:rFonts w:ascii="Angsana New" w:hAnsi="Angsana New"/>
          <w:spacing w:val="2"/>
          <w:sz w:val="30"/>
          <w:szCs w:val="30"/>
        </w:rPr>
        <w:t>22</w:t>
      </w:r>
      <w:r w:rsidRPr="00D26435">
        <w:rPr>
          <w:rFonts w:ascii="Angsana New" w:hAnsi="Angsana New"/>
          <w:spacing w:val="2"/>
          <w:sz w:val="30"/>
          <w:szCs w:val="30"/>
        </w:rPr>
        <w:t>,</w:t>
      </w:r>
      <w:r w:rsidR="004E256E" w:rsidRPr="00D26435">
        <w:rPr>
          <w:rFonts w:ascii="Angsana New" w:hAnsi="Angsana New"/>
          <w:spacing w:val="2"/>
          <w:sz w:val="30"/>
          <w:szCs w:val="30"/>
        </w:rPr>
        <w:t>800</w:t>
      </w:r>
      <w:r w:rsidRPr="00D26435">
        <w:rPr>
          <w:rFonts w:ascii="Angsana New" w:hAnsi="Angsana New"/>
          <w:spacing w:val="2"/>
          <w:sz w:val="30"/>
          <w:szCs w:val="30"/>
          <w:cs/>
        </w:rPr>
        <w:t xml:space="preserve"> ล้านบาท โดยได้จ่ายเงินปันผลงวดระหว่างกาลในอัตราหุ้นละ </w:t>
      </w:r>
      <w:r w:rsidR="004E256E" w:rsidRPr="00D26435">
        <w:rPr>
          <w:rFonts w:ascii="Angsana New" w:hAnsi="Angsana New"/>
          <w:spacing w:val="2"/>
          <w:sz w:val="30"/>
          <w:szCs w:val="30"/>
        </w:rPr>
        <w:t>8</w:t>
      </w:r>
      <w:r w:rsidRPr="00D26435">
        <w:rPr>
          <w:rFonts w:ascii="Angsana New" w:hAnsi="Angsana New"/>
          <w:spacing w:val="2"/>
          <w:sz w:val="30"/>
          <w:szCs w:val="30"/>
          <w:cs/>
        </w:rPr>
        <w:t>.</w:t>
      </w:r>
      <w:r w:rsidR="004E256E" w:rsidRPr="00D26435">
        <w:rPr>
          <w:rFonts w:ascii="Angsana New" w:hAnsi="Angsana New"/>
          <w:spacing w:val="2"/>
          <w:sz w:val="30"/>
          <w:szCs w:val="30"/>
        </w:rPr>
        <w:t>50</w:t>
      </w:r>
      <w:r w:rsidRPr="00D26435">
        <w:rPr>
          <w:rFonts w:ascii="Angsana New" w:hAnsi="Angsana New"/>
          <w:spacing w:val="2"/>
          <w:sz w:val="30"/>
          <w:szCs w:val="30"/>
          <w:cs/>
        </w:rPr>
        <w:t xml:space="preserve"> บาท ให้แก่</w:t>
      </w:r>
      <w:r w:rsidRPr="00D34A37">
        <w:rPr>
          <w:rFonts w:ascii="Angsana New" w:hAnsi="Angsana New"/>
          <w:sz w:val="30"/>
          <w:szCs w:val="30"/>
          <w:cs/>
        </w:rPr>
        <w:t xml:space="preserve">ผู้ถือหุ้นเฉพาะผู้ที่มีสิทธิรับเงินปันผล คิดเป็นจำนวนเงิน </w:t>
      </w:r>
      <w:r w:rsidR="004E256E" w:rsidRPr="009F13F5">
        <w:rPr>
          <w:rFonts w:ascii="Angsana New" w:hAnsi="Angsana New"/>
          <w:sz w:val="30"/>
          <w:szCs w:val="30"/>
        </w:rPr>
        <w:t>10</w:t>
      </w:r>
      <w:r w:rsidRPr="009F13F5">
        <w:rPr>
          <w:rFonts w:ascii="Angsana New" w:hAnsi="Angsana New"/>
          <w:sz w:val="30"/>
          <w:szCs w:val="30"/>
        </w:rPr>
        <w:t>,</w:t>
      </w:r>
      <w:r w:rsidR="004E256E" w:rsidRPr="009F13F5">
        <w:rPr>
          <w:rFonts w:ascii="Angsana New" w:hAnsi="Angsana New"/>
          <w:sz w:val="30"/>
          <w:szCs w:val="30"/>
        </w:rPr>
        <w:t>198</w:t>
      </w:r>
      <w:r w:rsidRPr="009F13F5">
        <w:rPr>
          <w:rFonts w:ascii="Angsana New" w:hAnsi="Angsana New"/>
          <w:sz w:val="30"/>
          <w:szCs w:val="30"/>
          <w:cs/>
        </w:rPr>
        <w:t xml:space="preserve"> ล้านบาท ซึ่งจ่ายแล้วเมื่อวันที่ </w:t>
      </w:r>
      <w:r w:rsidR="004E256E" w:rsidRPr="009F13F5">
        <w:rPr>
          <w:rFonts w:ascii="Angsana New" w:hAnsi="Angsana New"/>
          <w:sz w:val="30"/>
          <w:szCs w:val="30"/>
        </w:rPr>
        <w:t>25</w:t>
      </w:r>
      <w:r w:rsidRPr="009F13F5">
        <w:rPr>
          <w:rFonts w:ascii="Angsana New" w:hAnsi="Angsana New"/>
          <w:sz w:val="30"/>
          <w:szCs w:val="30"/>
          <w:cs/>
        </w:rPr>
        <w:t xml:space="preserve"> สิงหาคม </w:t>
      </w:r>
      <w:r w:rsidR="004E256E" w:rsidRPr="009F13F5">
        <w:rPr>
          <w:rFonts w:ascii="Angsana New" w:hAnsi="Angsana New"/>
          <w:sz w:val="30"/>
          <w:szCs w:val="30"/>
        </w:rPr>
        <w:t>2559</w:t>
      </w:r>
      <w:r w:rsidRPr="00D34A37">
        <w:rPr>
          <w:rFonts w:ascii="Angsana New" w:hAnsi="Angsana New"/>
          <w:sz w:val="30"/>
          <w:szCs w:val="30"/>
          <w:cs/>
        </w:rPr>
        <w:t xml:space="preserve"> และได้จ่ายเงินปันผลงวดสุดท้ายในอัตราหุ้นละ </w:t>
      </w:r>
      <w:r w:rsidR="004E256E" w:rsidRPr="00D34A37">
        <w:rPr>
          <w:rFonts w:ascii="Angsana New" w:hAnsi="Angsana New"/>
          <w:sz w:val="30"/>
          <w:szCs w:val="30"/>
        </w:rPr>
        <w:t>10</w:t>
      </w:r>
      <w:r w:rsidRPr="00D34A37">
        <w:rPr>
          <w:rFonts w:ascii="Angsana New" w:hAnsi="Angsana New"/>
          <w:sz w:val="30"/>
          <w:szCs w:val="30"/>
          <w:cs/>
        </w:rPr>
        <w:t>.</w:t>
      </w:r>
      <w:r w:rsidR="004E256E" w:rsidRPr="00D34A37">
        <w:rPr>
          <w:rFonts w:ascii="Angsana New" w:hAnsi="Angsana New"/>
          <w:sz w:val="30"/>
          <w:szCs w:val="30"/>
        </w:rPr>
        <w:t>50</w:t>
      </w:r>
      <w:r w:rsidRPr="00D34A37">
        <w:rPr>
          <w:rFonts w:ascii="Angsana New" w:hAnsi="Angsana New"/>
          <w:sz w:val="30"/>
          <w:szCs w:val="30"/>
          <w:cs/>
        </w:rPr>
        <w:t xml:space="preserve"> บาท ให้แก่ผู้ถือหุ้นเฉพาะผู้ที่มีสิทธิรับเงินปันผลคิดเป็นจำนวนเงิน </w:t>
      </w:r>
      <w:r w:rsidR="004E256E" w:rsidRPr="00D34A37">
        <w:rPr>
          <w:rFonts w:ascii="Angsana New" w:hAnsi="Angsana New"/>
          <w:sz w:val="30"/>
          <w:szCs w:val="30"/>
        </w:rPr>
        <w:t>12</w:t>
      </w:r>
      <w:r w:rsidRPr="00D34A37">
        <w:rPr>
          <w:rFonts w:ascii="Angsana New" w:hAnsi="Angsana New"/>
          <w:sz w:val="30"/>
          <w:szCs w:val="30"/>
        </w:rPr>
        <w:t>,</w:t>
      </w:r>
      <w:r w:rsidR="004E256E" w:rsidRPr="00D34A37">
        <w:rPr>
          <w:rFonts w:ascii="Angsana New" w:hAnsi="Angsana New"/>
          <w:sz w:val="30"/>
          <w:szCs w:val="30"/>
        </w:rPr>
        <w:t>600</w:t>
      </w:r>
      <w:r w:rsidRPr="00D34A37">
        <w:rPr>
          <w:rFonts w:ascii="Angsana New" w:hAnsi="Angsana New"/>
          <w:sz w:val="30"/>
          <w:szCs w:val="30"/>
          <w:cs/>
        </w:rPr>
        <w:t xml:space="preserve"> ล้านบาท ซึ่งจ่ายแล้วในวันที่ </w:t>
      </w:r>
      <w:r w:rsidR="004E256E" w:rsidRPr="00D34A37">
        <w:rPr>
          <w:rFonts w:ascii="Angsana New" w:hAnsi="Angsana New"/>
          <w:sz w:val="30"/>
          <w:szCs w:val="30"/>
        </w:rPr>
        <w:t>27</w:t>
      </w:r>
      <w:r w:rsidRPr="00D34A37">
        <w:rPr>
          <w:rFonts w:ascii="Angsana New" w:hAnsi="Angsana New"/>
          <w:sz w:val="30"/>
          <w:szCs w:val="30"/>
          <w:cs/>
        </w:rPr>
        <w:t xml:space="preserve"> เมษายน </w:t>
      </w:r>
      <w:r w:rsidR="004E256E" w:rsidRPr="00D34A37">
        <w:rPr>
          <w:rFonts w:ascii="Angsana New" w:hAnsi="Angsana New"/>
          <w:sz w:val="30"/>
          <w:szCs w:val="30"/>
        </w:rPr>
        <w:t>2560</w:t>
      </w:r>
    </w:p>
    <w:p w14:paraId="40EA1D62" w14:textId="77777777" w:rsidR="008C0BC1" w:rsidRPr="007B3625" w:rsidRDefault="008C0BC1" w:rsidP="008C0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707600AE" w14:textId="536AC266" w:rsidR="008C0BC1" w:rsidRDefault="008C0BC1" w:rsidP="007B3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21339">
        <w:rPr>
          <w:rFonts w:ascii="Angsana New" w:hAnsi="Angsana New"/>
          <w:sz w:val="30"/>
          <w:szCs w:val="30"/>
          <w:cs/>
        </w:rPr>
        <w:t>ที่</w:t>
      </w:r>
      <w:r w:rsidRPr="00D34A37">
        <w:rPr>
          <w:rFonts w:ascii="Angsana New" w:hAnsi="Angsana New"/>
          <w:sz w:val="30"/>
          <w:szCs w:val="30"/>
          <w:cs/>
        </w:rPr>
        <w:t xml:space="preserve">ประชุมสามัญผู้ถือหุ้นของบริษัทเมื่อวันที่ </w:t>
      </w:r>
      <w:r w:rsidR="004E256E" w:rsidRPr="00D34A37">
        <w:rPr>
          <w:rFonts w:ascii="Angsana New" w:hAnsi="Angsana New"/>
          <w:sz w:val="30"/>
          <w:szCs w:val="30"/>
        </w:rPr>
        <w:t>28</w:t>
      </w:r>
      <w:r w:rsidRPr="00D34A37">
        <w:rPr>
          <w:rFonts w:ascii="Angsana New" w:hAnsi="Angsana New"/>
          <w:sz w:val="30"/>
          <w:szCs w:val="30"/>
          <w:cs/>
        </w:rPr>
        <w:t xml:space="preserve"> มีนาคม </w:t>
      </w:r>
      <w:r w:rsidR="004E256E" w:rsidRPr="00D34A37">
        <w:rPr>
          <w:rFonts w:ascii="Angsana New" w:hAnsi="Angsana New"/>
          <w:sz w:val="30"/>
          <w:szCs w:val="30"/>
        </w:rPr>
        <w:t>2561</w:t>
      </w:r>
      <w:r w:rsidRPr="00D34A37">
        <w:rPr>
          <w:rFonts w:ascii="Angsana New" w:hAnsi="Angsana New"/>
          <w:sz w:val="30"/>
          <w:szCs w:val="30"/>
          <w:cs/>
        </w:rPr>
        <w:t xml:space="preserve"> มีมติอนุมัติจ่ายเงินปันผลประจำปี </w:t>
      </w:r>
      <w:r w:rsidR="004E256E" w:rsidRPr="00D34A37">
        <w:rPr>
          <w:rFonts w:ascii="Angsana New" w:hAnsi="Angsana New"/>
          <w:sz w:val="30"/>
          <w:szCs w:val="30"/>
        </w:rPr>
        <w:t>2560</w:t>
      </w:r>
      <w:r w:rsidRPr="00D34A37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="004E256E" w:rsidRPr="00D34A37">
        <w:rPr>
          <w:rFonts w:ascii="Angsana New" w:hAnsi="Angsana New"/>
          <w:sz w:val="30"/>
          <w:szCs w:val="30"/>
        </w:rPr>
        <w:t>19</w:t>
      </w:r>
      <w:r w:rsidRPr="00D34A37">
        <w:rPr>
          <w:rFonts w:ascii="Angsana New" w:hAnsi="Angsana New"/>
          <w:sz w:val="30"/>
          <w:szCs w:val="30"/>
        </w:rPr>
        <w:t>.</w:t>
      </w:r>
      <w:r w:rsidR="004E256E" w:rsidRPr="00D34A37">
        <w:rPr>
          <w:rFonts w:ascii="Angsana New" w:hAnsi="Angsana New"/>
          <w:sz w:val="30"/>
          <w:szCs w:val="30"/>
        </w:rPr>
        <w:t>00</w:t>
      </w:r>
      <w:r w:rsidRPr="00D34A37">
        <w:rPr>
          <w:rFonts w:ascii="Angsana New" w:hAnsi="Angsana New"/>
          <w:sz w:val="30"/>
          <w:szCs w:val="30"/>
          <w:cs/>
        </w:rPr>
        <w:t xml:space="preserve"> บาท เป็นเงินประมาณ </w:t>
      </w:r>
      <w:r w:rsidR="004E256E" w:rsidRPr="00D34A37">
        <w:rPr>
          <w:rFonts w:ascii="Angsana New" w:hAnsi="Angsana New"/>
          <w:sz w:val="30"/>
          <w:szCs w:val="30"/>
        </w:rPr>
        <w:t>22</w:t>
      </w:r>
      <w:r w:rsidRPr="00D34A37">
        <w:rPr>
          <w:rFonts w:ascii="Angsana New" w:hAnsi="Angsana New"/>
          <w:sz w:val="30"/>
          <w:szCs w:val="30"/>
        </w:rPr>
        <w:t>,</w:t>
      </w:r>
      <w:r w:rsidR="004E256E" w:rsidRPr="00D34A37">
        <w:rPr>
          <w:rFonts w:ascii="Angsana New" w:hAnsi="Angsana New"/>
          <w:sz w:val="30"/>
          <w:szCs w:val="30"/>
        </w:rPr>
        <w:t>800</w:t>
      </w:r>
      <w:r w:rsidRPr="00D34A37">
        <w:rPr>
          <w:rFonts w:ascii="Angsana New" w:hAnsi="Angsana New"/>
          <w:sz w:val="30"/>
          <w:szCs w:val="30"/>
          <w:cs/>
        </w:rPr>
        <w:t xml:space="preserve"> ล้านบาท โดยได้จ่ายเงินปันผลงวดระหว่างกาลในอัตราหุ้นละ </w:t>
      </w:r>
      <w:r w:rsidR="004E256E" w:rsidRPr="00D34A37">
        <w:rPr>
          <w:rFonts w:ascii="Angsana New" w:hAnsi="Angsana New"/>
          <w:sz w:val="30"/>
          <w:szCs w:val="30"/>
        </w:rPr>
        <w:t>8</w:t>
      </w:r>
      <w:r w:rsidRPr="00D34A37">
        <w:rPr>
          <w:rFonts w:ascii="Angsana New" w:hAnsi="Angsana New"/>
          <w:sz w:val="30"/>
          <w:szCs w:val="30"/>
          <w:cs/>
        </w:rPr>
        <w:t>.</w:t>
      </w:r>
      <w:r w:rsidR="004E256E" w:rsidRPr="00D34A37">
        <w:rPr>
          <w:rFonts w:ascii="Angsana New" w:hAnsi="Angsana New"/>
          <w:sz w:val="30"/>
          <w:szCs w:val="30"/>
        </w:rPr>
        <w:t>50</w:t>
      </w:r>
      <w:r w:rsidRPr="00D34A37">
        <w:rPr>
          <w:rFonts w:ascii="Angsana New" w:hAnsi="Angsana New"/>
          <w:sz w:val="30"/>
          <w:szCs w:val="30"/>
          <w:cs/>
        </w:rPr>
        <w:t xml:space="preserve"> บาท ให้แก่ผู้ถือหุ้นเฉพาะผู้ที่มีสิทธิรับเงินปันผล คิดเป็นจำนวนเงิน </w:t>
      </w:r>
      <w:r w:rsidR="004E256E" w:rsidRPr="009F13F5">
        <w:rPr>
          <w:rFonts w:ascii="Angsana New" w:hAnsi="Angsana New"/>
          <w:sz w:val="30"/>
          <w:szCs w:val="30"/>
        </w:rPr>
        <w:t>10</w:t>
      </w:r>
      <w:r w:rsidRPr="009F13F5">
        <w:rPr>
          <w:rFonts w:ascii="Angsana New" w:hAnsi="Angsana New"/>
          <w:sz w:val="30"/>
          <w:szCs w:val="30"/>
        </w:rPr>
        <w:t>,</w:t>
      </w:r>
      <w:r w:rsidR="004E256E" w:rsidRPr="009F13F5">
        <w:rPr>
          <w:rFonts w:ascii="Angsana New" w:hAnsi="Angsana New"/>
          <w:sz w:val="30"/>
          <w:szCs w:val="30"/>
        </w:rPr>
        <w:t>199</w:t>
      </w:r>
      <w:r w:rsidR="00A27107" w:rsidRPr="009F13F5">
        <w:rPr>
          <w:rFonts w:ascii="Angsana New" w:hAnsi="Angsana New"/>
          <w:sz w:val="30"/>
          <w:szCs w:val="30"/>
          <w:cs/>
        </w:rPr>
        <w:t xml:space="preserve"> </w:t>
      </w:r>
      <w:r w:rsidRPr="009F13F5">
        <w:rPr>
          <w:rFonts w:ascii="Angsana New" w:hAnsi="Angsana New"/>
          <w:sz w:val="30"/>
          <w:szCs w:val="30"/>
          <w:cs/>
        </w:rPr>
        <w:t xml:space="preserve">ล้านบาท ซึ่งจ่ายแล้วเมื่อวันที่ </w:t>
      </w:r>
      <w:r w:rsidR="004E256E" w:rsidRPr="009F13F5">
        <w:rPr>
          <w:rFonts w:ascii="Angsana New" w:hAnsi="Angsana New"/>
          <w:sz w:val="30"/>
          <w:szCs w:val="30"/>
        </w:rPr>
        <w:t>24</w:t>
      </w:r>
      <w:r w:rsidRPr="009F13F5">
        <w:rPr>
          <w:rFonts w:ascii="Angsana New" w:hAnsi="Angsana New"/>
          <w:sz w:val="30"/>
          <w:szCs w:val="30"/>
          <w:cs/>
        </w:rPr>
        <w:t xml:space="preserve"> สิงหาคม </w:t>
      </w:r>
      <w:r w:rsidR="004E256E" w:rsidRPr="009F13F5">
        <w:rPr>
          <w:rFonts w:ascii="Angsana New" w:hAnsi="Angsana New"/>
          <w:sz w:val="30"/>
          <w:szCs w:val="30"/>
        </w:rPr>
        <w:t>2560</w:t>
      </w:r>
      <w:r w:rsidRPr="00D34A37">
        <w:rPr>
          <w:rFonts w:ascii="Angsana New" w:hAnsi="Angsana New"/>
          <w:sz w:val="30"/>
          <w:szCs w:val="30"/>
          <w:cs/>
        </w:rPr>
        <w:t xml:space="preserve"> และได้จ่ายเงินปันผลงวดสุดท้ายในอัตราหุ้นละ </w:t>
      </w:r>
      <w:r w:rsidR="004E256E" w:rsidRPr="00D34A37">
        <w:rPr>
          <w:rFonts w:ascii="Angsana New" w:hAnsi="Angsana New"/>
          <w:sz w:val="30"/>
          <w:szCs w:val="30"/>
        </w:rPr>
        <w:t>10</w:t>
      </w:r>
      <w:r w:rsidRPr="00D34A37">
        <w:rPr>
          <w:rFonts w:ascii="Angsana New" w:hAnsi="Angsana New"/>
          <w:sz w:val="30"/>
          <w:szCs w:val="30"/>
          <w:cs/>
        </w:rPr>
        <w:t>.</w:t>
      </w:r>
      <w:r w:rsidR="004E256E" w:rsidRPr="00D34A37">
        <w:rPr>
          <w:rFonts w:ascii="Angsana New" w:hAnsi="Angsana New"/>
          <w:sz w:val="30"/>
          <w:szCs w:val="30"/>
        </w:rPr>
        <w:t>50</w:t>
      </w:r>
      <w:r w:rsidRPr="00D34A37">
        <w:rPr>
          <w:rFonts w:ascii="Angsana New" w:hAnsi="Angsana New"/>
          <w:sz w:val="30"/>
          <w:szCs w:val="30"/>
          <w:cs/>
        </w:rPr>
        <w:t xml:space="preserve"> บาท ให้แก่ผู้ถือหุ้นเฉพาะผู้ที่มีสิทธิรับเงินปันผลคิดเป็นจำนวนเงิน </w:t>
      </w:r>
      <w:r w:rsidR="004E256E" w:rsidRPr="00D34A37">
        <w:rPr>
          <w:rFonts w:ascii="Angsana New" w:hAnsi="Angsana New"/>
          <w:sz w:val="30"/>
          <w:szCs w:val="30"/>
        </w:rPr>
        <w:t>12</w:t>
      </w:r>
      <w:r w:rsidRPr="00D34A37">
        <w:rPr>
          <w:rFonts w:ascii="Angsana New" w:hAnsi="Angsana New"/>
          <w:sz w:val="30"/>
          <w:szCs w:val="30"/>
        </w:rPr>
        <w:t>,</w:t>
      </w:r>
      <w:r w:rsidR="004E256E" w:rsidRPr="00D34A37">
        <w:rPr>
          <w:rFonts w:ascii="Angsana New" w:hAnsi="Angsana New"/>
          <w:sz w:val="30"/>
          <w:szCs w:val="30"/>
        </w:rPr>
        <w:t>600</w:t>
      </w:r>
      <w:r w:rsidRPr="00D34A37">
        <w:rPr>
          <w:rFonts w:ascii="Angsana New" w:hAnsi="Angsana New"/>
          <w:sz w:val="30"/>
          <w:szCs w:val="30"/>
          <w:cs/>
        </w:rPr>
        <w:t xml:space="preserve"> ล้านบาท ซึ่งจ่ายแล้วในวันที่ </w:t>
      </w:r>
      <w:r w:rsidR="004E256E" w:rsidRPr="00D34A37">
        <w:rPr>
          <w:rFonts w:ascii="Angsana New" w:hAnsi="Angsana New"/>
          <w:sz w:val="30"/>
          <w:szCs w:val="30"/>
        </w:rPr>
        <w:t>20</w:t>
      </w:r>
      <w:r w:rsidR="00321339" w:rsidRPr="00D34A37">
        <w:rPr>
          <w:rFonts w:ascii="Angsana New" w:hAnsi="Angsana New"/>
          <w:sz w:val="30"/>
          <w:szCs w:val="30"/>
        </w:rPr>
        <w:t xml:space="preserve"> </w:t>
      </w:r>
      <w:r w:rsidRPr="00D34A37">
        <w:rPr>
          <w:rFonts w:ascii="Angsana New" w:hAnsi="Angsana New"/>
          <w:sz w:val="30"/>
          <w:szCs w:val="30"/>
          <w:cs/>
        </w:rPr>
        <w:t xml:space="preserve">เมษายน </w:t>
      </w:r>
      <w:r w:rsidR="004E256E" w:rsidRPr="00D34A37">
        <w:rPr>
          <w:rFonts w:ascii="Angsana New" w:hAnsi="Angsana New"/>
          <w:sz w:val="30"/>
          <w:szCs w:val="30"/>
        </w:rPr>
        <w:t>2561</w:t>
      </w:r>
    </w:p>
    <w:p w14:paraId="6A789AEB" w14:textId="77777777" w:rsidR="00547E52" w:rsidRDefault="00547E52" w:rsidP="008C0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5F7921A" w14:textId="77777777" w:rsidR="00C30522" w:rsidRPr="00790634" w:rsidRDefault="00C30522" w:rsidP="00C30522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324A19">
        <w:rPr>
          <w:rFonts w:ascii="Angsana New" w:hAnsi="Angsana New"/>
          <w:sz w:val="30"/>
          <w:szCs w:val="30"/>
          <w:cs/>
          <w:lang w:val="en-US" w:bidi="th-TH"/>
        </w:rPr>
        <w:t>ที่ประชุมคณะกรรมการบริษัทเมื่อวันที่</w:t>
      </w:r>
      <w:r w:rsidRPr="00324A19">
        <w:rPr>
          <w:rFonts w:ascii="Angsana New" w:hAnsi="Angsana New"/>
          <w:sz w:val="30"/>
          <w:szCs w:val="30"/>
          <w:lang w:val="en-US"/>
        </w:rPr>
        <w:t xml:space="preserve"> 25 </w:t>
      </w:r>
      <w:r w:rsidRPr="00324A19">
        <w:rPr>
          <w:rFonts w:ascii="Angsana New" w:hAnsi="Angsana New"/>
          <w:sz w:val="30"/>
          <w:szCs w:val="30"/>
          <w:cs/>
          <w:lang w:val="en-US" w:bidi="th-TH"/>
        </w:rPr>
        <w:t>กรกฎาคม</w:t>
      </w:r>
      <w:r w:rsidRPr="00324A19">
        <w:rPr>
          <w:rFonts w:ascii="Angsana New" w:hAnsi="Angsana New"/>
          <w:sz w:val="30"/>
          <w:szCs w:val="30"/>
          <w:lang w:val="en-US"/>
        </w:rPr>
        <w:t xml:space="preserve"> </w:t>
      </w:r>
      <w:r w:rsidRPr="00324A19">
        <w:rPr>
          <w:rFonts w:ascii="Angsana New" w:hAnsi="Angsana New"/>
          <w:sz w:val="30"/>
          <w:szCs w:val="30"/>
          <w:lang w:val="en-US" w:bidi="th-TH"/>
        </w:rPr>
        <w:t>2561</w:t>
      </w:r>
      <w:r w:rsidRPr="00324A19">
        <w:rPr>
          <w:rFonts w:ascii="Angsana New" w:hAnsi="Angsana New"/>
          <w:sz w:val="30"/>
          <w:szCs w:val="30"/>
          <w:lang w:val="en-US"/>
        </w:rPr>
        <w:t xml:space="preserve"> </w:t>
      </w:r>
      <w:r w:rsidRPr="00324A19">
        <w:rPr>
          <w:rFonts w:ascii="Angsana New" w:hAnsi="Angsana New"/>
          <w:sz w:val="30"/>
          <w:szCs w:val="30"/>
          <w:cs/>
          <w:lang w:val="en-US" w:bidi="th-TH"/>
        </w:rPr>
        <w:t>มีมติอนุมัติจ่ายเงินปันผลระหว่างกาลปี</w:t>
      </w:r>
      <w:r w:rsidRPr="00324A19">
        <w:rPr>
          <w:rFonts w:ascii="Angsana New" w:hAnsi="Angsana New"/>
          <w:sz w:val="30"/>
          <w:szCs w:val="30"/>
          <w:lang w:val="en-US" w:bidi="th-TH"/>
        </w:rPr>
        <w:t xml:space="preserve"> 2561</w:t>
      </w:r>
      <w:r w:rsidRPr="00324A19">
        <w:rPr>
          <w:rFonts w:ascii="Angsana New" w:hAnsi="Angsana New"/>
          <w:sz w:val="30"/>
          <w:szCs w:val="30"/>
          <w:lang w:val="en-US" w:bidi="th-TH"/>
        </w:rPr>
        <w:br/>
      </w:r>
      <w:r w:rsidRPr="00324A19">
        <w:rPr>
          <w:rFonts w:ascii="Angsana New" w:hAnsi="Angsana New"/>
          <w:sz w:val="30"/>
          <w:szCs w:val="30"/>
          <w:cs/>
          <w:lang w:val="en-US" w:bidi="th-TH"/>
        </w:rPr>
        <w:t>ในอัตราหุ้นละ</w:t>
      </w:r>
      <w:r w:rsidRPr="00324A19">
        <w:rPr>
          <w:rFonts w:ascii="Angsana New" w:hAnsi="Angsana New"/>
          <w:sz w:val="30"/>
          <w:szCs w:val="30"/>
          <w:lang w:val="en-US" w:bidi="th-TH"/>
        </w:rPr>
        <w:t xml:space="preserve"> 8.50</w:t>
      </w:r>
      <w:r w:rsidRPr="00324A19">
        <w:rPr>
          <w:rFonts w:ascii="Angsana New" w:hAnsi="Angsana New"/>
          <w:sz w:val="30"/>
          <w:szCs w:val="30"/>
          <w:cs/>
          <w:lang w:val="en-US" w:bidi="th-TH"/>
        </w:rPr>
        <w:t xml:space="preserve"> บาท</w:t>
      </w:r>
      <w:r w:rsidRPr="00324A19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324A19">
        <w:rPr>
          <w:rFonts w:ascii="Angsana New" w:hAnsi="Angsana New"/>
          <w:sz w:val="30"/>
          <w:szCs w:val="30"/>
          <w:cs/>
          <w:lang w:val="en-US" w:bidi="th-TH"/>
        </w:rPr>
        <w:t>ให้แก่ผู้ถือหุ้นเฉพาะผู้ที่มีสิทธิรับเงินปันผล</w:t>
      </w:r>
      <w:r w:rsidRPr="00324A19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324A19">
        <w:rPr>
          <w:rFonts w:ascii="Angsana New" w:hAnsi="Angsana New"/>
          <w:sz w:val="30"/>
          <w:szCs w:val="30"/>
          <w:cs/>
          <w:lang w:val="en-US" w:bidi="th-TH"/>
        </w:rPr>
        <w:t>คิดเป็นจำนวนเงินประมาณ</w:t>
      </w:r>
      <w:r w:rsidRPr="00324A19">
        <w:rPr>
          <w:rFonts w:ascii="Angsana New" w:hAnsi="Angsana New"/>
          <w:sz w:val="30"/>
          <w:szCs w:val="30"/>
          <w:lang w:val="en-US" w:bidi="th-TH"/>
        </w:rPr>
        <w:t xml:space="preserve"> 10,200</w:t>
      </w:r>
      <w:r w:rsidRPr="00324A19">
        <w:rPr>
          <w:rFonts w:ascii="Angsana New" w:hAnsi="Angsana New"/>
          <w:sz w:val="30"/>
          <w:szCs w:val="30"/>
          <w:cs/>
          <w:lang w:val="en-US" w:bidi="th-TH"/>
        </w:rPr>
        <w:t xml:space="preserve"> ล้านบาท</w:t>
      </w:r>
      <w:r w:rsidRPr="00324A19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324A19">
        <w:rPr>
          <w:rFonts w:ascii="Angsana New" w:hAnsi="Angsana New"/>
          <w:sz w:val="30"/>
          <w:szCs w:val="30"/>
          <w:cs/>
          <w:lang w:val="en-US" w:bidi="th-TH"/>
        </w:rPr>
        <w:t>ซึ่งจ่ายแล้วในวันที่</w:t>
      </w:r>
      <w:r w:rsidRPr="00324A19">
        <w:rPr>
          <w:rFonts w:ascii="Angsana New" w:hAnsi="Angsana New"/>
          <w:sz w:val="30"/>
          <w:szCs w:val="30"/>
          <w:lang w:val="en-US" w:bidi="th-TH"/>
        </w:rPr>
        <w:t xml:space="preserve"> 22</w:t>
      </w:r>
      <w:r w:rsidRPr="00324A19">
        <w:rPr>
          <w:rFonts w:ascii="Angsana New" w:hAnsi="Angsana New"/>
          <w:sz w:val="30"/>
          <w:szCs w:val="30"/>
          <w:cs/>
          <w:lang w:val="en-US" w:bidi="th-TH"/>
        </w:rPr>
        <w:t xml:space="preserve"> สิงหาคม</w:t>
      </w:r>
      <w:r w:rsidRPr="00324A19">
        <w:rPr>
          <w:rFonts w:ascii="Angsana New" w:hAnsi="Angsana New"/>
          <w:sz w:val="30"/>
          <w:szCs w:val="30"/>
          <w:lang w:val="en-US" w:bidi="th-TH"/>
        </w:rPr>
        <w:t xml:space="preserve"> 2561</w:t>
      </w:r>
    </w:p>
    <w:p w14:paraId="6839E233" w14:textId="77777777" w:rsidR="004E5278" w:rsidRDefault="004E5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ADBE363" w14:textId="0D6A7755" w:rsidR="004E5278" w:rsidRPr="00D95563" w:rsidRDefault="006E11F2" w:rsidP="004E5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30"/>
          <w:szCs w:val="30"/>
          <w:highlight w:val="yellow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33</w:t>
      </w:r>
      <w:r w:rsidR="004E5278" w:rsidRPr="00672D4D">
        <w:rPr>
          <w:rFonts w:ascii="Angsana New" w:hAnsi="Angsana New"/>
          <w:b/>
          <w:bCs/>
          <w:sz w:val="30"/>
          <w:szCs w:val="30"/>
          <w:cs/>
        </w:rPr>
        <w:tab/>
        <w:t>สัญญา</w:t>
      </w:r>
    </w:p>
    <w:p w14:paraId="10AF4142" w14:textId="77777777" w:rsidR="004E5278" w:rsidRPr="004E5278" w:rsidRDefault="004E5278" w:rsidP="004E5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E6730DB" w14:textId="77777777" w:rsidR="004E5278" w:rsidRPr="00645209" w:rsidRDefault="004E5278" w:rsidP="004E5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645209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645209">
        <w:rPr>
          <w:rFonts w:ascii="Angsana New" w:hAnsi="Angsana New"/>
          <w:sz w:val="30"/>
          <w:szCs w:val="30"/>
        </w:rPr>
        <w:t>31</w:t>
      </w:r>
      <w:r w:rsidRPr="00645209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7E5942">
        <w:rPr>
          <w:rFonts w:ascii="Angsana New" w:hAnsi="Angsana New"/>
          <w:sz w:val="30"/>
          <w:szCs w:val="30"/>
          <w:cs/>
        </w:rPr>
        <w:t>กลุ่มบริษัทมี</w:t>
      </w:r>
    </w:p>
    <w:p w14:paraId="47CA1E05" w14:textId="77777777" w:rsidR="004E5278" w:rsidRPr="00645209" w:rsidRDefault="004E5278" w:rsidP="00C57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FEE8534" w14:textId="77C2D704" w:rsidR="004E5278" w:rsidRPr="007E5942" w:rsidRDefault="004E5278" w:rsidP="004E5278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993" w:hanging="426"/>
        <w:jc w:val="thaiDistribute"/>
        <w:rPr>
          <w:rFonts w:ascii="Angsana New" w:hAnsi="Angsana New"/>
          <w:sz w:val="30"/>
          <w:szCs w:val="30"/>
        </w:rPr>
      </w:pPr>
      <w:r w:rsidRPr="00D26435">
        <w:rPr>
          <w:rFonts w:ascii="Angsana New" w:hAnsi="Angsana New"/>
          <w:spacing w:val="4"/>
          <w:sz w:val="30"/>
          <w:szCs w:val="30"/>
          <w:cs/>
        </w:rPr>
        <w:t>บริษัทย่อยหลายแห่งได้ทำสัญญากับบริษัทต่างประเทศหลายแห่ง โดยบริษัทต่างประเทศดังกล่าวจะให้</w:t>
      </w:r>
      <w:r w:rsidRPr="00D26435">
        <w:rPr>
          <w:rFonts w:ascii="Angsana New" w:hAnsi="Angsana New"/>
          <w:spacing w:val="6"/>
          <w:sz w:val="30"/>
          <w:szCs w:val="30"/>
          <w:cs/>
        </w:rPr>
        <w:t>ความช่วยเหลือเกี่ยวกับข้อมูลและความรู้ทางวิชาการและความช่วยเหลือด้านเทคนิคในการผลิตสินค้า</w:t>
      </w:r>
      <w:r w:rsidRPr="007E5942">
        <w:rPr>
          <w:rFonts w:ascii="Angsana New" w:hAnsi="Angsana New"/>
          <w:spacing w:val="4"/>
          <w:sz w:val="30"/>
          <w:szCs w:val="30"/>
          <w:cs/>
        </w:rPr>
        <w:t>ตามสิทธิ</w:t>
      </w:r>
      <w:r w:rsidRPr="007E5942">
        <w:rPr>
          <w:rFonts w:ascii="Angsana New" w:hAnsi="Angsana New"/>
          <w:sz w:val="30"/>
          <w:szCs w:val="30"/>
          <w:cs/>
        </w:rPr>
        <w:t xml:space="preserve">การผลิต ณ วันที่ </w:t>
      </w:r>
      <w:r w:rsidRPr="007E5942">
        <w:rPr>
          <w:rFonts w:ascii="Angsana New" w:hAnsi="Angsana New"/>
          <w:sz w:val="30"/>
          <w:szCs w:val="30"/>
        </w:rPr>
        <w:t>31</w:t>
      </w:r>
      <w:r w:rsidRPr="007E5942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7E5942">
        <w:rPr>
          <w:rFonts w:ascii="Angsana New" w:hAnsi="Angsana New"/>
          <w:sz w:val="30"/>
          <w:szCs w:val="30"/>
        </w:rPr>
        <w:t>256</w:t>
      </w:r>
      <w:r w:rsidR="00645209" w:rsidRPr="007E5942">
        <w:rPr>
          <w:rFonts w:ascii="Angsana New" w:hAnsi="Angsana New"/>
          <w:sz w:val="30"/>
          <w:szCs w:val="30"/>
        </w:rPr>
        <w:t>1</w:t>
      </w:r>
      <w:r w:rsidRPr="007E5942">
        <w:rPr>
          <w:rFonts w:ascii="Angsana New" w:hAnsi="Angsana New"/>
          <w:sz w:val="30"/>
          <w:szCs w:val="30"/>
          <w:cs/>
        </w:rPr>
        <w:t xml:space="preserve"> บริษัทย่อยผูกพันที่จะจ่ายค่าธรรมเนียมวิชาการจำนวนหนึ่ง และค่าธรรมเนียมการใช้สิทธิตามที่กำหนดไว้ในสัญญา</w:t>
      </w:r>
    </w:p>
    <w:p w14:paraId="6C78D821" w14:textId="77777777" w:rsidR="004E5278" w:rsidRPr="007E5942" w:rsidRDefault="004E5278" w:rsidP="00C57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3086BB0" w14:textId="77777777" w:rsidR="004E5278" w:rsidRPr="00300257" w:rsidRDefault="004E5278" w:rsidP="004E5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992" w:hanging="425"/>
        <w:jc w:val="thaiDistribute"/>
        <w:rPr>
          <w:rFonts w:ascii="Angsana New" w:hAnsi="Angsana New"/>
          <w:sz w:val="30"/>
          <w:szCs w:val="30"/>
        </w:rPr>
      </w:pPr>
      <w:r w:rsidRPr="007E5942">
        <w:rPr>
          <w:rFonts w:ascii="Angsana New" w:hAnsi="Angsana New"/>
          <w:sz w:val="30"/>
          <w:szCs w:val="30"/>
        </w:rPr>
        <w:t>(</w:t>
      </w:r>
      <w:r w:rsidRPr="007E5942">
        <w:rPr>
          <w:rFonts w:ascii="Angsana New" w:hAnsi="Angsana New"/>
          <w:sz w:val="30"/>
          <w:szCs w:val="30"/>
          <w:cs/>
        </w:rPr>
        <w:t>ข)</w:t>
      </w:r>
      <w:r w:rsidRPr="007E5942">
        <w:rPr>
          <w:rFonts w:ascii="Angsana New" w:hAnsi="Angsana New"/>
          <w:sz w:val="30"/>
          <w:szCs w:val="30"/>
          <w:cs/>
        </w:rPr>
        <w:tab/>
      </w:r>
      <w:r w:rsidRPr="00D26435">
        <w:rPr>
          <w:rFonts w:ascii="Angsana New" w:hAnsi="Angsana New"/>
          <w:spacing w:val="6"/>
          <w:sz w:val="30"/>
          <w:szCs w:val="30"/>
          <w:cs/>
        </w:rPr>
        <w:t>บริษัทย่อยหลายแห่งได้ทำสัญญาระยะยาวจำนวนหลายฉบับกับบริษัทอื่นๆ ทั้งในและต่างประเทศเพื่อ</w:t>
      </w:r>
      <w:r w:rsidRPr="007E5942">
        <w:rPr>
          <w:rFonts w:ascii="Angsana New" w:hAnsi="Angsana New"/>
          <w:sz w:val="30"/>
          <w:szCs w:val="30"/>
          <w:cs/>
        </w:rPr>
        <w:t>ซื้อวัตถุดิบ รับบริการ เช่าสินทรัพย์ ซื้อสินทรัพย์ ก่อสร้างโรงงานและสินทรัพย์ต่างๆ นอกจากนี้ กลุ่มบริษัทได้ประทานบัตรเหมืองแร่จากราชการ ดังนั้น จะต้องปฏิบัติตามเงื่อนไขที่กำหนดไว้ตามกฎหมายที่เกี่ยวข้อง</w:t>
      </w:r>
    </w:p>
    <w:p w14:paraId="5A1ECE44" w14:textId="77777777" w:rsidR="004E5278" w:rsidRDefault="004E5278" w:rsidP="008C0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9476765" w14:textId="4870A9B5" w:rsidR="00C57C7B" w:rsidRPr="00300257" w:rsidRDefault="006E11F2" w:rsidP="00C57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30"/>
          <w:szCs w:val="30"/>
          <w:cs/>
        </w:rPr>
      </w:pPr>
      <w:r w:rsidRPr="007E5942">
        <w:rPr>
          <w:rFonts w:ascii="Angsana New" w:hAnsi="Angsana New"/>
          <w:b/>
          <w:bCs/>
          <w:sz w:val="30"/>
          <w:szCs w:val="30"/>
        </w:rPr>
        <w:t>34</w:t>
      </w:r>
      <w:r w:rsidR="00C57C7B" w:rsidRPr="007E5942">
        <w:rPr>
          <w:rFonts w:ascii="Angsana New" w:hAnsi="Angsana New"/>
          <w:b/>
          <w:bCs/>
          <w:sz w:val="30"/>
          <w:szCs w:val="30"/>
        </w:rPr>
        <w:tab/>
      </w:r>
      <w:r w:rsidR="00C57C7B" w:rsidRPr="007E5942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23566270" w14:textId="77777777" w:rsidR="00C57C7B" w:rsidRPr="00C57C7B" w:rsidRDefault="00C57C7B" w:rsidP="00C57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40B26DF" w14:textId="77777777" w:rsidR="00C57C7B" w:rsidRPr="00300257" w:rsidRDefault="00C57C7B" w:rsidP="00C57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300257">
        <w:rPr>
          <w:rFonts w:ascii="Angsana New" w:hAnsi="Angsana New"/>
          <w:i/>
          <w:iCs/>
          <w:sz w:val="30"/>
          <w:szCs w:val="30"/>
          <w:cs/>
        </w:rPr>
        <w:t>ความเสี่ยงด้านสภาพคล่อง</w:t>
      </w:r>
    </w:p>
    <w:p w14:paraId="7ADF1E16" w14:textId="77777777" w:rsidR="00C57C7B" w:rsidRPr="00C57C7B" w:rsidRDefault="00C57C7B" w:rsidP="00C57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C923378" w14:textId="77777777" w:rsidR="00C57C7B" w:rsidRPr="00300257" w:rsidRDefault="00C57C7B" w:rsidP="00C57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>กลุ่มบริษัทควบคุมความเสี่ยงด้านสภาพคล่อง</w:t>
      </w:r>
      <w:r w:rsidRPr="00300257">
        <w:rPr>
          <w:rFonts w:ascii="Angsana New" w:hAnsi="Angsana New" w:hint="cs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z w:val="30"/>
          <w:szCs w:val="30"/>
          <w:cs/>
        </w:rPr>
        <w:t>และรักษาระดับเงินสดและรายการเทียบเท่าเงินสดให้เพียง</w:t>
      </w:r>
      <w:r w:rsidRPr="00300257">
        <w:rPr>
          <w:rFonts w:ascii="Angsana New" w:hAnsi="Angsana New" w:hint="cs"/>
          <w:sz w:val="30"/>
          <w:szCs w:val="30"/>
          <w:cs/>
        </w:rPr>
        <w:t>พอ</w:t>
      </w:r>
      <w:r w:rsidRPr="00300257">
        <w:rPr>
          <w:rFonts w:ascii="Angsana New" w:hAnsi="Angsana New"/>
          <w:sz w:val="30"/>
          <w:szCs w:val="30"/>
          <w:cs/>
        </w:rPr>
        <w:t>เพื่อ</w:t>
      </w:r>
      <w:r w:rsidRPr="00300257">
        <w:rPr>
          <w:rFonts w:ascii="Angsana New" w:hAnsi="Angsana New"/>
          <w:spacing w:val="-4"/>
          <w:sz w:val="30"/>
          <w:szCs w:val="30"/>
          <w:cs/>
        </w:rPr>
        <w:t>สนับสนุนการดำเนินงานของกลุ่มบริษัท</w:t>
      </w:r>
      <w:r w:rsidRPr="0030025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pacing w:val="-4"/>
          <w:sz w:val="30"/>
          <w:szCs w:val="30"/>
          <w:cs/>
        </w:rPr>
        <w:t>และลดความเสี่ยงที่</w:t>
      </w:r>
      <w:r w:rsidRPr="00300257">
        <w:rPr>
          <w:rFonts w:ascii="Angsana New" w:hAnsi="Angsana New" w:hint="cs"/>
          <w:spacing w:val="-4"/>
          <w:sz w:val="30"/>
          <w:szCs w:val="30"/>
          <w:cs/>
        </w:rPr>
        <w:t>อาจ</w:t>
      </w:r>
      <w:r w:rsidRPr="00300257">
        <w:rPr>
          <w:rFonts w:ascii="Angsana New" w:hAnsi="Angsana New"/>
          <w:spacing w:val="-4"/>
          <w:sz w:val="30"/>
          <w:szCs w:val="30"/>
          <w:cs/>
        </w:rPr>
        <w:t>เกิดจากผลกระทบของความผันผวนในกระแสเงินสด</w:t>
      </w:r>
    </w:p>
    <w:p w14:paraId="6FCD57A3" w14:textId="77777777" w:rsidR="00C57C7B" w:rsidRPr="00C57C7B" w:rsidRDefault="00C57C7B" w:rsidP="00C57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3A7E846" w14:textId="77777777" w:rsidR="00C57C7B" w:rsidRPr="00300257" w:rsidRDefault="00C57C7B" w:rsidP="00C57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300257">
        <w:rPr>
          <w:rFonts w:ascii="Angsana New" w:hAnsi="Angsana New"/>
          <w:i/>
          <w:iCs/>
          <w:sz w:val="30"/>
          <w:szCs w:val="30"/>
          <w:cs/>
        </w:rPr>
        <w:t>ความเสี่ยงด้านสินเชื่อ</w:t>
      </w:r>
    </w:p>
    <w:p w14:paraId="4B869A2C" w14:textId="77777777" w:rsidR="00C57C7B" w:rsidRPr="00C57C7B" w:rsidRDefault="00C57C7B" w:rsidP="00C57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5D57489" w14:textId="77777777" w:rsidR="00C57C7B" w:rsidRDefault="00C57C7B" w:rsidP="00C57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 xml:space="preserve">ความเสี่ยงด้านสินเชื่อเกิดจากการที่ลูกค้าไม่ปฏิบัติตามสัญญาทำให้เกิดความสูญเสียทางการเงิน กลุ่มบริษัทได้มีนโยบายป้องกันความเสี่ยงนี้ โดยการพิจารณาการให้สินเชื่อกับลูกค้า กำหนดวงเงินสินเชื่อวงเงินค้ำประกันจากธนาคาร และ/หรือวงเงินค้ำประกันบุคคล กำหนดระยะเวลาการให้สินเชื่อ มีระบบงานในการควบคุมการให้สินเชื่อ </w:t>
      </w:r>
      <w:r w:rsidRPr="00300257">
        <w:rPr>
          <w:rFonts w:ascii="Angsana New" w:hAnsi="Angsana New"/>
          <w:spacing w:val="-2"/>
          <w:sz w:val="30"/>
          <w:szCs w:val="30"/>
          <w:cs/>
        </w:rPr>
        <w:t>และมีการติดตามลูกหนี้ที่มีการค้างชำระ มูลค่ายุติธรรมของลูกหนี้ซึ่งแสดงไว้ในงบ</w:t>
      </w:r>
      <w:r w:rsidRPr="00300257">
        <w:rPr>
          <w:rFonts w:ascii="Angsana New" w:hAnsi="Angsana New" w:hint="cs"/>
          <w:spacing w:val="-2"/>
          <w:sz w:val="30"/>
          <w:szCs w:val="30"/>
          <w:cs/>
        </w:rPr>
        <w:t>แสดงฐานะการเงิน</w:t>
      </w:r>
      <w:r w:rsidRPr="00300257">
        <w:rPr>
          <w:rFonts w:ascii="Angsana New" w:hAnsi="Angsana New"/>
          <w:spacing w:val="-2"/>
          <w:sz w:val="30"/>
          <w:szCs w:val="30"/>
          <w:cs/>
        </w:rPr>
        <w:t xml:space="preserve"> คือ</w:t>
      </w:r>
      <w:r w:rsidRPr="0030025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pacing w:val="-2"/>
          <w:sz w:val="30"/>
          <w:szCs w:val="30"/>
          <w:cs/>
        </w:rPr>
        <w:t>ยอดสุทธิ</w:t>
      </w:r>
      <w:r w:rsidRPr="00300257">
        <w:rPr>
          <w:rFonts w:ascii="Angsana New" w:hAnsi="Angsana New"/>
          <w:sz w:val="30"/>
          <w:szCs w:val="30"/>
          <w:cs/>
        </w:rPr>
        <w:t>ของลูกหนี้หลังจากหักค่าเผื่อหนี้สงสัยจะสูญ</w:t>
      </w:r>
    </w:p>
    <w:p w14:paraId="22A5A824" w14:textId="77777777" w:rsidR="00C57C7B" w:rsidRDefault="00C57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FDB6DA0" w14:textId="4E2954C3" w:rsidR="00C57C7B" w:rsidRPr="00300257" w:rsidRDefault="00C57C7B" w:rsidP="00C57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300257">
        <w:rPr>
          <w:rFonts w:ascii="Angsana New" w:hAnsi="Angsana New"/>
          <w:i/>
          <w:iCs/>
          <w:sz w:val="30"/>
          <w:szCs w:val="30"/>
          <w:cs/>
        </w:rPr>
        <w:lastRenderedPageBreak/>
        <w:t>ความเสี่ยงจากอัตราดอกเบี้ย</w:t>
      </w:r>
    </w:p>
    <w:p w14:paraId="700943E7" w14:textId="77777777" w:rsidR="00C57C7B" w:rsidRPr="00915263" w:rsidRDefault="00C57C7B" w:rsidP="00C57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2E7ED846" w14:textId="77777777" w:rsidR="00C57C7B" w:rsidRPr="00300257" w:rsidRDefault="00C57C7B" w:rsidP="00C57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b/>
          <w:bCs/>
          <w:sz w:val="20"/>
          <w:szCs w:val="20"/>
        </w:rPr>
      </w:pPr>
      <w:r w:rsidRPr="00C57C7B">
        <w:rPr>
          <w:rFonts w:ascii="Angsana New" w:hAnsi="Angsana New"/>
          <w:spacing w:val="6"/>
          <w:sz w:val="30"/>
          <w:szCs w:val="30"/>
          <w:cs/>
        </w:rPr>
        <w:t>ความเสี่ยงจากอัตราดอกเบี้ยเกิดจากการเปลี่ยนแปลงของอัตราดอกเบี้ยในตลาด อันจะมีผลต่อดอกเบี้ยสุทธิ</w:t>
      </w:r>
      <w:r w:rsidRPr="00300257">
        <w:rPr>
          <w:rFonts w:ascii="Angsana New" w:hAnsi="Angsana New" w:hint="cs"/>
          <w:spacing w:val="2"/>
          <w:sz w:val="30"/>
          <w:szCs w:val="30"/>
          <w:cs/>
        </w:rPr>
        <w:t xml:space="preserve"> ซึ่ง</w:t>
      </w:r>
      <w:r w:rsidRPr="00300257">
        <w:rPr>
          <w:rFonts w:ascii="Angsana New" w:hAnsi="Angsana New"/>
          <w:sz w:val="30"/>
          <w:szCs w:val="30"/>
          <w:cs/>
        </w:rPr>
        <w:t>กลุ่มบริษัทบริหารหนี้สินโดยการกู้ยืมที่มีทั้งอัตราดอกเบี้ยคงที่ และอัตราดอกเบี้ยลอยตัวตามความเหมาะสมของสภาพตลาด</w:t>
      </w:r>
    </w:p>
    <w:p w14:paraId="533BC9DF" w14:textId="77777777" w:rsidR="00C57C7B" w:rsidRPr="00915263" w:rsidRDefault="00C57C7B" w:rsidP="00C57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37BC650D" w14:textId="77777777" w:rsidR="00C57C7B" w:rsidRPr="00300257" w:rsidRDefault="00C57C7B" w:rsidP="00C57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 w:hint="cs"/>
          <w:sz w:val="30"/>
          <w:szCs w:val="30"/>
          <w:cs/>
        </w:rPr>
        <w:t xml:space="preserve">อัตราผลตอบแทนที่แท้จริงของเงินให้กู้ยืม ณ วันที่ </w:t>
      </w:r>
      <w:r>
        <w:rPr>
          <w:rFonts w:ascii="Angsana New" w:hAnsi="Angsana New"/>
          <w:sz w:val="30"/>
          <w:szCs w:val="30"/>
        </w:rPr>
        <w:t>31</w:t>
      </w:r>
      <w:r w:rsidRPr="00300257">
        <w:rPr>
          <w:rFonts w:ascii="Angsana New" w:hAnsi="Angsana New" w:hint="cs"/>
          <w:sz w:val="30"/>
          <w:szCs w:val="30"/>
          <w:cs/>
        </w:rPr>
        <w:t xml:space="preserve"> ธันวาคม และระยะเวลาที่ครบกำหนดชำระมีดังนี้</w:t>
      </w:r>
    </w:p>
    <w:p w14:paraId="517D72EC" w14:textId="77777777" w:rsidR="00C57C7B" w:rsidRPr="00C57C7B" w:rsidRDefault="00C57C7B" w:rsidP="00C57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8F31E79" w14:textId="2FEAC0F4" w:rsidR="0027112D" w:rsidRDefault="00C57C7B" w:rsidP="00DC0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FF0238">
        <w:rPr>
          <w:rFonts w:ascii="Angsana New" w:hAnsi="Angsana New" w:hint="cs"/>
          <w:i/>
          <w:iCs/>
          <w:sz w:val="30"/>
          <w:szCs w:val="30"/>
          <w:cs/>
        </w:rPr>
        <w:t>เงินให้กู้ยืม</w:t>
      </w:r>
    </w:p>
    <w:p w14:paraId="543EE00B" w14:textId="3CCA71B0" w:rsidR="006D5DDC" w:rsidRDefault="006D5DDC" w:rsidP="00DC0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i/>
          <w:iCs/>
          <w:sz w:val="30"/>
          <w:szCs w:val="30"/>
        </w:rPr>
      </w:pPr>
      <w:r w:rsidRPr="0087247F">
        <w:rPr>
          <w:rFonts w:ascii="Angsana New" w:hAnsi="Angsana New"/>
          <w:i/>
          <w:iCs/>
          <w:noProof/>
          <w:sz w:val="30"/>
          <w:szCs w:val="30"/>
        </w:rPr>
        <w:drawing>
          <wp:inline distT="0" distB="0" distL="0" distR="0" wp14:anchorId="60B12721" wp14:editId="6A3CE281">
            <wp:extent cx="5676900" cy="602932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0" cy="602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14B29E" w14:textId="77777777" w:rsidR="00C57C7B" w:rsidRPr="00FF0238" w:rsidRDefault="00C57C7B" w:rsidP="00020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300257">
        <w:rPr>
          <w:rFonts w:ascii="Angsana New" w:hAnsi="Angsana New" w:hint="cs"/>
          <w:sz w:val="30"/>
          <w:szCs w:val="30"/>
          <w:cs/>
        </w:rPr>
        <w:lastRenderedPageBreak/>
        <w:t xml:space="preserve">อัตราผลตอบแทนที่แท้จริงของหนี้สินทางการเงินที่มีภาระดอกเบี้ย ณ วันที่ </w:t>
      </w:r>
      <w:r>
        <w:rPr>
          <w:rFonts w:ascii="Angsana New" w:hAnsi="Angsana New"/>
          <w:sz w:val="30"/>
          <w:szCs w:val="30"/>
        </w:rPr>
        <w:t>31</w:t>
      </w:r>
      <w:r w:rsidRPr="00300257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300257">
        <w:rPr>
          <w:rFonts w:ascii="Angsana New" w:hAnsi="Angsana New"/>
          <w:sz w:val="30"/>
          <w:szCs w:val="30"/>
          <w:cs/>
        </w:rPr>
        <w:t xml:space="preserve"> </w:t>
      </w:r>
      <w:r w:rsidRPr="00300257">
        <w:rPr>
          <w:rFonts w:ascii="Angsana New" w:hAnsi="Angsana New" w:hint="cs"/>
          <w:sz w:val="30"/>
          <w:szCs w:val="30"/>
          <w:cs/>
        </w:rPr>
        <w:t>และระยะเวลาที่ครบกำหนดชำระมีดังนี้</w:t>
      </w:r>
    </w:p>
    <w:p w14:paraId="72154ADC" w14:textId="77777777" w:rsidR="00C57C7B" w:rsidRPr="0003128C" w:rsidRDefault="00C57C7B" w:rsidP="00C57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35E5D69A" w14:textId="77777777" w:rsidR="00C57C7B" w:rsidRDefault="00C57C7B" w:rsidP="00020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300257">
        <w:rPr>
          <w:rFonts w:ascii="Angsana New" w:hAnsi="Angsana New" w:hint="cs"/>
          <w:i/>
          <w:iCs/>
          <w:sz w:val="30"/>
          <w:szCs w:val="30"/>
          <w:cs/>
        </w:rPr>
        <w:t>หนี้สินทางการเงิน</w:t>
      </w:r>
    </w:p>
    <w:p w14:paraId="7D8DE3C2" w14:textId="4D1528D6" w:rsidR="0027112D" w:rsidRDefault="00806B30" w:rsidP="00020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i/>
          <w:iCs/>
          <w:sz w:val="30"/>
          <w:szCs w:val="30"/>
        </w:rPr>
      </w:pPr>
      <w:r w:rsidRPr="00806B30">
        <w:rPr>
          <w:rFonts w:ascii="Angsana New" w:hAnsi="Angsana New"/>
          <w:i/>
          <w:iCs/>
          <w:sz w:val="30"/>
          <w:szCs w:val="30"/>
        </w:rPr>
        <w:t xml:space="preserve"> </w:t>
      </w:r>
      <w:r w:rsidR="00200FEF" w:rsidRPr="00200FEF">
        <w:rPr>
          <w:noProof/>
        </w:rPr>
        <w:drawing>
          <wp:inline distT="0" distB="0" distL="0" distR="0" wp14:anchorId="7DBF81DF" wp14:editId="649CC483">
            <wp:extent cx="5981700" cy="58674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0" cy="586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66B560" w14:textId="2859B62B" w:rsidR="00C57C7B" w:rsidRDefault="006D5DDC" w:rsidP="00885A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hanging="27"/>
        <w:jc w:val="thaiDistribute"/>
        <w:rPr>
          <w:rFonts w:ascii="Angsana New" w:hAnsi="Angsana New"/>
          <w:i/>
          <w:iCs/>
          <w:sz w:val="30"/>
          <w:szCs w:val="30"/>
        </w:rPr>
      </w:pPr>
      <w:r w:rsidRPr="0087247F">
        <w:rPr>
          <w:rFonts w:ascii="Angsana New" w:hAnsi="Angsana New"/>
          <w:i/>
          <w:iCs/>
          <w:noProof/>
          <w:sz w:val="30"/>
          <w:szCs w:val="30"/>
        </w:rPr>
        <w:lastRenderedPageBreak/>
        <w:drawing>
          <wp:inline distT="0" distB="0" distL="0" distR="0" wp14:anchorId="6224C3A6" wp14:editId="19796618">
            <wp:extent cx="5981700" cy="730567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0" cy="730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48FF22" w14:textId="77777777" w:rsidR="00C57C7B" w:rsidRDefault="00C57C7B" w:rsidP="00C57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836B88E" w14:textId="77777777" w:rsidR="00C57C7B" w:rsidRPr="00300257" w:rsidRDefault="00C57C7B" w:rsidP="0091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hanging="27"/>
        <w:jc w:val="thaiDistribute"/>
        <w:rPr>
          <w:rFonts w:ascii="Angsana New" w:hAnsi="Angsana New"/>
          <w:sz w:val="20"/>
          <w:szCs w:val="20"/>
        </w:rPr>
      </w:pPr>
    </w:p>
    <w:p w14:paraId="2652FBE6" w14:textId="77777777" w:rsidR="00C57C7B" w:rsidRPr="00300257" w:rsidRDefault="00C57C7B" w:rsidP="00C57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58967800" w14:textId="77777777" w:rsidR="00C57C7B" w:rsidRPr="00300257" w:rsidRDefault="00C57C7B" w:rsidP="00C57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1F8682DA" w14:textId="361F3E44" w:rsidR="00C57C7B" w:rsidRPr="00300257" w:rsidRDefault="00C57C7B" w:rsidP="00C57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2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lastRenderedPageBreak/>
        <w:tab/>
      </w:r>
      <w:r w:rsidRPr="00300257">
        <w:rPr>
          <w:rFonts w:ascii="Angsana New" w:hAnsi="Angsana New"/>
          <w:i/>
          <w:iCs/>
          <w:sz w:val="30"/>
          <w:szCs w:val="30"/>
          <w:cs/>
        </w:rPr>
        <w:t>ความเสี่ยงจากอัตราแลกเปลี่ยน</w:t>
      </w:r>
    </w:p>
    <w:p w14:paraId="0656996D" w14:textId="77777777" w:rsidR="00C57C7B" w:rsidRPr="00CA5BF8" w:rsidRDefault="00C57C7B" w:rsidP="00C57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43488EDD" w14:textId="77777777" w:rsidR="00C57C7B" w:rsidRPr="00300257" w:rsidRDefault="00C57C7B" w:rsidP="00C57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 xml:space="preserve">ความเสี่ยงจากอัตราแลกเปลี่ยนเกิดจากความผันผวนของอัตราแลกเปลี่ยนเงินตราต่างประเทศ </w:t>
      </w:r>
    </w:p>
    <w:p w14:paraId="519D8AD4" w14:textId="77777777" w:rsidR="00C57C7B" w:rsidRPr="00CA5BF8" w:rsidRDefault="00C57C7B" w:rsidP="00C57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23E3B8FD" w14:textId="77777777" w:rsidR="00C57C7B" w:rsidRPr="00300257" w:rsidRDefault="00C57C7B" w:rsidP="00C57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31</w:t>
      </w:r>
      <w:r w:rsidRPr="00300257">
        <w:rPr>
          <w:rFonts w:ascii="Angsana New" w:hAnsi="Angsana New"/>
          <w:sz w:val="30"/>
          <w:szCs w:val="30"/>
          <w:cs/>
        </w:rPr>
        <w:t xml:space="preserve"> ธันวาคม กลุ่มบริษัทมี</w:t>
      </w:r>
      <w:r w:rsidRPr="00300257">
        <w:rPr>
          <w:rFonts w:ascii="Angsana New" w:hAnsi="Angsana New"/>
          <w:spacing w:val="-2"/>
          <w:sz w:val="30"/>
          <w:szCs w:val="30"/>
          <w:cs/>
        </w:rPr>
        <w:t>หนี้สินทางการเงินที่มีภาระดอกเบี้ย</w:t>
      </w:r>
      <w:r w:rsidRPr="00300257">
        <w:rPr>
          <w:rFonts w:ascii="Angsana New" w:hAnsi="Angsana New"/>
          <w:sz w:val="30"/>
          <w:szCs w:val="30"/>
          <w:cs/>
        </w:rPr>
        <w:t xml:space="preserve"> ซึ่ง</w:t>
      </w:r>
      <w:r w:rsidRPr="00300257">
        <w:rPr>
          <w:rFonts w:ascii="Angsana New" w:hAnsi="Angsana New" w:hint="cs"/>
          <w:sz w:val="30"/>
          <w:szCs w:val="30"/>
          <w:cs/>
        </w:rPr>
        <w:t>มี</w:t>
      </w:r>
      <w:r w:rsidRPr="00300257">
        <w:rPr>
          <w:rFonts w:ascii="Angsana New" w:hAnsi="Angsana New"/>
          <w:sz w:val="30"/>
          <w:szCs w:val="30"/>
          <w:cs/>
        </w:rPr>
        <w:t>สกุลต่างประเทศ ดังนี้</w:t>
      </w:r>
    </w:p>
    <w:p w14:paraId="723C90CF" w14:textId="77777777" w:rsidR="00C57C7B" w:rsidRPr="00CA5BF8" w:rsidRDefault="00C57C7B" w:rsidP="00CA5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900"/>
        <w:gridCol w:w="270"/>
        <w:gridCol w:w="900"/>
        <w:gridCol w:w="236"/>
        <w:gridCol w:w="934"/>
        <w:gridCol w:w="270"/>
        <w:gridCol w:w="900"/>
        <w:gridCol w:w="270"/>
        <w:gridCol w:w="990"/>
        <w:gridCol w:w="270"/>
        <w:gridCol w:w="990"/>
      </w:tblGrid>
      <w:tr w:rsidR="00C57C7B" w:rsidRPr="00300257" w14:paraId="3E089575" w14:textId="77777777" w:rsidTr="00885A8A">
        <w:tc>
          <w:tcPr>
            <w:tcW w:w="2250" w:type="dxa"/>
          </w:tcPr>
          <w:p w14:paraId="188C394E" w14:textId="77777777" w:rsidR="00C57C7B" w:rsidRPr="00300257" w:rsidRDefault="00C57C7B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</w:tcPr>
          <w:p w14:paraId="567F3296" w14:textId="77777777" w:rsidR="00C57C7B" w:rsidRPr="00300257" w:rsidRDefault="00C57C7B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236" w:type="dxa"/>
          </w:tcPr>
          <w:p w14:paraId="68C488BE" w14:textId="77777777" w:rsidR="00C57C7B" w:rsidRPr="00300257" w:rsidRDefault="00C57C7B" w:rsidP="00895F5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04" w:type="dxa"/>
            <w:gridSpan w:val="3"/>
          </w:tcPr>
          <w:p w14:paraId="56BEE293" w14:textId="77777777" w:rsidR="00C57C7B" w:rsidRPr="00300257" w:rsidRDefault="00C57C7B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270" w:type="dxa"/>
          </w:tcPr>
          <w:p w14:paraId="7406FD69" w14:textId="77777777" w:rsidR="00C57C7B" w:rsidRPr="00300257" w:rsidRDefault="00C57C7B" w:rsidP="00895F5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4B34A772" w14:textId="77777777" w:rsidR="00C57C7B" w:rsidRPr="00300257" w:rsidRDefault="00C57C7B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885A8A" w:rsidRPr="00300257" w14:paraId="7DEFF0C7" w14:textId="77777777" w:rsidTr="00885A8A">
        <w:tc>
          <w:tcPr>
            <w:tcW w:w="2250" w:type="dxa"/>
          </w:tcPr>
          <w:p w14:paraId="6A5A898F" w14:textId="77777777" w:rsidR="00C57C7B" w:rsidRPr="00300257" w:rsidRDefault="00C57C7B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E5C2DE8" w14:textId="78460053" w:rsidR="00C57C7B" w:rsidRPr="00300257" w:rsidRDefault="00C57C7B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85A8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159F9E5" w14:textId="77777777" w:rsidR="00C57C7B" w:rsidRPr="00300257" w:rsidRDefault="00C57C7B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3D48D27" w14:textId="7210915F" w:rsidR="00C57C7B" w:rsidRPr="00300257" w:rsidRDefault="00C57C7B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885A8A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14:paraId="5C37C52B" w14:textId="77777777" w:rsidR="00C57C7B" w:rsidRPr="00300257" w:rsidRDefault="00C57C7B" w:rsidP="00895F5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4" w:type="dxa"/>
          </w:tcPr>
          <w:p w14:paraId="6293DEB5" w14:textId="4A78BD25" w:rsidR="00C57C7B" w:rsidRPr="00300257" w:rsidRDefault="00C57C7B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85A8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DD3A8A8" w14:textId="77777777" w:rsidR="00C57C7B" w:rsidRPr="00300257" w:rsidRDefault="00C57C7B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BFA2C3F" w14:textId="342A2070" w:rsidR="00C57C7B" w:rsidRPr="00300257" w:rsidRDefault="00C57C7B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885A8A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67801FFC" w14:textId="77777777" w:rsidR="00C57C7B" w:rsidRPr="00300257" w:rsidRDefault="00C57C7B" w:rsidP="00895F5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958021B" w14:textId="2C481D26" w:rsidR="00C57C7B" w:rsidRPr="00300257" w:rsidRDefault="00C57C7B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85A8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0558D72" w14:textId="77777777" w:rsidR="00C57C7B" w:rsidRPr="00300257" w:rsidRDefault="00C57C7B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1FF466" w14:textId="6E4B0BB7" w:rsidR="00C57C7B" w:rsidRPr="00300257" w:rsidRDefault="00885A8A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C57C7B" w:rsidRPr="00300257" w14:paraId="32737260" w14:textId="77777777" w:rsidTr="00885A8A">
        <w:tc>
          <w:tcPr>
            <w:tcW w:w="2250" w:type="dxa"/>
          </w:tcPr>
          <w:p w14:paraId="78F4F6F4" w14:textId="77777777" w:rsidR="00C57C7B" w:rsidRPr="00300257" w:rsidRDefault="00C57C7B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30" w:type="dxa"/>
            <w:gridSpan w:val="11"/>
          </w:tcPr>
          <w:p w14:paraId="68B2E7CC" w14:textId="77777777" w:rsidR="00C57C7B" w:rsidRPr="00300257" w:rsidRDefault="00C57C7B" w:rsidP="00895F54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85A8A" w:rsidRPr="00300257" w14:paraId="25F2A2DE" w14:textId="77777777" w:rsidTr="00885A8A">
        <w:trPr>
          <w:trHeight w:hRule="exact" w:val="369"/>
        </w:trPr>
        <w:tc>
          <w:tcPr>
            <w:tcW w:w="2250" w:type="dxa"/>
          </w:tcPr>
          <w:p w14:paraId="11F78A9E" w14:textId="5BEE2DD3" w:rsidR="00885A8A" w:rsidRPr="00300257" w:rsidRDefault="009B7138" w:rsidP="0088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6272D">
              <w:rPr>
                <w:rFonts w:ascii="Angsana New" w:hAnsi="Angsana New"/>
                <w:spacing w:val="-6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900" w:type="dxa"/>
          </w:tcPr>
          <w:p w14:paraId="608D9CA6" w14:textId="67A4829A" w:rsidR="00885A8A" w:rsidRPr="00300257" w:rsidRDefault="000B5900" w:rsidP="0088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0B51B2">
              <w:rPr>
                <w:rFonts w:ascii="Angsana New" w:hAnsi="Angsana New"/>
                <w:sz w:val="30"/>
                <w:szCs w:val="30"/>
              </w:rPr>
              <w:t>337</w:t>
            </w:r>
          </w:p>
        </w:tc>
        <w:tc>
          <w:tcPr>
            <w:tcW w:w="270" w:type="dxa"/>
          </w:tcPr>
          <w:p w14:paraId="33BF708F" w14:textId="77777777" w:rsidR="00885A8A" w:rsidRPr="00300257" w:rsidRDefault="00885A8A" w:rsidP="00885A8A">
            <w:pPr>
              <w:tabs>
                <w:tab w:val="left" w:pos="540"/>
              </w:tabs>
              <w:ind w:left="-18"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24DF923" w14:textId="3405645F" w:rsidR="00885A8A" w:rsidRPr="00300257" w:rsidRDefault="00885A8A" w:rsidP="0088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2,764</w:t>
            </w:r>
          </w:p>
        </w:tc>
        <w:tc>
          <w:tcPr>
            <w:tcW w:w="236" w:type="dxa"/>
          </w:tcPr>
          <w:p w14:paraId="145B8FBB" w14:textId="77777777" w:rsidR="00885A8A" w:rsidRPr="00300257" w:rsidRDefault="00885A8A" w:rsidP="00885A8A">
            <w:pPr>
              <w:tabs>
                <w:tab w:val="left" w:pos="540"/>
              </w:tabs>
              <w:ind w:left="-18"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4" w:type="dxa"/>
          </w:tcPr>
          <w:p w14:paraId="17A5AE83" w14:textId="2D334E39" w:rsidR="00885A8A" w:rsidRPr="00300257" w:rsidRDefault="000B51B2" w:rsidP="0088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572</w:t>
            </w:r>
          </w:p>
        </w:tc>
        <w:tc>
          <w:tcPr>
            <w:tcW w:w="270" w:type="dxa"/>
          </w:tcPr>
          <w:p w14:paraId="4A248632" w14:textId="77777777" w:rsidR="00885A8A" w:rsidRPr="00300257" w:rsidRDefault="00885A8A" w:rsidP="00885A8A">
            <w:pPr>
              <w:tabs>
                <w:tab w:val="left" w:pos="540"/>
              </w:tabs>
              <w:ind w:left="-18"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63D0540" w14:textId="130AB51D" w:rsidR="00885A8A" w:rsidRPr="00300257" w:rsidRDefault="00885A8A" w:rsidP="0088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1,682</w:t>
            </w:r>
          </w:p>
        </w:tc>
        <w:tc>
          <w:tcPr>
            <w:tcW w:w="270" w:type="dxa"/>
          </w:tcPr>
          <w:p w14:paraId="1DFF6755" w14:textId="77777777" w:rsidR="00885A8A" w:rsidRPr="00300257" w:rsidRDefault="00885A8A" w:rsidP="00885A8A">
            <w:pPr>
              <w:tabs>
                <w:tab w:val="left" w:pos="540"/>
              </w:tabs>
              <w:ind w:left="-18"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A2BDDC0" w14:textId="7654BE64" w:rsidR="00885A8A" w:rsidRPr="00300257" w:rsidRDefault="000B5900" w:rsidP="00885A8A">
            <w:pPr>
              <w:tabs>
                <w:tab w:val="left" w:pos="540"/>
              </w:tabs>
              <w:ind w:left="-18" w:right="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1,909</w:t>
            </w:r>
          </w:p>
        </w:tc>
        <w:tc>
          <w:tcPr>
            <w:tcW w:w="270" w:type="dxa"/>
          </w:tcPr>
          <w:p w14:paraId="2FE6FF98" w14:textId="77777777" w:rsidR="00885A8A" w:rsidRPr="00300257" w:rsidRDefault="00885A8A" w:rsidP="00885A8A">
            <w:pPr>
              <w:tabs>
                <w:tab w:val="left" w:pos="540"/>
              </w:tabs>
              <w:ind w:left="-18"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BE832D3" w14:textId="22E5643C" w:rsidR="00885A8A" w:rsidRPr="00300257" w:rsidRDefault="00885A8A" w:rsidP="00885A8A">
            <w:pPr>
              <w:tabs>
                <w:tab w:val="left" w:pos="540"/>
              </w:tabs>
              <w:ind w:left="-18" w:right="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4,446</w:t>
            </w:r>
          </w:p>
        </w:tc>
      </w:tr>
      <w:tr w:rsidR="00885A8A" w:rsidRPr="00300257" w14:paraId="172792C3" w14:textId="77777777" w:rsidTr="00885A8A">
        <w:trPr>
          <w:trHeight w:hRule="exact" w:val="369"/>
        </w:trPr>
        <w:tc>
          <w:tcPr>
            <w:tcW w:w="2250" w:type="dxa"/>
          </w:tcPr>
          <w:p w14:paraId="685EECCC" w14:textId="77777777" w:rsidR="00885A8A" w:rsidRPr="00300257" w:rsidRDefault="00885A8A" w:rsidP="0088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 w:hint="cs"/>
                <w:sz w:val="30"/>
                <w:szCs w:val="30"/>
                <w:cs/>
              </w:rPr>
              <w:t>ดองเวียดนาม</w:t>
            </w:r>
          </w:p>
        </w:tc>
        <w:tc>
          <w:tcPr>
            <w:tcW w:w="900" w:type="dxa"/>
          </w:tcPr>
          <w:p w14:paraId="1CAF3942" w14:textId="244CB959" w:rsidR="00885A8A" w:rsidRPr="001D4145" w:rsidRDefault="000B5900" w:rsidP="0088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0B51B2">
              <w:rPr>
                <w:rFonts w:ascii="Angsana New" w:hAnsi="Angsana New"/>
                <w:sz w:val="30"/>
                <w:szCs w:val="30"/>
              </w:rPr>
              <w:t>072</w:t>
            </w:r>
          </w:p>
        </w:tc>
        <w:tc>
          <w:tcPr>
            <w:tcW w:w="270" w:type="dxa"/>
          </w:tcPr>
          <w:p w14:paraId="09346914" w14:textId="77777777" w:rsidR="00885A8A" w:rsidRPr="00300257" w:rsidRDefault="00885A8A" w:rsidP="00885A8A">
            <w:pPr>
              <w:tabs>
                <w:tab w:val="left" w:pos="540"/>
              </w:tabs>
              <w:ind w:left="-18"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AAFDE69" w14:textId="649E9A65" w:rsidR="00885A8A" w:rsidRPr="001D4145" w:rsidRDefault="00885A8A" w:rsidP="0088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4145">
              <w:rPr>
                <w:rFonts w:ascii="Angsana New" w:hAnsi="Angsana New"/>
                <w:sz w:val="30"/>
                <w:szCs w:val="30"/>
              </w:rPr>
              <w:t>1,301</w:t>
            </w:r>
          </w:p>
        </w:tc>
        <w:tc>
          <w:tcPr>
            <w:tcW w:w="236" w:type="dxa"/>
          </w:tcPr>
          <w:p w14:paraId="07F43A30" w14:textId="77777777" w:rsidR="00885A8A" w:rsidRPr="00300257" w:rsidRDefault="00885A8A" w:rsidP="00885A8A">
            <w:pPr>
              <w:tabs>
                <w:tab w:val="left" w:pos="540"/>
              </w:tabs>
              <w:ind w:left="-18"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4" w:type="dxa"/>
          </w:tcPr>
          <w:p w14:paraId="3F690753" w14:textId="2E6F609A" w:rsidR="00885A8A" w:rsidRPr="001D4145" w:rsidRDefault="000B51B2" w:rsidP="0088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270" w:type="dxa"/>
          </w:tcPr>
          <w:p w14:paraId="3B4AC45C" w14:textId="77777777" w:rsidR="00885A8A" w:rsidRPr="00300257" w:rsidRDefault="00885A8A" w:rsidP="00885A8A">
            <w:pPr>
              <w:tabs>
                <w:tab w:val="left" w:pos="540"/>
              </w:tabs>
              <w:ind w:left="-18"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E5BC2A8" w14:textId="5D4C468E" w:rsidR="00885A8A" w:rsidRPr="001D4145" w:rsidRDefault="00885A8A" w:rsidP="0088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4145">
              <w:rPr>
                <w:rFonts w:ascii="Angsana New" w:hAnsi="Angsana New"/>
                <w:sz w:val="30"/>
                <w:szCs w:val="30"/>
              </w:rPr>
              <w:t>996</w:t>
            </w:r>
          </w:p>
        </w:tc>
        <w:tc>
          <w:tcPr>
            <w:tcW w:w="270" w:type="dxa"/>
          </w:tcPr>
          <w:p w14:paraId="61477A93" w14:textId="77777777" w:rsidR="00885A8A" w:rsidRPr="00300257" w:rsidRDefault="00885A8A" w:rsidP="00885A8A">
            <w:pPr>
              <w:tabs>
                <w:tab w:val="left" w:pos="540"/>
              </w:tabs>
              <w:ind w:left="-18"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E36478D" w14:textId="2C18F08D" w:rsidR="00885A8A" w:rsidRPr="00300257" w:rsidRDefault="000B5900" w:rsidP="00885A8A">
            <w:pPr>
              <w:tabs>
                <w:tab w:val="left" w:pos="540"/>
              </w:tabs>
              <w:ind w:left="-18" w:right="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1,157</w:t>
            </w:r>
          </w:p>
        </w:tc>
        <w:tc>
          <w:tcPr>
            <w:tcW w:w="270" w:type="dxa"/>
          </w:tcPr>
          <w:p w14:paraId="5363A026" w14:textId="77777777" w:rsidR="00885A8A" w:rsidRPr="00300257" w:rsidRDefault="00885A8A" w:rsidP="00885A8A">
            <w:pPr>
              <w:tabs>
                <w:tab w:val="left" w:pos="540"/>
              </w:tabs>
              <w:ind w:left="-18"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003A6ED" w14:textId="087B911A" w:rsidR="00885A8A" w:rsidRPr="00300257" w:rsidRDefault="00885A8A" w:rsidP="00885A8A">
            <w:pPr>
              <w:tabs>
                <w:tab w:val="left" w:pos="540"/>
              </w:tabs>
              <w:ind w:left="-18" w:right="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2,297</w:t>
            </w:r>
          </w:p>
        </w:tc>
      </w:tr>
      <w:tr w:rsidR="00885A8A" w:rsidRPr="00300257" w14:paraId="79D297BA" w14:textId="77777777" w:rsidTr="00885A8A">
        <w:trPr>
          <w:trHeight w:hRule="exact" w:val="369"/>
        </w:trPr>
        <w:tc>
          <w:tcPr>
            <w:tcW w:w="2250" w:type="dxa"/>
          </w:tcPr>
          <w:p w14:paraId="64361350" w14:textId="77777777" w:rsidR="00885A8A" w:rsidRPr="00300257" w:rsidRDefault="00885A8A" w:rsidP="0088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300257">
              <w:rPr>
                <w:rFonts w:ascii="Angsana New" w:hAnsi="Angsana New" w:hint="cs"/>
                <w:sz w:val="30"/>
                <w:szCs w:val="30"/>
                <w:cs/>
              </w:rPr>
              <w:t>เป</w:t>
            </w:r>
            <w:proofErr w:type="spellEnd"/>
            <w:r w:rsidRPr="00300257">
              <w:rPr>
                <w:rFonts w:ascii="Angsana New" w:hAnsi="Angsana New" w:hint="cs"/>
                <w:sz w:val="30"/>
                <w:szCs w:val="30"/>
                <w:cs/>
              </w:rPr>
              <w:t>โซ</w:t>
            </w:r>
          </w:p>
        </w:tc>
        <w:tc>
          <w:tcPr>
            <w:tcW w:w="900" w:type="dxa"/>
          </w:tcPr>
          <w:p w14:paraId="098FC10D" w14:textId="01D9C28D" w:rsidR="00885A8A" w:rsidRPr="00300257" w:rsidRDefault="000B5900" w:rsidP="0088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4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98</w:t>
            </w:r>
            <w:r w:rsidR="000B51B2">
              <w:rPr>
                <w:rFonts w:ascii="Angsana New" w:hAnsi="Angsana New"/>
                <w:sz w:val="30"/>
                <w:szCs w:val="30"/>
                <w:lang w:val="en-GB"/>
              </w:rPr>
              <w:t>8</w:t>
            </w:r>
          </w:p>
        </w:tc>
        <w:tc>
          <w:tcPr>
            <w:tcW w:w="270" w:type="dxa"/>
          </w:tcPr>
          <w:p w14:paraId="6AEDD328" w14:textId="77777777" w:rsidR="00885A8A" w:rsidRPr="00300257" w:rsidRDefault="00885A8A" w:rsidP="00885A8A">
            <w:pPr>
              <w:tabs>
                <w:tab w:val="left" w:pos="540"/>
              </w:tabs>
              <w:ind w:left="-18"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0CA91A7" w14:textId="1F19CD76" w:rsidR="00885A8A" w:rsidRPr="00300257" w:rsidRDefault="00885A8A" w:rsidP="0088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4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513</w:t>
            </w:r>
          </w:p>
        </w:tc>
        <w:tc>
          <w:tcPr>
            <w:tcW w:w="236" w:type="dxa"/>
          </w:tcPr>
          <w:p w14:paraId="364291B4" w14:textId="77777777" w:rsidR="00885A8A" w:rsidRPr="00300257" w:rsidRDefault="00885A8A" w:rsidP="00885A8A">
            <w:pPr>
              <w:tabs>
                <w:tab w:val="left" w:pos="540"/>
              </w:tabs>
              <w:ind w:left="-18"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4" w:type="dxa"/>
          </w:tcPr>
          <w:p w14:paraId="32DC7EA8" w14:textId="1A093D18" w:rsidR="00885A8A" w:rsidRPr="00300257" w:rsidRDefault="000B5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4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18</w:t>
            </w:r>
          </w:p>
        </w:tc>
        <w:tc>
          <w:tcPr>
            <w:tcW w:w="270" w:type="dxa"/>
          </w:tcPr>
          <w:p w14:paraId="4FF3CBD2" w14:textId="77777777" w:rsidR="00885A8A" w:rsidRPr="00300257" w:rsidRDefault="00885A8A" w:rsidP="00885A8A">
            <w:pPr>
              <w:tabs>
                <w:tab w:val="left" w:pos="540"/>
              </w:tabs>
              <w:ind w:left="-18"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6DF1A7E" w14:textId="53A946DF" w:rsidR="00885A8A" w:rsidRPr="00300257" w:rsidRDefault="00885A8A" w:rsidP="0088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4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</w:t>
            </w:r>
          </w:p>
        </w:tc>
        <w:tc>
          <w:tcPr>
            <w:tcW w:w="270" w:type="dxa"/>
          </w:tcPr>
          <w:p w14:paraId="4808407F" w14:textId="77777777" w:rsidR="00885A8A" w:rsidRPr="00300257" w:rsidRDefault="00885A8A" w:rsidP="00885A8A">
            <w:pPr>
              <w:tabs>
                <w:tab w:val="left" w:pos="540"/>
              </w:tabs>
              <w:ind w:left="-18"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F9F111D" w14:textId="53D10C31" w:rsidR="00885A8A" w:rsidRPr="00300257" w:rsidRDefault="000B5900" w:rsidP="00885A8A">
            <w:pPr>
              <w:tabs>
                <w:tab w:val="left" w:pos="540"/>
              </w:tabs>
              <w:ind w:left="-18" w:right="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1,006</w:t>
            </w:r>
          </w:p>
        </w:tc>
        <w:tc>
          <w:tcPr>
            <w:tcW w:w="270" w:type="dxa"/>
          </w:tcPr>
          <w:p w14:paraId="14608298" w14:textId="77777777" w:rsidR="00885A8A" w:rsidRPr="00300257" w:rsidRDefault="00885A8A" w:rsidP="00885A8A">
            <w:pPr>
              <w:tabs>
                <w:tab w:val="left" w:pos="540"/>
              </w:tabs>
              <w:ind w:left="-18"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57EBAD6" w14:textId="7BE15D7C" w:rsidR="00885A8A" w:rsidRPr="00300257" w:rsidRDefault="00885A8A" w:rsidP="00885A8A">
            <w:pPr>
              <w:tabs>
                <w:tab w:val="left" w:pos="540"/>
              </w:tabs>
              <w:ind w:left="-18" w:right="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521</w:t>
            </w:r>
          </w:p>
        </w:tc>
      </w:tr>
      <w:tr w:rsidR="00885A8A" w:rsidRPr="00300257" w14:paraId="2CCD35C3" w14:textId="77777777" w:rsidTr="00885A8A">
        <w:trPr>
          <w:trHeight w:hRule="exact" w:val="369"/>
        </w:trPr>
        <w:tc>
          <w:tcPr>
            <w:tcW w:w="2250" w:type="dxa"/>
          </w:tcPr>
          <w:p w14:paraId="1F13C1AB" w14:textId="77777777" w:rsidR="00885A8A" w:rsidRPr="00300257" w:rsidRDefault="00885A8A" w:rsidP="0088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รูเปีย</w:t>
            </w:r>
          </w:p>
        </w:tc>
        <w:tc>
          <w:tcPr>
            <w:tcW w:w="900" w:type="dxa"/>
          </w:tcPr>
          <w:p w14:paraId="53F983C7" w14:textId="26E8C768" w:rsidR="00885A8A" w:rsidRPr="00300257" w:rsidRDefault="000B5900" w:rsidP="0088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4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79</w:t>
            </w:r>
          </w:p>
        </w:tc>
        <w:tc>
          <w:tcPr>
            <w:tcW w:w="270" w:type="dxa"/>
          </w:tcPr>
          <w:p w14:paraId="26414E26" w14:textId="77777777" w:rsidR="00885A8A" w:rsidRPr="00300257" w:rsidRDefault="00885A8A" w:rsidP="00885A8A">
            <w:pPr>
              <w:tabs>
                <w:tab w:val="left" w:pos="540"/>
              </w:tabs>
              <w:ind w:left="-18"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25FCE03" w14:textId="64F991BB" w:rsidR="00885A8A" w:rsidRDefault="00885A8A" w:rsidP="0088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4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135</w:t>
            </w:r>
          </w:p>
        </w:tc>
        <w:tc>
          <w:tcPr>
            <w:tcW w:w="236" w:type="dxa"/>
          </w:tcPr>
          <w:p w14:paraId="206F2A80" w14:textId="77777777" w:rsidR="00885A8A" w:rsidRPr="00300257" w:rsidRDefault="00885A8A" w:rsidP="00885A8A">
            <w:pPr>
              <w:tabs>
                <w:tab w:val="left" w:pos="540"/>
              </w:tabs>
              <w:ind w:left="-18"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4" w:type="dxa"/>
          </w:tcPr>
          <w:p w14:paraId="63BE2912" w14:textId="0173EEE9" w:rsidR="00885A8A" w:rsidRPr="001D4145" w:rsidRDefault="000B5900" w:rsidP="0088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4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113A76B4" w14:textId="77777777" w:rsidR="00885A8A" w:rsidRPr="00300257" w:rsidRDefault="00885A8A" w:rsidP="00885A8A">
            <w:pPr>
              <w:tabs>
                <w:tab w:val="left" w:pos="540"/>
              </w:tabs>
              <w:ind w:left="-18"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AE87EBB" w14:textId="3AF22F25" w:rsidR="00885A8A" w:rsidRPr="001D4145" w:rsidRDefault="00885A8A" w:rsidP="0088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4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D4145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14528D46" w14:textId="77777777" w:rsidR="00885A8A" w:rsidRPr="00300257" w:rsidRDefault="00885A8A" w:rsidP="00885A8A">
            <w:pPr>
              <w:tabs>
                <w:tab w:val="left" w:pos="540"/>
              </w:tabs>
              <w:ind w:left="-18"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E0278E4" w14:textId="15CD8BC5" w:rsidR="00885A8A" w:rsidRPr="00300257" w:rsidRDefault="000B5900" w:rsidP="00885A8A">
            <w:pPr>
              <w:tabs>
                <w:tab w:val="left" w:pos="540"/>
              </w:tabs>
              <w:ind w:left="-18" w:right="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70" w:type="dxa"/>
          </w:tcPr>
          <w:p w14:paraId="7FE4A116" w14:textId="77777777" w:rsidR="00885A8A" w:rsidRPr="00300257" w:rsidRDefault="00885A8A" w:rsidP="00885A8A">
            <w:pPr>
              <w:tabs>
                <w:tab w:val="left" w:pos="540"/>
              </w:tabs>
              <w:ind w:left="-18"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104B62B" w14:textId="2E319008" w:rsidR="00885A8A" w:rsidRDefault="00885A8A" w:rsidP="00885A8A">
            <w:pPr>
              <w:tabs>
                <w:tab w:val="left" w:pos="540"/>
              </w:tabs>
              <w:ind w:left="-18" w:right="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135</w:t>
            </w:r>
          </w:p>
        </w:tc>
      </w:tr>
      <w:tr w:rsidR="00885A8A" w:rsidRPr="00300257" w14:paraId="2ACD791F" w14:textId="77777777" w:rsidTr="00885A8A">
        <w:trPr>
          <w:trHeight w:hRule="exact" w:val="369"/>
        </w:trPr>
        <w:tc>
          <w:tcPr>
            <w:tcW w:w="2250" w:type="dxa"/>
          </w:tcPr>
          <w:p w14:paraId="1C7E9744" w14:textId="77777777" w:rsidR="00885A8A" w:rsidRPr="00300257" w:rsidRDefault="00885A8A" w:rsidP="0088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F7DD8A8" w14:textId="6785AB4C" w:rsidR="00885A8A" w:rsidRPr="00300257" w:rsidRDefault="000B5900" w:rsidP="0088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4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40</w:t>
            </w:r>
          </w:p>
        </w:tc>
        <w:tc>
          <w:tcPr>
            <w:tcW w:w="270" w:type="dxa"/>
          </w:tcPr>
          <w:p w14:paraId="59ED6D69" w14:textId="77777777" w:rsidR="00885A8A" w:rsidRPr="00300257" w:rsidRDefault="00885A8A" w:rsidP="00885A8A">
            <w:pPr>
              <w:tabs>
                <w:tab w:val="left" w:pos="540"/>
              </w:tabs>
              <w:ind w:left="-18"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48B40D2" w14:textId="649EA41D" w:rsidR="00885A8A" w:rsidRPr="00300257" w:rsidRDefault="00885A8A" w:rsidP="0088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4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77</w:t>
            </w:r>
          </w:p>
        </w:tc>
        <w:tc>
          <w:tcPr>
            <w:tcW w:w="236" w:type="dxa"/>
          </w:tcPr>
          <w:p w14:paraId="6D426C70" w14:textId="77777777" w:rsidR="00885A8A" w:rsidRPr="00300257" w:rsidRDefault="00885A8A" w:rsidP="00885A8A">
            <w:pPr>
              <w:tabs>
                <w:tab w:val="left" w:pos="540"/>
              </w:tabs>
              <w:ind w:left="-18"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2846EEB6" w14:textId="57A10CC7" w:rsidR="00885A8A" w:rsidRPr="00300257" w:rsidRDefault="000B5900" w:rsidP="0088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4096DB" w14:textId="77777777" w:rsidR="00885A8A" w:rsidRPr="00300257" w:rsidRDefault="00885A8A" w:rsidP="00885A8A">
            <w:pPr>
              <w:tabs>
                <w:tab w:val="left" w:pos="540"/>
              </w:tabs>
              <w:ind w:left="-18"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CE8281F" w14:textId="3594E436" w:rsidR="00885A8A" w:rsidRPr="00300257" w:rsidRDefault="00885A8A" w:rsidP="0088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15821EC" w14:textId="77777777" w:rsidR="00885A8A" w:rsidRPr="00300257" w:rsidRDefault="00885A8A" w:rsidP="00885A8A">
            <w:pPr>
              <w:tabs>
                <w:tab w:val="left" w:pos="540"/>
              </w:tabs>
              <w:ind w:left="-18"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D1A53E4" w14:textId="0977C17D" w:rsidR="00885A8A" w:rsidRPr="00300257" w:rsidRDefault="000B5900" w:rsidP="00885A8A">
            <w:pPr>
              <w:tabs>
                <w:tab w:val="left" w:pos="540"/>
              </w:tabs>
              <w:ind w:left="-18" w:right="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14:paraId="56114717" w14:textId="77777777" w:rsidR="00885A8A" w:rsidRPr="00300257" w:rsidRDefault="00885A8A" w:rsidP="00885A8A">
            <w:pPr>
              <w:tabs>
                <w:tab w:val="left" w:pos="540"/>
              </w:tabs>
              <w:ind w:left="-18"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FE12175" w14:textId="3963E14C" w:rsidR="00885A8A" w:rsidRPr="00300257" w:rsidRDefault="00885A8A" w:rsidP="00885A8A">
            <w:pPr>
              <w:tabs>
                <w:tab w:val="left" w:pos="540"/>
              </w:tabs>
              <w:ind w:left="-18" w:right="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</w:t>
            </w:r>
          </w:p>
        </w:tc>
      </w:tr>
      <w:tr w:rsidR="00885A8A" w:rsidRPr="00300257" w14:paraId="6B91A176" w14:textId="77777777" w:rsidTr="00885A8A">
        <w:trPr>
          <w:trHeight w:hRule="exact" w:val="369"/>
        </w:trPr>
        <w:tc>
          <w:tcPr>
            <w:tcW w:w="2250" w:type="dxa"/>
          </w:tcPr>
          <w:p w14:paraId="27AC583B" w14:textId="77777777" w:rsidR="00885A8A" w:rsidRPr="00300257" w:rsidRDefault="00885A8A" w:rsidP="0088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9C18B3B" w14:textId="6F797917" w:rsidR="00885A8A" w:rsidRPr="00300257" w:rsidRDefault="000B51B2" w:rsidP="0088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3,516</w:t>
            </w:r>
          </w:p>
        </w:tc>
        <w:tc>
          <w:tcPr>
            <w:tcW w:w="270" w:type="dxa"/>
          </w:tcPr>
          <w:p w14:paraId="310707F6" w14:textId="77777777" w:rsidR="00885A8A" w:rsidRPr="00300257" w:rsidRDefault="00885A8A" w:rsidP="00885A8A">
            <w:pPr>
              <w:tabs>
                <w:tab w:val="left" w:pos="540"/>
              </w:tabs>
              <w:ind w:left="-18"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5C944AD" w14:textId="7ECCE478" w:rsidR="00885A8A" w:rsidRPr="00300257" w:rsidRDefault="00885A8A" w:rsidP="0088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4,790</w:t>
            </w:r>
          </w:p>
        </w:tc>
        <w:tc>
          <w:tcPr>
            <w:tcW w:w="236" w:type="dxa"/>
          </w:tcPr>
          <w:p w14:paraId="455C98A8" w14:textId="77777777" w:rsidR="00885A8A" w:rsidRPr="00300257" w:rsidRDefault="00885A8A" w:rsidP="00885A8A">
            <w:pPr>
              <w:tabs>
                <w:tab w:val="left" w:pos="540"/>
              </w:tabs>
              <w:ind w:left="-18"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0C594FF5" w14:textId="2227611E" w:rsidR="00885A8A" w:rsidRPr="00300257" w:rsidRDefault="000B51B2">
            <w:pPr>
              <w:tabs>
                <w:tab w:val="left" w:pos="540"/>
              </w:tabs>
              <w:ind w:left="-18"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675</w:t>
            </w:r>
          </w:p>
        </w:tc>
        <w:tc>
          <w:tcPr>
            <w:tcW w:w="270" w:type="dxa"/>
          </w:tcPr>
          <w:p w14:paraId="595D2532" w14:textId="77777777" w:rsidR="00885A8A" w:rsidRPr="00300257" w:rsidRDefault="00885A8A" w:rsidP="00885A8A">
            <w:pPr>
              <w:tabs>
                <w:tab w:val="left" w:pos="540"/>
              </w:tabs>
              <w:ind w:left="-18"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568DC08" w14:textId="2661FAB2" w:rsidR="00885A8A" w:rsidRPr="00300257" w:rsidRDefault="00885A8A" w:rsidP="00885A8A">
            <w:pPr>
              <w:tabs>
                <w:tab w:val="left" w:pos="540"/>
              </w:tabs>
              <w:ind w:left="-18"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2,689</w:t>
            </w:r>
          </w:p>
        </w:tc>
        <w:tc>
          <w:tcPr>
            <w:tcW w:w="270" w:type="dxa"/>
          </w:tcPr>
          <w:p w14:paraId="02CE1C31" w14:textId="77777777" w:rsidR="00885A8A" w:rsidRPr="00300257" w:rsidRDefault="00885A8A" w:rsidP="00885A8A">
            <w:pPr>
              <w:tabs>
                <w:tab w:val="left" w:pos="540"/>
              </w:tabs>
              <w:ind w:left="-18"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81C2BE3" w14:textId="52467F5F" w:rsidR="00885A8A" w:rsidRPr="00300257" w:rsidRDefault="000B5900" w:rsidP="00885A8A">
            <w:pPr>
              <w:tabs>
                <w:tab w:val="left" w:pos="540"/>
              </w:tabs>
              <w:ind w:left="-18"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4,191</w:t>
            </w:r>
          </w:p>
        </w:tc>
        <w:tc>
          <w:tcPr>
            <w:tcW w:w="270" w:type="dxa"/>
          </w:tcPr>
          <w:p w14:paraId="2BCC8420" w14:textId="77777777" w:rsidR="00885A8A" w:rsidRPr="00300257" w:rsidRDefault="00885A8A" w:rsidP="00885A8A">
            <w:pPr>
              <w:tabs>
                <w:tab w:val="left" w:pos="540"/>
              </w:tabs>
              <w:ind w:left="-18"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FF5963E" w14:textId="36692C20" w:rsidR="00885A8A" w:rsidRPr="00300257" w:rsidRDefault="00885A8A" w:rsidP="00885A8A">
            <w:pPr>
              <w:tabs>
                <w:tab w:val="left" w:pos="540"/>
              </w:tabs>
              <w:ind w:left="-18"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7,479</w:t>
            </w:r>
          </w:p>
        </w:tc>
      </w:tr>
    </w:tbl>
    <w:p w14:paraId="4CEC1D02" w14:textId="77777777" w:rsidR="00C57C7B" w:rsidRPr="00CA5BF8" w:rsidRDefault="00C57C7B" w:rsidP="00CA5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1921BA5C" w14:textId="77777777" w:rsidR="00C57C7B" w:rsidRPr="00300257" w:rsidRDefault="00C57C7B" w:rsidP="00C57C7B">
      <w:pPr>
        <w:pStyle w:val="BodyText3"/>
        <w:tabs>
          <w:tab w:val="clear" w:pos="540"/>
        </w:tabs>
        <w:spacing w:line="240" w:lineRule="auto"/>
        <w:ind w:left="562" w:right="0"/>
        <w:jc w:val="thaiDistribute"/>
        <w:rPr>
          <w:rFonts w:ascii="Angsana New" w:hAnsi="Angsana New" w:cs="Angsana New"/>
        </w:rPr>
      </w:pPr>
      <w:r w:rsidRPr="00300257">
        <w:rPr>
          <w:rFonts w:ascii="Angsana New" w:hAnsi="Angsana New" w:cs="Angsana New"/>
          <w:cs/>
        </w:rPr>
        <w:t>กลุ่มบริษัทได้ทำธุรกรรมอนุพันธ์ทางการเงินเป็นส่วนหนึ่งในการบริหารและจัดการความเสี่ยงอันเกิดจากหนี้สิน</w:t>
      </w:r>
      <w:r w:rsidRPr="00D26435">
        <w:rPr>
          <w:rFonts w:ascii="Angsana New" w:hAnsi="Angsana New" w:cs="Angsana New"/>
          <w:spacing w:val="-8"/>
          <w:cs/>
        </w:rPr>
        <w:t>ของกลุ่มบริษัท การจัดการความเสี่ยงโดยใช้ตราสารทางการเงินนี้ เป็นไปตามนโยบายและแนวทางซึ่งคณะกรรมการบริษัท</w:t>
      </w:r>
      <w:r w:rsidRPr="00300257">
        <w:rPr>
          <w:rFonts w:ascii="Angsana New" w:hAnsi="Angsana New" w:cs="Angsana New"/>
          <w:cs/>
        </w:rPr>
        <w:t>ให้ความเห็นชอบแล้ว และมีการควบคุมขั้นตอนการปฏิบัติงานให้เป็น</w:t>
      </w:r>
      <w:r w:rsidRPr="00300257">
        <w:rPr>
          <w:rFonts w:ascii="Angsana New" w:hAnsi="Angsana New" w:cs="Angsana New" w:hint="cs"/>
          <w:cs/>
        </w:rPr>
        <w:t>ไป</w:t>
      </w:r>
      <w:r w:rsidRPr="00300257">
        <w:rPr>
          <w:rFonts w:ascii="Angsana New" w:hAnsi="Angsana New" w:cs="Angsana New"/>
          <w:cs/>
        </w:rPr>
        <w:t>ตามนโยบาย</w:t>
      </w:r>
    </w:p>
    <w:p w14:paraId="3DF70CBA" w14:textId="77777777" w:rsidR="00C57C7B" w:rsidRPr="00CA5BF8" w:rsidRDefault="00C57C7B" w:rsidP="00CA5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49B002FA" w14:textId="5BC575D1" w:rsidR="00C57C7B" w:rsidRPr="00300257" w:rsidRDefault="00C57C7B" w:rsidP="00C57C7B">
      <w:pPr>
        <w:pStyle w:val="BodyText3"/>
        <w:tabs>
          <w:tab w:val="clear" w:pos="540"/>
        </w:tabs>
        <w:spacing w:line="240" w:lineRule="auto"/>
        <w:ind w:left="562" w:right="0"/>
        <w:jc w:val="thaiDistribute"/>
        <w:rPr>
          <w:rFonts w:ascii="Angsana New" w:hAnsi="Angsana New" w:cs="Angsana New"/>
        </w:rPr>
      </w:pPr>
      <w:r w:rsidRPr="00300257">
        <w:rPr>
          <w:rFonts w:ascii="Angsana New" w:hAnsi="Angsana New" w:cs="Angsana New"/>
          <w:cs/>
        </w:rPr>
        <w:t>อนุพันธ์ทางการเงินที่กลุ่มบริษัทจัดทำ ได้แก่ สัญญาซื้อขายเงินตราต่างประเทศล่วงหน้า</w:t>
      </w:r>
      <w:r w:rsidRPr="00300257">
        <w:rPr>
          <w:rFonts w:ascii="Angsana New" w:hAnsi="Angsana New" w:cs="Angsana New" w:hint="cs"/>
          <w:cs/>
        </w:rPr>
        <w:t xml:space="preserve"> </w:t>
      </w:r>
      <w:r w:rsidRPr="00300257">
        <w:rPr>
          <w:rFonts w:ascii="Angsana New" w:hAnsi="Angsana New" w:cs="Angsana New"/>
          <w:cs/>
        </w:rPr>
        <w:t>(</w:t>
      </w:r>
      <w:r w:rsidRPr="00300257">
        <w:rPr>
          <w:rFonts w:ascii="Angsana New" w:hAnsi="Angsana New" w:cs="Angsana New"/>
        </w:rPr>
        <w:t>Forward</w:t>
      </w:r>
      <w:r w:rsidRPr="00300257">
        <w:rPr>
          <w:rFonts w:ascii="Angsana New" w:hAnsi="Angsana New" w:cs="Angsana New" w:hint="cs"/>
          <w:cs/>
        </w:rPr>
        <w:t xml:space="preserve"> </w:t>
      </w:r>
      <w:r w:rsidRPr="00300257">
        <w:rPr>
          <w:rFonts w:ascii="Angsana New" w:hAnsi="Angsana New" w:cs="Angsana New"/>
        </w:rPr>
        <w:t>Exchange</w:t>
      </w:r>
      <w:r w:rsidRPr="00300257">
        <w:rPr>
          <w:rFonts w:ascii="Angsana New" w:hAnsi="Angsana New" w:cs="Angsana New" w:hint="cs"/>
          <w:cs/>
        </w:rPr>
        <w:t xml:space="preserve"> </w:t>
      </w:r>
      <w:r w:rsidRPr="00300257">
        <w:rPr>
          <w:rFonts w:ascii="Angsana New" w:hAnsi="Angsana New" w:cs="Angsana New"/>
        </w:rPr>
        <w:t>Contract</w:t>
      </w:r>
      <w:r w:rsidRPr="00300257">
        <w:rPr>
          <w:rFonts w:ascii="Angsana New" w:hAnsi="Angsana New" w:cs="Angsana New"/>
          <w:cs/>
        </w:rPr>
        <w:t>)</w:t>
      </w:r>
      <w:r w:rsidRPr="00300257">
        <w:rPr>
          <w:rFonts w:ascii="Angsana New" w:hAnsi="Angsana New" w:cs="Angsana New" w:hint="cs"/>
          <w:cs/>
        </w:rPr>
        <w:t xml:space="preserve"> </w:t>
      </w:r>
      <w:r w:rsidRPr="00300257">
        <w:rPr>
          <w:rFonts w:ascii="Angsana New" w:hAnsi="Angsana New" w:cs="Angsana New"/>
          <w:cs/>
        </w:rPr>
        <w:t>สัญญาแลกเปลี่ยนเงินตราต่างประเทศ (</w:t>
      </w:r>
      <w:r w:rsidRPr="00300257">
        <w:rPr>
          <w:rFonts w:ascii="Angsana New" w:hAnsi="Angsana New" w:cs="Angsana New"/>
        </w:rPr>
        <w:t>Cross</w:t>
      </w:r>
      <w:r w:rsidRPr="00300257">
        <w:rPr>
          <w:rFonts w:ascii="Angsana New" w:hAnsi="Angsana New" w:cs="Angsana New" w:hint="cs"/>
          <w:cs/>
        </w:rPr>
        <w:t xml:space="preserve"> </w:t>
      </w:r>
      <w:r w:rsidRPr="00300257">
        <w:rPr>
          <w:rFonts w:ascii="Angsana New" w:hAnsi="Angsana New" w:cs="Angsana New"/>
        </w:rPr>
        <w:t>Currency</w:t>
      </w:r>
      <w:r w:rsidRPr="00300257">
        <w:rPr>
          <w:rFonts w:ascii="Angsana New" w:hAnsi="Angsana New" w:cs="Angsana New" w:hint="cs"/>
          <w:cs/>
        </w:rPr>
        <w:t xml:space="preserve"> </w:t>
      </w:r>
      <w:r w:rsidRPr="00300257">
        <w:rPr>
          <w:rFonts w:ascii="Angsana New" w:hAnsi="Angsana New" w:cs="Angsana New"/>
        </w:rPr>
        <w:t>Swap</w:t>
      </w:r>
      <w:r w:rsidRPr="00300257">
        <w:rPr>
          <w:rFonts w:ascii="Angsana New" w:hAnsi="Angsana New" w:cs="Angsana New"/>
          <w:cs/>
        </w:rPr>
        <w:t>)</w:t>
      </w:r>
      <w:r w:rsidRPr="00300257">
        <w:rPr>
          <w:rFonts w:ascii="Angsana New" w:hAnsi="Angsana New" w:cs="Angsana New" w:hint="cs"/>
          <w:cs/>
        </w:rPr>
        <w:t xml:space="preserve"> </w:t>
      </w:r>
      <w:r w:rsidRPr="00300257">
        <w:rPr>
          <w:rFonts w:ascii="Angsana New" w:hAnsi="Angsana New" w:cs="Angsana New"/>
          <w:cs/>
        </w:rPr>
        <w:t xml:space="preserve">และสัญญาแลกเปลี่ยนอัตราดอกเบี้ย </w:t>
      </w:r>
      <w:r w:rsidRPr="007E5942">
        <w:rPr>
          <w:rFonts w:ascii="Angsana New" w:hAnsi="Angsana New" w:cs="Angsana New"/>
          <w:spacing w:val="6"/>
        </w:rPr>
        <w:t>(Interest</w:t>
      </w:r>
      <w:r w:rsidRPr="007E5942">
        <w:rPr>
          <w:rFonts w:ascii="Angsana New" w:hAnsi="Angsana New" w:cs="Angsana New"/>
          <w:spacing w:val="6"/>
          <w:cs/>
        </w:rPr>
        <w:t xml:space="preserve"> </w:t>
      </w:r>
      <w:r w:rsidRPr="007E5942">
        <w:rPr>
          <w:rFonts w:ascii="Angsana New" w:hAnsi="Angsana New" w:cs="Angsana New"/>
          <w:spacing w:val="6"/>
        </w:rPr>
        <w:t>Rate</w:t>
      </w:r>
      <w:r w:rsidRPr="007E5942">
        <w:rPr>
          <w:rFonts w:ascii="Angsana New" w:hAnsi="Angsana New" w:cs="Angsana New"/>
          <w:spacing w:val="6"/>
          <w:cs/>
        </w:rPr>
        <w:t xml:space="preserve"> </w:t>
      </w:r>
      <w:r w:rsidRPr="007E5942">
        <w:rPr>
          <w:rFonts w:ascii="Angsana New" w:hAnsi="Angsana New" w:cs="Angsana New"/>
          <w:spacing w:val="6"/>
        </w:rPr>
        <w:t>Swap)</w:t>
      </w:r>
      <w:r w:rsidRPr="007E5942">
        <w:rPr>
          <w:rFonts w:ascii="Angsana New" w:hAnsi="Angsana New" w:cs="Angsana New"/>
          <w:spacing w:val="6"/>
          <w:cs/>
        </w:rPr>
        <w:t xml:space="preserve"> โดยสัญญาที่ทำนั้นเป็นการป้องกันความเสี่ยงจากอัตราแลกเปลี่ยนและอัตราดอกเบี้ย</w:t>
      </w:r>
      <w:r w:rsidRPr="00300257">
        <w:rPr>
          <w:rFonts w:ascii="Angsana New" w:hAnsi="Angsana New" w:cs="Angsana New"/>
          <w:spacing w:val="4"/>
          <w:cs/>
        </w:rPr>
        <w:t>ของ</w:t>
      </w:r>
      <w:r w:rsidRPr="00300257">
        <w:rPr>
          <w:rFonts w:ascii="Angsana New" w:hAnsi="Angsana New" w:cs="Angsana New"/>
          <w:spacing w:val="6"/>
          <w:cs/>
        </w:rPr>
        <w:t>เงินกู้ยืมระยะสั้นและเงินกู้ยืมระยะยาว ตามที่กล่าวไว้ในหมายเหตุ</w:t>
      </w:r>
      <w:r w:rsidRPr="00300257">
        <w:rPr>
          <w:rFonts w:ascii="Angsana New" w:hAnsi="Angsana New" w:cs="Angsana New" w:hint="cs"/>
          <w:spacing w:val="6"/>
          <w:cs/>
        </w:rPr>
        <w:t>ประกอบงบการเงินข้อ</w:t>
      </w:r>
      <w:r w:rsidRPr="00300257">
        <w:rPr>
          <w:rFonts w:ascii="Angsana New" w:hAnsi="Angsana New" w:cs="Angsana New"/>
          <w:spacing w:val="6"/>
          <w:cs/>
        </w:rPr>
        <w:t xml:space="preserve"> </w:t>
      </w:r>
      <w:r w:rsidRPr="001D4145">
        <w:rPr>
          <w:rFonts w:ascii="Angsana New" w:hAnsi="Angsana New" w:cs="Angsana New"/>
          <w:spacing w:val="6"/>
        </w:rPr>
        <w:t>3</w:t>
      </w:r>
      <w:r w:rsidR="00E40F5C">
        <w:rPr>
          <w:rFonts w:ascii="Angsana New" w:hAnsi="Angsana New" w:cs="Angsana New"/>
          <w:spacing w:val="6"/>
        </w:rPr>
        <w:t>4</w:t>
      </w:r>
      <w:r w:rsidRPr="001D4145">
        <w:rPr>
          <w:rFonts w:ascii="Angsana New" w:hAnsi="Angsana New" w:cs="Angsana New" w:hint="cs"/>
          <w:spacing w:val="6"/>
          <w:cs/>
        </w:rPr>
        <w:t xml:space="preserve"> </w:t>
      </w:r>
      <w:r w:rsidRPr="001D4145">
        <w:rPr>
          <w:rFonts w:ascii="Angsana New" w:hAnsi="Angsana New" w:cs="Angsana New"/>
          <w:spacing w:val="6"/>
          <w:cs/>
        </w:rPr>
        <w:t>น</w:t>
      </w:r>
      <w:r w:rsidRPr="00300257">
        <w:rPr>
          <w:rFonts w:ascii="Angsana New" w:hAnsi="Angsana New" w:cs="Angsana New"/>
          <w:spacing w:val="6"/>
          <w:cs/>
        </w:rPr>
        <w:t>อกจากนั้น</w:t>
      </w:r>
      <w:r w:rsidRPr="00300257">
        <w:rPr>
          <w:rFonts w:ascii="Angsana New" w:hAnsi="Angsana New" w:cs="Angsana New" w:hint="cs"/>
          <w:spacing w:val="6"/>
          <w:cs/>
        </w:rPr>
        <w:t xml:space="preserve"> </w:t>
      </w:r>
      <w:r w:rsidRPr="007E5942">
        <w:rPr>
          <w:rFonts w:ascii="Angsana New" w:hAnsi="Angsana New" w:cs="Angsana New"/>
          <w:spacing w:val="4"/>
          <w:cs/>
        </w:rPr>
        <w:t>กลุ่มบริษัทมีรายได้จากการส่งออกและรายได้อื่นๆ เป็นเงินตราต่างประเทศอีกจำนวนหนึ่งซึ่งเพียงพอที่จะช่วย</w:t>
      </w:r>
      <w:r w:rsidRPr="00300257">
        <w:rPr>
          <w:rFonts w:ascii="Angsana New" w:hAnsi="Angsana New" w:cs="Angsana New"/>
          <w:cs/>
        </w:rPr>
        <w:t>ลดผลกระทบจากการเปลี่ยนแปลงของอัตราแลกเปลี่ยนเงินตราต่างประเทศได้</w:t>
      </w:r>
    </w:p>
    <w:p w14:paraId="006F0EA2" w14:textId="77777777" w:rsidR="00C57C7B" w:rsidRPr="00300257" w:rsidRDefault="00C57C7B" w:rsidP="00C57C7B">
      <w:pPr>
        <w:pStyle w:val="BodyText3"/>
        <w:tabs>
          <w:tab w:val="clear" w:pos="540"/>
        </w:tabs>
        <w:spacing w:line="240" w:lineRule="auto"/>
        <w:ind w:left="562" w:right="0"/>
        <w:jc w:val="thaiDistribute"/>
        <w:rPr>
          <w:rFonts w:ascii="Angsana New" w:hAnsi="Angsana New" w:cs="Angsana New"/>
        </w:rPr>
      </w:pPr>
    </w:p>
    <w:p w14:paraId="3F912036" w14:textId="77777777" w:rsidR="00C57C7B" w:rsidRPr="00300257" w:rsidRDefault="00C57C7B" w:rsidP="00C57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"/>
          <w:szCs w:val="2"/>
          <w:cs/>
        </w:rPr>
      </w:pPr>
      <w:r w:rsidRPr="00300257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3D8D9CC6" w14:textId="77777777" w:rsidR="00C57C7B" w:rsidRDefault="00C57C7B" w:rsidP="00C57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72D4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มูลค่ายุติธรรมของสินทรัพย์และหนี้สินทางการเงิน</w:t>
      </w:r>
    </w:p>
    <w:p w14:paraId="7CC41F1C" w14:textId="77777777" w:rsidR="00C57C7B" w:rsidRPr="00626960" w:rsidRDefault="00C57C7B" w:rsidP="00C57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2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0AEA6472" w14:textId="77777777" w:rsidR="00C57C7B" w:rsidRDefault="00C57C7B" w:rsidP="00C57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ราคาที่บันทึกในบัญชี เนื่องจากเครื่องมือทางการเงินเหล่านี้จะครบกำหนดในระยะเวลาอันสั้น</w:t>
      </w:r>
    </w:p>
    <w:p w14:paraId="5D1C12D9" w14:textId="77777777" w:rsidR="00C57C7B" w:rsidRPr="009475AE" w:rsidRDefault="00C57C7B" w:rsidP="00C57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22"/>
          <w:szCs w:val="22"/>
        </w:rPr>
      </w:pPr>
    </w:p>
    <w:p w14:paraId="190BF9D5" w14:textId="77777777" w:rsidR="00C57C7B" w:rsidRDefault="00C57C7B" w:rsidP="00C57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4"/>
        <w:jc w:val="thaiDistribute"/>
        <w:rPr>
          <w:rFonts w:ascii="Angsana New" w:hAnsi="Angsana New"/>
          <w:sz w:val="30"/>
          <w:szCs w:val="30"/>
        </w:rPr>
      </w:pPr>
      <w:r w:rsidRPr="00D26435">
        <w:rPr>
          <w:rFonts w:ascii="Angsana New" w:hAnsi="Angsana New"/>
          <w:spacing w:val="2"/>
          <w:sz w:val="30"/>
          <w:szCs w:val="30"/>
          <w:cs/>
        </w:rPr>
        <w:t>มูลค่ายุติธรรมของเงินให้กู้ยืมระยะยาวและเงินกู้ยืมระยะยาวที่มีอัตราดอกเบี้ยลอยตัว ซึ่งเป็นอัตราท้องตลาดมี</w:t>
      </w:r>
      <w:r w:rsidRPr="00300257">
        <w:rPr>
          <w:rFonts w:ascii="Angsana New" w:hAnsi="Angsana New"/>
          <w:sz w:val="30"/>
          <w:szCs w:val="30"/>
          <w:cs/>
        </w:rPr>
        <w:t>ราคาตามบัญชีใกล้เคียงมูลค่ายุติธรรม</w:t>
      </w:r>
    </w:p>
    <w:p w14:paraId="7B7C228A" w14:textId="77777777" w:rsidR="00C57C7B" w:rsidRPr="009475AE" w:rsidRDefault="00C57C7B" w:rsidP="00C57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4"/>
        <w:jc w:val="thaiDistribute"/>
        <w:rPr>
          <w:rFonts w:ascii="Angsana New" w:hAnsi="Angsana New"/>
          <w:sz w:val="22"/>
          <w:szCs w:val="22"/>
        </w:rPr>
      </w:pPr>
    </w:p>
    <w:p w14:paraId="6445F0E1" w14:textId="77777777" w:rsidR="00C57C7B" w:rsidRDefault="00C57C7B" w:rsidP="00C57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4"/>
        <w:jc w:val="thaiDistribute"/>
        <w:rPr>
          <w:rFonts w:ascii="Angsana New" w:hAnsi="Angsana New"/>
          <w:sz w:val="30"/>
          <w:szCs w:val="30"/>
        </w:rPr>
      </w:pPr>
      <w:r w:rsidRPr="0003128C">
        <w:rPr>
          <w:rFonts w:ascii="Angsana New" w:hAnsi="Angsana New"/>
          <w:spacing w:val="8"/>
          <w:sz w:val="30"/>
          <w:szCs w:val="30"/>
          <w:cs/>
        </w:rPr>
        <w:t>สำหรับสินทรัพย์และหนี้สินทางการเงินอื่นนอกเหนือจากที่กล่าวข้างต้นมีมูลค่ายุติธรรมและมูลค่าตามบัญชี</w:t>
      </w:r>
      <w:r w:rsidRPr="00300257">
        <w:rPr>
          <w:rFonts w:ascii="Angsana New" w:hAnsi="Angsana New"/>
          <w:sz w:val="30"/>
          <w:szCs w:val="30"/>
          <w:cs/>
        </w:rPr>
        <w:t xml:space="preserve"> ณ วันที่ </w:t>
      </w:r>
      <w:r>
        <w:rPr>
          <w:rFonts w:ascii="Angsana New" w:hAnsi="Angsana New"/>
          <w:sz w:val="30"/>
          <w:szCs w:val="30"/>
        </w:rPr>
        <w:t>31</w:t>
      </w:r>
      <w:r w:rsidRPr="00300257">
        <w:rPr>
          <w:rFonts w:ascii="Angsana New" w:hAnsi="Angsana New"/>
          <w:sz w:val="30"/>
          <w:szCs w:val="30"/>
          <w:cs/>
        </w:rPr>
        <w:t xml:space="preserve"> ธันวาคม ดังต่อไปนี้</w:t>
      </w:r>
    </w:p>
    <w:p w14:paraId="6A36E58A" w14:textId="77777777" w:rsidR="00C57C7B" w:rsidRPr="0092488D" w:rsidRDefault="00C57C7B" w:rsidP="00C57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4"/>
        <w:jc w:val="thaiDistribute"/>
        <w:rPr>
          <w:rFonts w:ascii="Angsana New" w:hAnsi="Angsana New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70"/>
        <w:gridCol w:w="236"/>
        <w:gridCol w:w="1204"/>
        <w:gridCol w:w="236"/>
        <w:gridCol w:w="1204"/>
        <w:gridCol w:w="270"/>
        <w:gridCol w:w="1260"/>
      </w:tblGrid>
      <w:tr w:rsidR="00C57C7B" w:rsidRPr="00300257" w14:paraId="4E8B4E1C" w14:textId="77777777" w:rsidTr="009D27EC">
        <w:tc>
          <w:tcPr>
            <w:tcW w:w="3600" w:type="dxa"/>
          </w:tcPr>
          <w:p w14:paraId="5710DE5C" w14:textId="77777777" w:rsidR="00C57C7B" w:rsidRPr="00300257" w:rsidRDefault="00C57C7B" w:rsidP="00895F5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D2F5999" w14:textId="7C30182A" w:rsidR="00C57C7B" w:rsidRPr="00300257" w:rsidRDefault="00C57C7B" w:rsidP="00895F54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B426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5C8D04D1" w14:textId="77777777" w:rsidR="00C57C7B" w:rsidRPr="00300257" w:rsidRDefault="00C57C7B" w:rsidP="00895F54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34" w:type="dxa"/>
            <w:gridSpan w:val="3"/>
          </w:tcPr>
          <w:p w14:paraId="28FEB5A5" w14:textId="783C9625" w:rsidR="00C57C7B" w:rsidRPr="00300257" w:rsidRDefault="00C57C7B" w:rsidP="00895F54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1B4262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C57C7B" w:rsidRPr="00300257" w14:paraId="0DAB6406" w14:textId="77777777" w:rsidTr="009D27EC">
        <w:tc>
          <w:tcPr>
            <w:tcW w:w="3600" w:type="dxa"/>
          </w:tcPr>
          <w:p w14:paraId="514079D6" w14:textId="77777777" w:rsidR="00C57C7B" w:rsidRPr="00300257" w:rsidRDefault="00C57C7B" w:rsidP="00895F5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8EF5A3" w14:textId="77777777" w:rsidR="00C57C7B" w:rsidRPr="00300257" w:rsidRDefault="00C57C7B" w:rsidP="00895F54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25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</w:t>
            </w:r>
          </w:p>
        </w:tc>
        <w:tc>
          <w:tcPr>
            <w:tcW w:w="236" w:type="dxa"/>
          </w:tcPr>
          <w:p w14:paraId="54724176" w14:textId="77777777" w:rsidR="00C57C7B" w:rsidRPr="00300257" w:rsidRDefault="00C57C7B" w:rsidP="00895F54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14:paraId="3E461E24" w14:textId="77777777" w:rsidR="00C57C7B" w:rsidRPr="00300257" w:rsidRDefault="00C57C7B" w:rsidP="00895F54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25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  <w:tc>
          <w:tcPr>
            <w:tcW w:w="236" w:type="dxa"/>
          </w:tcPr>
          <w:p w14:paraId="22FF0F7D" w14:textId="77777777" w:rsidR="00C57C7B" w:rsidRPr="00300257" w:rsidRDefault="00C57C7B" w:rsidP="00895F54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04" w:type="dxa"/>
          </w:tcPr>
          <w:p w14:paraId="2E020208" w14:textId="77777777" w:rsidR="00C57C7B" w:rsidRPr="00300257" w:rsidRDefault="00C57C7B" w:rsidP="00895F54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25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</w:t>
            </w:r>
          </w:p>
        </w:tc>
        <w:tc>
          <w:tcPr>
            <w:tcW w:w="270" w:type="dxa"/>
          </w:tcPr>
          <w:p w14:paraId="1E14BBA9" w14:textId="77777777" w:rsidR="00C57C7B" w:rsidRPr="00300257" w:rsidRDefault="00C57C7B" w:rsidP="00895F54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1C6FF234" w14:textId="77777777" w:rsidR="00C57C7B" w:rsidRPr="00300257" w:rsidRDefault="00C57C7B" w:rsidP="00895F54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25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</w:tr>
      <w:tr w:rsidR="00C57C7B" w:rsidRPr="00300257" w14:paraId="04280348" w14:textId="77777777" w:rsidTr="009D27EC">
        <w:tc>
          <w:tcPr>
            <w:tcW w:w="3600" w:type="dxa"/>
          </w:tcPr>
          <w:p w14:paraId="0328F753" w14:textId="77777777" w:rsidR="00C57C7B" w:rsidRPr="00300257" w:rsidRDefault="00C57C7B" w:rsidP="00895F5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A4E705" w14:textId="77777777" w:rsidR="00C57C7B" w:rsidRPr="00300257" w:rsidRDefault="00C57C7B" w:rsidP="00895F54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25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ตามสัญญา</w:t>
            </w:r>
          </w:p>
        </w:tc>
        <w:tc>
          <w:tcPr>
            <w:tcW w:w="236" w:type="dxa"/>
          </w:tcPr>
          <w:p w14:paraId="323F89AE" w14:textId="77777777" w:rsidR="00C57C7B" w:rsidRPr="00300257" w:rsidRDefault="00C57C7B" w:rsidP="00895F54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14:paraId="4A91A10A" w14:textId="77777777" w:rsidR="00C57C7B" w:rsidRPr="00300257" w:rsidRDefault="00C57C7B" w:rsidP="00895F54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25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ระดับ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4FDBEBC0" w14:textId="77777777" w:rsidR="00C57C7B" w:rsidRPr="00300257" w:rsidRDefault="00C57C7B" w:rsidP="00895F54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04" w:type="dxa"/>
          </w:tcPr>
          <w:p w14:paraId="42F00CE7" w14:textId="77777777" w:rsidR="00C57C7B" w:rsidRPr="00300257" w:rsidRDefault="00C57C7B" w:rsidP="00895F54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25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ตามสัญญา</w:t>
            </w:r>
          </w:p>
        </w:tc>
        <w:tc>
          <w:tcPr>
            <w:tcW w:w="270" w:type="dxa"/>
          </w:tcPr>
          <w:p w14:paraId="0E2BBFD4" w14:textId="77777777" w:rsidR="00C57C7B" w:rsidRPr="00300257" w:rsidRDefault="00C57C7B" w:rsidP="00895F54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3F6AED8D" w14:textId="77777777" w:rsidR="00C57C7B" w:rsidRPr="00300257" w:rsidRDefault="00C57C7B" w:rsidP="00895F54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25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ระดับ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C57C7B" w:rsidRPr="00300257" w14:paraId="210BF27F" w14:textId="77777777" w:rsidTr="009D27EC">
        <w:tc>
          <w:tcPr>
            <w:tcW w:w="3600" w:type="dxa"/>
          </w:tcPr>
          <w:p w14:paraId="0E129875" w14:textId="77777777" w:rsidR="00C57C7B" w:rsidRPr="00300257" w:rsidRDefault="00C57C7B" w:rsidP="00895F5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7A6F75ED" w14:textId="77777777" w:rsidR="00C57C7B" w:rsidRPr="00300257" w:rsidRDefault="00C57C7B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57C7B" w:rsidRPr="00300257" w14:paraId="5B5CD4BE" w14:textId="77777777" w:rsidTr="009D27EC">
        <w:tc>
          <w:tcPr>
            <w:tcW w:w="3600" w:type="dxa"/>
            <w:shd w:val="clear" w:color="auto" w:fill="auto"/>
          </w:tcPr>
          <w:p w14:paraId="6262AD1A" w14:textId="77777777" w:rsidR="00C57C7B" w:rsidRPr="00ED5EB2" w:rsidRDefault="00C57C7B" w:rsidP="00895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D5EB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170" w:type="dxa"/>
          </w:tcPr>
          <w:p w14:paraId="7E97BCC5" w14:textId="77777777" w:rsidR="00C57C7B" w:rsidRPr="00300257" w:rsidRDefault="00C57C7B" w:rsidP="00895F54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31DB36" w14:textId="77777777" w:rsidR="00C57C7B" w:rsidRPr="00300257" w:rsidRDefault="00C57C7B" w:rsidP="00895F54">
            <w:pPr>
              <w:tabs>
                <w:tab w:val="clear" w:pos="907"/>
                <w:tab w:val="decimal" w:pos="897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9B37404" w14:textId="77777777" w:rsidR="00C57C7B" w:rsidRPr="00300257" w:rsidRDefault="00C57C7B" w:rsidP="00895F54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76AFA4" w14:textId="77777777" w:rsidR="00C57C7B" w:rsidRPr="00300257" w:rsidRDefault="00C57C7B" w:rsidP="00895F54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83D1FE4" w14:textId="77777777" w:rsidR="00C57C7B" w:rsidRPr="00300257" w:rsidRDefault="00C57C7B" w:rsidP="00895F54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FD244D" w14:textId="77777777" w:rsidR="00C57C7B" w:rsidRPr="00300257" w:rsidRDefault="00C57C7B" w:rsidP="00895F54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6679D6" w14:textId="77777777" w:rsidR="00C57C7B" w:rsidRPr="00300257" w:rsidRDefault="00C57C7B" w:rsidP="00895F54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C57C7B" w:rsidRPr="00D95563" w14:paraId="7F95B7AA" w14:textId="77777777" w:rsidTr="009D27EC">
        <w:tc>
          <w:tcPr>
            <w:tcW w:w="3600" w:type="dxa"/>
            <w:shd w:val="clear" w:color="auto" w:fill="auto"/>
          </w:tcPr>
          <w:p w14:paraId="135A5A3D" w14:textId="77777777" w:rsidR="00C57C7B" w:rsidRPr="00672D4D" w:rsidRDefault="00C57C7B" w:rsidP="00895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2D4D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เงินกู้ยืมระยะยาวส่วนที่ครบกำหนดชำระ</w:t>
            </w:r>
          </w:p>
        </w:tc>
        <w:tc>
          <w:tcPr>
            <w:tcW w:w="1170" w:type="dxa"/>
          </w:tcPr>
          <w:p w14:paraId="0C448824" w14:textId="77777777" w:rsidR="00C57C7B" w:rsidRPr="00D95563" w:rsidRDefault="00C57C7B" w:rsidP="00895F54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3C278679" w14:textId="77777777" w:rsidR="00C57C7B" w:rsidRPr="00D95563" w:rsidRDefault="00C57C7B" w:rsidP="00895F54">
            <w:pPr>
              <w:tabs>
                <w:tab w:val="clear" w:pos="907"/>
                <w:tab w:val="decimal" w:pos="897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</w:tcPr>
          <w:p w14:paraId="535EAF0A" w14:textId="77777777" w:rsidR="00C57C7B" w:rsidRPr="00D95563" w:rsidRDefault="00C57C7B" w:rsidP="00895F54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726DFFBA" w14:textId="77777777" w:rsidR="00C57C7B" w:rsidRPr="00D95563" w:rsidRDefault="00C57C7B" w:rsidP="00895F54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</w:tcPr>
          <w:p w14:paraId="00F86E65" w14:textId="77777777" w:rsidR="00C57C7B" w:rsidRPr="00D95563" w:rsidRDefault="00C57C7B" w:rsidP="00895F54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55AFDADA" w14:textId="77777777" w:rsidR="00C57C7B" w:rsidRPr="00D95563" w:rsidRDefault="00C57C7B" w:rsidP="00895F54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566BC5F2" w14:textId="77777777" w:rsidR="00C57C7B" w:rsidRPr="00D95563" w:rsidRDefault="00C57C7B" w:rsidP="00895F54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1B4262" w:rsidRPr="00D95563" w14:paraId="5C3DFA7C" w14:textId="77777777" w:rsidTr="009D27EC">
        <w:tc>
          <w:tcPr>
            <w:tcW w:w="3600" w:type="dxa"/>
            <w:shd w:val="clear" w:color="auto" w:fill="auto"/>
          </w:tcPr>
          <w:p w14:paraId="2DB40466" w14:textId="77777777" w:rsidR="001B4262" w:rsidRPr="00672D4D" w:rsidRDefault="001B4262" w:rsidP="001B42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2D4D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672D4D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672D4D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672D4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170" w:type="dxa"/>
          </w:tcPr>
          <w:p w14:paraId="6E197878" w14:textId="5CA233D8" w:rsidR="001B4262" w:rsidRPr="00D95563" w:rsidRDefault="00D540D2" w:rsidP="001B4262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  <w:r w:rsidRPr="00D540D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621</w:t>
            </w:r>
          </w:p>
        </w:tc>
        <w:tc>
          <w:tcPr>
            <w:tcW w:w="236" w:type="dxa"/>
          </w:tcPr>
          <w:p w14:paraId="622F955E" w14:textId="77777777" w:rsidR="001B4262" w:rsidRPr="00D95563" w:rsidRDefault="001B4262" w:rsidP="001B4262">
            <w:pPr>
              <w:tabs>
                <w:tab w:val="clear" w:pos="907"/>
                <w:tab w:val="decimal" w:pos="897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</w:tcPr>
          <w:p w14:paraId="56822810" w14:textId="3AC3A9BB" w:rsidR="001B4262" w:rsidRPr="00D95563" w:rsidRDefault="00D540D2" w:rsidP="001B4262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621</w:t>
            </w:r>
          </w:p>
        </w:tc>
        <w:tc>
          <w:tcPr>
            <w:tcW w:w="236" w:type="dxa"/>
          </w:tcPr>
          <w:p w14:paraId="5A47E3C0" w14:textId="77777777" w:rsidR="001B4262" w:rsidRPr="00D95563" w:rsidRDefault="001B4262" w:rsidP="001B4262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</w:tcPr>
          <w:p w14:paraId="12F912D8" w14:textId="22A41E99" w:rsidR="001B4262" w:rsidRPr="00672D4D" w:rsidRDefault="001B4262" w:rsidP="001B4262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72D4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4,671</w:t>
            </w:r>
          </w:p>
        </w:tc>
        <w:tc>
          <w:tcPr>
            <w:tcW w:w="270" w:type="dxa"/>
          </w:tcPr>
          <w:p w14:paraId="7854B6FE" w14:textId="77777777" w:rsidR="001B4262" w:rsidRPr="00672D4D" w:rsidRDefault="001B4262" w:rsidP="001B4262">
            <w:pPr>
              <w:tabs>
                <w:tab w:val="clear" w:pos="907"/>
                <w:tab w:val="decimal" w:pos="897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FD15E6" w14:textId="03C4EFA3" w:rsidR="001B4262" w:rsidRPr="00672D4D" w:rsidRDefault="001B4262" w:rsidP="001B4262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72D4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4,679</w:t>
            </w:r>
          </w:p>
        </w:tc>
      </w:tr>
      <w:tr w:rsidR="001B4262" w:rsidRPr="00D95563" w14:paraId="5ABBC2B5" w14:textId="77777777" w:rsidTr="009D27EC">
        <w:tc>
          <w:tcPr>
            <w:tcW w:w="3600" w:type="dxa"/>
          </w:tcPr>
          <w:p w14:paraId="50BF5065" w14:textId="77777777" w:rsidR="001B4262" w:rsidRPr="00672D4D" w:rsidRDefault="001B4262" w:rsidP="001B42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2D4D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  <w:r w:rsidRPr="00672D4D">
              <w:rPr>
                <w:rFonts w:ascii="Angsana New" w:hAnsi="Angsana New" w:hint="cs"/>
                <w:sz w:val="30"/>
                <w:szCs w:val="30"/>
                <w:cs/>
              </w:rPr>
              <w:t xml:space="preserve"> *</w:t>
            </w:r>
          </w:p>
        </w:tc>
        <w:tc>
          <w:tcPr>
            <w:tcW w:w="1170" w:type="dxa"/>
          </w:tcPr>
          <w:p w14:paraId="567C1B5D" w14:textId="77777777" w:rsidR="001B4262" w:rsidRPr="00672D4D" w:rsidRDefault="001B4262" w:rsidP="001B4262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32B578" w14:textId="77777777" w:rsidR="001B4262" w:rsidRPr="00672D4D" w:rsidRDefault="001B4262" w:rsidP="001B4262">
            <w:pPr>
              <w:tabs>
                <w:tab w:val="clear" w:pos="907"/>
                <w:tab w:val="decimal" w:pos="897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E68B202" w14:textId="77777777" w:rsidR="001B4262" w:rsidRPr="00672D4D" w:rsidRDefault="001B4262" w:rsidP="001B4262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81C27B" w14:textId="77777777" w:rsidR="001B4262" w:rsidRPr="00D95563" w:rsidRDefault="001B4262" w:rsidP="001B4262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</w:tcPr>
          <w:p w14:paraId="5A0EB4A9" w14:textId="77777777" w:rsidR="001B4262" w:rsidRPr="00672D4D" w:rsidRDefault="001B4262" w:rsidP="001B4262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359848" w14:textId="77777777" w:rsidR="001B4262" w:rsidRPr="00672D4D" w:rsidRDefault="001B4262" w:rsidP="001B4262">
            <w:pPr>
              <w:tabs>
                <w:tab w:val="clear" w:pos="907"/>
                <w:tab w:val="decimal" w:pos="897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1FB051" w14:textId="77777777" w:rsidR="001B4262" w:rsidRPr="00672D4D" w:rsidRDefault="001B4262" w:rsidP="001B4262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1B4262" w:rsidRPr="00D95563" w14:paraId="68845BC8" w14:textId="77777777" w:rsidTr="009D27EC">
        <w:tc>
          <w:tcPr>
            <w:tcW w:w="3600" w:type="dxa"/>
          </w:tcPr>
          <w:p w14:paraId="70297054" w14:textId="77777777" w:rsidR="001B4262" w:rsidRPr="00672D4D" w:rsidRDefault="001B4262" w:rsidP="001B42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2D4D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672D4D">
              <w:rPr>
                <w:rFonts w:ascii="Angsana New" w:hAnsi="Angsana New"/>
                <w:sz w:val="30"/>
                <w:szCs w:val="30"/>
                <w:cs/>
              </w:rPr>
              <w:t xml:space="preserve">ลูกหนี้ </w:t>
            </w:r>
            <w:r w:rsidRPr="00672D4D">
              <w:rPr>
                <w:rFonts w:ascii="Angsana New" w:hAnsi="Angsana New"/>
                <w:sz w:val="30"/>
                <w:szCs w:val="30"/>
              </w:rPr>
              <w:t>Forward</w:t>
            </w:r>
          </w:p>
        </w:tc>
        <w:tc>
          <w:tcPr>
            <w:tcW w:w="1170" w:type="dxa"/>
          </w:tcPr>
          <w:p w14:paraId="00C74167" w14:textId="4145BC6D" w:rsidR="001B4262" w:rsidRPr="00672D4D" w:rsidRDefault="00644F6C" w:rsidP="001B4262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01B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9,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598</w:t>
            </w:r>
          </w:p>
        </w:tc>
        <w:tc>
          <w:tcPr>
            <w:tcW w:w="236" w:type="dxa"/>
          </w:tcPr>
          <w:p w14:paraId="7724BBB2" w14:textId="77777777" w:rsidR="001B4262" w:rsidRPr="00672D4D" w:rsidRDefault="001B4262" w:rsidP="001B4262">
            <w:pPr>
              <w:tabs>
                <w:tab w:val="clear" w:pos="907"/>
                <w:tab w:val="decimal" w:pos="897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7418D1B" w14:textId="2B5A71D9" w:rsidR="001B4262" w:rsidRPr="00672D4D" w:rsidRDefault="00644F6C" w:rsidP="001B4262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01B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9,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370</w:t>
            </w:r>
          </w:p>
        </w:tc>
        <w:tc>
          <w:tcPr>
            <w:tcW w:w="236" w:type="dxa"/>
          </w:tcPr>
          <w:p w14:paraId="08CF2A57" w14:textId="77777777" w:rsidR="001B4262" w:rsidRPr="00D95563" w:rsidRDefault="001B4262" w:rsidP="001B4262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</w:tcPr>
          <w:p w14:paraId="0E9803CE" w14:textId="25AA5CA6" w:rsidR="001B4262" w:rsidRPr="00672D4D" w:rsidRDefault="001B4262" w:rsidP="001B4262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72D4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19,297</w:t>
            </w:r>
          </w:p>
        </w:tc>
        <w:tc>
          <w:tcPr>
            <w:tcW w:w="270" w:type="dxa"/>
          </w:tcPr>
          <w:p w14:paraId="78D6B226" w14:textId="77777777" w:rsidR="001B4262" w:rsidRPr="00672D4D" w:rsidRDefault="001B4262" w:rsidP="001B4262">
            <w:pPr>
              <w:tabs>
                <w:tab w:val="clear" w:pos="907"/>
                <w:tab w:val="decimal" w:pos="897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7D6479" w14:textId="08A1E9B6" w:rsidR="001B4262" w:rsidRPr="00672D4D" w:rsidRDefault="001B4262" w:rsidP="001B4262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32B4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19,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111</w:t>
            </w:r>
          </w:p>
        </w:tc>
      </w:tr>
      <w:tr w:rsidR="00C01B9D" w:rsidRPr="00D95563" w14:paraId="6FEECE5C" w14:textId="77777777" w:rsidTr="00C01B9D">
        <w:tc>
          <w:tcPr>
            <w:tcW w:w="3600" w:type="dxa"/>
          </w:tcPr>
          <w:p w14:paraId="47E9B992" w14:textId="77777777" w:rsidR="00C01B9D" w:rsidRPr="00672D4D" w:rsidRDefault="00C01B9D" w:rsidP="00C01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2D4D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672D4D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 </w:t>
            </w:r>
            <w:r w:rsidRPr="00672D4D">
              <w:rPr>
                <w:rFonts w:ascii="Angsana New" w:hAnsi="Angsana New"/>
                <w:sz w:val="30"/>
                <w:szCs w:val="30"/>
              </w:rPr>
              <w:t>Forward</w:t>
            </w:r>
          </w:p>
        </w:tc>
        <w:tc>
          <w:tcPr>
            <w:tcW w:w="1170" w:type="dxa"/>
          </w:tcPr>
          <w:p w14:paraId="6C80FCB0" w14:textId="77777777" w:rsidR="00C01B9D" w:rsidRPr="00672D4D" w:rsidRDefault="00C01B9D" w:rsidP="00C01B9D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13,507</w:t>
            </w:r>
          </w:p>
        </w:tc>
        <w:tc>
          <w:tcPr>
            <w:tcW w:w="236" w:type="dxa"/>
          </w:tcPr>
          <w:p w14:paraId="2B6AE64C" w14:textId="77777777" w:rsidR="00C01B9D" w:rsidRPr="00672D4D" w:rsidRDefault="00C01B9D" w:rsidP="00C01B9D">
            <w:pPr>
              <w:tabs>
                <w:tab w:val="clear" w:pos="907"/>
                <w:tab w:val="decimal" w:pos="897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F11BCEA" w14:textId="77777777" w:rsidR="00C01B9D" w:rsidRPr="00672D4D" w:rsidRDefault="00C01B9D" w:rsidP="00C01B9D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13,464</w:t>
            </w:r>
          </w:p>
        </w:tc>
        <w:tc>
          <w:tcPr>
            <w:tcW w:w="236" w:type="dxa"/>
          </w:tcPr>
          <w:p w14:paraId="2689258A" w14:textId="77777777" w:rsidR="00C01B9D" w:rsidRPr="00D95563" w:rsidRDefault="00C01B9D" w:rsidP="00C01B9D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</w:tcPr>
          <w:p w14:paraId="7671F260" w14:textId="77777777" w:rsidR="00C01B9D" w:rsidRPr="00672D4D" w:rsidRDefault="00C01B9D" w:rsidP="00C01B9D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  <w:r w:rsidRPr="00672D4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513</w:t>
            </w:r>
          </w:p>
        </w:tc>
        <w:tc>
          <w:tcPr>
            <w:tcW w:w="270" w:type="dxa"/>
          </w:tcPr>
          <w:p w14:paraId="0C6C4583" w14:textId="77777777" w:rsidR="00C01B9D" w:rsidRPr="00672D4D" w:rsidRDefault="00C01B9D" w:rsidP="00C01B9D">
            <w:pPr>
              <w:tabs>
                <w:tab w:val="clear" w:pos="907"/>
                <w:tab w:val="decimal" w:pos="897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B37727" w14:textId="77777777" w:rsidR="00C01B9D" w:rsidRPr="00672D4D" w:rsidRDefault="00C01B9D" w:rsidP="00C01B9D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  <w:r w:rsidRPr="00672D4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440</w:t>
            </w:r>
          </w:p>
        </w:tc>
      </w:tr>
      <w:tr w:rsidR="001B4262" w:rsidRPr="00D95563" w14:paraId="623E3759" w14:textId="77777777" w:rsidTr="009D27EC">
        <w:tc>
          <w:tcPr>
            <w:tcW w:w="3600" w:type="dxa"/>
          </w:tcPr>
          <w:p w14:paraId="38C20217" w14:textId="252B5694" w:rsidR="001B4262" w:rsidRPr="00672D4D" w:rsidRDefault="001B42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2D4D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="00C01B9D"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 w:rsidR="00C01B9D" w:rsidRPr="00672D4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72D4D">
              <w:rPr>
                <w:rFonts w:ascii="Angsana New" w:hAnsi="Angsana New"/>
                <w:sz w:val="30"/>
                <w:szCs w:val="30"/>
              </w:rPr>
              <w:t>Forward</w:t>
            </w:r>
          </w:p>
        </w:tc>
        <w:tc>
          <w:tcPr>
            <w:tcW w:w="1170" w:type="dxa"/>
          </w:tcPr>
          <w:p w14:paraId="05D6FE8E" w14:textId="284F4EE0" w:rsidR="001B4262" w:rsidRPr="005474A4" w:rsidRDefault="00D04770" w:rsidP="001B4262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477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361</w:t>
            </w:r>
          </w:p>
        </w:tc>
        <w:tc>
          <w:tcPr>
            <w:tcW w:w="236" w:type="dxa"/>
          </w:tcPr>
          <w:p w14:paraId="23F04B07" w14:textId="77777777" w:rsidR="001B4262" w:rsidRPr="005474A4" w:rsidRDefault="001B4262" w:rsidP="001B4262">
            <w:pPr>
              <w:tabs>
                <w:tab w:val="clear" w:pos="907"/>
                <w:tab w:val="decimal" w:pos="897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47B2348" w14:textId="4B7CDE74" w:rsidR="001B4262" w:rsidRPr="005474A4" w:rsidRDefault="00D04770" w:rsidP="001B4262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477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358</w:t>
            </w:r>
          </w:p>
        </w:tc>
        <w:tc>
          <w:tcPr>
            <w:tcW w:w="236" w:type="dxa"/>
          </w:tcPr>
          <w:p w14:paraId="130575E6" w14:textId="77777777" w:rsidR="001B4262" w:rsidRPr="00B756BA" w:rsidRDefault="001B4262" w:rsidP="001B4262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388ABE1" w14:textId="3115EBAE" w:rsidR="001B4262" w:rsidRPr="005474A4" w:rsidRDefault="00D04770" w:rsidP="001B4262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477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373</w:t>
            </w:r>
          </w:p>
        </w:tc>
        <w:tc>
          <w:tcPr>
            <w:tcW w:w="270" w:type="dxa"/>
          </w:tcPr>
          <w:p w14:paraId="3D36C0D6" w14:textId="77777777" w:rsidR="001B4262" w:rsidRPr="005474A4" w:rsidRDefault="001B4262" w:rsidP="001B4262">
            <w:pPr>
              <w:tabs>
                <w:tab w:val="clear" w:pos="907"/>
                <w:tab w:val="decimal" w:pos="897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90B35F" w14:textId="77B817AF" w:rsidR="001B4262" w:rsidRPr="005474A4" w:rsidRDefault="00D04770" w:rsidP="001B4262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477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371</w:t>
            </w:r>
          </w:p>
        </w:tc>
      </w:tr>
      <w:tr w:rsidR="001B4262" w:rsidRPr="00D95563" w14:paraId="5A92BAFB" w14:textId="77777777" w:rsidTr="009D27EC">
        <w:tc>
          <w:tcPr>
            <w:tcW w:w="3600" w:type="dxa"/>
          </w:tcPr>
          <w:p w14:paraId="07DE4AA5" w14:textId="77777777" w:rsidR="001B4262" w:rsidRPr="00672D4D" w:rsidRDefault="001B4262" w:rsidP="001B42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2D4D">
              <w:rPr>
                <w:rFonts w:ascii="Angsana New" w:hAnsi="Angsana New"/>
                <w:sz w:val="30"/>
                <w:szCs w:val="30"/>
                <w:cs/>
              </w:rPr>
              <w:t>สัญญาแลกเปลี่ยนสกุลเงิน</w:t>
            </w:r>
            <w:r w:rsidRPr="00672D4D">
              <w:rPr>
                <w:rFonts w:ascii="Angsana New" w:hAnsi="Angsana New" w:hint="cs"/>
                <w:sz w:val="30"/>
                <w:szCs w:val="30"/>
                <w:cs/>
              </w:rPr>
              <w:t xml:space="preserve"> *</w:t>
            </w:r>
          </w:p>
        </w:tc>
        <w:tc>
          <w:tcPr>
            <w:tcW w:w="1170" w:type="dxa"/>
          </w:tcPr>
          <w:p w14:paraId="75E25256" w14:textId="77777777" w:rsidR="001B4262" w:rsidRPr="005474A4" w:rsidRDefault="001B4262" w:rsidP="001B4262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7DA881" w14:textId="77777777" w:rsidR="001B4262" w:rsidRPr="005474A4" w:rsidRDefault="001B4262" w:rsidP="001B4262">
            <w:pPr>
              <w:tabs>
                <w:tab w:val="clear" w:pos="907"/>
                <w:tab w:val="decimal" w:pos="897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DB608B3" w14:textId="77777777" w:rsidR="001B4262" w:rsidRPr="005474A4" w:rsidRDefault="001B4262" w:rsidP="001B4262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787877" w14:textId="77777777" w:rsidR="001B4262" w:rsidRPr="00B756BA" w:rsidRDefault="001B4262" w:rsidP="001B4262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7B26B57" w14:textId="77777777" w:rsidR="001B4262" w:rsidRPr="005474A4" w:rsidRDefault="001B4262" w:rsidP="001B4262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CC90B1" w14:textId="77777777" w:rsidR="001B4262" w:rsidRPr="005474A4" w:rsidRDefault="001B4262" w:rsidP="001B4262">
            <w:pPr>
              <w:tabs>
                <w:tab w:val="clear" w:pos="907"/>
                <w:tab w:val="decimal" w:pos="897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D7B6F5" w14:textId="77777777" w:rsidR="001B4262" w:rsidRPr="005474A4" w:rsidRDefault="001B4262" w:rsidP="001B4262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1B4262" w:rsidRPr="00D95563" w14:paraId="5C33C30D" w14:textId="77777777" w:rsidTr="009D27EC">
        <w:tc>
          <w:tcPr>
            <w:tcW w:w="3600" w:type="dxa"/>
          </w:tcPr>
          <w:p w14:paraId="4A1C1131" w14:textId="77777777" w:rsidR="001B4262" w:rsidRPr="00672D4D" w:rsidRDefault="001B4262" w:rsidP="001B42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2D4D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672D4D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 </w:t>
            </w:r>
            <w:r w:rsidRPr="00672D4D">
              <w:rPr>
                <w:rFonts w:ascii="Angsana New" w:hAnsi="Angsana New"/>
                <w:sz w:val="30"/>
                <w:szCs w:val="30"/>
              </w:rPr>
              <w:t>Swap</w:t>
            </w:r>
          </w:p>
        </w:tc>
        <w:tc>
          <w:tcPr>
            <w:tcW w:w="1170" w:type="dxa"/>
          </w:tcPr>
          <w:p w14:paraId="31CC4EC2" w14:textId="7B142D3E" w:rsidR="001B4262" w:rsidRPr="005474A4" w:rsidRDefault="00C01B9D" w:rsidP="0003128C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474A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5F626AC" w14:textId="77777777" w:rsidR="001B4262" w:rsidRPr="005474A4" w:rsidRDefault="001B4262">
            <w:pPr>
              <w:tabs>
                <w:tab w:val="clear" w:pos="907"/>
                <w:tab w:val="decimal" w:pos="897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F363ED1" w14:textId="5B50F3B2" w:rsidR="001B4262" w:rsidRPr="005474A4" w:rsidRDefault="00C01B9D" w:rsidP="0003128C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474A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6F14C9D0" w14:textId="77777777" w:rsidR="001B4262" w:rsidRPr="00B756BA" w:rsidRDefault="001B4262" w:rsidP="001B4262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B8F345D" w14:textId="68BC70D0" w:rsidR="001B4262" w:rsidRPr="005474A4" w:rsidRDefault="00D04770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477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1B4262" w:rsidRPr="005474A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D0477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674</w:t>
            </w:r>
          </w:p>
        </w:tc>
        <w:tc>
          <w:tcPr>
            <w:tcW w:w="270" w:type="dxa"/>
          </w:tcPr>
          <w:p w14:paraId="0FD89ABF" w14:textId="77777777" w:rsidR="001B4262" w:rsidRPr="005474A4" w:rsidRDefault="001B4262" w:rsidP="001B4262">
            <w:pPr>
              <w:tabs>
                <w:tab w:val="clear" w:pos="907"/>
                <w:tab w:val="decimal" w:pos="897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B54564" w14:textId="5B60CD72" w:rsidR="001B4262" w:rsidRPr="005474A4" w:rsidRDefault="00D04770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477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1B4262" w:rsidRPr="005474A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D0477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79</w:t>
            </w:r>
            <w:r w:rsidR="004B2F09" w:rsidRPr="004B2F0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1B4262" w:rsidRPr="00D95563" w14:paraId="62FF7F43" w14:textId="77777777" w:rsidTr="009D27EC">
        <w:tc>
          <w:tcPr>
            <w:tcW w:w="3600" w:type="dxa"/>
          </w:tcPr>
          <w:p w14:paraId="48CEACA1" w14:textId="77777777" w:rsidR="001B4262" w:rsidRPr="00672D4D" w:rsidRDefault="001B4262" w:rsidP="001B42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2D4D">
              <w:rPr>
                <w:rFonts w:ascii="Angsana New" w:hAnsi="Angsana New"/>
                <w:sz w:val="30"/>
                <w:szCs w:val="30"/>
                <w:cs/>
              </w:rPr>
              <w:t>สัญญาป้องกันความเสี่ยงด้านราคา</w:t>
            </w:r>
            <w:r w:rsidRPr="00672D4D">
              <w:rPr>
                <w:rFonts w:ascii="Angsana New" w:hAnsi="Angsana New" w:hint="cs"/>
                <w:sz w:val="30"/>
                <w:szCs w:val="30"/>
                <w:cs/>
              </w:rPr>
              <w:t xml:space="preserve"> *</w:t>
            </w:r>
          </w:p>
        </w:tc>
        <w:tc>
          <w:tcPr>
            <w:tcW w:w="1170" w:type="dxa"/>
          </w:tcPr>
          <w:p w14:paraId="3BC16D56" w14:textId="476E2B74" w:rsidR="001B4262" w:rsidRPr="00672D4D" w:rsidRDefault="00C01B9D" w:rsidP="001B4262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1,364</w:t>
            </w:r>
          </w:p>
        </w:tc>
        <w:tc>
          <w:tcPr>
            <w:tcW w:w="236" w:type="dxa"/>
          </w:tcPr>
          <w:p w14:paraId="068C55B6" w14:textId="77777777" w:rsidR="001B4262" w:rsidRPr="00672D4D" w:rsidRDefault="001B4262" w:rsidP="001B4262">
            <w:pPr>
              <w:tabs>
                <w:tab w:val="clear" w:pos="907"/>
                <w:tab w:val="decimal" w:pos="897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0C0D5F2" w14:textId="6885D835" w:rsidR="001B4262" w:rsidRPr="00672D4D" w:rsidRDefault="00C01B9D" w:rsidP="001B4262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736</w:t>
            </w:r>
          </w:p>
        </w:tc>
        <w:tc>
          <w:tcPr>
            <w:tcW w:w="236" w:type="dxa"/>
          </w:tcPr>
          <w:p w14:paraId="10DC92E9" w14:textId="77777777" w:rsidR="001B4262" w:rsidRPr="00D95563" w:rsidRDefault="001B4262" w:rsidP="001B4262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</w:tcPr>
          <w:p w14:paraId="78FCC0FE" w14:textId="1C60C7E2" w:rsidR="001B4262" w:rsidRPr="00672D4D" w:rsidRDefault="001B4262" w:rsidP="001B4262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72D4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68</w:t>
            </w:r>
          </w:p>
        </w:tc>
        <w:tc>
          <w:tcPr>
            <w:tcW w:w="270" w:type="dxa"/>
          </w:tcPr>
          <w:p w14:paraId="1384D400" w14:textId="77777777" w:rsidR="001B4262" w:rsidRPr="00672D4D" w:rsidRDefault="001B4262" w:rsidP="001B4262">
            <w:pPr>
              <w:tabs>
                <w:tab w:val="clear" w:pos="907"/>
                <w:tab w:val="decimal" w:pos="897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C5C410" w14:textId="1CB97A8E" w:rsidR="001B4262" w:rsidRPr="00672D4D" w:rsidRDefault="001B4262" w:rsidP="001B4262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72D4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33</w:t>
            </w:r>
          </w:p>
        </w:tc>
      </w:tr>
      <w:tr w:rsidR="001B4262" w:rsidRPr="00D95563" w14:paraId="779AC7F7" w14:textId="77777777" w:rsidTr="009D27EC">
        <w:trPr>
          <w:trHeight w:hRule="exact" w:val="284"/>
        </w:trPr>
        <w:tc>
          <w:tcPr>
            <w:tcW w:w="3600" w:type="dxa"/>
          </w:tcPr>
          <w:p w14:paraId="7EC22B4A" w14:textId="77777777" w:rsidR="001B4262" w:rsidRPr="00672D4D" w:rsidRDefault="001B4262" w:rsidP="001B42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A03C30B" w14:textId="77777777" w:rsidR="001B4262" w:rsidRPr="00672D4D" w:rsidRDefault="001B4262" w:rsidP="001B4262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5E854A" w14:textId="77777777" w:rsidR="001B4262" w:rsidRPr="00672D4D" w:rsidRDefault="001B4262" w:rsidP="001B4262">
            <w:pPr>
              <w:tabs>
                <w:tab w:val="clear" w:pos="907"/>
                <w:tab w:val="decimal" w:pos="897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E2C514F" w14:textId="77777777" w:rsidR="001B4262" w:rsidRPr="00672D4D" w:rsidRDefault="001B4262" w:rsidP="001B4262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380D0D" w14:textId="77777777" w:rsidR="001B4262" w:rsidRPr="00D95563" w:rsidRDefault="001B4262" w:rsidP="001B4262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</w:tcPr>
          <w:p w14:paraId="0259A543" w14:textId="77777777" w:rsidR="001B4262" w:rsidRPr="00672D4D" w:rsidRDefault="001B4262" w:rsidP="001B4262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25A06E" w14:textId="77777777" w:rsidR="001B4262" w:rsidRPr="00672D4D" w:rsidRDefault="001B4262" w:rsidP="001B4262">
            <w:pPr>
              <w:tabs>
                <w:tab w:val="clear" w:pos="907"/>
                <w:tab w:val="decimal" w:pos="897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88726E" w14:textId="77777777" w:rsidR="001B4262" w:rsidRPr="00672D4D" w:rsidRDefault="001B4262" w:rsidP="001B4262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1B4262" w:rsidRPr="00D95563" w14:paraId="310ADA69" w14:textId="77777777" w:rsidTr="009D27EC">
        <w:tc>
          <w:tcPr>
            <w:tcW w:w="3600" w:type="dxa"/>
          </w:tcPr>
          <w:p w14:paraId="07F63F0D" w14:textId="77777777" w:rsidR="001B4262" w:rsidRPr="00672D4D" w:rsidRDefault="001B4262" w:rsidP="001B42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2D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</w:t>
            </w:r>
            <w:r w:rsidRPr="00672D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170" w:type="dxa"/>
          </w:tcPr>
          <w:p w14:paraId="0CDD93FE" w14:textId="77777777" w:rsidR="001B4262" w:rsidRPr="00672D4D" w:rsidRDefault="001B4262" w:rsidP="001B4262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832894" w14:textId="77777777" w:rsidR="001B4262" w:rsidRPr="00672D4D" w:rsidRDefault="001B4262" w:rsidP="001B4262">
            <w:pPr>
              <w:tabs>
                <w:tab w:val="clear" w:pos="907"/>
                <w:tab w:val="decimal" w:pos="897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1B87D2C" w14:textId="77777777" w:rsidR="001B4262" w:rsidRPr="00672D4D" w:rsidRDefault="001B4262" w:rsidP="001B4262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A6DECB" w14:textId="77777777" w:rsidR="001B4262" w:rsidRPr="00D95563" w:rsidRDefault="001B4262" w:rsidP="001B4262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</w:tcPr>
          <w:p w14:paraId="05BDFB79" w14:textId="77777777" w:rsidR="001B4262" w:rsidRPr="00672D4D" w:rsidRDefault="001B4262" w:rsidP="001B4262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650FD2" w14:textId="77777777" w:rsidR="001B4262" w:rsidRPr="00672D4D" w:rsidRDefault="001B4262" w:rsidP="001B4262">
            <w:pPr>
              <w:tabs>
                <w:tab w:val="clear" w:pos="907"/>
                <w:tab w:val="decimal" w:pos="897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1CD457" w14:textId="77777777" w:rsidR="001B4262" w:rsidRPr="00672D4D" w:rsidRDefault="001B4262" w:rsidP="001B4262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1B4262" w:rsidRPr="00D95563" w14:paraId="23DE0C9F" w14:textId="77777777" w:rsidTr="009D27EC">
        <w:tc>
          <w:tcPr>
            <w:tcW w:w="3600" w:type="dxa"/>
          </w:tcPr>
          <w:p w14:paraId="0869A898" w14:textId="77777777" w:rsidR="001B4262" w:rsidRPr="00672D4D" w:rsidRDefault="001B4262" w:rsidP="001B42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2D4D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170" w:type="dxa"/>
          </w:tcPr>
          <w:p w14:paraId="58757668" w14:textId="3A96C231" w:rsidR="001B4262" w:rsidRPr="00B756BA" w:rsidRDefault="00D540D2" w:rsidP="001B4262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  <w:r w:rsidRPr="00D540D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1,515</w:t>
            </w:r>
          </w:p>
        </w:tc>
        <w:tc>
          <w:tcPr>
            <w:tcW w:w="236" w:type="dxa"/>
          </w:tcPr>
          <w:p w14:paraId="2D4C4D8C" w14:textId="77777777" w:rsidR="001B4262" w:rsidRPr="00B756BA" w:rsidRDefault="001B4262" w:rsidP="001B4262">
            <w:pPr>
              <w:tabs>
                <w:tab w:val="clear" w:pos="907"/>
                <w:tab w:val="decimal" w:pos="897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</w:tcPr>
          <w:p w14:paraId="6347BE90" w14:textId="0978561D" w:rsidR="001B4262" w:rsidRPr="00B756BA" w:rsidRDefault="00D540D2" w:rsidP="001B4262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  <w:r w:rsidRPr="00D540D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1,515</w:t>
            </w:r>
          </w:p>
        </w:tc>
        <w:tc>
          <w:tcPr>
            <w:tcW w:w="236" w:type="dxa"/>
          </w:tcPr>
          <w:p w14:paraId="526677D2" w14:textId="77777777" w:rsidR="001B4262" w:rsidRPr="00D95563" w:rsidRDefault="001B4262" w:rsidP="001B4262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</w:tcPr>
          <w:p w14:paraId="400FA781" w14:textId="068F9724" w:rsidR="001B4262" w:rsidRPr="00672D4D" w:rsidRDefault="001B4262" w:rsidP="001B4262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3,351</w:t>
            </w:r>
          </w:p>
        </w:tc>
        <w:tc>
          <w:tcPr>
            <w:tcW w:w="270" w:type="dxa"/>
          </w:tcPr>
          <w:p w14:paraId="3399CF23" w14:textId="77777777" w:rsidR="001B4262" w:rsidRPr="00672D4D" w:rsidRDefault="001B4262" w:rsidP="001B4262">
            <w:pPr>
              <w:tabs>
                <w:tab w:val="clear" w:pos="907"/>
                <w:tab w:val="decimal" w:pos="897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AC524C" w14:textId="721BA4A7" w:rsidR="001B4262" w:rsidRPr="00672D4D" w:rsidRDefault="001B4262" w:rsidP="001B4262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3,351</w:t>
            </w:r>
          </w:p>
        </w:tc>
      </w:tr>
      <w:tr w:rsidR="001B4262" w:rsidRPr="00D95563" w14:paraId="7BC99F89" w14:textId="77777777" w:rsidTr="009D27EC">
        <w:tc>
          <w:tcPr>
            <w:tcW w:w="3600" w:type="dxa"/>
          </w:tcPr>
          <w:p w14:paraId="1896EF87" w14:textId="77777777" w:rsidR="001B4262" w:rsidRPr="00672D4D" w:rsidRDefault="001B4262" w:rsidP="001B42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2D4D">
              <w:rPr>
                <w:rFonts w:ascii="Angsana New" w:hAnsi="Angsana New"/>
                <w:sz w:val="30"/>
                <w:szCs w:val="30"/>
                <w:cs/>
              </w:rPr>
              <w:t>สัญญาแลกเปลี่ยนสกุลเงิน</w:t>
            </w:r>
            <w:r w:rsidRPr="00672D4D">
              <w:rPr>
                <w:rFonts w:ascii="Angsana New" w:hAnsi="Angsana New" w:hint="cs"/>
                <w:sz w:val="30"/>
                <w:szCs w:val="30"/>
                <w:cs/>
              </w:rPr>
              <w:t xml:space="preserve"> *</w:t>
            </w:r>
          </w:p>
        </w:tc>
        <w:tc>
          <w:tcPr>
            <w:tcW w:w="1170" w:type="dxa"/>
          </w:tcPr>
          <w:p w14:paraId="716FD79F" w14:textId="77777777" w:rsidR="001B4262" w:rsidRPr="00672D4D" w:rsidRDefault="001B4262" w:rsidP="001B4262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AFD6D6" w14:textId="77777777" w:rsidR="001B4262" w:rsidRPr="00672D4D" w:rsidRDefault="001B4262" w:rsidP="001B4262">
            <w:pPr>
              <w:tabs>
                <w:tab w:val="clear" w:pos="907"/>
                <w:tab w:val="decimal" w:pos="897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6D1B51E" w14:textId="77777777" w:rsidR="001B4262" w:rsidRPr="00672D4D" w:rsidRDefault="001B4262" w:rsidP="001B4262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1E36E2" w14:textId="77777777" w:rsidR="001B4262" w:rsidRPr="00D95563" w:rsidRDefault="001B4262" w:rsidP="001B4262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</w:tcPr>
          <w:p w14:paraId="302C6707" w14:textId="77777777" w:rsidR="001B4262" w:rsidRPr="00672D4D" w:rsidRDefault="001B4262" w:rsidP="001B4262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7932BD" w14:textId="77777777" w:rsidR="001B4262" w:rsidRPr="00672D4D" w:rsidRDefault="001B4262" w:rsidP="001B4262">
            <w:pPr>
              <w:tabs>
                <w:tab w:val="clear" w:pos="907"/>
                <w:tab w:val="decimal" w:pos="897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9C432A" w14:textId="77777777" w:rsidR="001B4262" w:rsidRPr="00672D4D" w:rsidRDefault="001B4262" w:rsidP="001B4262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1B4262" w:rsidRPr="00D95563" w14:paraId="32D5883E" w14:textId="77777777" w:rsidTr="009D27EC">
        <w:tc>
          <w:tcPr>
            <w:tcW w:w="3600" w:type="dxa"/>
          </w:tcPr>
          <w:p w14:paraId="00FA3F96" w14:textId="77777777" w:rsidR="001B4262" w:rsidRPr="00672D4D" w:rsidRDefault="001B4262" w:rsidP="001B42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2D4D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672D4D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 </w:t>
            </w:r>
            <w:r w:rsidRPr="00672D4D">
              <w:rPr>
                <w:rFonts w:ascii="Angsana New" w:hAnsi="Angsana New"/>
                <w:sz w:val="30"/>
                <w:szCs w:val="30"/>
              </w:rPr>
              <w:t>Swap</w:t>
            </w:r>
          </w:p>
        </w:tc>
        <w:tc>
          <w:tcPr>
            <w:tcW w:w="1170" w:type="dxa"/>
          </w:tcPr>
          <w:p w14:paraId="1B6617DD" w14:textId="71C45CA4" w:rsidR="001B4262" w:rsidRPr="00672D4D" w:rsidRDefault="00C01B9D" w:rsidP="0003128C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6AE3FDF" w14:textId="77777777" w:rsidR="001B4262" w:rsidRPr="00672D4D" w:rsidRDefault="001B4262">
            <w:pPr>
              <w:tabs>
                <w:tab w:val="clear" w:pos="907"/>
                <w:tab w:val="decimal" w:pos="897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5D51109" w14:textId="1522F54B" w:rsidR="001B4262" w:rsidRPr="00672D4D" w:rsidRDefault="00C01B9D" w:rsidP="0003128C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9FB5F48" w14:textId="77777777" w:rsidR="001B4262" w:rsidRPr="00D95563" w:rsidRDefault="001B4262" w:rsidP="001B4262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</w:tcPr>
          <w:p w14:paraId="6B834544" w14:textId="7699468D" w:rsidR="001B4262" w:rsidRPr="00672D4D" w:rsidRDefault="001B4262" w:rsidP="001B4262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72D4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724</w:t>
            </w:r>
          </w:p>
        </w:tc>
        <w:tc>
          <w:tcPr>
            <w:tcW w:w="270" w:type="dxa"/>
          </w:tcPr>
          <w:p w14:paraId="26052210" w14:textId="77777777" w:rsidR="001B4262" w:rsidRPr="00672D4D" w:rsidRDefault="001B4262" w:rsidP="001B4262">
            <w:pPr>
              <w:tabs>
                <w:tab w:val="clear" w:pos="907"/>
                <w:tab w:val="decimal" w:pos="897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F88A11" w14:textId="08103EB1" w:rsidR="001B4262" w:rsidRPr="00672D4D" w:rsidRDefault="001B4262" w:rsidP="001B4262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72D4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788</w:t>
            </w:r>
          </w:p>
        </w:tc>
      </w:tr>
    </w:tbl>
    <w:p w14:paraId="44D872BD" w14:textId="77777777" w:rsidR="00C57C7B" w:rsidRPr="00300257" w:rsidRDefault="00C57C7B" w:rsidP="00C57C7B">
      <w:pPr>
        <w:pStyle w:val="block"/>
        <w:spacing w:before="240" w:after="0" w:line="240" w:lineRule="atLeast"/>
        <w:ind w:left="720" w:hanging="158"/>
        <w:jc w:val="thaiDistribute"/>
        <w:rPr>
          <w:rFonts w:ascii="Angsana New" w:hAnsi="Angsana New"/>
          <w:spacing w:val="2"/>
          <w:sz w:val="28"/>
          <w:szCs w:val="28"/>
          <w:lang w:bidi="th-TH"/>
        </w:rPr>
      </w:pPr>
      <w:r w:rsidRPr="00300257">
        <w:rPr>
          <w:rFonts w:ascii="Angsana New" w:hAnsi="Angsana New" w:hint="cs"/>
          <w:spacing w:val="2"/>
          <w:sz w:val="28"/>
          <w:szCs w:val="28"/>
          <w:cs/>
          <w:lang w:bidi="th-TH"/>
        </w:rPr>
        <w:t xml:space="preserve">* </w:t>
      </w:r>
      <w:r w:rsidRPr="00300257">
        <w:rPr>
          <w:rFonts w:ascii="Angsana New" w:hAnsi="Angsana New" w:hint="cs"/>
          <w:sz w:val="28"/>
          <w:szCs w:val="28"/>
          <w:cs/>
          <w:lang w:bidi="th-TH"/>
        </w:rPr>
        <w:t>มูลค่ายุติธรรมของสัญญาซื้อขายเงินตราต่างประเทศล่วงหน้า สัญญาแลกเปลี่ยนสกุลเงิน และสัญญาป้องกันความเสี่ยงด้านราคา คือ การปรับมูลค่าของสัญญาที่กลุ่มบริษัททำไว้กับธนาคารตั้งแต่เริ่มต้นด้วยราคาตลาด ณ วันสิ้นรอบระยะเวลารายงาน เพื่อสะท้อนให้เห็นถึงมูลค่าของสัญญา ณ เวลาปัจจุบัน มากขึ้น</w:t>
      </w:r>
    </w:p>
    <w:p w14:paraId="3EB689B0" w14:textId="77777777" w:rsidR="00C57C7B" w:rsidRPr="00300257" w:rsidRDefault="00C57C7B" w:rsidP="00C57C7B">
      <w:pPr>
        <w:pStyle w:val="block"/>
        <w:spacing w:after="0" w:line="240" w:lineRule="atLeast"/>
        <w:ind w:left="562"/>
        <w:jc w:val="thaiDistribute"/>
        <w:rPr>
          <w:rFonts w:ascii="Angsana New" w:hAnsi="Angsana New"/>
          <w:sz w:val="30"/>
          <w:szCs w:val="30"/>
          <w:lang w:bidi="th-TH"/>
        </w:rPr>
      </w:pPr>
      <w:r w:rsidRPr="00300257">
        <w:rPr>
          <w:rFonts w:ascii="Angsana New" w:hAnsi="Angsana New"/>
          <w:spacing w:val="2"/>
          <w:sz w:val="30"/>
          <w:szCs w:val="30"/>
          <w:cs/>
          <w:lang w:bidi="th-TH"/>
        </w:rPr>
        <w:br w:type="page"/>
      </w:r>
      <w:r w:rsidRPr="00300257">
        <w:rPr>
          <w:rFonts w:ascii="Angsana New" w:hAnsi="Angsana New"/>
          <w:spacing w:val="2"/>
          <w:sz w:val="30"/>
          <w:szCs w:val="30"/>
          <w:cs/>
          <w:lang w:bidi="th-TH"/>
        </w:rPr>
        <w:lastRenderedPageBreak/>
        <w:t>กลุ่ม</w:t>
      </w:r>
      <w:r w:rsidRPr="00300257">
        <w:rPr>
          <w:rFonts w:ascii="Angsana New" w:hAnsi="Angsana New"/>
          <w:spacing w:val="2"/>
          <w:sz w:val="30"/>
          <w:szCs w:val="30"/>
          <w:cs/>
          <w:lang w:val="th-TH" w:bidi="th-TH"/>
        </w:rPr>
        <w:t>บริษัท</w:t>
      </w:r>
      <w:r w:rsidRPr="00300257">
        <w:rPr>
          <w:rFonts w:ascii="Angsana New" w:hAnsi="Angsana New"/>
          <w:spacing w:val="2"/>
          <w:sz w:val="30"/>
          <w:szCs w:val="30"/>
          <w:cs/>
          <w:lang w:bidi="th-TH"/>
        </w:rPr>
        <w:t>พิจารณามูลค่ายุติธรรมระดับ</w:t>
      </w:r>
      <w:r w:rsidRPr="00300257">
        <w:rPr>
          <w:rFonts w:ascii="Angsana New" w:hAnsi="Angsana New"/>
          <w:spacing w:val="2"/>
          <w:sz w:val="30"/>
          <w:szCs w:val="30"/>
          <w:lang w:bidi="th-TH"/>
        </w:rPr>
        <w:t xml:space="preserve"> </w:t>
      </w:r>
      <w:r>
        <w:rPr>
          <w:rFonts w:ascii="Angsana New" w:hAnsi="Angsana New"/>
          <w:spacing w:val="2"/>
          <w:sz w:val="30"/>
          <w:szCs w:val="30"/>
          <w:lang w:val="en-US" w:bidi="th-TH"/>
        </w:rPr>
        <w:t>2</w:t>
      </w:r>
      <w:r w:rsidRPr="00300257">
        <w:rPr>
          <w:rFonts w:ascii="Angsana New" w:hAnsi="Angsana New"/>
          <w:spacing w:val="2"/>
          <w:sz w:val="30"/>
          <w:szCs w:val="30"/>
          <w:lang w:bidi="th-TH"/>
        </w:rPr>
        <w:t xml:space="preserve"> </w:t>
      </w:r>
      <w:r w:rsidRPr="00300257">
        <w:rPr>
          <w:rFonts w:ascii="Angsana New" w:hAnsi="Angsana New"/>
          <w:spacing w:val="2"/>
          <w:sz w:val="30"/>
          <w:szCs w:val="30"/>
          <w:cs/>
          <w:lang w:bidi="th-TH"/>
        </w:rPr>
        <w:t>สำหรับตราสารหนี้ ด้วยวิธีคิดลดกระแสเงินสด ซึ่งใช้กระแสเงินสด</w:t>
      </w:r>
      <w:r w:rsidRPr="00300257">
        <w:rPr>
          <w:rFonts w:ascii="Angsana New" w:hAnsi="Angsana New"/>
          <w:sz w:val="30"/>
          <w:szCs w:val="30"/>
          <w:cs/>
          <w:lang w:bidi="th-TH"/>
        </w:rPr>
        <w:t>ตามสัญญาและอัตราคิดลดที่เกี่ยวข้องกับตลาด</w:t>
      </w:r>
    </w:p>
    <w:p w14:paraId="7BCCF449" w14:textId="77777777" w:rsidR="00C57C7B" w:rsidRPr="00D26435" w:rsidRDefault="00C57C7B" w:rsidP="00C57C7B">
      <w:pPr>
        <w:pStyle w:val="block"/>
        <w:spacing w:after="0" w:line="240" w:lineRule="atLeast"/>
        <w:ind w:left="562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00C47C13" w14:textId="77777777" w:rsidR="00C57C7B" w:rsidRPr="00300257" w:rsidRDefault="00C57C7B" w:rsidP="00C57C7B">
      <w:pPr>
        <w:pStyle w:val="block"/>
        <w:spacing w:after="0" w:line="240" w:lineRule="atLeast"/>
        <w:ind w:left="562"/>
        <w:jc w:val="thaiDistribute"/>
        <w:rPr>
          <w:rFonts w:ascii="Angsana New" w:hAnsi="Angsana New"/>
          <w:sz w:val="30"/>
          <w:szCs w:val="30"/>
          <w:lang w:bidi="th-TH"/>
        </w:rPr>
      </w:pPr>
      <w:r w:rsidRPr="00300257">
        <w:rPr>
          <w:rFonts w:ascii="Angsana New" w:hAnsi="Angsana New"/>
          <w:spacing w:val="2"/>
          <w:sz w:val="30"/>
          <w:szCs w:val="30"/>
          <w:cs/>
          <w:lang w:bidi="th-TH"/>
        </w:rPr>
        <w:t>มูลค่ายุติธรรมระดับ</w:t>
      </w:r>
      <w:r w:rsidRPr="00300257">
        <w:rPr>
          <w:rFonts w:ascii="Angsana New" w:hAnsi="Angsana New"/>
          <w:spacing w:val="2"/>
          <w:sz w:val="30"/>
          <w:szCs w:val="30"/>
          <w:lang w:bidi="th-TH"/>
        </w:rPr>
        <w:t xml:space="preserve"> </w:t>
      </w:r>
      <w:r>
        <w:rPr>
          <w:rFonts w:ascii="Angsana New" w:hAnsi="Angsana New"/>
          <w:spacing w:val="2"/>
          <w:sz w:val="30"/>
          <w:szCs w:val="30"/>
          <w:lang w:val="en-US" w:bidi="th-TH"/>
        </w:rPr>
        <w:t>2</w:t>
      </w:r>
      <w:r w:rsidRPr="00300257">
        <w:rPr>
          <w:rFonts w:ascii="Angsana New" w:hAnsi="Angsana New"/>
          <w:spacing w:val="2"/>
          <w:sz w:val="30"/>
          <w:szCs w:val="30"/>
          <w:lang w:bidi="th-TH"/>
        </w:rPr>
        <w:t xml:space="preserve"> </w:t>
      </w:r>
      <w:r w:rsidRPr="00300257">
        <w:rPr>
          <w:rFonts w:ascii="Angsana New" w:hAnsi="Angsana New"/>
          <w:spacing w:val="2"/>
          <w:sz w:val="30"/>
          <w:szCs w:val="30"/>
          <w:cs/>
          <w:lang w:bidi="th-TH"/>
        </w:rPr>
        <w:t>สำหรับ</w:t>
      </w:r>
      <w:r w:rsidRPr="00300257">
        <w:rPr>
          <w:rFonts w:ascii="Angsana New" w:hAnsi="Angsana New" w:hint="cs"/>
          <w:spacing w:val="2"/>
          <w:sz w:val="30"/>
          <w:szCs w:val="30"/>
          <w:cs/>
          <w:lang w:bidi="th-TH"/>
        </w:rPr>
        <w:t>ตราสาร</w:t>
      </w:r>
      <w:r w:rsidRPr="00300257">
        <w:rPr>
          <w:rFonts w:ascii="Angsana New" w:hAnsi="Angsana New"/>
          <w:spacing w:val="2"/>
          <w:sz w:val="30"/>
          <w:szCs w:val="30"/>
          <w:cs/>
          <w:lang w:bidi="th-TH"/>
        </w:rPr>
        <w:t>อนุพันธ์ที่ซื้อขายนอกตลาดหลักทรัพย์</w:t>
      </w:r>
      <w:r w:rsidRPr="00300257">
        <w:rPr>
          <w:rFonts w:ascii="Angsana New" w:hAnsi="Angsana New" w:hint="cs"/>
          <w:spacing w:val="2"/>
          <w:sz w:val="30"/>
          <w:szCs w:val="30"/>
          <w:cs/>
          <w:lang w:bidi="th-TH"/>
        </w:rPr>
        <w:t xml:space="preserve"> อ้างอิง</w:t>
      </w:r>
      <w:r w:rsidRPr="00300257">
        <w:rPr>
          <w:rFonts w:ascii="Angsana New" w:hAnsi="Angsana New"/>
          <w:spacing w:val="2"/>
          <w:sz w:val="30"/>
          <w:szCs w:val="30"/>
          <w:cs/>
          <w:lang w:bidi="th-TH"/>
        </w:rPr>
        <w:t>ราคา</w:t>
      </w:r>
      <w:r w:rsidRPr="00300257">
        <w:rPr>
          <w:rFonts w:ascii="Angsana New" w:hAnsi="Angsana New" w:hint="cs"/>
          <w:spacing w:val="2"/>
          <w:sz w:val="30"/>
          <w:szCs w:val="30"/>
          <w:cs/>
          <w:lang w:bidi="th-TH"/>
        </w:rPr>
        <w:t>จาก</w:t>
      </w:r>
      <w:r w:rsidRPr="00300257">
        <w:rPr>
          <w:rFonts w:ascii="Angsana New" w:hAnsi="Angsana New"/>
          <w:spacing w:val="2"/>
          <w:sz w:val="30"/>
          <w:szCs w:val="30"/>
          <w:cs/>
          <w:lang w:bidi="th-TH"/>
        </w:rPr>
        <w:t xml:space="preserve">นายหน้า </w:t>
      </w:r>
      <w:r w:rsidRPr="00300257">
        <w:rPr>
          <w:rFonts w:ascii="Angsana New" w:hAnsi="Angsana New" w:hint="cs"/>
          <w:spacing w:val="2"/>
          <w:sz w:val="30"/>
          <w:szCs w:val="30"/>
          <w:cs/>
          <w:lang w:bidi="th-TH"/>
        </w:rPr>
        <w:t>ซึ่งได้</w:t>
      </w:r>
      <w:r w:rsidRPr="00300257">
        <w:rPr>
          <w:rFonts w:ascii="Angsana New" w:hAnsi="Angsana New" w:hint="cs"/>
          <w:sz w:val="30"/>
          <w:szCs w:val="30"/>
          <w:cs/>
          <w:lang w:bidi="th-TH"/>
        </w:rPr>
        <w:t>มีการ</w:t>
      </w:r>
      <w:r w:rsidRPr="00300257">
        <w:rPr>
          <w:rFonts w:ascii="Angsana New" w:hAnsi="Angsana New"/>
          <w:sz w:val="30"/>
          <w:szCs w:val="30"/>
          <w:cs/>
          <w:lang w:bidi="th-TH"/>
        </w:rPr>
        <w:t>ทดสอบความสมเหตุสมผลของราคาเหล่านั้น โดยการคิดลดกระแสเงินสดในอนาคตที่คาด</w:t>
      </w:r>
      <w:r w:rsidRPr="00300257">
        <w:rPr>
          <w:rFonts w:ascii="Angsana New" w:hAnsi="Angsana New" w:hint="cs"/>
          <w:sz w:val="30"/>
          <w:szCs w:val="30"/>
          <w:cs/>
          <w:lang w:bidi="th-TH"/>
        </w:rPr>
        <w:t>การณ์</w:t>
      </w:r>
      <w:r w:rsidRPr="00300257">
        <w:rPr>
          <w:rFonts w:ascii="Angsana New" w:hAnsi="Angsana New"/>
          <w:sz w:val="30"/>
          <w:szCs w:val="30"/>
          <w:cs/>
          <w:lang w:bidi="th-TH"/>
        </w:rPr>
        <w:t>ไว้ด้วยอัตราดอกเบี้ยในตลาดสำหรับเครื่องมือทางการเงินที่เหมือนกัน ณ วันที่วัด</w:t>
      </w:r>
      <w:r w:rsidRPr="00300257">
        <w:rPr>
          <w:rFonts w:ascii="Angsana New" w:hAnsi="Angsana New" w:hint="cs"/>
          <w:sz w:val="30"/>
          <w:szCs w:val="30"/>
          <w:cs/>
          <w:lang w:bidi="th-TH"/>
        </w:rPr>
        <w:t>มูล</w:t>
      </w:r>
      <w:r w:rsidRPr="00300257">
        <w:rPr>
          <w:rFonts w:ascii="Angsana New" w:hAnsi="Angsana New"/>
          <w:sz w:val="30"/>
          <w:szCs w:val="30"/>
          <w:cs/>
          <w:lang w:bidi="th-TH"/>
        </w:rPr>
        <w:t>ค่า มูลค่ายุติธรรมของเครื่องมือทางการเงิน</w:t>
      </w:r>
      <w:r w:rsidRPr="00300257">
        <w:rPr>
          <w:rFonts w:ascii="Angsana New" w:hAnsi="Angsana New" w:hint="cs"/>
          <w:sz w:val="30"/>
          <w:szCs w:val="30"/>
          <w:cs/>
          <w:lang w:bidi="th-TH"/>
        </w:rPr>
        <w:t>สะท้อนผลกระทบของ</w:t>
      </w:r>
      <w:r w:rsidRPr="00300257">
        <w:rPr>
          <w:rFonts w:ascii="Angsana New" w:hAnsi="Angsana New"/>
          <w:sz w:val="30"/>
          <w:szCs w:val="30"/>
          <w:cs/>
          <w:lang w:bidi="th-TH"/>
        </w:rPr>
        <w:t>ความเสี่ยง</w:t>
      </w:r>
      <w:r w:rsidRPr="00300257">
        <w:rPr>
          <w:rFonts w:ascii="Angsana New" w:hAnsi="Angsana New" w:hint="cs"/>
          <w:sz w:val="30"/>
          <w:szCs w:val="30"/>
          <w:cs/>
          <w:lang w:bidi="th-TH"/>
        </w:rPr>
        <w:t>ด้านเครดิต</w:t>
      </w:r>
      <w:r w:rsidRPr="00300257">
        <w:rPr>
          <w:rFonts w:ascii="Angsana New" w:hAnsi="Angsana New"/>
          <w:sz w:val="30"/>
          <w:szCs w:val="30"/>
          <w:cs/>
          <w:lang w:bidi="th-TH"/>
        </w:rPr>
        <w:t>และ</w:t>
      </w:r>
      <w:r w:rsidRPr="00300257">
        <w:rPr>
          <w:rFonts w:ascii="Angsana New" w:hAnsi="Angsana New" w:hint="cs"/>
          <w:sz w:val="30"/>
          <w:szCs w:val="30"/>
          <w:cs/>
          <w:lang w:bidi="th-TH"/>
        </w:rPr>
        <w:t>ได้</w:t>
      </w:r>
      <w:r w:rsidRPr="00300257">
        <w:rPr>
          <w:rFonts w:ascii="Angsana New" w:hAnsi="Angsana New"/>
          <w:sz w:val="30"/>
          <w:szCs w:val="30"/>
          <w:cs/>
          <w:lang w:bidi="th-TH"/>
        </w:rPr>
        <w:t>รวมการปรับปรุงความเสี่ยง</w:t>
      </w:r>
      <w:r w:rsidRPr="00300257">
        <w:rPr>
          <w:rFonts w:ascii="Angsana New" w:hAnsi="Angsana New" w:hint="cs"/>
          <w:sz w:val="30"/>
          <w:szCs w:val="30"/>
          <w:cs/>
          <w:lang w:bidi="th-TH"/>
        </w:rPr>
        <w:t>ด้านเครดิต</w:t>
      </w:r>
      <w:r w:rsidRPr="00300257">
        <w:rPr>
          <w:rFonts w:ascii="Angsana New" w:hAnsi="Angsana New"/>
          <w:sz w:val="30"/>
          <w:szCs w:val="30"/>
          <w:cs/>
          <w:lang w:bidi="th-TH"/>
        </w:rPr>
        <w:t>ของกลุ่มบริษัทและคู่สัญญาตามความเหมาะสม</w:t>
      </w:r>
    </w:p>
    <w:p w14:paraId="2FC2A52C" w14:textId="77777777" w:rsidR="00C57C7B" w:rsidRPr="00C30522" w:rsidRDefault="00C57C7B" w:rsidP="008C0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49D8D79" w14:textId="3DA5682A" w:rsidR="004B47EB" w:rsidRDefault="006E11F2" w:rsidP="00ED03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35</w:t>
      </w:r>
      <w:r w:rsidR="004B47EB" w:rsidRPr="00B04D14">
        <w:rPr>
          <w:rFonts w:ascii="Angsana New" w:hAnsi="Angsana New"/>
          <w:b/>
          <w:bCs/>
          <w:sz w:val="30"/>
          <w:szCs w:val="30"/>
          <w:cs/>
        </w:rPr>
        <w:tab/>
      </w:r>
      <w:r w:rsidR="004B47EB" w:rsidRPr="00915263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58602419" w14:textId="439CA0B0" w:rsidR="00ED03AC" w:rsidRDefault="00ED03AC" w:rsidP="00ED03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2"/>
        <w:jc w:val="thaiDistribute"/>
        <w:rPr>
          <w:rFonts w:ascii="Angsana New" w:hAnsi="Angsana New"/>
          <w:sz w:val="30"/>
          <w:szCs w:val="30"/>
        </w:rPr>
      </w:pPr>
    </w:p>
    <w:p w14:paraId="3CB0949A" w14:textId="77777777" w:rsidR="00C67169" w:rsidRDefault="00C67169" w:rsidP="00C67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2"/>
        <w:jc w:val="thaiDistribute"/>
        <w:rPr>
          <w:rFonts w:ascii="Angsana New" w:hAnsi="Angsana New"/>
          <w:sz w:val="30"/>
          <w:szCs w:val="30"/>
        </w:rPr>
      </w:pPr>
      <w:r w:rsidRPr="00B04D14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B04D14">
        <w:rPr>
          <w:rFonts w:ascii="Angsana New" w:hAnsi="Angsana New"/>
          <w:sz w:val="30"/>
          <w:szCs w:val="30"/>
        </w:rPr>
        <w:t>31</w:t>
      </w:r>
      <w:r w:rsidRPr="00B04D14">
        <w:rPr>
          <w:rFonts w:ascii="Angsana New" w:hAnsi="Angsana New"/>
          <w:sz w:val="30"/>
          <w:szCs w:val="30"/>
          <w:cs/>
        </w:rPr>
        <w:t xml:space="preserve"> ธันวาคม กลุ่มบริษัทมี</w:t>
      </w:r>
    </w:p>
    <w:p w14:paraId="0FE76F96" w14:textId="77777777" w:rsidR="00C67169" w:rsidRPr="00A31559" w:rsidRDefault="00C67169" w:rsidP="00ED03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2"/>
        <w:jc w:val="thaiDistribute"/>
        <w:rPr>
          <w:rFonts w:ascii="Angsana New" w:hAnsi="Angsana New"/>
          <w:sz w:val="30"/>
          <w:szCs w:val="30"/>
        </w:rPr>
      </w:pPr>
    </w:p>
    <w:tbl>
      <w:tblPr>
        <w:tblW w:w="91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098"/>
        <w:gridCol w:w="429"/>
        <w:gridCol w:w="1238"/>
      </w:tblGrid>
      <w:tr w:rsidR="0022730B" w:rsidRPr="00B04D14" w14:paraId="39EEE2CB" w14:textId="77777777" w:rsidTr="0087247F">
        <w:tc>
          <w:tcPr>
            <w:tcW w:w="6390" w:type="dxa"/>
          </w:tcPr>
          <w:p w14:paraId="382222A4" w14:textId="77777777" w:rsidR="0022730B" w:rsidRPr="00B04D14" w:rsidRDefault="0022730B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1097BF54" w14:textId="70DFA22B" w:rsidR="0022730B" w:rsidRPr="00B04D14" w:rsidRDefault="004E256E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429" w:type="dxa"/>
          </w:tcPr>
          <w:p w14:paraId="2893B383" w14:textId="77777777" w:rsidR="0022730B" w:rsidRPr="00B04D14" w:rsidRDefault="0022730B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455A72B2" w14:textId="1ACD773F" w:rsidR="0022730B" w:rsidRPr="00B04D14" w:rsidRDefault="004E256E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</w:tr>
      <w:tr w:rsidR="0022730B" w:rsidRPr="00B04D14" w14:paraId="03571BAD" w14:textId="77777777" w:rsidTr="00CE5C5F">
        <w:tc>
          <w:tcPr>
            <w:tcW w:w="6390" w:type="dxa"/>
          </w:tcPr>
          <w:p w14:paraId="66CA7A57" w14:textId="77777777" w:rsidR="0022730B" w:rsidRPr="00B04D14" w:rsidRDefault="0022730B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65" w:type="dxa"/>
            <w:gridSpan w:val="3"/>
          </w:tcPr>
          <w:p w14:paraId="00C43CA4" w14:textId="77777777" w:rsidR="0022730B" w:rsidRPr="00B04D14" w:rsidRDefault="0022730B" w:rsidP="0022730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4D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2730B" w:rsidRPr="00B04D14" w14:paraId="62EE4268" w14:textId="77777777" w:rsidTr="0087247F">
        <w:tc>
          <w:tcPr>
            <w:tcW w:w="6390" w:type="dxa"/>
          </w:tcPr>
          <w:p w14:paraId="3FCD62E3" w14:textId="77777777" w:rsidR="0022730B" w:rsidRPr="00B04D14" w:rsidRDefault="0022730B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left="333" w:hanging="3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B04D14">
              <w:rPr>
                <w:rFonts w:ascii="Angsana New" w:hAnsi="Angsana New"/>
                <w:sz w:val="30"/>
                <w:szCs w:val="30"/>
                <w:cs/>
              </w:rPr>
              <w:t>ก)</w:t>
            </w:r>
            <w:r w:rsidRPr="00B04D14">
              <w:rPr>
                <w:rFonts w:ascii="Angsana New" w:hAnsi="Angsana New"/>
                <w:sz w:val="30"/>
                <w:szCs w:val="30"/>
                <w:cs/>
              </w:rPr>
              <w:tab/>
              <w:t>หนังสือค้ำประกันที่ออกโดยกลุ่มบริษัทเพื่อค้ำประกันการจ่ายชำระ</w:t>
            </w:r>
          </w:p>
        </w:tc>
        <w:tc>
          <w:tcPr>
            <w:tcW w:w="1098" w:type="dxa"/>
          </w:tcPr>
          <w:p w14:paraId="455775CA" w14:textId="77777777" w:rsidR="0022730B" w:rsidRPr="00B04D14" w:rsidRDefault="0022730B" w:rsidP="0022730B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9" w:type="dxa"/>
          </w:tcPr>
          <w:p w14:paraId="474EA05F" w14:textId="77777777" w:rsidR="0022730B" w:rsidRPr="00B04D14" w:rsidRDefault="0022730B" w:rsidP="0022730B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2E6B3C1F" w14:textId="77777777" w:rsidR="0022730B" w:rsidRPr="00B04D14" w:rsidRDefault="0022730B" w:rsidP="0022730B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730B" w:rsidRPr="00B04D14" w14:paraId="4A7459EE" w14:textId="77777777" w:rsidTr="0087247F">
        <w:tc>
          <w:tcPr>
            <w:tcW w:w="6390" w:type="dxa"/>
          </w:tcPr>
          <w:p w14:paraId="6976851E" w14:textId="77777777" w:rsidR="0022730B" w:rsidRPr="00B04D14" w:rsidRDefault="0022730B" w:rsidP="0022730B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-3677"/>
                <w:tab w:val="left" w:pos="-3535"/>
                <w:tab w:val="left" w:pos="333"/>
              </w:tabs>
              <w:ind w:left="333"/>
              <w:rPr>
                <w:rFonts w:ascii="Angsana New" w:hAnsi="Angsana New"/>
                <w:sz w:val="30"/>
                <w:szCs w:val="30"/>
                <w:cs/>
              </w:rPr>
            </w:pPr>
            <w:r w:rsidRPr="00B04D14">
              <w:rPr>
                <w:rFonts w:ascii="Angsana New" w:hAnsi="Angsana New"/>
                <w:sz w:val="30"/>
                <w:szCs w:val="30"/>
                <w:cs/>
              </w:rPr>
              <w:t>เงินกู้ยืมของกิจการที่เกี่ยวข้องกันที่ไม่ได้รวมอยู่ในงบการเงินรวม</w:t>
            </w:r>
          </w:p>
        </w:tc>
        <w:tc>
          <w:tcPr>
            <w:tcW w:w="1098" w:type="dxa"/>
          </w:tcPr>
          <w:p w14:paraId="02DDBAFA" w14:textId="45AE31FC" w:rsidR="0022730B" w:rsidRPr="00B04D14" w:rsidRDefault="002E2F1A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465</w:t>
            </w:r>
          </w:p>
        </w:tc>
        <w:tc>
          <w:tcPr>
            <w:tcW w:w="429" w:type="dxa"/>
          </w:tcPr>
          <w:p w14:paraId="0F5AAB97" w14:textId="77777777" w:rsidR="0022730B" w:rsidRPr="00B04D14" w:rsidRDefault="0022730B" w:rsidP="0022730B">
            <w:pPr>
              <w:tabs>
                <w:tab w:val="clear" w:pos="907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24757E20" w14:textId="14FF00A0" w:rsidR="0022730B" w:rsidRPr="00B04D14" w:rsidRDefault="004E256E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662</w:t>
            </w:r>
          </w:p>
        </w:tc>
      </w:tr>
      <w:tr w:rsidR="0022730B" w:rsidRPr="00B04D14" w14:paraId="21F04CD2" w14:textId="77777777" w:rsidTr="0087247F">
        <w:tc>
          <w:tcPr>
            <w:tcW w:w="6390" w:type="dxa"/>
          </w:tcPr>
          <w:p w14:paraId="6CAAE42A" w14:textId="77777777" w:rsidR="0022730B" w:rsidRPr="00B04D14" w:rsidRDefault="0022730B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left="333" w:hanging="3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B04D14">
              <w:rPr>
                <w:rFonts w:ascii="Angsana New" w:hAnsi="Angsana New"/>
                <w:sz w:val="30"/>
                <w:szCs w:val="30"/>
                <w:cs/>
              </w:rPr>
              <w:t>ข)</w:t>
            </w:r>
            <w:r w:rsidRPr="00B04D14">
              <w:rPr>
                <w:rFonts w:ascii="Angsana New" w:hAnsi="Angsana New"/>
                <w:sz w:val="30"/>
                <w:szCs w:val="30"/>
                <w:cs/>
              </w:rPr>
              <w:tab/>
              <w:t>หนังสือค้ำประกันที่ออกโดยธนาคารแก่หน่วยงานรัฐบาล รัฐวิสาหกิจ</w:t>
            </w:r>
          </w:p>
          <w:p w14:paraId="72FFFDE4" w14:textId="77777777" w:rsidR="0022730B" w:rsidRPr="00B04D14" w:rsidRDefault="0022730B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left="333"/>
              <w:rPr>
                <w:rFonts w:ascii="Angsana New" w:hAnsi="Angsana New"/>
                <w:sz w:val="30"/>
                <w:szCs w:val="30"/>
                <w:cs/>
              </w:rPr>
            </w:pPr>
            <w:r w:rsidRPr="00B04D14">
              <w:rPr>
                <w:rFonts w:ascii="Angsana New" w:hAnsi="Angsana New"/>
                <w:sz w:val="30"/>
                <w:szCs w:val="30"/>
                <w:cs/>
              </w:rPr>
              <w:t>และเอกชน</w:t>
            </w:r>
          </w:p>
        </w:tc>
        <w:tc>
          <w:tcPr>
            <w:tcW w:w="1098" w:type="dxa"/>
            <w:vAlign w:val="bottom"/>
          </w:tcPr>
          <w:p w14:paraId="61BBFD8D" w14:textId="46C06A50" w:rsidR="0022730B" w:rsidRPr="00B04D14" w:rsidRDefault="002E2F1A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803</w:t>
            </w:r>
          </w:p>
        </w:tc>
        <w:tc>
          <w:tcPr>
            <w:tcW w:w="429" w:type="dxa"/>
            <w:vAlign w:val="bottom"/>
          </w:tcPr>
          <w:p w14:paraId="03FAEF74" w14:textId="77777777" w:rsidR="0022730B" w:rsidRPr="00B04D14" w:rsidRDefault="0022730B" w:rsidP="0022730B">
            <w:pPr>
              <w:tabs>
                <w:tab w:val="clear" w:pos="907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8" w:type="dxa"/>
            <w:vAlign w:val="bottom"/>
          </w:tcPr>
          <w:p w14:paraId="4CC0F7D4" w14:textId="4C964AAB" w:rsidR="0022730B" w:rsidRPr="00B04D14" w:rsidRDefault="004E256E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913</w:t>
            </w:r>
          </w:p>
        </w:tc>
      </w:tr>
      <w:tr w:rsidR="0022730B" w:rsidRPr="00B04D14" w14:paraId="43347F08" w14:textId="77777777" w:rsidTr="0087247F">
        <w:tc>
          <w:tcPr>
            <w:tcW w:w="6390" w:type="dxa"/>
          </w:tcPr>
          <w:p w14:paraId="1ABFCEBC" w14:textId="77777777" w:rsidR="0022730B" w:rsidRPr="00B04D14" w:rsidRDefault="0022730B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left="333" w:hanging="3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B04D14">
              <w:rPr>
                <w:rFonts w:ascii="Angsana New" w:hAnsi="Angsana New"/>
                <w:sz w:val="30"/>
                <w:szCs w:val="30"/>
                <w:cs/>
              </w:rPr>
              <w:t>ค)</w:t>
            </w:r>
            <w:r w:rsidRPr="00B04D14">
              <w:rPr>
                <w:rFonts w:ascii="Angsana New" w:hAnsi="Angsana New"/>
                <w:sz w:val="30"/>
                <w:szCs w:val="30"/>
                <w:cs/>
              </w:rPr>
              <w:tab/>
              <w:t>เลต</w:t>
            </w:r>
            <w:proofErr w:type="spellStart"/>
            <w:r w:rsidRPr="00B04D14">
              <w:rPr>
                <w:rFonts w:ascii="Angsana New" w:hAnsi="Angsana New"/>
                <w:sz w:val="30"/>
                <w:szCs w:val="30"/>
                <w:cs/>
              </w:rPr>
              <w:t>เตอร์ออฟ</w:t>
            </w:r>
            <w:proofErr w:type="spellEnd"/>
            <w:r w:rsidRPr="00B04D14">
              <w:rPr>
                <w:rFonts w:ascii="Angsana New" w:hAnsi="Angsana New"/>
                <w:sz w:val="30"/>
                <w:szCs w:val="30"/>
                <w:cs/>
              </w:rPr>
              <w:t>เครดิตที่เปิดแล้วแต่ยังไม่เข้าเงื่อนไขการเป็นหนี้สิน</w:t>
            </w:r>
          </w:p>
        </w:tc>
        <w:tc>
          <w:tcPr>
            <w:tcW w:w="1098" w:type="dxa"/>
          </w:tcPr>
          <w:p w14:paraId="4B6ACFD9" w14:textId="5EBB49C4" w:rsidR="0022730B" w:rsidRPr="00B04D14" w:rsidRDefault="002E2F1A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441</w:t>
            </w:r>
          </w:p>
        </w:tc>
        <w:tc>
          <w:tcPr>
            <w:tcW w:w="429" w:type="dxa"/>
          </w:tcPr>
          <w:p w14:paraId="5BB49198" w14:textId="77777777" w:rsidR="0022730B" w:rsidRPr="00B04D14" w:rsidRDefault="0022730B" w:rsidP="0022730B">
            <w:pPr>
              <w:tabs>
                <w:tab w:val="clear" w:pos="907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39426549" w14:textId="40F6F7D3" w:rsidR="0022730B" w:rsidRPr="00B04D14" w:rsidRDefault="004E256E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347</w:t>
            </w:r>
          </w:p>
        </w:tc>
      </w:tr>
      <w:tr w:rsidR="0022730B" w:rsidRPr="00B04D14" w14:paraId="2FA48798" w14:textId="77777777" w:rsidTr="0087247F">
        <w:tc>
          <w:tcPr>
            <w:tcW w:w="6390" w:type="dxa"/>
          </w:tcPr>
          <w:p w14:paraId="4FFA23C2" w14:textId="504AB3A0" w:rsidR="0022730B" w:rsidRPr="00B04D14" w:rsidRDefault="0022730B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left="333" w:hanging="3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B04D14">
              <w:rPr>
                <w:rFonts w:ascii="Angsana New" w:hAnsi="Angsana New"/>
                <w:sz w:val="30"/>
                <w:szCs w:val="30"/>
                <w:cs/>
              </w:rPr>
              <w:t>ง)</w:t>
            </w:r>
            <w:r w:rsidRPr="00B04D14">
              <w:rPr>
                <w:rFonts w:ascii="Angsana New" w:hAnsi="Angsana New"/>
                <w:sz w:val="30"/>
                <w:szCs w:val="30"/>
                <w:cs/>
              </w:rPr>
              <w:tab/>
              <w:t>ภาระผูกพัน</w:t>
            </w:r>
          </w:p>
        </w:tc>
        <w:tc>
          <w:tcPr>
            <w:tcW w:w="1098" w:type="dxa"/>
          </w:tcPr>
          <w:p w14:paraId="4A3A98C0" w14:textId="77777777" w:rsidR="0022730B" w:rsidRPr="00B04D14" w:rsidRDefault="0022730B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9" w:type="dxa"/>
          </w:tcPr>
          <w:p w14:paraId="4502DE55" w14:textId="77777777" w:rsidR="0022730B" w:rsidRPr="00B04D14" w:rsidRDefault="0022730B" w:rsidP="0022730B">
            <w:pPr>
              <w:tabs>
                <w:tab w:val="clear" w:pos="907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1A1841E4" w14:textId="77777777" w:rsidR="0022730B" w:rsidRPr="00B04D14" w:rsidRDefault="0022730B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730B" w:rsidRPr="00B04D14" w14:paraId="41B640DF" w14:textId="77777777" w:rsidTr="0087247F">
        <w:tc>
          <w:tcPr>
            <w:tcW w:w="6390" w:type="dxa"/>
          </w:tcPr>
          <w:p w14:paraId="55F29BCC" w14:textId="015A4BB0" w:rsidR="0022730B" w:rsidRPr="00B04D14" w:rsidRDefault="0022730B" w:rsidP="00CE5C5F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-3677"/>
                <w:tab w:val="left" w:pos="-3535"/>
                <w:tab w:val="left" w:pos="576"/>
              </w:tabs>
              <w:ind w:left="342"/>
              <w:rPr>
                <w:rFonts w:ascii="Angsana New" w:hAnsi="Angsana New"/>
                <w:sz w:val="30"/>
                <w:szCs w:val="30"/>
                <w:cs/>
              </w:rPr>
            </w:pPr>
            <w:r w:rsidRPr="00B04D14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B04D14">
              <w:rPr>
                <w:rFonts w:ascii="Angsana New" w:hAnsi="Angsana New"/>
                <w:sz w:val="30"/>
                <w:szCs w:val="30"/>
                <w:cs/>
              </w:rPr>
              <w:tab/>
              <w:t>ตามสัญญาซื้อวัตถุดิบ</w:t>
            </w:r>
          </w:p>
        </w:tc>
        <w:tc>
          <w:tcPr>
            <w:tcW w:w="1098" w:type="dxa"/>
          </w:tcPr>
          <w:p w14:paraId="574FC92F" w14:textId="5B595754" w:rsidR="0022730B" w:rsidRPr="00927944" w:rsidRDefault="002E2F1A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34,713</w:t>
            </w:r>
          </w:p>
        </w:tc>
        <w:tc>
          <w:tcPr>
            <w:tcW w:w="429" w:type="dxa"/>
          </w:tcPr>
          <w:p w14:paraId="2AE5F561" w14:textId="77777777" w:rsidR="0022730B" w:rsidRPr="00927944" w:rsidRDefault="0022730B" w:rsidP="0022730B">
            <w:pPr>
              <w:tabs>
                <w:tab w:val="clear" w:pos="907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530353E4" w14:textId="62E478E7" w:rsidR="0022730B" w:rsidRPr="00B04D14" w:rsidRDefault="004E256E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57</w:t>
            </w:r>
            <w:r w:rsidR="0022730B" w:rsidRPr="00927944">
              <w:rPr>
                <w:rFonts w:ascii="Angsana New" w:hAnsi="Angsana New"/>
                <w:sz w:val="30"/>
                <w:szCs w:val="30"/>
              </w:rPr>
              <w:t>,</w:t>
            </w:r>
            <w:r w:rsidRPr="004E256E">
              <w:rPr>
                <w:rFonts w:ascii="Angsana New" w:hAnsi="Angsana New"/>
                <w:sz w:val="30"/>
                <w:szCs w:val="30"/>
              </w:rPr>
              <w:t>812</w:t>
            </w:r>
          </w:p>
        </w:tc>
      </w:tr>
      <w:tr w:rsidR="0022730B" w:rsidRPr="00B04D14" w14:paraId="1D59ECD7" w14:textId="77777777" w:rsidTr="0087247F">
        <w:tc>
          <w:tcPr>
            <w:tcW w:w="6390" w:type="dxa"/>
          </w:tcPr>
          <w:p w14:paraId="07E38C33" w14:textId="16A87A2F" w:rsidR="0022730B" w:rsidRPr="00B04D14" w:rsidRDefault="0022730B" w:rsidP="00CE5C5F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-3677"/>
                <w:tab w:val="left" w:pos="-3535"/>
                <w:tab w:val="left" w:pos="576"/>
              </w:tabs>
              <w:ind w:left="342"/>
              <w:rPr>
                <w:rFonts w:ascii="Angsana New" w:hAnsi="Angsana New"/>
                <w:sz w:val="30"/>
                <w:szCs w:val="30"/>
                <w:cs/>
              </w:rPr>
            </w:pPr>
            <w:r w:rsidRPr="00B04D14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B04D14">
              <w:rPr>
                <w:rFonts w:ascii="Angsana New" w:hAnsi="Angsana New"/>
                <w:sz w:val="30"/>
                <w:szCs w:val="30"/>
                <w:cs/>
              </w:rPr>
              <w:tab/>
              <w:t>ตามสัญญาเช่าและบริการ</w:t>
            </w:r>
          </w:p>
        </w:tc>
        <w:tc>
          <w:tcPr>
            <w:tcW w:w="1098" w:type="dxa"/>
          </w:tcPr>
          <w:p w14:paraId="3F862432" w14:textId="5582E3C0" w:rsidR="0022730B" w:rsidRPr="00927944" w:rsidRDefault="002E2F1A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8,905</w:t>
            </w:r>
          </w:p>
        </w:tc>
        <w:tc>
          <w:tcPr>
            <w:tcW w:w="429" w:type="dxa"/>
          </w:tcPr>
          <w:p w14:paraId="18275753" w14:textId="77777777" w:rsidR="0022730B" w:rsidRPr="00927944" w:rsidRDefault="0022730B" w:rsidP="0022730B">
            <w:pPr>
              <w:tabs>
                <w:tab w:val="clear" w:pos="907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384DD7BB" w14:textId="416EBBAA" w:rsidR="0022730B" w:rsidRPr="00B04D14" w:rsidRDefault="004E256E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7</w:t>
            </w:r>
            <w:r w:rsidR="0022730B" w:rsidRPr="00927944">
              <w:rPr>
                <w:rFonts w:ascii="Angsana New" w:hAnsi="Angsana New"/>
                <w:sz w:val="30"/>
                <w:szCs w:val="30"/>
              </w:rPr>
              <w:t>,</w:t>
            </w:r>
            <w:r w:rsidRPr="004E256E">
              <w:rPr>
                <w:rFonts w:ascii="Angsana New" w:hAnsi="Angsana New"/>
                <w:sz w:val="30"/>
                <w:szCs w:val="30"/>
              </w:rPr>
              <w:t>041</w:t>
            </w:r>
          </w:p>
        </w:tc>
      </w:tr>
      <w:tr w:rsidR="0022730B" w:rsidRPr="00A33392" w14:paraId="3C19E9B6" w14:textId="77777777" w:rsidTr="0087247F">
        <w:tc>
          <w:tcPr>
            <w:tcW w:w="6390" w:type="dxa"/>
          </w:tcPr>
          <w:p w14:paraId="1DDFA7A9" w14:textId="7C18AFE3" w:rsidR="0022730B" w:rsidRPr="00A33392" w:rsidRDefault="0022730B" w:rsidP="00CE5C5F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-3677"/>
                <w:tab w:val="left" w:pos="-3535"/>
                <w:tab w:val="left" w:pos="576"/>
              </w:tabs>
              <w:ind w:left="342"/>
              <w:rPr>
                <w:rFonts w:ascii="Angsana New" w:hAnsi="Angsana New"/>
                <w:sz w:val="30"/>
                <w:szCs w:val="30"/>
                <w:cs/>
              </w:rPr>
            </w:pPr>
            <w:r w:rsidRPr="00A33392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A33392">
              <w:rPr>
                <w:rFonts w:ascii="Angsana New" w:hAnsi="Angsana New"/>
                <w:sz w:val="30"/>
                <w:szCs w:val="30"/>
                <w:cs/>
              </w:rPr>
              <w:tab/>
              <w:t>ตามสัญญาซื้อที่ดิน ก่อสร้าง ติดตั้งเครื่องจักร และอื่นๆ</w:t>
            </w:r>
          </w:p>
        </w:tc>
        <w:tc>
          <w:tcPr>
            <w:tcW w:w="1098" w:type="dxa"/>
          </w:tcPr>
          <w:p w14:paraId="282FB0AC" w14:textId="3810A227" w:rsidR="0022730B" w:rsidRPr="00A33392" w:rsidRDefault="002E2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="00EF773B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EF773B">
              <w:rPr>
                <w:rFonts w:ascii="Angsana New" w:hAnsi="Angsana New"/>
                <w:sz w:val="30"/>
                <w:szCs w:val="30"/>
              </w:rPr>
              <w:t>701</w:t>
            </w:r>
          </w:p>
        </w:tc>
        <w:tc>
          <w:tcPr>
            <w:tcW w:w="429" w:type="dxa"/>
          </w:tcPr>
          <w:p w14:paraId="48998BC1" w14:textId="77777777" w:rsidR="0022730B" w:rsidRPr="00A33392" w:rsidRDefault="0022730B" w:rsidP="0022730B">
            <w:pPr>
              <w:tabs>
                <w:tab w:val="clear" w:pos="907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459339B7" w14:textId="79EF079B" w:rsidR="0022730B" w:rsidRPr="00A33392" w:rsidRDefault="004E256E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A33392">
              <w:rPr>
                <w:rFonts w:ascii="Angsana New" w:hAnsi="Angsana New"/>
                <w:sz w:val="30"/>
                <w:szCs w:val="30"/>
              </w:rPr>
              <w:t>7</w:t>
            </w:r>
            <w:r w:rsidR="0022730B" w:rsidRPr="00A33392">
              <w:rPr>
                <w:rFonts w:ascii="Angsana New" w:hAnsi="Angsana New"/>
                <w:sz w:val="30"/>
                <w:szCs w:val="30"/>
              </w:rPr>
              <w:t>,</w:t>
            </w:r>
            <w:r w:rsidRPr="00A33392">
              <w:rPr>
                <w:rFonts w:ascii="Angsana New" w:hAnsi="Angsana New"/>
                <w:sz w:val="30"/>
                <w:szCs w:val="30"/>
              </w:rPr>
              <w:t>197</w:t>
            </w:r>
          </w:p>
        </w:tc>
      </w:tr>
    </w:tbl>
    <w:p w14:paraId="5242439A" w14:textId="77777777" w:rsidR="00C67169" w:rsidRDefault="00C67169" w:rsidP="00CE6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7"/>
        <w:jc w:val="thaiDistribute"/>
        <w:rPr>
          <w:rFonts w:ascii="Angsana New" w:hAnsi="Angsana New"/>
          <w:spacing w:val="10"/>
          <w:sz w:val="30"/>
          <w:szCs w:val="30"/>
        </w:rPr>
      </w:pPr>
    </w:p>
    <w:p w14:paraId="0723E1E4" w14:textId="12CC583C" w:rsidR="00D54A59" w:rsidRDefault="00AB5DB8" w:rsidP="00CE6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7"/>
        <w:jc w:val="thaiDistribute"/>
        <w:rPr>
          <w:rFonts w:ascii="Angsana New" w:hAnsi="Angsana New"/>
          <w:sz w:val="30"/>
          <w:szCs w:val="30"/>
        </w:rPr>
      </w:pPr>
      <w:r w:rsidRPr="00D26435">
        <w:rPr>
          <w:rFonts w:ascii="Angsana New" w:hAnsi="Angsana New"/>
          <w:sz w:val="30"/>
          <w:szCs w:val="30"/>
          <w:cs/>
        </w:rPr>
        <w:t>ภาระผูกพันตามสัญญาก่อสร้างและติดตั้งเครื่องจักรนี้ได้รวมถึงการออกแบบวิศวกรรม การจัดหาเครื่องจักรและอุปกรณ์ และการก่อสร้างโรงงานของโรง</w:t>
      </w:r>
      <w:proofErr w:type="spellStart"/>
      <w:r w:rsidRPr="00D26435">
        <w:rPr>
          <w:rFonts w:ascii="Angsana New" w:hAnsi="Angsana New"/>
          <w:sz w:val="30"/>
          <w:szCs w:val="30"/>
          <w:cs/>
        </w:rPr>
        <w:t>งานปิโตร</w:t>
      </w:r>
      <w:proofErr w:type="spellEnd"/>
      <w:r w:rsidRPr="00D26435">
        <w:rPr>
          <w:rFonts w:ascii="Angsana New" w:hAnsi="Angsana New"/>
          <w:sz w:val="30"/>
          <w:szCs w:val="30"/>
          <w:cs/>
        </w:rPr>
        <w:t>เคมีในประเทศเวียดนาม และการขยายกำลังการผลิตของโรงงานโอ</w:t>
      </w:r>
      <w:proofErr w:type="spellStart"/>
      <w:r w:rsidRPr="00D26435">
        <w:rPr>
          <w:rFonts w:ascii="Angsana New" w:hAnsi="Angsana New"/>
          <w:sz w:val="30"/>
          <w:szCs w:val="30"/>
          <w:cs/>
        </w:rPr>
        <w:t>เลฟินส์</w:t>
      </w:r>
      <w:proofErr w:type="spellEnd"/>
      <w:r w:rsidRPr="00D26435">
        <w:rPr>
          <w:rFonts w:ascii="Angsana New" w:hAnsi="Angsana New"/>
          <w:sz w:val="30"/>
          <w:szCs w:val="30"/>
          <w:cs/>
        </w:rPr>
        <w:t xml:space="preserve">ในประเทศไทย มูลค่าตามสัญญาประมาณ </w:t>
      </w:r>
      <w:r w:rsidRPr="00D26435">
        <w:rPr>
          <w:rFonts w:ascii="Angsana New" w:hAnsi="Angsana New"/>
          <w:sz w:val="30"/>
          <w:szCs w:val="30"/>
        </w:rPr>
        <w:t>2,392</w:t>
      </w:r>
      <w:r w:rsidRPr="00D26435">
        <w:rPr>
          <w:rFonts w:ascii="Angsana New" w:hAnsi="Angsana New"/>
          <w:sz w:val="30"/>
          <w:szCs w:val="30"/>
          <w:cs/>
        </w:rPr>
        <w:t xml:space="preserve"> ล้านดอลลาร์สหรัฐ </w:t>
      </w:r>
      <w:r w:rsidRPr="00D26435">
        <w:rPr>
          <w:rFonts w:ascii="Angsana New" w:hAnsi="Angsana New"/>
          <w:sz w:val="30"/>
          <w:szCs w:val="30"/>
        </w:rPr>
        <w:t>18,818</w:t>
      </w:r>
      <w:r w:rsidRPr="00D26435">
        <w:rPr>
          <w:rFonts w:ascii="Angsana New" w:hAnsi="Angsana New"/>
          <w:sz w:val="30"/>
          <w:szCs w:val="30"/>
          <w:cs/>
        </w:rPr>
        <w:t xml:space="preserve"> พันล้านเวียดนามดอง และสกุลเงินอื่น รวมเทียบเท่าเงินบาทประมาณ </w:t>
      </w:r>
      <w:r w:rsidRPr="00D26435">
        <w:rPr>
          <w:rFonts w:ascii="Angsana New" w:hAnsi="Angsana New"/>
          <w:sz w:val="30"/>
          <w:szCs w:val="30"/>
        </w:rPr>
        <w:t>107,022</w:t>
      </w:r>
      <w:r w:rsidRPr="00D26435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1A27BCED" w14:textId="77777777" w:rsidR="0008307B" w:rsidRDefault="0008307B" w:rsidP="00031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7"/>
        <w:jc w:val="thaiDistribute"/>
        <w:rPr>
          <w:rFonts w:ascii="Angsana New" w:hAnsi="Angsana New"/>
          <w:sz w:val="30"/>
          <w:szCs w:val="30"/>
        </w:rPr>
      </w:pPr>
    </w:p>
    <w:p w14:paraId="2980F22A" w14:textId="5E808D49" w:rsidR="00A77ECB" w:rsidRPr="0003128C" w:rsidRDefault="00BE5388" w:rsidP="00031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7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4934C3">
        <w:rPr>
          <w:rFonts w:ascii="Angsana New" w:hAnsi="Angsana New"/>
          <w:sz w:val="30"/>
          <w:szCs w:val="30"/>
          <w:cs/>
        </w:rPr>
        <w:t>นอกจากนี้ กลุ่มบริษัทมีภาระผูกพันที่เกิดขึ้นภายหลังวันที่ในงบการเงิน ตามสัญญาซื้อและติดตั้งเครื่องจักรของ</w:t>
      </w:r>
      <w:r w:rsidRPr="0003128C">
        <w:rPr>
          <w:rFonts w:ascii="Angsana New" w:hAnsi="Angsana New"/>
          <w:spacing w:val="-6"/>
          <w:sz w:val="30"/>
          <w:szCs w:val="30"/>
          <w:cs/>
        </w:rPr>
        <w:t>โครงการขยายการลงทุนในธุรกิจกระดาษบรรจุภัณฑ์ใน</w:t>
      </w:r>
      <w:r w:rsidR="00CA2FD4" w:rsidRPr="0003128C">
        <w:rPr>
          <w:rFonts w:ascii="Angsana New" w:hAnsi="Angsana New"/>
          <w:spacing w:val="-6"/>
          <w:sz w:val="30"/>
          <w:szCs w:val="30"/>
          <w:cs/>
        </w:rPr>
        <w:t>ประเทศ</w:t>
      </w:r>
      <w:r w:rsidRPr="0003128C">
        <w:rPr>
          <w:rFonts w:ascii="Angsana New" w:hAnsi="Angsana New"/>
          <w:spacing w:val="-6"/>
          <w:sz w:val="30"/>
          <w:szCs w:val="30"/>
          <w:cs/>
        </w:rPr>
        <w:t xml:space="preserve">ฟิลิปปินส์ มูลค่าตามสัญญาประมาณ </w:t>
      </w:r>
      <w:r w:rsidRPr="0003128C">
        <w:rPr>
          <w:rFonts w:ascii="Angsana New" w:hAnsi="Angsana New"/>
          <w:spacing w:val="-6"/>
          <w:sz w:val="30"/>
          <w:szCs w:val="30"/>
        </w:rPr>
        <w:t xml:space="preserve">808 </w:t>
      </w:r>
      <w:r w:rsidRPr="0003128C">
        <w:rPr>
          <w:rFonts w:ascii="Angsana New" w:hAnsi="Angsana New"/>
          <w:spacing w:val="-6"/>
          <w:sz w:val="30"/>
          <w:szCs w:val="30"/>
          <w:cs/>
        </w:rPr>
        <w:t>ล้านบาท</w:t>
      </w:r>
    </w:p>
    <w:p w14:paraId="0E0E0C82" w14:textId="537F39B8" w:rsidR="00323DEE" w:rsidRPr="00AF3D9A" w:rsidRDefault="00554D51" w:rsidP="00C67169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907" w:hanging="367"/>
        <w:jc w:val="thaiDistribute"/>
        <w:rPr>
          <w:rFonts w:ascii="Angsana New" w:hAnsi="Angsana New"/>
          <w:sz w:val="30"/>
          <w:szCs w:val="30"/>
        </w:rPr>
      </w:pPr>
      <w:r w:rsidRPr="00323DEE">
        <w:rPr>
          <w:rFonts w:ascii="Angsana New" w:hAnsi="Angsana New"/>
          <w:spacing w:val="-2"/>
          <w:sz w:val="30"/>
          <w:szCs w:val="30"/>
          <w:cs/>
        </w:rPr>
        <w:lastRenderedPageBreak/>
        <w:t>กลุ่มบริษัทได้ทำสัญญาซื้อขายเงินตราต่างประเทศ</w:t>
      </w:r>
      <w:r w:rsidRPr="000E137B">
        <w:rPr>
          <w:rFonts w:ascii="Angsana New" w:hAnsi="Angsana New"/>
          <w:spacing w:val="-2"/>
          <w:sz w:val="30"/>
          <w:szCs w:val="30"/>
          <w:cs/>
        </w:rPr>
        <w:t>ล่วงหน้าและสัญญาแลกเปลี่ยนสกุลเงินกับธนาคารหลายแห่ง</w:t>
      </w:r>
      <w:r w:rsidRPr="000E137B">
        <w:rPr>
          <w:rFonts w:ascii="Angsana New" w:hAnsi="Angsana New"/>
          <w:sz w:val="30"/>
          <w:szCs w:val="30"/>
          <w:cs/>
        </w:rPr>
        <w:t>ทั้งในและต่างประเทศ</w:t>
      </w:r>
      <w:r w:rsidR="003350F1" w:rsidRPr="000E137B">
        <w:rPr>
          <w:rFonts w:ascii="Angsana New" w:hAnsi="Angsana New"/>
          <w:sz w:val="30"/>
          <w:szCs w:val="30"/>
          <w:cs/>
        </w:rPr>
        <w:t xml:space="preserve"> </w:t>
      </w:r>
      <w:r w:rsidRPr="000E137B">
        <w:rPr>
          <w:rFonts w:ascii="Angsana New" w:hAnsi="Angsana New"/>
          <w:sz w:val="30"/>
          <w:szCs w:val="30"/>
          <w:cs/>
        </w:rPr>
        <w:t>โดยมีวัตถุประสงค์เพื่อป้องกันความเสี่ยง</w:t>
      </w:r>
      <w:r w:rsidR="00B248F3" w:rsidRPr="000E137B">
        <w:rPr>
          <w:rFonts w:ascii="Angsana New" w:hAnsi="Angsana New"/>
          <w:sz w:val="30"/>
          <w:szCs w:val="30"/>
          <w:cs/>
        </w:rPr>
        <w:t>จากการลงทุนในต่างประเทศ</w:t>
      </w:r>
      <w:r w:rsidR="003350F1" w:rsidRPr="000E137B">
        <w:rPr>
          <w:rFonts w:ascii="Angsana New" w:hAnsi="Angsana New"/>
          <w:sz w:val="30"/>
          <w:szCs w:val="30"/>
          <w:cs/>
        </w:rPr>
        <w:t xml:space="preserve"> </w:t>
      </w:r>
      <w:r w:rsidR="00B248F3" w:rsidRPr="000E137B">
        <w:rPr>
          <w:rFonts w:ascii="Angsana New" w:hAnsi="Angsana New"/>
          <w:sz w:val="30"/>
          <w:szCs w:val="30"/>
          <w:cs/>
        </w:rPr>
        <w:t>จ่าย</w:t>
      </w:r>
      <w:r w:rsidR="00B248F3" w:rsidRPr="00323DEE">
        <w:rPr>
          <w:rFonts w:ascii="Angsana New" w:hAnsi="Angsana New"/>
          <w:sz w:val="30"/>
          <w:szCs w:val="30"/>
          <w:cs/>
        </w:rPr>
        <w:t>ชำระเงินกู้ยืม</w:t>
      </w:r>
      <w:r w:rsidR="003350F1" w:rsidRPr="00323DEE">
        <w:rPr>
          <w:rFonts w:ascii="Angsana New" w:hAnsi="Angsana New"/>
          <w:sz w:val="30"/>
          <w:szCs w:val="30"/>
          <w:cs/>
        </w:rPr>
        <w:t xml:space="preserve"> </w:t>
      </w:r>
      <w:r w:rsidR="00B248F3" w:rsidRPr="00323DEE">
        <w:rPr>
          <w:rFonts w:ascii="Angsana New" w:hAnsi="Angsana New"/>
          <w:sz w:val="30"/>
          <w:szCs w:val="30"/>
          <w:cs/>
        </w:rPr>
        <w:t>จ่ายชำระค่าสินค้า</w:t>
      </w:r>
      <w:r w:rsidR="003350F1" w:rsidRPr="00323DEE">
        <w:rPr>
          <w:rFonts w:ascii="Angsana New" w:hAnsi="Angsana New"/>
          <w:sz w:val="30"/>
          <w:szCs w:val="30"/>
          <w:cs/>
        </w:rPr>
        <w:t xml:space="preserve"> </w:t>
      </w:r>
      <w:r w:rsidR="00B248F3" w:rsidRPr="00323DEE">
        <w:rPr>
          <w:rFonts w:ascii="Angsana New" w:hAnsi="Angsana New"/>
          <w:sz w:val="30"/>
          <w:szCs w:val="30"/>
          <w:cs/>
        </w:rPr>
        <w:t>เครื่องจักรและอุปกรณ์</w:t>
      </w:r>
      <w:r w:rsidR="00904D19" w:rsidRPr="00323DEE">
        <w:rPr>
          <w:rFonts w:ascii="Angsana New" w:hAnsi="Angsana New"/>
          <w:sz w:val="30"/>
          <w:szCs w:val="30"/>
        </w:rPr>
        <w:t xml:space="preserve"> </w:t>
      </w:r>
      <w:r w:rsidR="008C0BC1" w:rsidRPr="00323DEE">
        <w:rPr>
          <w:rFonts w:ascii="Angsana New" w:hAnsi="Angsana New"/>
          <w:sz w:val="30"/>
          <w:szCs w:val="30"/>
          <w:cs/>
        </w:rPr>
        <w:t>รับชำระเงินให้กู้ยืม</w:t>
      </w:r>
      <w:r w:rsidR="003350F1" w:rsidRPr="00323DEE">
        <w:rPr>
          <w:rFonts w:ascii="Angsana New" w:hAnsi="Angsana New"/>
          <w:sz w:val="30"/>
          <w:szCs w:val="30"/>
          <w:cs/>
        </w:rPr>
        <w:t xml:space="preserve"> </w:t>
      </w:r>
      <w:r w:rsidR="00B248F3" w:rsidRPr="00323DEE">
        <w:rPr>
          <w:rFonts w:ascii="Angsana New" w:hAnsi="Angsana New"/>
          <w:sz w:val="30"/>
          <w:szCs w:val="30"/>
          <w:cs/>
        </w:rPr>
        <w:t>และรับชำระเงินค่าสินค้า</w:t>
      </w:r>
      <w:r w:rsidR="003350F1" w:rsidRPr="00323DEE">
        <w:rPr>
          <w:rFonts w:ascii="Angsana New" w:hAnsi="Angsana New"/>
          <w:sz w:val="30"/>
          <w:szCs w:val="30"/>
          <w:cs/>
        </w:rPr>
        <w:t xml:space="preserve"> </w:t>
      </w:r>
      <w:r w:rsidR="00B248F3" w:rsidRPr="00323DEE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p w14:paraId="72B9A809" w14:textId="77777777" w:rsidR="006E561F" w:rsidRPr="00323DEE" w:rsidRDefault="006E561F" w:rsidP="00AF3D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7"/>
        <w:jc w:val="thaiDistribute"/>
        <w:rPr>
          <w:rFonts w:ascii="Angsana New" w:hAnsi="Angsana New"/>
          <w:sz w:val="30"/>
          <w:szCs w:val="30"/>
        </w:rPr>
      </w:pPr>
    </w:p>
    <w:tbl>
      <w:tblPr>
        <w:tblW w:w="882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2340"/>
        <w:gridCol w:w="1264"/>
        <w:gridCol w:w="283"/>
        <w:gridCol w:w="1276"/>
        <w:gridCol w:w="709"/>
        <w:gridCol w:w="1276"/>
        <w:gridCol w:w="425"/>
        <w:gridCol w:w="1247"/>
      </w:tblGrid>
      <w:tr w:rsidR="00EB04A3" w:rsidRPr="00300257" w14:paraId="43D66CE8" w14:textId="77777777" w:rsidTr="00CE5C5F">
        <w:tc>
          <w:tcPr>
            <w:tcW w:w="2340" w:type="dxa"/>
          </w:tcPr>
          <w:p w14:paraId="165135F4" w14:textId="77777777" w:rsidR="00EB04A3" w:rsidRPr="00521B1E" w:rsidRDefault="00EB04A3" w:rsidP="00960200">
            <w:pPr>
              <w:pStyle w:val="a0"/>
              <w:tabs>
                <w:tab w:val="clear" w:pos="108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521B1E">
              <w:rPr>
                <w:rFonts w:asciiTheme="majorBidi" w:hAnsiTheme="majorBidi" w:cstheme="majorBidi"/>
                <w:sz w:val="16"/>
                <w:szCs w:val="16"/>
                <w:cs/>
              </w:rPr>
              <w:br w:type="page"/>
            </w:r>
          </w:p>
        </w:tc>
        <w:tc>
          <w:tcPr>
            <w:tcW w:w="6480" w:type="dxa"/>
            <w:gridSpan w:val="7"/>
          </w:tcPr>
          <w:p w14:paraId="5342C6EE" w14:textId="77777777" w:rsidR="00EB04A3" w:rsidRPr="00521B1E" w:rsidRDefault="00EB04A3" w:rsidP="00960200">
            <w:pPr>
              <w:pStyle w:val="a0"/>
              <w:tabs>
                <w:tab w:val="clear" w:pos="108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21B1E">
              <w:rPr>
                <w:rFonts w:asciiTheme="majorBidi" w:hAnsiTheme="majorBidi" w:cstheme="majorBidi"/>
                <w:cs/>
              </w:rPr>
              <w:t>มูลค่าตามสัญญา</w:t>
            </w:r>
          </w:p>
        </w:tc>
      </w:tr>
      <w:tr w:rsidR="00EB04A3" w:rsidRPr="00300257" w14:paraId="16AA1082" w14:textId="77777777" w:rsidTr="00CE5C5F">
        <w:tc>
          <w:tcPr>
            <w:tcW w:w="2340" w:type="dxa"/>
          </w:tcPr>
          <w:p w14:paraId="141CCEF5" w14:textId="77777777" w:rsidR="00EB04A3" w:rsidRPr="00521B1E" w:rsidRDefault="00EB04A3" w:rsidP="00960200">
            <w:pPr>
              <w:pStyle w:val="a0"/>
              <w:tabs>
                <w:tab w:val="clear" w:pos="108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480" w:type="dxa"/>
            <w:gridSpan w:val="7"/>
          </w:tcPr>
          <w:p w14:paraId="303C5C34" w14:textId="77777777" w:rsidR="00EB04A3" w:rsidRPr="00521B1E" w:rsidRDefault="00EB04A3" w:rsidP="00960200">
            <w:pPr>
              <w:pStyle w:val="a0"/>
              <w:tabs>
                <w:tab w:val="clear" w:pos="108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21B1E">
              <w:rPr>
                <w:rFonts w:asciiTheme="majorBidi" w:hAnsiTheme="majorBidi" w:cstheme="majorBidi"/>
                <w:cs/>
              </w:rPr>
              <w:t xml:space="preserve">เงินกู้ยืม </w:t>
            </w:r>
            <w:proofErr w:type="spellStart"/>
            <w:r w:rsidRPr="00521B1E">
              <w:rPr>
                <w:rFonts w:asciiTheme="majorBidi" w:hAnsiTheme="majorBidi" w:cs="Angsana New"/>
                <w:cs/>
              </w:rPr>
              <w:t>Swap</w:t>
            </w:r>
            <w:proofErr w:type="spellEnd"/>
          </w:p>
        </w:tc>
      </w:tr>
      <w:tr w:rsidR="00EB04A3" w:rsidRPr="00300257" w14:paraId="3DFDFD68" w14:textId="77777777" w:rsidTr="00CE5C5F">
        <w:tc>
          <w:tcPr>
            <w:tcW w:w="2340" w:type="dxa"/>
          </w:tcPr>
          <w:p w14:paraId="154807FF" w14:textId="77777777" w:rsidR="00EB04A3" w:rsidRPr="00521B1E" w:rsidRDefault="00EB04A3" w:rsidP="00960200">
            <w:pPr>
              <w:pStyle w:val="a0"/>
              <w:tabs>
                <w:tab w:val="clear" w:pos="108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23" w:type="dxa"/>
            <w:gridSpan w:val="3"/>
          </w:tcPr>
          <w:p w14:paraId="07678108" w14:textId="77777777" w:rsidR="00EB04A3" w:rsidRPr="00521B1E" w:rsidRDefault="00EB04A3" w:rsidP="00960200">
            <w:pPr>
              <w:pStyle w:val="a0"/>
              <w:tabs>
                <w:tab w:val="clear" w:pos="108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21B1E">
              <w:rPr>
                <w:rFonts w:asciiTheme="majorBidi" w:hAnsiTheme="majorBidi" w:cstheme="majorBidi"/>
                <w:cs/>
              </w:rPr>
              <w:t>สกุลต่างประเทศ</w:t>
            </w:r>
          </w:p>
        </w:tc>
        <w:tc>
          <w:tcPr>
            <w:tcW w:w="709" w:type="dxa"/>
          </w:tcPr>
          <w:p w14:paraId="28CDB6A5" w14:textId="77777777" w:rsidR="00EB04A3" w:rsidRPr="00521B1E" w:rsidRDefault="00EB04A3" w:rsidP="00960200">
            <w:pPr>
              <w:pStyle w:val="a0"/>
              <w:tabs>
                <w:tab w:val="clear" w:pos="108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48" w:type="dxa"/>
            <w:gridSpan w:val="3"/>
          </w:tcPr>
          <w:p w14:paraId="76E4AE41" w14:textId="77777777" w:rsidR="00EB04A3" w:rsidRPr="00521B1E" w:rsidRDefault="00EB04A3" w:rsidP="00960200">
            <w:pPr>
              <w:pStyle w:val="a0"/>
              <w:tabs>
                <w:tab w:val="clear" w:pos="108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21B1E">
              <w:rPr>
                <w:rFonts w:asciiTheme="majorBidi" w:hAnsiTheme="majorBidi" w:cstheme="majorBidi"/>
                <w:cs/>
              </w:rPr>
              <w:t>เทียบเท่าเงินบาท</w:t>
            </w:r>
          </w:p>
        </w:tc>
      </w:tr>
      <w:tr w:rsidR="0022730B" w:rsidRPr="00300257" w14:paraId="58448E5D" w14:textId="77777777" w:rsidTr="00CE5C5F">
        <w:tc>
          <w:tcPr>
            <w:tcW w:w="2340" w:type="dxa"/>
          </w:tcPr>
          <w:p w14:paraId="10973ADA" w14:textId="77777777" w:rsidR="0022730B" w:rsidRPr="00521B1E" w:rsidRDefault="0022730B" w:rsidP="00960200">
            <w:pPr>
              <w:pStyle w:val="a0"/>
              <w:tabs>
                <w:tab w:val="clear" w:pos="108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4" w:type="dxa"/>
          </w:tcPr>
          <w:p w14:paraId="14B979AA" w14:textId="2C0D7412" w:rsidR="0022730B" w:rsidRPr="00521B1E" w:rsidRDefault="004E256E" w:rsidP="00960200">
            <w:pPr>
              <w:pStyle w:val="a0"/>
              <w:tabs>
                <w:tab w:val="clear" w:pos="1080"/>
              </w:tabs>
              <w:spacing w:line="360" w:lineRule="exact"/>
              <w:ind w:right="34"/>
              <w:jc w:val="center"/>
              <w:rPr>
                <w:rFonts w:asciiTheme="majorBidi" w:hAnsiTheme="majorBidi" w:cstheme="majorBidi"/>
                <w:lang w:val="en-US"/>
              </w:rPr>
            </w:pPr>
            <w:r w:rsidRPr="004E256E">
              <w:rPr>
                <w:rFonts w:asciiTheme="majorBidi" w:hAnsiTheme="majorBidi" w:cstheme="majorBidi"/>
                <w:lang w:val="en-US"/>
              </w:rPr>
              <w:t>2561</w:t>
            </w:r>
          </w:p>
        </w:tc>
        <w:tc>
          <w:tcPr>
            <w:tcW w:w="283" w:type="dxa"/>
          </w:tcPr>
          <w:p w14:paraId="2A7D38A4" w14:textId="77777777" w:rsidR="0022730B" w:rsidRPr="00521B1E" w:rsidRDefault="0022730B" w:rsidP="00960200">
            <w:pPr>
              <w:pStyle w:val="a0"/>
              <w:tabs>
                <w:tab w:val="clear" w:pos="108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</w:tcPr>
          <w:p w14:paraId="20F2A2CD" w14:textId="0249618D" w:rsidR="0022730B" w:rsidRPr="00521B1E" w:rsidRDefault="004E256E" w:rsidP="00960200">
            <w:pPr>
              <w:pStyle w:val="a0"/>
              <w:tabs>
                <w:tab w:val="clear" w:pos="1080"/>
              </w:tabs>
              <w:spacing w:line="360" w:lineRule="exact"/>
              <w:ind w:right="34"/>
              <w:jc w:val="center"/>
              <w:rPr>
                <w:rFonts w:asciiTheme="majorBidi" w:hAnsiTheme="majorBidi" w:cstheme="majorBidi"/>
                <w:lang w:val="en-US"/>
              </w:rPr>
            </w:pPr>
            <w:r w:rsidRPr="004E256E">
              <w:rPr>
                <w:rFonts w:asciiTheme="majorBidi" w:hAnsiTheme="majorBidi" w:cstheme="majorBidi"/>
                <w:lang w:val="en-US"/>
              </w:rPr>
              <w:t>2560</w:t>
            </w:r>
          </w:p>
        </w:tc>
        <w:tc>
          <w:tcPr>
            <w:tcW w:w="709" w:type="dxa"/>
          </w:tcPr>
          <w:p w14:paraId="175C674B" w14:textId="77777777" w:rsidR="0022730B" w:rsidRPr="00521B1E" w:rsidRDefault="0022730B" w:rsidP="00960200">
            <w:pPr>
              <w:pStyle w:val="a0"/>
              <w:tabs>
                <w:tab w:val="clear" w:pos="108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</w:tcPr>
          <w:p w14:paraId="4EF37366" w14:textId="4ECCC0CB" w:rsidR="0022730B" w:rsidRPr="00521B1E" w:rsidRDefault="004E256E" w:rsidP="00960200">
            <w:pPr>
              <w:pStyle w:val="a0"/>
              <w:tabs>
                <w:tab w:val="clear" w:pos="1080"/>
              </w:tabs>
              <w:spacing w:line="360" w:lineRule="exact"/>
              <w:ind w:right="34"/>
              <w:jc w:val="center"/>
              <w:rPr>
                <w:rFonts w:asciiTheme="majorBidi" w:hAnsiTheme="majorBidi" w:cstheme="majorBidi"/>
                <w:lang w:val="en-US"/>
              </w:rPr>
            </w:pPr>
            <w:r w:rsidRPr="004E256E">
              <w:rPr>
                <w:rFonts w:asciiTheme="majorBidi" w:hAnsiTheme="majorBidi" w:cstheme="majorBidi"/>
                <w:lang w:val="en-US"/>
              </w:rPr>
              <w:t>2561</w:t>
            </w:r>
          </w:p>
        </w:tc>
        <w:tc>
          <w:tcPr>
            <w:tcW w:w="425" w:type="dxa"/>
          </w:tcPr>
          <w:p w14:paraId="6C9EF102" w14:textId="77777777" w:rsidR="0022730B" w:rsidRPr="00521B1E" w:rsidRDefault="0022730B" w:rsidP="00960200">
            <w:pPr>
              <w:pStyle w:val="a0"/>
              <w:tabs>
                <w:tab w:val="clear" w:pos="108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7" w:type="dxa"/>
          </w:tcPr>
          <w:p w14:paraId="2890DB94" w14:textId="537A0DD2" w:rsidR="0022730B" w:rsidRPr="00521B1E" w:rsidRDefault="004E256E" w:rsidP="00960200">
            <w:pPr>
              <w:pStyle w:val="a0"/>
              <w:tabs>
                <w:tab w:val="clear" w:pos="1080"/>
              </w:tabs>
              <w:spacing w:line="360" w:lineRule="exact"/>
              <w:ind w:right="34"/>
              <w:jc w:val="center"/>
              <w:rPr>
                <w:rFonts w:asciiTheme="majorBidi" w:hAnsiTheme="majorBidi" w:cstheme="majorBidi"/>
                <w:lang w:val="en-US"/>
              </w:rPr>
            </w:pPr>
            <w:r w:rsidRPr="004E256E">
              <w:rPr>
                <w:rFonts w:asciiTheme="majorBidi" w:hAnsiTheme="majorBidi" w:cstheme="majorBidi"/>
                <w:lang w:val="en-US"/>
              </w:rPr>
              <w:t>2560</w:t>
            </w:r>
          </w:p>
        </w:tc>
      </w:tr>
      <w:tr w:rsidR="0022730B" w:rsidRPr="00300257" w14:paraId="43157432" w14:textId="77777777" w:rsidTr="00CE5C5F">
        <w:tc>
          <w:tcPr>
            <w:tcW w:w="2340" w:type="dxa"/>
          </w:tcPr>
          <w:p w14:paraId="40DBFBD2" w14:textId="77777777" w:rsidR="0022730B" w:rsidRPr="00521B1E" w:rsidRDefault="0022730B" w:rsidP="00960200">
            <w:pPr>
              <w:pStyle w:val="a0"/>
              <w:tabs>
                <w:tab w:val="clear" w:pos="108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23" w:type="dxa"/>
            <w:gridSpan w:val="3"/>
          </w:tcPr>
          <w:p w14:paraId="5258852C" w14:textId="77777777" w:rsidR="0022730B" w:rsidRPr="00521B1E" w:rsidRDefault="0022730B" w:rsidP="00960200">
            <w:pPr>
              <w:pStyle w:val="a0"/>
              <w:tabs>
                <w:tab w:val="clear" w:pos="108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21B1E">
              <w:rPr>
                <w:rFonts w:asciiTheme="majorBidi" w:hAnsiTheme="majorBidi" w:cstheme="majorBidi"/>
                <w:i/>
                <w:iCs/>
                <w:cs/>
              </w:rPr>
              <w:t>(ล้าน)</w:t>
            </w:r>
          </w:p>
        </w:tc>
        <w:tc>
          <w:tcPr>
            <w:tcW w:w="709" w:type="dxa"/>
          </w:tcPr>
          <w:p w14:paraId="28F9D9AE" w14:textId="77777777" w:rsidR="0022730B" w:rsidRPr="00521B1E" w:rsidRDefault="0022730B" w:rsidP="00960200">
            <w:pPr>
              <w:pStyle w:val="a0"/>
              <w:tabs>
                <w:tab w:val="clear" w:pos="108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48" w:type="dxa"/>
            <w:gridSpan w:val="3"/>
          </w:tcPr>
          <w:p w14:paraId="1420A2E2" w14:textId="77777777" w:rsidR="0022730B" w:rsidRPr="00521B1E" w:rsidRDefault="0022730B" w:rsidP="00960200">
            <w:pPr>
              <w:pStyle w:val="a0"/>
              <w:tabs>
                <w:tab w:val="clear" w:pos="108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21B1E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22730B" w:rsidRPr="00300257" w14:paraId="7F0FB443" w14:textId="77777777" w:rsidTr="00CE5C5F">
        <w:tc>
          <w:tcPr>
            <w:tcW w:w="2340" w:type="dxa"/>
          </w:tcPr>
          <w:p w14:paraId="29176F91" w14:textId="5C4D522C" w:rsidR="0022730B" w:rsidRPr="00521B1E" w:rsidRDefault="006163CF" w:rsidP="00CE5C5F">
            <w:pPr>
              <w:pStyle w:val="a0"/>
              <w:tabs>
                <w:tab w:val="clear" w:pos="1080"/>
                <w:tab w:val="decimal" w:pos="432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ดอลลาร์สหรัฐ</w:t>
            </w:r>
          </w:p>
        </w:tc>
        <w:tc>
          <w:tcPr>
            <w:tcW w:w="1264" w:type="dxa"/>
          </w:tcPr>
          <w:p w14:paraId="031FD982" w14:textId="3C9898FD" w:rsidR="0022730B" w:rsidRPr="00521B1E" w:rsidRDefault="00A11CEA" w:rsidP="00960200">
            <w:pPr>
              <w:pStyle w:val="a0"/>
              <w:tabs>
                <w:tab w:val="clear" w:pos="1080"/>
              </w:tabs>
              <w:spacing w:line="360" w:lineRule="exact"/>
              <w:ind w:right="34"/>
              <w:jc w:val="right"/>
              <w:rPr>
                <w:rFonts w:asciiTheme="majorBidi" w:hAnsiTheme="majorBidi" w:cstheme="majorBidi"/>
                <w:highlight w:val="yellow"/>
                <w:lang w:val="en-US"/>
              </w:rPr>
            </w:pPr>
            <w:r w:rsidRPr="00B756BA">
              <w:rPr>
                <w:rFonts w:asciiTheme="majorBidi" w:hAnsiTheme="majorBidi" w:cstheme="majorBidi"/>
                <w:lang w:val="en-US"/>
              </w:rPr>
              <w:t>11</w:t>
            </w:r>
          </w:p>
        </w:tc>
        <w:tc>
          <w:tcPr>
            <w:tcW w:w="283" w:type="dxa"/>
          </w:tcPr>
          <w:p w14:paraId="77E7FCCE" w14:textId="77777777" w:rsidR="0022730B" w:rsidRPr="00521B1E" w:rsidRDefault="0022730B" w:rsidP="00960200">
            <w:pPr>
              <w:pStyle w:val="a0"/>
              <w:tabs>
                <w:tab w:val="clear" w:pos="1080"/>
              </w:tabs>
              <w:spacing w:line="360" w:lineRule="exact"/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276" w:type="dxa"/>
          </w:tcPr>
          <w:p w14:paraId="19DA6DF7" w14:textId="4561087A" w:rsidR="0022730B" w:rsidRPr="00521B1E" w:rsidRDefault="004E256E" w:rsidP="00960200">
            <w:pPr>
              <w:pStyle w:val="a0"/>
              <w:tabs>
                <w:tab w:val="clear" w:pos="1080"/>
              </w:tabs>
              <w:spacing w:line="360" w:lineRule="exact"/>
              <w:ind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4E256E">
              <w:rPr>
                <w:rFonts w:asciiTheme="majorBidi" w:hAnsiTheme="majorBidi" w:cstheme="majorBidi"/>
                <w:lang w:val="en-US"/>
              </w:rPr>
              <w:t>92</w:t>
            </w:r>
          </w:p>
        </w:tc>
        <w:tc>
          <w:tcPr>
            <w:tcW w:w="709" w:type="dxa"/>
          </w:tcPr>
          <w:p w14:paraId="6BB96256" w14:textId="77777777" w:rsidR="0022730B" w:rsidRPr="00521B1E" w:rsidRDefault="0022730B" w:rsidP="00960200">
            <w:pPr>
              <w:pStyle w:val="a0"/>
              <w:tabs>
                <w:tab w:val="clear" w:pos="108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41FE73A1" w14:textId="45320903" w:rsidR="0022730B" w:rsidRPr="00521B1E" w:rsidRDefault="00A11CEA" w:rsidP="00094423">
            <w:pPr>
              <w:pStyle w:val="a0"/>
              <w:tabs>
                <w:tab w:val="clear" w:pos="1080"/>
              </w:tabs>
              <w:spacing w:line="360" w:lineRule="exact"/>
              <w:ind w:right="34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361</w:t>
            </w:r>
          </w:p>
        </w:tc>
        <w:tc>
          <w:tcPr>
            <w:tcW w:w="425" w:type="dxa"/>
          </w:tcPr>
          <w:p w14:paraId="59A6C107" w14:textId="77777777" w:rsidR="0022730B" w:rsidRPr="00521B1E" w:rsidRDefault="0022730B" w:rsidP="00960200">
            <w:pPr>
              <w:pStyle w:val="a0"/>
              <w:tabs>
                <w:tab w:val="clear" w:pos="108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</w:tcPr>
          <w:p w14:paraId="6D4805B4" w14:textId="33DD7341" w:rsidR="0022730B" w:rsidRPr="00521B1E" w:rsidRDefault="004E256E" w:rsidP="00960200">
            <w:pPr>
              <w:pStyle w:val="a0"/>
              <w:tabs>
                <w:tab w:val="clear" w:pos="1080"/>
              </w:tabs>
              <w:spacing w:line="360" w:lineRule="exact"/>
              <w:ind w:right="34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E256E">
              <w:rPr>
                <w:rFonts w:asciiTheme="majorBidi" w:hAnsiTheme="majorBidi" w:cstheme="majorBidi"/>
                <w:b/>
                <w:bCs/>
                <w:lang w:val="en-US"/>
              </w:rPr>
              <w:t>2</w:t>
            </w:r>
            <w:r w:rsidR="0022730B" w:rsidRPr="00521B1E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4E256E">
              <w:rPr>
                <w:rFonts w:asciiTheme="majorBidi" w:hAnsiTheme="majorBidi" w:cstheme="majorBidi"/>
                <w:b/>
                <w:bCs/>
                <w:lang w:val="en-US"/>
              </w:rPr>
              <w:t>771</w:t>
            </w:r>
          </w:p>
        </w:tc>
      </w:tr>
    </w:tbl>
    <w:p w14:paraId="637AA026" w14:textId="77777777" w:rsidR="00A31559" w:rsidRPr="00A31559" w:rsidRDefault="00A31559" w:rsidP="00A31559">
      <w:pPr>
        <w:pStyle w:val="a1"/>
        <w:tabs>
          <w:tab w:val="clear" w:pos="360"/>
          <w:tab w:val="clear" w:pos="720"/>
          <w:tab w:val="clear" w:pos="1080"/>
          <w:tab w:val="left" w:pos="-2250"/>
        </w:tabs>
        <w:spacing w:line="240" w:lineRule="atLeast"/>
        <w:ind w:left="907"/>
        <w:jc w:val="thaiDistribute"/>
        <w:rPr>
          <w:rFonts w:ascii="Angsana New" w:hAnsi="Angsana New"/>
          <w:sz w:val="30"/>
          <w:szCs w:val="30"/>
          <w:cs/>
        </w:rPr>
      </w:pPr>
    </w:p>
    <w:p w14:paraId="630F4BC0" w14:textId="749D676F" w:rsidR="00A31559" w:rsidRDefault="00626985" w:rsidP="00521B1E">
      <w:pPr>
        <w:pStyle w:val="a1"/>
        <w:tabs>
          <w:tab w:val="clear" w:pos="360"/>
          <w:tab w:val="clear" w:pos="720"/>
          <w:tab w:val="clear" w:pos="1080"/>
          <w:tab w:val="left" w:pos="-2250"/>
        </w:tabs>
        <w:spacing w:line="240" w:lineRule="atLeast"/>
        <w:ind w:left="90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672D4D">
        <w:rPr>
          <w:rFonts w:ascii="Angsana New" w:hAnsi="Angsana New"/>
          <w:sz w:val="30"/>
          <w:szCs w:val="30"/>
          <w:cs/>
        </w:rPr>
        <w:t>สัญญาดังกล่าวจะทยอยครบกำหนดภายในเดือน</w:t>
      </w:r>
      <w:r w:rsidR="00A11CEA"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="00A11CEA">
        <w:rPr>
          <w:rFonts w:ascii="Angsana New" w:hAnsi="Angsana New"/>
          <w:sz w:val="30"/>
          <w:szCs w:val="30"/>
          <w:lang w:val="en-US"/>
        </w:rPr>
        <w:t>2562</w:t>
      </w:r>
      <w:r w:rsidR="005204E6" w:rsidRPr="00672D4D">
        <w:rPr>
          <w:rFonts w:ascii="Angsana New" w:hAnsi="Angsana New"/>
          <w:sz w:val="30"/>
          <w:szCs w:val="30"/>
          <w:cs/>
        </w:rPr>
        <w:t xml:space="preserve"> </w:t>
      </w:r>
      <w:r w:rsidRPr="00672D4D">
        <w:rPr>
          <w:rFonts w:ascii="Angsana New" w:hAnsi="Angsana New"/>
          <w:i/>
          <w:iCs/>
          <w:sz w:val="30"/>
          <w:szCs w:val="30"/>
          <w:cs/>
        </w:rPr>
        <w:t>(</w:t>
      </w:r>
      <w:r w:rsidR="004E256E" w:rsidRPr="004E256E">
        <w:rPr>
          <w:rFonts w:ascii="Angsana New" w:hAnsi="Angsana New"/>
          <w:i/>
          <w:iCs/>
          <w:sz w:val="30"/>
          <w:szCs w:val="30"/>
          <w:lang w:val="en-US"/>
        </w:rPr>
        <w:t>25</w:t>
      </w:r>
      <w:r w:rsidR="004E256E" w:rsidRPr="004E256E">
        <w:rPr>
          <w:rFonts w:ascii="Angsana New" w:hAnsi="Angsana New" w:hint="cs"/>
          <w:i/>
          <w:iCs/>
          <w:sz w:val="30"/>
          <w:szCs w:val="30"/>
          <w:lang w:val="en-US"/>
        </w:rPr>
        <w:t>60</w:t>
      </w:r>
      <w:r w:rsidRPr="00672D4D">
        <w:rPr>
          <w:rFonts w:ascii="Angsana New" w:hAnsi="Angsana New"/>
          <w:i/>
          <w:iCs/>
          <w:sz w:val="30"/>
          <w:szCs w:val="30"/>
          <w:cs/>
        </w:rPr>
        <w:t>:</w:t>
      </w:r>
      <w:r w:rsidR="003350F1" w:rsidRPr="00672D4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672D4D">
        <w:rPr>
          <w:rFonts w:ascii="Angsana New" w:hAnsi="Angsana New"/>
          <w:i/>
          <w:iCs/>
          <w:sz w:val="30"/>
          <w:szCs w:val="30"/>
          <w:cs/>
        </w:rPr>
        <w:t>ครบกำหนดภายในเดือน</w:t>
      </w:r>
      <w:r w:rsidR="00F80F74" w:rsidRPr="00672D4D">
        <w:rPr>
          <w:rFonts w:ascii="Angsana New" w:hAnsi="Angsana New" w:hint="cs"/>
          <w:i/>
          <w:iCs/>
          <w:sz w:val="30"/>
          <w:szCs w:val="30"/>
          <w:cs/>
          <w:lang w:val="en-US"/>
        </w:rPr>
        <w:t>เมษายน</w:t>
      </w:r>
      <w:r w:rsidR="003350F1" w:rsidRPr="00672D4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i/>
          <w:iCs/>
          <w:sz w:val="30"/>
          <w:szCs w:val="30"/>
          <w:lang w:val="en-US"/>
        </w:rPr>
        <w:t>2563</w:t>
      </w:r>
      <w:r w:rsidRPr="00672D4D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69A8EB69" w14:textId="77777777" w:rsidR="00380573" w:rsidRDefault="00380573" w:rsidP="00521B1E">
      <w:pPr>
        <w:pStyle w:val="a1"/>
        <w:tabs>
          <w:tab w:val="clear" w:pos="360"/>
          <w:tab w:val="clear" w:pos="720"/>
          <w:tab w:val="clear" w:pos="1080"/>
          <w:tab w:val="left" w:pos="-2250"/>
        </w:tabs>
        <w:spacing w:line="240" w:lineRule="atLeast"/>
        <w:ind w:left="907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393"/>
        <w:gridCol w:w="900"/>
        <w:gridCol w:w="810"/>
        <w:gridCol w:w="990"/>
        <w:gridCol w:w="270"/>
        <w:gridCol w:w="990"/>
        <w:gridCol w:w="900"/>
        <w:gridCol w:w="900"/>
        <w:gridCol w:w="857"/>
        <w:gridCol w:w="236"/>
        <w:gridCol w:w="934"/>
      </w:tblGrid>
      <w:tr w:rsidR="00DD4F63" w:rsidRPr="00672D4D" w14:paraId="25F5802E" w14:textId="77777777" w:rsidTr="00301EB7">
        <w:tc>
          <w:tcPr>
            <w:tcW w:w="1393" w:type="dxa"/>
            <w:shd w:val="clear" w:color="auto" w:fill="auto"/>
          </w:tcPr>
          <w:p w14:paraId="5A7EDDE8" w14:textId="77777777" w:rsidR="00DD4F63" w:rsidRPr="00672D4D" w:rsidRDefault="00DD4F63" w:rsidP="0096020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87" w:type="dxa"/>
            <w:gridSpan w:val="10"/>
            <w:shd w:val="clear" w:color="auto" w:fill="auto"/>
          </w:tcPr>
          <w:p w14:paraId="5013E2ED" w14:textId="77777777" w:rsidR="00DD4F63" w:rsidRPr="00672D4D" w:rsidRDefault="00DD4F63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D4D">
              <w:rPr>
                <w:rFonts w:ascii="Angsana New" w:hAnsi="Angsana New" w:hint="cs"/>
                <w:sz w:val="30"/>
                <w:szCs w:val="30"/>
                <w:cs/>
              </w:rPr>
              <w:t>มูลค่าตามสัญญา</w:t>
            </w:r>
          </w:p>
        </w:tc>
      </w:tr>
      <w:tr w:rsidR="00E90485" w:rsidRPr="00672D4D" w14:paraId="30195460" w14:textId="77777777" w:rsidTr="00301EB7">
        <w:tc>
          <w:tcPr>
            <w:tcW w:w="1393" w:type="dxa"/>
            <w:shd w:val="clear" w:color="auto" w:fill="auto"/>
          </w:tcPr>
          <w:p w14:paraId="564335A2" w14:textId="77777777" w:rsidR="00E90485" w:rsidRPr="00672D4D" w:rsidRDefault="00E90485" w:rsidP="0096020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5"/>
            <w:shd w:val="clear" w:color="auto" w:fill="auto"/>
          </w:tcPr>
          <w:p w14:paraId="6B6D6848" w14:textId="77777777" w:rsidR="00E90485" w:rsidRPr="00672D4D" w:rsidRDefault="00E90485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D4D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 w:rsidR="003350F1" w:rsidRPr="00672D4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72D4D">
              <w:rPr>
                <w:rFonts w:ascii="Angsana New" w:hAnsi="Angsana New"/>
                <w:sz w:val="30"/>
                <w:szCs w:val="30"/>
              </w:rPr>
              <w:t>Forward</w:t>
            </w:r>
          </w:p>
        </w:tc>
        <w:tc>
          <w:tcPr>
            <w:tcW w:w="3827" w:type="dxa"/>
            <w:gridSpan w:val="5"/>
            <w:shd w:val="clear" w:color="auto" w:fill="auto"/>
          </w:tcPr>
          <w:p w14:paraId="5F468997" w14:textId="77777777" w:rsidR="00E90485" w:rsidRPr="00672D4D" w:rsidRDefault="00E90485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D4D"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 w:rsidR="003350F1" w:rsidRPr="00672D4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72D4D">
              <w:rPr>
                <w:rFonts w:ascii="Angsana New" w:hAnsi="Angsana New"/>
                <w:sz w:val="30"/>
                <w:szCs w:val="30"/>
              </w:rPr>
              <w:t>Forward</w:t>
            </w:r>
          </w:p>
        </w:tc>
      </w:tr>
      <w:tr w:rsidR="00E90485" w:rsidRPr="00672D4D" w14:paraId="03E40B43" w14:textId="77777777" w:rsidTr="00301EB7">
        <w:tc>
          <w:tcPr>
            <w:tcW w:w="1393" w:type="dxa"/>
            <w:shd w:val="clear" w:color="auto" w:fill="auto"/>
          </w:tcPr>
          <w:p w14:paraId="56C6BDA4" w14:textId="77777777" w:rsidR="00E90485" w:rsidRPr="00672D4D" w:rsidRDefault="00E90485" w:rsidP="0096020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21662375" w14:textId="77777777" w:rsidR="00E90485" w:rsidRPr="00672D4D" w:rsidRDefault="00E90485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2D4D">
              <w:rPr>
                <w:rFonts w:ascii="Angsana New" w:hAnsi="Angsana New" w:hint="cs"/>
                <w:sz w:val="30"/>
                <w:szCs w:val="30"/>
                <w:cs/>
              </w:rPr>
              <w:t>สกุลต่างประเทศ</w:t>
            </w:r>
          </w:p>
        </w:tc>
        <w:tc>
          <w:tcPr>
            <w:tcW w:w="2250" w:type="dxa"/>
            <w:gridSpan w:val="3"/>
            <w:shd w:val="clear" w:color="auto" w:fill="auto"/>
          </w:tcPr>
          <w:p w14:paraId="666B020A" w14:textId="77777777" w:rsidR="00E90485" w:rsidRPr="00672D4D" w:rsidRDefault="00E90485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D4D">
              <w:rPr>
                <w:rFonts w:ascii="Angsana New" w:hAnsi="Angsana New" w:hint="cs"/>
                <w:sz w:val="30"/>
                <w:szCs w:val="30"/>
                <w:cs/>
              </w:rPr>
              <w:t>เทียบเท่าเงินบาท</w:t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323A1EDD" w14:textId="77777777" w:rsidR="00E90485" w:rsidRPr="00672D4D" w:rsidRDefault="00E90485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2D4D">
              <w:rPr>
                <w:rFonts w:ascii="Angsana New" w:hAnsi="Angsana New" w:hint="cs"/>
                <w:sz w:val="30"/>
                <w:szCs w:val="30"/>
                <w:cs/>
              </w:rPr>
              <w:t>สกุลต่างประเทศ</w:t>
            </w:r>
          </w:p>
        </w:tc>
        <w:tc>
          <w:tcPr>
            <w:tcW w:w="2027" w:type="dxa"/>
            <w:gridSpan w:val="3"/>
            <w:shd w:val="clear" w:color="auto" w:fill="auto"/>
          </w:tcPr>
          <w:p w14:paraId="7ABEC6F8" w14:textId="77777777" w:rsidR="00E90485" w:rsidRPr="00672D4D" w:rsidRDefault="00E90485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D4D">
              <w:rPr>
                <w:rFonts w:ascii="Angsana New" w:hAnsi="Angsana New" w:hint="cs"/>
                <w:sz w:val="30"/>
                <w:szCs w:val="30"/>
                <w:cs/>
              </w:rPr>
              <w:t>เทียบเท่าเงินบาท</w:t>
            </w:r>
          </w:p>
        </w:tc>
      </w:tr>
      <w:tr w:rsidR="0022730B" w:rsidRPr="00672D4D" w14:paraId="349AC74A" w14:textId="77777777" w:rsidTr="00301EB7">
        <w:tc>
          <w:tcPr>
            <w:tcW w:w="1393" w:type="dxa"/>
            <w:shd w:val="clear" w:color="auto" w:fill="auto"/>
          </w:tcPr>
          <w:p w14:paraId="5DE87500" w14:textId="77777777" w:rsidR="0022730B" w:rsidRPr="00672D4D" w:rsidRDefault="0022730B" w:rsidP="0096020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9DD5F09" w14:textId="10CE0627" w:rsidR="0022730B" w:rsidRPr="00672D4D" w:rsidRDefault="004E256E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810" w:type="dxa"/>
            <w:shd w:val="clear" w:color="auto" w:fill="auto"/>
          </w:tcPr>
          <w:p w14:paraId="7C93B488" w14:textId="344ACC3B" w:rsidR="0022730B" w:rsidRPr="00672D4D" w:rsidRDefault="004E256E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  <w:tc>
          <w:tcPr>
            <w:tcW w:w="990" w:type="dxa"/>
            <w:shd w:val="clear" w:color="auto" w:fill="auto"/>
          </w:tcPr>
          <w:p w14:paraId="4981C48F" w14:textId="4BB42852" w:rsidR="0022730B" w:rsidRPr="00672D4D" w:rsidRDefault="004E256E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25E853B" w14:textId="77777777" w:rsidR="0022730B" w:rsidRPr="00672D4D" w:rsidRDefault="0022730B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F29F5C2" w14:textId="25F3A3D6" w:rsidR="0022730B" w:rsidRPr="00672D4D" w:rsidRDefault="004E256E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  <w:tc>
          <w:tcPr>
            <w:tcW w:w="900" w:type="dxa"/>
            <w:shd w:val="clear" w:color="auto" w:fill="auto"/>
          </w:tcPr>
          <w:p w14:paraId="17C5FEB4" w14:textId="2DFC4CEB" w:rsidR="0022730B" w:rsidRPr="00672D4D" w:rsidRDefault="004E256E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14:paraId="21C8F019" w14:textId="6AC544A8" w:rsidR="0022730B" w:rsidRPr="00672D4D" w:rsidRDefault="004E256E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  <w:tc>
          <w:tcPr>
            <w:tcW w:w="857" w:type="dxa"/>
            <w:shd w:val="clear" w:color="auto" w:fill="auto"/>
          </w:tcPr>
          <w:p w14:paraId="34AFA51B" w14:textId="617848C9" w:rsidR="0022730B" w:rsidRPr="00672D4D" w:rsidRDefault="004E256E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515DD539" w14:textId="77777777" w:rsidR="0022730B" w:rsidRPr="00672D4D" w:rsidRDefault="0022730B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4" w:type="dxa"/>
            <w:shd w:val="clear" w:color="auto" w:fill="auto"/>
          </w:tcPr>
          <w:p w14:paraId="17C9D270" w14:textId="547106B9" w:rsidR="0022730B" w:rsidRPr="00672D4D" w:rsidRDefault="004E256E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</w:tr>
      <w:tr w:rsidR="0022730B" w:rsidRPr="00672D4D" w14:paraId="1100ABCF" w14:textId="77777777" w:rsidTr="00301EB7">
        <w:tc>
          <w:tcPr>
            <w:tcW w:w="1393" w:type="dxa"/>
            <w:shd w:val="clear" w:color="auto" w:fill="auto"/>
          </w:tcPr>
          <w:p w14:paraId="23D9FF7C" w14:textId="77777777" w:rsidR="0022730B" w:rsidRPr="00672D4D" w:rsidRDefault="0022730B" w:rsidP="00960200">
            <w:pPr>
              <w:pStyle w:val="Footer"/>
              <w:tabs>
                <w:tab w:val="clear" w:pos="227"/>
                <w:tab w:val="clear" w:pos="454"/>
                <w:tab w:val="clear" w:pos="680"/>
                <w:tab w:val="left" w:pos="612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7D2B0A8A" w14:textId="77777777" w:rsidR="0022730B" w:rsidRPr="00672D4D" w:rsidRDefault="0022730B" w:rsidP="00960200">
            <w:pPr>
              <w:spacing w:line="34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72D4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(ล้าน)</w:t>
            </w:r>
          </w:p>
        </w:tc>
        <w:tc>
          <w:tcPr>
            <w:tcW w:w="2250" w:type="dxa"/>
            <w:gridSpan w:val="3"/>
            <w:shd w:val="clear" w:color="auto" w:fill="auto"/>
          </w:tcPr>
          <w:p w14:paraId="77404FCF" w14:textId="77777777" w:rsidR="0022730B" w:rsidRPr="00672D4D" w:rsidRDefault="0022730B" w:rsidP="00960200">
            <w:pPr>
              <w:tabs>
                <w:tab w:val="clear" w:pos="1644"/>
                <w:tab w:val="left" w:pos="2142"/>
              </w:tabs>
              <w:spacing w:line="34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72D4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7942A5D1" w14:textId="77777777" w:rsidR="0022730B" w:rsidRPr="00672D4D" w:rsidRDefault="0022730B" w:rsidP="00960200">
            <w:pPr>
              <w:spacing w:line="34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72D4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(ล้าน)</w:t>
            </w:r>
          </w:p>
        </w:tc>
        <w:tc>
          <w:tcPr>
            <w:tcW w:w="2027" w:type="dxa"/>
            <w:gridSpan w:val="3"/>
            <w:shd w:val="clear" w:color="auto" w:fill="auto"/>
          </w:tcPr>
          <w:p w14:paraId="0CE0393E" w14:textId="77777777" w:rsidR="0022730B" w:rsidRPr="00672D4D" w:rsidRDefault="0022730B" w:rsidP="00960200">
            <w:pPr>
              <w:tabs>
                <w:tab w:val="clear" w:pos="1644"/>
                <w:tab w:val="left" w:pos="2142"/>
              </w:tabs>
              <w:spacing w:line="34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72D4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2730B" w:rsidRPr="00672D4D" w14:paraId="58AEA225" w14:textId="77777777" w:rsidTr="00301EB7">
        <w:tc>
          <w:tcPr>
            <w:tcW w:w="1393" w:type="dxa"/>
            <w:shd w:val="clear" w:color="auto" w:fill="auto"/>
          </w:tcPr>
          <w:p w14:paraId="61CBE516" w14:textId="44265A56" w:rsidR="0022730B" w:rsidRPr="00672D4D" w:rsidRDefault="006163CF" w:rsidP="00960200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left" w:pos="-3511"/>
              </w:tabs>
              <w:spacing w:line="340" w:lineRule="exact"/>
              <w:ind w:right="-47"/>
              <w:rPr>
                <w:rFonts w:ascii="Angsana New" w:hAnsi="Angsana New"/>
                <w:spacing w:val="-1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16"/>
                <w:sz w:val="30"/>
                <w:szCs w:val="30"/>
                <w:cs/>
                <w:lang w:val="th-TH"/>
              </w:rPr>
              <w:t>ดอลลาร์สหรัฐ</w:t>
            </w:r>
          </w:p>
        </w:tc>
        <w:tc>
          <w:tcPr>
            <w:tcW w:w="900" w:type="dxa"/>
            <w:shd w:val="clear" w:color="auto" w:fill="auto"/>
          </w:tcPr>
          <w:p w14:paraId="6620625E" w14:textId="5595FFBD" w:rsidR="0022730B" w:rsidRPr="005204E6" w:rsidRDefault="00C34F3A" w:rsidP="00960200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A11CEA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810" w:type="dxa"/>
            <w:shd w:val="clear" w:color="auto" w:fill="auto"/>
          </w:tcPr>
          <w:p w14:paraId="036AA723" w14:textId="4E38F432" w:rsidR="0022730B" w:rsidRPr="005204E6" w:rsidRDefault="004E256E" w:rsidP="00960200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04E6">
              <w:rPr>
                <w:rFonts w:ascii="Angsana New" w:hAnsi="Angsana New"/>
                <w:sz w:val="30"/>
                <w:szCs w:val="30"/>
              </w:rPr>
              <w:t>571</w:t>
            </w:r>
          </w:p>
        </w:tc>
        <w:tc>
          <w:tcPr>
            <w:tcW w:w="990" w:type="dxa"/>
            <w:shd w:val="clear" w:color="auto" w:fill="auto"/>
          </w:tcPr>
          <w:p w14:paraId="2D9AAE47" w14:textId="7680DD95" w:rsidR="0022730B" w:rsidRPr="005204E6" w:rsidRDefault="00C34F3A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A11CEA">
              <w:rPr>
                <w:rFonts w:ascii="Angsana New" w:hAnsi="Angsana New"/>
                <w:sz w:val="30"/>
                <w:szCs w:val="30"/>
              </w:rPr>
              <w:t>8,</w:t>
            </w:r>
            <w:r>
              <w:rPr>
                <w:rFonts w:ascii="Angsana New" w:hAnsi="Angsana New"/>
                <w:sz w:val="30"/>
                <w:szCs w:val="30"/>
              </w:rPr>
              <w:t>736</w:t>
            </w:r>
          </w:p>
        </w:tc>
        <w:tc>
          <w:tcPr>
            <w:tcW w:w="270" w:type="dxa"/>
            <w:shd w:val="clear" w:color="auto" w:fill="auto"/>
          </w:tcPr>
          <w:p w14:paraId="221C94FD" w14:textId="77777777" w:rsidR="0022730B" w:rsidRPr="005204E6" w:rsidRDefault="0022730B" w:rsidP="00960200">
            <w:pPr>
              <w:spacing w:line="340" w:lineRule="exact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D8C746B" w14:textId="6179923B" w:rsidR="0022730B" w:rsidRPr="005204E6" w:rsidRDefault="004E256E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04E6">
              <w:rPr>
                <w:rFonts w:ascii="Angsana New" w:hAnsi="Angsana New"/>
                <w:sz w:val="30"/>
                <w:szCs w:val="30"/>
              </w:rPr>
              <w:t>18</w:t>
            </w:r>
            <w:r w:rsidR="0022730B" w:rsidRPr="005204E6">
              <w:rPr>
                <w:rFonts w:ascii="Angsana New" w:hAnsi="Angsana New"/>
                <w:sz w:val="30"/>
                <w:szCs w:val="30"/>
              </w:rPr>
              <w:t>,</w:t>
            </w:r>
            <w:r w:rsidRPr="005204E6">
              <w:rPr>
                <w:rFonts w:ascii="Angsana New" w:hAnsi="Angsana New"/>
                <w:sz w:val="30"/>
                <w:szCs w:val="30"/>
              </w:rPr>
              <w:t>763</w:t>
            </w:r>
          </w:p>
        </w:tc>
        <w:tc>
          <w:tcPr>
            <w:tcW w:w="900" w:type="dxa"/>
            <w:shd w:val="clear" w:color="auto" w:fill="auto"/>
          </w:tcPr>
          <w:p w14:paraId="505B03CA" w14:textId="2133C671" w:rsidR="0022730B" w:rsidRPr="005204E6" w:rsidRDefault="00A11CEA" w:rsidP="00094423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333</w:t>
            </w:r>
          </w:p>
        </w:tc>
        <w:tc>
          <w:tcPr>
            <w:tcW w:w="900" w:type="dxa"/>
            <w:shd w:val="clear" w:color="auto" w:fill="auto"/>
          </w:tcPr>
          <w:p w14:paraId="4EAD2AD5" w14:textId="66B20218" w:rsidR="0022730B" w:rsidRPr="005204E6" w:rsidRDefault="004E256E" w:rsidP="00094423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04E6">
              <w:rPr>
                <w:rFonts w:ascii="Angsana New" w:hAnsi="Angsana New"/>
                <w:sz w:val="30"/>
                <w:szCs w:val="30"/>
              </w:rPr>
              <w:t>284</w:t>
            </w:r>
          </w:p>
        </w:tc>
        <w:tc>
          <w:tcPr>
            <w:tcW w:w="857" w:type="dxa"/>
            <w:shd w:val="clear" w:color="auto" w:fill="auto"/>
          </w:tcPr>
          <w:p w14:paraId="64510E09" w14:textId="1FA9FEA8" w:rsidR="0022730B" w:rsidRPr="005204E6" w:rsidRDefault="00A11CEA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10,832</w:t>
            </w:r>
          </w:p>
        </w:tc>
        <w:tc>
          <w:tcPr>
            <w:tcW w:w="236" w:type="dxa"/>
            <w:shd w:val="clear" w:color="auto" w:fill="auto"/>
          </w:tcPr>
          <w:p w14:paraId="14945540" w14:textId="77777777" w:rsidR="0022730B" w:rsidRPr="00672D4D" w:rsidRDefault="0022730B" w:rsidP="00960200">
            <w:pPr>
              <w:tabs>
                <w:tab w:val="clear" w:pos="227"/>
              </w:tabs>
              <w:spacing w:line="34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99733E5" w14:textId="2643D290" w:rsidR="0022730B" w:rsidRPr="00672D4D" w:rsidRDefault="004E256E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9</w:t>
            </w:r>
            <w:r w:rsidR="0022730B" w:rsidRPr="00672D4D">
              <w:rPr>
                <w:rFonts w:ascii="Angsana New" w:hAnsi="Angsana New"/>
                <w:sz w:val="30"/>
                <w:szCs w:val="30"/>
              </w:rPr>
              <w:t>,</w:t>
            </w:r>
            <w:r w:rsidRPr="004E256E">
              <w:rPr>
                <w:rFonts w:ascii="Angsana New" w:hAnsi="Angsana New"/>
                <w:sz w:val="30"/>
                <w:szCs w:val="30"/>
              </w:rPr>
              <w:t>334</w:t>
            </w:r>
          </w:p>
        </w:tc>
      </w:tr>
      <w:tr w:rsidR="0022730B" w:rsidRPr="00672D4D" w14:paraId="12D669CB" w14:textId="77777777" w:rsidTr="00301EB7">
        <w:tc>
          <w:tcPr>
            <w:tcW w:w="1393" w:type="dxa"/>
            <w:shd w:val="clear" w:color="auto" w:fill="auto"/>
          </w:tcPr>
          <w:p w14:paraId="3E8F49FF" w14:textId="77777777" w:rsidR="0022730B" w:rsidRPr="00672D4D" w:rsidRDefault="0022730B" w:rsidP="0096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spacing w:line="340" w:lineRule="exact"/>
              <w:ind w:right="389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72D4D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ยูโร</w:t>
            </w:r>
          </w:p>
        </w:tc>
        <w:tc>
          <w:tcPr>
            <w:tcW w:w="900" w:type="dxa"/>
            <w:shd w:val="clear" w:color="auto" w:fill="auto"/>
          </w:tcPr>
          <w:p w14:paraId="1A168C56" w14:textId="72E4A06F" w:rsidR="0022730B" w:rsidRPr="005204E6" w:rsidRDefault="00A11CEA" w:rsidP="00960200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810" w:type="dxa"/>
            <w:shd w:val="clear" w:color="auto" w:fill="auto"/>
          </w:tcPr>
          <w:p w14:paraId="6E128AC4" w14:textId="359BE89D" w:rsidR="0022730B" w:rsidRPr="005204E6" w:rsidRDefault="004E256E" w:rsidP="00960200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204E6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990" w:type="dxa"/>
            <w:shd w:val="clear" w:color="auto" w:fill="auto"/>
          </w:tcPr>
          <w:p w14:paraId="58628500" w14:textId="65DED87A" w:rsidR="0022730B" w:rsidRPr="005204E6" w:rsidRDefault="00A11CEA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455</w:t>
            </w:r>
          </w:p>
        </w:tc>
        <w:tc>
          <w:tcPr>
            <w:tcW w:w="270" w:type="dxa"/>
            <w:shd w:val="clear" w:color="auto" w:fill="auto"/>
          </w:tcPr>
          <w:p w14:paraId="56953E52" w14:textId="77777777" w:rsidR="0022730B" w:rsidRPr="005204E6" w:rsidRDefault="0022730B" w:rsidP="00960200">
            <w:pPr>
              <w:tabs>
                <w:tab w:val="left" w:pos="1152"/>
              </w:tabs>
              <w:spacing w:line="340" w:lineRule="exact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684AA27" w14:textId="5BC87DA5" w:rsidR="0022730B" w:rsidRPr="005204E6" w:rsidRDefault="004E256E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04E6">
              <w:rPr>
                <w:rFonts w:ascii="Angsana New" w:hAnsi="Angsana New"/>
                <w:sz w:val="30"/>
                <w:szCs w:val="30"/>
              </w:rPr>
              <w:t>389</w:t>
            </w:r>
          </w:p>
        </w:tc>
        <w:tc>
          <w:tcPr>
            <w:tcW w:w="900" w:type="dxa"/>
            <w:shd w:val="clear" w:color="auto" w:fill="auto"/>
          </w:tcPr>
          <w:p w14:paraId="1A807642" w14:textId="5A509578" w:rsidR="0022730B" w:rsidRPr="005204E6" w:rsidRDefault="00A11CEA" w:rsidP="00094423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900" w:type="dxa"/>
            <w:shd w:val="clear" w:color="auto" w:fill="auto"/>
          </w:tcPr>
          <w:p w14:paraId="4D457E85" w14:textId="20F87ECB" w:rsidR="0022730B" w:rsidRPr="005204E6" w:rsidRDefault="004E256E" w:rsidP="00094423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204E6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857" w:type="dxa"/>
            <w:shd w:val="clear" w:color="auto" w:fill="auto"/>
          </w:tcPr>
          <w:p w14:paraId="7E138529" w14:textId="579B339E" w:rsidR="0022730B" w:rsidRPr="005204E6" w:rsidRDefault="00A11CEA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1,922</w:t>
            </w:r>
          </w:p>
        </w:tc>
        <w:tc>
          <w:tcPr>
            <w:tcW w:w="236" w:type="dxa"/>
            <w:shd w:val="clear" w:color="auto" w:fill="auto"/>
          </w:tcPr>
          <w:p w14:paraId="4DE875B9" w14:textId="77777777" w:rsidR="0022730B" w:rsidRPr="00672D4D" w:rsidRDefault="0022730B" w:rsidP="00960200">
            <w:pPr>
              <w:tabs>
                <w:tab w:val="clear" w:pos="227"/>
                <w:tab w:val="clear" w:pos="680"/>
                <w:tab w:val="left" w:pos="522"/>
                <w:tab w:val="left" w:pos="1152"/>
              </w:tabs>
              <w:spacing w:line="340" w:lineRule="exact"/>
              <w:ind w:right="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4" w:type="dxa"/>
            <w:shd w:val="clear" w:color="auto" w:fill="auto"/>
          </w:tcPr>
          <w:p w14:paraId="69F90F8C" w14:textId="63D1F0C4" w:rsidR="0022730B" w:rsidRPr="00672D4D" w:rsidRDefault="004E256E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971</w:t>
            </w:r>
          </w:p>
        </w:tc>
      </w:tr>
      <w:tr w:rsidR="0022730B" w:rsidRPr="00672D4D" w14:paraId="6AC8F50D" w14:textId="77777777" w:rsidTr="00301EB7">
        <w:tc>
          <w:tcPr>
            <w:tcW w:w="1393" w:type="dxa"/>
            <w:shd w:val="clear" w:color="auto" w:fill="auto"/>
          </w:tcPr>
          <w:p w14:paraId="46A554DB" w14:textId="77777777" w:rsidR="0022730B" w:rsidRPr="00672D4D" w:rsidRDefault="0022730B" w:rsidP="0096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spacing w:line="340" w:lineRule="exact"/>
              <w:ind w:right="389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72D4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เยน</w:t>
            </w:r>
          </w:p>
        </w:tc>
        <w:tc>
          <w:tcPr>
            <w:tcW w:w="900" w:type="dxa"/>
            <w:shd w:val="clear" w:color="auto" w:fill="auto"/>
          </w:tcPr>
          <w:p w14:paraId="4FB533AB" w14:textId="47EBA95A" w:rsidR="0022730B" w:rsidRPr="005204E6" w:rsidRDefault="00A11CEA" w:rsidP="00960200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810" w:type="dxa"/>
            <w:shd w:val="clear" w:color="auto" w:fill="auto"/>
          </w:tcPr>
          <w:p w14:paraId="758C065A" w14:textId="699D56A6" w:rsidR="0022730B" w:rsidRPr="005204E6" w:rsidRDefault="004E256E" w:rsidP="00960200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204E6">
              <w:rPr>
                <w:rFonts w:ascii="Angsana New" w:hAnsi="Angsana New"/>
                <w:sz w:val="30"/>
                <w:szCs w:val="30"/>
              </w:rPr>
              <w:t>117</w:t>
            </w:r>
          </w:p>
        </w:tc>
        <w:tc>
          <w:tcPr>
            <w:tcW w:w="990" w:type="dxa"/>
            <w:shd w:val="clear" w:color="auto" w:fill="auto"/>
          </w:tcPr>
          <w:p w14:paraId="17DCA5BB" w14:textId="3123A600" w:rsidR="0022730B" w:rsidRPr="005204E6" w:rsidRDefault="00A11CEA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14:paraId="06CEB44E" w14:textId="77777777" w:rsidR="0022730B" w:rsidRPr="005204E6" w:rsidRDefault="0022730B" w:rsidP="00960200">
            <w:pPr>
              <w:tabs>
                <w:tab w:val="left" w:pos="1152"/>
              </w:tabs>
              <w:spacing w:line="340" w:lineRule="exact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2E7BEBF" w14:textId="7CBB295C" w:rsidR="0022730B" w:rsidRPr="005204E6" w:rsidRDefault="004E256E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204E6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900" w:type="dxa"/>
            <w:shd w:val="clear" w:color="auto" w:fill="auto"/>
          </w:tcPr>
          <w:p w14:paraId="4F8D77E2" w14:textId="6083142D" w:rsidR="0022730B" w:rsidRPr="005204E6" w:rsidRDefault="00A11CEA" w:rsidP="00094423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2,482</w:t>
            </w:r>
          </w:p>
        </w:tc>
        <w:tc>
          <w:tcPr>
            <w:tcW w:w="900" w:type="dxa"/>
            <w:shd w:val="clear" w:color="auto" w:fill="auto"/>
          </w:tcPr>
          <w:p w14:paraId="013CF26C" w14:textId="23207B8C" w:rsidR="0022730B" w:rsidRPr="005204E6" w:rsidRDefault="004E256E" w:rsidP="00094423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204E6">
              <w:rPr>
                <w:rFonts w:ascii="Angsana New" w:hAnsi="Angsana New"/>
                <w:sz w:val="30"/>
                <w:szCs w:val="30"/>
              </w:rPr>
              <w:t>404</w:t>
            </w:r>
          </w:p>
        </w:tc>
        <w:tc>
          <w:tcPr>
            <w:tcW w:w="857" w:type="dxa"/>
            <w:shd w:val="clear" w:color="auto" w:fill="auto"/>
          </w:tcPr>
          <w:p w14:paraId="1A2CBA21" w14:textId="78182443" w:rsidR="0022730B" w:rsidRPr="005204E6" w:rsidRDefault="00A11CEA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724</w:t>
            </w:r>
          </w:p>
        </w:tc>
        <w:tc>
          <w:tcPr>
            <w:tcW w:w="236" w:type="dxa"/>
            <w:shd w:val="clear" w:color="auto" w:fill="auto"/>
          </w:tcPr>
          <w:p w14:paraId="40ED53DD" w14:textId="77777777" w:rsidR="0022730B" w:rsidRPr="00672D4D" w:rsidRDefault="0022730B" w:rsidP="00960200">
            <w:pPr>
              <w:tabs>
                <w:tab w:val="clear" w:pos="227"/>
              </w:tabs>
              <w:spacing w:line="34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6BB71C63" w14:textId="51ADB6E8" w:rsidR="0022730B" w:rsidRPr="00672D4D" w:rsidRDefault="004E256E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124</w:t>
            </w:r>
          </w:p>
        </w:tc>
      </w:tr>
      <w:tr w:rsidR="0022730B" w:rsidRPr="00672D4D" w14:paraId="002F6430" w14:textId="77777777" w:rsidTr="00301EB7">
        <w:tc>
          <w:tcPr>
            <w:tcW w:w="1393" w:type="dxa"/>
            <w:shd w:val="clear" w:color="auto" w:fill="auto"/>
          </w:tcPr>
          <w:p w14:paraId="3A6DF3ED" w14:textId="77777777" w:rsidR="0022730B" w:rsidRPr="00672D4D" w:rsidRDefault="0022730B" w:rsidP="0096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spacing w:line="340" w:lineRule="exact"/>
              <w:ind w:right="389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72D4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อื่นๆ</w:t>
            </w:r>
          </w:p>
        </w:tc>
        <w:tc>
          <w:tcPr>
            <w:tcW w:w="900" w:type="dxa"/>
            <w:shd w:val="clear" w:color="auto" w:fill="auto"/>
          </w:tcPr>
          <w:p w14:paraId="27339CD9" w14:textId="77777777" w:rsidR="0022730B" w:rsidRPr="005204E6" w:rsidRDefault="0022730B" w:rsidP="00960200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214EAD5" w14:textId="77777777" w:rsidR="0022730B" w:rsidRPr="005204E6" w:rsidRDefault="0022730B" w:rsidP="00960200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781911E" w14:textId="3FA41422" w:rsidR="0022730B" w:rsidRPr="005204E6" w:rsidRDefault="00A11CEA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390</w:t>
            </w:r>
          </w:p>
        </w:tc>
        <w:tc>
          <w:tcPr>
            <w:tcW w:w="270" w:type="dxa"/>
            <w:shd w:val="clear" w:color="auto" w:fill="auto"/>
          </w:tcPr>
          <w:p w14:paraId="40A91E64" w14:textId="77777777" w:rsidR="0022730B" w:rsidRPr="005204E6" w:rsidRDefault="0022730B" w:rsidP="00960200">
            <w:pPr>
              <w:tabs>
                <w:tab w:val="left" w:pos="1152"/>
              </w:tabs>
              <w:spacing w:line="340" w:lineRule="exact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2FFC1DD" w14:textId="1C74ACBD" w:rsidR="0022730B" w:rsidRPr="005204E6" w:rsidRDefault="004E256E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04E6">
              <w:rPr>
                <w:rFonts w:ascii="Angsana New" w:hAnsi="Angsana New"/>
                <w:sz w:val="30"/>
                <w:szCs w:val="30"/>
              </w:rPr>
              <w:t>111</w:t>
            </w:r>
          </w:p>
        </w:tc>
        <w:tc>
          <w:tcPr>
            <w:tcW w:w="900" w:type="dxa"/>
            <w:shd w:val="clear" w:color="auto" w:fill="auto"/>
          </w:tcPr>
          <w:p w14:paraId="18BD0578" w14:textId="77777777" w:rsidR="0022730B" w:rsidRPr="005204E6" w:rsidRDefault="0022730B" w:rsidP="00960200">
            <w:pPr>
              <w:tabs>
                <w:tab w:val="clear" w:pos="227"/>
              </w:tabs>
              <w:spacing w:line="34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6877954" w14:textId="77777777" w:rsidR="0022730B" w:rsidRPr="005204E6" w:rsidRDefault="0022730B" w:rsidP="00960200">
            <w:pPr>
              <w:tabs>
                <w:tab w:val="clear" w:pos="227"/>
              </w:tabs>
              <w:spacing w:line="34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14:paraId="36464FDA" w14:textId="513425CF" w:rsidR="0022730B" w:rsidRPr="005204E6" w:rsidRDefault="00A11CEA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36" w:type="dxa"/>
            <w:shd w:val="clear" w:color="auto" w:fill="auto"/>
          </w:tcPr>
          <w:p w14:paraId="42722AD9" w14:textId="77777777" w:rsidR="0022730B" w:rsidRPr="00672D4D" w:rsidRDefault="0022730B" w:rsidP="00960200">
            <w:pPr>
              <w:tabs>
                <w:tab w:val="clear" w:pos="227"/>
              </w:tabs>
              <w:spacing w:line="34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30E299B4" w14:textId="010D017A" w:rsidR="0022730B" w:rsidRPr="00672D4D" w:rsidRDefault="004E256E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84</w:t>
            </w:r>
          </w:p>
        </w:tc>
      </w:tr>
      <w:tr w:rsidR="0022730B" w:rsidRPr="00300257" w14:paraId="4D47C7D4" w14:textId="77777777" w:rsidTr="00301EB7">
        <w:tc>
          <w:tcPr>
            <w:tcW w:w="1393" w:type="dxa"/>
            <w:shd w:val="clear" w:color="auto" w:fill="auto"/>
          </w:tcPr>
          <w:p w14:paraId="35233817" w14:textId="77777777" w:rsidR="0022730B" w:rsidRPr="00672D4D" w:rsidRDefault="0022730B" w:rsidP="0096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spacing w:line="340" w:lineRule="exact"/>
              <w:ind w:right="38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672D4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14:paraId="232B9C1B" w14:textId="77777777" w:rsidR="0022730B" w:rsidRPr="005204E6" w:rsidRDefault="0022730B" w:rsidP="00960200">
            <w:pPr>
              <w:tabs>
                <w:tab w:val="clear" w:pos="227"/>
              </w:tabs>
              <w:spacing w:line="340" w:lineRule="exact"/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B108030" w14:textId="77777777" w:rsidR="0022730B" w:rsidRPr="005204E6" w:rsidRDefault="0022730B" w:rsidP="00960200">
            <w:pPr>
              <w:tabs>
                <w:tab w:val="clear" w:pos="227"/>
              </w:tabs>
              <w:spacing w:line="340" w:lineRule="exact"/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129D1D" w14:textId="48C19ADC" w:rsidR="0022730B" w:rsidRPr="005204E6" w:rsidRDefault="00C34F3A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11CEA">
              <w:rPr>
                <w:rFonts w:ascii="Angsana New" w:hAnsi="Angsana New"/>
                <w:b/>
                <w:bCs/>
                <w:sz w:val="30"/>
                <w:szCs w:val="30"/>
              </w:rPr>
              <w:t>9,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598</w:t>
            </w:r>
          </w:p>
        </w:tc>
        <w:tc>
          <w:tcPr>
            <w:tcW w:w="270" w:type="dxa"/>
            <w:shd w:val="clear" w:color="auto" w:fill="auto"/>
          </w:tcPr>
          <w:p w14:paraId="1C2215B0" w14:textId="77777777" w:rsidR="0022730B" w:rsidRPr="005204E6" w:rsidRDefault="0022730B" w:rsidP="00960200">
            <w:pPr>
              <w:tabs>
                <w:tab w:val="left" w:pos="1152"/>
              </w:tabs>
              <w:spacing w:line="340" w:lineRule="exact"/>
              <w:ind w:right="3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A6C499" w14:textId="47EE1723" w:rsidR="0022730B" w:rsidRPr="005204E6" w:rsidRDefault="004E256E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04E6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="0022730B" w:rsidRPr="005204E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204E6">
              <w:rPr>
                <w:rFonts w:ascii="Angsana New" w:hAnsi="Angsana New"/>
                <w:b/>
                <w:bCs/>
                <w:sz w:val="30"/>
                <w:szCs w:val="30"/>
              </w:rPr>
              <w:t>297</w:t>
            </w:r>
          </w:p>
        </w:tc>
        <w:tc>
          <w:tcPr>
            <w:tcW w:w="900" w:type="dxa"/>
            <w:shd w:val="clear" w:color="auto" w:fill="auto"/>
          </w:tcPr>
          <w:p w14:paraId="32D0FC3F" w14:textId="77777777" w:rsidR="0022730B" w:rsidRPr="005204E6" w:rsidRDefault="0022730B" w:rsidP="00960200">
            <w:pPr>
              <w:tabs>
                <w:tab w:val="clear" w:pos="227"/>
                <w:tab w:val="clear" w:pos="680"/>
                <w:tab w:val="left" w:pos="522"/>
                <w:tab w:val="left" w:pos="1152"/>
              </w:tabs>
              <w:spacing w:line="340" w:lineRule="exact"/>
              <w:ind w:right="1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669CE7D" w14:textId="77777777" w:rsidR="0022730B" w:rsidRPr="005204E6" w:rsidRDefault="0022730B" w:rsidP="00960200">
            <w:pPr>
              <w:tabs>
                <w:tab w:val="clear" w:pos="227"/>
                <w:tab w:val="clear" w:pos="680"/>
                <w:tab w:val="left" w:pos="522"/>
                <w:tab w:val="left" w:pos="1152"/>
              </w:tabs>
              <w:spacing w:line="340" w:lineRule="exact"/>
              <w:ind w:right="1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233D77" w14:textId="589B5F9F" w:rsidR="0022730B" w:rsidRPr="005204E6" w:rsidRDefault="00A11CEA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13,507</w:t>
            </w:r>
          </w:p>
        </w:tc>
        <w:tc>
          <w:tcPr>
            <w:tcW w:w="236" w:type="dxa"/>
            <w:shd w:val="clear" w:color="auto" w:fill="auto"/>
          </w:tcPr>
          <w:p w14:paraId="06F9F6F2" w14:textId="77777777" w:rsidR="0022730B" w:rsidRPr="00672D4D" w:rsidRDefault="0022730B" w:rsidP="00960200">
            <w:pPr>
              <w:tabs>
                <w:tab w:val="clear" w:pos="227"/>
              </w:tabs>
              <w:spacing w:line="340" w:lineRule="exact"/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834701" w14:textId="4C090BF0" w:rsidR="0022730B" w:rsidRPr="00300257" w:rsidRDefault="004E256E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56E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22730B" w:rsidRPr="00672D4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56E">
              <w:rPr>
                <w:rFonts w:ascii="Angsana New" w:hAnsi="Angsana New"/>
                <w:b/>
                <w:bCs/>
                <w:sz w:val="30"/>
                <w:szCs w:val="30"/>
              </w:rPr>
              <w:t>513</w:t>
            </w:r>
          </w:p>
        </w:tc>
      </w:tr>
    </w:tbl>
    <w:p w14:paraId="13C9864D" w14:textId="77777777" w:rsidR="00A31559" w:rsidRDefault="00A31559" w:rsidP="00A31559">
      <w:pPr>
        <w:pStyle w:val="a1"/>
        <w:tabs>
          <w:tab w:val="clear" w:pos="360"/>
          <w:tab w:val="clear" w:pos="720"/>
          <w:tab w:val="clear" w:pos="1080"/>
          <w:tab w:val="left" w:pos="-2250"/>
        </w:tabs>
        <w:spacing w:line="240" w:lineRule="atLeast"/>
        <w:ind w:left="907"/>
        <w:jc w:val="thaiDistribute"/>
        <w:rPr>
          <w:rFonts w:ascii="Angsana New" w:hAnsi="Angsana New"/>
          <w:sz w:val="30"/>
          <w:szCs w:val="30"/>
          <w:cs/>
        </w:rPr>
      </w:pPr>
    </w:p>
    <w:p w14:paraId="55CA0162" w14:textId="3B5DEEF6" w:rsidR="00E11425" w:rsidRDefault="00C31C00" w:rsidP="00A31559">
      <w:pPr>
        <w:pStyle w:val="a1"/>
        <w:tabs>
          <w:tab w:val="clear" w:pos="360"/>
          <w:tab w:val="clear" w:pos="720"/>
          <w:tab w:val="clear" w:pos="1080"/>
          <w:tab w:val="left" w:pos="-2250"/>
        </w:tabs>
        <w:spacing w:line="240" w:lineRule="atLeast"/>
        <w:ind w:left="90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4121E">
        <w:rPr>
          <w:rFonts w:ascii="Angsana New" w:hAnsi="Angsana New"/>
          <w:sz w:val="30"/>
          <w:szCs w:val="30"/>
          <w:cs/>
        </w:rPr>
        <w:t>สัญญาดังกล่าวจะทยอยครบกำหนดภายในเดือน</w:t>
      </w:r>
      <w:r w:rsidR="00A11CEA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A11CEA">
        <w:rPr>
          <w:rFonts w:ascii="Angsana New" w:hAnsi="Angsana New"/>
          <w:sz w:val="30"/>
          <w:szCs w:val="30"/>
          <w:lang w:val="en-US"/>
        </w:rPr>
        <w:t>2563</w:t>
      </w:r>
      <w:r w:rsidR="00DB1045" w:rsidRPr="00D4121E">
        <w:rPr>
          <w:rFonts w:ascii="Angsana New" w:hAnsi="Angsana New"/>
          <w:sz w:val="30"/>
          <w:szCs w:val="30"/>
          <w:cs/>
        </w:rPr>
        <w:t xml:space="preserve"> </w:t>
      </w:r>
      <w:r w:rsidRPr="00D4121E">
        <w:rPr>
          <w:rFonts w:ascii="Angsana New" w:hAnsi="Angsana New"/>
          <w:i/>
          <w:iCs/>
          <w:sz w:val="30"/>
          <w:szCs w:val="30"/>
          <w:cs/>
        </w:rPr>
        <w:t>(</w:t>
      </w:r>
      <w:r w:rsidR="004E256E" w:rsidRPr="004E256E">
        <w:rPr>
          <w:rFonts w:ascii="Angsana New" w:hAnsi="Angsana New"/>
          <w:i/>
          <w:iCs/>
          <w:sz w:val="30"/>
          <w:szCs w:val="30"/>
          <w:lang w:val="en-US"/>
        </w:rPr>
        <w:t>25</w:t>
      </w:r>
      <w:r w:rsidR="004E256E" w:rsidRPr="004E256E">
        <w:rPr>
          <w:rFonts w:ascii="Angsana New" w:hAnsi="Angsana New" w:hint="cs"/>
          <w:i/>
          <w:iCs/>
          <w:sz w:val="30"/>
          <w:szCs w:val="30"/>
          <w:lang w:val="en-US"/>
        </w:rPr>
        <w:t>60</w:t>
      </w:r>
      <w:r w:rsidRPr="00D4121E">
        <w:rPr>
          <w:rFonts w:ascii="Angsana New" w:hAnsi="Angsana New"/>
          <w:i/>
          <w:iCs/>
          <w:sz w:val="30"/>
          <w:szCs w:val="30"/>
          <w:cs/>
        </w:rPr>
        <w:t>:</w:t>
      </w:r>
      <w:r w:rsidR="003350F1" w:rsidRPr="00D4121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D4121E">
        <w:rPr>
          <w:rFonts w:ascii="Angsana New" w:hAnsi="Angsana New"/>
          <w:i/>
          <w:iCs/>
          <w:sz w:val="30"/>
          <w:szCs w:val="30"/>
          <w:cs/>
        </w:rPr>
        <w:t>ครบกำหนดภายในเดือน</w:t>
      </w:r>
      <w:r w:rsidR="00364E8C">
        <w:rPr>
          <w:rFonts w:ascii="Angsana New" w:hAnsi="Angsana New" w:hint="cs"/>
          <w:i/>
          <w:iCs/>
          <w:sz w:val="30"/>
          <w:szCs w:val="30"/>
          <w:cs/>
        </w:rPr>
        <w:t>มิถุนายน</w:t>
      </w:r>
      <w:r w:rsidR="008659A2" w:rsidRPr="00D4121E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i/>
          <w:iCs/>
          <w:sz w:val="30"/>
          <w:szCs w:val="30"/>
          <w:lang w:val="en-US"/>
        </w:rPr>
        <w:t>256</w:t>
      </w:r>
      <w:r w:rsidR="004E256E" w:rsidRPr="004E256E">
        <w:rPr>
          <w:rFonts w:ascii="Angsana New" w:hAnsi="Angsana New" w:hint="cs"/>
          <w:i/>
          <w:iCs/>
          <w:sz w:val="30"/>
          <w:szCs w:val="30"/>
          <w:lang w:val="en-US"/>
        </w:rPr>
        <w:t>2</w:t>
      </w:r>
      <w:r w:rsidRPr="00D4121E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41A3DF9F" w14:textId="77777777" w:rsidR="00ED03AC" w:rsidRPr="00A31559" w:rsidRDefault="00ED03AC" w:rsidP="00ED03AC">
      <w:pPr>
        <w:pStyle w:val="a1"/>
        <w:tabs>
          <w:tab w:val="clear" w:pos="360"/>
          <w:tab w:val="clear" w:pos="720"/>
          <w:tab w:val="clear" w:pos="1080"/>
          <w:tab w:val="left" w:pos="-2250"/>
        </w:tabs>
        <w:spacing w:line="240" w:lineRule="atLeast"/>
        <w:ind w:left="90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0ED448C" w14:textId="0D810B62" w:rsidR="00380979" w:rsidRDefault="008222C3" w:rsidP="00882BB7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893"/>
        <w:jc w:val="thaiDistribute"/>
        <w:rPr>
          <w:rFonts w:ascii="Angsana New" w:hAnsi="Angsana New"/>
          <w:i/>
          <w:iCs/>
          <w:sz w:val="30"/>
          <w:szCs w:val="30"/>
        </w:rPr>
      </w:pPr>
      <w:r w:rsidRPr="007B3625">
        <w:rPr>
          <w:rFonts w:ascii="Angsana New" w:hAnsi="Angsana New"/>
          <w:sz w:val="30"/>
          <w:szCs w:val="30"/>
          <w:cs/>
        </w:rPr>
        <w:t>กลุ่มบริษัทได้ทำสัญญาเพื่อบริหารความเสี่ยงทางด้านราคา</w:t>
      </w:r>
      <w:r w:rsidR="000E7183" w:rsidRPr="007B3625">
        <w:rPr>
          <w:rFonts w:ascii="Angsana New" w:hAnsi="Angsana New"/>
          <w:sz w:val="30"/>
          <w:szCs w:val="30"/>
          <w:cs/>
        </w:rPr>
        <w:t>วัตถุดิบและ</w:t>
      </w:r>
      <w:r w:rsidRPr="007B3625">
        <w:rPr>
          <w:rFonts w:ascii="Angsana New" w:hAnsi="Angsana New"/>
          <w:sz w:val="30"/>
          <w:szCs w:val="30"/>
          <w:cs/>
        </w:rPr>
        <w:t>พลังงานกับธนาคารในประเทศและ</w:t>
      </w:r>
      <w:r w:rsidRPr="0003128C">
        <w:rPr>
          <w:rFonts w:ascii="Angsana New" w:hAnsi="Angsana New"/>
          <w:spacing w:val="2"/>
          <w:sz w:val="30"/>
          <w:szCs w:val="30"/>
          <w:cs/>
        </w:rPr>
        <w:t>ธนาคารต่างประเทศหลายแห่ง</w:t>
      </w:r>
      <w:r w:rsidR="003350F1" w:rsidRPr="0003128C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03128C">
        <w:rPr>
          <w:rFonts w:ascii="Angsana New" w:hAnsi="Angsana New"/>
          <w:spacing w:val="2"/>
          <w:sz w:val="30"/>
          <w:szCs w:val="30"/>
          <w:cs/>
        </w:rPr>
        <w:t>มูลค่าตามสัญญาสุทธิ</w:t>
      </w:r>
      <w:r w:rsidR="003350F1" w:rsidRPr="0003128C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A11CEA" w:rsidRPr="0003128C">
        <w:rPr>
          <w:rFonts w:ascii="Angsana New" w:hAnsi="Angsana New"/>
          <w:spacing w:val="2"/>
          <w:sz w:val="30"/>
          <w:szCs w:val="30"/>
        </w:rPr>
        <w:t xml:space="preserve">42 </w:t>
      </w:r>
      <w:r w:rsidRPr="0003128C">
        <w:rPr>
          <w:rFonts w:ascii="Angsana New" w:hAnsi="Angsana New"/>
          <w:spacing w:val="2"/>
          <w:sz w:val="30"/>
          <w:szCs w:val="30"/>
          <w:cs/>
        </w:rPr>
        <w:t>ล้าน</w:t>
      </w:r>
      <w:r w:rsidR="006163CF" w:rsidRPr="0003128C">
        <w:rPr>
          <w:rFonts w:ascii="Angsana New" w:hAnsi="Angsana New"/>
          <w:spacing w:val="2"/>
          <w:sz w:val="30"/>
          <w:szCs w:val="30"/>
          <w:cs/>
        </w:rPr>
        <w:t>ดอลลาร์สหรัฐ</w:t>
      </w:r>
      <w:r w:rsidR="003350F1" w:rsidRPr="0003128C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03128C">
        <w:rPr>
          <w:rFonts w:ascii="Angsana New" w:hAnsi="Angsana New"/>
          <w:spacing w:val="2"/>
          <w:sz w:val="30"/>
          <w:szCs w:val="30"/>
          <w:cs/>
        </w:rPr>
        <w:t>หรือเทียบเท่าเงินบาทจำนวน</w:t>
      </w:r>
      <w:r w:rsidR="003350F1" w:rsidRPr="0003128C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A11CEA" w:rsidRPr="0003128C">
        <w:rPr>
          <w:rFonts w:ascii="Angsana New" w:hAnsi="Angsana New"/>
          <w:spacing w:val="2"/>
          <w:sz w:val="30"/>
          <w:szCs w:val="30"/>
        </w:rPr>
        <w:t>1,364</w:t>
      </w:r>
      <w:r w:rsidR="00740C47" w:rsidRPr="0003128C">
        <w:rPr>
          <w:rFonts w:ascii="Angsana New" w:hAnsi="Angsana New"/>
          <w:spacing w:val="2"/>
          <w:sz w:val="30"/>
          <w:szCs w:val="30"/>
        </w:rPr>
        <w:t xml:space="preserve"> </w:t>
      </w:r>
      <w:r w:rsidRPr="009F4A00">
        <w:rPr>
          <w:rFonts w:ascii="Angsana New" w:hAnsi="Angsana New"/>
          <w:spacing w:val="2"/>
          <w:sz w:val="30"/>
          <w:szCs w:val="30"/>
          <w:cs/>
        </w:rPr>
        <w:t>ล้านบาท</w:t>
      </w:r>
      <w:r w:rsidR="000E7183" w:rsidRPr="00D26435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</w:t>
      </w:r>
      <w:r w:rsidRPr="00D26435">
        <w:rPr>
          <w:rFonts w:ascii="Angsana New" w:hAnsi="Angsana New"/>
          <w:i/>
          <w:iCs/>
          <w:spacing w:val="2"/>
          <w:sz w:val="30"/>
          <w:szCs w:val="30"/>
        </w:rPr>
        <w:t>(</w:t>
      </w:r>
      <w:r w:rsidR="004E256E" w:rsidRPr="00D26435">
        <w:rPr>
          <w:rFonts w:ascii="Angsana New" w:hAnsi="Angsana New"/>
          <w:i/>
          <w:iCs/>
          <w:spacing w:val="2"/>
          <w:sz w:val="30"/>
          <w:szCs w:val="30"/>
        </w:rPr>
        <w:t>2560</w:t>
      </w:r>
      <w:r w:rsidRPr="00D26435">
        <w:rPr>
          <w:rFonts w:ascii="Angsana New" w:hAnsi="Angsana New"/>
          <w:i/>
          <w:iCs/>
          <w:spacing w:val="2"/>
          <w:sz w:val="30"/>
          <w:szCs w:val="30"/>
        </w:rPr>
        <w:t>:</w:t>
      </w:r>
      <w:r w:rsidR="003350F1" w:rsidRPr="00D26435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</w:t>
      </w:r>
      <w:r w:rsidR="004E256E" w:rsidRPr="00D26435">
        <w:rPr>
          <w:rFonts w:ascii="Angsana New" w:hAnsi="Angsana New"/>
          <w:i/>
          <w:iCs/>
          <w:spacing w:val="2"/>
          <w:sz w:val="30"/>
          <w:szCs w:val="30"/>
        </w:rPr>
        <w:t>2</w:t>
      </w:r>
      <w:r w:rsidR="003350F1" w:rsidRPr="00D26435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</w:t>
      </w:r>
      <w:r w:rsidRPr="00D26435">
        <w:rPr>
          <w:rFonts w:ascii="Angsana New" w:hAnsi="Angsana New"/>
          <w:i/>
          <w:iCs/>
          <w:spacing w:val="2"/>
          <w:sz w:val="30"/>
          <w:szCs w:val="30"/>
          <w:cs/>
        </w:rPr>
        <w:t>ล้าน</w:t>
      </w:r>
      <w:r w:rsidR="006163CF" w:rsidRPr="00D26435">
        <w:rPr>
          <w:rFonts w:ascii="Angsana New" w:hAnsi="Angsana New"/>
          <w:i/>
          <w:iCs/>
          <w:spacing w:val="2"/>
          <w:sz w:val="30"/>
          <w:szCs w:val="30"/>
          <w:cs/>
        </w:rPr>
        <w:t>ดอลลาร์สหรัฐ</w:t>
      </w:r>
      <w:r w:rsidR="003350F1" w:rsidRPr="00D26435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</w:t>
      </w:r>
      <w:r w:rsidRPr="00D26435">
        <w:rPr>
          <w:rFonts w:ascii="Angsana New" w:hAnsi="Angsana New"/>
          <w:i/>
          <w:iCs/>
          <w:spacing w:val="2"/>
          <w:sz w:val="30"/>
          <w:szCs w:val="30"/>
          <w:cs/>
        </w:rPr>
        <w:t>หรือเทียบเท่าเงินบาทจำนวน</w:t>
      </w:r>
      <w:r w:rsidR="003350F1" w:rsidRPr="00D26435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</w:t>
      </w:r>
      <w:r w:rsidR="004E256E" w:rsidRPr="00D26435">
        <w:rPr>
          <w:rFonts w:ascii="Angsana New" w:hAnsi="Angsana New"/>
          <w:i/>
          <w:iCs/>
          <w:spacing w:val="2"/>
          <w:sz w:val="30"/>
          <w:szCs w:val="30"/>
        </w:rPr>
        <w:t>68</w:t>
      </w:r>
      <w:r w:rsidR="003350F1" w:rsidRPr="00D26435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</w:t>
      </w:r>
      <w:r w:rsidRPr="00D26435">
        <w:rPr>
          <w:rFonts w:ascii="Angsana New" w:hAnsi="Angsana New"/>
          <w:i/>
          <w:iCs/>
          <w:spacing w:val="2"/>
          <w:sz w:val="30"/>
          <w:szCs w:val="30"/>
          <w:cs/>
        </w:rPr>
        <w:t>ล้านบาท</w:t>
      </w:r>
      <w:r w:rsidRPr="00D26435">
        <w:rPr>
          <w:rFonts w:ascii="Angsana New" w:hAnsi="Angsana New"/>
          <w:i/>
          <w:iCs/>
          <w:spacing w:val="2"/>
          <w:sz w:val="30"/>
          <w:szCs w:val="30"/>
        </w:rPr>
        <w:t>)</w:t>
      </w:r>
      <w:r w:rsidR="00952C88" w:rsidRPr="00D26435">
        <w:rPr>
          <w:rFonts w:ascii="Angsana New" w:hAnsi="Angsana New"/>
          <w:i/>
          <w:iCs/>
          <w:spacing w:val="2"/>
          <w:sz w:val="30"/>
          <w:szCs w:val="30"/>
        </w:rPr>
        <w:t xml:space="preserve"> </w:t>
      </w:r>
      <w:r w:rsidR="00952C88" w:rsidRPr="00D26435">
        <w:rPr>
          <w:rFonts w:ascii="Angsana New" w:hAnsi="Angsana New"/>
          <w:spacing w:val="2"/>
          <w:sz w:val="30"/>
          <w:szCs w:val="30"/>
          <w:cs/>
        </w:rPr>
        <w:t>โดยสัญญาดังกล่าวจะทยอย</w:t>
      </w:r>
      <w:r w:rsidR="00952C88" w:rsidRPr="007D5279">
        <w:rPr>
          <w:rFonts w:ascii="Angsana New" w:hAnsi="Angsana New"/>
          <w:sz w:val="30"/>
          <w:szCs w:val="30"/>
          <w:cs/>
        </w:rPr>
        <w:t>ครบกำหนดภายในเดือน</w:t>
      </w:r>
      <w:r w:rsidR="00A11CEA" w:rsidRPr="00A11CEA">
        <w:rPr>
          <w:rFonts w:ascii="Angsana New" w:hAnsi="Angsana New"/>
          <w:sz w:val="30"/>
          <w:szCs w:val="30"/>
          <w:cs/>
        </w:rPr>
        <w:t>ธันวาคม</w:t>
      </w:r>
      <w:r w:rsidR="00A11CEA" w:rsidRPr="00B756BA">
        <w:rPr>
          <w:rFonts w:ascii="Angsana New" w:hAnsi="Angsana New"/>
          <w:sz w:val="30"/>
          <w:szCs w:val="30"/>
          <w:cs/>
        </w:rPr>
        <w:t xml:space="preserve"> </w:t>
      </w:r>
      <w:r w:rsidR="00A11CEA" w:rsidRPr="00B756BA">
        <w:rPr>
          <w:rFonts w:ascii="Angsana New" w:hAnsi="Angsana New"/>
          <w:sz w:val="30"/>
          <w:szCs w:val="30"/>
        </w:rPr>
        <w:t xml:space="preserve">2562 </w:t>
      </w:r>
      <w:r w:rsidR="00952C88" w:rsidRPr="00B756BA">
        <w:rPr>
          <w:rFonts w:ascii="Angsana New" w:hAnsi="Angsana New"/>
          <w:i/>
          <w:iCs/>
          <w:sz w:val="30"/>
          <w:szCs w:val="30"/>
        </w:rPr>
        <w:t>(</w:t>
      </w:r>
      <w:r w:rsidR="004E256E" w:rsidRPr="007D5279">
        <w:rPr>
          <w:rFonts w:ascii="Angsana New" w:hAnsi="Angsana New"/>
          <w:i/>
          <w:iCs/>
          <w:sz w:val="30"/>
          <w:szCs w:val="30"/>
        </w:rPr>
        <w:t>2560</w:t>
      </w:r>
      <w:r w:rsidR="00952C88" w:rsidRPr="007D5279">
        <w:rPr>
          <w:rFonts w:ascii="Angsana New" w:hAnsi="Angsana New"/>
          <w:i/>
          <w:iCs/>
          <w:sz w:val="30"/>
          <w:szCs w:val="30"/>
        </w:rPr>
        <w:t>:</w:t>
      </w:r>
      <w:r w:rsidR="00952C88" w:rsidRPr="007D5279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 </w:t>
      </w:r>
      <w:r w:rsidR="00952C88" w:rsidRPr="007D5279">
        <w:rPr>
          <w:rFonts w:ascii="Angsana New" w:hAnsi="Angsana New"/>
          <w:i/>
          <w:iCs/>
          <w:sz w:val="30"/>
          <w:szCs w:val="30"/>
          <w:cs/>
        </w:rPr>
        <w:t xml:space="preserve">ครบกำหนดภายในเดือนธันวาคม </w:t>
      </w:r>
      <w:r w:rsidR="004E256E" w:rsidRPr="007D5279">
        <w:rPr>
          <w:rFonts w:ascii="Angsana New" w:hAnsi="Angsana New"/>
          <w:i/>
          <w:iCs/>
          <w:sz w:val="30"/>
          <w:szCs w:val="30"/>
        </w:rPr>
        <w:t>2561</w:t>
      </w:r>
      <w:r w:rsidR="00952C88" w:rsidRPr="007D5279">
        <w:rPr>
          <w:rFonts w:ascii="Angsana New" w:hAnsi="Angsana New"/>
          <w:i/>
          <w:iCs/>
          <w:sz w:val="30"/>
          <w:szCs w:val="30"/>
        </w:rPr>
        <w:t>)</w:t>
      </w:r>
    </w:p>
    <w:p w14:paraId="421B19F4" w14:textId="77777777" w:rsidR="007D5279" w:rsidRPr="002B080B" w:rsidRDefault="007D5279" w:rsidP="007B3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893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C4E595F" w14:textId="6F67A467" w:rsidR="008659A2" w:rsidRDefault="008659A2" w:rsidP="007B3625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893"/>
        <w:jc w:val="thaiDistribute"/>
        <w:rPr>
          <w:rFonts w:ascii="Angsana New" w:hAnsi="Angsana New"/>
          <w:sz w:val="30"/>
          <w:szCs w:val="30"/>
        </w:rPr>
      </w:pPr>
      <w:r w:rsidRPr="006E561F">
        <w:rPr>
          <w:rFonts w:ascii="Angsana New" w:hAnsi="Angsana New"/>
          <w:sz w:val="30"/>
          <w:szCs w:val="30"/>
          <w:cs/>
        </w:rPr>
        <w:t xml:space="preserve">บริษัทได้ทำสัญญากับผู้ให้บริการในประเทศ </w:t>
      </w:r>
      <w:r w:rsidR="004E256E" w:rsidRPr="004E256E">
        <w:rPr>
          <w:rFonts w:ascii="Angsana New" w:hAnsi="Angsana New"/>
          <w:sz w:val="30"/>
          <w:szCs w:val="30"/>
        </w:rPr>
        <w:t>2</w:t>
      </w:r>
      <w:r w:rsidRPr="006E561F">
        <w:rPr>
          <w:rFonts w:ascii="Angsana New" w:hAnsi="Angsana New"/>
          <w:sz w:val="30"/>
          <w:szCs w:val="30"/>
          <w:cs/>
        </w:rPr>
        <w:t xml:space="preserve"> ราย เพื่อให้บริการด้านเทคโนโลยีสารสนเทศแก่กลุ่มบริษัท </w:t>
      </w:r>
      <w:r w:rsidRPr="006E561F">
        <w:rPr>
          <w:rFonts w:ascii="Angsana New" w:hAnsi="Angsana New"/>
          <w:spacing w:val="4"/>
          <w:sz w:val="30"/>
          <w:szCs w:val="30"/>
          <w:cs/>
        </w:rPr>
        <w:t>มูลค่า</w:t>
      </w:r>
      <w:r w:rsidRPr="006E561F">
        <w:rPr>
          <w:rFonts w:ascii="Angsana New" w:hAnsi="Angsana New" w:hint="cs"/>
          <w:spacing w:val="4"/>
          <w:sz w:val="30"/>
          <w:szCs w:val="30"/>
          <w:cs/>
        </w:rPr>
        <w:t>ตาม</w:t>
      </w:r>
      <w:r w:rsidRPr="00D4121E">
        <w:rPr>
          <w:rFonts w:ascii="Angsana New" w:hAnsi="Angsana New" w:hint="cs"/>
          <w:spacing w:val="4"/>
          <w:sz w:val="30"/>
          <w:szCs w:val="30"/>
          <w:cs/>
        </w:rPr>
        <w:t>สัญญา</w:t>
      </w:r>
      <w:r w:rsidRPr="00D4121E">
        <w:rPr>
          <w:rFonts w:ascii="Angsana New" w:hAnsi="Angsana New"/>
          <w:spacing w:val="4"/>
          <w:sz w:val="30"/>
          <w:szCs w:val="30"/>
          <w:cs/>
        </w:rPr>
        <w:t xml:space="preserve">ประมาณ </w:t>
      </w:r>
      <w:r w:rsidR="004E256E" w:rsidRPr="004E256E">
        <w:rPr>
          <w:rFonts w:ascii="Angsana New" w:hAnsi="Angsana New"/>
          <w:spacing w:val="4"/>
          <w:sz w:val="30"/>
          <w:szCs w:val="30"/>
        </w:rPr>
        <w:t>6</w:t>
      </w:r>
      <w:r w:rsidRPr="00D4121E">
        <w:rPr>
          <w:rFonts w:ascii="Angsana New" w:hAnsi="Angsana New"/>
          <w:spacing w:val="4"/>
          <w:sz w:val="30"/>
          <w:szCs w:val="30"/>
          <w:cs/>
        </w:rPr>
        <w:t>,</w:t>
      </w:r>
      <w:r w:rsidR="004E256E" w:rsidRPr="004E256E">
        <w:rPr>
          <w:rFonts w:ascii="Angsana New" w:hAnsi="Angsana New"/>
          <w:spacing w:val="4"/>
          <w:sz w:val="30"/>
          <w:szCs w:val="30"/>
        </w:rPr>
        <w:t>500</w:t>
      </w:r>
      <w:r w:rsidRPr="00D4121E">
        <w:rPr>
          <w:rFonts w:ascii="Angsana New" w:hAnsi="Angsana New"/>
          <w:spacing w:val="4"/>
          <w:sz w:val="30"/>
          <w:szCs w:val="30"/>
          <w:cs/>
        </w:rPr>
        <w:t xml:space="preserve"> ล้านบาท ซึ่งสัญญาดังกล่าวมีระยะเวลา </w:t>
      </w:r>
      <w:r w:rsidR="004E256E" w:rsidRPr="004E256E">
        <w:rPr>
          <w:rFonts w:ascii="Angsana New" w:hAnsi="Angsana New"/>
          <w:spacing w:val="4"/>
          <w:sz w:val="30"/>
          <w:szCs w:val="30"/>
        </w:rPr>
        <w:t>7</w:t>
      </w:r>
      <w:r w:rsidRPr="00D4121E">
        <w:rPr>
          <w:rFonts w:ascii="Angsana New" w:hAnsi="Angsana New"/>
          <w:spacing w:val="4"/>
          <w:sz w:val="30"/>
          <w:szCs w:val="30"/>
          <w:cs/>
        </w:rPr>
        <w:t xml:space="preserve"> ปี</w:t>
      </w:r>
      <w:r w:rsidRPr="00D4121E">
        <w:rPr>
          <w:rFonts w:ascii="Angsana New" w:hAnsi="Angsana New" w:hint="cs"/>
          <w:spacing w:val="4"/>
          <w:sz w:val="30"/>
          <w:szCs w:val="30"/>
          <w:cs/>
        </w:rPr>
        <w:t xml:space="preserve"> โดยเริ่มมีผลตั้งแต่เดือน</w:t>
      </w:r>
      <w:r w:rsidRPr="0044271C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4E256E" w:rsidRPr="004E256E">
        <w:rPr>
          <w:rFonts w:ascii="Angsana New" w:hAnsi="Angsana New"/>
          <w:sz w:val="30"/>
          <w:szCs w:val="30"/>
        </w:rPr>
        <w:t>2559</w:t>
      </w:r>
    </w:p>
    <w:p w14:paraId="44650B4D" w14:textId="487B4DC8" w:rsidR="008659A2" w:rsidRPr="009F13F5" w:rsidRDefault="00E61E89" w:rsidP="00477AFC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893"/>
        <w:jc w:val="thaiDistribute"/>
        <w:rPr>
          <w:rFonts w:ascii="Angsana New" w:hAnsi="Angsana New"/>
          <w:vanish/>
          <w:sz w:val="30"/>
          <w:szCs w:val="30"/>
          <w:specVanish/>
        </w:rPr>
      </w:pPr>
      <w:r w:rsidRPr="009F13F5">
        <w:rPr>
          <w:rFonts w:ascii="Angsana New" w:hAnsi="Angsana New"/>
          <w:spacing w:val="4"/>
          <w:sz w:val="30"/>
          <w:szCs w:val="30"/>
          <w:cs/>
        </w:rPr>
        <w:lastRenderedPageBreak/>
        <w:t xml:space="preserve">ในระหว่างปี </w:t>
      </w:r>
      <w:r w:rsidR="004E256E" w:rsidRPr="009F13F5">
        <w:rPr>
          <w:rFonts w:ascii="Angsana New" w:hAnsi="Angsana New"/>
          <w:spacing w:val="4"/>
          <w:sz w:val="30"/>
          <w:szCs w:val="30"/>
        </w:rPr>
        <w:t>2561</w:t>
      </w:r>
      <w:r w:rsidRPr="009F13F5">
        <w:rPr>
          <w:rFonts w:ascii="Angsana New" w:hAnsi="Angsana New"/>
          <w:spacing w:val="4"/>
          <w:sz w:val="30"/>
          <w:szCs w:val="30"/>
        </w:rPr>
        <w:t xml:space="preserve"> </w:t>
      </w:r>
      <w:r w:rsidR="008659A2" w:rsidRPr="009F13F5">
        <w:rPr>
          <w:rFonts w:ascii="Angsana New" w:hAnsi="Angsana New"/>
          <w:spacing w:val="4"/>
          <w:sz w:val="30"/>
          <w:szCs w:val="30"/>
          <w:cs/>
        </w:rPr>
        <w:t>บริษัทย่อยแห่งหนึ่งได้ทำสัญญาซื้อวัตถุดิบ</w:t>
      </w:r>
      <w:r w:rsidR="00B35CFD" w:rsidRPr="009F13F5">
        <w:rPr>
          <w:rFonts w:ascii="Angsana New" w:hAnsi="Angsana New"/>
          <w:spacing w:val="4"/>
          <w:sz w:val="30"/>
          <w:szCs w:val="30"/>
          <w:cs/>
        </w:rPr>
        <w:t>และสาธารณูปโภค</w:t>
      </w:r>
      <w:r w:rsidR="008659A2" w:rsidRPr="009F13F5">
        <w:rPr>
          <w:rFonts w:ascii="Angsana New" w:hAnsi="Angsana New"/>
          <w:spacing w:val="4"/>
          <w:sz w:val="30"/>
          <w:szCs w:val="30"/>
          <w:cs/>
        </w:rPr>
        <w:t>กับบริษัทในต่างประเท</w:t>
      </w:r>
      <w:r w:rsidR="00171516" w:rsidRPr="009F13F5">
        <w:rPr>
          <w:rFonts w:ascii="Angsana New" w:hAnsi="Angsana New"/>
          <w:spacing w:val="4"/>
          <w:sz w:val="30"/>
          <w:szCs w:val="30"/>
          <w:cs/>
        </w:rPr>
        <w:t>ศ</w:t>
      </w:r>
      <w:r w:rsidR="00171516" w:rsidRPr="006B319D">
        <w:rPr>
          <w:rFonts w:ascii="Angsana New" w:hAnsi="Angsana New"/>
          <w:sz w:val="30"/>
          <w:szCs w:val="30"/>
          <w:cs/>
        </w:rPr>
        <w:t xml:space="preserve"> อายุ</w:t>
      </w:r>
      <w:r w:rsidR="008659A2" w:rsidRPr="007B3625">
        <w:rPr>
          <w:rFonts w:ascii="Angsana New" w:hAnsi="Angsana New"/>
          <w:sz w:val="30"/>
          <w:szCs w:val="30"/>
          <w:cs/>
        </w:rPr>
        <w:t xml:space="preserve">สัญญา </w:t>
      </w:r>
      <w:r w:rsidR="004E256E" w:rsidRPr="007B3625">
        <w:rPr>
          <w:rFonts w:ascii="Angsana New" w:hAnsi="Angsana New"/>
          <w:sz w:val="30"/>
          <w:szCs w:val="30"/>
        </w:rPr>
        <w:t>15</w:t>
      </w:r>
      <w:r w:rsidR="008659A2" w:rsidRPr="007B3625">
        <w:rPr>
          <w:rFonts w:ascii="Angsana New" w:hAnsi="Angsana New"/>
          <w:sz w:val="30"/>
          <w:szCs w:val="30"/>
          <w:cs/>
        </w:rPr>
        <w:t xml:space="preserve"> ปี โดยที่ทั้งสองฝ่ายมีข้อผูกพันที่จะต้อง</w:t>
      </w:r>
      <w:r w:rsidR="008659A2" w:rsidRPr="00477AFC">
        <w:rPr>
          <w:rFonts w:ascii="Angsana New" w:hAnsi="Angsana New"/>
          <w:sz w:val="30"/>
          <w:szCs w:val="30"/>
          <w:cs/>
        </w:rPr>
        <w:t>ซื้อขายและส่งมอบ</w:t>
      </w:r>
      <w:r w:rsidR="00477AFC" w:rsidRPr="007B3625">
        <w:rPr>
          <w:rFonts w:ascii="Angsana New" w:hAnsi="Angsana New"/>
          <w:sz w:val="30"/>
          <w:szCs w:val="30"/>
          <w:cs/>
        </w:rPr>
        <w:t>วัตถุดิบและสาธารณูปโภค</w:t>
      </w:r>
      <w:r w:rsidR="008659A2" w:rsidRPr="007B3625">
        <w:rPr>
          <w:rFonts w:ascii="Angsana New" w:hAnsi="Angsana New"/>
          <w:sz w:val="30"/>
          <w:szCs w:val="30"/>
          <w:cs/>
        </w:rPr>
        <w:t>ตามราคา ปริมาณ และเงื่อนไขที่ระบุในสัญญา</w:t>
      </w:r>
    </w:p>
    <w:p w14:paraId="5A1B95B2" w14:textId="77777777" w:rsidR="00795EBE" w:rsidRDefault="00795EBE" w:rsidP="00882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96" w:hanging="357"/>
        <w:jc w:val="thaiDistribute"/>
        <w:rPr>
          <w:rFonts w:ascii="Angsana New" w:hAnsi="Angsana New"/>
          <w:sz w:val="30"/>
          <w:szCs w:val="30"/>
        </w:rPr>
      </w:pPr>
    </w:p>
    <w:p w14:paraId="16417C6C" w14:textId="5A5A038B" w:rsidR="007B7303" w:rsidRPr="006E561F" w:rsidRDefault="009E5C47" w:rsidP="00882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96" w:hanging="35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</w:t>
      </w:r>
    </w:p>
    <w:p w14:paraId="1217C3C8" w14:textId="43814821" w:rsidR="008659A2" w:rsidRPr="006E561F" w:rsidRDefault="008659A2" w:rsidP="007B3625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893"/>
        <w:jc w:val="thaiDistribute"/>
        <w:rPr>
          <w:rFonts w:ascii="Angsana New" w:hAnsi="Angsana New"/>
          <w:sz w:val="30"/>
          <w:szCs w:val="30"/>
        </w:rPr>
      </w:pPr>
      <w:r w:rsidRPr="006E561F">
        <w:rPr>
          <w:rFonts w:ascii="Angsana New" w:hAnsi="Angsana New"/>
          <w:sz w:val="30"/>
          <w:szCs w:val="30"/>
          <w:cs/>
        </w:rPr>
        <w:t xml:space="preserve">ในไตรมาสที่ </w:t>
      </w:r>
      <w:r w:rsidR="004E256E" w:rsidRPr="004E256E">
        <w:rPr>
          <w:rFonts w:ascii="Angsana New" w:hAnsi="Angsana New"/>
          <w:sz w:val="30"/>
          <w:szCs w:val="30"/>
        </w:rPr>
        <w:t>1</w:t>
      </w:r>
      <w:r w:rsidRPr="006E561F">
        <w:rPr>
          <w:rFonts w:ascii="Angsana New" w:hAnsi="Angsana New"/>
          <w:sz w:val="30"/>
          <w:szCs w:val="30"/>
        </w:rPr>
        <w:t xml:space="preserve"> </w:t>
      </w:r>
      <w:r w:rsidRPr="006E561F">
        <w:rPr>
          <w:rFonts w:ascii="Angsana New" w:hAnsi="Angsana New"/>
          <w:sz w:val="30"/>
          <w:szCs w:val="30"/>
          <w:cs/>
        </w:rPr>
        <w:t xml:space="preserve">ของปี </w:t>
      </w:r>
      <w:r w:rsidR="004E256E" w:rsidRPr="004E256E">
        <w:rPr>
          <w:rFonts w:ascii="Angsana New" w:hAnsi="Angsana New"/>
          <w:sz w:val="30"/>
          <w:szCs w:val="30"/>
        </w:rPr>
        <w:t>2552</w:t>
      </w:r>
      <w:r w:rsidRPr="006E561F">
        <w:rPr>
          <w:rFonts w:ascii="Angsana New" w:hAnsi="Angsana New"/>
          <w:sz w:val="30"/>
          <w:szCs w:val="30"/>
          <w:cs/>
        </w:rPr>
        <w:t xml:space="preserve"> บริษัทได้แจ้งความดำเนินคดีอาญาอดีตพนักงานเกี่ยวกับการลักทรัพย์ (แบบฟอร์มใบหุ้น</w:t>
      </w:r>
      <w:r w:rsidRPr="00484237">
        <w:rPr>
          <w:rFonts w:ascii="Angsana New" w:hAnsi="Angsana New"/>
          <w:sz w:val="30"/>
          <w:szCs w:val="30"/>
          <w:cs/>
        </w:rPr>
        <w:t xml:space="preserve">สามัญ) และการปลอมแปลงใบหุ้นสามัญของบริษัทเป็นจำนวนหุ้น </w:t>
      </w:r>
      <w:r w:rsidR="004E256E" w:rsidRPr="004E256E">
        <w:rPr>
          <w:rFonts w:ascii="Angsana New" w:hAnsi="Angsana New"/>
          <w:sz w:val="30"/>
          <w:szCs w:val="30"/>
        </w:rPr>
        <w:t>672</w:t>
      </w:r>
      <w:r w:rsidRPr="00484237">
        <w:rPr>
          <w:rFonts w:ascii="Angsana New" w:hAnsi="Angsana New"/>
          <w:sz w:val="30"/>
          <w:szCs w:val="30"/>
          <w:cs/>
        </w:rPr>
        <w:t>,</w:t>
      </w:r>
      <w:r w:rsidR="004E256E" w:rsidRPr="004E256E">
        <w:rPr>
          <w:rFonts w:ascii="Angsana New" w:hAnsi="Angsana New"/>
          <w:sz w:val="30"/>
          <w:szCs w:val="30"/>
        </w:rPr>
        <w:t>000</w:t>
      </w:r>
      <w:r w:rsidRPr="00484237">
        <w:rPr>
          <w:rFonts w:ascii="Angsana New" w:hAnsi="Angsana New"/>
          <w:sz w:val="30"/>
          <w:szCs w:val="30"/>
          <w:cs/>
        </w:rPr>
        <w:t xml:space="preserve"> หุ้น ซึ่งต่อมาในไตรมาสที่ </w:t>
      </w:r>
      <w:r w:rsidR="004E256E" w:rsidRPr="004E256E">
        <w:rPr>
          <w:rFonts w:ascii="Angsana New" w:hAnsi="Angsana New"/>
          <w:sz w:val="30"/>
          <w:szCs w:val="30"/>
        </w:rPr>
        <w:t>2</w:t>
      </w:r>
      <w:r w:rsidRPr="00484237">
        <w:rPr>
          <w:rFonts w:ascii="Angsana New" w:hAnsi="Angsana New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z w:val="30"/>
          <w:szCs w:val="30"/>
          <w:cs/>
        </w:rPr>
        <w:t xml:space="preserve">ของปี </w:t>
      </w:r>
      <w:r w:rsidR="004E256E" w:rsidRPr="004E256E">
        <w:rPr>
          <w:rFonts w:ascii="Angsana New" w:hAnsi="Angsana New"/>
          <w:sz w:val="30"/>
          <w:szCs w:val="30"/>
        </w:rPr>
        <w:t>2552</w:t>
      </w:r>
      <w:r w:rsidRPr="006E561F">
        <w:rPr>
          <w:rFonts w:ascii="Angsana New" w:hAnsi="Angsana New"/>
          <w:sz w:val="30"/>
          <w:szCs w:val="30"/>
          <w:cs/>
        </w:rPr>
        <w:t xml:space="preserve"> บริษัทได้รับแจ้งจากศาลแพ่งว่าผู้จัดการมรดกและทายาทผู้ถือหุ้นที่ถูกปลอมแปลงใบหุ้น (โจทก์) ได้ยื่นฟ้องบริษัทพร้อมกับบุคคลและนิติบุคคลอื่นซึ่งเกี่ยวข้องกับเรื่องดังกล่าว โดยเรียกร้องให้ร่วมกันชดเชยค่าเสียหาย ซึ่งคดีนี้ได้ยุติแล้ว</w:t>
      </w:r>
    </w:p>
    <w:p w14:paraId="34BE92DE" w14:textId="77777777" w:rsidR="0012010A" w:rsidRPr="006E561F" w:rsidRDefault="0012010A" w:rsidP="00882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96" w:hanging="357"/>
        <w:jc w:val="thaiDistribute"/>
        <w:rPr>
          <w:rFonts w:ascii="Angsana New" w:hAnsi="Angsana New"/>
          <w:sz w:val="30"/>
          <w:szCs w:val="30"/>
        </w:rPr>
      </w:pPr>
    </w:p>
    <w:p w14:paraId="0E1525DE" w14:textId="1B530EE3" w:rsidR="0012010A" w:rsidRPr="006E561F" w:rsidRDefault="008659A2" w:rsidP="00882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2"/>
        <w:jc w:val="thaiDistribute"/>
        <w:rPr>
          <w:rFonts w:ascii="Angsana New" w:hAnsi="Angsana New"/>
          <w:i/>
          <w:iCs/>
          <w:sz w:val="30"/>
          <w:szCs w:val="30"/>
        </w:rPr>
      </w:pPr>
      <w:r w:rsidRPr="006E561F">
        <w:rPr>
          <w:rFonts w:ascii="Angsana New" w:hAnsi="Angsana New"/>
          <w:sz w:val="30"/>
          <w:szCs w:val="30"/>
          <w:cs/>
        </w:rPr>
        <w:t xml:space="preserve">โดยเมื่อวันที่ </w:t>
      </w:r>
      <w:r w:rsidR="004E256E" w:rsidRPr="004E256E">
        <w:rPr>
          <w:rFonts w:ascii="Angsana New" w:hAnsi="Angsana New"/>
          <w:sz w:val="30"/>
          <w:szCs w:val="30"/>
        </w:rPr>
        <w:t>22</w:t>
      </w:r>
      <w:r w:rsidRPr="006E561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E256E" w:rsidRPr="004E256E">
        <w:rPr>
          <w:rFonts w:ascii="Angsana New" w:hAnsi="Angsana New"/>
          <w:sz w:val="30"/>
          <w:szCs w:val="30"/>
        </w:rPr>
        <w:t>2558</w:t>
      </w:r>
      <w:r w:rsidRPr="006E561F">
        <w:rPr>
          <w:rFonts w:ascii="Angsana New" w:hAnsi="Angsana New"/>
          <w:sz w:val="30"/>
          <w:szCs w:val="30"/>
          <w:cs/>
        </w:rPr>
        <w:t xml:space="preserve"> ศาลฎีกาได้มีคำพิพากษาให้อดีตพนักงานผู้กระทำละเมิดต่อโจทก์ คืนหุ้นหรือใช้ราคาหุ้นตามราคาที่มีการซื้อขายครั้งสุดท้าย ณ วันที่ใช้เงิน ซึ่งต้องไม่ต่ำกว่าอัตราหุ้นละ </w:t>
      </w:r>
      <w:r w:rsidR="004E256E" w:rsidRPr="004E256E">
        <w:rPr>
          <w:rFonts w:ascii="Angsana New" w:hAnsi="Angsana New"/>
          <w:sz w:val="30"/>
          <w:szCs w:val="30"/>
        </w:rPr>
        <w:t>314</w:t>
      </w:r>
      <w:r w:rsidRPr="006E561F">
        <w:rPr>
          <w:rFonts w:ascii="Angsana New" w:hAnsi="Angsana New"/>
          <w:sz w:val="30"/>
          <w:szCs w:val="30"/>
          <w:cs/>
        </w:rPr>
        <w:t>.</w:t>
      </w:r>
      <w:r w:rsidR="004E256E" w:rsidRPr="004E256E">
        <w:rPr>
          <w:rFonts w:ascii="Angsana New" w:hAnsi="Angsana New"/>
          <w:sz w:val="30"/>
          <w:szCs w:val="30"/>
        </w:rPr>
        <w:t>38</w:t>
      </w:r>
      <w:r w:rsidRPr="006E561F">
        <w:rPr>
          <w:rFonts w:ascii="Angsana New" w:hAnsi="Angsana New"/>
          <w:sz w:val="30"/>
          <w:szCs w:val="30"/>
          <w:cs/>
        </w:rPr>
        <w:t xml:space="preserve"> บาท รวมทั้งเงินปันผลที่ขาดอยู่และดอกเบี้ยจนกว่าชำระเสร็จ โดยให้บริษัทในฐานะนายจ้าง บริษัทศูนย์รับฝากหลักทรัพย์ </w:t>
      </w:r>
      <w:r w:rsidRPr="009F13F5">
        <w:rPr>
          <w:rFonts w:ascii="Angsana New" w:hAnsi="Angsana New"/>
          <w:spacing w:val="10"/>
          <w:sz w:val="30"/>
          <w:szCs w:val="30"/>
          <w:cs/>
        </w:rPr>
        <w:t>(ประเทศไทย) จำกัด และบุคคลที่เกี่ยวข้องร่วมรับผิด ดังนั้น บริษัทจึงได้บันทึกประมาณการหนี้สิน</w:t>
      </w:r>
      <w:r w:rsidRPr="009F13F5">
        <w:rPr>
          <w:rFonts w:ascii="Angsana New" w:hAnsi="Angsana New"/>
          <w:spacing w:val="4"/>
          <w:sz w:val="30"/>
          <w:szCs w:val="30"/>
          <w:cs/>
        </w:rPr>
        <w:t xml:space="preserve">จากค่าเสียหายดังกล่าวในส่วนที่บริษัทอาจต้องรับผิดในงบแสดงฐานะการเงิน ณ วันที่ </w:t>
      </w:r>
      <w:r w:rsidR="004E256E" w:rsidRPr="009F13F5">
        <w:rPr>
          <w:rFonts w:ascii="Angsana New" w:hAnsi="Angsana New"/>
          <w:spacing w:val="4"/>
          <w:sz w:val="30"/>
          <w:szCs w:val="30"/>
        </w:rPr>
        <w:t>31</w:t>
      </w:r>
      <w:r w:rsidRPr="009F13F5">
        <w:rPr>
          <w:rFonts w:ascii="Angsana New" w:hAnsi="Angsana New"/>
          <w:spacing w:val="4"/>
          <w:sz w:val="30"/>
          <w:szCs w:val="30"/>
          <w:cs/>
        </w:rPr>
        <w:t xml:space="preserve"> ธันวาคม </w:t>
      </w:r>
      <w:r w:rsidR="004E256E" w:rsidRPr="009F13F5">
        <w:rPr>
          <w:rFonts w:ascii="Angsana New" w:hAnsi="Angsana New"/>
          <w:spacing w:val="4"/>
          <w:sz w:val="30"/>
          <w:szCs w:val="30"/>
        </w:rPr>
        <w:t>2558</w:t>
      </w:r>
      <w:r w:rsidRPr="006E561F">
        <w:rPr>
          <w:rFonts w:ascii="Angsana New" w:hAnsi="Angsana New"/>
          <w:sz w:val="30"/>
          <w:szCs w:val="30"/>
          <w:cs/>
        </w:rPr>
        <w:t xml:space="preserve"> คิดเป็นจำนวนเงิน </w:t>
      </w:r>
      <w:r w:rsidR="004E256E" w:rsidRPr="004E256E">
        <w:rPr>
          <w:rFonts w:ascii="Angsana New" w:hAnsi="Angsana New"/>
          <w:sz w:val="30"/>
          <w:szCs w:val="30"/>
        </w:rPr>
        <w:t>201</w:t>
      </w:r>
      <w:r w:rsidRPr="006E561F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5C5A799B" w14:textId="77777777" w:rsidR="008659A2" w:rsidRPr="006E561F" w:rsidRDefault="008659A2" w:rsidP="00C57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15F825D9" w14:textId="2BB6676E" w:rsidR="008659A2" w:rsidRDefault="008659A2" w:rsidP="00882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2"/>
        <w:jc w:val="thaiDistribute"/>
        <w:rPr>
          <w:rFonts w:ascii="Angsana New" w:hAnsi="Angsana New"/>
          <w:sz w:val="30"/>
          <w:szCs w:val="30"/>
        </w:rPr>
      </w:pPr>
      <w:r w:rsidRPr="007E5942">
        <w:rPr>
          <w:rFonts w:ascii="Angsana New" w:hAnsi="Angsana New"/>
          <w:sz w:val="30"/>
          <w:szCs w:val="30"/>
          <w:cs/>
        </w:rPr>
        <w:t xml:space="preserve">ทั้งนี้ เมื่อวันที่ </w:t>
      </w:r>
      <w:r w:rsidR="004E256E" w:rsidRPr="007E5942">
        <w:rPr>
          <w:rFonts w:ascii="Angsana New" w:hAnsi="Angsana New"/>
          <w:sz w:val="30"/>
          <w:szCs w:val="30"/>
        </w:rPr>
        <w:t>21</w:t>
      </w:r>
      <w:r w:rsidRPr="007E5942">
        <w:rPr>
          <w:rFonts w:ascii="Angsana New" w:hAnsi="Angsana New"/>
          <w:sz w:val="30"/>
          <w:szCs w:val="30"/>
          <w:cs/>
        </w:rPr>
        <w:t xml:space="preserve"> มกราคม </w:t>
      </w:r>
      <w:r w:rsidR="004E256E" w:rsidRPr="007E5942">
        <w:rPr>
          <w:rFonts w:ascii="Angsana New" w:hAnsi="Angsana New"/>
          <w:sz w:val="30"/>
          <w:szCs w:val="30"/>
        </w:rPr>
        <w:t>2559</w:t>
      </w:r>
      <w:r w:rsidRPr="007E5942">
        <w:rPr>
          <w:rFonts w:ascii="Angsana New" w:hAnsi="Angsana New"/>
          <w:sz w:val="30"/>
          <w:szCs w:val="30"/>
          <w:cs/>
        </w:rPr>
        <w:t xml:space="preserve"> บริษัทได้ชำระหนี้ให้โจทก์เสร็จสิ้นแล้วด้วยการคืนใบหุ้นสามัญของบริษัท </w:t>
      </w:r>
      <w:r w:rsidRPr="007E5942">
        <w:rPr>
          <w:rFonts w:ascii="Angsana New" w:hAnsi="Angsana New"/>
          <w:spacing w:val="-2"/>
          <w:sz w:val="30"/>
          <w:szCs w:val="30"/>
          <w:cs/>
        </w:rPr>
        <w:t>เงินปันผลก่อนฟ้องคดีพร้อมดอกเบี้ย เงินปันผลหลังฟ้องคดี และค่าใช้จ่ายต่างๆ ในการดำเนินคดี จำนวนเงินรวม</w:t>
      </w:r>
      <w:r w:rsidRPr="007E5942">
        <w:rPr>
          <w:rFonts w:ascii="Angsana New" w:hAnsi="Angsana New"/>
          <w:sz w:val="30"/>
          <w:szCs w:val="30"/>
          <w:cs/>
        </w:rPr>
        <w:t xml:space="preserve"> </w:t>
      </w:r>
      <w:r w:rsidR="004E256E" w:rsidRPr="007E5942">
        <w:rPr>
          <w:rFonts w:ascii="Angsana New" w:hAnsi="Angsana New"/>
          <w:sz w:val="30"/>
          <w:szCs w:val="30"/>
        </w:rPr>
        <w:t>319</w:t>
      </w:r>
      <w:r w:rsidRPr="007E5942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7E5942">
        <w:rPr>
          <w:rFonts w:ascii="Angsana New" w:hAnsi="Angsana New"/>
          <w:sz w:val="30"/>
          <w:szCs w:val="30"/>
        </w:rPr>
        <w:t xml:space="preserve"> </w:t>
      </w:r>
      <w:r w:rsidR="00866F49" w:rsidRPr="007E5942">
        <w:rPr>
          <w:rFonts w:ascii="Angsana New" w:hAnsi="Angsana New"/>
          <w:spacing w:val="4"/>
          <w:sz w:val="30"/>
          <w:szCs w:val="30"/>
          <w:cs/>
        </w:rPr>
        <w:t>ต่อมาบริษัท</w:t>
      </w:r>
      <w:r w:rsidR="009D2F87" w:rsidRPr="007E5942">
        <w:rPr>
          <w:rFonts w:ascii="Angsana New" w:hAnsi="Angsana New"/>
          <w:spacing w:val="4"/>
          <w:sz w:val="30"/>
          <w:szCs w:val="30"/>
          <w:cs/>
        </w:rPr>
        <w:t>ศูนย์รับฝากหลักทรัพย์ฯ ซึ่งเป็นจำเลยร่วมได้ยื่นคำร้องเพื่อขอให้ศาลฎีกาตีความ</w:t>
      </w:r>
      <w:r w:rsidR="009D2F87" w:rsidRPr="00BF5B82">
        <w:rPr>
          <w:rFonts w:ascii="Angsana New" w:hAnsi="Angsana New"/>
          <w:spacing w:val="4"/>
          <w:sz w:val="30"/>
          <w:szCs w:val="30"/>
          <w:cs/>
        </w:rPr>
        <w:t>คำ</w:t>
      </w:r>
      <w:r w:rsidR="009D2F87" w:rsidRPr="0087247F">
        <w:rPr>
          <w:rFonts w:ascii="Angsana New" w:hAnsi="Angsana New"/>
          <w:spacing w:val="4"/>
          <w:sz w:val="30"/>
          <w:szCs w:val="30"/>
          <w:cs/>
        </w:rPr>
        <w:t>พิพากษา โดย</w:t>
      </w:r>
      <w:r w:rsidR="00714816" w:rsidRPr="0087247F">
        <w:rPr>
          <w:rFonts w:ascii="Angsana New" w:hAnsi="Angsana New"/>
          <w:spacing w:val="4"/>
          <w:sz w:val="30"/>
          <w:szCs w:val="30"/>
          <w:cs/>
        </w:rPr>
        <w:t xml:space="preserve">เมื่อวันที่ </w:t>
      </w:r>
      <w:r w:rsidR="004E256E" w:rsidRPr="0087247F">
        <w:rPr>
          <w:rFonts w:ascii="Angsana New" w:hAnsi="Angsana New"/>
          <w:spacing w:val="4"/>
          <w:sz w:val="30"/>
          <w:szCs w:val="30"/>
        </w:rPr>
        <w:t>21</w:t>
      </w:r>
      <w:r w:rsidR="00714816" w:rsidRPr="0087247F">
        <w:rPr>
          <w:rFonts w:ascii="Angsana New" w:hAnsi="Angsana New"/>
          <w:spacing w:val="4"/>
          <w:sz w:val="30"/>
          <w:szCs w:val="30"/>
          <w:cs/>
        </w:rPr>
        <w:t xml:space="preserve"> พฤศจิกายน </w:t>
      </w:r>
      <w:r w:rsidR="004E256E" w:rsidRPr="0087247F">
        <w:rPr>
          <w:rFonts w:ascii="Angsana New" w:hAnsi="Angsana New"/>
          <w:spacing w:val="4"/>
          <w:sz w:val="30"/>
          <w:szCs w:val="30"/>
        </w:rPr>
        <w:t>2560</w:t>
      </w:r>
      <w:r w:rsidR="00714816" w:rsidRPr="0087247F">
        <w:rPr>
          <w:rFonts w:ascii="Angsana New" w:hAnsi="Angsana New"/>
          <w:spacing w:val="4"/>
          <w:sz w:val="30"/>
          <w:szCs w:val="30"/>
        </w:rPr>
        <w:t xml:space="preserve"> </w:t>
      </w:r>
      <w:r w:rsidR="009D2F87" w:rsidRPr="0087247F">
        <w:rPr>
          <w:rFonts w:ascii="Angsana New" w:hAnsi="Angsana New"/>
          <w:spacing w:val="4"/>
          <w:sz w:val="30"/>
          <w:szCs w:val="30"/>
          <w:cs/>
        </w:rPr>
        <w:t xml:space="preserve">ศาลฎีกามีคำสั่งยกคำร้องดังกล่าวแล้ว </w:t>
      </w:r>
      <w:r w:rsidR="00AD539E" w:rsidRPr="0087247F">
        <w:rPr>
          <w:rFonts w:ascii="Angsana New" w:hAnsi="Angsana New"/>
          <w:spacing w:val="4"/>
          <w:sz w:val="30"/>
          <w:szCs w:val="30"/>
          <w:cs/>
        </w:rPr>
        <w:t>และบริษัทได้ฟ้องคดี</w:t>
      </w:r>
      <w:r w:rsidR="00AD539E" w:rsidRPr="00904F4C">
        <w:rPr>
          <w:rFonts w:ascii="Angsana New" w:hAnsi="Angsana New"/>
          <w:sz w:val="30"/>
          <w:szCs w:val="30"/>
          <w:cs/>
        </w:rPr>
        <w:t xml:space="preserve">ไล่เบี้ยผู้เกี่ยวข้องแล้วเมื่อเดือนธันวาคม </w:t>
      </w:r>
      <w:r w:rsidR="00AD539E" w:rsidRPr="00904F4C">
        <w:rPr>
          <w:rFonts w:ascii="Angsana New" w:hAnsi="Angsana New"/>
          <w:sz w:val="30"/>
          <w:szCs w:val="30"/>
        </w:rPr>
        <w:t>2561</w:t>
      </w:r>
    </w:p>
    <w:p w14:paraId="2456125D" w14:textId="1DA5335A" w:rsidR="00301EB7" w:rsidRDefault="00301EB7" w:rsidP="00521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1DF7BCB1" w14:textId="0007CFCE" w:rsidR="00301EB7" w:rsidRDefault="006E11F2" w:rsidP="00301E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36</w:t>
      </w:r>
      <w:r w:rsidR="00301EB7" w:rsidRPr="00D95563">
        <w:rPr>
          <w:rFonts w:ascii="Angsana New" w:hAnsi="Angsana New"/>
          <w:b/>
          <w:bCs/>
          <w:sz w:val="30"/>
          <w:szCs w:val="30"/>
        </w:rPr>
        <w:tab/>
      </w:r>
      <w:r w:rsidR="00301EB7" w:rsidRPr="00D95563">
        <w:rPr>
          <w:rFonts w:ascii="Angsana New" w:hAnsi="Angsana New"/>
          <w:b/>
          <w:bCs/>
          <w:sz w:val="30"/>
          <w:szCs w:val="30"/>
          <w:cs/>
        </w:rPr>
        <w:t>การบริหารจัดการส่วนทุน</w:t>
      </w:r>
    </w:p>
    <w:p w14:paraId="440E9057" w14:textId="77777777" w:rsidR="00301EB7" w:rsidRPr="00C57AFB" w:rsidRDefault="00301EB7" w:rsidP="00301E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7DC442BA" w14:textId="77777777" w:rsidR="00301EB7" w:rsidRDefault="00301EB7" w:rsidP="00301E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2"/>
        <w:jc w:val="thaiDistribute"/>
        <w:rPr>
          <w:rFonts w:ascii="Angsana New" w:hAnsi="Angsana New"/>
          <w:sz w:val="30"/>
          <w:szCs w:val="30"/>
        </w:rPr>
      </w:pPr>
      <w:r w:rsidRPr="00D95563">
        <w:rPr>
          <w:rFonts w:ascii="Angsana New" w:hAnsi="Angsana New" w:hint="cs"/>
          <w:sz w:val="30"/>
          <w:szCs w:val="30"/>
          <w:cs/>
        </w:rPr>
        <w:t>ผู้บริหารของกลุ่มบริษัทมี</w:t>
      </w:r>
      <w:r w:rsidRPr="00D95563">
        <w:rPr>
          <w:rFonts w:ascii="Angsana New" w:hAnsi="Angsana New"/>
          <w:sz w:val="30"/>
          <w:szCs w:val="30"/>
          <w:cs/>
        </w:rPr>
        <w:t>นโยบายการบริหารจัดการส่วนทุน</w:t>
      </w:r>
      <w:r w:rsidRPr="00D95563">
        <w:rPr>
          <w:rFonts w:ascii="Angsana New" w:hAnsi="Angsana New" w:hint="cs"/>
          <w:sz w:val="30"/>
          <w:szCs w:val="30"/>
          <w:cs/>
        </w:rPr>
        <w:t>ซึ่ง</w:t>
      </w:r>
      <w:r w:rsidRPr="00D95563">
        <w:rPr>
          <w:rFonts w:ascii="Angsana New" w:hAnsi="Angsana New"/>
          <w:sz w:val="30"/>
          <w:szCs w:val="30"/>
          <w:cs/>
        </w:rPr>
        <w:t>มีวัตถุประสงค์เพื่อดำรงฐานเงินทุนให้แข็งแกร่ง</w:t>
      </w:r>
      <w:r w:rsidRPr="00D95563">
        <w:rPr>
          <w:rFonts w:ascii="Angsana New" w:hAnsi="Angsana New" w:hint="cs"/>
          <w:sz w:val="30"/>
          <w:szCs w:val="30"/>
          <w:cs/>
        </w:rPr>
        <w:t xml:space="preserve"> </w:t>
      </w:r>
      <w:r w:rsidRPr="00D95563">
        <w:rPr>
          <w:rFonts w:ascii="Angsana New" w:hAnsi="Angsana New"/>
          <w:spacing w:val="-2"/>
          <w:sz w:val="30"/>
          <w:szCs w:val="30"/>
          <w:cs/>
        </w:rPr>
        <w:t>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</w:t>
      </w:r>
      <w:r w:rsidRPr="00D95563">
        <w:rPr>
          <w:rFonts w:ascii="Angsana New" w:hAnsi="Angsana New"/>
          <w:sz w:val="30"/>
          <w:szCs w:val="30"/>
          <w:cs/>
        </w:rPr>
        <w:t xml:space="preserve">อย่างต่อเนื่อง นอกจากนี้ </w:t>
      </w:r>
      <w:r w:rsidRPr="00D95563">
        <w:rPr>
          <w:rFonts w:ascii="Angsana New" w:hAnsi="Angsana New" w:hint="cs"/>
          <w:sz w:val="30"/>
          <w:szCs w:val="30"/>
          <w:cs/>
        </w:rPr>
        <w:t>กลุ่ม</w:t>
      </w:r>
      <w:r w:rsidRPr="00D95563">
        <w:rPr>
          <w:rFonts w:ascii="Angsana New" w:hAnsi="Angsana New"/>
          <w:sz w:val="30"/>
          <w:szCs w:val="30"/>
          <w:cs/>
        </w:rPr>
        <w:t>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</w:t>
      </w:r>
      <w:r w:rsidRPr="00D95563">
        <w:rPr>
          <w:rFonts w:ascii="Angsana New" w:hAnsi="Angsana New"/>
          <w:spacing w:val="2"/>
          <w:sz w:val="30"/>
          <w:szCs w:val="30"/>
          <w:cs/>
        </w:rPr>
        <w:t>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</w:t>
      </w:r>
      <w:r w:rsidRPr="00D95563">
        <w:rPr>
          <w:rFonts w:ascii="Angsana New" w:hAnsi="Angsana New"/>
          <w:sz w:val="30"/>
          <w:szCs w:val="30"/>
          <w:cs/>
        </w:rPr>
        <w:t>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และผู้มีส่วนได้เสียอื่นๆ</w:t>
      </w:r>
    </w:p>
    <w:p w14:paraId="6E5D5540" w14:textId="77777777" w:rsidR="00301EB7" w:rsidRDefault="00301EB7" w:rsidP="00521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09866E5B" w14:textId="46BBC6BC" w:rsidR="00145DAC" w:rsidRDefault="006E11F2" w:rsidP="00521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37</w:t>
      </w:r>
      <w:r w:rsidR="001B2F34" w:rsidRPr="00300257">
        <w:rPr>
          <w:rFonts w:ascii="Angsana New" w:hAnsi="Angsana New"/>
          <w:b/>
          <w:bCs/>
          <w:sz w:val="30"/>
          <w:szCs w:val="30"/>
        </w:rPr>
        <w:tab/>
      </w:r>
      <w:r w:rsidR="00145DAC" w:rsidRPr="00300257">
        <w:rPr>
          <w:rFonts w:ascii="Angsana New" w:hAnsi="Angsana New" w:hint="cs"/>
          <w:b/>
          <w:bCs/>
          <w:sz w:val="30"/>
          <w:szCs w:val="30"/>
          <w:cs/>
        </w:rPr>
        <w:t>เรื่องอื่นๆ</w:t>
      </w:r>
    </w:p>
    <w:p w14:paraId="0544481E" w14:textId="77777777" w:rsidR="00882BB7" w:rsidRPr="006E561F" w:rsidRDefault="00882BB7" w:rsidP="00155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78F5D13" w14:textId="6B1AF8BD" w:rsidR="00B248F3" w:rsidRPr="00B756BA" w:rsidRDefault="0036699C" w:rsidP="00882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38"/>
        <w:jc w:val="thaiDistribute"/>
        <w:rPr>
          <w:rFonts w:ascii="Angsana New" w:hAnsi="Angsana New"/>
          <w:spacing w:val="2"/>
          <w:sz w:val="30"/>
          <w:szCs w:val="30"/>
        </w:rPr>
      </w:pPr>
      <w:r w:rsidRPr="00B756BA">
        <w:rPr>
          <w:rFonts w:ascii="Angsana New" w:hAnsi="Angsana New"/>
          <w:spacing w:val="2"/>
          <w:sz w:val="30"/>
          <w:szCs w:val="30"/>
        </w:rPr>
        <w:t>(</w:t>
      </w:r>
      <w:r w:rsidR="00911748" w:rsidRPr="00B756BA">
        <w:rPr>
          <w:rFonts w:ascii="Angsana New" w:hAnsi="Angsana New"/>
          <w:spacing w:val="2"/>
          <w:sz w:val="30"/>
          <w:szCs w:val="30"/>
          <w:cs/>
        </w:rPr>
        <w:t>ก</w:t>
      </w:r>
      <w:r w:rsidR="00911748" w:rsidRPr="00B756BA">
        <w:rPr>
          <w:rFonts w:ascii="Angsana New" w:hAnsi="Angsana New"/>
          <w:spacing w:val="2"/>
          <w:sz w:val="30"/>
          <w:szCs w:val="30"/>
        </w:rPr>
        <w:t xml:space="preserve">) </w:t>
      </w:r>
      <w:r w:rsidR="00911748" w:rsidRPr="00B756BA">
        <w:rPr>
          <w:rFonts w:ascii="Angsana New" w:hAnsi="Angsana New"/>
          <w:spacing w:val="2"/>
          <w:sz w:val="30"/>
          <w:szCs w:val="30"/>
        </w:rPr>
        <w:tab/>
      </w:r>
      <w:r w:rsidR="00B248F3" w:rsidRPr="00B756BA">
        <w:rPr>
          <w:rFonts w:ascii="Angsana New" w:hAnsi="Angsana New"/>
          <w:sz w:val="30"/>
          <w:szCs w:val="30"/>
          <w:cs/>
        </w:rPr>
        <w:t>เมื่อวันที่</w:t>
      </w:r>
      <w:r w:rsidR="003350F1" w:rsidRPr="00B756BA">
        <w:rPr>
          <w:rFonts w:ascii="Angsana New" w:hAnsi="Angsana New"/>
          <w:sz w:val="30"/>
          <w:szCs w:val="30"/>
          <w:cs/>
        </w:rPr>
        <w:t xml:space="preserve"> </w:t>
      </w:r>
      <w:r w:rsidR="004E256E" w:rsidRPr="00B756BA">
        <w:rPr>
          <w:rFonts w:ascii="Angsana New" w:hAnsi="Angsana New"/>
          <w:sz w:val="30"/>
          <w:szCs w:val="30"/>
        </w:rPr>
        <w:t>29</w:t>
      </w:r>
      <w:r w:rsidR="003350F1" w:rsidRPr="00B756BA">
        <w:rPr>
          <w:rFonts w:ascii="Angsana New" w:hAnsi="Angsana New"/>
          <w:sz w:val="30"/>
          <w:szCs w:val="30"/>
          <w:cs/>
        </w:rPr>
        <w:t xml:space="preserve"> </w:t>
      </w:r>
      <w:r w:rsidR="00B248F3" w:rsidRPr="00B756BA">
        <w:rPr>
          <w:rFonts w:ascii="Angsana New" w:hAnsi="Angsana New"/>
          <w:sz w:val="30"/>
          <w:szCs w:val="30"/>
          <w:cs/>
        </w:rPr>
        <w:t>กันยายน</w:t>
      </w:r>
      <w:r w:rsidR="003350F1" w:rsidRPr="00B756BA">
        <w:rPr>
          <w:rFonts w:ascii="Angsana New" w:hAnsi="Angsana New"/>
          <w:sz w:val="30"/>
          <w:szCs w:val="30"/>
          <w:cs/>
        </w:rPr>
        <w:t xml:space="preserve"> </w:t>
      </w:r>
      <w:r w:rsidR="004E256E" w:rsidRPr="00B756BA">
        <w:rPr>
          <w:rFonts w:ascii="Angsana New" w:hAnsi="Angsana New"/>
          <w:sz w:val="30"/>
          <w:szCs w:val="30"/>
        </w:rPr>
        <w:t>2552</w:t>
      </w:r>
      <w:r w:rsidR="003350F1" w:rsidRPr="00B756BA">
        <w:rPr>
          <w:rFonts w:ascii="Angsana New" w:hAnsi="Angsana New"/>
          <w:sz w:val="30"/>
          <w:szCs w:val="30"/>
          <w:cs/>
        </w:rPr>
        <w:t xml:space="preserve"> </w:t>
      </w:r>
      <w:r w:rsidR="00B248F3" w:rsidRPr="00B756BA">
        <w:rPr>
          <w:rFonts w:ascii="Angsana New" w:hAnsi="Angsana New"/>
          <w:sz w:val="30"/>
          <w:szCs w:val="30"/>
          <w:cs/>
        </w:rPr>
        <w:t>ศาลปกครองกลางได้มีคำสั่งคุ้มครองชั่วคราวที่สั่งให้หน่วยงานราชการ</w:t>
      </w:r>
      <w:r w:rsidR="003350F1" w:rsidRPr="00B756BA">
        <w:rPr>
          <w:rFonts w:ascii="Angsana New" w:hAnsi="Angsana New"/>
          <w:sz w:val="30"/>
          <w:szCs w:val="30"/>
          <w:cs/>
        </w:rPr>
        <w:t xml:space="preserve"> </w:t>
      </w:r>
      <w:r w:rsidR="004E256E" w:rsidRPr="00B756BA">
        <w:rPr>
          <w:rFonts w:ascii="Angsana New" w:hAnsi="Angsana New"/>
          <w:sz w:val="30"/>
          <w:szCs w:val="30"/>
        </w:rPr>
        <w:t>8</w:t>
      </w:r>
      <w:r w:rsidR="003350F1" w:rsidRPr="00B756BA">
        <w:rPr>
          <w:rFonts w:ascii="Angsana New" w:hAnsi="Angsana New"/>
          <w:sz w:val="30"/>
          <w:szCs w:val="30"/>
          <w:cs/>
        </w:rPr>
        <w:t xml:space="preserve"> </w:t>
      </w:r>
      <w:r w:rsidR="00B248F3" w:rsidRPr="00B756BA">
        <w:rPr>
          <w:rFonts w:ascii="Angsana New" w:hAnsi="Angsana New"/>
          <w:sz w:val="30"/>
          <w:szCs w:val="30"/>
          <w:cs/>
        </w:rPr>
        <w:t>แห่งระงับ</w:t>
      </w:r>
      <w:r w:rsidR="003350F1" w:rsidRPr="00B756BA">
        <w:rPr>
          <w:rFonts w:ascii="Angsana New" w:hAnsi="Angsana New"/>
          <w:sz w:val="30"/>
          <w:szCs w:val="30"/>
          <w:cs/>
        </w:rPr>
        <w:t xml:space="preserve"> </w:t>
      </w:r>
      <w:r w:rsidR="004E256E" w:rsidRPr="00B756BA">
        <w:rPr>
          <w:rFonts w:ascii="Angsana New" w:hAnsi="Angsana New"/>
          <w:sz w:val="30"/>
          <w:szCs w:val="30"/>
        </w:rPr>
        <w:t>76</w:t>
      </w:r>
      <w:r w:rsidR="003350F1" w:rsidRPr="00B756BA">
        <w:rPr>
          <w:rFonts w:ascii="Angsana New" w:hAnsi="Angsana New"/>
          <w:sz w:val="30"/>
          <w:szCs w:val="30"/>
          <w:cs/>
        </w:rPr>
        <w:t xml:space="preserve"> </w:t>
      </w:r>
      <w:r w:rsidR="00B248F3" w:rsidRPr="00B756BA">
        <w:rPr>
          <w:rFonts w:ascii="Angsana New" w:hAnsi="Angsana New"/>
          <w:sz w:val="30"/>
          <w:szCs w:val="30"/>
          <w:cs/>
        </w:rPr>
        <w:t>โครงการในพื้นที่มาบตาพุดและพื้นที่ใกล้เคียงจังหวัดระยองไว้เป็นการชั่วคราว</w:t>
      </w:r>
      <w:r w:rsidR="003350F1" w:rsidRPr="00B756BA">
        <w:rPr>
          <w:rFonts w:ascii="Angsana New" w:hAnsi="Angsana New"/>
          <w:sz w:val="30"/>
          <w:szCs w:val="30"/>
          <w:cs/>
        </w:rPr>
        <w:t xml:space="preserve"> </w:t>
      </w:r>
      <w:r w:rsidR="00B248F3" w:rsidRPr="00B756BA">
        <w:rPr>
          <w:rFonts w:ascii="Angsana New" w:hAnsi="Angsana New"/>
          <w:sz w:val="30"/>
          <w:szCs w:val="30"/>
          <w:cs/>
        </w:rPr>
        <w:t>ต่อมาศาลปกครองสูงสุดและศาลปกครองกลางได้มีคำสั่งให้</w:t>
      </w:r>
      <w:r w:rsidR="003350F1" w:rsidRPr="00B756BA">
        <w:rPr>
          <w:rFonts w:ascii="Angsana New" w:hAnsi="Angsana New"/>
          <w:sz w:val="30"/>
          <w:szCs w:val="30"/>
          <w:cs/>
        </w:rPr>
        <w:t xml:space="preserve"> </w:t>
      </w:r>
      <w:r w:rsidR="004E256E" w:rsidRPr="00B756BA">
        <w:rPr>
          <w:rFonts w:ascii="Angsana New" w:hAnsi="Angsana New"/>
          <w:sz w:val="30"/>
          <w:szCs w:val="30"/>
        </w:rPr>
        <w:t>12</w:t>
      </w:r>
      <w:r w:rsidR="003350F1" w:rsidRPr="00B756BA">
        <w:rPr>
          <w:rFonts w:ascii="Angsana New" w:hAnsi="Angsana New"/>
          <w:sz w:val="30"/>
          <w:szCs w:val="30"/>
          <w:cs/>
        </w:rPr>
        <w:t xml:space="preserve"> </w:t>
      </w:r>
      <w:r w:rsidR="00B248F3" w:rsidRPr="00B756BA">
        <w:rPr>
          <w:rFonts w:ascii="Angsana New" w:hAnsi="Angsana New"/>
          <w:sz w:val="30"/>
          <w:szCs w:val="30"/>
          <w:cs/>
        </w:rPr>
        <w:t>โครงการดำเนินการต่อไปได้</w:t>
      </w:r>
      <w:r w:rsidR="003350F1" w:rsidRPr="00B756BA">
        <w:rPr>
          <w:rFonts w:ascii="Angsana New" w:hAnsi="Angsana New"/>
          <w:sz w:val="30"/>
          <w:szCs w:val="30"/>
          <w:cs/>
        </w:rPr>
        <w:t xml:space="preserve"> </w:t>
      </w:r>
      <w:r w:rsidR="00B248F3" w:rsidRPr="00B756BA">
        <w:rPr>
          <w:rFonts w:ascii="Angsana New" w:hAnsi="Angsana New"/>
          <w:sz w:val="30"/>
          <w:szCs w:val="30"/>
          <w:cs/>
        </w:rPr>
        <w:t>ส่วนที่เหลืออีก</w:t>
      </w:r>
      <w:r w:rsidR="003350F1" w:rsidRPr="00B756BA">
        <w:rPr>
          <w:rFonts w:ascii="Angsana New" w:hAnsi="Angsana New"/>
          <w:sz w:val="30"/>
          <w:szCs w:val="30"/>
          <w:cs/>
        </w:rPr>
        <w:t xml:space="preserve"> </w:t>
      </w:r>
      <w:r w:rsidR="004E256E" w:rsidRPr="00B756BA">
        <w:rPr>
          <w:rFonts w:ascii="Angsana New" w:hAnsi="Angsana New"/>
          <w:sz w:val="30"/>
          <w:szCs w:val="30"/>
        </w:rPr>
        <w:t>64</w:t>
      </w:r>
      <w:r w:rsidR="003350F1" w:rsidRPr="00B756BA">
        <w:rPr>
          <w:rFonts w:ascii="Angsana New" w:hAnsi="Angsana New"/>
          <w:sz w:val="30"/>
          <w:szCs w:val="30"/>
          <w:cs/>
        </w:rPr>
        <w:t xml:space="preserve"> </w:t>
      </w:r>
      <w:r w:rsidR="00B248F3" w:rsidRPr="00B756BA">
        <w:rPr>
          <w:rFonts w:ascii="Angsana New" w:hAnsi="Angsana New"/>
          <w:sz w:val="30"/>
          <w:szCs w:val="30"/>
          <w:cs/>
        </w:rPr>
        <w:t>โครงการให้ระงับไว้ตามคำสั่งของศาลปกครองกลาง</w:t>
      </w:r>
      <w:r w:rsidR="003350F1" w:rsidRPr="00B756BA">
        <w:rPr>
          <w:rFonts w:ascii="Angsana New" w:hAnsi="Angsana New"/>
          <w:sz w:val="30"/>
          <w:szCs w:val="30"/>
          <w:cs/>
        </w:rPr>
        <w:t xml:space="preserve"> </w:t>
      </w:r>
      <w:r w:rsidR="00B248F3" w:rsidRPr="00B756BA">
        <w:rPr>
          <w:rFonts w:ascii="Angsana New" w:hAnsi="Angsana New"/>
          <w:sz w:val="30"/>
          <w:szCs w:val="30"/>
          <w:cs/>
        </w:rPr>
        <w:t>ในจำนวนนี้มีโครงการของกลุ่มบริษัท</w:t>
      </w:r>
      <w:r w:rsidR="003350F1" w:rsidRPr="00B756BA">
        <w:rPr>
          <w:rFonts w:ascii="Angsana New" w:hAnsi="Angsana New"/>
          <w:sz w:val="30"/>
          <w:szCs w:val="30"/>
          <w:cs/>
        </w:rPr>
        <w:t xml:space="preserve"> </w:t>
      </w:r>
      <w:r w:rsidR="004E256E" w:rsidRPr="00B756BA">
        <w:rPr>
          <w:rFonts w:ascii="Angsana New" w:hAnsi="Angsana New"/>
          <w:sz w:val="30"/>
          <w:szCs w:val="30"/>
        </w:rPr>
        <w:t>18</w:t>
      </w:r>
      <w:r w:rsidR="003350F1" w:rsidRPr="00B756BA">
        <w:rPr>
          <w:rFonts w:ascii="Angsana New" w:hAnsi="Angsana New"/>
          <w:sz w:val="30"/>
          <w:szCs w:val="30"/>
          <w:cs/>
        </w:rPr>
        <w:t xml:space="preserve"> </w:t>
      </w:r>
      <w:r w:rsidR="00B248F3" w:rsidRPr="00B756BA">
        <w:rPr>
          <w:rFonts w:ascii="Angsana New" w:hAnsi="Angsana New"/>
          <w:sz w:val="30"/>
          <w:szCs w:val="30"/>
          <w:cs/>
        </w:rPr>
        <w:t>โครงการ</w:t>
      </w:r>
      <w:r w:rsidR="003350F1" w:rsidRPr="00B756BA">
        <w:rPr>
          <w:rFonts w:ascii="Angsana New" w:hAnsi="Angsana New"/>
          <w:sz w:val="30"/>
          <w:szCs w:val="30"/>
          <w:cs/>
        </w:rPr>
        <w:t xml:space="preserve"> </w:t>
      </w:r>
      <w:r w:rsidR="00B248F3" w:rsidRPr="00B756BA">
        <w:rPr>
          <w:rFonts w:ascii="Angsana New" w:hAnsi="Angsana New"/>
          <w:sz w:val="30"/>
          <w:szCs w:val="30"/>
          <w:cs/>
        </w:rPr>
        <w:t>มูลค่าเงินลงทุน</w:t>
      </w:r>
      <w:r w:rsidR="003350F1" w:rsidRPr="00B756BA">
        <w:rPr>
          <w:rFonts w:ascii="Angsana New" w:hAnsi="Angsana New"/>
          <w:sz w:val="30"/>
          <w:szCs w:val="30"/>
          <w:cs/>
        </w:rPr>
        <w:t xml:space="preserve"> </w:t>
      </w:r>
      <w:r w:rsidR="004E256E" w:rsidRPr="00B756BA">
        <w:rPr>
          <w:rFonts w:ascii="Angsana New" w:hAnsi="Angsana New"/>
          <w:sz w:val="30"/>
          <w:szCs w:val="30"/>
        </w:rPr>
        <w:t>57</w:t>
      </w:r>
      <w:r w:rsidR="00B248F3" w:rsidRPr="00B756BA">
        <w:rPr>
          <w:rFonts w:ascii="Angsana New" w:hAnsi="Angsana New"/>
          <w:sz w:val="30"/>
          <w:szCs w:val="30"/>
        </w:rPr>
        <w:t>,</w:t>
      </w:r>
      <w:r w:rsidR="004E256E" w:rsidRPr="00B756BA">
        <w:rPr>
          <w:rFonts w:ascii="Angsana New" w:hAnsi="Angsana New"/>
          <w:sz w:val="30"/>
          <w:szCs w:val="30"/>
        </w:rPr>
        <w:t>500</w:t>
      </w:r>
      <w:r w:rsidR="003350F1" w:rsidRPr="00B756BA">
        <w:rPr>
          <w:rFonts w:ascii="Angsana New" w:hAnsi="Angsana New"/>
          <w:sz w:val="30"/>
          <w:szCs w:val="30"/>
          <w:cs/>
        </w:rPr>
        <w:t xml:space="preserve"> </w:t>
      </w:r>
      <w:r w:rsidR="00B248F3" w:rsidRPr="00B756BA">
        <w:rPr>
          <w:rFonts w:ascii="Angsana New" w:hAnsi="Angsana New"/>
          <w:sz w:val="30"/>
          <w:szCs w:val="30"/>
          <w:cs/>
        </w:rPr>
        <w:t>ล้านบาท</w:t>
      </w:r>
      <w:r w:rsidR="003350F1" w:rsidRPr="00B756BA">
        <w:rPr>
          <w:rFonts w:ascii="Angsana New" w:hAnsi="Angsana New"/>
          <w:sz w:val="30"/>
          <w:szCs w:val="30"/>
          <w:cs/>
        </w:rPr>
        <w:t xml:space="preserve"> </w:t>
      </w:r>
      <w:r w:rsidR="00B248F3" w:rsidRPr="00B756BA">
        <w:rPr>
          <w:rFonts w:ascii="Angsana New" w:hAnsi="Angsana New"/>
          <w:sz w:val="30"/>
          <w:szCs w:val="30"/>
          <w:cs/>
        </w:rPr>
        <w:t>ซึ่งส่วนใหญ่เป็นโครงการของบริษัทร่วมทุนภายใต้</w:t>
      </w:r>
      <w:r w:rsidR="00A271E2" w:rsidRPr="00B756BA">
        <w:rPr>
          <w:rFonts w:ascii="Angsana New" w:hAnsi="Angsana New"/>
          <w:sz w:val="30"/>
          <w:szCs w:val="30"/>
          <w:cs/>
        </w:rPr>
        <w:t>ธุรกิจ</w:t>
      </w:r>
      <w:proofErr w:type="spellStart"/>
      <w:r w:rsidR="00A271E2" w:rsidRPr="00B756BA">
        <w:rPr>
          <w:rFonts w:ascii="Angsana New" w:hAnsi="Angsana New"/>
          <w:sz w:val="30"/>
          <w:szCs w:val="30"/>
          <w:cs/>
        </w:rPr>
        <w:t>เค</w:t>
      </w:r>
      <w:proofErr w:type="spellEnd"/>
      <w:r w:rsidR="00A271E2" w:rsidRPr="00B756BA">
        <w:rPr>
          <w:rFonts w:ascii="Angsana New" w:hAnsi="Angsana New"/>
          <w:sz w:val="30"/>
          <w:szCs w:val="30"/>
          <w:cs/>
        </w:rPr>
        <w:t>มิ</w:t>
      </w:r>
      <w:proofErr w:type="spellStart"/>
      <w:r w:rsidR="00A271E2" w:rsidRPr="00B756BA">
        <w:rPr>
          <w:rFonts w:ascii="Angsana New" w:hAnsi="Angsana New"/>
          <w:sz w:val="30"/>
          <w:szCs w:val="30"/>
          <w:cs/>
        </w:rPr>
        <w:t>คอล</w:t>
      </w:r>
      <w:r w:rsidR="00FD603C" w:rsidRPr="00B756BA">
        <w:rPr>
          <w:rFonts w:ascii="Angsana New" w:hAnsi="Angsana New"/>
          <w:sz w:val="30"/>
          <w:szCs w:val="30"/>
          <w:cs/>
        </w:rPr>
        <w:t>ส์</w:t>
      </w:r>
      <w:proofErr w:type="spellEnd"/>
    </w:p>
    <w:p w14:paraId="41F261E4" w14:textId="77777777" w:rsidR="00882BB7" w:rsidRPr="00B756BA" w:rsidRDefault="00882BB7" w:rsidP="00882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38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0AA24651" w14:textId="19623357" w:rsidR="00B248F3" w:rsidRPr="00B756BA" w:rsidRDefault="00B248F3" w:rsidP="00882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B756BA">
        <w:rPr>
          <w:rFonts w:ascii="Angsana New" w:hAnsi="Angsana New"/>
          <w:sz w:val="30"/>
          <w:szCs w:val="30"/>
          <w:cs/>
        </w:rPr>
        <w:t>ต่อมาเมื่อวันที่</w:t>
      </w:r>
      <w:r w:rsidR="003350F1" w:rsidRPr="00B756BA">
        <w:rPr>
          <w:rFonts w:ascii="Angsana New" w:hAnsi="Angsana New"/>
          <w:sz w:val="30"/>
          <w:szCs w:val="30"/>
          <w:cs/>
        </w:rPr>
        <w:t xml:space="preserve"> </w:t>
      </w:r>
      <w:r w:rsidR="004E256E" w:rsidRPr="00B756BA">
        <w:rPr>
          <w:rFonts w:ascii="Angsana New" w:hAnsi="Angsana New"/>
          <w:sz w:val="30"/>
          <w:szCs w:val="30"/>
        </w:rPr>
        <w:t>2</w:t>
      </w:r>
      <w:r w:rsidR="003350F1" w:rsidRPr="00B756BA">
        <w:rPr>
          <w:rFonts w:ascii="Angsana New" w:hAnsi="Angsana New"/>
          <w:sz w:val="30"/>
          <w:szCs w:val="30"/>
          <w:cs/>
        </w:rPr>
        <w:t xml:space="preserve"> </w:t>
      </w:r>
      <w:r w:rsidRPr="00B756BA">
        <w:rPr>
          <w:rFonts w:ascii="Angsana New" w:hAnsi="Angsana New"/>
          <w:sz w:val="30"/>
          <w:szCs w:val="30"/>
          <w:cs/>
        </w:rPr>
        <w:t>กันยายน</w:t>
      </w:r>
      <w:r w:rsidR="003350F1" w:rsidRPr="00B756BA">
        <w:rPr>
          <w:rFonts w:ascii="Angsana New" w:hAnsi="Angsana New"/>
          <w:sz w:val="30"/>
          <w:szCs w:val="30"/>
          <w:cs/>
        </w:rPr>
        <w:t xml:space="preserve"> </w:t>
      </w:r>
      <w:r w:rsidR="004E256E" w:rsidRPr="00B756BA">
        <w:rPr>
          <w:rFonts w:ascii="Angsana New" w:hAnsi="Angsana New"/>
          <w:sz w:val="30"/>
          <w:szCs w:val="30"/>
        </w:rPr>
        <w:t>2553</w:t>
      </w:r>
      <w:r w:rsidR="003350F1" w:rsidRPr="00B756BA">
        <w:rPr>
          <w:rFonts w:ascii="Angsana New" w:hAnsi="Angsana New"/>
          <w:sz w:val="30"/>
          <w:szCs w:val="30"/>
          <w:cs/>
        </w:rPr>
        <w:t xml:space="preserve"> </w:t>
      </w:r>
      <w:r w:rsidRPr="00B756BA">
        <w:rPr>
          <w:rFonts w:ascii="Angsana New" w:hAnsi="Angsana New"/>
          <w:sz w:val="30"/>
          <w:szCs w:val="30"/>
          <w:cs/>
        </w:rPr>
        <w:t>ศาลปกครองกลางได้มีคำสั่งพิพากษาให้เพิกถอนใบอนุญาตโครงการที่ออกหลัง</w:t>
      </w:r>
      <w:r w:rsidRPr="00B756BA">
        <w:rPr>
          <w:rFonts w:ascii="Angsana New" w:hAnsi="Angsana New"/>
          <w:spacing w:val="4"/>
          <w:sz w:val="30"/>
          <w:szCs w:val="30"/>
          <w:cs/>
        </w:rPr>
        <w:t>วันที่รัฐธรรมนูญปี</w:t>
      </w:r>
      <w:r w:rsidR="003350F1" w:rsidRPr="00B756BA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4E256E" w:rsidRPr="00B756BA">
        <w:rPr>
          <w:rFonts w:ascii="Angsana New" w:hAnsi="Angsana New"/>
          <w:spacing w:val="4"/>
          <w:sz w:val="30"/>
          <w:szCs w:val="30"/>
        </w:rPr>
        <w:t>2550</w:t>
      </w:r>
      <w:r w:rsidR="003350F1" w:rsidRPr="00B756BA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B756BA">
        <w:rPr>
          <w:rFonts w:ascii="Angsana New" w:hAnsi="Angsana New"/>
          <w:spacing w:val="4"/>
          <w:sz w:val="30"/>
          <w:szCs w:val="30"/>
          <w:cs/>
        </w:rPr>
        <w:t>มีผลบังคับใช้</w:t>
      </w:r>
      <w:r w:rsidR="003350F1" w:rsidRPr="00B756BA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B756BA">
        <w:rPr>
          <w:rFonts w:ascii="Angsana New" w:hAnsi="Angsana New"/>
          <w:spacing w:val="4"/>
          <w:sz w:val="30"/>
          <w:szCs w:val="30"/>
          <w:cs/>
        </w:rPr>
        <w:t>และเข้าข่าย</w:t>
      </w:r>
      <w:r w:rsidR="003350F1" w:rsidRPr="00B756BA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4E256E" w:rsidRPr="00B756BA">
        <w:rPr>
          <w:rFonts w:ascii="Angsana New" w:hAnsi="Angsana New"/>
          <w:spacing w:val="4"/>
          <w:sz w:val="30"/>
          <w:szCs w:val="30"/>
        </w:rPr>
        <w:t>11</w:t>
      </w:r>
      <w:r w:rsidR="003350F1" w:rsidRPr="00B756BA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B756BA">
        <w:rPr>
          <w:rFonts w:ascii="Angsana New" w:hAnsi="Angsana New"/>
          <w:spacing w:val="4"/>
          <w:sz w:val="30"/>
          <w:szCs w:val="30"/>
          <w:cs/>
        </w:rPr>
        <w:t>ประเภทโครงการที่อาจก่อให้เกิดผลกระทบต่อชุมชนอย่างรุนแรง</w:t>
      </w:r>
      <w:r w:rsidR="003350F1" w:rsidRPr="00B756BA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B756BA">
        <w:rPr>
          <w:rFonts w:ascii="Angsana New" w:hAnsi="Angsana New"/>
          <w:spacing w:val="4"/>
          <w:sz w:val="30"/>
          <w:szCs w:val="30"/>
          <w:cs/>
        </w:rPr>
        <w:t>ตามประกาศกระทรวงทรัพยากรธรรมชาติและสิ่งแวดล้อม</w:t>
      </w:r>
      <w:r w:rsidR="003350F1" w:rsidRPr="00B756BA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B756BA">
        <w:rPr>
          <w:rFonts w:ascii="Angsana New" w:hAnsi="Angsana New"/>
          <w:spacing w:val="4"/>
          <w:sz w:val="30"/>
          <w:szCs w:val="30"/>
          <w:cs/>
        </w:rPr>
        <w:t>ลงวันที่</w:t>
      </w:r>
      <w:r w:rsidR="003350F1" w:rsidRPr="00B756BA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4E256E" w:rsidRPr="00B756BA">
        <w:rPr>
          <w:rFonts w:ascii="Angsana New" w:hAnsi="Angsana New"/>
          <w:spacing w:val="4"/>
          <w:sz w:val="30"/>
          <w:szCs w:val="30"/>
        </w:rPr>
        <w:t>31</w:t>
      </w:r>
      <w:r w:rsidR="003350F1" w:rsidRPr="00B756BA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B756BA">
        <w:rPr>
          <w:rFonts w:ascii="Angsana New" w:hAnsi="Angsana New"/>
          <w:spacing w:val="4"/>
          <w:sz w:val="30"/>
          <w:szCs w:val="30"/>
          <w:cs/>
        </w:rPr>
        <w:t>สิงหาคม</w:t>
      </w:r>
      <w:r w:rsidR="003350F1" w:rsidRPr="00B756BA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4E256E" w:rsidRPr="00B756BA">
        <w:rPr>
          <w:rFonts w:ascii="Angsana New" w:hAnsi="Angsana New"/>
          <w:spacing w:val="4"/>
          <w:sz w:val="30"/>
          <w:szCs w:val="30"/>
        </w:rPr>
        <w:t>2553</w:t>
      </w:r>
      <w:r w:rsidR="003350F1" w:rsidRPr="00B756BA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B756BA">
        <w:rPr>
          <w:rFonts w:ascii="Angsana New" w:hAnsi="Angsana New"/>
          <w:spacing w:val="4"/>
          <w:sz w:val="30"/>
          <w:szCs w:val="30"/>
          <w:cs/>
        </w:rPr>
        <w:t>โดยผลของคำ</w:t>
      </w:r>
      <w:r w:rsidRPr="00B756BA">
        <w:rPr>
          <w:rFonts w:ascii="Angsana New" w:hAnsi="Angsana New"/>
          <w:sz w:val="30"/>
          <w:szCs w:val="30"/>
          <w:cs/>
        </w:rPr>
        <w:t>พิพากษาดังกล่าว</w:t>
      </w:r>
      <w:r w:rsidR="003350F1" w:rsidRPr="00B756BA">
        <w:rPr>
          <w:rFonts w:ascii="Angsana New" w:hAnsi="Angsana New"/>
          <w:sz w:val="30"/>
          <w:szCs w:val="30"/>
          <w:cs/>
        </w:rPr>
        <w:t xml:space="preserve"> </w:t>
      </w:r>
      <w:r w:rsidRPr="00B756BA">
        <w:rPr>
          <w:rFonts w:ascii="Angsana New" w:hAnsi="Angsana New"/>
          <w:sz w:val="30"/>
          <w:szCs w:val="30"/>
          <w:cs/>
        </w:rPr>
        <w:t>โครงการเกือบทั้งหมดของกลุ่มบริษัทไม่เข้าข่ายประเภทโครงการที่อาจก่อให้เกิดผลกระทบอย่างรุนแรง</w:t>
      </w:r>
      <w:r w:rsidR="003350F1" w:rsidRPr="00B756BA">
        <w:rPr>
          <w:rFonts w:ascii="Angsana New" w:hAnsi="Angsana New"/>
          <w:sz w:val="30"/>
          <w:szCs w:val="30"/>
          <w:cs/>
        </w:rPr>
        <w:t xml:space="preserve"> </w:t>
      </w:r>
      <w:r w:rsidRPr="00B756BA">
        <w:rPr>
          <w:rFonts w:ascii="Angsana New" w:hAnsi="Angsana New"/>
          <w:sz w:val="30"/>
          <w:szCs w:val="30"/>
          <w:cs/>
        </w:rPr>
        <w:t>จึงสามารถดำเนินการต่อไปได้</w:t>
      </w:r>
      <w:r w:rsidR="003350F1" w:rsidRPr="00B756BA">
        <w:rPr>
          <w:rFonts w:ascii="Angsana New" w:hAnsi="Angsana New"/>
          <w:sz w:val="30"/>
          <w:szCs w:val="30"/>
          <w:cs/>
        </w:rPr>
        <w:t xml:space="preserve"> </w:t>
      </w:r>
      <w:r w:rsidRPr="00B756BA">
        <w:rPr>
          <w:rFonts w:ascii="Angsana New" w:hAnsi="Angsana New"/>
          <w:sz w:val="30"/>
          <w:szCs w:val="30"/>
          <w:cs/>
        </w:rPr>
        <w:t>มีเพียง</w:t>
      </w:r>
      <w:r w:rsidR="003350F1" w:rsidRPr="00B756BA">
        <w:rPr>
          <w:rFonts w:ascii="Angsana New" w:hAnsi="Angsana New"/>
          <w:sz w:val="30"/>
          <w:szCs w:val="30"/>
          <w:cs/>
        </w:rPr>
        <w:t xml:space="preserve"> </w:t>
      </w:r>
      <w:r w:rsidR="004E256E" w:rsidRPr="00B756BA">
        <w:rPr>
          <w:rFonts w:ascii="Angsana New" w:hAnsi="Angsana New"/>
          <w:sz w:val="30"/>
          <w:szCs w:val="30"/>
        </w:rPr>
        <w:t>1</w:t>
      </w:r>
      <w:r w:rsidR="003350F1" w:rsidRPr="00B756BA">
        <w:rPr>
          <w:rFonts w:ascii="Angsana New" w:hAnsi="Angsana New"/>
          <w:sz w:val="30"/>
          <w:szCs w:val="30"/>
          <w:cs/>
        </w:rPr>
        <w:t xml:space="preserve"> </w:t>
      </w:r>
      <w:r w:rsidRPr="00B756BA">
        <w:rPr>
          <w:rFonts w:ascii="Angsana New" w:hAnsi="Angsana New"/>
          <w:sz w:val="30"/>
          <w:szCs w:val="30"/>
          <w:cs/>
        </w:rPr>
        <w:t>โครงการที่เข้าข่ายตามประกาศ</w:t>
      </w:r>
      <w:r w:rsidRPr="00D26435">
        <w:rPr>
          <w:rFonts w:ascii="Angsana New" w:hAnsi="Angsana New"/>
          <w:spacing w:val="-2"/>
          <w:sz w:val="30"/>
          <w:szCs w:val="30"/>
          <w:cs/>
        </w:rPr>
        <w:t>ดังกล่าว</w:t>
      </w:r>
      <w:r w:rsidR="003350F1" w:rsidRPr="00D2643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26435">
        <w:rPr>
          <w:rFonts w:ascii="Angsana New" w:hAnsi="Angsana New"/>
          <w:spacing w:val="-2"/>
          <w:sz w:val="30"/>
          <w:szCs w:val="30"/>
          <w:cs/>
        </w:rPr>
        <w:t>ซึ่งได้ดำเนินการให้เป็นไปตามหลักเกณฑ์ในมาตรา</w:t>
      </w:r>
      <w:r w:rsidR="003350F1" w:rsidRPr="00D2643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E256E" w:rsidRPr="00D26435">
        <w:rPr>
          <w:rFonts w:ascii="Angsana New" w:hAnsi="Angsana New"/>
          <w:spacing w:val="-2"/>
          <w:sz w:val="30"/>
          <w:szCs w:val="30"/>
        </w:rPr>
        <w:t>67</w:t>
      </w:r>
      <w:r w:rsidR="003350F1" w:rsidRPr="00D2643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26435">
        <w:rPr>
          <w:rFonts w:ascii="Angsana New" w:hAnsi="Angsana New"/>
          <w:spacing w:val="-2"/>
          <w:sz w:val="30"/>
          <w:szCs w:val="30"/>
          <w:cs/>
        </w:rPr>
        <w:t>วรรคสอง</w:t>
      </w:r>
      <w:r w:rsidR="003350F1" w:rsidRPr="00D2643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26435">
        <w:rPr>
          <w:rFonts w:ascii="Angsana New" w:hAnsi="Angsana New"/>
          <w:spacing w:val="-2"/>
          <w:sz w:val="30"/>
          <w:szCs w:val="30"/>
          <w:cs/>
        </w:rPr>
        <w:t>ของรัฐธรรมนูญปี</w:t>
      </w:r>
      <w:r w:rsidR="003350F1" w:rsidRPr="00D2643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E256E" w:rsidRPr="00D26435">
        <w:rPr>
          <w:rFonts w:ascii="Angsana New" w:hAnsi="Angsana New"/>
          <w:spacing w:val="-2"/>
          <w:sz w:val="30"/>
          <w:szCs w:val="30"/>
        </w:rPr>
        <w:t>2550</w:t>
      </w:r>
      <w:r w:rsidR="003350F1" w:rsidRPr="00D2643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26435">
        <w:rPr>
          <w:rFonts w:ascii="Angsana New" w:hAnsi="Angsana New"/>
          <w:spacing w:val="-2"/>
          <w:sz w:val="30"/>
          <w:szCs w:val="30"/>
          <w:cs/>
        </w:rPr>
        <w:t>เรียบร้อยแล้ว</w:t>
      </w:r>
      <w:r w:rsidR="003350F1" w:rsidRPr="00B756BA">
        <w:rPr>
          <w:rFonts w:ascii="Angsana New" w:hAnsi="Angsana New"/>
          <w:sz w:val="30"/>
          <w:szCs w:val="30"/>
          <w:cs/>
        </w:rPr>
        <w:t xml:space="preserve"> </w:t>
      </w:r>
      <w:r w:rsidRPr="00D26435">
        <w:rPr>
          <w:rFonts w:ascii="Angsana New" w:hAnsi="Angsana New"/>
          <w:spacing w:val="-2"/>
          <w:sz w:val="30"/>
          <w:szCs w:val="30"/>
          <w:cs/>
        </w:rPr>
        <w:t>เมื่อปลายปี</w:t>
      </w:r>
      <w:r w:rsidR="003350F1" w:rsidRPr="00D2643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E256E" w:rsidRPr="00D26435">
        <w:rPr>
          <w:rFonts w:ascii="Angsana New" w:hAnsi="Angsana New"/>
          <w:spacing w:val="-2"/>
          <w:sz w:val="30"/>
          <w:szCs w:val="30"/>
        </w:rPr>
        <w:t>2555</w:t>
      </w:r>
      <w:r w:rsidR="003350F1" w:rsidRPr="00D2643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26435">
        <w:rPr>
          <w:rFonts w:ascii="Angsana New" w:hAnsi="Angsana New"/>
          <w:spacing w:val="-2"/>
          <w:sz w:val="30"/>
          <w:szCs w:val="30"/>
          <w:cs/>
        </w:rPr>
        <w:t>โดยการนิคมอุตสาหกรรมแห่งประเทศไทย</w:t>
      </w:r>
      <w:r w:rsidR="003350F1" w:rsidRPr="00D2643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26435">
        <w:rPr>
          <w:rFonts w:ascii="Angsana New" w:hAnsi="Angsana New"/>
          <w:spacing w:val="-2"/>
          <w:sz w:val="30"/>
          <w:szCs w:val="30"/>
          <w:cs/>
        </w:rPr>
        <w:t>(</w:t>
      </w:r>
      <w:proofErr w:type="spellStart"/>
      <w:r w:rsidRPr="00D26435">
        <w:rPr>
          <w:rFonts w:ascii="Angsana New" w:hAnsi="Angsana New"/>
          <w:spacing w:val="-2"/>
          <w:sz w:val="30"/>
          <w:szCs w:val="30"/>
          <w:cs/>
        </w:rPr>
        <w:t>กนอ</w:t>
      </w:r>
      <w:proofErr w:type="spellEnd"/>
      <w:r w:rsidR="00403759" w:rsidRPr="00D26435">
        <w:rPr>
          <w:rFonts w:ascii="Angsana New" w:hAnsi="Angsana New"/>
          <w:spacing w:val="-2"/>
          <w:sz w:val="30"/>
          <w:szCs w:val="30"/>
        </w:rPr>
        <w:t>.</w:t>
      </w:r>
      <w:r w:rsidRPr="00D26435">
        <w:rPr>
          <w:rFonts w:ascii="Angsana New" w:hAnsi="Angsana New"/>
          <w:spacing w:val="-2"/>
          <w:sz w:val="30"/>
          <w:szCs w:val="30"/>
          <w:cs/>
        </w:rPr>
        <w:t>)</w:t>
      </w:r>
      <w:r w:rsidR="003350F1" w:rsidRPr="00D2643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26435">
        <w:rPr>
          <w:rFonts w:ascii="Angsana New" w:hAnsi="Angsana New"/>
          <w:spacing w:val="-2"/>
          <w:sz w:val="30"/>
          <w:szCs w:val="30"/>
          <w:cs/>
        </w:rPr>
        <w:t>เห็นว่าโครงการได้ดำเนินการครบถ้วนแล้ว</w:t>
      </w:r>
      <w:r w:rsidR="003350F1" w:rsidRPr="00B756BA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Pr="00B756BA">
        <w:rPr>
          <w:rFonts w:ascii="Angsana New" w:hAnsi="Angsana New"/>
          <w:sz w:val="30"/>
          <w:szCs w:val="30"/>
          <w:cs/>
        </w:rPr>
        <w:t>กนอ</w:t>
      </w:r>
      <w:proofErr w:type="spellEnd"/>
      <w:r w:rsidR="00403759" w:rsidRPr="00B756BA">
        <w:rPr>
          <w:rFonts w:ascii="Angsana New" w:hAnsi="Angsana New"/>
          <w:sz w:val="30"/>
          <w:szCs w:val="30"/>
        </w:rPr>
        <w:t>.</w:t>
      </w:r>
      <w:r w:rsidR="003350F1" w:rsidRPr="00B756BA">
        <w:rPr>
          <w:rFonts w:ascii="Angsana New" w:hAnsi="Angsana New"/>
          <w:sz w:val="30"/>
          <w:szCs w:val="30"/>
          <w:cs/>
        </w:rPr>
        <w:t xml:space="preserve"> </w:t>
      </w:r>
      <w:r w:rsidRPr="00B756BA">
        <w:rPr>
          <w:rFonts w:ascii="Angsana New" w:hAnsi="Angsana New"/>
          <w:sz w:val="30"/>
          <w:szCs w:val="30"/>
          <w:cs/>
        </w:rPr>
        <w:t>จึงได้ส่งเรื่องให้อัยการเพื่อยื่นขอให้ศาลปกครองสูงสุดมีคำสั่งยกเลิกการระงับโครงการชั่วคราวเพื่อให้</w:t>
      </w:r>
      <w:r w:rsidRPr="000207F9">
        <w:rPr>
          <w:rFonts w:ascii="Angsana New" w:hAnsi="Angsana New"/>
          <w:sz w:val="30"/>
          <w:szCs w:val="30"/>
          <w:cs/>
        </w:rPr>
        <w:t>โครงการสามารถดำเนินการต่อไปได้</w:t>
      </w:r>
      <w:r w:rsidR="003350F1" w:rsidRPr="000207F9">
        <w:rPr>
          <w:rFonts w:ascii="Angsana New" w:hAnsi="Angsana New"/>
          <w:sz w:val="30"/>
          <w:szCs w:val="30"/>
          <w:cs/>
        </w:rPr>
        <w:t xml:space="preserve"> </w:t>
      </w:r>
      <w:r w:rsidRPr="00D26435">
        <w:rPr>
          <w:rFonts w:ascii="Angsana New" w:hAnsi="Angsana New"/>
          <w:sz w:val="30"/>
          <w:szCs w:val="30"/>
          <w:cs/>
        </w:rPr>
        <w:t>ซึ่งอัยการได้ยื่นคำร้องขอยกเลิกคำสั่งคุ้มครองชั่วคราว</w:t>
      </w:r>
      <w:r w:rsidRPr="00B756BA">
        <w:rPr>
          <w:rFonts w:ascii="Angsana New" w:hAnsi="Angsana New"/>
          <w:spacing w:val="6"/>
          <w:sz w:val="30"/>
          <w:szCs w:val="30"/>
          <w:cs/>
        </w:rPr>
        <w:t>ต่อศาลปกครองสูงสุดเมื่อวันที่</w:t>
      </w:r>
      <w:r w:rsidR="003350F1" w:rsidRPr="00B756BA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4E256E" w:rsidRPr="00B756BA">
        <w:rPr>
          <w:rFonts w:ascii="Angsana New" w:hAnsi="Angsana New"/>
          <w:spacing w:val="6"/>
          <w:sz w:val="30"/>
          <w:szCs w:val="30"/>
        </w:rPr>
        <w:t>1</w:t>
      </w:r>
      <w:r w:rsidR="003350F1" w:rsidRPr="00B756BA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B756BA">
        <w:rPr>
          <w:rFonts w:ascii="Angsana New" w:hAnsi="Angsana New"/>
          <w:spacing w:val="6"/>
          <w:sz w:val="30"/>
          <w:szCs w:val="30"/>
          <w:cs/>
        </w:rPr>
        <w:t>เมษายน</w:t>
      </w:r>
      <w:r w:rsidR="003350F1" w:rsidRPr="00B756BA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4E256E" w:rsidRPr="00B756BA">
        <w:rPr>
          <w:rFonts w:ascii="Angsana New" w:hAnsi="Angsana New"/>
          <w:spacing w:val="6"/>
          <w:sz w:val="30"/>
          <w:szCs w:val="30"/>
        </w:rPr>
        <w:t>2556</w:t>
      </w:r>
      <w:r w:rsidR="003350F1" w:rsidRPr="00B756BA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B756BA">
        <w:rPr>
          <w:rFonts w:ascii="Angsana New" w:hAnsi="Angsana New"/>
          <w:spacing w:val="6"/>
          <w:sz w:val="30"/>
          <w:szCs w:val="30"/>
          <w:cs/>
        </w:rPr>
        <w:t>ต่อมา</w:t>
      </w:r>
      <w:r w:rsidRPr="00B756BA">
        <w:rPr>
          <w:rFonts w:ascii="Angsana New" w:hAnsi="Angsana New"/>
          <w:sz w:val="30"/>
          <w:szCs w:val="30"/>
          <w:cs/>
        </w:rPr>
        <w:t>ในเดือนกรกฎาคม</w:t>
      </w:r>
      <w:r w:rsidR="003350F1" w:rsidRPr="00B756BA">
        <w:rPr>
          <w:rFonts w:ascii="Angsana New" w:hAnsi="Angsana New"/>
          <w:sz w:val="30"/>
          <w:szCs w:val="30"/>
          <w:cs/>
        </w:rPr>
        <w:t xml:space="preserve"> </w:t>
      </w:r>
      <w:r w:rsidR="004E256E" w:rsidRPr="00B756BA">
        <w:rPr>
          <w:rFonts w:ascii="Angsana New" w:hAnsi="Angsana New"/>
          <w:sz w:val="30"/>
          <w:szCs w:val="30"/>
        </w:rPr>
        <w:t>2557</w:t>
      </w:r>
      <w:r w:rsidR="003350F1" w:rsidRPr="00B756BA">
        <w:rPr>
          <w:rFonts w:ascii="Angsana New" w:hAnsi="Angsana New"/>
          <w:sz w:val="30"/>
          <w:szCs w:val="30"/>
          <w:cs/>
        </w:rPr>
        <w:t xml:space="preserve"> </w:t>
      </w:r>
      <w:r w:rsidRPr="00B756BA">
        <w:rPr>
          <w:rFonts w:ascii="Angsana New" w:hAnsi="Angsana New"/>
          <w:sz w:val="30"/>
          <w:szCs w:val="30"/>
          <w:cs/>
        </w:rPr>
        <w:t>ศาลปกครองสูงสุดได้มีคำสั่งยกเลิกการระงับ</w:t>
      </w:r>
      <w:r w:rsidRPr="00D26435">
        <w:rPr>
          <w:rFonts w:ascii="Angsana New" w:hAnsi="Angsana New"/>
          <w:spacing w:val="2"/>
          <w:sz w:val="30"/>
          <w:szCs w:val="30"/>
          <w:cs/>
        </w:rPr>
        <w:t>โครงการดังกล่าว</w:t>
      </w:r>
      <w:r w:rsidR="003350F1" w:rsidRPr="00D26435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D26435">
        <w:rPr>
          <w:rFonts w:ascii="Angsana New" w:hAnsi="Angsana New"/>
          <w:spacing w:val="2"/>
          <w:sz w:val="30"/>
          <w:szCs w:val="30"/>
          <w:cs/>
        </w:rPr>
        <w:t>และในเดือนตุลาคม</w:t>
      </w:r>
      <w:r w:rsidR="003350F1" w:rsidRPr="00D26435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4E256E" w:rsidRPr="00D26435">
        <w:rPr>
          <w:rFonts w:ascii="Angsana New" w:hAnsi="Angsana New"/>
          <w:spacing w:val="2"/>
          <w:sz w:val="30"/>
          <w:szCs w:val="30"/>
        </w:rPr>
        <w:t>2557</w:t>
      </w:r>
      <w:r w:rsidR="003350F1" w:rsidRPr="00D26435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D26435">
        <w:rPr>
          <w:rFonts w:ascii="Angsana New" w:hAnsi="Angsana New"/>
          <w:spacing w:val="2"/>
          <w:sz w:val="30"/>
          <w:szCs w:val="30"/>
          <w:cs/>
        </w:rPr>
        <w:t>กลุ่มบริษัทได้รับใบอนุญาตจาก</w:t>
      </w:r>
      <w:r w:rsidR="003350F1" w:rsidRPr="00D26435">
        <w:rPr>
          <w:rFonts w:ascii="Angsana New" w:hAnsi="Angsana New"/>
          <w:spacing w:val="2"/>
          <w:sz w:val="30"/>
          <w:szCs w:val="30"/>
          <w:cs/>
        </w:rPr>
        <w:t xml:space="preserve"> </w:t>
      </w:r>
      <w:proofErr w:type="spellStart"/>
      <w:r w:rsidRPr="00D26435">
        <w:rPr>
          <w:rFonts w:ascii="Angsana New" w:hAnsi="Angsana New"/>
          <w:spacing w:val="2"/>
          <w:sz w:val="30"/>
          <w:szCs w:val="30"/>
          <w:cs/>
        </w:rPr>
        <w:t>กนอ</w:t>
      </w:r>
      <w:proofErr w:type="spellEnd"/>
      <w:r w:rsidR="00403759" w:rsidRPr="00D26435">
        <w:rPr>
          <w:rFonts w:ascii="Angsana New" w:hAnsi="Angsana New"/>
          <w:spacing w:val="2"/>
          <w:sz w:val="30"/>
          <w:szCs w:val="30"/>
        </w:rPr>
        <w:t>.</w:t>
      </w:r>
      <w:r w:rsidR="003350F1" w:rsidRPr="00D26435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D26435">
        <w:rPr>
          <w:rFonts w:ascii="Angsana New" w:hAnsi="Angsana New"/>
          <w:spacing w:val="2"/>
          <w:sz w:val="30"/>
          <w:szCs w:val="30"/>
          <w:cs/>
        </w:rPr>
        <w:t>และสามารถดำเนินงาน</w:t>
      </w:r>
      <w:r w:rsidRPr="00B756BA">
        <w:rPr>
          <w:rFonts w:ascii="Angsana New" w:hAnsi="Angsana New"/>
          <w:sz w:val="30"/>
          <w:szCs w:val="30"/>
          <w:cs/>
        </w:rPr>
        <w:t>ตามโครงการได้ตามปกติ</w:t>
      </w:r>
    </w:p>
    <w:p w14:paraId="0E7046C7" w14:textId="77777777" w:rsidR="00882BB7" w:rsidRPr="00B756BA" w:rsidRDefault="00882BB7" w:rsidP="00882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0458005C" w14:textId="77777777" w:rsidR="0076116A" w:rsidRDefault="00B248F3" w:rsidP="00882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B756BA">
        <w:rPr>
          <w:rFonts w:ascii="Angsana New" w:hAnsi="Angsana New"/>
          <w:spacing w:val="8"/>
          <w:sz w:val="30"/>
          <w:szCs w:val="30"/>
          <w:cs/>
        </w:rPr>
        <w:t>ทั้งนี้</w:t>
      </w:r>
      <w:r w:rsidR="003350F1" w:rsidRPr="00B756BA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Pr="00B756BA">
        <w:rPr>
          <w:rFonts w:ascii="Angsana New" w:hAnsi="Angsana New"/>
          <w:spacing w:val="8"/>
          <w:sz w:val="30"/>
          <w:szCs w:val="30"/>
          <w:cs/>
        </w:rPr>
        <w:t>ในส่วนของคดี</w:t>
      </w:r>
      <w:r w:rsidR="003350F1" w:rsidRPr="00B756BA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Pr="00B756BA">
        <w:rPr>
          <w:rFonts w:ascii="Angsana New" w:hAnsi="Angsana New"/>
          <w:spacing w:val="8"/>
          <w:sz w:val="30"/>
          <w:szCs w:val="30"/>
          <w:cs/>
        </w:rPr>
        <w:t>ผู้ฟ้องคดีและหน่วยงานราชการได้อุทธรณ์คำพิพากษาของศาลปกครองกลางต่อ</w:t>
      </w:r>
      <w:r w:rsidRPr="00B756BA">
        <w:rPr>
          <w:rFonts w:ascii="Angsana New" w:hAnsi="Angsana New"/>
          <w:sz w:val="30"/>
          <w:szCs w:val="30"/>
          <w:cs/>
        </w:rPr>
        <w:t>ศาลปกครองสูงสุด</w:t>
      </w:r>
    </w:p>
    <w:p w14:paraId="3BBDF685" w14:textId="77777777" w:rsidR="00363C59" w:rsidRPr="00B756BA" w:rsidRDefault="00363C59" w:rsidP="00882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450BE12E" w14:textId="24FDEE7E" w:rsidR="00D95563" w:rsidRPr="00B756BA" w:rsidRDefault="00252809" w:rsidP="00252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38"/>
        <w:jc w:val="thaiDistribute"/>
        <w:rPr>
          <w:rFonts w:ascii="Angsana New" w:hAnsi="Angsana New"/>
          <w:spacing w:val="2"/>
          <w:sz w:val="30"/>
          <w:szCs w:val="30"/>
        </w:rPr>
      </w:pPr>
      <w:r w:rsidRPr="00B756BA">
        <w:rPr>
          <w:rFonts w:ascii="Angsana New" w:hAnsi="Angsana New"/>
          <w:spacing w:val="2"/>
          <w:sz w:val="30"/>
          <w:szCs w:val="30"/>
          <w:cs/>
        </w:rPr>
        <w:t>(ข)</w:t>
      </w:r>
      <w:r w:rsidRPr="00B756BA">
        <w:rPr>
          <w:rFonts w:ascii="Angsana New" w:hAnsi="Angsana New"/>
          <w:spacing w:val="2"/>
          <w:sz w:val="30"/>
          <w:szCs w:val="30"/>
          <w:cs/>
        </w:rPr>
        <w:tab/>
      </w:r>
      <w:r w:rsidR="00D95563" w:rsidRPr="00B756BA">
        <w:rPr>
          <w:rFonts w:ascii="Angsana New" w:hAnsi="Angsana New"/>
          <w:spacing w:val="2"/>
          <w:sz w:val="30"/>
          <w:szCs w:val="30"/>
          <w:cs/>
        </w:rPr>
        <w:t xml:space="preserve">ที่ประชุมคณะกรรมการบริษัท ครั้งที่ </w:t>
      </w:r>
      <w:r w:rsidR="004E256E" w:rsidRPr="00B756BA">
        <w:rPr>
          <w:rFonts w:ascii="Angsana New" w:hAnsi="Angsana New"/>
          <w:spacing w:val="2"/>
          <w:sz w:val="30"/>
          <w:szCs w:val="30"/>
        </w:rPr>
        <w:t>219</w:t>
      </w:r>
      <w:r w:rsidR="00D95563" w:rsidRPr="00B756BA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A94789" w:rsidRPr="00B756BA">
        <w:rPr>
          <w:rFonts w:ascii="Angsana New" w:hAnsi="Angsana New"/>
          <w:spacing w:val="2"/>
          <w:sz w:val="30"/>
          <w:szCs w:val="30"/>
        </w:rPr>
        <w:t>(</w:t>
      </w:r>
      <w:r w:rsidR="004E256E" w:rsidRPr="00B756BA">
        <w:rPr>
          <w:rFonts w:ascii="Angsana New" w:hAnsi="Angsana New"/>
          <w:spacing w:val="2"/>
          <w:sz w:val="30"/>
          <w:szCs w:val="30"/>
        </w:rPr>
        <w:t>8</w:t>
      </w:r>
      <w:r w:rsidR="00A94789" w:rsidRPr="00B756BA">
        <w:rPr>
          <w:rFonts w:ascii="Angsana New" w:hAnsi="Angsana New"/>
          <w:spacing w:val="2"/>
          <w:sz w:val="30"/>
          <w:szCs w:val="30"/>
        </w:rPr>
        <w:t>/</w:t>
      </w:r>
      <w:r w:rsidR="004E256E" w:rsidRPr="00B756BA">
        <w:rPr>
          <w:rFonts w:ascii="Angsana New" w:hAnsi="Angsana New"/>
          <w:spacing w:val="2"/>
          <w:sz w:val="30"/>
          <w:szCs w:val="30"/>
        </w:rPr>
        <w:t>2560</w:t>
      </w:r>
      <w:r w:rsidR="00A94789" w:rsidRPr="00B756BA">
        <w:rPr>
          <w:rFonts w:ascii="Angsana New" w:hAnsi="Angsana New"/>
          <w:spacing w:val="2"/>
          <w:sz w:val="30"/>
          <w:szCs w:val="30"/>
        </w:rPr>
        <w:t xml:space="preserve">) </w:t>
      </w:r>
      <w:r w:rsidR="00D95563" w:rsidRPr="00B756BA">
        <w:rPr>
          <w:rFonts w:ascii="Angsana New" w:hAnsi="Angsana New"/>
          <w:spacing w:val="2"/>
          <w:sz w:val="30"/>
          <w:szCs w:val="30"/>
          <w:cs/>
        </w:rPr>
        <w:t xml:space="preserve">เมื่อวันที่ </w:t>
      </w:r>
      <w:r w:rsidR="004E256E" w:rsidRPr="00B756BA">
        <w:rPr>
          <w:rFonts w:ascii="Angsana New" w:hAnsi="Angsana New"/>
          <w:spacing w:val="2"/>
          <w:sz w:val="30"/>
          <w:szCs w:val="30"/>
        </w:rPr>
        <w:t>20</w:t>
      </w:r>
      <w:r w:rsidR="00D95563" w:rsidRPr="00B756BA">
        <w:rPr>
          <w:rFonts w:ascii="Angsana New" w:hAnsi="Angsana New"/>
          <w:spacing w:val="2"/>
          <w:sz w:val="30"/>
          <w:szCs w:val="30"/>
          <w:cs/>
        </w:rPr>
        <w:t xml:space="preserve"> ธันวาคม</w:t>
      </w:r>
      <w:r w:rsidR="00A94789" w:rsidRPr="00B756BA">
        <w:rPr>
          <w:rFonts w:ascii="Angsana New" w:hAnsi="Angsana New"/>
          <w:spacing w:val="2"/>
          <w:sz w:val="30"/>
          <w:szCs w:val="30"/>
        </w:rPr>
        <w:t xml:space="preserve"> </w:t>
      </w:r>
      <w:r w:rsidR="004E256E" w:rsidRPr="00B756BA">
        <w:rPr>
          <w:rFonts w:ascii="Angsana New" w:hAnsi="Angsana New"/>
          <w:spacing w:val="2"/>
          <w:sz w:val="30"/>
          <w:szCs w:val="30"/>
        </w:rPr>
        <w:t>2560</w:t>
      </w:r>
      <w:r w:rsidR="00D95563" w:rsidRPr="00B756BA">
        <w:rPr>
          <w:rFonts w:ascii="Angsana New" w:hAnsi="Angsana New"/>
          <w:spacing w:val="2"/>
          <w:sz w:val="30"/>
          <w:szCs w:val="30"/>
          <w:cs/>
        </w:rPr>
        <w:t xml:space="preserve"> ได้มีมติอนุมัติการสนับสนุน</w:t>
      </w:r>
      <w:r w:rsidR="00D95563" w:rsidRPr="00B756BA">
        <w:rPr>
          <w:rFonts w:ascii="Angsana New" w:hAnsi="Angsana New"/>
          <w:spacing w:val="-2"/>
          <w:sz w:val="30"/>
          <w:szCs w:val="30"/>
          <w:cs/>
        </w:rPr>
        <w:t>การปรับโครงสร้างของบริษัทย่อยซึ่งประกอบธุรกิจผลิตและจำหน่ายกระเบื้องเซรา</w:t>
      </w:r>
      <w:proofErr w:type="spellStart"/>
      <w:r w:rsidR="00D95563" w:rsidRPr="00B756BA">
        <w:rPr>
          <w:rFonts w:ascii="Angsana New" w:hAnsi="Angsana New"/>
          <w:spacing w:val="-2"/>
          <w:sz w:val="30"/>
          <w:szCs w:val="30"/>
          <w:cs/>
        </w:rPr>
        <w:t>มิก</w:t>
      </w:r>
      <w:proofErr w:type="spellEnd"/>
      <w:r w:rsidR="00D95563" w:rsidRPr="00B756BA">
        <w:rPr>
          <w:rFonts w:ascii="Angsana New" w:hAnsi="Angsana New"/>
          <w:spacing w:val="-2"/>
          <w:sz w:val="30"/>
          <w:szCs w:val="30"/>
          <w:cs/>
        </w:rPr>
        <w:t>ในประเทศไทย การปรับ</w:t>
      </w:r>
      <w:r w:rsidR="00D95563" w:rsidRPr="00B756BA">
        <w:rPr>
          <w:rFonts w:ascii="Angsana New" w:hAnsi="Angsana New"/>
          <w:sz w:val="30"/>
          <w:szCs w:val="30"/>
          <w:cs/>
        </w:rPr>
        <w:t>โครงสร้างจะดำเนิ</w:t>
      </w:r>
      <w:r w:rsidR="00D07BAA" w:rsidRPr="00B756BA">
        <w:rPr>
          <w:rFonts w:ascii="Angsana New" w:hAnsi="Angsana New"/>
          <w:sz w:val="30"/>
          <w:szCs w:val="30"/>
          <w:cs/>
        </w:rPr>
        <w:t>น</w:t>
      </w:r>
      <w:r w:rsidR="00D95563" w:rsidRPr="00B756BA">
        <w:rPr>
          <w:rFonts w:ascii="Angsana New" w:hAnsi="Angsana New"/>
          <w:sz w:val="30"/>
          <w:szCs w:val="30"/>
          <w:cs/>
        </w:rPr>
        <w:t>การด้วยวิธีการควบบริษัท โดยควบบริษัทย่อยที่ถือหุ้นผ่าน</w:t>
      </w:r>
      <w:r w:rsidR="00866F49" w:rsidRPr="00B756BA">
        <w:rPr>
          <w:rFonts w:ascii="Angsana New" w:hAnsi="Angsana New"/>
          <w:sz w:val="30"/>
          <w:szCs w:val="30"/>
          <w:cs/>
        </w:rPr>
        <w:t>บริษัท</w:t>
      </w:r>
      <w:r w:rsidR="00D95563" w:rsidRPr="00B756BA">
        <w:rPr>
          <w:rFonts w:ascii="Angsana New" w:hAnsi="Angsana New"/>
          <w:sz w:val="30"/>
          <w:szCs w:val="30"/>
          <w:cs/>
        </w:rPr>
        <w:t>เซรามิคซิ</w:t>
      </w:r>
      <w:proofErr w:type="spellStart"/>
      <w:r w:rsidR="00D95563" w:rsidRPr="00B756BA">
        <w:rPr>
          <w:rFonts w:ascii="Angsana New" w:hAnsi="Angsana New"/>
          <w:sz w:val="30"/>
          <w:szCs w:val="30"/>
          <w:cs/>
        </w:rPr>
        <w:t>เมนต์</w:t>
      </w:r>
      <w:proofErr w:type="spellEnd"/>
      <w:r w:rsidR="00D95563" w:rsidRPr="00B756BA">
        <w:rPr>
          <w:rFonts w:ascii="Angsana New" w:hAnsi="Angsana New"/>
          <w:sz w:val="30"/>
          <w:szCs w:val="30"/>
          <w:cs/>
        </w:rPr>
        <w:t>ไทย</w:t>
      </w:r>
      <w:r w:rsidR="00D95563" w:rsidRPr="00B756BA">
        <w:rPr>
          <w:rFonts w:ascii="Angsana New" w:hAnsi="Angsana New"/>
          <w:spacing w:val="2"/>
          <w:sz w:val="30"/>
          <w:szCs w:val="30"/>
          <w:cs/>
        </w:rPr>
        <w:t xml:space="preserve"> จำกัด </w:t>
      </w:r>
      <w:r w:rsidR="00D95563" w:rsidRPr="00B756BA">
        <w:rPr>
          <w:rFonts w:ascii="Angsana New" w:hAnsi="Angsana New"/>
          <w:spacing w:val="4"/>
          <w:sz w:val="30"/>
          <w:szCs w:val="30"/>
          <w:cs/>
        </w:rPr>
        <w:t xml:space="preserve">จำนวน </w:t>
      </w:r>
      <w:r w:rsidR="004E256E" w:rsidRPr="00B756BA">
        <w:rPr>
          <w:rFonts w:ascii="Angsana New" w:hAnsi="Angsana New"/>
          <w:spacing w:val="4"/>
          <w:sz w:val="30"/>
          <w:szCs w:val="30"/>
        </w:rPr>
        <w:t>5</w:t>
      </w:r>
      <w:r w:rsidR="00D95563" w:rsidRPr="00B756BA">
        <w:rPr>
          <w:rFonts w:ascii="Angsana New" w:hAnsi="Angsana New"/>
          <w:spacing w:val="4"/>
          <w:sz w:val="30"/>
          <w:szCs w:val="30"/>
          <w:cs/>
        </w:rPr>
        <w:t xml:space="preserve"> บริษัท เป็นบริษัทใหม่ที่จะมีสถานะเป็นบริษัทจดทะเบียนในตลาดหลักทรัพย์แห่งประเทศไทย</w:t>
      </w:r>
      <w:r w:rsidR="00D95563" w:rsidRPr="00B756BA">
        <w:rPr>
          <w:rFonts w:ascii="Angsana New" w:hAnsi="Angsana New"/>
          <w:spacing w:val="2"/>
          <w:sz w:val="30"/>
          <w:szCs w:val="30"/>
          <w:cs/>
        </w:rPr>
        <w:t xml:space="preserve"> โดยธุรกรรมการควบบริษัทจะช่วยเพิ่มประสิทธิภาพในการดำเนินธุรกิจและศักยภาพในการแข่งขันจากมูลค่าเพิ่ม (</w:t>
      </w:r>
      <w:r w:rsidR="00D95563" w:rsidRPr="00B756BA">
        <w:rPr>
          <w:rFonts w:ascii="Angsana New" w:hAnsi="Angsana New"/>
          <w:spacing w:val="2"/>
          <w:sz w:val="30"/>
          <w:szCs w:val="30"/>
        </w:rPr>
        <w:t xml:space="preserve">Synergies) </w:t>
      </w:r>
      <w:r w:rsidR="00D95563" w:rsidRPr="00B756BA">
        <w:rPr>
          <w:rFonts w:ascii="Angsana New" w:hAnsi="Angsana New"/>
          <w:spacing w:val="2"/>
          <w:sz w:val="30"/>
          <w:szCs w:val="30"/>
          <w:cs/>
        </w:rPr>
        <w:t>ในด้านการตลาดและการขาย ด้านการผลิต รวมถึงการวิจัยพัฒนาสินค้าเพื่อตอบสนองลูกค้าให้ดียิ่งขึ้น</w:t>
      </w:r>
    </w:p>
    <w:p w14:paraId="73CA8882" w14:textId="77777777" w:rsidR="00F95111" w:rsidRPr="00B756BA" w:rsidRDefault="00F95111" w:rsidP="00F9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4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3BE3EB86" w14:textId="2A745A0C" w:rsidR="00D95563" w:rsidRPr="00B756BA" w:rsidRDefault="00D95563" w:rsidP="00F9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4"/>
        <w:jc w:val="thaiDistribute"/>
        <w:rPr>
          <w:rFonts w:ascii="Angsana New" w:hAnsi="Angsana New"/>
          <w:spacing w:val="2"/>
          <w:sz w:val="30"/>
          <w:szCs w:val="30"/>
        </w:rPr>
      </w:pPr>
      <w:r w:rsidRPr="00B756BA">
        <w:rPr>
          <w:rFonts w:ascii="Angsana New" w:hAnsi="Angsana New"/>
          <w:spacing w:val="2"/>
          <w:sz w:val="30"/>
          <w:szCs w:val="30"/>
          <w:cs/>
        </w:rPr>
        <w:lastRenderedPageBreak/>
        <w:t xml:space="preserve">บริษัทย่อยจำนวน </w:t>
      </w:r>
      <w:r w:rsidR="004E256E" w:rsidRPr="00B756BA">
        <w:rPr>
          <w:rFonts w:ascii="Angsana New" w:hAnsi="Angsana New"/>
          <w:spacing w:val="2"/>
          <w:sz w:val="30"/>
          <w:szCs w:val="30"/>
        </w:rPr>
        <w:t>5</w:t>
      </w:r>
      <w:r w:rsidRPr="00B756BA">
        <w:rPr>
          <w:rFonts w:ascii="Angsana New" w:hAnsi="Angsana New"/>
          <w:spacing w:val="2"/>
          <w:sz w:val="30"/>
          <w:szCs w:val="30"/>
          <w:cs/>
        </w:rPr>
        <w:t xml:space="preserve"> บริษัท ประกอบด้วย </w:t>
      </w:r>
      <w:r w:rsidR="004E256E" w:rsidRPr="00B756BA">
        <w:rPr>
          <w:rFonts w:ascii="Angsana New" w:hAnsi="Angsana New"/>
          <w:spacing w:val="2"/>
          <w:sz w:val="30"/>
          <w:szCs w:val="30"/>
        </w:rPr>
        <w:t>1</w:t>
      </w:r>
      <w:r w:rsidR="00A94789" w:rsidRPr="00B756BA">
        <w:rPr>
          <w:rFonts w:ascii="Angsana New" w:hAnsi="Angsana New"/>
          <w:spacing w:val="2"/>
          <w:sz w:val="30"/>
          <w:szCs w:val="30"/>
        </w:rPr>
        <w:t>)</w:t>
      </w:r>
      <w:r w:rsidRPr="00B756BA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866F49" w:rsidRPr="00B756BA">
        <w:rPr>
          <w:rFonts w:ascii="Angsana New" w:hAnsi="Angsana New"/>
          <w:spacing w:val="2"/>
          <w:sz w:val="30"/>
          <w:szCs w:val="30"/>
          <w:cs/>
        </w:rPr>
        <w:t>บริษัท</w:t>
      </w:r>
      <w:r w:rsidRPr="00B756BA">
        <w:rPr>
          <w:rFonts w:ascii="Angsana New" w:hAnsi="Angsana New"/>
          <w:spacing w:val="2"/>
          <w:sz w:val="30"/>
          <w:szCs w:val="30"/>
          <w:cs/>
        </w:rPr>
        <w:t xml:space="preserve">เซรามิคอุตสาหกรรมไทย จำกัด </w:t>
      </w:r>
      <w:r w:rsidR="004E256E" w:rsidRPr="00B756BA">
        <w:rPr>
          <w:rFonts w:ascii="Angsana New" w:hAnsi="Angsana New"/>
          <w:spacing w:val="2"/>
          <w:sz w:val="30"/>
          <w:szCs w:val="30"/>
        </w:rPr>
        <w:t>2</w:t>
      </w:r>
      <w:r w:rsidRPr="00B756BA">
        <w:rPr>
          <w:rFonts w:ascii="Angsana New" w:hAnsi="Angsana New"/>
          <w:spacing w:val="2"/>
          <w:sz w:val="30"/>
          <w:szCs w:val="30"/>
          <w:cs/>
        </w:rPr>
        <w:t xml:space="preserve">) </w:t>
      </w:r>
      <w:r w:rsidR="00866F49" w:rsidRPr="00B756BA">
        <w:rPr>
          <w:rFonts w:ascii="Angsana New" w:hAnsi="Angsana New"/>
          <w:spacing w:val="2"/>
          <w:sz w:val="30"/>
          <w:szCs w:val="30"/>
          <w:cs/>
        </w:rPr>
        <w:t>บริษัท</w:t>
      </w:r>
      <w:r w:rsidRPr="00B756BA">
        <w:rPr>
          <w:rFonts w:ascii="Angsana New" w:hAnsi="Angsana New"/>
          <w:spacing w:val="2"/>
          <w:sz w:val="30"/>
          <w:szCs w:val="30"/>
          <w:cs/>
        </w:rPr>
        <w:t xml:space="preserve">ไทย-เยอรมัน เซรามิค </w:t>
      </w:r>
      <w:proofErr w:type="spellStart"/>
      <w:r w:rsidRPr="00B756BA">
        <w:rPr>
          <w:rFonts w:ascii="Angsana New" w:hAnsi="Angsana New"/>
          <w:spacing w:val="2"/>
          <w:sz w:val="30"/>
          <w:szCs w:val="30"/>
          <w:cs/>
        </w:rPr>
        <w:t>อินดัสท</w:t>
      </w:r>
      <w:proofErr w:type="spellEnd"/>
      <w:r w:rsidRPr="00B756BA">
        <w:rPr>
          <w:rFonts w:ascii="Angsana New" w:hAnsi="Angsana New"/>
          <w:spacing w:val="2"/>
          <w:sz w:val="30"/>
          <w:szCs w:val="30"/>
          <w:cs/>
        </w:rPr>
        <w:t xml:space="preserve">รี่ จำกัด (มหาชน) </w:t>
      </w:r>
      <w:r w:rsidR="004E256E" w:rsidRPr="00B756BA">
        <w:rPr>
          <w:rFonts w:ascii="Angsana New" w:hAnsi="Angsana New"/>
          <w:spacing w:val="2"/>
          <w:sz w:val="30"/>
          <w:szCs w:val="30"/>
        </w:rPr>
        <w:t>3</w:t>
      </w:r>
      <w:r w:rsidRPr="00B756BA">
        <w:rPr>
          <w:rFonts w:ascii="Angsana New" w:hAnsi="Angsana New"/>
          <w:spacing w:val="2"/>
          <w:sz w:val="30"/>
          <w:szCs w:val="30"/>
          <w:cs/>
        </w:rPr>
        <w:t xml:space="preserve">) </w:t>
      </w:r>
      <w:r w:rsidR="00866F49" w:rsidRPr="00B756BA">
        <w:rPr>
          <w:rFonts w:ascii="Angsana New" w:hAnsi="Angsana New"/>
          <w:spacing w:val="2"/>
          <w:sz w:val="30"/>
          <w:szCs w:val="30"/>
          <w:cs/>
        </w:rPr>
        <w:t>บริษัท</w:t>
      </w:r>
      <w:proofErr w:type="spellStart"/>
      <w:r w:rsidRPr="00B756BA">
        <w:rPr>
          <w:rFonts w:ascii="Angsana New" w:hAnsi="Angsana New"/>
          <w:spacing w:val="2"/>
          <w:sz w:val="30"/>
          <w:szCs w:val="30"/>
          <w:cs/>
        </w:rPr>
        <w:t>เดอะ</w:t>
      </w:r>
      <w:proofErr w:type="spellEnd"/>
      <w:r w:rsidRPr="00B756BA">
        <w:rPr>
          <w:rFonts w:ascii="Angsana New" w:hAnsi="Angsana New"/>
          <w:spacing w:val="2"/>
          <w:sz w:val="30"/>
          <w:szCs w:val="30"/>
          <w:cs/>
        </w:rPr>
        <w:t xml:space="preserve"> สยาม เซรามิค กรุ๊ป </w:t>
      </w:r>
      <w:proofErr w:type="spellStart"/>
      <w:r w:rsidRPr="00B756BA">
        <w:rPr>
          <w:rFonts w:ascii="Angsana New" w:hAnsi="Angsana New"/>
          <w:spacing w:val="2"/>
          <w:sz w:val="30"/>
          <w:szCs w:val="30"/>
          <w:cs/>
        </w:rPr>
        <w:t>อินดัสทรี่ส์</w:t>
      </w:r>
      <w:proofErr w:type="spellEnd"/>
      <w:r w:rsidRPr="00B756BA">
        <w:rPr>
          <w:rFonts w:ascii="Angsana New" w:hAnsi="Angsana New"/>
          <w:spacing w:val="2"/>
          <w:sz w:val="30"/>
          <w:szCs w:val="30"/>
          <w:cs/>
        </w:rPr>
        <w:t xml:space="preserve"> จำกัด </w:t>
      </w:r>
      <w:r w:rsidR="004E256E" w:rsidRPr="00B756BA">
        <w:rPr>
          <w:rFonts w:ascii="Angsana New" w:hAnsi="Angsana New"/>
          <w:spacing w:val="2"/>
          <w:sz w:val="30"/>
          <w:szCs w:val="30"/>
        </w:rPr>
        <w:t>4</w:t>
      </w:r>
      <w:r w:rsidRPr="00B756BA">
        <w:rPr>
          <w:rFonts w:ascii="Angsana New" w:hAnsi="Angsana New"/>
          <w:spacing w:val="2"/>
          <w:sz w:val="30"/>
          <w:szCs w:val="30"/>
          <w:cs/>
        </w:rPr>
        <w:t xml:space="preserve">) </w:t>
      </w:r>
      <w:proofErr w:type="spellStart"/>
      <w:r w:rsidR="00866F49" w:rsidRPr="00B756BA">
        <w:rPr>
          <w:rFonts w:ascii="Angsana New" w:hAnsi="Angsana New"/>
          <w:spacing w:val="2"/>
          <w:sz w:val="30"/>
          <w:szCs w:val="30"/>
          <w:cs/>
        </w:rPr>
        <w:t>บริษัท</w:t>
      </w:r>
      <w:r w:rsidRPr="00B756BA">
        <w:rPr>
          <w:rFonts w:ascii="Angsana New" w:hAnsi="Angsana New"/>
          <w:spacing w:val="2"/>
          <w:sz w:val="30"/>
          <w:szCs w:val="30"/>
          <w:cs/>
        </w:rPr>
        <w:t>โส</w:t>
      </w:r>
      <w:proofErr w:type="spellEnd"/>
      <w:r w:rsidRPr="00B756BA">
        <w:rPr>
          <w:rFonts w:ascii="Angsana New" w:hAnsi="Angsana New"/>
          <w:spacing w:val="2"/>
          <w:sz w:val="30"/>
          <w:szCs w:val="30"/>
          <w:cs/>
        </w:rPr>
        <w:t xml:space="preserve">สุโก้ </w:t>
      </w:r>
      <w:proofErr w:type="spellStart"/>
      <w:r w:rsidRPr="00B756BA">
        <w:rPr>
          <w:rFonts w:ascii="Angsana New" w:hAnsi="Angsana New"/>
          <w:spacing w:val="2"/>
          <w:sz w:val="30"/>
          <w:szCs w:val="30"/>
          <w:cs/>
        </w:rPr>
        <w:t>แอนด์</w:t>
      </w:r>
      <w:proofErr w:type="spellEnd"/>
      <w:r w:rsidRPr="00B756BA">
        <w:rPr>
          <w:rFonts w:ascii="Angsana New" w:hAnsi="Angsana New"/>
          <w:spacing w:val="2"/>
          <w:sz w:val="30"/>
          <w:szCs w:val="30"/>
          <w:cs/>
        </w:rPr>
        <w:t xml:space="preserve"> กรุ๊ป (</w:t>
      </w:r>
      <w:r w:rsidR="004E256E" w:rsidRPr="00B756BA">
        <w:rPr>
          <w:rFonts w:ascii="Angsana New" w:hAnsi="Angsana New"/>
          <w:spacing w:val="2"/>
          <w:sz w:val="30"/>
          <w:szCs w:val="30"/>
        </w:rPr>
        <w:t>2008</w:t>
      </w:r>
      <w:r w:rsidRPr="00B756BA">
        <w:rPr>
          <w:rFonts w:ascii="Angsana New" w:hAnsi="Angsana New"/>
          <w:spacing w:val="2"/>
          <w:sz w:val="30"/>
          <w:szCs w:val="30"/>
          <w:cs/>
        </w:rPr>
        <w:t xml:space="preserve">) จำกัด และ </w:t>
      </w:r>
      <w:r w:rsidR="004E256E" w:rsidRPr="00B756BA">
        <w:rPr>
          <w:rFonts w:ascii="Angsana New" w:hAnsi="Angsana New"/>
          <w:spacing w:val="2"/>
          <w:sz w:val="30"/>
          <w:szCs w:val="30"/>
        </w:rPr>
        <w:t>5</w:t>
      </w:r>
      <w:r w:rsidRPr="00B756BA">
        <w:rPr>
          <w:rFonts w:ascii="Angsana New" w:hAnsi="Angsana New"/>
          <w:spacing w:val="2"/>
          <w:sz w:val="30"/>
          <w:szCs w:val="30"/>
          <w:cs/>
        </w:rPr>
        <w:t xml:space="preserve">) </w:t>
      </w:r>
      <w:r w:rsidR="00866F49" w:rsidRPr="00B756BA">
        <w:rPr>
          <w:rFonts w:ascii="Angsana New" w:hAnsi="Angsana New"/>
          <w:spacing w:val="2"/>
          <w:sz w:val="30"/>
          <w:szCs w:val="30"/>
          <w:cs/>
        </w:rPr>
        <w:t>บริษัท</w:t>
      </w:r>
      <w:r w:rsidRPr="00B756BA">
        <w:rPr>
          <w:rFonts w:ascii="Angsana New" w:hAnsi="Angsana New"/>
          <w:spacing w:val="2"/>
          <w:sz w:val="30"/>
          <w:szCs w:val="30"/>
          <w:cs/>
        </w:rPr>
        <w:t>เจมาโก จำกัด</w:t>
      </w:r>
    </w:p>
    <w:p w14:paraId="31CF36BE" w14:textId="77777777" w:rsidR="00F95111" w:rsidRPr="0087247F" w:rsidRDefault="00F95111" w:rsidP="00F9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4"/>
        <w:jc w:val="thaiDistribute"/>
        <w:rPr>
          <w:rFonts w:ascii="Angsana New" w:hAnsi="Angsana New"/>
          <w:sz w:val="28"/>
          <w:szCs w:val="28"/>
        </w:rPr>
      </w:pPr>
    </w:p>
    <w:p w14:paraId="2D799F89" w14:textId="6EC4806F" w:rsidR="00D63D8F" w:rsidRPr="00B756BA" w:rsidRDefault="00D63D8F" w:rsidP="00F9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4"/>
        <w:jc w:val="thaiDistribute"/>
        <w:rPr>
          <w:rFonts w:ascii="Angsana New" w:hAnsi="Angsana New"/>
          <w:sz w:val="30"/>
          <w:szCs w:val="30"/>
        </w:rPr>
      </w:pPr>
      <w:r w:rsidRPr="00B756BA">
        <w:rPr>
          <w:rFonts w:ascii="Angsana New" w:hAnsi="Angsana New"/>
          <w:sz w:val="30"/>
          <w:szCs w:val="30"/>
          <w:cs/>
        </w:rPr>
        <w:t xml:space="preserve">ในไตรมาสที่ </w:t>
      </w:r>
      <w:r w:rsidR="004E256E" w:rsidRPr="00B756BA">
        <w:rPr>
          <w:rFonts w:ascii="Angsana New" w:hAnsi="Angsana New"/>
          <w:sz w:val="30"/>
          <w:szCs w:val="30"/>
        </w:rPr>
        <w:t>1</w:t>
      </w:r>
      <w:r w:rsidRPr="00B756BA">
        <w:rPr>
          <w:rFonts w:ascii="Angsana New" w:hAnsi="Angsana New"/>
          <w:sz w:val="30"/>
          <w:szCs w:val="30"/>
          <w:cs/>
        </w:rPr>
        <w:t xml:space="preserve"> ปี</w:t>
      </w:r>
      <w:r w:rsidRPr="00B756BA">
        <w:rPr>
          <w:rFonts w:ascii="Angsana New" w:hAnsi="Angsana New"/>
          <w:sz w:val="30"/>
          <w:szCs w:val="30"/>
        </w:rPr>
        <w:t xml:space="preserve"> </w:t>
      </w:r>
      <w:r w:rsidR="004E256E" w:rsidRPr="00B756BA">
        <w:rPr>
          <w:rFonts w:ascii="Angsana New" w:hAnsi="Angsana New"/>
          <w:sz w:val="30"/>
          <w:szCs w:val="30"/>
        </w:rPr>
        <w:t>2561</w:t>
      </w:r>
      <w:r w:rsidRPr="00B756BA">
        <w:rPr>
          <w:rFonts w:ascii="Angsana New" w:hAnsi="Angsana New"/>
          <w:sz w:val="30"/>
          <w:szCs w:val="30"/>
        </w:rPr>
        <w:t xml:space="preserve"> </w:t>
      </w:r>
      <w:r w:rsidRPr="00B756BA">
        <w:rPr>
          <w:rFonts w:ascii="Angsana New" w:hAnsi="Angsana New"/>
          <w:sz w:val="30"/>
          <w:szCs w:val="30"/>
          <w:cs/>
        </w:rPr>
        <w:t>ที่ประชุมคณะกรรมการและที่ประชุมผู้ถือหุ้นของแต่ละบริษัทที่จะควบเข้ากัน มีมติอนุมัติการควบบริษัทแล้ว</w:t>
      </w:r>
    </w:p>
    <w:p w14:paraId="1A44AC47" w14:textId="210AEA44" w:rsidR="00594C37" w:rsidRPr="0087247F" w:rsidRDefault="00594C37" w:rsidP="00F9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4"/>
        <w:jc w:val="thaiDistribute"/>
        <w:rPr>
          <w:rFonts w:ascii="Angsana New" w:hAnsi="Angsana New"/>
          <w:spacing w:val="2"/>
          <w:sz w:val="28"/>
          <w:szCs w:val="28"/>
        </w:rPr>
      </w:pPr>
    </w:p>
    <w:p w14:paraId="5791E39A" w14:textId="14F9FCF0" w:rsidR="00594C37" w:rsidRPr="00B756BA" w:rsidRDefault="00594C37" w:rsidP="00594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4"/>
        <w:jc w:val="thaiDistribute"/>
        <w:rPr>
          <w:rFonts w:ascii="Angsana New" w:hAnsi="Angsana New"/>
          <w:sz w:val="30"/>
          <w:szCs w:val="30"/>
        </w:rPr>
      </w:pPr>
      <w:r w:rsidRPr="00B756BA">
        <w:rPr>
          <w:rFonts w:ascii="Angsana New" w:hAnsi="Angsana New"/>
          <w:spacing w:val="4"/>
          <w:sz w:val="30"/>
          <w:szCs w:val="30"/>
          <w:cs/>
        </w:rPr>
        <w:t xml:space="preserve">ต่อมาเมื่อวันที่ </w:t>
      </w:r>
      <w:r w:rsidRPr="00B756BA">
        <w:rPr>
          <w:rFonts w:ascii="Angsana New" w:hAnsi="Angsana New"/>
          <w:spacing w:val="4"/>
          <w:sz w:val="30"/>
          <w:szCs w:val="30"/>
        </w:rPr>
        <w:t>31</w:t>
      </w:r>
      <w:r w:rsidRPr="00B756BA">
        <w:rPr>
          <w:rFonts w:ascii="Angsana New" w:hAnsi="Angsana New"/>
          <w:spacing w:val="4"/>
          <w:sz w:val="30"/>
          <w:szCs w:val="30"/>
          <w:cs/>
        </w:rPr>
        <w:t xml:space="preserve"> กรกฎาคม </w:t>
      </w:r>
      <w:r w:rsidRPr="00B756BA">
        <w:rPr>
          <w:rFonts w:ascii="Angsana New" w:hAnsi="Angsana New"/>
          <w:spacing w:val="4"/>
          <w:sz w:val="30"/>
          <w:szCs w:val="30"/>
        </w:rPr>
        <w:t>2561</w:t>
      </w:r>
      <w:r w:rsidRPr="00B756BA">
        <w:rPr>
          <w:rFonts w:ascii="Angsana New" w:hAnsi="Angsana New"/>
          <w:spacing w:val="4"/>
          <w:sz w:val="30"/>
          <w:szCs w:val="30"/>
          <w:cs/>
        </w:rPr>
        <w:t xml:space="preserve"> ได้มีการประชุมผู้ถือหุ้นร่วมระหว่างผู้ถือหุ้นของ</w:t>
      </w:r>
      <w:r w:rsidR="00172956" w:rsidRPr="00B756BA">
        <w:rPr>
          <w:rFonts w:ascii="Angsana New" w:hAnsi="Angsana New"/>
          <w:spacing w:val="4"/>
          <w:sz w:val="30"/>
          <w:szCs w:val="30"/>
        </w:rPr>
        <w:t xml:space="preserve"> 5 </w:t>
      </w:r>
      <w:r w:rsidRPr="00B756BA">
        <w:rPr>
          <w:rFonts w:ascii="Angsana New" w:hAnsi="Angsana New"/>
          <w:spacing w:val="4"/>
          <w:sz w:val="30"/>
          <w:szCs w:val="30"/>
          <w:cs/>
        </w:rPr>
        <w:t>บริษัท โดยที่ประชุม</w:t>
      </w:r>
      <w:r w:rsidRPr="0087247F">
        <w:rPr>
          <w:rFonts w:ascii="Angsana New" w:hAnsi="Angsana New"/>
          <w:spacing w:val="6"/>
          <w:sz w:val="30"/>
          <w:szCs w:val="30"/>
          <w:cs/>
        </w:rPr>
        <w:t>มีมติอนุมัติ</w:t>
      </w:r>
      <w:r w:rsidR="00172956" w:rsidRPr="0087247F">
        <w:rPr>
          <w:rFonts w:ascii="Angsana New" w:hAnsi="Angsana New"/>
          <w:spacing w:val="6"/>
          <w:sz w:val="30"/>
          <w:szCs w:val="30"/>
          <w:cs/>
        </w:rPr>
        <w:t>เรื่องต่างๆของบริษัทใหม่ที่จะเกิดจากการควบบริษัท รวมทั้งอนุมัติ</w:t>
      </w:r>
      <w:r w:rsidRPr="0087247F">
        <w:rPr>
          <w:rFonts w:ascii="Angsana New" w:hAnsi="Angsana New"/>
          <w:spacing w:val="6"/>
          <w:sz w:val="30"/>
          <w:szCs w:val="30"/>
          <w:cs/>
        </w:rPr>
        <w:t>ชื่อของบริษัทใหม่เป็น</w:t>
      </w:r>
      <w:r w:rsidRPr="00B756BA">
        <w:rPr>
          <w:rFonts w:ascii="Angsana New" w:hAnsi="Angsana New"/>
          <w:spacing w:val="2"/>
          <w:sz w:val="30"/>
          <w:szCs w:val="30"/>
          <w:cs/>
        </w:rPr>
        <w:t xml:space="preserve"> บริษัท</w:t>
      </w:r>
      <w:proofErr w:type="spellStart"/>
      <w:r w:rsidRPr="00B756BA">
        <w:rPr>
          <w:rFonts w:ascii="Angsana New" w:hAnsi="Angsana New"/>
          <w:sz w:val="30"/>
          <w:szCs w:val="30"/>
          <w:cs/>
        </w:rPr>
        <w:t>เอส</w:t>
      </w:r>
      <w:proofErr w:type="spellEnd"/>
      <w:r w:rsidRPr="00B756BA">
        <w:rPr>
          <w:rFonts w:ascii="Angsana New" w:hAnsi="Angsana New"/>
          <w:sz w:val="30"/>
          <w:szCs w:val="30"/>
          <w:cs/>
        </w:rPr>
        <w:t>ซีจี เซรา</w:t>
      </w:r>
      <w:proofErr w:type="spellStart"/>
      <w:r w:rsidRPr="00B756BA">
        <w:rPr>
          <w:rFonts w:ascii="Angsana New" w:hAnsi="Angsana New"/>
          <w:sz w:val="30"/>
          <w:szCs w:val="30"/>
          <w:cs/>
        </w:rPr>
        <w:t>มิกส์</w:t>
      </w:r>
      <w:proofErr w:type="spellEnd"/>
      <w:r w:rsidRPr="00B756BA">
        <w:rPr>
          <w:rFonts w:ascii="Angsana New" w:hAnsi="Angsana New"/>
          <w:sz w:val="30"/>
          <w:szCs w:val="30"/>
          <w:cs/>
        </w:rPr>
        <w:t xml:space="preserve"> จำกัด (มหาชน)</w:t>
      </w:r>
      <w:r w:rsidRPr="00B756BA">
        <w:rPr>
          <w:rFonts w:ascii="Angsana New" w:hAnsi="Angsana New"/>
          <w:sz w:val="30"/>
          <w:szCs w:val="30"/>
        </w:rPr>
        <w:t xml:space="preserve"> </w:t>
      </w:r>
      <w:r w:rsidR="001F5A44" w:rsidRPr="00B756BA">
        <w:rPr>
          <w:rFonts w:ascii="Angsana New" w:hAnsi="Angsana New"/>
          <w:sz w:val="30"/>
          <w:szCs w:val="30"/>
          <w:cs/>
        </w:rPr>
        <w:t>และจะใช้</w:t>
      </w:r>
      <w:r w:rsidRPr="00B756BA">
        <w:rPr>
          <w:rFonts w:ascii="Angsana New" w:hAnsi="Angsana New"/>
          <w:sz w:val="30"/>
          <w:szCs w:val="30"/>
          <w:cs/>
        </w:rPr>
        <w:t xml:space="preserve">ชื่อย่อหลักทรัพย์ในตลาดหลักทรัพย์แห่งประเทศไทยว่า </w:t>
      </w:r>
      <w:r w:rsidR="00343D64" w:rsidRPr="00B756BA">
        <w:rPr>
          <w:rFonts w:ascii="Angsana New" w:hAnsi="Angsana New"/>
          <w:sz w:val="30"/>
          <w:szCs w:val="30"/>
        </w:rPr>
        <w:t>“</w:t>
      </w:r>
      <w:r w:rsidRPr="00B756BA">
        <w:rPr>
          <w:rFonts w:ascii="Angsana New" w:hAnsi="Angsana New"/>
          <w:sz w:val="30"/>
          <w:szCs w:val="30"/>
        </w:rPr>
        <w:t>COTTO</w:t>
      </w:r>
      <w:r w:rsidR="00343D64" w:rsidRPr="00B756BA">
        <w:rPr>
          <w:rFonts w:ascii="Angsana New" w:hAnsi="Angsana New"/>
          <w:sz w:val="30"/>
          <w:szCs w:val="30"/>
        </w:rPr>
        <w:t xml:space="preserve">” </w:t>
      </w:r>
      <w:r w:rsidR="00172956" w:rsidRPr="00B756BA">
        <w:rPr>
          <w:rFonts w:ascii="Angsana New" w:hAnsi="Angsana New"/>
          <w:sz w:val="30"/>
          <w:szCs w:val="30"/>
          <w:cs/>
        </w:rPr>
        <w:t>โดย</w:t>
      </w:r>
      <w:r w:rsidR="00755347" w:rsidRPr="00B756BA">
        <w:rPr>
          <w:rFonts w:ascii="Angsana New" w:hAnsi="Angsana New"/>
          <w:sz w:val="30"/>
          <w:szCs w:val="30"/>
          <w:cs/>
        </w:rPr>
        <w:t>มี</w:t>
      </w:r>
      <w:r w:rsidR="00343D64" w:rsidRPr="00B756BA">
        <w:rPr>
          <w:rFonts w:ascii="Angsana New" w:hAnsi="Angsana New"/>
          <w:sz w:val="30"/>
          <w:szCs w:val="30"/>
          <w:cs/>
        </w:rPr>
        <w:t>ทุนจดทะเบียนและทุนชำระแล้ว จำนวน</w:t>
      </w:r>
      <w:r w:rsidR="00343D64" w:rsidRPr="00B756BA">
        <w:rPr>
          <w:rFonts w:ascii="Angsana New" w:hAnsi="Angsana New"/>
          <w:sz w:val="30"/>
          <w:szCs w:val="30"/>
        </w:rPr>
        <w:t xml:space="preserve"> 5,96</w:t>
      </w:r>
      <w:r w:rsidR="00AA4406" w:rsidRPr="00B756BA">
        <w:rPr>
          <w:rFonts w:ascii="Angsana New" w:hAnsi="Angsana New"/>
          <w:sz w:val="30"/>
          <w:szCs w:val="30"/>
        </w:rPr>
        <w:t>3</w:t>
      </w:r>
      <w:r w:rsidR="00343D64" w:rsidRPr="00B756BA">
        <w:rPr>
          <w:rFonts w:ascii="Angsana New" w:hAnsi="Angsana New"/>
          <w:sz w:val="30"/>
          <w:szCs w:val="30"/>
        </w:rPr>
        <w:t xml:space="preserve"> </w:t>
      </w:r>
      <w:r w:rsidR="00AA4406" w:rsidRPr="00B756BA">
        <w:rPr>
          <w:rFonts w:ascii="Angsana New" w:hAnsi="Angsana New"/>
          <w:sz w:val="30"/>
          <w:szCs w:val="30"/>
          <w:cs/>
        </w:rPr>
        <w:t>ล้าน</w:t>
      </w:r>
      <w:r w:rsidR="00343D64" w:rsidRPr="00B756BA">
        <w:rPr>
          <w:rFonts w:ascii="Angsana New" w:hAnsi="Angsana New"/>
          <w:sz w:val="30"/>
          <w:szCs w:val="30"/>
          <w:cs/>
        </w:rPr>
        <w:t xml:space="preserve">บาท เป็นหุ้นสามัญจำนวน </w:t>
      </w:r>
      <w:r w:rsidR="00AA4406" w:rsidRPr="00B756BA">
        <w:rPr>
          <w:rFonts w:ascii="Angsana New" w:hAnsi="Angsana New"/>
          <w:sz w:val="30"/>
          <w:szCs w:val="30"/>
        </w:rPr>
        <w:t>5,96</w:t>
      </w:r>
      <w:r w:rsidR="00343D64" w:rsidRPr="00B756BA">
        <w:rPr>
          <w:rFonts w:ascii="Angsana New" w:hAnsi="Angsana New"/>
          <w:sz w:val="30"/>
          <w:szCs w:val="30"/>
        </w:rPr>
        <w:t xml:space="preserve">3 </w:t>
      </w:r>
      <w:r w:rsidR="00AA4406" w:rsidRPr="00B756BA">
        <w:rPr>
          <w:rFonts w:ascii="Angsana New" w:hAnsi="Angsana New"/>
          <w:sz w:val="30"/>
          <w:szCs w:val="30"/>
          <w:cs/>
        </w:rPr>
        <w:t>ล้าน</w:t>
      </w:r>
      <w:r w:rsidR="00343D64" w:rsidRPr="00B756BA">
        <w:rPr>
          <w:rFonts w:ascii="Angsana New" w:hAnsi="Angsana New"/>
          <w:sz w:val="30"/>
          <w:szCs w:val="30"/>
          <w:cs/>
        </w:rPr>
        <w:t>หุ้น มูลค่าที่ตราไว้หุ้นละ</w:t>
      </w:r>
      <w:r w:rsidR="00343D64" w:rsidRPr="00B756BA">
        <w:rPr>
          <w:rFonts w:ascii="Angsana New" w:hAnsi="Angsana New"/>
          <w:sz w:val="30"/>
          <w:szCs w:val="30"/>
        </w:rPr>
        <w:t xml:space="preserve"> 1 </w:t>
      </w:r>
      <w:r w:rsidR="00343D64" w:rsidRPr="00B756BA">
        <w:rPr>
          <w:rFonts w:ascii="Angsana New" w:hAnsi="Angsana New"/>
          <w:sz w:val="30"/>
          <w:szCs w:val="30"/>
          <w:cs/>
        </w:rPr>
        <w:t>บาท</w:t>
      </w:r>
    </w:p>
    <w:p w14:paraId="587ADB8A" w14:textId="77777777" w:rsidR="006C6A0F" w:rsidRPr="0087247F" w:rsidRDefault="006C6A0F" w:rsidP="00594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4"/>
        <w:jc w:val="thaiDistribute"/>
        <w:rPr>
          <w:rFonts w:ascii="Angsana New" w:hAnsi="Angsana New"/>
          <w:sz w:val="28"/>
          <w:szCs w:val="28"/>
        </w:rPr>
      </w:pPr>
    </w:p>
    <w:p w14:paraId="02DF7100" w14:textId="65AFD152" w:rsidR="006C6A0F" w:rsidRPr="00394646" w:rsidRDefault="006C6A0F" w:rsidP="006C6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4"/>
        <w:jc w:val="thaiDistribute"/>
        <w:rPr>
          <w:rFonts w:ascii="Angsana New" w:hAnsi="Angsana New"/>
          <w:spacing w:val="2"/>
          <w:sz w:val="30"/>
          <w:szCs w:val="30"/>
          <w:cs/>
        </w:rPr>
      </w:pPr>
      <w:r w:rsidRPr="00B756BA">
        <w:rPr>
          <w:rFonts w:ascii="Angsana New" w:hAnsi="Angsana New"/>
          <w:spacing w:val="8"/>
          <w:sz w:val="30"/>
          <w:szCs w:val="30"/>
          <w:cs/>
        </w:rPr>
        <w:t xml:space="preserve">ทั้งนี้ </w:t>
      </w:r>
      <w:r w:rsidR="00394646" w:rsidRPr="00B756BA">
        <w:rPr>
          <w:rFonts w:ascii="Angsana New" w:hAnsi="Angsana New"/>
          <w:spacing w:val="8"/>
          <w:sz w:val="30"/>
          <w:szCs w:val="30"/>
          <w:cs/>
        </w:rPr>
        <w:t xml:space="preserve">คณะกรรมการตลาดหลักทรัพย์ฯ ได้อนุมัติรับหลักทรัพย์ </w:t>
      </w:r>
      <w:r w:rsidR="00394646" w:rsidRPr="00B756BA">
        <w:rPr>
          <w:rFonts w:ascii="Angsana New" w:hAnsi="Angsana New"/>
          <w:spacing w:val="8"/>
          <w:sz w:val="30"/>
          <w:szCs w:val="30"/>
        </w:rPr>
        <w:t xml:space="preserve">“COTTO” </w:t>
      </w:r>
      <w:r w:rsidRPr="00B756BA">
        <w:rPr>
          <w:rFonts w:ascii="Angsana New" w:hAnsi="Angsana New"/>
          <w:spacing w:val="8"/>
          <w:sz w:val="30"/>
          <w:szCs w:val="30"/>
          <w:cs/>
        </w:rPr>
        <w:t>เป็นหลักทรัพย์จดทะเบียน</w:t>
      </w:r>
      <w:r w:rsidR="00394646" w:rsidRPr="00B756BA">
        <w:rPr>
          <w:rFonts w:ascii="Angsana New" w:hAnsi="Angsana New"/>
          <w:spacing w:val="2"/>
          <w:sz w:val="30"/>
          <w:szCs w:val="30"/>
          <w:cs/>
        </w:rPr>
        <w:t>ใน</w:t>
      </w:r>
      <w:r w:rsidRPr="00B756BA">
        <w:rPr>
          <w:rFonts w:ascii="Angsana New" w:hAnsi="Angsana New"/>
          <w:spacing w:val="2"/>
          <w:sz w:val="30"/>
          <w:szCs w:val="30"/>
          <w:cs/>
        </w:rPr>
        <w:t>ตลาดหลักทรัพย์</w:t>
      </w:r>
      <w:r w:rsidR="00394646" w:rsidRPr="00B756BA">
        <w:rPr>
          <w:rFonts w:ascii="Angsana New" w:hAnsi="Angsana New"/>
          <w:spacing w:val="2"/>
          <w:sz w:val="30"/>
          <w:szCs w:val="30"/>
          <w:cs/>
        </w:rPr>
        <w:t xml:space="preserve">ฯ ตั้งแต่วันที่ </w:t>
      </w:r>
      <w:r w:rsidR="00394646" w:rsidRPr="00B756BA">
        <w:rPr>
          <w:rFonts w:ascii="Angsana New" w:hAnsi="Angsana New"/>
          <w:spacing w:val="2"/>
          <w:sz w:val="30"/>
          <w:szCs w:val="30"/>
        </w:rPr>
        <w:t>1</w:t>
      </w:r>
      <w:r w:rsidR="00394646" w:rsidRPr="00B756BA">
        <w:rPr>
          <w:rFonts w:ascii="Angsana New" w:hAnsi="Angsana New"/>
          <w:spacing w:val="2"/>
          <w:sz w:val="30"/>
          <w:szCs w:val="30"/>
          <w:cs/>
        </w:rPr>
        <w:t xml:space="preserve"> สิงหาคม </w:t>
      </w:r>
      <w:r w:rsidR="00394646" w:rsidRPr="00B756BA">
        <w:rPr>
          <w:rFonts w:ascii="Angsana New" w:hAnsi="Angsana New"/>
          <w:spacing w:val="2"/>
          <w:sz w:val="30"/>
          <w:szCs w:val="30"/>
        </w:rPr>
        <w:t xml:space="preserve">2561 </w:t>
      </w:r>
      <w:r w:rsidR="00FA72C3" w:rsidRPr="00B756BA">
        <w:rPr>
          <w:rFonts w:ascii="Angsana New" w:hAnsi="Angsana New"/>
          <w:spacing w:val="2"/>
          <w:sz w:val="30"/>
          <w:szCs w:val="30"/>
          <w:cs/>
        </w:rPr>
        <w:t xml:space="preserve">และเริ่มซื้อขายตั้งแต่วันที่ </w:t>
      </w:r>
      <w:r w:rsidR="00FA72C3" w:rsidRPr="00B756BA">
        <w:rPr>
          <w:rFonts w:ascii="Angsana New" w:hAnsi="Angsana New"/>
          <w:spacing w:val="2"/>
          <w:sz w:val="30"/>
          <w:szCs w:val="30"/>
        </w:rPr>
        <w:t xml:space="preserve">3 </w:t>
      </w:r>
      <w:r w:rsidR="00FA72C3" w:rsidRPr="00B756BA">
        <w:rPr>
          <w:rFonts w:ascii="Angsana New" w:hAnsi="Angsana New"/>
          <w:spacing w:val="2"/>
          <w:sz w:val="30"/>
          <w:szCs w:val="30"/>
          <w:cs/>
        </w:rPr>
        <w:t xml:space="preserve">สิงหาคม </w:t>
      </w:r>
      <w:r w:rsidR="00FA72C3" w:rsidRPr="00B756BA">
        <w:rPr>
          <w:rFonts w:ascii="Angsana New" w:hAnsi="Angsana New"/>
          <w:spacing w:val="2"/>
          <w:sz w:val="30"/>
          <w:szCs w:val="30"/>
        </w:rPr>
        <w:t xml:space="preserve">2561 </w:t>
      </w:r>
      <w:r w:rsidR="00394646" w:rsidRPr="00B756BA">
        <w:rPr>
          <w:rFonts w:ascii="Angsana New" w:hAnsi="Angsana New"/>
          <w:spacing w:val="2"/>
          <w:sz w:val="30"/>
          <w:szCs w:val="30"/>
          <w:cs/>
        </w:rPr>
        <w:t>เป็นต้นไป</w:t>
      </w:r>
      <w:r w:rsidR="00394646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</w:p>
    <w:p w14:paraId="7970DC89" w14:textId="77777777" w:rsidR="00F95111" w:rsidRPr="0087247F" w:rsidRDefault="00F95111" w:rsidP="00F9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4"/>
        <w:jc w:val="thaiDistribute"/>
        <w:rPr>
          <w:rFonts w:ascii="Angsana New" w:hAnsi="Angsana New"/>
          <w:spacing w:val="2"/>
          <w:sz w:val="28"/>
          <w:szCs w:val="28"/>
        </w:rPr>
      </w:pPr>
    </w:p>
    <w:p w14:paraId="60426BB8" w14:textId="2CC3FD48" w:rsidR="00380573" w:rsidRDefault="006E11F2" w:rsidP="003805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D26435">
        <w:rPr>
          <w:rFonts w:ascii="Angsana New" w:hAnsi="Angsana New"/>
          <w:b/>
          <w:bCs/>
          <w:sz w:val="30"/>
          <w:szCs w:val="30"/>
        </w:rPr>
        <w:t>38</w:t>
      </w:r>
      <w:r w:rsidR="00380573" w:rsidRPr="00D26435">
        <w:rPr>
          <w:rFonts w:ascii="Angsana New" w:hAnsi="Angsana New"/>
          <w:b/>
          <w:bCs/>
          <w:sz w:val="30"/>
          <w:szCs w:val="30"/>
        </w:rPr>
        <w:tab/>
      </w:r>
      <w:r w:rsidR="00380573" w:rsidRPr="00D26435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38DBD967" w14:textId="77777777" w:rsidR="00E20C41" w:rsidRPr="0087247F" w:rsidRDefault="00E20C41" w:rsidP="00E20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160AB1D" w14:textId="77B3DD5F" w:rsidR="00E20C41" w:rsidRPr="00CC1F4B" w:rsidRDefault="00E20C41" w:rsidP="00363C59">
      <w:pPr>
        <w:pStyle w:val="ListParagraph"/>
        <w:numPr>
          <w:ilvl w:val="0"/>
          <w:numId w:val="7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38" w:hanging="371"/>
        <w:jc w:val="thaiDistribute"/>
        <w:rPr>
          <w:rFonts w:ascii="Angsana New" w:hAnsi="Angsana New"/>
          <w:sz w:val="30"/>
          <w:szCs w:val="30"/>
        </w:rPr>
      </w:pPr>
      <w:r w:rsidRPr="0087247F">
        <w:rPr>
          <w:rFonts w:ascii="Angsana New" w:hAnsi="Angsana New"/>
          <w:spacing w:val="-8"/>
          <w:sz w:val="30"/>
          <w:szCs w:val="30"/>
          <w:cs/>
        </w:rPr>
        <w:t xml:space="preserve">เมื่อวันที่ </w:t>
      </w:r>
      <w:r w:rsidR="0027179A" w:rsidRPr="0087247F">
        <w:rPr>
          <w:rFonts w:ascii="Angsana New" w:hAnsi="Angsana New"/>
          <w:spacing w:val="-8"/>
          <w:sz w:val="30"/>
          <w:szCs w:val="30"/>
        </w:rPr>
        <w:t>11</w:t>
      </w:r>
      <w:r w:rsidRPr="0087247F">
        <w:rPr>
          <w:rFonts w:ascii="Angsana New" w:hAnsi="Angsana New"/>
          <w:spacing w:val="-8"/>
          <w:sz w:val="30"/>
          <w:szCs w:val="30"/>
          <w:cs/>
        </w:rPr>
        <w:t xml:space="preserve"> มกราคม </w:t>
      </w:r>
      <w:r w:rsidRPr="0087247F">
        <w:rPr>
          <w:rFonts w:ascii="Angsana New" w:hAnsi="Angsana New"/>
          <w:spacing w:val="-8"/>
          <w:sz w:val="30"/>
          <w:szCs w:val="30"/>
        </w:rPr>
        <w:t>2562</w:t>
      </w:r>
      <w:r w:rsidRPr="0087247F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27179A" w:rsidRPr="0087247F">
        <w:rPr>
          <w:rFonts w:ascii="Angsana New" w:hAnsi="Angsana New"/>
          <w:spacing w:val="-8"/>
          <w:sz w:val="30"/>
          <w:szCs w:val="30"/>
          <w:cs/>
        </w:rPr>
        <w:t>บริษัทย่อยภายใต้ธุรกิจซีเมนต์และผลิตภัณฑ์ก่อสร้าง ได้เข้าซื้อหุ้นเพิ่มเติม</w:t>
      </w:r>
      <w:r w:rsidR="00667209" w:rsidRPr="0087247F">
        <w:rPr>
          <w:rFonts w:ascii="Angsana New" w:hAnsi="Angsana New"/>
          <w:spacing w:val="-8"/>
          <w:sz w:val="30"/>
          <w:szCs w:val="30"/>
          <w:cs/>
        </w:rPr>
        <w:t>จาก</w:t>
      </w:r>
      <w:r w:rsidR="0027179A" w:rsidRPr="0087247F">
        <w:rPr>
          <w:rFonts w:ascii="Angsana New" w:hAnsi="Angsana New"/>
          <w:spacing w:val="-8"/>
          <w:sz w:val="30"/>
          <w:szCs w:val="30"/>
          <w:cs/>
        </w:rPr>
        <w:t xml:space="preserve">ร้อยละ </w:t>
      </w:r>
      <w:r w:rsidR="0027179A" w:rsidRPr="0087247F">
        <w:rPr>
          <w:rFonts w:ascii="Angsana New" w:hAnsi="Angsana New"/>
          <w:spacing w:val="-8"/>
          <w:sz w:val="30"/>
          <w:szCs w:val="30"/>
        </w:rPr>
        <w:t>50</w:t>
      </w:r>
      <w:r w:rsidR="0027179A" w:rsidRPr="00CC1F4B">
        <w:rPr>
          <w:rFonts w:ascii="Angsana New" w:hAnsi="Angsana New"/>
          <w:sz w:val="30"/>
          <w:szCs w:val="30"/>
        </w:rPr>
        <w:t xml:space="preserve"> </w:t>
      </w:r>
      <w:r w:rsidR="0027179A" w:rsidRPr="00CC1F4B">
        <w:rPr>
          <w:rFonts w:ascii="Angsana New" w:hAnsi="Angsana New"/>
          <w:sz w:val="30"/>
          <w:szCs w:val="30"/>
          <w:cs/>
        </w:rPr>
        <w:t xml:space="preserve">เป็นร้อยละ </w:t>
      </w:r>
      <w:r w:rsidR="0027179A" w:rsidRPr="00CC1F4B">
        <w:rPr>
          <w:rFonts w:ascii="Angsana New" w:hAnsi="Angsana New"/>
          <w:sz w:val="30"/>
          <w:szCs w:val="30"/>
        </w:rPr>
        <w:t>100</w:t>
      </w:r>
      <w:r w:rsidR="0027179A" w:rsidRPr="00CC1F4B">
        <w:rPr>
          <w:rFonts w:ascii="Angsana New" w:hAnsi="Angsana New"/>
          <w:sz w:val="30"/>
          <w:szCs w:val="30"/>
          <w:cs/>
        </w:rPr>
        <w:t xml:space="preserve"> ใน</w:t>
      </w:r>
      <w:r w:rsidR="00603672" w:rsidRPr="00CC1F4B">
        <w:rPr>
          <w:rFonts w:ascii="Angsana New" w:hAnsi="Angsana New"/>
          <w:sz w:val="30"/>
          <w:szCs w:val="30"/>
          <w:cs/>
        </w:rPr>
        <w:t>บริษัทให้บริการด้าน</w:t>
      </w:r>
      <w:proofErr w:type="spellStart"/>
      <w:r w:rsidR="00603672" w:rsidRPr="00CC1F4B">
        <w:rPr>
          <w:rFonts w:ascii="Angsana New" w:hAnsi="Angsana New"/>
          <w:sz w:val="30"/>
          <w:szCs w:val="30"/>
          <w:cs/>
        </w:rPr>
        <w:t>โล</w:t>
      </w:r>
      <w:proofErr w:type="spellEnd"/>
      <w:r w:rsidR="00603672" w:rsidRPr="00CC1F4B">
        <w:rPr>
          <w:rFonts w:ascii="Angsana New" w:hAnsi="Angsana New"/>
          <w:sz w:val="30"/>
          <w:szCs w:val="30"/>
          <w:cs/>
        </w:rPr>
        <w:t>จิ</w:t>
      </w:r>
      <w:proofErr w:type="spellStart"/>
      <w:r w:rsidR="00603672" w:rsidRPr="00CC1F4B">
        <w:rPr>
          <w:rFonts w:ascii="Angsana New" w:hAnsi="Angsana New"/>
          <w:sz w:val="30"/>
          <w:szCs w:val="30"/>
          <w:cs/>
        </w:rPr>
        <w:t>สติกส์</w:t>
      </w:r>
      <w:proofErr w:type="spellEnd"/>
      <w:r w:rsidR="00603672" w:rsidRPr="00CC1F4B">
        <w:rPr>
          <w:rFonts w:ascii="Angsana New" w:hAnsi="Angsana New"/>
          <w:sz w:val="30"/>
          <w:szCs w:val="30"/>
          <w:cs/>
        </w:rPr>
        <w:t>สองแห่ง ได้แก่ บริษัทไทย</w:t>
      </w:r>
      <w:proofErr w:type="spellStart"/>
      <w:r w:rsidR="00603672" w:rsidRPr="00CC1F4B">
        <w:rPr>
          <w:rFonts w:ascii="Angsana New" w:hAnsi="Angsana New"/>
          <w:sz w:val="30"/>
          <w:szCs w:val="30"/>
          <w:cs/>
        </w:rPr>
        <w:t>พรอส</w:t>
      </w:r>
      <w:proofErr w:type="spellEnd"/>
      <w:r w:rsidR="00603672" w:rsidRPr="00CC1F4B">
        <w:rPr>
          <w:rFonts w:ascii="Angsana New" w:hAnsi="Angsana New"/>
          <w:sz w:val="30"/>
          <w:szCs w:val="30"/>
          <w:cs/>
        </w:rPr>
        <w:t>เพอริตี</w:t>
      </w:r>
      <w:proofErr w:type="spellStart"/>
      <w:r w:rsidR="00603672" w:rsidRPr="00CC1F4B">
        <w:rPr>
          <w:rFonts w:ascii="Angsana New" w:hAnsi="Angsana New"/>
          <w:sz w:val="30"/>
          <w:szCs w:val="30"/>
          <w:cs/>
        </w:rPr>
        <w:t>เทอมินอล</w:t>
      </w:r>
      <w:proofErr w:type="spellEnd"/>
      <w:r w:rsidR="00603672" w:rsidRPr="00CC1F4B">
        <w:rPr>
          <w:rFonts w:ascii="Angsana New" w:hAnsi="Angsana New"/>
          <w:sz w:val="30"/>
          <w:szCs w:val="30"/>
          <w:cs/>
        </w:rPr>
        <w:t xml:space="preserve"> จำกัด และบริษัทบางกอก อินเตอร์ </w:t>
      </w:r>
      <w:proofErr w:type="spellStart"/>
      <w:r w:rsidR="00603672" w:rsidRPr="00CC1F4B">
        <w:rPr>
          <w:rFonts w:ascii="Angsana New" w:hAnsi="Angsana New"/>
          <w:sz w:val="30"/>
          <w:szCs w:val="30"/>
          <w:cs/>
        </w:rPr>
        <w:t>เฟ</w:t>
      </w:r>
      <w:proofErr w:type="spellEnd"/>
      <w:r w:rsidR="00603672" w:rsidRPr="00CC1F4B">
        <w:rPr>
          <w:rFonts w:ascii="Angsana New" w:hAnsi="Angsana New"/>
          <w:sz w:val="30"/>
          <w:szCs w:val="30"/>
          <w:cs/>
        </w:rPr>
        <w:t xml:space="preserve">รท </w:t>
      </w:r>
      <w:proofErr w:type="spellStart"/>
      <w:r w:rsidR="00603672" w:rsidRPr="00CC1F4B">
        <w:rPr>
          <w:rFonts w:ascii="Angsana New" w:hAnsi="Angsana New"/>
          <w:sz w:val="30"/>
          <w:szCs w:val="30"/>
          <w:cs/>
        </w:rPr>
        <w:t>ฟอร์</w:t>
      </w:r>
      <w:proofErr w:type="spellEnd"/>
      <w:r w:rsidR="00603672" w:rsidRPr="00CC1F4B">
        <w:rPr>
          <w:rFonts w:ascii="Angsana New" w:hAnsi="Angsana New"/>
          <w:sz w:val="30"/>
          <w:szCs w:val="30"/>
          <w:cs/>
        </w:rPr>
        <w:t>เวิร์ด</w:t>
      </w:r>
      <w:proofErr w:type="spellStart"/>
      <w:r w:rsidR="00603672" w:rsidRPr="00CC1F4B">
        <w:rPr>
          <w:rFonts w:ascii="Angsana New" w:hAnsi="Angsana New"/>
          <w:sz w:val="30"/>
          <w:szCs w:val="30"/>
          <w:cs/>
        </w:rPr>
        <w:t>ดิ้ง</w:t>
      </w:r>
      <w:proofErr w:type="spellEnd"/>
      <w:r w:rsidR="00603672" w:rsidRPr="00CC1F4B">
        <w:rPr>
          <w:rFonts w:ascii="Angsana New" w:hAnsi="Angsana New"/>
          <w:sz w:val="30"/>
          <w:szCs w:val="30"/>
          <w:cs/>
        </w:rPr>
        <w:t xml:space="preserve"> จำกัด</w:t>
      </w:r>
    </w:p>
    <w:p w14:paraId="13AF0B47" w14:textId="77777777" w:rsidR="00A668A0" w:rsidRPr="0087247F" w:rsidRDefault="00A668A0" w:rsidP="00A668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3"/>
        <w:jc w:val="thaiDistribute"/>
        <w:rPr>
          <w:rFonts w:ascii="Angsana New" w:hAnsi="Angsana New"/>
          <w:sz w:val="28"/>
          <w:szCs w:val="28"/>
        </w:rPr>
      </w:pPr>
    </w:p>
    <w:p w14:paraId="3DCF5A21" w14:textId="77777777" w:rsidR="00E20C41" w:rsidRDefault="00E20C41" w:rsidP="00363C59">
      <w:pPr>
        <w:pStyle w:val="ListParagraph"/>
        <w:numPr>
          <w:ilvl w:val="0"/>
          <w:numId w:val="7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38" w:hanging="371"/>
        <w:jc w:val="thaiDistribute"/>
        <w:rPr>
          <w:rFonts w:ascii="Angsana New" w:hAnsi="Angsana New"/>
          <w:sz w:val="30"/>
          <w:szCs w:val="30"/>
        </w:rPr>
      </w:pPr>
      <w:r w:rsidRPr="00B756B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B756BA">
        <w:rPr>
          <w:rFonts w:ascii="Angsana New" w:hAnsi="Angsana New"/>
          <w:sz w:val="30"/>
          <w:szCs w:val="30"/>
        </w:rPr>
        <w:t>30</w:t>
      </w:r>
      <w:r w:rsidRPr="00B756BA">
        <w:rPr>
          <w:rFonts w:ascii="Angsana New" w:hAnsi="Angsana New"/>
          <w:sz w:val="30"/>
          <w:szCs w:val="30"/>
          <w:cs/>
        </w:rPr>
        <w:t xml:space="preserve"> มกราคม </w:t>
      </w:r>
      <w:r w:rsidRPr="00B756BA">
        <w:rPr>
          <w:rFonts w:ascii="Angsana New" w:hAnsi="Angsana New"/>
          <w:sz w:val="30"/>
          <w:szCs w:val="30"/>
        </w:rPr>
        <w:t>2562</w:t>
      </w:r>
      <w:r w:rsidRPr="00B756BA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ที่ประชุมคณะกรรมการบริษัทมีมติอนุมัติเรื่องต่างๆ ที่สำคัญ ดังนี้</w:t>
      </w:r>
    </w:p>
    <w:p w14:paraId="5BC573B7" w14:textId="77777777" w:rsidR="0075125B" w:rsidRPr="0087247F" w:rsidRDefault="0075125B" w:rsidP="007E59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3"/>
        <w:jc w:val="thaiDistribute"/>
        <w:rPr>
          <w:rFonts w:ascii="Angsana New" w:hAnsi="Angsana New"/>
          <w:sz w:val="28"/>
          <w:szCs w:val="28"/>
        </w:rPr>
      </w:pPr>
    </w:p>
    <w:p w14:paraId="65300634" w14:textId="0FAAB8B6" w:rsidR="00E20C41" w:rsidRDefault="00E20C41" w:rsidP="00E20C41">
      <w:pPr>
        <w:pStyle w:val="ListParagraph"/>
        <w:numPr>
          <w:ilvl w:val="0"/>
          <w:numId w:val="7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D26435">
        <w:rPr>
          <w:rFonts w:ascii="Angsana New" w:hAnsi="Angsana New"/>
          <w:spacing w:val="4"/>
          <w:sz w:val="30"/>
          <w:szCs w:val="30"/>
          <w:cs/>
        </w:rPr>
        <w:t xml:space="preserve">ให้เสนอที่ประชุมสามัญผู้ถือหุ้นเพื่ออนุมัติจ่ายเงินปันผลสำหรับปี </w:t>
      </w:r>
      <w:r w:rsidRPr="00D26435">
        <w:rPr>
          <w:rFonts w:ascii="Angsana New" w:hAnsi="Angsana New"/>
          <w:spacing w:val="4"/>
          <w:sz w:val="30"/>
          <w:szCs w:val="30"/>
        </w:rPr>
        <w:t>2561</w:t>
      </w:r>
      <w:r w:rsidRPr="00D26435">
        <w:rPr>
          <w:rFonts w:ascii="Angsana New" w:hAnsi="Angsana New"/>
          <w:spacing w:val="4"/>
          <w:sz w:val="30"/>
          <w:szCs w:val="30"/>
          <w:cs/>
        </w:rPr>
        <w:t xml:space="preserve"> ในอัตราหุ้นละ </w:t>
      </w:r>
      <w:r w:rsidRPr="00D26435">
        <w:rPr>
          <w:rFonts w:ascii="Angsana New" w:hAnsi="Angsana New"/>
          <w:spacing w:val="4"/>
          <w:sz w:val="30"/>
          <w:szCs w:val="30"/>
        </w:rPr>
        <w:t>18.00</w:t>
      </w:r>
      <w:r w:rsidRPr="00D26435">
        <w:rPr>
          <w:rFonts w:ascii="Angsana New" w:hAnsi="Angsana New"/>
          <w:spacing w:val="4"/>
          <w:sz w:val="30"/>
          <w:szCs w:val="30"/>
          <w:cs/>
        </w:rPr>
        <w:t xml:space="preserve"> บาท</w:t>
      </w:r>
      <w:r w:rsidRPr="00B756BA">
        <w:rPr>
          <w:rFonts w:ascii="Angsana New" w:hAnsi="Angsana New"/>
          <w:sz w:val="30"/>
          <w:szCs w:val="30"/>
          <w:cs/>
        </w:rPr>
        <w:t xml:space="preserve"> </w:t>
      </w:r>
      <w:r w:rsidRPr="00D26435">
        <w:rPr>
          <w:rFonts w:ascii="Angsana New" w:hAnsi="Angsana New"/>
          <w:spacing w:val="-6"/>
          <w:sz w:val="30"/>
          <w:szCs w:val="30"/>
          <w:cs/>
        </w:rPr>
        <w:t xml:space="preserve">รวมเป็นเงินประมาณ </w:t>
      </w:r>
      <w:r w:rsidRPr="00D26435">
        <w:rPr>
          <w:rFonts w:ascii="Angsana New" w:hAnsi="Angsana New"/>
          <w:spacing w:val="-6"/>
          <w:sz w:val="30"/>
          <w:szCs w:val="30"/>
        </w:rPr>
        <w:t>21,600</w:t>
      </w:r>
      <w:r w:rsidRPr="00D26435">
        <w:rPr>
          <w:rFonts w:ascii="Angsana New" w:hAnsi="Angsana New"/>
          <w:spacing w:val="-6"/>
          <w:sz w:val="30"/>
          <w:szCs w:val="30"/>
          <w:cs/>
        </w:rPr>
        <w:t xml:space="preserve"> ล้านบาท ซึ่งบริษัทได้จ่ายเงินปันผลระหว่างกาลไปแล้วในอัตราหุ้นละ </w:t>
      </w:r>
      <w:r w:rsidRPr="00D26435">
        <w:rPr>
          <w:rFonts w:ascii="Angsana New" w:hAnsi="Angsana New"/>
          <w:spacing w:val="-6"/>
          <w:sz w:val="30"/>
          <w:szCs w:val="30"/>
        </w:rPr>
        <w:t>8.50</w:t>
      </w:r>
      <w:r w:rsidRPr="00D26435">
        <w:rPr>
          <w:rFonts w:ascii="Angsana New" w:hAnsi="Angsana New"/>
          <w:spacing w:val="-6"/>
          <w:sz w:val="30"/>
          <w:szCs w:val="30"/>
          <w:cs/>
        </w:rPr>
        <w:t xml:space="preserve"> บาท</w:t>
      </w:r>
      <w:r w:rsidRPr="00B756BA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Pr="00B756BA">
        <w:rPr>
          <w:rFonts w:ascii="Angsana New" w:hAnsi="Angsana New"/>
          <w:sz w:val="30"/>
          <w:szCs w:val="30"/>
        </w:rPr>
        <w:t>22</w:t>
      </w:r>
      <w:r w:rsidRPr="00B756BA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B756BA">
        <w:rPr>
          <w:rFonts w:ascii="Angsana New" w:hAnsi="Angsana New"/>
          <w:sz w:val="30"/>
          <w:szCs w:val="30"/>
        </w:rPr>
        <w:t>2561</w:t>
      </w:r>
      <w:r w:rsidRPr="00B756BA">
        <w:rPr>
          <w:rFonts w:ascii="Angsana New" w:hAnsi="Angsana New"/>
          <w:sz w:val="30"/>
          <w:szCs w:val="30"/>
          <w:cs/>
        </w:rPr>
        <w:t xml:space="preserve"> ตามที่กล่าวไว้ในหมายเหตุประกอบงบการเงิน</w:t>
      </w:r>
      <w:r w:rsidRPr="007E5942">
        <w:rPr>
          <w:rFonts w:ascii="Angsana New" w:hAnsi="Angsana New"/>
          <w:sz w:val="30"/>
          <w:szCs w:val="30"/>
          <w:cs/>
        </w:rPr>
        <w:t xml:space="preserve">ข้อ </w:t>
      </w:r>
      <w:r w:rsidRPr="007E5942">
        <w:rPr>
          <w:rFonts w:ascii="Angsana New" w:hAnsi="Angsana New"/>
          <w:sz w:val="30"/>
          <w:szCs w:val="30"/>
        </w:rPr>
        <w:t>3</w:t>
      </w:r>
      <w:r w:rsidR="00C902A2" w:rsidRPr="007E5942">
        <w:rPr>
          <w:rFonts w:ascii="Angsana New" w:hAnsi="Angsana New"/>
          <w:sz w:val="30"/>
          <w:szCs w:val="30"/>
        </w:rPr>
        <w:t>2</w:t>
      </w:r>
      <w:r w:rsidRPr="00B756BA">
        <w:rPr>
          <w:rFonts w:ascii="Angsana New" w:hAnsi="Angsana New"/>
          <w:sz w:val="30"/>
          <w:szCs w:val="30"/>
          <w:cs/>
        </w:rPr>
        <w:t xml:space="preserve"> และจะจ่ายเงินปันผลงวดสุดท้ายในอัตราหุ้นละ </w:t>
      </w:r>
      <w:r w:rsidRPr="00B756BA">
        <w:rPr>
          <w:rFonts w:ascii="Angsana New" w:hAnsi="Angsana New"/>
          <w:sz w:val="30"/>
          <w:szCs w:val="30"/>
        </w:rPr>
        <w:t>9.50</w:t>
      </w:r>
      <w:r w:rsidRPr="00B756BA">
        <w:rPr>
          <w:rFonts w:ascii="Angsana New" w:hAnsi="Angsana New"/>
          <w:sz w:val="30"/>
          <w:szCs w:val="30"/>
          <w:cs/>
        </w:rPr>
        <w:t xml:space="preserve"> บาท ให้แก่ผู้ถือหุ้นเฉพาะผู้ที่มีสิทธิรับเงินปันผลคิดเป็นเงินประมาณ </w:t>
      </w:r>
      <w:r w:rsidRPr="00B756BA">
        <w:rPr>
          <w:rFonts w:ascii="Angsana New" w:hAnsi="Angsana New"/>
          <w:sz w:val="30"/>
          <w:szCs w:val="30"/>
        </w:rPr>
        <w:t>11,400</w:t>
      </w:r>
      <w:r w:rsidRPr="00B756BA">
        <w:rPr>
          <w:rFonts w:ascii="Angsana New" w:hAnsi="Angsana New"/>
          <w:sz w:val="30"/>
          <w:szCs w:val="30"/>
          <w:cs/>
        </w:rPr>
        <w:t xml:space="preserve"> ล้านบาท โดยกำหนดจ่ายในวันที่ </w:t>
      </w:r>
      <w:r w:rsidRPr="00B756BA">
        <w:rPr>
          <w:rFonts w:ascii="Angsana New" w:hAnsi="Angsana New"/>
          <w:sz w:val="30"/>
          <w:szCs w:val="30"/>
        </w:rPr>
        <w:t>19</w:t>
      </w:r>
      <w:r w:rsidRPr="00B756BA">
        <w:rPr>
          <w:rFonts w:ascii="Angsana New" w:hAnsi="Angsana New"/>
          <w:sz w:val="30"/>
          <w:szCs w:val="30"/>
          <w:cs/>
        </w:rPr>
        <w:t xml:space="preserve"> เมษายน </w:t>
      </w:r>
      <w:r w:rsidRPr="00B756BA">
        <w:rPr>
          <w:rFonts w:ascii="Angsana New" w:hAnsi="Angsana New"/>
          <w:sz w:val="30"/>
          <w:szCs w:val="30"/>
        </w:rPr>
        <w:t>2562</w:t>
      </w:r>
      <w:r w:rsidRPr="00B756BA">
        <w:rPr>
          <w:rFonts w:ascii="Angsana New" w:hAnsi="Angsana New"/>
          <w:sz w:val="30"/>
          <w:szCs w:val="30"/>
          <w:cs/>
        </w:rPr>
        <w:t xml:space="preserve"> การจ่ายเงินปันผลดังกล่าวขึ้นอยู่กับการอนุมัติจากที่ประชุมสามัญผู้ถือหุ้นในวันที่ </w:t>
      </w:r>
      <w:r w:rsidRPr="00B756BA">
        <w:rPr>
          <w:rFonts w:ascii="Angsana New" w:hAnsi="Angsana New"/>
          <w:sz w:val="30"/>
          <w:szCs w:val="30"/>
        </w:rPr>
        <w:t>27</w:t>
      </w:r>
      <w:r w:rsidRPr="00B756BA">
        <w:rPr>
          <w:rFonts w:ascii="Angsana New" w:hAnsi="Angsana New"/>
          <w:sz w:val="30"/>
          <w:szCs w:val="30"/>
          <w:cs/>
        </w:rPr>
        <w:t xml:space="preserve"> มีนาคม </w:t>
      </w:r>
      <w:r w:rsidRPr="00B756BA">
        <w:rPr>
          <w:rFonts w:ascii="Angsana New" w:hAnsi="Angsana New"/>
          <w:sz w:val="30"/>
          <w:szCs w:val="30"/>
        </w:rPr>
        <w:t>2562</w:t>
      </w:r>
    </w:p>
    <w:p w14:paraId="3F53096F" w14:textId="77777777" w:rsidR="00E20C41" w:rsidRPr="0087247F" w:rsidRDefault="00E20C41" w:rsidP="00E20C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353"/>
        <w:jc w:val="thaiDistribute"/>
        <w:rPr>
          <w:rFonts w:ascii="Angsana New" w:hAnsi="Angsana New"/>
          <w:sz w:val="28"/>
          <w:szCs w:val="28"/>
        </w:rPr>
      </w:pPr>
    </w:p>
    <w:p w14:paraId="2F8E73E7" w14:textId="36FCDEAA" w:rsidR="00E20C41" w:rsidRPr="00B756BA" w:rsidRDefault="00E20C41" w:rsidP="00E20C41">
      <w:pPr>
        <w:pStyle w:val="ListParagraph"/>
        <w:numPr>
          <w:ilvl w:val="0"/>
          <w:numId w:val="7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B756BA">
        <w:rPr>
          <w:rFonts w:ascii="Angsana New" w:hAnsi="Angsana New"/>
          <w:sz w:val="30"/>
          <w:szCs w:val="30"/>
          <w:cs/>
        </w:rPr>
        <w:lastRenderedPageBreak/>
        <w:t xml:space="preserve">ให้ออกหุ้นกู้ ครั้งที่ </w:t>
      </w:r>
      <w:r w:rsidRPr="00B756BA">
        <w:rPr>
          <w:rFonts w:ascii="Angsana New" w:hAnsi="Angsana New"/>
          <w:sz w:val="30"/>
          <w:szCs w:val="30"/>
        </w:rPr>
        <w:t>1/2562</w:t>
      </w:r>
      <w:r w:rsidRPr="00B756BA">
        <w:rPr>
          <w:rFonts w:ascii="Angsana New" w:hAnsi="Angsana New"/>
          <w:sz w:val="30"/>
          <w:szCs w:val="30"/>
          <w:cs/>
        </w:rPr>
        <w:t xml:space="preserve"> ในวันที่ </w:t>
      </w:r>
      <w:r w:rsidRPr="00B756BA">
        <w:rPr>
          <w:rFonts w:ascii="Angsana New" w:hAnsi="Angsana New"/>
          <w:sz w:val="30"/>
          <w:szCs w:val="30"/>
        </w:rPr>
        <w:t>1</w:t>
      </w:r>
      <w:r w:rsidRPr="00B756BA">
        <w:rPr>
          <w:rFonts w:ascii="Angsana New" w:hAnsi="Angsana New"/>
          <w:sz w:val="30"/>
          <w:szCs w:val="30"/>
          <w:cs/>
        </w:rPr>
        <w:t xml:space="preserve"> เมษายน </w:t>
      </w:r>
      <w:r w:rsidRPr="00B756BA">
        <w:rPr>
          <w:rFonts w:ascii="Angsana New" w:hAnsi="Angsana New"/>
          <w:sz w:val="30"/>
          <w:szCs w:val="30"/>
        </w:rPr>
        <w:t>2562</w:t>
      </w:r>
      <w:r w:rsidRPr="00B756BA">
        <w:rPr>
          <w:rFonts w:ascii="Angsana New" w:hAnsi="Angsana New"/>
          <w:sz w:val="30"/>
          <w:szCs w:val="30"/>
          <w:cs/>
        </w:rPr>
        <w:t xml:space="preserve"> จำนวน </w:t>
      </w:r>
      <w:r w:rsidRPr="00B756BA">
        <w:rPr>
          <w:rFonts w:ascii="Angsana New" w:hAnsi="Angsana New"/>
          <w:sz w:val="30"/>
          <w:szCs w:val="30"/>
        </w:rPr>
        <w:t>15,000</w:t>
      </w:r>
      <w:r w:rsidRPr="00B756BA">
        <w:rPr>
          <w:rFonts w:ascii="Angsana New" w:hAnsi="Angsana New"/>
          <w:sz w:val="30"/>
          <w:szCs w:val="30"/>
          <w:cs/>
        </w:rPr>
        <w:t xml:space="preserve"> ล้านบาท ที่อัตราดอกเบี้ยคงที่ร้อยละ</w:t>
      </w:r>
      <w:r w:rsidR="005E4C6D">
        <w:rPr>
          <w:rFonts w:ascii="Angsana New" w:hAnsi="Angsana New"/>
          <w:spacing w:val="-2"/>
          <w:sz w:val="30"/>
          <w:szCs w:val="30"/>
        </w:rPr>
        <w:t xml:space="preserve"> 3.10</w:t>
      </w:r>
      <w:r w:rsidR="006B75C0" w:rsidRPr="00D26435">
        <w:rPr>
          <w:rFonts w:ascii="Angsana New" w:hAnsi="Angsana New"/>
          <w:spacing w:val="-2"/>
          <w:sz w:val="30"/>
          <w:szCs w:val="30"/>
        </w:rPr>
        <w:t xml:space="preserve"> </w:t>
      </w:r>
      <w:r w:rsidRPr="00D26435">
        <w:rPr>
          <w:rFonts w:ascii="Angsana New" w:hAnsi="Angsana New"/>
          <w:spacing w:val="-2"/>
          <w:sz w:val="30"/>
          <w:szCs w:val="30"/>
          <w:cs/>
        </w:rPr>
        <w:t xml:space="preserve">ต่อปี อายุ </w:t>
      </w:r>
      <w:r w:rsidRPr="00D26435">
        <w:rPr>
          <w:rFonts w:ascii="Angsana New" w:hAnsi="Angsana New"/>
          <w:spacing w:val="-2"/>
          <w:sz w:val="30"/>
          <w:szCs w:val="30"/>
        </w:rPr>
        <w:t>4</w:t>
      </w:r>
      <w:r w:rsidRPr="00D26435">
        <w:rPr>
          <w:rFonts w:ascii="Angsana New" w:hAnsi="Angsana New"/>
          <w:spacing w:val="-2"/>
          <w:sz w:val="30"/>
          <w:szCs w:val="30"/>
          <w:cs/>
        </w:rPr>
        <w:t xml:space="preserve"> ปี เพื่อนำไปไถ่ถอนหุ้นกู้ ครั้งที่ </w:t>
      </w:r>
      <w:r w:rsidRPr="00D26435">
        <w:rPr>
          <w:rFonts w:ascii="Angsana New" w:hAnsi="Angsana New"/>
          <w:spacing w:val="-2"/>
          <w:sz w:val="30"/>
          <w:szCs w:val="30"/>
        </w:rPr>
        <w:t>1/2558</w:t>
      </w:r>
      <w:r w:rsidRPr="00D26435">
        <w:rPr>
          <w:rFonts w:ascii="Angsana New" w:hAnsi="Angsana New"/>
          <w:spacing w:val="-2"/>
          <w:sz w:val="30"/>
          <w:szCs w:val="30"/>
          <w:cs/>
        </w:rPr>
        <w:t xml:space="preserve"> จำนวน </w:t>
      </w:r>
      <w:r w:rsidRPr="00D26435">
        <w:rPr>
          <w:rFonts w:ascii="Angsana New" w:hAnsi="Angsana New"/>
          <w:spacing w:val="-2"/>
          <w:sz w:val="30"/>
          <w:szCs w:val="30"/>
        </w:rPr>
        <w:t>15,000</w:t>
      </w:r>
      <w:r w:rsidRPr="00D26435">
        <w:rPr>
          <w:rFonts w:ascii="Angsana New" w:hAnsi="Angsana New"/>
          <w:spacing w:val="-2"/>
          <w:sz w:val="30"/>
          <w:szCs w:val="30"/>
          <w:cs/>
        </w:rPr>
        <w:t xml:space="preserve"> ล้านบาท ที่จะครบกำหนดไถ่ถอน</w:t>
      </w:r>
    </w:p>
    <w:p w14:paraId="659AD753" w14:textId="4A408CAF" w:rsidR="00CF4911" w:rsidRPr="00B756BA" w:rsidRDefault="006E11F2" w:rsidP="007C7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39</w:t>
      </w:r>
      <w:r w:rsidR="00CF4911" w:rsidRPr="00896ECA">
        <w:rPr>
          <w:rFonts w:ascii="Angsana New" w:hAnsi="Angsana New"/>
          <w:b/>
          <w:bCs/>
          <w:sz w:val="30"/>
          <w:szCs w:val="30"/>
        </w:rPr>
        <w:tab/>
      </w:r>
      <w:r w:rsidR="00CF4911" w:rsidRPr="00B756BA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มาตรฐานการรายงานทางการเงินที่ประกาศแล้วแต่ยังไม่มีผลบังคับใช้</w:t>
      </w:r>
    </w:p>
    <w:p w14:paraId="40431586" w14:textId="77777777" w:rsidR="00667C4D" w:rsidRPr="00B756BA" w:rsidRDefault="00667C4D" w:rsidP="00F9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4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71F66845" w14:textId="77777777" w:rsidR="00E6036E" w:rsidRPr="00B756BA" w:rsidRDefault="00E6036E" w:rsidP="00E6036E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E5942">
        <w:rPr>
          <w:rFonts w:ascii="Angsana New" w:hAnsi="Angsana New"/>
          <w:spacing w:val="2"/>
          <w:sz w:val="30"/>
          <w:szCs w:val="30"/>
          <w:cs/>
        </w:rPr>
        <w:t>มาตรฐานการรายงานทางการเงินที่ออกและปรับปรุงใหม่หลายฉบับได้มีการประกาศแล้ว แต่ยังไม่มีผลบังคับใช้</w:t>
      </w:r>
      <w:r w:rsidRPr="00B756BA">
        <w:rPr>
          <w:rFonts w:ascii="Angsana New" w:hAnsi="Angsana New"/>
          <w:sz w:val="30"/>
          <w:szCs w:val="30"/>
          <w:cs/>
        </w:rPr>
        <w:t xml:space="preserve"> </w:t>
      </w:r>
      <w:r w:rsidRPr="007E5942">
        <w:rPr>
          <w:rFonts w:ascii="Angsana New" w:hAnsi="Angsana New"/>
          <w:spacing w:val="-2"/>
          <w:sz w:val="30"/>
          <w:szCs w:val="30"/>
          <w:cs/>
        </w:rPr>
        <w:t>ซึ่งกลุ่มบริษัทไม่ได้นำมาใช้ในการจัดทำงบการเงินรวมนี้ มาตรฐานการรายงานทางการเงินที่ออกและปรับปรุงใหม่นี้</w:t>
      </w:r>
      <w:r w:rsidRPr="00B756BA">
        <w:rPr>
          <w:rFonts w:ascii="Angsana New" w:hAnsi="Angsana New"/>
          <w:sz w:val="30"/>
          <w:szCs w:val="30"/>
          <w:cs/>
        </w:rPr>
        <w:t xml:space="preserve"> </w:t>
      </w:r>
      <w:r w:rsidRPr="007E5942">
        <w:rPr>
          <w:rFonts w:ascii="Angsana New" w:hAnsi="Angsana New"/>
          <w:spacing w:val="2"/>
          <w:sz w:val="30"/>
          <w:szCs w:val="30"/>
          <w:cs/>
        </w:rPr>
        <w:t>อาจเกี่ยวข้องกับการดำเนินงานของกลุ่มบริษัท และถือปฏิบัติกับงบการเงินรวมสำหรับรอบระยะเวลาบัญชีที่เริ่ม</w:t>
      </w:r>
      <w:r w:rsidRPr="00B756BA">
        <w:rPr>
          <w:rFonts w:ascii="Angsana New" w:hAnsi="Angsana New"/>
          <w:sz w:val="30"/>
          <w:szCs w:val="30"/>
          <w:cs/>
        </w:rPr>
        <w:t xml:space="preserve">ในหรือหลังวันที่ </w:t>
      </w:r>
      <w:r w:rsidRPr="00B756BA">
        <w:rPr>
          <w:rFonts w:ascii="Angsana New" w:hAnsi="Angsana New"/>
          <w:sz w:val="30"/>
          <w:szCs w:val="30"/>
        </w:rPr>
        <w:t xml:space="preserve">1 </w:t>
      </w:r>
      <w:r w:rsidRPr="00B756BA">
        <w:rPr>
          <w:rFonts w:ascii="Angsana New" w:hAnsi="Angsana New"/>
          <w:sz w:val="30"/>
          <w:szCs w:val="30"/>
          <w:cs/>
        </w:rPr>
        <w:t xml:space="preserve">มกราคม </w:t>
      </w:r>
      <w:r w:rsidRPr="00B756BA">
        <w:rPr>
          <w:rFonts w:ascii="Angsana New" w:hAnsi="Angsana New"/>
          <w:sz w:val="30"/>
          <w:szCs w:val="30"/>
        </w:rPr>
        <w:t xml:space="preserve">2562 </w:t>
      </w:r>
      <w:r w:rsidRPr="00B756BA">
        <w:rPr>
          <w:rFonts w:ascii="Angsana New" w:hAnsi="Angsana New"/>
          <w:sz w:val="30"/>
          <w:szCs w:val="30"/>
          <w:cs/>
        </w:rPr>
        <w:t xml:space="preserve">และ </w:t>
      </w:r>
      <w:r w:rsidRPr="00B756BA">
        <w:rPr>
          <w:rFonts w:ascii="Angsana New" w:hAnsi="Angsana New"/>
          <w:sz w:val="30"/>
          <w:szCs w:val="30"/>
        </w:rPr>
        <w:t xml:space="preserve">2563 </w:t>
      </w:r>
      <w:r w:rsidRPr="00B756BA">
        <w:rPr>
          <w:rFonts w:ascii="Angsana New" w:hAnsi="Angsana New"/>
          <w:sz w:val="30"/>
          <w:szCs w:val="30"/>
          <w:cs/>
        </w:rPr>
        <w:t xml:space="preserve">กลุ่มบริษัทไม่มีแผนที่จะนำมาตรฐานการรายงานทางการเงินนี้มาใช้ก่อนวันถือปฏิบัติ </w:t>
      </w:r>
    </w:p>
    <w:p w14:paraId="150B0B31" w14:textId="77777777" w:rsidR="00E6036E" w:rsidRPr="00B756BA" w:rsidRDefault="00E6036E" w:rsidP="00E6036E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3B90E78" w14:textId="1C0FDE09" w:rsidR="00E6036E" w:rsidRPr="00B756BA" w:rsidRDefault="00E6036E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03128C">
        <w:rPr>
          <w:rFonts w:ascii="Angsana New" w:hAnsi="Angsana New"/>
          <w:spacing w:val="-4"/>
          <w:sz w:val="30"/>
          <w:szCs w:val="30"/>
          <w:cs/>
        </w:rPr>
        <w:t>กลุ่มบริษัทได้ประเมินผลกระทบที่อาจเกิดขึ้นต่องบการเงินรวมจากการถือปฏิบัติ</w:t>
      </w:r>
      <w:r w:rsidR="000E3496" w:rsidRPr="0003128C">
        <w:rPr>
          <w:rFonts w:ascii="Angsana New" w:hAnsi="Angsana New"/>
          <w:spacing w:val="-4"/>
          <w:sz w:val="30"/>
          <w:szCs w:val="30"/>
          <w:cs/>
        </w:rPr>
        <w:t>ตามมาตรฐานการรายงานทาง</w:t>
      </w:r>
      <w:r w:rsidRPr="0003128C">
        <w:rPr>
          <w:rFonts w:ascii="Angsana New" w:hAnsi="Angsana New"/>
          <w:spacing w:val="-4"/>
          <w:sz w:val="30"/>
          <w:szCs w:val="30"/>
          <w:cs/>
        </w:rPr>
        <w:t>การเงิน</w:t>
      </w:r>
      <w:r w:rsidRPr="0003128C">
        <w:rPr>
          <w:rFonts w:ascii="Angsana New" w:hAnsi="Angsana New"/>
          <w:spacing w:val="2"/>
          <w:sz w:val="30"/>
          <w:szCs w:val="30"/>
          <w:cs/>
        </w:rPr>
        <w:t>ที่ปรับปรุงใหม่ ซึ่งไม่มีผลกระทบที่มีสาระสำคัญต่องบการเงินในงวดที่ถือปฏิบัติ</w:t>
      </w:r>
      <w:r w:rsidRPr="00B756BA">
        <w:rPr>
          <w:rFonts w:ascii="Angsana New" w:hAnsi="Angsana New"/>
          <w:sz w:val="30"/>
          <w:szCs w:val="30"/>
          <w:cs/>
        </w:rPr>
        <w:t xml:space="preserve"> </w:t>
      </w:r>
      <w:r w:rsidRPr="00B756BA">
        <w:rPr>
          <w:rFonts w:ascii="Angsana New" w:hAnsi="Angsana New"/>
          <w:sz w:val="30"/>
          <w:szCs w:val="30"/>
          <w:cs/>
        </w:rPr>
        <w:br/>
      </w:r>
    </w:p>
    <w:p w14:paraId="4D6D1039" w14:textId="4B57A54B" w:rsidR="00E6036E" w:rsidRPr="00B756BA" w:rsidRDefault="00E6036E" w:rsidP="000E3496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756BA">
        <w:rPr>
          <w:rFonts w:ascii="Angsana New" w:hAnsi="Angsana New"/>
          <w:sz w:val="30"/>
          <w:szCs w:val="30"/>
          <w:cs/>
        </w:rPr>
        <w:t>ทั้งนี้ สำหรับมาตรฐานการรายงานทางการเงินที่ออกใหม่</w:t>
      </w:r>
      <w:r w:rsidRPr="00B756BA">
        <w:rPr>
          <w:rFonts w:ascii="Angsana New" w:hAnsi="Angsana New"/>
          <w:sz w:val="30"/>
          <w:szCs w:val="30"/>
        </w:rPr>
        <w:t xml:space="preserve"> </w:t>
      </w:r>
      <w:r w:rsidRPr="00B756BA">
        <w:rPr>
          <w:rFonts w:ascii="Angsana New" w:hAnsi="Angsana New"/>
          <w:sz w:val="30"/>
          <w:szCs w:val="30"/>
          <w:cs/>
        </w:rPr>
        <w:t>มีดังนี้</w:t>
      </w:r>
    </w:p>
    <w:p w14:paraId="01D5021A" w14:textId="77777777" w:rsidR="00667C4D" w:rsidRPr="00B756BA" w:rsidRDefault="00667C4D" w:rsidP="00CF4911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4658"/>
        <w:gridCol w:w="1280"/>
      </w:tblGrid>
      <w:tr w:rsidR="00667C4D" w:rsidRPr="00896ECA" w14:paraId="7346C52A" w14:textId="77777777" w:rsidTr="00324A19">
        <w:trPr>
          <w:tblHeader/>
        </w:trPr>
        <w:tc>
          <w:tcPr>
            <w:tcW w:w="2972" w:type="dxa"/>
            <w:vAlign w:val="bottom"/>
          </w:tcPr>
          <w:p w14:paraId="283CDD98" w14:textId="77777777" w:rsidR="00667C4D" w:rsidRPr="00B756BA" w:rsidRDefault="00667C4D" w:rsidP="009F1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B756BA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658" w:type="dxa"/>
            <w:vAlign w:val="bottom"/>
          </w:tcPr>
          <w:p w14:paraId="420DCC3D" w14:textId="77777777" w:rsidR="00667C4D" w:rsidRPr="00B756BA" w:rsidRDefault="00667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B756BA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280" w:type="dxa"/>
          </w:tcPr>
          <w:p w14:paraId="26610698" w14:textId="77777777" w:rsidR="00667C4D" w:rsidRPr="00B756BA" w:rsidRDefault="00667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B756BA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667C4D" w:rsidRPr="00896ECA" w14:paraId="7D7309E3" w14:textId="77777777" w:rsidTr="00324A19">
        <w:tc>
          <w:tcPr>
            <w:tcW w:w="2972" w:type="dxa"/>
          </w:tcPr>
          <w:p w14:paraId="7D06D530" w14:textId="77777777" w:rsidR="00667C4D" w:rsidRPr="00B756BA" w:rsidRDefault="00667C4D" w:rsidP="00D2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B756BA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B756BA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658" w:type="dxa"/>
          </w:tcPr>
          <w:p w14:paraId="0A2D993D" w14:textId="5B82A182" w:rsidR="00667C4D" w:rsidRPr="00B756BA" w:rsidRDefault="00667C4D" w:rsidP="007C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756BA">
              <w:rPr>
                <w:rFonts w:ascii="Angsana New" w:hAnsi="Angsana New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  <w:tc>
          <w:tcPr>
            <w:tcW w:w="1280" w:type="dxa"/>
          </w:tcPr>
          <w:p w14:paraId="125C63F3" w14:textId="77777777" w:rsidR="00667C4D" w:rsidRPr="00B756BA" w:rsidRDefault="00667C4D" w:rsidP="00D2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B756BA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667C4D" w:rsidRPr="00896ECA" w14:paraId="166E54A7" w14:textId="77777777" w:rsidTr="00324A19">
        <w:tc>
          <w:tcPr>
            <w:tcW w:w="2972" w:type="dxa"/>
          </w:tcPr>
          <w:p w14:paraId="414F348A" w14:textId="77777777" w:rsidR="00667C4D" w:rsidRPr="00B756BA" w:rsidRDefault="00667C4D" w:rsidP="00D2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756BA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B756BA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658" w:type="dxa"/>
          </w:tcPr>
          <w:p w14:paraId="169F5B57" w14:textId="77777777" w:rsidR="00667C4D" w:rsidRPr="00B756BA" w:rsidRDefault="00667C4D" w:rsidP="00D2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756BA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80" w:type="dxa"/>
          </w:tcPr>
          <w:p w14:paraId="7A7FDDD6" w14:textId="77777777" w:rsidR="00667C4D" w:rsidRPr="00B756BA" w:rsidRDefault="00667C4D" w:rsidP="00D2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B756BA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667C4D" w:rsidRPr="00896ECA" w14:paraId="34C9917A" w14:textId="77777777" w:rsidTr="00324A19">
        <w:tc>
          <w:tcPr>
            <w:tcW w:w="2972" w:type="dxa"/>
          </w:tcPr>
          <w:p w14:paraId="21B25287" w14:textId="77777777" w:rsidR="00667C4D" w:rsidRPr="00B756BA" w:rsidRDefault="00667C4D" w:rsidP="00D2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756BA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B756BA">
              <w:rPr>
                <w:rFonts w:ascii="Angsana New" w:eastAsia="Calibri" w:hAnsi="Angsana New"/>
                <w:sz w:val="30"/>
                <w:szCs w:val="30"/>
              </w:rPr>
              <w:t>15</w:t>
            </w:r>
          </w:p>
        </w:tc>
        <w:tc>
          <w:tcPr>
            <w:tcW w:w="4658" w:type="dxa"/>
          </w:tcPr>
          <w:p w14:paraId="5114BFF0" w14:textId="77777777" w:rsidR="00667C4D" w:rsidRPr="00B756BA" w:rsidRDefault="00667C4D" w:rsidP="00D2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 w:rsidRPr="00B756BA">
              <w:rPr>
                <w:rFonts w:ascii="Angsana New" w:eastAsia="Calibri" w:hAnsi="Angsana New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1280" w:type="dxa"/>
          </w:tcPr>
          <w:p w14:paraId="24142B30" w14:textId="77777777" w:rsidR="00667C4D" w:rsidRPr="00B756BA" w:rsidRDefault="00667C4D" w:rsidP="00D2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756BA">
              <w:rPr>
                <w:rFonts w:ascii="Angsana New" w:eastAsia="Calibri" w:hAnsi="Angsana New"/>
                <w:sz w:val="30"/>
                <w:szCs w:val="30"/>
              </w:rPr>
              <w:t>2562</w:t>
            </w:r>
          </w:p>
        </w:tc>
      </w:tr>
      <w:tr w:rsidR="00667C4D" w:rsidRPr="00896ECA" w14:paraId="5EE46C86" w14:textId="77777777" w:rsidTr="00324A19">
        <w:tc>
          <w:tcPr>
            <w:tcW w:w="2972" w:type="dxa"/>
          </w:tcPr>
          <w:p w14:paraId="33DEC246" w14:textId="77777777" w:rsidR="00667C4D" w:rsidRPr="00B756BA" w:rsidRDefault="00667C4D" w:rsidP="00D2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B756BA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B756BA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658" w:type="dxa"/>
          </w:tcPr>
          <w:p w14:paraId="03CFBFD0" w14:textId="3D7AE9F8" w:rsidR="00667C4D" w:rsidRPr="00B756BA" w:rsidRDefault="00667C4D" w:rsidP="007C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B756BA">
              <w:rPr>
                <w:rFonts w:ascii="Angsana New" w:hAnsi="Angsana New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  <w:tc>
          <w:tcPr>
            <w:tcW w:w="1280" w:type="dxa"/>
          </w:tcPr>
          <w:p w14:paraId="53FE53DF" w14:textId="77777777" w:rsidR="00667C4D" w:rsidRPr="00B756BA" w:rsidRDefault="00667C4D" w:rsidP="00D2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B756BA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667C4D" w:rsidRPr="00896ECA" w14:paraId="142263BD" w14:textId="77777777" w:rsidTr="00324A19">
        <w:tc>
          <w:tcPr>
            <w:tcW w:w="2972" w:type="dxa"/>
          </w:tcPr>
          <w:p w14:paraId="7C243AB3" w14:textId="77777777" w:rsidR="00667C4D" w:rsidRPr="00B756BA" w:rsidRDefault="00667C4D" w:rsidP="00D2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56BA">
              <w:rPr>
                <w:rFonts w:ascii="Angsana New" w:hAnsi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B756BA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658" w:type="dxa"/>
          </w:tcPr>
          <w:p w14:paraId="14ECE60F" w14:textId="77777777" w:rsidR="00667C4D" w:rsidRPr="00B756BA" w:rsidRDefault="00667C4D" w:rsidP="00D2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56BA">
              <w:rPr>
                <w:rFonts w:ascii="Angsana New" w:hAnsi="Angsana New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1280" w:type="dxa"/>
          </w:tcPr>
          <w:p w14:paraId="5F4278D5" w14:textId="77777777" w:rsidR="00667C4D" w:rsidRPr="00B756BA" w:rsidRDefault="00667C4D" w:rsidP="00D2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B756BA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667C4D" w:rsidRPr="00896ECA" w14:paraId="278D2285" w14:textId="77777777" w:rsidTr="00324A19">
        <w:tc>
          <w:tcPr>
            <w:tcW w:w="2972" w:type="dxa"/>
          </w:tcPr>
          <w:p w14:paraId="065913C5" w14:textId="77777777" w:rsidR="00667C4D" w:rsidRPr="00B756BA" w:rsidRDefault="00667C4D" w:rsidP="00D2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56BA">
              <w:rPr>
                <w:rFonts w:ascii="Angsana New" w:hAnsi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B756BA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658" w:type="dxa"/>
          </w:tcPr>
          <w:p w14:paraId="22581255" w14:textId="77777777" w:rsidR="00667C4D" w:rsidRPr="00B756BA" w:rsidRDefault="00667C4D" w:rsidP="00D2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56BA">
              <w:rPr>
                <w:rFonts w:ascii="Angsana New" w:hAnsi="Angsana New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1280" w:type="dxa"/>
          </w:tcPr>
          <w:p w14:paraId="27C40F56" w14:textId="77777777" w:rsidR="00667C4D" w:rsidRPr="00B756BA" w:rsidRDefault="00667C4D" w:rsidP="00D2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B756BA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</w:tbl>
    <w:p w14:paraId="289EA25F" w14:textId="3937AA00" w:rsidR="00667C4D" w:rsidRPr="00B756BA" w:rsidRDefault="00667C4D" w:rsidP="00D71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539"/>
        <w:jc w:val="thaiDistribute"/>
        <w:rPr>
          <w:rFonts w:ascii="Angsana New" w:hAnsi="Angsana New"/>
          <w:i/>
          <w:iCs/>
          <w:sz w:val="30"/>
          <w:szCs w:val="30"/>
        </w:rPr>
      </w:pPr>
      <w:r w:rsidRPr="00B756BA">
        <w:rPr>
          <w:rFonts w:ascii="Angsana New" w:hAnsi="Angsana New"/>
          <w:i/>
          <w:iCs/>
          <w:sz w:val="30"/>
          <w:szCs w:val="30"/>
        </w:rPr>
        <w:t xml:space="preserve">* </w:t>
      </w:r>
      <w:r w:rsidRPr="00B756BA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</w:t>
      </w:r>
      <w:r w:rsidR="00D710F2" w:rsidRPr="00B756BA">
        <w:rPr>
          <w:rFonts w:ascii="Angsana New" w:hAnsi="Angsana New"/>
          <w:i/>
          <w:iCs/>
          <w:sz w:val="30"/>
          <w:szCs w:val="30"/>
          <w:cs/>
        </w:rPr>
        <w:t>ที่เกี่ยวข้องกับ</w:t>
      </w:r>
      <w:r w:rsidRPr="00B756BA">
        <w:rPr>
          <w:rFonts w:ascii="Angsana New" w:hAnsi="Angsana New"/>
          <w:i/>
          <w:iCs/>
          <w:sz w:val="30"/>
          <w:szCs w:val="30"/>
          <w:cs/>
        </w:rPr>
        <w:t>เครื่องมือทางการเงิน</w:t>
      </w:r>
    </w:p>
    <w:p w14:paraId="68C7DC45" w14:textId="77777777" w:rsidR="00667C4D" w:rsidRPr="00B756BA" w:rsidRDefault="00667C4D" w:rsidP="00324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="Angsana New" w:hAnsi="Angsana New"/>
          <w:i/>
          <w:iCs/>
          <w:color w:val="0000FF"/>
          <w:sz w:val="30"/>
          <w:szCs w:val="30"/>
          <w:shd w:val="clear" w:color="auto" w:fill="E0E0E0"/>
        </w:rPr>
      </w:pPr>
    </w:p>
    <w:p w14:paraId="3446C2F0" w14:textId="77777777" w:rsidR="00363C59" w:rsidRDefault="00363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br w:type="page"/>
      </w:r>
    </w:p>
    <w:p w14:paraId="565A2107" w14:textId="388DD590" w:rsidR="00667C4D" w:rsidRPr="00B756BA" w:rsidRDefault="00667C4D" w:rsidP="00324A19">
      <w:pPr>
        <w:pStyle w:val="ListParagraph"/>
        <w:numPr>
          <w:ilvl w:val="0"/>
          <w:numId w:val="61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B756BA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B756BA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15</w:t>
      </w:r>
      <w:r w:rsidRPr="00B756BA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รายได้จากสัญญาที่ทำกับลูกค้า</w:t>
      </w:r>
    </w:p>
    <w:p w14:paraId="5AB1DAD7" w14:textId="77777777" w:rsidR="00667C4D" w:rsidRPr="00B756BA" w:rsidRDefault="00667C4D" w:rsidP="00324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theme="minorBidi"/>
          <w:color w:val="000000"/>
          <w:sz w:val="30"/>
          <w:szCs w:val="30"/>
        </w:rPr>
      </w:pPr>
    </w:p>
    <w:p w14:paraId="74254704" w14:textId="77777777" w:rsidR="00667C4D" w:rsidRPr="00B756BA" w:rsidRDefault="00667C4D" w:rsidP="00324A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  <w:r w:rsidRPr="00B756BA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มาตรฐานการรายงานทางการเงิน ฉบับที่ </w:t>
      </w:r>
      <w:r w:rsidRPr="00B756BA">
        <w:rPr>
          <w:rFonts w:ascii="Angsana New" w:hAnsi="Angsana New"/>
          <w:color w:val="000000"/>
          <w:spacing w:val="2"/>
          <w:sz w:val="30"/>
          <w:szCs w:val="30"/>
        </w:rPr>
        <w:t>15</w:t>
      </w:r>
      <w:r w:rsidRPr="00B756BA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ให้หลักการโดยรวมในการรับรู้รายได้ ทั้งจำนวนเงินและ</w:t>
      </w:r>
      <w:r w:rsidRPr="00B756BA">
        <w:rPr>
          <w:rFonts w:ascii="Angsana New" w:hAnsi="Angsana New"/>
          <w:color w:val="000000"/>
          <w:sz w:val="30"/>
          <w:szCs w:val="30"/>
          <w:cs/>
        </w:rPr>
        <w:t>ช่วงเวลาที่รับรู้ โดยรายได้จะรับรู้เมื่อ (หรือ ณ ขณะที่) กิจการส่งมอบการควบคุมสินค้าหรือบริการให้แก่ลูกค้าด้วยมูลค่าของรายได้ที่กิจการคาดว่าจะได้รับ</w:t>
      </w:r>
    </w:p>
    <w:p w14:paraId="55224748" w14:textId="77777777" w:rsidR="00667C4D" w:rsidRPr="00915263" w:rsidRDefault="00667C4D" w:rsidP="00324A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F15857A" w14:textId="2B531C64" w:rsidR="00667C4D" w:rsidRPr="00915263" w:rsidRDefault="00667C4D" w:rsidP="00E20C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  <w:r w:rsidRPr="00915263">
        <w:rPr>
          <w:rFonts w:ascii="Angsana New" w:hAnsi="Angsana New"/>
          <w:color w:val="000000"/>
          <w:sz w:val="30"/>
          <w:szCs w:val="30"/>
          <w:cs/>
        </w:rPr>
        <w:t>กลุ่มบริษัทได้ประเมินผลกระทบที่อาจเกิดขึ้นต่องบการเงินรวมของกลุ่มบริษัทจากการถือปฏิบัติ</w:t>
      </w:r>
      <w:r w:rsidR="0071329D" w:rsidRPr="00915263">
        <w:rPr>
          <w:rFonts w:ascii="Angsana New" w:hAnsi="Angsana New"/>
          <w:color w:val="000000"/>
          <w:spacing w:val="6"/>
          <w:sz w:val="30"/>
          <w:szCs w:val="30"/>
          <w:cs/>
        </w:rPr>
        <w:t>ตาม</w:t>
      </w:r>
      <w:r w:rsidRPr="00915263">
        <w:rPr>
          <w:rFonts w:ascii="Angsana New" w:hAnsi="Angsana New"/>
          <w:color w:val="000000"/>
          <w:spacing w:val="6"/>
          <w:sz w:val="30"/>
          <w:szCs w:val="30"/>
          <w:cs/>
        </w:rPr>
        <w:t>มาตรฐาน</w:t>
      </w:r>
      <w:r w:rsidRPr="00EE7A43">
        <w:rPr>
          <w:rFonts w:ascii="Angsana New" w:hAnsi="Angsana New"/>
          <w:color w:val="000000"/>
          <w:spacing w:val="6"/>
          <w:sz w:val="30"/>
          <w:szCs w:val="30"/>
          <w:cs/>
        </w:rPr>
        <w:t>การรายงานทางการเงิน</w:t>
      </w:r>
      <w:r w:rsidR="0071329D" w:rsidRPr="00EE7A43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ฉบับที่ </w:t>
      </w:r>
      <w:r w:rsidR="0071329D" w:rsidRPr="00EE7A43">
        <w:rPr>
          <w:rFonts w:ascii="Angsana New" w:hAnsi="Angsana New"/>
          <w:color w:val="000000"/>
          <w:spacing w:val="6"/>
          <w:sz w:val="30"/>
          <w:szCs w:val="30"/>
        </w:rPr>
        <w:t xml:space="preserve">15 </w:t>
      </w:r>
      <w:r w:rsidR="0071329D" w:rsidRPr="00EE7A43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เป็นครั้งแรก </w:t>
      </w:r>
      <w:r w:rsidRPr="00EE7A43">
        <w:rPr>
          <w:rFonts w:ascii="Angsana New" w:hAnsi="Angsana New"/>
          <w:color w:val="000000"/>
          <w:spacing w:val="6"/>
          <w:sz w:val="30"/>
          <w:szCs w:val="30"/>
          <w:cs/>
        </w:rPr>
        <w:t>ซึ่งไม่มีผลกระทบที่มีสาระสำคัญต่อ</w:t>
      </w:r>
      <w:r w:rsidRPr="0003128C">
        <w:rPr>
          <w:rFonts w:ascii="Angsana New" w:hAnsi="Angsana New"/>
          <w:color w:val="000000"/>
          <w:spacing w:val="6"/>
          <w:sz w:val="30"/>
          <w:szCs w:val="30"/>
          <w:cs/>
        </w:rPr>
        <w:t>งบการเงินรวมในงวด</w:t>
      </w:r>
      <w:r w:rsidRPr="00915263">
        <w:rPr>
          <w:rFonts w:ascii="Angsana New" w:hAnsi="Angsana New"/>
          <w:color w:val="000000"/>
          <w:sz w:val="30"/>
          <w:szCs w:val="30"/>
          <w:cs/>
        </w:rPr>
        <w:t>ที่ถือปฏิบัติ</w:t>
      </w:r>
    </w:p>
    <w:p w14:paraId="5890EF17" w14:textId="465B6BC3" w:rsidR="00E51871" w:rsidRPr="00267E0D" w:rsidRDefault="00E518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highlight w:val="cyan"/>
        </w:rPr>
      </w:pPr>
    </w:p>
    <w:p w14:paraId="16600D4A" w14:textId="681068CA" w:rsidR="00667C4D" w:rsidRPr="00B756BA" w:rsidRDefault="00667C4D" w:rsidP="00324A19">
      <w:pPr>
        <w:pStyle w:val="ListParagraph"/>
        <w:numPr>
          <w:ilvl w:val="0"/>
          <w:numId w:val="61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B756BA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7DEA9B68" w14:textId="77777777" w:rsidR="00667C4D" w:rsidRPr="00B756BA" w:rsidRDefault="00667C4D" w:rsidP="00324A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2C58E895" w14:textId="3D63CC3F" w:rsidR="00667C4D" w:rsidRPr="00CC05A8" w:rsidRDefault="00667C4D" w:rsidP="00324A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CC05A8">
        <w:rPr>
          <w:rFonts w:ascii="Angsana New" w:hAnsi="Angsana New"/>
          <w:spacing w:val="4"/>
          <w:sz w:val="30"/>
          <w:szCs w:val="30"/>
          <w:cs/>
        </w:rPr>
        <w:t>มาตรฐานการรายงานทางการเงินเหล่านี้ให้ข้อกำหนดเกี่ยวกับนิยามสินทรัพย์ทางการเงินและหนี้สิน</w:t>
      </w:r>
      <w:r w:rsidRPr="00CC05A8">
        <w:rPr>
          <w:rFonts w:ascii="Angsana New" w:hAnsi="Angsana New"/>
          <w:sz w:val="30"/>
          <w:szCs w:val="30"/>
          <w:cs/>
        </w:rPr>
        <w:t>ทาง</w:t>
      </w:r>
      <w:r w:rsidRPr="00CC05A8">
        <w:rPr>
          <w:rFonts w:ascii="Angsana New" w:hAnsi="Angsana New"/>
          <w:spacing w:val="2"/>
          <w:sz w:val="30"/>
          <w:szCs w:val="30"/>
          <w:cs/>
        </w:rPr>
        <w:t>การเงินตลอดจนการรับรู้ การวัดมูลค่า การด้อยค่าและการตัดรายการ รวมถึงหลักการบัญชีของอนุพันธ์และ</w:t>
      </w:r>
      <w:r w:rsidRPr="00CC05A8">
        <w:rPr>
          <w:rFonts w:ascii="Angsana New" w:hAnsi="Angsana New"/>
          <w:sz w:val="30"/>
          <w:szCs w:val="30"/>
          <w:cs/>
        </w:rPr>
        <w:t xml:space="preserve">การบัญชีป้องกันความเสี่ยง </w:t>
      </w:r>
    </w:p>
    <w:p w14:paraId="69DF6315" w14:textId="77777777" w:rsidR="00667C4D" w:rsidRPr="00CC05A8" w:rsidRDefault="00667C4D" w:rsidP="00324A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2D3F549F" w14:textId="387759D6" w:rsidR="00A47EF7" w:rsidRDefault="005953F7" w:rsidP="005953F7">
      <w:pPr>
        <w:pStyle w:val="block"/>
        <w:ind w:left="900"/>
        <w:rPr>
          <w:rFonts w:ascii="Angsana New" w:hAnsi="Angsana New"/>
          <w:sz w:val="30"/>
          <w:szCs w:val="30"/>
          <w:lang w:val="en-US" w:bidi="th-TH"/>
        </w:rPr>
      </w:pPr>
      <w:r w:rsidRPr="002A4429">
        <w:rPr>
          <w:rFonts w:ascii="Angsana New" w:hAnsi="Angsana New"/>
          <w:spacing w:val="2"/>
          <w:sz w:val="30"/>
          <w:szCs w:val="30"/>
          <w:cs/>
          <w:lang w:bidi="th-TH"/>
        </w:rPr>
        <w:t>กลุ่มบริษัทอยู่ระหว่างประเมิน</w:t>
      </w:r>
      <w:r w:rsidR="00667C4D" w:rsidRPr="002A4429">
        <w:rPr>
          <w:rFonts w:ascii="Angsana New" w:hAnsi="Angsana New"/>
          <w:spacing w:val="2"/>
          <w:sz w:val="30"/>
          <w:szCs w:val="30"/>
          <w:cs/>
          <w:lang w:val="en-US" w:bidi="th-TH"/>
        </w:rPr>
        <w:t>ผลกระทบที่อาจเกิดขึ้นจากการถือปฏิบัติตามมาตรฐานการรายงานทางการเงิน</w:t>
      </w:r>
      <w:r w:rsidR="00D710F2" w:rsidRPr="005C3478">
        <w:rPr>
          <w:rFonts w:ascii="Angsana New" w:hAnsi="Angsana New"/>
          <w:sz w:val="30"/>
          <w:szCs w:val="30"/>
          <w:cs/>
          <w:lang w:val="en-US" w:bidi="th-TH"/>
        </w:rPr>
        <w:t>ที่เกี่ยวข้องกับ</w:t>
      </w:r>
      <w:r w:rsidR="00667C4D" w:rsidRPr="005C3478">
        <w:rPr>
          <w:rFonts w:ascii="Angsana New" w:hAnsi="Angsana New"/>
          <w:sz w:val="30"/>
          <w:szCs w:val="30"/>
          <w:cs/>
          <w:lang w:val="en-US" w:bidi="th-TH"/>
        </w:rPr>
        <w:t>เครื่องมือทางการเงินเป็นครั้งแรกต่องบการเงินรวม</w:t>
      </w:r>
    </w:p>
    <w:p w14:paraId="5EFA5D48" w14:textId="335C7E5A" w:rsidR="00A40968" w:rsidRPr="00094423" w:rsidRDefault="00A40968">
      <w:pPr>
        <w:pStyle w:val="block"/>
        <w:ind w:left="900"/>
        <w:rPr>
          <w:rFonts w:ascii="Angsana New" w:hAnsi="Angsana New"/>
          <w:sz w:val="30"/>
          <w:szCs w:val="30"/>
          <w:cs/>
          <w:lang w:bidi="th-TH"/>
        </w:rPr>
      </w:pPr>
    </w:p>
    <w:sectPr w:rsidR="00A40968" w:rsidRPr="00094423" w:rsidSect="00C34F3A">
      <w:headerReference w:type="even" r:id="rId31"/>
      <w:headerReference w:type="default" r:id="rId32"/>
      <w:footerReference w:type="even" r:id="rId33"/>
      <w:footerReference w:type="default" r:id="rId34"/>
      <w:headerReference w:type="first" r:id="rId35"/>
      <w:footerReference w:type="first" r:id="rId36"/>
      <w:pgSz w:w="11909" w:h="16834" w:code="9"/>
      <w:pgMar w:top="691" w:right="1152" w:bottom="576" w:left="1134" w:header="720" w:footer="288" w:gutter="0"/>
      <w:pgNumType w:start="1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B4C3B3" w14:textId="77777777" w:rsidR="00996FA2" w:rsidRDefault="00996FA2" w:rsidP="004956B4">
      <w:r>
        <w:separator/>
      </w:r>
    </w:p>
  </w:endnote>
  <w:endnote w:type="continuationSeparator" w:id="0">
    <w:p w14:paraId="67D2FB07" w14:textId="77777777" w:rsidR="00996FA2" w:rsidRDefault="00996FA2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rdiaNew">
    <w:altName w:val="Times New Roman"/>
    <w:panose1 w:val="00000000000000000000"/>
    <w:charset w:val="00"/>
    <w:family w:val="roman"/>
    <w:notTrueType/>
    <w:pitch w:val="default"/>
  </w:font>
  <w:font w:name="EucrosiaUPCBold">
    <w:altName w:val="Arial Unicode MS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ABF87F" w14:textId="77777777" w:rsidR="00996FA2" w:rsidRDefault="00996FA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84554" w14:textId="4964DCDC" w:rsidR="00996FA2" w:rsidRPr="0044271C" w:rsidRDefault="00996FA2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2"/>
        <w:szCs w:val="32"/>
      </w:rPr>
    </w:pPr>
    <w:r w:rsidRPr="00BC33A7">
      <w:rPr>
        <w:rFonts w:ascii="Angsana New" w:hAnsi="Angsana New"/>
        <w:caps/>
        <w:sz w:val="30"/>
        <w:szCs w:val="32"/>
      </w:rPr>
      <w:fldChar w:fldCharType="begin"/>
    </w:r>
    <w:r w:rsidRPr="00BC33A7">
      <w:rPr>
        <w:rFonts w:ascii="Angsana New" w:hAnsi="Angsana New"/>
        <w:caps/>
        <w:sz w:val="30"/>
        <w:szCs w:val="32"/>
      </w:rPr>
      <w:instrText xml:space="preserve"> PAGE   \* MERGEFORMAT </w:instrText>
    </w:r>
    <w:r w:rsidRPr="00BC33A7">
      <w:rPr>
        <w:rFonts w:ascii="Angsana New" w:hAnsi="Angsana New"/>
        <w:caps/>
        <w:sz w:val="30"/>
        <w:szCs w:val="32"/>
      </w:rPr>
      <w:fldChar w:fldCharType="separate"/>
    </w:r>
    <w:r w:rsidR="006A400C">
      <w:rPr>
        <w:rFonts w:ascii="Angsana New" w:hAnsi="Angsana New"/>
        <w:caps/>
        <w:noProof/>
        <w:sz w:val="30"/>
        <w:szCs w:val="32"/>
      </w:rPr>
      <w:t>119</w:t>
    </w:r>
    <w:r w:rsidRPr="00BC33A7">
      <w:rPr>
        <w:rFonts w:ascii="Angsana New" w:hAnsi="Angsana New"/>
        <w:caps/>
        <w:noProof/>
        <w:sz w:val="30"/>
        <w:szCs w:val="32"/>
      </w:rPr>
      <w:fldChar w:fldCharType="end"/>
    </w:r>
  </w:p>
  <w:p w14:paraId="30D87D9C" w14:textId="77777777" w:rsidR="00996FA2" w:rsidRPr="00E95A64" w:rsidRDefault="00996FA2" w:rsidP="008D3024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E91474" w14:textId="77777777" w:rsidR="00996FA2" w:rsidRDefault="00996FA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5C4D1A" w14:textId="77777777" w:rsidR="00996FA2" w:rsidRDefault="00996FA2" w:rsidP="004956B4">
      <w:r>
        <w:separator/>
      </w:r>
    </w:p>
  </w:footnote>
  <w:footnote w:type="continuationSeparator" w:id="0">
    <w:p w14:paraId="6600815C" w14:textId="77777777" w:rsidR="00996FA2" w:rsidRDefault="00996FA2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908064" w14:textId="77777777" w:rsidR="00996FA2" w:rsidRDefault="00996FA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DDBDFC" w14:textId="527AD3C8" w:rsidR="00996FA2" w:rsidRPr="001D69D0" w:rsidRDefault="00996FA2" w:rsidP="00744E10">
    <w:pPr>
      <w:rPr>
        <w:rFonts w:ascii="Angsana New" w:hAnsi="Angsana New"/>
        <w:b/>
        <w:bCs/>
        <w:sz w:val="32"/>
        <w:szCs w:val="32"/>
        <w:cs/>
      </w:rPr>
    </w:pPr>
    <w:r w:rsidRPr="001D69D0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>ริษัท</w:t>
    </w:r>
    <w:r w:rsidRPr="001D69D0">
      <w:rPr>
        <w:rFonts w:ascii="Angsana New" w:hAnsi="Angsana New" w:hint="cs"/>
        <w:b/>
        <w:bCs/>
        <w:sz w:val="32"/>
        <w:szCs w:val="32"/>
        <w:cs/>
      </w:rPr>
      <w:t>ปูนซิ</w:t>
    </w:r>
    <w:proofErr w:type="spellStart"/>
    <w:r w:rsidRPr="001D69D0">
      <w:rPr>
        <w:rFonts w:ascii="Angsana New" w:hAnsi="Angsana New" w:hint="cs"/>
        <w:b/>
        <w:bCs/>
        <w:sz w:val="32"/>
        <w:szCs w:val="32"/>
        <w:cs/>
      </w:rPr>
      <w:t>เมนต์</w:t>
    </w:r>
    <w:proofErr w:type="spellEnd"/>
    <w:r w:rsidRPr="001D69D0">
      <w:rPr>
        <w:rFonts w:ascii="Angsana New" w:hAnsi="Angsana New" w:hint="cs"/>
        <w:b/>
        <w:bCs/>
        <w:sz w:val="32"/>
        <w:szCs w:val="32"/>
        <w:cs/>
      </w:rPr>
      <w:t>ไทย</w:t>
    </w:r>
    <w:r w:rsidRPr="001D69D0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1D69D0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3ED397F" w14:textId="77777777" w:rsidR="00996FA2" w:rsidRPr="001D69D0" w:rsidRDefault="00996FA2" w:rsidP="009F13F5">
    <w:pPr>
      <w:tabs>
        <w:tab w:val="clear" w:pos="2580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D69D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D02CB1A" w14:textId="5D0E9715" w:rsidR="00996FA2" w:rsidRPr="001D69D0" w:rsidRDefault="00996FA2" w:rsidP="009F13F5">
    <w:pPr>
      <w:rPr>
        <w:rFonts w:ascii="Angsana New" w:hAnsi="Angsana New"/>
        <w:b/>
        <w:bCs/>
        <w:strike/>
        <w:sz w:val="32"/>
        <w:szCs w:val="32"/>
      </w:rPr>
    </w:pPr>
    <w:r w:rsidRPr="001D69D0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03759">
      <w:rPr>
        <w:rFonts w:ascii="Angsana New" w:hAnsi="Angsana New"/>
        <w:b/>
        <w:bCs/>
        <w:sz w:val="32"/>
        <w:szCs w:val="32"/>
      </w:rPr>
      <w:t>31</w:t>
    </w:r>
    <w:r w:rsidRPr="001D69D0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E3157F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61</w:t>
    </w:r>
  </w:p>
  <w:p w14:paraId="4F3696DC" w14:textId="77777777" w:rsidR="00996FA2" w:rsidRPr="00A54803" w:rsidRDefault="00996FA2" w:rsidP="006B41FC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38D03A" w14:textId="77777777" w:rsidR="00996FA2" w:rsidRDefault="00996FA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B1C8F"/>
    <w:multiLevelType w:val="hybridMultilevel"/>
    <w:tmpl w:val="7138DB2C"/>
    <w:lvl w:ilvl="0" w:tplc="AE0EBCE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43F26B1"/>
    <w:multiLevelType w:val="hybridMultilevel"/>
    <w:tmpl w:val="E4845C0A"/>
    <w:lvl w:ilvl="0" w:tplc="C6FC5532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" w15:restartNumberingAfterBreak="0">
    <w:nsid w:val="06870732"/>
    <w:multiLevelType w:val="hybridMultilevel"/>
    <w:tmpl w:val="1A847DF2"/>
    <w:lvl w:ilvl="0" w:tplc="D57EE3E2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9D136E8"/>
    <w:multiLevelType w:val="hybridMultilevel"/>
    <w:tmpl w:val="3DC89C90"/>
    <w:lvl w:ilvl="0" w:tplc="BF3A9C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C8E54DA"/>
    <w:multiLevelType w:val="hybridMultilevel"/>
    <w:tmpl w:val="DDE06BB8"/>
    <w:lvl w:ilvl="0" w:tplc="E59634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6C177F"/>
    <w:multiLevelType w:val="hybridMultilevel"/>
    <w:tmpl w:val="DB98DF34"/>
    <w:lvl w:ilvl="0" w:tplc="5158F2D4">
      <w:start w:val="1"/>
      <w:numFmt w:val="decimal"/>
      <w:lvlText w:val="(%1)"/>
      <w:lvlJc w:val="left"/>
      <w:pPr>
        <w:ind w:left="90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E5618EF"/>
    <w:multiLevelType w:val="hybridMultilevel"/>
    <w:tmpl w:val="3F26049C"/>
    <w:lvl w:ilvl="0" w:tplc="D9B2340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9" w15:restartNumberingAfterBreak="0">
    <w:nsid w:val="111921E0"/>
    <w:multiLevelType w:val="hybridMultilevel"/>
    <w:tmpl w:val="B3A42EE2"/>
    <w:lvl w:ilvl="0" w:tplc="53D45980">
      <w:start w:val="1"/>
      <w:numFmt w:val="thaiLetters"/>
      <w:lvlText w:val="(%1)"/>
      <w:lvlJc w:val="left"/>
      <w:pPr>
        <w:ind w:left="243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 w:tplc="2BBC3F8E">
      <w:start w:val="1"/>
      <w:numFmt w:val="decimal"/>
      <w:lvlText w:val="(%2)"/>
      <w:lvlJc w:val="left"/>
      <w:pPr>
        <w:ind w:left="315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10" w15:restartNumberingAfterBreak="0">
    <w:nsid w:val="153A01AF"/>
    <w:multiLevelType w:val="hybridMultilevel"/>
    <w:tmpl w:val="0100AD48"/>
    <w:lvl w:ilvl="0" w:tplc="0F0E0C66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476" w:hanging="360"/>
      </w:pPr>
    </w:lvl>
    <w:lvl w:ilvl="2" w:tplc="0409001B" w:tentative="1">
      <w:start w:val="1"/>
      <w:numFmt w:val="lowerRoman"/>
      <w:lvlText w:val="%3."/>
      <w:lvlJc w:val="right"/>
      <w:pPr>
        <w:ind w:left="3196" w:hanging="180"/>
      </w:pPr>
    </w:lvl>
    <w:lvl w:ilvl="3" w:tplc="0409000F" w:tentative="1">
      <w:start w:val="1"/>
      <w:numFmt w:val="decimal"/>
      <w:lvlText w:val="%4."/>
      <w:lvlJc w:val="left"/>
      <w:pPr>
        <w:ind w:left="3916" w:hanging="360"/>
      </w:pPr>
    </w:lvl>
    <w:lvl w:ilvl="4" w:tplc="04090019" w:tentative="1">
      <w:start w:val="1"/>
      <w:numFmt w:val="lowerLetter"/>
      <w:lvlText w:val="%5."/>
      <w:lvlJc w:val="left"/>
      <w:pPr>
        <w:ind w:left="4636" w:hanging="360"/>
      </w:pPr>
    </w:lvl>
    <w:lvl w:ilvl="5" w:tplc="0409001B" w:tentative="1">
      <w:start w:val="1"/>
      <w:numFmt w:val="lowerRoman"/>
      <w:lvlText w:val="%6."/>
      <w:lvlJc w:val="right"/>
      <w:pPr>
        <w:ind w:left="5356" w:hanging="180"/>
      </w:pPr>
    </w:lvl>
    <w:lvl w:ilvl="6" w:tplc="0409000F" w:tentative="1">
      <w:start w:val="1"/>
      <w:numFmt w:val="decimal"/>
      <w:lvlText w:val="%7."/>
      <w:lvlJc w:val="left"/>
      <w:pPr>
        <w:ind w:left="6076" w:hanging="360"/>
      </w:pPr>
    </w:lvl>
    <w:lvl w:ilvl="7" w:tplc="04090019" w:tentative="1">
      <w:start w:val="1"/>
      <w:numFmt w:val="lowerLetter"/>
      <w:lvlText w:val="%8."/>
      <w:lvlJc w:val="left"/>
      <w:pPr>
        <w:ind w:left="6796" w:hanging="360"/>
      </w:pPr>
    </w:lvl>
    <w:lvl w:ilvl="8" w:tplc="0409001B" w:tentative="1">
      <w:start w:val="1"/>
      <w:numFmt w:val="lowerRoman"/>
      <w:lvlText w:val="%9."/>
      <w:lvlJc w:val="right"/>
      <w:pPr>
        <w:ind w:left="7516" w:hanging="180"/>
      </w:pPr>
    </w:lvl>
  </w:abstractNum>
  <w:abstractNum w:abstractNumId="11" w15:restartNumberingAfterBreak="0">
    <w:nsid w:val="18B57D20"/>
    <w:multiLevelType w:val="hybridMultilevel"/>
    <w:tmpl w:val="67F8EEAE"/>
    <w:lvl w:ilvl="0" w:tplc="2DBE355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F9280D"/>
    <w:multiLevelType w:val="hybridMultilevel"/>
    <w:tmpl w:val="4F5AB1E6"/>
    <w:lvl w:ilvl="0" w:tplc="BF3A9C0A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57C6AAE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  <w:color w:val="auto"/>
        <w:sz w:val="18"/>
        <w:szCs w:val="18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AA84F56"/>
    <w:multiLevelType w:val="hybridMultilevel"/>
    <w:tmpl w:val="F4CA93D6"/>
    <w:lvl w:ilvl="0" w:tplc="F6025C5A">
      <w:start w:val="54"/>
      <w:numFmt w:val="bullet"/>
      <w:lvlText w:val="-"/>
      <w:lvlJc w:val="left"/>
      <w:pPr>
        <w:ind w:left="731" w:hanging="360"/>
      </w:pPr>
      <w:rPr>
        <w:rFonts w:ascii="Angsana New" w:eastAsia="Times New Roman" w:hAnsi="Angsana New" w:cs="Angsana New" w:hint="default"/>
        <w:b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14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 w15:restartNumberingAfterBreak="0">
    <w:nsid w:val="1CD55659"/>
    <w:multiLevelType w:val="hybridMultilevel"/>
    <w:tmpl w:val="7138DB2C"/>
    <w:lvl w:ilvl="0" w:tplc="AE0EBCE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F7D2B3C"/>
    <w:multiLevelType w:val="hybridMultilevel"/>
    <w:tmpl w:val="27A2FE3E"/>
    <w:lvl w:ilvl="0" w:tplc="3D9CD482">
      <w:start w:val="7"/>
      <w:numFmt w:val="thaiLetters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7" w15:restartNumberingAfterBreak="0">
    <w:nsid w:val="1F855A50"/>
    <w:multiLevelType w:val="hybridMultilevel"/>
    <w:tmpl w:val="F3582186"/>
    <w:lvl w:ilvl="0" w:tplc="B44408FC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20BF73A7"/>
    <w:multiLevelType w:val="hybridMultilevel"/>
    <w:tmpl w:val="537C32C8"/>
    <w:lvl w:ilvl="0" w:tplc="D922AA5E">
      <w:start w:val="1"/>
      <w:numFmt w:val="thaiLetters"/>
      <w:lvlText w:val="%1)"/>
      <w:lvlJc w:val="left"/>
      <w:pPr>
        <w:ind w:left="759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79" w:hanging="360"/>
      </w:pPr>
    </w:lvl>
    <w:lvl w:ilvl="2" w:tplc="0409001B" w:tentative="1">
      <w:start w:val="1"/>
      <w:numFmt w:val="lowerRoman"/>
      <w:lvlText w:val="%3."/>
      <w:lvlJc w:val="right"/>
      <w:pPr>
        <w:ind w:left="2199" w:hanging="180"/>
      </w:pPr>
    </w:lvl>
    <w:lvl w:ilvl="3" w:tplc="0409000F" w:tentative="1">
      <w:start w:val="1"/>
      <w:numFmt w:val="decimal"/>
      <w:lvlText w:val="%4."/>
      <w:lvlJc w:val="left"/>
      <w:pPr>
        <w:ind w:left="2919" w:hanging="360"/>
      </w:pPr>
    </w:lvl>
    <w:lvl w:ilvl="4" w:tplc="04090019" w:tentative="1">
      <w:start w:val="1"/>
      <w:numFmt w:val="lowerLetter"/>
      <w:lvlText w:val="%5."/>
      <w:lvlJc w:val="left"/>
      <w:pPr>
        <w:ind w:left="3639" w:hanging="360"/>
      </w:pPr>
    </w:lvl>
    <w:lvl w:ilvl="5" w:tplc="0409001B" w:tentative="1">
      <w:start w:val="1"/>
      <w:numFmt w:val="lowerRoman"/>
      <w:lvlText w:val="%6."/>
      <w:lvlJc w:val="right"/>
      <w:pPr>
        <w:ind w:left="4359" w:hanging="180"/>
      </w:pPr>
    </w:lvl>
    <w:lvl w:ilvl="6" w:tplc="0409000F" w:tentative="1">
      <w:start w:val="1"/>
      <w:numFmt w:val="decimal"/>
      <w:lvlText w:val="%7."/>
      <w:lvlJc w:val="left"/>
      <w:pPr>
        <w:ind w:left="5079" w:hanging="360"/>
      </w:pPr>
    </w:lvl>
    <w:lvl w:ilvl="7" w:tplc="04090019" w:tentative="1">
      <w:start w:val="1"/>
      <w:numFmt w:val="lowerLetter"/>
      <w:lvlText w:val="%8."/>
      <w:lvlJc w:val="left"/>
      <w:pPr>
        <w:ind w:left="5799" w:hanging="360"/>
      </w:pPr>
    </w:lvl>
    <w:lvl w:ilvl="8" w:tplc="0409001B" w:tentative="1">
      <w:start w:val="1"/>
      <w:numFmt w:val="lowerRoman"/>
      <w:lvlText w:val="%9."/>
      <w:lvlJc w:val="right"/>
      <w:pPr>
        <w:ind w:left="6519" w:hanging="180"/>
      </w:pPr>
    </w:lvl>
  </w:abstractNum>
  <w:abstractNum w:abstractNumId="19" w15:restartNumberingAfterBreak="0">
    <w:nsid w:val="236224AE"/>
    <w:multiLevelType w:val="hybridMultilevel"/>
    <w:tmpl w:val="10329AAA"/>
    <w:lvl w:ilvl="0" w:tplc="EBB89CC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236F04C2"/>
    <w:multiLevelType w:val="hybridMultilevel"/>
    <w:tmpl w:val="C3341A24"/>
    <w:lvl w:ilvl="0" w:tplc="17FC8B6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  <w:lang w:bidi="th-TH"/>
      </w:rPr>
    </w:lvl>
    <w:lvl w:ilvl="1" w:tplc="3EA2591A">
      <w:numFmt w:val="bullet"/>
      <w:lvlText w:val="•"/>
      <w:lvlJc w:val="left"/>
      <w:pPr>
        <w:ind w:left="2160" w:hanging="54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23C32CEE"/>
    <w:multiLevelType w:val="hybridMultilevel"/>
    <w:tmpl w:val="609E295C"/>
    <w:lvl w:ilvl="0" w:tplc="F648DFA0">
      <w:start w:val="2"/>
      <w:numFmt w:val="thaiLetters"/>
      <w:lvlText w:val="(%1)"/>
      <w:lvlJc w:val="left"/>
      <w:pPr>
        <w:ind w:left="878" w:hanging="360"/>
      </w:pPr>
      <w:rPr>
        <w:rFonts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2" w15:restartNumberingAfterBreak="0">
    <w:nsid w:val="2437062F"/>
    <w:multiLevelType w:val="hybridMultilevel"/>
    <w:tmpl w:val="50C4DE82"/>
    <w:lvl w:ilvl="0" w:tplc="C624F338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24DB19EE"/>
    <w:multiLevelType w:val="hybridMultilevel"/>
    <w:tmpl w:val="D79AB15E"/>
    <w:lvl w:ilvl="0" w:tplc="22D49F04">
      <w:start w:val="1"/>
      <w:numFmt w:val="decimal"/>
      <w:lvlText w:val="(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4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6B40E7B"/>
    <w:multiLevelType w:val="hybridMultilevel"/>
    <w:tmpl w:val="E1C846B2"/>
    <w:lvl w:ilvl="0" w:tplc="82DE0F3C">
      <w:start w:val="1"/>
      <w:numFmt w:val="thaiLetters"/>
      <w:lvlText w:val="(%1)"/>
      <w:lvlJc w:val="left"/>
      <w:pPr>
        <w:ind w:left="878" w:hanging="360"/>
      </w:pPr>
      <w:rPr>
        <w:rFonts w:ascii="Angsana New" w:hAnsi="Angsana New" w:hint="default"/>
        <w:b w:val="0"/>
        <w:i w:val="0"/>
        <w:iCs/>
        <w:sz w:val="30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6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2EF532C6"/>
    <w:multiLevelType w:val="hybridMultilevel"/>
    <w:tmpl w:val="10FE524E"/>
    <w:lvl w:ilvl="0" w:tplc="09DA5194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F494857"/>
    <w:multiLevelType w:val="hybridMultilevel"/>
    <w:tmpl w:val="D3366E4E"/>
    <w:lvl w:ilvl="0" w:tplc="25F80FFE">
      <w:start w:val="1"/>
      <w:numFmt w:val="thaiLetters"/>
      <w:lvlText w:val="%1)"/>
      <w:lvlJc w:val="left"/>
      <w:pPr>
        <w:ind w:left="1283" w:hanging="360"/>
      </w:pPr>
      <w:rPr>
        <w:rFonts w:ascii="Angsana New" w:hAnsi="Angsana New" w:cs="Angsana New" w:hint="default"/>
        <w:sz w:val="30"/>
        <w:szCs w:val="30"/>
      </w:rPr>
    </w:lvl>
    <w:lvl w:ilvl="1" w:tplc="37AAD2CA">
      <w:start w:val="1"/>
      <w:numFmt w:val="decimal"/>
      <w:lvlText w:val="%2)"/>
      <w:lvlJc w:val="left"/>
      <w:pPr>
        <w:ind w:left="1440" w:hanging="360"/>
      </w:pPr>
      <w:rPr>
        <w:rFonts w:ascii="Angsana New" w:hAnsi="Angsana New" w:cs="Angsana New" w:hint="default"/>
        <w:sz w:val="30"/>
        <w:szCs w:val="3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0223B79"/>
    <w:multiLevelType w:val="hybridMultilevel"/>
    <w:tmpl w:val="80EEB7EE"/>
    <w:lvl w:ilvl="0" w:tplc="38D0DDBE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1" w15:restartNumberingAfterBreak="0">
    <w:nsid w:val="33434CE0"/>
    <w:multiLevelType w:val="hybridMultilevel"/>
    <w:tmpl w:val="0DFCD55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E1506416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36D11FD5"/>
    <w:multiLevelType w:val="hybridMultilevel"/>
    <w:tmpl w:val="4D3C6CBE"/>
    <w:lvl w:ilvl="0" w:tplc="52D091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A5E78A5"/>
    <w:multiLevelType w:val="hybridMultilevel"/>
    <w:tmpl w:val="501E0C84"/>
    <w:lvl w:ilvl="0" w:tplc="A29E0126">
      <w:start w:val="1"/>
      <w:numFmt w:val="thaiLetters"/>
      <w:lvlText w:val="(%1)"/>
      <w:lvlJc w:val="left"/>
      <w:pPr>
        <w:ind w:left="878" w:hanging="360"/>
      </w:pPr>
      <w:rPr>
        <w:rFonts w:hint="default"/>
        <w:b w:val="0"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B4574E0"/>
    <w:multiLevelType w:val="hybridMultilevel"/>
    <w:tmpl w:val="6EC6FB24"/>
    <w:lvl w:ilvl="0" w:tplc="0F9056EE">
      <w:numFmt w:val="bullet"/>
      <w:lvlText w:val="•"/>
      <w:lvlJc w:val="left"/>
      <w:pPr>
        <w:ind w:left="1080" w:hanging="54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3E3D5D0C"/>
    <w:multiLevelType w:val="hybridMultilevel"/>
    <w:tmpl w:val="5A6EBE6E"/>
    <w:lvl w:ilvl="0" w:tplc="618A5B34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40454F03"/>
    <w:multiLevelType w:val="hybridMultilevel"/>
    <w:tmpl w:val="268642C6"/>
    <w:lvl w:ilvl="0" w:tplc="18748264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40C6236A"/>
    <w:multiLevelType w:val="hybridMultilevel"/>
    <w:tmpl w:val="99F6D9C8"/>
    <w:lvl w:ilvl="0" w:tplc="4F307556">
      <w:start w:val="1"/>
      <w:numFmt w:val="thaiLetters"/>
      <w:lvlText w:val="(%1)"/>
      <w:lvlJc w:val="left"/>
      <w:pPr>
        <w:ind w:left="878" w:hanging="360"/>
      </w:pPr>
      <w:rPr>
        <w:rFonts w:hint="default"/>
        <w:b w:val="0"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39" w15:restartNumberingAfterBreak="0">
    <w:nsid w:val="41B27C27"/>
    <w:multiLevelType w:val="hybridMultilevel"/>
    <w:tmpl w:val="25381FC6"/>
    <w:lvl w:ilvl="0" w:tplc="470CE866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0" w15:restartNumberingAfterBreak="0">
    <w:nsid w:val="42602340"/>
    <w:multiLevelType w:val="hybridMultilevel"/>
    <w:tmpl w:val="49A49154"/>
    <w:lvl w:ilvl="0" w:tplc="EFE854CA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8D12E5F"/>
    <w:multiLevelType w:val="hybridMultilevel"/>
    <w:tmpl w:val="BDFACBE2"/>
    <w:lvl w:ilvl="0" w:tplc="554A7B54">
      <w:start w:val="1"/>
      <w:numFmt w:val="decimal"/>
      <w:lvlText w:val="(%1)"/>
      <w:lvlJc w:val="left"/>
      <w:pPr>
        <w:ind w:left="1080" w:hanging="54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3" w15:restartNumberingAfterBreak="0">
    <w:nsid w:val="50A04A6F"/>
    <w:multiLevelType w:val="hybridMultilevel"/>
    <w:tmpl w:val="7F346C7A"/>
    <w:lvl w:ilvl="0" w:tplc="DC16F032">
      <w:start w:val="1"/>
      <w:numFmt w:val="decimal"/>
      <w:lvlText w:val="(%1)"/>
      <w:lvlJc w:val="left"/>
      <w:pPr>
        <w:ind w:left="878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44" w15:restartNumberingAfterBreak="0">
    <w:nsid w:val="53C44864"/>
    <w:multiLevelType w:val="hybridMultilevel"/>
    <w:tmpl w:val="A6D27590"/>
    <w:lvl w:ilvl="0" w:tplc="251C2EF4">
      <w:start w:val="1"/>
      <w:numFmt w:val="thaiLetters"/>
      <w:lvlText w:val="%1)"/>
      <w:lvlJc w:val="left"/>
      <w:pPr>
        <w:ind w:left="243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 w:tplc="04090011">
      <w:start w:val="1"/>
      <w:numFmt w:val="decimal"/>
      <w:lvlText w:val="%2)"/>
      <w:lvlJc w:val="left"/>
      <w:pPr>
        <w:ind w:left="3150" w:hanging="360"/>
      </w:pPr>
    </w:lvl>
    <w:lvl w:ilvl="2" w:tplc="0409001B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45" w15:restartNumberingAfterBreak="0">
    <w:nsid w:val="554C7B45"/>
    <w:multiLevelType w:val="hybridMultilevel"/>
    <w:tmpl w:val="D9923DD4"/>
    <w:lvl w:ilvl="0" w:tplc="4BDE0D1C">
      <w:start w:val="1"/>
      <w:numFmt w:val="thaiLetters"/>
      <w:lvlText w:val="(%1)"/>
      <w:lvlJc w:val="left"/>
      <w:pPr>
        <w:ind w:left="878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46" w15:restartNumberingAfterBreak="0">
    <w:nsid w:val="57F63A3F"/>
    <w:multiLevelType w:val="hybridMultilevel"/>
    <w:tmpl w:val="D9923DD4"/>
    <w:lvl w:ilvl="0" w:tplc="4BDE0D1C">
      <w:start w:val="1"/>
      <w:numFmt w:val="thaiLetters"/>
      <w:lvlText w:val="(%1)"/>
      <w:lvlJc w:val="left"/>
      <w:pPr>
        <w:ind w:left="878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47" w15:restartNumberingAfterBreak="0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48" w15:restartNumberingAfterBreak="0">
    <w:nsid w:val="59CE0290"/>
    <w:multiLevelType w:val="multilevel"/>
    <w:tmpl w:val="58E6ED0A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 w:val="0"/>
        <w:iCs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9" w15:restartNumberingAfterBreak="0">
    <w:nsid w:val="5D1B15D4"/>
    <w:multiLevelType w:val="hybridMultilevel"/>
    <w:tmpl w:val="29D2C5EE"/>
    <w:lvl w:ilvl="0" w:tplc="CC7C28A6">
      <w:start w:val="5"/>
      <w:numFmt w:val="thaiLetters"/>
      <w:lvlText w:val="(%1)"/>
      <w:lvlJc w:val="left"/>
      <w:pPr>
        <w:ind w:left="720" w:hanging="360"/>
      </w:pPr>
      <w:rPr>
        <w:rFonts w:hint="default"/>
        <w:i w:val="0"/>
        <w:i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EB3327F"/>
    <w:multiLevelType w:val="hybridMultilevel"/>
    <w:tmpl w:val="7138DB2C"/>
    <w:lvl w:ilvl="0" w:tplc="AE0EBCE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1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2" w15:restartNumberingAfterBreak="0">
    <w:nsid w:val="61000048"/>
    <w:multiLevelType w:val="hybridMultilevel"/>
    <w:tmpl w:val="448ABE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4" w15:restartNumberingAfterBreak="0">
    <w:nsid w:val="63AF069C"/>
    <w:multiLevelType w:val="hybridMultilevel"/>
    <w:tmpl w:val="E3468FE8"/>
    <w:lvl w:ilvl="0" w:tplc="6230425E">
      <w:start w:val="8"/>
      <w:numFmt w:val="thaiLetters"/>
      <w:lvlText w:val="%1)"/>
      <w:lvlJc w:val="left"/>
      <w:pPr>
        <w:tabs>
          <w:tab w:val="num" w:pos="369"/>
        </w:tabs>
        <w:ind w:left="369" w:hanging="360"/>
      </w:pPr>
      <w:rPr>
        <w:rFonts w:hint="default"/>
        <w:b w:val="0"/>
        <w:bCs w:val="0"/>
        <w:i w:val="0"/>
        <w:iCs w:val="0"/>
      </w:rPr>
    </w:lvl>
    <w:lvl w:ilvl="1" w:tplc="A1748B9E">
      <w:start w:val="1"/>
      <w:numFmt w:val="lowerLetter"/>
      <w:lvlText w:val="%2."/>
      <w:lvlJc w:val="left"/>
      <w:pPr>
        <w:tabs>
          <w:tab w:val="num" w:pos="1089"/>
        </w:tabs>
        <w:ind w:left="1089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9"/>
        </w:tabs>
        <w:ind w:left="1809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9"/>
        </w:tabs>
        <w:ind w:left="2529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9"/>
        </w:tabs>
        <w:ind w:left="3249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9"/>
        </w:tabs>
        <w:ind w:left="3969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9"/>
        </w:tabs>
        <w:ind w:left="4689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9"/>
        </w:tabs>
        <w:ind w:left="5409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9"/>
        </w:tabs>
        <w:ind w:left="6129" w:hanging="180"/>
      </w:pPr>
    </w:lvl>
  </w:abstractNum>
  <w:abstractNum w:abstractNumId="55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6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57" w15:restartNumberingAfterBreak="0">
    <w:nsid w:val="674D31DE"/>
    <w:multiLevelType w:val="hybridMultilevel"/>
    <w:tmpl w:val="082AAB3E"/>
    <w:lvl w:ilvl="0" w:tplc="F6AE1118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8" w15:restartNumberingAfterBreak="0">
    <w:nsid w:val="67F57A37"/>
    <w:multiLevelType w:val="hybridMultilevel"/>
    <w:tmpl w:val="E3468FE8"/>
    <w:lvl w:ilvl="0" w:tplc="6230425E">
      <w:start w:val="8"/>
      <w:numFmt w:val="thaiLetters"/>
      <w:lvlText w:val="%1)"/>
      <w:lvlJc w:val="left"/>
      <w:pPr>
        <w:tabs>
          <w:tab w:val="num" w:pos="369"/>
        </w:tabs>
        <w:ind w:left="369" w:hanging="360"/>
      </w:pPr>
      <w:rPr>
        <w:rFonts w:hint="default"/>
        <w:b w:val="0"/>
        <w:bCs w:val="0"/>
        <w:i w:val="0"/>
        <w:iCs w:val="0"/>
      </w:rPr>
    </w:lvl>
    <w:lvl w:ilvl="1" w:tplc="A1748B9E">
      <w:start w:val="1"/>
      <w:numFmt w:val="lowerLetter"/>
      <w:lvlText w:val="%2."/>
      <w:lvlJc w:val="left"/>
      <w:pPr>
        <w:tabs>
          <w:tab w:val="num" w:pos="1089"/>
        </w:tabs>
        <w:ind w:left="1089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9"/>
        </w:tabs>
        <w:ind w:left="1809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9"/>
        </w:tabs>
        <w:ind w:left="2529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9"/>
        </w:tabs>
        <w:ind w:left="3249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9"/>
        </w:tabs>
        <w:ind w:left="3969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9"/>
        </w:tabs>
        <w:ind w:left="4689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9"/>
        </w:tabs>
        <w:ind w:left="5409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9"/>
        </w:tabs>
        <w:ind w:left="6129" w:hanging="180"/>
      </w:pPr>
    </w:lvl>
  </w:abstractNum>
  <w:abstractNum w:abstractNumId="59" w15:restartNumberingAfterBreak="0">
    <w:nsid w:val="680D1AB8"/>
    <w:multiLevelType w:val="hybridMultilevel"/>
    <w:tmpl w:val="70D8667A"/>
    <w:lvl w:ilvl="0" w:tplc="9A16E208">
      <w:start w:val="2"/>
      <w:numFmt w:val="decimal"/>
      <w:lvlText w:val="(%1)"/>
      <w:lvlJc w:val="left"/>
      <w:pPr>
        <w:ind w:left="878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A5C1CA5"/>
    <w:multiLevelType w:val="hybridMultilevel"/>
    <w:tmpl w:val="D5E40732"/>
    <w:lvl w:ilvl="0" w:tplc="6F9C217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1" w15:restartNumberingAfterBreak="0">
    <w:nsid w:val="6D0E03FF"/>
    <w:multiLevelType w:val="hybridMultilevel"/>
    <w:tmpl w:val="00007DF2"/>
    <w:lvl w:ilvl="0" w:tplc="779ACA3C">
      <w:start w:val="20"/>
      <w:numFmt w:val="thaiLetters"/>
      <w:lvlText w:val="(%1)"/>
      <w:lvlJc w:val="left"/>
      <w:pPr>
        <w:ind w:left="878" w:hanging="360"/>
      </w:pPr>
      <w:rPr>
        <w:rFonts w:hint="default"/>
        <w:b/>
        <w:i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62" w15:restartNumberingAfterBreak="0">
    <w:nsid w:val="6EB14CE8"/>
    <w:multiLevelType w:val="hybridMultilevel"/>
    <w:tmpl w:val="7138DB2C"/>
    <w:lvl w:ilvl="0" w:tplc="AE0EBCE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3" w15:restartNumberingAfterBreak="0">
    <w:nsid w:val="6ED36E25"/>
    <w:multiLevelType w:val="hybridMultilevel"/>
    <w:tmpl w:val="7138DB2C"/>
    <w:lvl w:ilvl="0" w:tplc="AE0EBCE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4" w15:restartNumberingAfterBreak="0">
    <w:nsid w:val="70A70125"/>
    <w:multiLevelType w:val="singleLevel"/>
    <w:tmpl w:val="34C49EA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24"/>
      </w:rPr>
    </w:lvl>
  </w:abstractNum>
  <w:abstractNum w:abstractNumId="65" w15:restartNumberingAfterBreak="0">
    <w:nsid w:val="714366A2"/>
    <w:multiLevelType w:val="hybridMultilevel"/>
    <w:tmpl w:val="FE4EA8F2"/>
    <w:lvl w:ilvl="0" w:tplc="C9BCAF54">
      <w:start w:val="1"/>
      <w:numFmt w:val="decimal"/>
      <w:lvlText w:val="(%1)"/>
      <w:lvlJc w:val="left"/>
      <w:pPr>
        <w:ind w:left="878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66" w15:restartNumberingAfterBreak="0">
    <w:nsid w:val="75091B4A"/>
    <w:multiLevelType w:val="hybridMultilevel"/>
    <w:tmpl w:val="7138DB2C"/>
    <w:lvl w:ilvl="0" w:tplc="AE0EBCE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7" w15:restartNumberingAfterBreak="0">
    <w:nsid w:val="75370374"/>
    <w:multiLevelType w:val="multilevel"/>
    <w:tmpl w:val="3A005C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76364F6C"/>
    <w:multiLevelType w:val="hybridMultilevel"/>
    <w:tmpl w:val="B89E2328"/>
    <w:lvl w:ilvl="0" w:tplc="D57EE3E2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7804161"/>
    <w:multiLevelType w:val="hybridMultilevel"/>
    <w:tmpl w:val="00E809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7997B64"/>
    <w:multiLevelType w:val="hybridMultilevel"/>
    <w:tmpl w:val="075A77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C267F43"/>
    <w:multiLevelType w:val="hybridMultilevel"/>
    <w:tmpl w:val="D96CB2F8"/>
    <w:lvl w:ilvl="0" w:tplc="8C623220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C3C5A89"/>
    <w:multiLevelType w:val="hybridMultilevel"/>
    <w:tmpl w:val="893070EA"/>
    <w:lvl w:ilvl="0" w:tplc="DDC2DCBA">
      <w:start w:val="1"/>
      <w:numFmt w:val="decimal"/>
      <w:lvlText w:val="%1.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num w:numId="1">
    <w:abstractNumId w:val="30"/>
  </w:num>
  <w:num w:numId="2">
    <w:abstractNumId w:val="54"/>
  </w:num>
  <w:num w:numId="3">
    <w:abstractNumId w:val="42"/>
  </w:num>
  <w:num w:numId="4">
    <w:abstractNumId w:val="37"/>
  </w:num>
  <w:num w:numId="5">
    <w:abstractNumId w:val="47"/>
  </w:num>
  <w:num w:numId="6">
    <w:abstractNumId w:val="16"/>
  </w:num>
  <w:num w:numId="7">
    <w:abstractNumId w:val="60"/>
  </w:num>
  <w:num w:numId="8">
    <w:abstractNumId w:val="28"/>
  </w:num>
  <w:num w:numId="9">
    <w:abstractNumId w:val="53"/>
  </w:num>
  <w:num w:numId="10">
    <w:abstractNumId w:val="36"/>
  </w:num>
  <w:num w:numId="11">
    <w:abstractNumId w:val="14"/>
  </w:num>
  <w:num w:numId="12">
    <w:abstractNumId w:val="29"/>
  </w:num>
  <w:num w:numId="13">
    <w:abstractNumId w:val="24"/>
  </w:num>
  <w:num w:numId="14">
    <w:abstractNumId w:val="48"/>
  </w:num>
  <w:num w:numId="15">
    <w:abstractNumId w:val="26"/>
  </w:num>
  <w:num w:numId="16">
    <w:abstractNumId w:val="51"/>
  </w:num>
  <w:num w:numId="17">
    <w:abstractNumId w:val="19"/>
  </w:num>
  <w:num w:numId="18">
    <w:abstractNumId w:val="12"/>
  </w:num>
  <w:num w:numId="19">
    <w:abstractNumId w:val="13"/>
  </w:num>
  <w:num w:numId="20">
    <w:abstractNumId w:val="3"/>
  </w:num>
  <w:num w:numId="21">
    <w:abstractNumId w:val="41"/>
  </w:num>
  <w:num w:numId="22">
    <w:abstractNumId w:val="2"/>
  </w:num>
  <w:num w:numId="23">
    <w:abstractNumId w:val="6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8"/>
  </w:num>
  <w:num w:numId="25">
    <w:abstractNumId w:val="9"/>
  </w:num>
  <w:num w:numId="26">
    <w:abstractNumId w:val="72"/>
  </w:num>
  <w:num w:numId="27">
    <w:abstractNumId w:val="55"/>
  </w:num>
  <w:num w:numId="28">
    <w:abstractNumId w:val="49"/>
  </w:num>
  <w:num w:numId="29">
    <w:abstractNumId w:val="64"/>
  </w:num>
  <w:num w:numId="30">
    <w:abstractNumId w:val="35"/>
  </w:num>
  <w:num w:numId="31">
    <w:abstractNumId w:val="57"/>
  </w:num>
  <w:num w:numId="32">
    <w:abstractNumId w:val="5"/>
  </w:num>
  <w:num w:numId="33">
    <w:abstractNumId w:val="10"/>
  </w:num>
  <w:num w:numId="34">
    <w:abstractNumId w:val="65"/>
  </w:num>
  <w:num w:numId="35">
    <w:abstractNumId w:val="43"/>
  </w:num>
  <w:num w:numId="36">
    <w:abstractNumId w:val="32"/>
  </w:num>
  <w:num w:numId="37">
    <w:abstractNumId w:val="25"/>
  </w:num>
  <w:num w:numId="38">
    <w:abstractNumId w:val="46"/>
  </w:num>
  <w:num w:numId="39">
    <w:abstractNumId w:val="45"/>
  </w:num>
  <w:num w:numId="40">
    <w:abstractNumId w:val="59"/>
  </w:num>
  <w:num w:numId="41">
    <w:abstractNumId w:val="52"/>
  </w:num>
  <w:num w:numId="42">
    <w:abstractNumId w:val="69"/>
  </w:num>
  <w:num w:numId="43">
    <w:abstractNumId w:val="18"/>
  </w:num>
  <w:num w:numId="44">
    <w:abstractNumId w:val="44"/>
  </w:num>
  <w:num w:numId="45">
    <w:abstractNumId w:val="40"/>
  </w:num>
  <w:num w:numId="46">
    <w:abstractNumId w:val="11"/>
  </w:num>
  <w:num w:numId="47">
    <w:abstractNumId w:val="70"/>
  </w:num>
  <w:num w:numId="48">
    <w:abstractNumId w:val="0"/>
  </w:num>
  <w:num w:numId="49">
    <w:abstractNumId w:val="21"/>
  </w:num>
  <w:num w:numId="50">
    <w:abstractNumId w:val="38"/>
  </w:num>
  <w:num w:numId="51">
    <w:abstractNumId w:val="23"/>
  </w:num>
  <w:num w:numId="52">
    <w:abstractNumId w:val="61"/>
  </w:num>
  <w:num w:numId="53">
    <w:abstractNumId w:val="68"/>
  </w:num>
  <w:num w:numId="54">
    <w:abstractNumId w:val="33"/>
  </w:num>
  <w:num w:numId="55">
    <w:abstractNumId w:val="8"/>
  </w:num>
  <w:num w:numId="56">
    <w:abstractNumId w:val="56"/>
  </w:num>
  <w:num w:numId="57">
    <w:abstractNumId w:val="22"/>
  </w:num>
  <w:num w:numId="58">
    <w:abstractNumId w:val="7"/>
  </w:num>
  <w:num w:numId="59">
    <w:abstractNumId w:val="62"/>
  </w:num>
  <w:num w:numId="60">
    <w:abstractNumId w:val="50"/>
  </w:num>
  <w:num w:numId="61">
    <w:abstractNumId w:val="4"/>
  </w:num>
  <w:num w:numId="62">
    <w:abstractNumId w:val="15"/>
  </w:num>
  <w:num w:numId="63">
    <w:abstractNumId w:val="63"/>
  </w:num>
  <w:num w:numId="64">
    <w:abstractNumId w:val="71"/>
  </w:num>
  <w:num w:numId="65">
    <w:abstractNumId w:val="66"/>
  </w:num>
  <w:num w:numId="66">
    <w:abstractNumId w:val="6"/>
  </w:num>
  <w:num w:numId="67">
    <w:abstractNumId w:val="1"/>
  </w:num>
  <w:num w:numId="68">
    <w:abstractNumId w:val="39"/>
  </w:num>
  <w:num w:numId="69">
    <w:abstractNumId w:val="20"/>
  </w:num>
  <w:num w:numId="70">
    <w:abstractNumId w:val="34"/>
  </w:num>
  <w:num w:numId="71">
    <w:abstractNumId w:val="31"/>
  </w:num>
  <w:num w:numId="72">
    <w:abstractNumId w:val="27"/>
  </w:num>
  <w:num w:numId="73">
    <w:abstractNumId w:val="17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56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62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127299"/>
    <w:rsid w:val="00000087"/>
    <w:rsid w:val="00000416"/>
    <w:rsid w:val="000005BB"/>
    <w:rsid w:val="00000653"/>
    <w:rsid w:val="00000831"/>
    <w:rsid w:val="000009F2"/>
    <w:rsid w:val="00000DA3"/>
    <w:rsid w:val="00000EA1"/>
    <w:rsid w:val="0000131B"/>
    <w:rsid w:val="00001577"/>
    <w:rsid w:val="0000177C"/>
    <w:rsid w:val="000017B4"/>
    <w:rsid w:val="000019C7"/>
    <w:rsid w:val="00002354"/>
    <w:rsid w:val="00002682"/>
    <w:rsid w:val="00002759"/>
    <w:rsid w:val="00002785"/>
    <w:rsid w:val="00002AD7"/>
    <w:rsid w:val="00002B82"/>
    <w:rsid w:val="00002E56"/>
    <w:rsid w:val="00002F70"/>
    <w:rsid w:val="000030C2"/>
    <w:rsid w:val="0000344E"/>
    <w:rsid w:val="0000354D"/>
    <w:rsid w:val="000037E8"/>
    <w:rsid w:val="0000398B"/>
    <w:rsid w:val="00003F51"/>
    <w:rsid w:val="00004459"/>
    <w:rsid w:val="00004526"/>
    <w:rsid w:val="0000489C"/>
    <w:rsid w:val="00004B28"/>
    <w:rsid w:val="00004CA5"/>
    <w:rsid w:val="00005437"/>
    <w:rsid w:val="00005548"/>
    <w:rsid w:val="00005749"/>
    <w:rsid w:val="0000577D"/>
    <w:rsid w:val="00006230"/>
    <w:rsid w:val="000063EA"/>
    <w:rsid w:val="000064C3"/>
    <w:rsid w:val="00006BF1"/>
    <w:rsid w:val="00006C38"/>
    <w:rsid w:val="00006CF3"/>
    <w:rsid w:val="0000773A"/>
    <w:rsid w:val="0000793A"/>
    <w:rsid w:val="00007DA4"/>
    <w:rsid w:val="00007F31"/>
    <w:rsid w:val="00010079"/>
    <w:rsid w:val="00010890"/>
    <w:rsid w:val="00010C9D"/>
    <w:rsid w:val="00010E4E"/>
    <w:rsid w:val="000112F2"/>
    <w:rsid w:val="0001150A"/>
    <w:rsid w:val="0001164A"/>
    <w:rsid w:val="00011890"/>
    <w:rsid w:val="00011EAC"/>
    <w:rsid w:val="000121B4"/>
    <w:rsid w:val="00012377"/>
    <w:rsid w:val="000124F5"/>
    <w:rsid w:val="0001268D"/>
    <w:rsid w:val="000127F9"/>
    <w:rsid w:val="00012844"/>
    <w:rsid w:val="0001285C"/>
    <w:rsid w:val="000129B8"/>
    <w:rsid w:val="00012A9D"/>
    <w:rsid w:val="00012E32"/>
    <w:rsid w:val="0001335B"/>
    <w:rsid w:val="0001340F"/>
    <w:rsid w:val="00013446"/>
    <w:rsid w:val="00013607"/>
    <w:rsid w:val="00013AC7"/>
    <w:rsid w:val="00014057"/>
    <w:rsid w:val="0001405F"/>
    <w:rsid w:val="0001458E"/>
    <w:rsid w:val="000145F1"/>
    <w:rsid w:val="00014818"/>
    <w:rsid w:val="00014AE5"/>
    <w:rsid w:val="00015099"/>
    <w:rsid w:val="000154FE"/>
    <w:rsid w:val="00015A23"/>
    <w:rsid w:val="00015CB6"/>
    <w:rsid w:val="00015FD4"/>
    <w:rsid w:val="0001682D"/>
    <w:rsid w:val="000169B1"/>
    <w:rsid w:val="00016ECB"/>
    <w:rsid w:val="0001740E"/>
    <w:rsid w:val="000176E0"/>
    <w:rsid w:val="00017DD5"/>
    <w:rsid w:val="00020203"/>
    <w:rsid w:val="00020367"/>
    <w:rsid w:val="0002050E"/>
    <w:rsid w:val="000207F9"/>
    <w:rsid w:val="0002093E"/>
    <w:rsid w:val="00020985"/>
    <w:rsid w:val="00020D58"/>
    <w:rsid w:val="00020FE7"/>
    <w:rsid w:val="000212C0"/>
    <w:rsid w:val="000212EE"/>
    <w:rsid w:val="0002147A"/>
    <w:rsid w:val="00021635"/>
    <w:rsid w:val="000219BF"/>
    <w:rsid w:val="000219F9"/>
    <w:rsid w:val="00021A02"/>
    <w:rsid w:val="00021C8E"/>
    <w:rsid w:val="00021D65"/>
    <w:rsid w:val="00021DD3"/>
    <w:rsid w:val="00022236"/>
    <w:rsid w:val="000223B3"/>
    <w:rsid w:val="000224BB"/>
    <w:rsid w:val="000225EE"/>
    <w:rsid w:val="0002262B"/>
    <w:rsid w:val="00022650"/>
    <w:rsid w:val="0002349B"/>
    <w:rsid w:val="000235F0"/>
    <w:rsid w:val="00023D1F"/>
    <w:rsid w:val="00023D7E"/>
    <w:rsid w:val="00023E11"/>
    <w:rsid w:val="000243DC"/>
    <w:rsid w:val="0002440C"/>
    <w:rsid w:val="00024521"/>
    <w:rsid w:val="000246D2"/>
    <w:rsid w:val="000247D4"/>
    <w:rsid w:val="0002481F"/>
    <w:rsid w:val="00024870"/>
    <w:rsid w:val="000249BA"/>
    <w:rsid w:val="00024B07"/>
    <w:rsid w:val="00025480"/>
    <w:rsid w:val="00025B0D"/>
    <w:rsid w:val="00025DC9"/>
    <w:rsid w:val="00026064"/>
    <w:rsid w:val="000261C9"/>
    <w:rsid w:val="00026241"/>
    <w:rsid w:val="0002695E"/>
    <w:rsid w:val="00026C6A"/>
    <w:rsid w:val="00026E7A"/>
    <w:rsid w:val="00026EB9"/>
    <w:rsid w:val="0002703A"/>
    <w:rsid w:val="000274C9"/>
    <w:rsid w:val="000278A8"/>
    <w:rsid w:val="000279D0"/>
    <w:rsid w:val="000279F6"/>
    <w:rsid w:val="00030317"/>
    <w:rsid w:val="00030429"/>
    <w:rsid w:val="00030702"/>
    <w:rsid w:val="00030A40"/>
    <w:rsid w:val="00030E2B"/>
    <w:rsid w:val="0003125E"/>
    <w:rsid w:val="0003128C"/>
    <w:rsid w:val="000316D5"/>
    <w:rsid w:val="00031797"/>
    <w:rsid w:val="00031995"/>
    <w:rsid w:val="00031996"/>
    <w:rsid w:val="00031B0D"/>
    <w:rsid w:val="00031EB3"/>
    <w:rsid w:val="000324DE"/>
    <w:rsid w:val="000327F7"/>
    <w:rsid w:val="0003288C"/>
    <w:rsid w:val="00032963"/>
    <w:rsid w:val="00032E24"/>
    <w:rsid w:val="0003326D"/>
    <w:rsid w:val="000332E5"/>
    <w:rsid w:val="00033342"/>
    <w:rsid w:val="000333B8"/>
    <w:rsid w:val="0003366C"/>
    <w:rsid w:val="000337B7"/>
    <w:rsid w:val="00033951"/>
    <w:rsid w:val="000339B8"/>
    <w:rsid w:val="00033D41"/>
    <w:rsid w:val="00033F96"/>
    <w:rsid w:val="00034238"/>
    <w:rsid w:val="00034738"/>
    <w:rsid w:val="00034A17"/>
    <w:rsid w:val="00034E56"/>
    <w:rsid w:val="00034F87"/>
    <w:rsid w:val="0003541B"/>
    <w:rsid w:val="0003541D"/>
    <w:rsid w:val="0003566D"/>
    <w:rsid w:val="000356B1"/>
    <w:rsid w:val="00035822"/>
    <w:rsid w:val="00035AA5"/>
    <w:rsid w:val="00035C8A"/>
    <w:rsid w:val="00036222"/>
    <w:rsid w:val="00036539"/>
    <w:rsid w:val="00036601"/>
    <w:rsid w:val="00036A7C"/>
    <w:rsid w:val="00036D07"/>
    <w:rsid w:val="00036E06"/>
    <w:rsid w:val="000370AD"/>
    <w:rsid w:val="00037255"/>
    <w:rsid w:val="000374D0"/>
    <w:rsid w:val="00037534"/>
    <w:rsid w:val="00037A2D"/>
    <w:rsid w:val="00037B04"/>
    <w:rsid w:val="00037C33"/>
    <w:rsid w:val="000401AD"/>
    <w:rsid w:val="000405B2"/>
    <w:rsid w:val="0004072B"/>
    <w:rsid w:val="00040890"/>
    <w:rsid w:val="00040CAC"/>
    <w:rsid w:val="00040CC8"/>
    <w:rsid w:val="0004106A"/>
    <w:rsid w:val="0004120A"/>
    <w:rsid w:val="00041575"/>
    <w:rsid w:val="0004161A"/>
    <w:rsid w:val="00041736"/>
    <w:rsid w:val="000418F7"/>
    <w:rsid w:val="00041958"/>
    <w:rsid w:val="00041987"/>
    <w:rsid w:val="000423AB"/>
    <w:rsid w:val="0004269D"/>
    <w:rsid w:val="00042706"/>
    <w:rsid w:val="00042958"/>
    <w:rsid w:val="00042B71"/>
    <w:rsid w:val="00042FB7"/>
    <w:rsid w:val="0004311B"/>
    <w:rsid w:val="0004328A"/>
    <w:rsid w:val="00043589"/>
    <w:rsid w:val="0004397F"/>
    <w:rsid w:val="000439D3"/>
    <w:rsid w:val="00043B31"/>
    <w:rsid w:val="00043D68"/>
    <w:rsid w:val="000444E8"/>
    <w:rsid w:val="000444ED"/>
    <w:rsid w:val="000446D5"/>
    <w:rsid w:val="00044EB9"/>
    <w:rsid w:val="00044F45"/>
    <w:rsid w:val="0004504B"/>
    <w:rsid w:val="000452B7"/>
    <w:rsid w:val="000456E9"/>
    <w:rsid w:val="000457C4"/>
    <w:rsid w:val="00045856"/>
    <w:rsid w:val="00045967"/>
    <w:rsid w:val="00046331"/>
    <w:rsid w:val="00046783"/>
    <w:rsid w:val="0004692C"/>
    <w:rsid w:val="00046A70"/>
    <w:rsid w:val="00046C54"/>
    <w:rsid w:val="00046CDE"/>
    <w:rsid w:val="00047043"/>
    <w:rsid w:val="00047302"/>
    <w:rsid w:val="000474D6"/>
    <w:rsid w:val="00047598"/>
    <w:rsid w:val="0004768D"/>
    <w:rsid w:val="00047729"/>
    <w:rsid w:val="00047BB1"/>
    <w:rsid w:val="00050409"/>
    <w:rsid w:val="000507B1"/>
    <w:rsid w:val="000507BF"/>
    <w:rsid w:val="00050AFD"/>
    <w:rsid w:val="00050E93"/>
    <w:rsid w:val="0005108E"/>
    <w:rsid w:val="00051223"/>
    <w:rsid w:val="00051297"/>
    <w:rsid w:val="000517C3"/>
    <w:rsid w:val="00051980"/>
    <w:rsid w:val="00051EAF"/>
    <w:rsid w:val="0005262A"/>
    <w:rsid w:val="0005265B"/>
    <w:rsid w:val="00052724"/>
    <w:rsid w:val="00052DC4"/>
    <w:rsid w:val="000536B2"/>
    <w:rsid w:val="00053F10"/>
    <w:rsid w:val="00053FD6"/>
    <w:rsid w:val="000542D9"/>
    <w:rsid w:val="000542E7"/>
    <w:rsid w:val="000543D2"/>
    <w:rsid w:val="000547CC"/>
    <w:rsid w:val="00054931"/>
    <w:rsid w:val="0005495D"/>
    <w:rsid w:val="00054BBB"/>
    <w:rsid w:val="00054E6F"/>
    <w:rsid w:val="000550BB"/>
    <w:rsid w:val="000551A5"/>
    <w:rsid w:val="000551C5"/>
    <w:rsid w:val="000556ED"/>
    <w:rsid w:val="00055925"/>
    <w:rsid w:val="00055960"/>
    <w:rsid w:val="000559F1"/>
    <w:rsid w:val="00055A5E"/>
    <w:rsid w:val="00055B21"/>
    <w:rsid w:val="00055CFA"/>
    <w:rsid w:val="00055D63"/>
    <w:rsid w:val="00055FA0"/>
    <w:rsid w:val="000562C4"/>
    <w:rsid w:val="00056325"/>
    <w:rsid w:val="0005636C"/>
    <w:rsid w:val="00056C89"/>
    <w:rsid w:val="00056E4C"/>
    <w:rsid w:val="00056F5A"/>
    <w:rsid w:val="000570F2"/>
    <w:rsid w:val="00057296"/>
    <w:rsid w:val="0005741B"/>
    <w:rsid w:val="000574DA"/>
    <w:rsid w:val="00057870"/>
    <w:rsid w:val="00057A82"/>
    <w:rsid w:val="00057AB4"/>
    <w:rsid w:val="00057F44"/>
    <w:rsid w:val="0006038D"/>
    <w:rsid w:val="0006040D"/>
    <w:rsid w:val="0006068F"/>
    <w:rsid w:val="00060AC1"/>
    <w:rsid w:val="000611AF"/>
    <w:rsid w:val="000611FC"/>
    <w:rsid w:val="0006138D"/>
    <w:rsid w:val="00061486"/>
    <w:rsid w:val="000615F2"/>
    <w:rsid w:val="00061614"/>
    <w:rsid w:val="00061736"/>
    <w:rsid w:val="00061AEE"/>
    <w:rsid w:val="00061C2D"/>
    <w:rsid w:val="0006202C"/>
    <w:rsid w:val="000620FD"/>
    <w:rsid w:val="000622B0"/>
    <w:rsid w:val="000622BF"/>
    <w:rsid w:val="0006240A"/>
    <w:rsid w:val="00062C2E"/>
    <w:rsid w:val="00062CEC"/>
    <w:rsid w:val="000631CF"/>
    <w:rsid w:val="00063394"/>
    <w:rsid w:val="0006340F"/>
    <w:rsid w:val="00063433"/>
    <w:rsid w:val="000635F4"/>
    <w:rsid w:val="00063702"/>
    <w:rsid w:val="00063948"/>
    <w:rsid w:val="00063B5C"/>
    <w:rsid w:val="00063C03"/>
    <w:rsid w:val="00063FFD"/>
    <w:rsid w:val="000646A7"/>
    <w:rsid w:val="00064867"/>
    <w:rsid w:val="000648E4"/>
    <w:rsid w:val="00064F27"/>
    <w:rsid w:val="0006501D"/>
    <w:rsid w:val="000656E1"/>
    <w:rsid w:val="00065735"/>
    <w:rsid w:val="0006581B"/>
    <w:rsid w:val="00065B15"/>
    <w:rsid w:val="00065C80"/>
    <w:rsid w:val="00065E26"/>
    <w:rsid w:val="00066033"/>
    <w:rsid w:val="0006656D"/>
    <w:rsid w:val="00066585"/>
    <w:rsid w:val="0006661A"/>
    <w:rsid w:val="000669E1"/>
    <w:rsid w:val="00066A0D"/>
    <w:rsid w:val="00066E12"/>
    <w:rsid w:val="00066E74"/>
    <w:rsid w:val="00066ED5"/>
    <w:rsid w:val="0006701A"/>
    <w:rsid w:val="0006722E"/>
    <w:rsid w:val="00067232"/>
    <w:rsid w:val="000677E0"/>
    <w:rsid w:val="0006781B"/>
    <w:rsid w:val="000678DC"/>
    <w:rsid w:val="00067D22"/>
    <w:rsid w:val="00070090"/>
    <w:rsid w:val="000701B0"/>
    <w:rsid w:val="0007032B"/>
    <w:rsid w:val="000705E2"/>
    <w:rsid w:val="000707A3"/>
    <w:rsid w:val="00070B3D"/>
    <w:rsid w:val="00070B43"/>
    <w:rsid w:val="00070C5B"/>
    <w:rsid w:val="00070DB7"/>
    <w:rsid w:val="00070E44"/>
    <w:rsid w:val="00070FB7"/>
    <w:rsid w:val="00071041"/>
    <w:rsid w:val="0007105C"/>
    <w:rsid w:val="0007110B"/>
    <w:rsid w:val="000715A1"/>
    <w:rsid w:val="00071618"/>
    <w:rsid w:val="00071D42"/>
    <w:rsid w:val="00071F73"/>
    <w:rsid w:val="00072399"/>
    <w:rsid w:val="00072EDC"/>
    <w:rsid w:val="00072FAC"/>
    <w:rsid w:val="00072FE7"/>
    <w:rsid w:val="000730CF"/>
    <w:rsid w:val="00073783"/>
    <w:rsid w:val="00073A96"/>
    <w:rsid w:val="00073B6E"/>
    <w:rsid w:val="00073CBA"/>
    <w:rsid w:val="00074045"/>
    <w:rsid w:val="000744FA"/>
    <w:rsid w:val="00074A0B"/>
    <w:rsid w:val="00075053"/>
    <w:rsid w:val="0007509B"/>
    <w:rsid w:val="00075175"/>
    <w:rsid w:val="000751B4"/>
    <w:rsid w:val="000753BE"/>
    <w:rsid w:val="000754D3"/>
    <w:rsid w:val="00075589"/>
    <w:rsid w:val="000756B2"/>
    <w:rsid w:val="000756DC"/>
    <w:rsid w:val="000758E3"/>
    <w:rsid w:val="000759F2"/>
    <w:rsid w:val="00075E8C"/>
    <w:rsid w:val="0007625C"/>
    <w:rsid w:val="000762A2"/>
    <w:rsid w:val="0007662F"/>
    <w:rsid w:val="000767BA"/>
    <w:rsid w:val="00076948"/>
    <w:rsid w:val="00076AE2"/>
    <w:rsid w:val="00076D40"/>
    <w:rsid w:val="00076F9C"/>
    <w:rsid w:val="00076FEA"/>
    <w:rsid w:val="0007711E"/>
    <w:rsid w:val="000772B6"/>
    <w:rsid w:val="0007735C"/>
    <w:rsid w:val="00080101"/>
    <w:rsid w:val="00080201"/>
    <w:rsid w:val="00080770"/>
    <w:rsid w:val="000807C3"/>
    <w:rsid w:val="000808C2"/>
    <w:rsid w:val="00080A80"/>
    <w:rsid w:val="00080AAC"/>
    <w:rsid w:val="00080AF4"/>
    <w:rsid w:val="00080EB6"/>
    <w:rsid w:val="00080F13"/>
    <w:rsid w:val="000810DF"/>
    <w:rsid w:val="00081673"/>
    <w:rsid w:val="00081C65"/>
    <w:rsid w:val="00081CB0"/>
    <w:rsid w:val="00081D6E"/>
    <w:rsid w:val="00081E15"/>
    <w:rsid w:val="00081E22"/>
    <w:rsid w:val="00082309"/>
    <w:rsid w:val="000826F0"/>
    <w:rsid w:val="00082786"/>
    <w:rsid w:val="00082B27"/>
    <w:rsid w:val="00082B2F"/>
    <w:rsid w:val="00082E47"/>
    <w:rsid w:val="00082F02"/>
    <w:rsid w:val="00082F1B"/>
    <w:rsid w:val="0008307B"/>
    <w:rsid w:val="0008356D"/>
    <w:rsid w:val="00083A38"/>
    <w:rsid w:val="00083B94"/>
    <w:rsid w:val="000842EA"/>
    <w:rsid w:val="000844DD"/>
    <w:rsid w:val="000844FE"/>
    <w:rsid w:val="000845D4"/>
    <w:rsid w:val="00084625"/>
    <w:rsid w:val="0008470C"/>
    <w:rsid w:val="000848EA"/>
    <w:rsid w:val="00084BCB"/>
    <w:rsid w:val="00084D46"/>
    <w:rsid w:val="00084D8A"/>
    <w:rsid w:val="00085029"/>
    <w:rsid w:val="000857F8"/>
    <w:rsid w:val="00085880"/>
    <w:rsid w:val="000858AA"/>
    <w:rsid w:val="000863E0"/>
    <w:rsid w:val="00086643"/>
    <w:rsid w:val="00086899"/>
    <w:rsid w:val="000868AE"/>
    <w:rsid w:val="00086966"/>
    <w:rsid w:val="0008698A"/>
    <w:rsid w:val="00086F71"/>
    <w:rsid w:val="00087024"/>
    <w:rsid w:val="000870CF"/>
    <w:rsid w:val="00087254"/>
    <w:rsid w:val="000872D6"/>
    <w:rsid w:val="00087346"/>
    <w:rsid w:val="0008755C"/>
    <w:rsid w:val="00087733"/>
    <w:rsid w:val="00087876"/>
    <w:rsid w:val="00087918"/>
    <w:rsid w:val="00087C9A"/>
    <w:rsid w:val="00087F1A"/>
    <w:rsid w:val="00087FFC"/>
    <w:rsid w:val="0009025E"/>
    <w:rsid w:val="000903B8"/>
    <w:rsid w:val="0009044D"/>
    <w:rsid w:val="00090502"/>
    <w:rsid w:val="00090514"/>
    <w:rsid w:val="000908DF"/>
    <w:rsid w:val="00090ADE"/>
    <w:rsid w:val="00090BAF"/>
    <w:rsid w:val="00091070"/>
    <w:rsid w:val="00091106"/>
    <w:rsid w:val="0009186B"/>
    <w:rsid w:val="00091886"/>
    <w:rsid w:val="00091920"/>
    <w:rsid w:val="00091B5B"/>
    <w:rsid w:val="0009239E"/>
    <w:rsid w:val="00092534"/>
    <w:rsid w:val="00092899"/>
    <w:rsid w:val="00092AF4"/>
    <w:rsid w:val="0009328C"/>
    <w:rsid w:val="000932F6"/>
    <w:rsid w:val="000934A6"/>
    <w:rsid w:val="000938D6"/>
    <w:rsid w:val="000938F3"/>
    <w:rsid w:val="000939B7"/>
    <w:rsid w:val="00093A9B"/>
    <w:rsid w:val="00093B1D"/>
    <w:rsid w:val="00093B25"/>
    <w:rsid w:val="00093C39"/>
    <w:rsid w:val="00094111"/>
    <w:rsid w:val="00094187"/>
    <w:rsid w:val="00094231"/>
    <w:rsid w:val="00094423"/>
    <w:rsid w:val="00094611"/>
    <w:rsid w:val="0009480C"/>
    <w:rsid w:val="00094AA1"/>
    <w:rsid w:val="00094CC6"/>
    <w:rsid w:val="0009506F"/>
    <w:rsid w:val="0009517A"/>
    <w:rsid w:val="00095503"/>
    <w:rsid w:val="00095C50"/>
    <w:rsid w:val="00095E33"/>
    <w:rsid w:val="00095F69"/>
    <w:rsid w:val="00095F92"/>
    <w:rsid w:val="00096267"/>
    <w:rsid w:val="0009652F"/>
    <w:rsid w:val="00096568"/>
    <w:rsid w:val="00096779"/>
    <w:rsid w:val="00096852"/>
    <w:rsid w:val="00096B56"/>
    <w:rsid w:val="00096B8F"/>
    <w:rsid w:val="000972F3"/>
    <w:rsid w:val="00097370"/>
    <w:rsid w:val="0009746A"/>
    <w:rsid w:val="0009756E"/>
    <w:rsid w:val="00097958"/>
    <w:rsid w:val="00097D6D"/>
    <w:rsid w:val="000A0154"/>
    <w:rsid w:val="000A0713"/>
    <w:rsid w:val="000A07A8"/>
    <w:rsid w:val="000A092B"/>
    <w:rsid w:val="000A0AD0"/>
    <w:rsid w:val="000A1185"/>
    <w:rsid w:val="000A1332"/>
    <w:rsid w:val="000A13F9"/>
    <w:rsid w:val="000A181E"/>
    <w:rsid w:val="000A1B98"/>
    <w:rsid w:val="000A22AF"/>
    <w:rsid w:val="000A2825"/>
    <w:rsid w:val="000A28E6"/>
    <w:rsid w:val="000A295B"/>
    <w:rsid w:val="000A2B65"/>
    <w:rsid w:val="000A2CEC"/>
    <w:rsid w:val="000A3100"/>
    <w:rsid w:val="000A31E9"/>
    <w:rsid w:val="000A329A"/>
    <w:rsid w:val="000A3BDF"/>
    <w:rsid w:val="000A3CA3"/>
    <w:rsid w:val="000A44B1"/>
    <w:rsid w:val="000A4621"/>
    <w:rsid w:val="000A4B57"/>
    <w:rsid w:val="000A4CAC"/>
    <w:rsid w:val="000A50B5"/>
    <w:rsid w:val="000A5865"/>
    <w:rsid w:val="000A60E3"/>
    <w:rsid w:val="000A649C"/>
    <w:rsid w:val="000A65FC"/>
    <w:rsid w:val="000A694E"/>
    <w:rsid w:val="000A6AA7"/>
    <w:rsid w:val="000A6C35"/>
    <w:rsid w:val="000A6D87"/>
    <w:rsid w:val="000A6F10"/>
    <w:rsid w:val="000A70D9"/>
    <w:rsid w:val="000A7782"/>
    <w:rsid w:val="000A78B3"/>
    <w:rsid w:val="000A7E75"/>
    <w:rsid w:val="000B018B"/>
    <w:rsid w:val="000B0222"/>
    <w:rsid w:val="000B0432"/>
    <w:rsid w:val="000B0572"/>
    <w:rsid w:val="000B07AE"/>
    <w:rsid w:val="000B090E"/>
    <w:rsid w:val="000B0A5F"/>
    <w:rsid w:val="000B0E74"/>
    <w:rsid w:val="000B0FFF"/>
    <w:rsid w:val="000B1345"/>
    <w:rsid w:val="000B1761"/>
    <w:rsid w:val="000B1767"/>
    <w:rsid w:val="000B183E"/>
    <w:rsid w:val="000B1A08"/>
    <w:rsid w:val="000B1ACB"/>
    <w:rsid w:val="000B1B44"/>
    <w:rsid w:val="000B1C33"/>
    <w:rsid w:val="000B1CA4"/>
    <w:rsid w:val="000B1D83"/>
    <w:rsid w:val="000B2189"/>
    <w:rsid w:val="000B2532"/>
    <w:rsid w:val="000B284E"/>
    <w:rsid w:val="000B290D"/>
    <w:rsid w:val="000B2A66"/>
    <w:rsid w:val="000B2F59"/>
    <w:rsid w:val="000B2FEE"/>
    <w:rsid w:val="000B3338"/>
    <w:rsid w:val="000B33F0"/>
    <w:rsid w:val="000B365F"/>
    <w:rsid w:val="000B37BF"/>
    <w:rsid w:val="000B399E"/>
    <w:rsid w:val="000B39CA"/>
    <w:rsid w:val="000B3B8E"/>
    <w:rsid w:val="000B4241"/>
    <w:rsid w:val="000B4466"/>
    <w:rsid w:val="000B4665"/>
    <w:rsid w:val="000B468D"/>
    <w:rsid w:val="000B4871"/>
    <w:rsid w:val="000B4ECD"/>
    <w:rsid w:val="000B51B2"/>
    <w:rsid w:val="000B555E"/>
    <w:rsid w:val="000B556A"/>
    <w:rsid w:val="000B5683"/>
    <w:rsid w:val="000B5900"/>
    <w:rsid w:val="000B5AFF"/>
    <w:rsid w:val="000B5B1F"/>
    <w:rsid w:val="000B5C3F"/>
    <w:rsid w:val="000B5D22"/>
    <w:rsid w:val="000B6473"/>
    <w:rsid w:val="000B6839"/>
    <w:rsid w:val="000B6C6C"/>
    <w:rsid w:val="000B7299"/>
    <w:rsid w:val="000B75C2"/>
    <w:rsid w:val="000B7704"/>
    <w:rsid w:val="000B78AD"/>
    <w:rsid w:val="000B7941"/>
    <w:rsid w:val="000B7A60"/>
    <w:rsid w:val="000B7C83"/>
    <w:rsid w:val="000B7C9E"/>
    <w:rsid w:val="000B7E5F"/>
    <w:rsid w:val="000B7ECF"/>
    <w:rsid w:val="000C0396"/>
    <w:rsid w:val="000C04CB"/>
    <w:rsid w:val="000C0562"/>
    <w:rsid w:val="000C0946"/>
    <w:rsid w:val="000C09B9"/>
    <w:rsid w:val="000C13D1"/>
    <w:rsid w:val="000C145D"/>
    <w:rsid w:val="000C14D8"/>
    <w:rsid w:val="000C178A"/>
    <w:rsid w:val="000C1BCC"/>
    <w:rsid w:val="000C1BF1"/>
    <w:rsid w:val="000C278C"/>
    <w:rsid w:val="000C2A4A"/>
    <w:rsid w:val="000C2B01"/>
    <w:rsid w:val="000C2D1B"/>
    <w:rsid w:val="000C3387"/>
    <w:rsid w:val="000C3586"/>
    <w:rsid w:val="000C35A6"/>
    <w:rsid w:val="000C35E8"/>
    <w:rsid w:val="000C3819"/>
    <w:rsid w:val="000C386F"/>
    <w:rsid w:val="000C3E52"/>
    <w:rsid w:val="000C42FB"/>
    <w:rsid w:val="000C4917"/>
    <w:rsid w:val="000C49AB"/>
    <w:rsid w:val="000C4CA4"/>
    <w:rsid w:val="000C4EBA"/>
    <w:rsid w:val="000C5000"/>
    <w:rsid w:val="000C5035"/>
    <w:rsid w:val="000C53B6"/>
    <w:rsid w:val="000C5687"/>
    <w:rsid w:val="000C572F"/>
    <w:rsid w:val="000C58B8"/>
    <w:rsid w:val="000C5951"/>
    <w:rsid w:val="000C5E33"/>
    <w:rsid w:val="000C6138"/>
    <w:rsid w:val="000C61CB"/>
    <w:rsid w:val="000C6653"/>
    <w:rsid w:val="000C6761"/>
    <w:rsid w:val="000C68D3"/>
    <w:rsid w:val="000C69B4"/>
    <w:rsid w:val="000C6ADB"/>
    <w:rsid w:val="000C6BB4"/>
    <w:rsid w:val="000C6BED"/>
    <w:rsid w:val="000C6D34"/>
    <w:rsid w:val="000C6E68"/>
    <w:rsid w:val="000C7239"/>
    <w:rsid w:val="000C7568"/>
    <w:rsid w:val="000C7B98"/>
    <w:rsid w:val="000C7EF3"/>
    <w:rsid w:val="000D023C"/>
    <w:rsid w:val="000D02D4"/>
    <w:rsid w:val="000D03D7"/>
    <w:rsid w:val="000D03E5"/>
    <w:rsid w:val="000D0E98"/>
    <w:rsid w:val="000D14CC"/>
    <w:rsid w:val="000D1AB9"/>
    <w:rsid w:val="000D1F21"/>
    <w:rsid w:val="000D24EF"/>
    <w:rsid w:val="000D2D6A"/>
    <w:rsid w:val="000D2DD5"/>
    <w:rsid w:val="000D3152"/>
    <w:rsid w:val="000D31EE"/>
    <w:rsid w:val="000D360E"/>
    <w:rsid w:val="000D369B"/>
    <w:rsid w:val="000D3A5C"/>
    <w:rsid w:val="000D3E50"/>
    <w:rsid w:val="000D3FC2"/>
    <w:rsid w:val="000D41FB"/>
    <w:rsid w:val="000D465C"/>
    <w:rsid w:val="000D4846"/>
    <w:rsid w:val="000D4869"/>
    <w:rsid w:val="000D49CC"/>
    <w:rsid w:val="000D50DF"/>
    <w:rsid w:val="000D51E7"/>
    <w:rsid w:val="000D528D"/>
    <w:rsid w:val="000D5674"/>
    <w:rsid w:val="000D56B3"/>
    <w:rsid w:val="000D594A"/>
    <w:rsid w:val="000D5CDA"/>
    <w:rsid w:val="000D5ECB"/>
    <w:rsid w:val="000D67FB"/>
    <w:rsid w:val="000D68FC"/>
    <w:rsid w:val="000D695C"/>
    <w:rsid w:val="000D6A3C"/>
    <w:rsid w:val="000D6B83"/>
    <w:rsid w:val="000D6E16"/>
    <w:rsid w:val="000D6EB4"/>
    <w:rsid w:val="000D6F8B"/>
    <w:rsid w:val="000D74CB"/>
    <w:rsid w:val="000D756C"/>
    <w:rsid w:val="000D79DC"/>
    <w:rsid w:val="000D7C66"/>
    <w:rsid w:val="000D7FF0"/>
    <w:rsid w:val="000E0344"/>
    <w:rsid w:val="000E0643"/>
    <w:rsid w:val="000E0692"/>
    <w:rsid w:val="000E07D8"/>
    <w:rsid w:val="000E0824"/>
    <w:rsid w:val="000E0FD2"/>
    <w:rsid w:val="000E1115"/>
    <w:rsid w:val="000E137B"/>
    <w:rsid w:val="000E15E5"/>
    <w:rsid w:val="000E1B2C"/>
    <w:rsid w:val="000E1B68"/>
    <w:rsid w:val="000E1B9E"/>
    <w:rsid w:val="000E1DA2"/>
    <w:rsid w:val="000E1DC1"/>
    <w:rsid w:val="000E1EE1"/>
    <w:rsid w:val="000E2243"/>
    <w:rsid w:val="000E22AB"/>
    <w:rsid w:val="000E2583"/>
    <w:rsid w:val="000E271F"/>
    <w:rsid w:val="000E2800"/>
    <w:rsid w:val="000E2807"/>
    <w:rsid w:val="000E291A"/>
    <w:rsid w:val="000E2A2B"/>
    <w:rsid w:val="000E2A55"/>
    <w:rsid w:val="000E2A68"/>
    <w:rsid w:val="000E2AFF"/>
    <w:rsid w:val="000E2E4B"/>
    <w:rsid w:val="000E3157"/>
    <w:rsid w:val="000E3496"/>
    <w:rsid w:val="000E3558"/>
    <w:rsid w:val="000E357C"/>
    <w:rsid w:val="000E35D4"/>
    <w:rsid w:val="000E3B22"/>
    <w:rsid w:val="000E3CAB"/>
    <w:rsid w:val="000E4072"/>
    <w:rsid w:val="000E424D"/>
    <w:rsid w:val="000E47B6"/>
    <w:rsid w:val="000E47FE"/>
    <w:rsid w:val="000E496D"/>
    <w:rsid w:val="000E5728"/>
    <w:rsid w:val="000E5786"/>
    <w:rsid w:val="000E5857"/>
    <w:rsid w:val="000E5AE2"/>
    <w:rsid w:val="000E5B18"/>
    <w:rsid w:val="000E5DCB"/>
    <w:rsid w:val="000E6718"/>
    <w:rsid w:val="000E6743"/>
    <w:rsid w:val="000E6797"/>
    <w:rsid w:val="000E67AB"/>
    <w:rsid w:val="000E67EA"/>
    <w:rsid w:val="000E6BF2"/>
    <w:rsid w:val="000E6CEA"/>
    <w:rsid w:val="000E6D01"/>
    <w:rsid w:val="000E6E95"/>
    <w:rsid w:val="000E716A"/>
    <w:rsid w:val="000E7183"/>
    <w:rsid w:val="000E7274"/>
    <w:rsid w:val="000E74D2"/>
    <w:rsid w:val="000E74E0"/>
    <w:rsid w:val="000E7726"/>
    <w:rsid w:val="000E783B"/>
    <w:rsid w:val="000E7D14"/>
    <w:rsid w:val="000E7D50"/>
    <w:rsid w:val="000E7E13"/>
    <w:rsid w:val="000F070D"/>
    <w:rsid w:val="000F133E"/>
    <w:rsid w:val="000F1792"/>
    <w:rsid w:val="000F187F"/>
    <w:rsid w:val="000F1E07"/>
    <w:rsid w:val="000F23F6"/>
    <w:rsid w:val="000F25A1"/>
    <w:rsid w:val="000F2616"/>
    <w:rsid w:val="000F2939"/>
    <w:rsid w:val="000F29DD"/>
    <w:rsid w:val="000F2A62"/>
    <w:rsid w:val="000F2B3D"/>
    <w:rsid w:val="000F2BF3"/>
    <w:rsid w:val="000F2CD4"/>
    <w:rsid w:val="000F2DDD"/>
    <w:rsid w:val="000F2E70"/>
    <w:rsid w:val="000F2EA0"/>
    <w:rsid w:val="000F2FA5"/>
    <w:rsid w:val="000F2FB9"/>
    <w:rsid w:val="000F309E"/>
    <w:rsid w:val="000F3474"/>
    <w:rsid w:val="000F37A4"/>
    <w:rsid w:val="000F3BA2"/>
    <w:rsid w:val="000F3E5D"/>
    <w:rsid w:val="000F3E66"/>
    <w:rsid w:val="000F3ED9"/>
    <w:rsid w:val="000F3FEA"/>
    <w:rsid w:val="000F40E1"/>
    <w:rsid w:val="000F43BD"/>
    <w:rsid w:val="000F44CC"/>
    <w:rsid w:val="000F454F"/>
    <w:rsid w:val="000F5376"/>
    <w:rsid w:val="000F5456"/>
    <w:rsid w:val="000F54DF"/>
    <w:rsid w:val="000F54E6"/>
    <w:rsid w:val="000F5743"/>
    <w:rsid w:val="000F5759"/>
    <w:rsid w:val="000F5836"/>
    <w:rsid w:val="000F5B93"/>
    <w:rsid w:val="000F5C82"/>
    <w:rsid w:val="000F5D04"/>
    <w:rsid w:val="000F5F80"/>
    <w:rsid w:val="000F6346"/>
    <w:rsid w:val="000F6960"/>
    <w:rsid w:val="000F6BC7"/>
    <w:rsid w:val="000F6C57"/>
    <w:rsid w:val="000F70B3"/>
    <w:rsid w:val="000F7261"/>
    <w:rsid w:val="000F77F6"/>
    <w:rsid w:val="000F7A62"/>
    <w:rsid w:val="000F7B8C"/>
    <w:rsid w:val="000F7BC4"/>
    <w:rsid w:val="000F7F9B"/>
    <w:rsid w:val="001005B2"/>
    <w:rsid w:val="00100968"/>
    <w:rsid w:val="00100A51"/>
    <w:rsid w:val="00100D0F"/>
    <w:rsid w:val="00100DB6"/>
    <w:rsid w:val="00101B72"/>
    <w:rsid w:val="00101C46"/>
    <w:rsid w:val="00101D07"/>
    <w:rsid w:val="00101D61"/>
    <w:rsid w:val="00101EEE"/>
    <w:rsid w:val="00101F94"/>
    <w:rsid w:val="00101FF4"/>
    <w:rsid w:val="00102322"/>
    <w:rsid w:val="0010236E"/>
    <w:rsid w:val="001023BD"/>
    <w:rsid w:val="001023E7"/>
    <w:rsid w:val="0010268A"/>
    <w:rsid w:val="00102B38"/>
    <w:rsid w:val="00102C09"/>
    <w:rsid w:val="00102DD5"/>
    <w:rsid w:val="00103040"/>
    <w:rsid w:val="001032B4"/>
    <w:rsid w:val="00103786"/>
    <w:rsid w:val="00103813"/>
    <w:rsid w:val="00103898"/>
    <w:rsid w:val="001039D3"/>
    <w:rsid w:val="00103A04"/>
    <w:rsid w:val="00103CDE"/>
    <w:rsid w:val="00103D33"/>
    <w:rsid w:val="00103F50"/>
    <w:rsid w:val="00104657"/>
    <w:rsid w:val="00104725"/>
    <w:rsid w:val="00104E7A"/>
    <w:rsid w:val="00105759"/>
    <w:rsid w:val="00105CB6"/>
    <w:rsid w:val="001061FA"/>
    <w:rsid w:val="001062CF"/>
    <w:rsid w:val="001066F7"/>
    <w:rsid w:val="00106A00"/>
    <w:rsid w:val="00106B79"/>
    <w:rsid w:val="00106B86"/>
    <w:rsid w:val="00106C4F"/>
    <w:rsid w:val="00106E46"/>
    <w:rsid w:val="00106F5E"/>
    <w:rsid w:val="00107172"/>
    <w:rsid w:val="001077C4"/>
    <w:rsid w:val="00107960"/>
    <w:rsid w:val="00107A9B"/>
    <w:rsid w:val="00107C1D"/>
    <w:rsid w:val="00107C55"/>
    <w:rsid w:val="00110173"/>
    <w:rsid w:val="001104AE"/>
    <w:rsid w:val="00110ADA"/>
    <w:rsid w:val="00110AF0"/>
    <w:rsid w:val="00111079"/>
    <w:rsid w:val="0011118C"/>
    <w:rsid w:val="001112D2"/>
    <w:rsid w:val="00111469"/>
    <w:rsid w:val="00111724"/>
    <w:rsid w:val="00111BDF"/>
    <w:rsid w:val="00112C1D"/>
    <w:rsid w:val="00112D26"/>
    <w:rsid w:val="00112EF2"/>
    <w:rsid w:val="0011339C"/>
    <w:rsid w:val="00113755"/>
    <w:rsid w:val="00113B5B"/>
    <w:rsid w:val="001146EB"/>
    <w:rsid w:val="00114730"/>
    <w:rsid w:val="00114DE1"/>
    <w:rsid w:val="0011557A"/>
    <w:rsid w:val="0011565D"/>
    <w:rsid w:val="00115718"/>
    <w:rsid w:val="001167DD"/>
    <w:rsid w:val="00116944"/>
    <w:rsid w:val="0011724C"/>
    <w:rsid w:val="001174B4"/>
    <w:rsid w:val="00117767"/>
    <w:rsid w:val="00117866"/>
    <w:rsid w:val="00117B2A"/>
    <w:rsid w:val="00117C2A"/>
    <w:rsid w:val="00117C77"/>
    <w:rsid w:val="0012010A"/>
    <w:rsid w:val="00120255"/>
    <w:rsid w:val="00120302"/>
    <w:rsid w:val="00120785"/>
    <w:rsid w:val="001207BF"/>
    <w:rsid w:val="00121071"/>
    <w:rsid w:val="001211D7"/>
    <w:rsid w:val="00121524"/>
    <w:rsid w:val="00121544"/>
    <w:rsid w:val="00121630"/>
    <w:rsid w:val="0012173B"/>
    <w:rsid w:val="0012189D"/>
    <w:rsid w:val="00121B96"/>
    <w:rsid w:val="00121FAC"/>
    <w:rsid w:val="001220AE"/>
    <w:rsid w:val="00122109"/>
    <w:rsid w:val="001221E8"/>
    <w:rsid w:val="001222A8"/>
    <w:rsid w:val="0012233D"/>
    <w:rsid w:val="0012277E"/>
    <w:rsid w:val="001227CD"/>
    <w:rsid w:val="00123000"/>
    <w:rsid w:val="001235E7"/>
    <w:rsid w:val="00123E01"/>
    <w:rsid w:val="00123F30"/>
    <w:rsid w:val="00124117"/>
    <w:rsid w:val="00124282"/>
    <w:rsid w:val="00124329"/>
    <w:rsid w:val="001244D5"/>
    <w:rsid w:val="00124623"/>
    <w:rsid w:val="001247AD"/>
    <w:rsid w:val="00124812"/>
    <w:rsid w:val="00124914"/>
    <w:rsid w:val="00124B78"/>
    <w:rsid w:val="00124CCE"/>
    <w:rsid w:val="001250E0"/>
    <w:rsid w:val="001253FD"/>
    <w:rsid w:val="001254EE"/>
    <w:rsid w:val="001256E4"/>
    <w:rsid w:val="00125B18"/>
    <w:rsid w:val="00125C2F"/>
    <w:rsid w:val="001262FD"/>
    <w:rsid w:val="00126700"/>
    <w:rsid w:val="00126708"/>
    <w:rsid w:val="00126C10"/>
    <w:rsid w:val="00126E05"/>
    <w:rsid w:val="00127143"/>
    <w:rsid w:val="00127299"/>
    <w:rsid w:val="0012742C"/>
    <w:rsid w:val="0012747E"/>
    <w:rsid w:val="0012784D"/>
    <w:rsid w:val="0012797A"/>
    <w:rsid w:val="00127BD0"/>
    <w:rsid w:val="00130279"/>
    <w:rsid w:val="001305E2"/>
    <w:rsid w:val="0013061F"/>
    <w:rsid w:val="0013089A"/>
    <w:rsid w:val="00130B6F"/>
    <w:rsid w:val="00131173"/>
    <w:rsid w:val="001313D7"/>
    <w:rsid w:val="001314AD"/>
    <w:rsid w:val="0013164B"/>
    <w:rsid w:val="00131709"/>
    <w:rsid w:val="0013171D"/>
    <w:rsid w:val="00131999"/>
    <w:rsid w:val="00132190"/>
    <w:rsid w:val="0013232A"/>
    <w:rsid w:val="0013238E"/>
    <w:rsid w:val="001323F2"/>
    <w:rsid w:val="00132B94"/>
    <w:rsid w:val="00132CCE"/>
    <w:rsid w:val="00133056"/>
    <w:rsid w:val="0013349E"/>
    <w:rsid w:val="00134012"/>
    <w:rsid w:val="0013401C"/>
    <w:rsid w:val="001342B6"/>
    <w:rsid w:val="0013439D"/>
    <w:rsid w:val="001343C9"/>
    <w:rsid w:val="00134947"/>
    <w:rsid w:val="00134E90"/>
    <w:rsid w:val="0013504F"/>
    <w:rsid w:val="00135404"/>
    <w:rsid w:val="0013547D"/>
    <w:rsid w:val="0013564D"/>
    <w:rsid w:val="00135C7C"/>
    <w:rsid w:val="001362EA"/>
    <w:rsid w:val="001364A3"/>
    <w:rsid w:val="00136C08"/>
    <w:rsid w:val="00137206"/>
    <w:rsid w:val="00137771"/>
    <w:rsid w:val="001378FD"/>
    <w:rsid w:val="00137CCF"/>
    <w:rsid w:val="001400DA"/>
    <w:rsid w:val="0014023C"/>
    <w:rsid w:val="0014049D"/>
    <w:rsid w:val="001405D4"/>
    <w:rsid w:val="001407F9"/>
    <w:rsid w:val="0014088F"/>
    <w:rsid w:val="00140C3A"/>
    <w:rsid w:val="00140CCF"/>
    <w:rsid w:val="00140D42"/>
    <w:rsid w:val="00140EF6"/>
    <w:rsid w:val="00140FB7"/>
    <w:rsid w:val="001410BA"/>
    <w:rsid w:val="00141383"/>
    <w:rsid w:val="00141453"/>
    <w:rsid w:val="00141457"/>
    <w:rsid w:val="00141719"/>
    <w:rsid w:val="0014186F"/>
    <w:rsid w:val="001419A8"/>
    <w:rsid w:val="00141BA2"/>
    <w:rsid w:val="00141D9B"/>
    <w:rsid w:val="00142074"/>
    <w:rsid w:val="0014213E"/>
    <w:rsid w:val="00142167"/>
    <w:rsid w:val="0014218A"/>
    <w:rsid w:val="00142AEB"/>
    <w:rsid w:val="00142C13"/>
    <w:rsid w:val="00142DA4"/>
    <w:rsid w:val="001433E2"/>
    <w:rsid w:val="001434F8"/>
    <w:rsid w:val="0014350A"/>
    <w:rsid w:val="00143552"/>
    <w:rsid w:val="001436EA"/>
    <w:rsid w:val="00143A2B"/>
    <w:rsid w:val="00143ABB"/>
    <w:rsid w:val="00143B81"/>
    <w:rsid w:val="00143F72"/>
    <w:rsid w:val="00143FF2"/>
    <w:rsid w:val="0014427D"/>
    <w:rsid w:val="001446A4"/>
    <w:rsid w:val="0014476C"/>
    <w:rsid w:val="0014495C"/>
    <w:rsid w:val="00144E5C"/>
    <w:rsid w:val="00144E7E"/>
    <w:rsid w:val="00144FD2"/>
    <w:rsid w:val="0014557E"/>
    <w:rsid w:val="00145862"/>
    <w:rsid w:val="001458F6"/>
    <w:rsid w:val="00145C8B"/>
    <w:rsid w:val="00145DAC"/>
    <w:rsid w:val="00145EE0"/>
    <w:rsid w:val="00146111"/>
    <w:rsid w:val="00146E6F"/>
    <w:rsid w:val="00146EA2"/>
    <w:rsid w:val="001472BD"/>
    <w:rsid w:val="00147452"/>
    <w:rsid w:val="0014776B"/>
    <w:rsid w:val="00147AC5"/>
    <w:rsid w:val="00147C2C"/>
    <w:rsid w:val="001505D6"/>
    <w:rsid w:val="001507FA"/>
    <w:rsid w:val="00150A2B"/>
    <w:rsid w:val="0015108F"/>
    <w:rsid w:val="0015127F"/>
    <w:rsid w:val="00151552"/>
    <w:rsid w:val="001519EA"/>
    <w:rsid w:val="00151EEC"/>
    <w:rsid w:val="00151FE4"/>
    <w:rsid w:val="001523BC"/>
    <w:rsid w:val="00152526"/>
    <w:rsid w:val="00152760"/>
    <w:rsid w:val="001527CE"/>
    <w:rsid w:val="00152B69"/>
    <w:rsid w:val="00152C20"/>
    <w:rsid w:val="00152D22"/>
    <w:rsid w:val="0015343F"/>
    <w:rsid w:val="0015376B"/>
    <w:rsid w:val="001537C3"/>
    <w:rsid w:val="0015385F"/>
    <w:rsid w:val="00154171"/>
    <w:rsid w:val="00154C5B"/>
    <w:rsid w:val="00154C6D"/>
    <w:rsid w:val="00154CE0"/>
    <w:rsid w:val="00154FAA"/>
    <w:rsid w:val="001550B2"/>
    <w:rsid w:val="00155853"/>
    <w:rsid w:val="00155990"/>
    <w:rsid w:val="00155A59"/>
    <w:rsid w:val="00155B54"/>
    <w:rsid w:val="00155D27"/>
    <w:rsid w:val="00155E15"/>
    <w:rsid w:val="00156291"/>
    <w:rsid w:val="00156A0E"/>
    <w:rsid w:val="00156B15"/>
    <w:rsid w:val="00156E5D"/>
    <w:rsid w:val="00156F15"/>
    <w:rsid w:val="001570CE"/>
    <w:rsid w:val="00157485"/>
    <w:rsid w:val="001575BF"/>
    <w:rsid w:val="00157D01"/>
    <w:rsid w:val="00157D96"/>
    <w:rsid w:val="00157F0D"/>
    <w:rsid w:val="00157F8C"/>
    <w:rsid w:val="00160169"/>
    <w:rsid w:val="001604A5"/>
    <w:rsid w:val="001604B5"/>
    <w:rsid w:val="0016051E"/>
    <w:rsid w:val="00160CE6"/>
    <w:rsid w:val="00160DE8"/>
    <w:rsid w:val="00160EEF"/>
    <w:rsid w:val="00160FCF"/>
    <w:rsid w:val="0016144F"/>
    <w:rsid w:val="001617D0"/>
    <w:rsid w:val="0016182E"/>
    <w:rsid w:val="00161844"/>
    <w:rsid w:val="001618D3"/>
    <w:rsid w:val="00161E00"/>
    <w:rsid w:val="001620C9"/>
    <w:rsid w:val="001624F1"/>
    <w:rsid w:val="00162767"/>
    <w:rsid w:val="001628BF"/>
    <w:rsid w:val="001628C3"/>
    <w:rsid w:val="00162B29"/>
    <w:rsid w:val="0016321F"/>
    <w:rsid w:val="0016323D"/>
    <w:rsid w:val="0016381E"/>
    <w:rsid w:val="00163BC0"/>
    <w:rsid w:val="00164073"/>
    <w:rsid w:val="0016408F"/>
    <w:rsid w:val="001643A4"/>
    <w:rsid w:val="001645B2"/>
    <w:rsid w:val="00164655"/>
    <w:rsid w:val="0016485E"/>
    <w:rsid w:val="00164C39"/>
    <w:rsid w:val="0016510A"/>
    <w:rsid w:val="0016531F"/>
    <w:rsid w:val="0016533C"/>
    <w:rsid w:val="001653FD"/>
    <w:rsid w:val="0016556A"/>
    <w:rsid w:val="001655DA"/>
    <w:rsid w:val="0016565F"/>
    <w:rsid w:val="001656BB"/>
    <w:rsid w:val="00165912"/>
    <w:rsid w:val="00165AE1"/>
    <w:rsid w:val="00165D70"/>
    <w:rsid w:val="00166075"/>
    <w:rsid w:val="001666CE"/>
    <w:rsid w:val="00166B2C"/>
    <w:rsid w:val="00166CAB"/>
    <w:rsid w:val="00166D32"/>
    <w:rsid w:val="00166D67"/>
    <w:rsid w:val="00166F19"/>
    <w:rsid w:val="00167012"/>
    <w:rsid w:val="0016704C"/>
    <w:rsid w:val="0016711F"/>
    <w:rsid w:val="001673FB"/>
    <w:rsid w:val="0016762A"/>
    <w:rsid w:val="0016767E"/>
    <w:rsid w:val="001676CD"/>
    <w:rsid w:val="00167757"/>
    <w:rsid w:val="00167865"/>
    <w:rsid w:val="001679DE"/>
    <w:rsid w:val="00167A58"/>
    <w:rsid w:val="00167B17"/>
    <w:rsid w:val="00167B1C"/>
    <w:rsid w:val="00167DEF"/>
    <w:rsid w:val="0017012C"/>
    <w:rsid w:val="0017048E"/>
    <w:rsid w:val="00170578"/>
    <w:rsid w:val="001709E3"/>
    <w:rsid w:val="00170C20"/>
    <w:rsid w:val="00170FA4"/>
    <w:rsid w:val="001710F9"/>
    <w:rsid w:val="00171357"/>
    <w:rsid w:val="00171515"/>
    <w:rsid w:val="00171516"/>
    <w:rsid w:val="0017173F"/>
    <w:rsid w:val="001718CF"/>
    <w:rsid w:val="001718FC"/>
    <w:rsid w:val="00171B0D"/>
    <w:rsid w:val="00171C02"/>
    <w:rsid w:val="00171D05"/>
    <w:rsid w:val="00171D7C"/>
    <w:rsid w:val="00171D91"/>
    <w:rsid w:val="00171E0E"/>
    <w:rsid w:val="00171EE5"/>
    <w:rsid w:val="00172109"/>
    <w:rsid w:val="00172132"/>
    <w:rsid w:val="0017224D"/>
    <w:rsid w:val="0017234A"/>
    <w:rsid w:val="0017282E"/>
    <w:rsid w:val="00172956"/>
    <w:rsid w:val="001729E3"/>
    <w:rsid w:val="00172A7A"/>
    <w:rsid w:val="00173799"/>
    <w:rsid w:val="00173A25"/>
    <w:rsid w:val="00173CBD"/>
    <w:rsid w:val="00173D26"/>
    <w:rsid w:val="00173F67"/>
    <w:rsid w:val="00174084"/>
    <w:rsid w:val="00174287"/>
    <w:rsid w:val="0017433F"/>
    <w:rsid w:val="001745D1"/>
    <w:rsid w:val="0017490E"/>
    <w:rsid w:val="00174A33"/>
    <w:rsid w:val="00174D3F"/>
    <w:rsid w:val="00175098"/>
    <w:rsid w:val="001751DD"/>
    <w:rsid w:val="0017530F"/>
    <w:rsid w:val="00175633"/>
    <w:rsid w:val="00175665"/>
    <w:rsid w:val="0017580A"/>
    <w:rsid w:val="00175B8E"/>
    <w:rsid w:val="00175D7E"/>
    <w:rsid w:val="00175FE4"/>
    <w:rsid w:val="001760B9"/>
    <w:rsid w:val="001761A8"/>
    <w:rsid w:val="001762F1"/>
    <w:rsid w:val="001767DD"/>
    <w:rsid w:val="00176917"/>
    <w:rsid w:val="0017696C"/>
    <w:rsid w:val="00176A5B"/>
    <w:rsid w:val="0017726E"/>
    <w:rsid w:val="00180221"/>
    <w:rsid w:val="00180405"/>
    <w:rsid w:val="0018074B"/>
    <w:rsid w:val="001808C6"/>
    <w:rsid w:val="00180CE3"/>
    <w:rsid w:val="0018108F"/>
    <w:rsid w:val="0018117C"/>
    <w:rsid w:val="001813E7"/>
    <w:rsid w:val="00181580"/>
    <w:rsid w:val="0018159A"/>
    <w:rsid w:val="00181774"/>
    <w:rsid w:val="001817DE"/>
    <w:rsid w:val="0018192D"/>
    <w:rsid w:val="00181A8B"/>
    <w:rsid w:val="00181C7A"/>
    <w:rsid w:val="0018202E"/>
    <w:rsid w:val="00182039"/>
    <w:rsid w:val="0018206C"/>
    <w:rsid w:val="00182127"/>
    <w:rsid w:val="0018272B"/>
    <w:rsid w:val="001829C5"/>
    <w:rsid w:val="00182B6D"/>
    <w:rsid w:val="00182B88"/>
    <w:rsid w:val="00182BD5"/>
    <w:rsid w:val="0018334D"/>
    <w:rsid w:val="00183363"/>
    <w:rsid w:val="001833FE"/>
    <w:rsid w:val="001834B7"/>
    <w:rsid w:val="001837AE"/>
    <w:rsid w:val="00183ABB"/>
    <w:rsid w:val="00183C47"/>
    <w:rsid w:val="00183ED2"/>
    <w:rsid w:val="0018419A"/>
    <w:rsid w:val="0018459F"/>
    <w:rsid w:val="00184725"/>
    <w:rsid w:val="00184878"/>
    <w:rsid w:val="001848C5"/>
    <w:rsid w:val="001848F8"/>
    <w:rsid w:val="00184C0F"/>
    <w:rsid w:val="001853F3"/>
    <w:rsid w:val="00185629"/>
    <w:rsid w:val="001859E8"/>
    <w:rsid w:val="00185B37"/>
    <w:rsid w:val="00185E5C"/>
    <w:rsid w:val="00185F91"/>
    <w:rsid w:val="0018624B"/>
    <w:rsid w:val="001862F1"/>
    <w:rsid w:val="001863AB"/>
    <w:rsid w:val="0018643E"/>
    <w:rsid w:val="00186973"/>
    <w:rsid w:val="00186DA9"/>
    <w:rsid w:val="00186DCF"/>
    <w:rsid w:val="001873D5"/>
    <w:rsid w:val="00187617"/>
    <w:rsid w:val="00187D9D"/>
    <w:rsid w:val="00190628"/>
    <w:rsid w:val="00190888"/>
    <w:rsid w:val="00190AE0"/>
    <w:rsid w:val="00190EBB"/>
    <w:rsid w:val="00190F54"/>
    <w:rsid w:val="001910B7"/>
    <w:rsid w:val="001911E5"/>
    <w:rsid w:val="001915BC"/>
    <w:rsid w:val="0019195C"/>
    <w:rsid w:val="00191B63"/>
    <w:rsid w:val="00191D72"/>
    <w:rsid w:val="00192018"/>
    <w:rsid w:val="0019210B"/>
    <w:rsid w:val="00192981"/>
    <w:rsid w:val="001929B9"/>
    <w:rsid w:val="001929C4"/>
    <w:rsid w:val="00192EC9"/>
    <w:rsid w:val="00192FA2"/>
    <w:rsid w:val="001930A7"/>
    <w:rsid w:val="00193106"/>
    <w:rsid w:val="00193245"/>
    <w:rsid w:val="001932EE"/>
    <w:rsid w:val="0019333C"/>
    <w:rsid w:val="0019336C"/>
    <w:rsid w:val="00193373"/>
    <w:rsid w:val="00193EF0"/>
    <w:rsid w:val="001940F9"/>
    <w:rsid w:val="0019424D"/>
    <w:rsid w:val="00194341"/>
    <w:rsid w:val="0019478F"/>
    <w:rsid w:val="00194859"/>
    <w:rsid w:val="0019495C"/>
    <w:rsid w:val="00194BD3"/>
    <w:rsid w:val="00194CA2"/>
    <w:rsid w:val="00194E38"/>
    <w:rsid w:val="00194ED2"/>
    <w:rsid w:val="00195128"/>
    <w:rsid w:val="001952B6"/>
    <w:rsid w:val="001952C0"/>
    <w:rsid w:val="001952DB"/>
    <w:rsid w:val="00195524"/>
    <w:rsid w:val="001955E3"/>
    <w:rsid w:val="0019579D"/>
    <w:rsid w:val="001957D7"/>
    <w:rsid w:val="001957EA"/>
    <w:rsid w:val="0019599F"/>
    <w:rsid w:val="00196367"/>
    <w:rsid w:val="00196447"/>
    <w:rsid w:val="001965AE"/>
    <w:rsid w:val="00196932"/>
    <w:rsid w:val="00196E33"/>
    <w:rsid w:val="00196ED8"/>
    <w:rsid w:val="00197008"/>
    <w:rsid w:val="0019708E"/>
    <w:rsid w:val="001972D7"/>
    <w:rsid w:val="0019731D"/>
    <w:rsid w:val="00197320"/>
    <w:rsid w:val="00197483"/>
    <w:rsid w:val="001974AC"/>
    <w:rsid w:val="001974AD"/>
    <w:rsid w:val="00197718"/>
    <w:rsid w:val="00197939"/>
    <w:rsid w:val="00197CF1"/>
    <w:rsid w:val="00197EC9"/>
    <w:rsid w:val="001A016E"/>
    <w:rsid w:val="001A092C"/>
    <w:rsid w:val="001A0BA9"/>
    <w:rsid w:val="001A0D87"/>
    <w:rsid w:val="001A0F17"/>
    <w:rsid w:val="001A1463"/>
    <w:rsid w:val="001A1543"/>
    <w:rsid w:val="001A194D"/>
    <w:rsid w:val="001A19BF"/>
    <w:rsid w:val="001A1E70"/>
    <w:rsid w:val="001A1F4D"/>
    <w:rsid w:val="001A20D5"/>
    <w:rsid w:val="001A24E4"/>
    <w:rsid w:val="001A2865"/>
    <w:rsid w:val="001A2A70"/>
    <w:rsid w:val="001A32C1"/>
    <w:rsid w:val="001A32C4"/>
    <w:rsid w:val="001A362F"/>
    <w:rsid w:val="001A3714"/>
    <w:rsid w:val="001A3E06"/>
    <w:rsid w:val="001A3F04"/>
    <w:rsid w:val="001A416A"/>
    <w:rsid w:val="001A42F3"/>
    <w:rsid w:val="001A44AA"/>
    <w:rsid w:val="001A497E"/>
    <w:rsid w:val="001A4C5B"/>
    <w:rsid w:val="001A4D85"/>
    <w:rsid w:val="001A5121"/>
    <w:rsid w:val="001A5723"/>
    <w:rsid w:val="001A57A7"/>
    <w:rsid w:val="001A57FC"/>
    <w:rsid w:val="001A5F5E"/>
    <w:rsid w:val="001A663B"/>
    <w:rsid w:val="001A67B7"/>
    <w:rsid w:val="001A67EB"/>
    <w:rsid w:val="001A6AF5"/>
    <w:rsid w:val="001A6D0E"/>
    <w:rsid w:val="001A6D23"/>
    <w:rsid w:val="001A6F25"/>
    <w:rsid w:val="001A6F82"/>
    <w:rsid w:val="001A713A"/>
    <w:rsid w:val="001A72AE"/>
    <w:rsid w:val="001A7D8D"/>
    <w:rsid w:val="001A7DF2"/>
    <w:rsid w:val="001B01C0"/>
    <w:rsid w:val="001B027D"/>
    <w:rsid w:val="001B0474"/>
    <w:rsid w:val="001B0485"/>
    <w:rsid w:val="001B0845"/>
    <w:rsid w:val="001B0966"/>
    <w:rsid w:val="001B0C48"/>
    <w:rsid w:val="001B0CB4"/>
    <w:rsid w:val="001B0DBE"/>
    <w:rsid w:val="001B0E2D"/>
    <w:rsid w:val="001B0E9B"/>
    <w:rsid w:val="001B0FEB"/>
    <w:rsid w:val="001B1154"/>
    <w:rsid w:val="001B181A"/>
    <w:rsid w:val="001B1A4C"/>
    <w:rsid w:val="001B1C98"/>
    <w:rsid w:val="001B20C2"/>
    <w:rsid w:val="001B23D4"/>
    <w:rsid w:val="001B262D"/>
    <w:rsid w:val="001B27D6"/>
    <w:rsid w:val="001B2AE7"/>
    <w:rsid w:val="001B2F0F"/>
    <w:rsid w:val="001B2F34"/>
    <w:rsid w:val="001B303F"/>
    <w:rsid w:val="001B3379"/>
    <w:rsid w:val="001B34DE"/>
    <w:rsid w:val="001B373C"/>
    <w:rsid w:val="001B3764"/>
    <w:rsid w:val="001B3813"/>
    <w:rsid w:val="001B3996"/>
    <w:rsid w:val="001B3D73"/>
    <w:rsid w:val="001B3E5B"/>
    <w:rsid w:val="001B3FAB"/>
    <w:rsid w:val="001B4262"/>
    <w:rsid w:val="001B4908"/>
    <w:rsid w:val="001B4987"/>
    <w:rsid w:val="001B49BC"/>
    <w:rsid w:val="001B4BCD"/>
    <w:rsid w:val="001B56BA"/>
    <w:rsid w:val="001B5773"/>
    <w:rsid w:val="001B57D3"/>
    <w:rsid w:val="001B5BD0"/>
    <w:rsid w:val="001B5C72"/>
    <w:rsid w:val="001B604B"/>
    <w:rsid w:val="001B612B"/>
    <w:rsid w:val="001B6335"/>
    <w:rsid w:val="001B65A3"/>
    <w:rsid w:val="001B680C"/>
    <w:rsid w:val="001B6CC3"/>
    <w:rsid w:val="001B6F6E"/>
    <w:rsid w:val="001B7298"/>
    <w:rsid w:val="001B75C9"/>
    <w:rsid w:val="001B760C"/>
    <w:rsid w:val="001B76ED"/>
    <w:rsid w:val="001B7870"/>
    <w:rsid w:val="001B7C53"/>
    <w:rsid w:val="001B7F18"/>
    <w:rsid w:val="001B7FBB"/>
    <w:rsid w:val="001C0392"/>
    <w:rsid w:val="001C04AF"/>
    <w:rsid w:val="001C0B51"/>
    <w:rsid w:val="001C0FDB"/>
    <w:rsid w:val="001C137C"/>
    <w:rsid w:val="001C1603"/>
    <w:rsid w:val="001C16DA"/>
    <w:rsid w:val="001C1797"/>
    <w:rsid w:val="001C1AA6"/>
    <w:rsid w:val="001C2420"/>
    <w:rsid w:val="001C2765"/>
    <w:rsid w:val="001C28C5"/>
    <w:rsid w:val="001C2AA0"/>
    <w:rsid w:val="001C2EF9"/>
    <w:rsid w:val="001C2F30"/>
    <w:rsid w:val="001C3006"/>
    <w:rsid w:val="001C302A"/>
    <w:rsid w:val="001C3035"/>
    <w:rsid w:val="001C311F"/>
    <w:rsid w:val="001C3180"/>
    <w:rsid w:val="001C32EA"/>
    <w:rsid w:val="001C36C3"/>
    <w:rsid w:val="001C37F1"/>
    <w:rsid w:val="001C3964"/>
    <w:rsid w:val="001C3977"/>
    <w:rsid w:val="001C3C43"/>
    <w:rsid w:val="001C3C54"/>
    <w:rsid w:val="001C3F35"/>
    <w:rsid w:val="001C3F84"/>
    <w:rsid w:val="001C4084"/>
    <w:rsid w:val="001C4705"/>
    <w:rsid w:val="001C499C"/>
    <w:rsid w:val="001C4B84"/>
    <w:rsid w:val="001C4C22"/>
    <w:rsid w:val="001C4C38"/>
    <w:rsid w:val="001C4D87"/>
    <w:rsid w:val="001C4E1C"/>
    <w:rsid w:val="001C5091"/>
    <w:rsid w:val="001C5171"/>
    <w:rsid w:val="001C55EC"/>
    <w:rsid w:val="001C573F"/>
    <w:rsid w:val="001C5B6D"/>
    <w:rsid w:val="001C5C14"/>
    <w:rsid w:val="001C5DE8"/>
    <w:rsid w:val="001C61B4"/>
    <w:rsid w:val="001C61FD"/>
    <w:rsid w:val="001C626C"/>
    <w:rsid w:val="001C632B"/>
    <w:rsid w:val="001C6376"/>
    <w:rsid w:val="001C63CD"/>
    <w:rsid w:val="001C655E"/>
    <w:rsid w:val="001C668F"/>
    <w:rsid w:val="001C679D"/>
    <w:rsid w:val="001C6BE0"/>
    <w:rsid w:val="001C6F3A"/>
    <w:rsid w:val="001C7281"/>
    <w:rsid w:val="001C7A87"/>
    <w:rsid w:val="001C7ABB"/>
    <w:rsid w:val="001C7DC2"/>
    <w:rsid w:val="001C7F6F"/>
    <w:rsid w:val="001C7FF4"/>
    <w:rsid w:val="001D095F"/>
    <w:rsid w:val="001D0FF7"/>
    <w:rsid w:val="001D109D"/>
    <w:rsid w:val="001D1383"/>
    <w:rsid w:val="001D15B7"/>
    <w:rsid w:val="001D17BA"/>
    <w:rsid w:val="001D18AD"/>
    <w:rsid w:val="001D1A64"/>
    <w:rsid w:val="001D1C11"/>
    <w:rsid w:val="001D1C46"/>
    <w:rsid w:val="001D2031"/>
    <w:rsid w:val="001D2035"/>
    <w:rsid w:val="001D21D9"/>
    <w:rsid w:val="001D259A"/>
    <w:rsid w:val="001D2843"/>
    <w:rsid w:val="001D2C5F"/>
    <w:rsid w:val="001D33F4"/>
    <w:rsid w:val="001D34FB"/>
    <w:rsid w:val="001D35A4"/>
    <w:rsid w:val="001D365A"/>
    <w:rsid w:val="001D393C"/>
    <w:rsid w:val="001D3F84"/>
    <w:rsid w:val="001D4145"/>
    <w:rsid w:val="001D4386"/>
    <w:rsid w:val="001D4392"/>
    <w:rsid w:val="001D43A2"/>
    <w:rsid w:val="001D480E"/>
    <w:rsid w:val="001D50C0"/>
    <w:rsid w:val="001D5310"/>
    <w:rsid w:val="001D581A"/>
    <w:rsid w:val="001D5A41"/>
    <w:rsid w:val="001D5A91"/>
    <w:rsid w:val="001D61B4"/>
    <w:rsid w:val="001D6232"/>
    <w:rsid w:val="001D62BD"/>
    <w:rsid w:val="001D6398"/>
    <w:rsid w:val="001D647B"/>
    <w:rsid w:val="001D6489"/>
    <w:rsid w:val="001D6597"/>
    <w:rsid w:val="001D686F"/>
    <w:rsid w:val="001D6899"/>
    <w:rsid w:val="001D69D0"/>
    <w:rsid w:val="001D6C98"/>
    <w:rsid w:val="001D6D62"/>
    <w:rsid w:val="001D6EB1"/>
    <w:rsid w:val="001D6F67"/>
    <w:rsid w:val="001D700E"/>
    <w:rsid w:val="001D71D8"/>
    <w:rsid w:val="001D7310"/>
    <w:rsid w:val="001D7728"/>
    <w:rsid w:val="001D7BDB"/>
    <w:rsid w:val="001E00DC"/>
    <w:rsid w:val="001E01AC"/>
    <w:rsid w:val="001E077D"/>
    <w:rsid w:val="001E0A4F"/>
    <w:rsid w:val="001E0AA7"/>
    <w:rsid w:val="001E0BB8"/>
    <w:rsid w:val="001E0CF5"/>
    <w:rsid w:val="001E11F3"/>
    <w:rsid w:val="001E13C8"/>
    <w:rsid w:val="001E1A0D"/>
    <w:rsid w:val="001E1A47"/>
    <w:rsid w:val="001E1ADC"/>
    <w:rsid w:val="001E1C4C"/>
    <w:rsid w:val="001E1C75"/>
    <w:rsid w:val="001E1E05"/>
    <w:rsid w:val="001E1EEF"/>
    <w:rsid w:val="001E2274"/>
    <w:rsid w:val="001E2570"/>
    <w:rsid w:val="001E27FA"/>
    <w:rsid w:val="001E2E8E"/>
    <w:rsid w:val="001E3773"/>
    <w:rsid w:val="001E388A"/>
    <w:rsid w:val="001E3DDE"/>
    <w:rsid w:val="001E443B"/>
    <w:rsid w:val="001E44D9"/>
    <w:rsid w:val="001E45EF"/>
    <w:rsid w:val="001E4865"/>
    <w:rsid w:val="001E4AA9"/>
    <w:rsid w:val="001E5056"/>
    <w:rsid w:val="001E524D"/>
    <w:rsid w:val="001E5608"/>
    <w:rsid w:val="001E5640"/>
    <w:rsid w:val="001E5D7E"/>
    <w:rsid w:val="001E5F84"/>
    <w:rsid w:val="001E6041"/>
    <w:rsid w:val="001E67F9"/>
    <w:rsid w:val="001E6D98"/>
    <w:rsid w:val="001E71F5"/>
    <w:rsid w:val="001E7569"/>
    <w:rsid w:val="001E789C"/>
    <w:rsid w:val="001E7D20"/>
    <w:rsid w:val="001E7D62"/>
    <w:rsid w:val="001F04C7"/>
    <w:rsid w:val="001F057C"/>
    <w:rsid w:val="001F0865"/>
    <w:rsid w:val="001F0F2C"/>
    <w:rsid w:val="001F10CF"/>
    <w:rsid w:val="001F1101"/>
    <w:rsid w:val="001F115E"/>
    <w:rsid w:val="001F1506"/>
    <w:rsid w:val="001F1A9F"/>
    <w:rsid w:val="001F1BBA"/>
    <w:rsid w:val="001F1DE1"/>
    <w:rsid w:val="001F2209"/>
    <w:rsid w:val="001F23F8"/>
    <w:rsid w:val="001F265A"/>
    <w:rsid w:val="001F2970"/>
    <w:rsid w:val="001F2A89"/>
    <w:rsid w:val="001F2AA8"/>
    <w:rsid w:val="001F2C3E"/>
    <w:rsid w:val="001F31D6"/>
    <w:rsid w:val="001F358A"/>
    <w:rsid w:val="001F35F9"/>
    <w:rsid w:val="001F366E"/>
    <w:rsid w:val="001F38C7"/>
    <w:rsid w:val="001F39E1"/>
    <w:rsid w:val="001F3C12"/>
    <w:rsid w:val="001F3E2D"/>
    <w:rsid w:val="001F3EBF"/>
    <w:rsid w:val="001F405B"/>
    <w:rsid w:val="001F4124"/>
    <w:rsid w:val="001F4449"/>
    <w:rsid w:val="001F45F0"/>
    <w:rsid w:val="001F48A9"/>
    <w:rsid w:val="001F4986"/>
    <w:rsid w:val="001F49BA"/>
    <w:rsid w:val="001F4C20"/>
    <w:rsid w:val="001F4CF2"/>
    <w:rsid w:val="001F4D4F"/>
    <w:rsid w:val="001F520D"/>
    <w:rsid w:val="001F5A44"/>
    <w:rsid w:val="001F5C31"/>
    <w:rsid w:val="001F5C62"/>
    <w:rsid w:val="001F5F85"/>
    <w:rsid w:val="001F63E5"/>
    <w:rsid w:val="001F644E"/>
    <w:rsid w:val="001F6620"/>
    <w:rsid w:val="001F6650"/>
    <w:rsid w:val="001F6823"/>
    <w:rsid w:val="001F682D"/>
    <w:rsid w:val="001F6862"/>
    <w:rsid w:val="001F6AE0"/>
    <w:rsid w:val="001F6B87"/>
    <w:rsid w:val="001F7202"/>
    <w:rsid w:val="001F72FC"/>
    <w:rsid w:val="001F74F5"/>
    <w:rsid w:val="001F7717"/>
    <w:rsid w:val="001F7A82"/>
    <w:rsid w:val="001F7F96"/>
    <w:rsid w:val="002004A6"/>
    <w:rsid w:val="002006A9"/>
    <w:rsid w:val="00200782"/>
    <w:rsid w:val="00200BF0"/>
    <w:rsid w:val="00200DD5"/>
    <w:rsid w:val="00200FA5"/>
    <w:rsid w:val="00200FEF"/>
    <w:rsid w:val="0020178D"/>
    <w:rsid w:val="00201ADA"/>
    <w:rsid w:val="00201B6A"/>
    <w:rsid w:val="00201D1C"/>
    <w:rsid w:val="0020222B"/>
    <w:rsid w:val="002023F8"/>
    <w:rsid w:val="002025B1"/>
    <w:rsid w:val="00202E21"/>
    <w:rsid w:val="00203072"/>
    <w:rsid w:val="00203676"/>
    <w:rsid w:val="0020375D"/>
    <w:rsid w:val="00203793"/>
    <w:rsid w:val="00203A99"/>
    <w:rsid w:val="00203C0C"/>
    <w:rsid w:val="00203C67"/>
    <w:rsid w:val="00203CF8"/>
    <w:rsid w:val="00204311"/>
    <w:rsid w:val="002043BD"/>
    <w:rsid w:val="0020472F"/>
    <w:rsid w:val="00204A45"/>
    <w:rsid w:val="00204B6D"/>
    <w:rsid w:val="00204BD3"/>
    <w:rsid w:val="00204CA2"/>
    <w:rsid w:val="00204D9D"/>
    <w:rsid w:val="00204F55"/>
    <w:rsid w:val="00204FDD"/>
    <w:rsid w:val="00205C7E"/>
    <w:rsid w:val="002060D8"/>
    <w:rsid w:val="002061CF"/>
    <w:rsid w:val="0020649D"/>
    <w:rsid w:val="00206D71"/>
    <w:rsid w:val="00206E01"/>
    <w:rsid w:val="00206F9F"/>
    <w:rsid w:val="00207607"/>
    <w:rsid w:val="00207746"/>
    <w:rsid w:val="002077EF"/>
    <w:rsid w:val="00207FE2"/>
    <w:rsid w:val="0021056F"/>
    <w:rsid w:val="0021095C"/>
    <w:rsid w:val="00210B13"/>
    <w:rsid w:val="00210C47"/>
    <w:rsid w:val="00210EF9"/>
    <w:rsid w:val="0021102F"/>
    <w:rsid w:val="002111AC"/>
    <w:rsid w:val="002112C3"/>
    <w:rsid w:val="002113E7"/>
    <w:rsid w:val="002116F5"/>
    <w:rsid w:val="002117EB"/>
    <w:rsid w:val="00211981"/>
    <w:rsid w:val="00211CAF"/>
    <w:rsid w:val="00211CB2"/>
    <w:rsid w:val="0021218D"/>
    <w:rsid w:val="00212247"/>
    <w:rsid w:val="002123B8"/>
    <w:rsid w:val="00212425"/>
    <w:rsid w:val="00212689"/>
    <w:rsid w:val="00212AE6"/>
    <w:rsid w:val="00212B48"/>
    <w:rsid w:val="00212B9E"/>
    <w:rsid w:val="00212F6D"/>
    <w:rsid w:val="00212FC8"/>
    <w:rsid w:val="00213008"/>
    <w:rsid w:val="00213696"/>
    <w:rsid w:val="00213A64"/>
    <w:rsid w:val="00214061"/>
    <w:rsid w:val="0021433E"/>
    <w:rsid w:val="002144F9"/>
    <w:rsid w:val="002148F0"/>
    <w:rsid w:val="00214945"/>
    <w:rsid w:val="00214B7A"/>
    <w:rsid w:val="00215614"/>
    <w:rsid w:val="00215A39"/>
    <w:rsid w:val="00215A72"/>
    <w:rsid w:val="00215A87"/>
    <w:rsid w:val="00215ABF"/>
    <w:rsid w:val="00215B9E"/>
    <w:rsid w:val="00215D9E"/>
    <w:rsid w:val="00216132"/>
    <w:rsid w:val="002161C8"/>
    <w:rsid w:val="00216497"/>
    <w:rsid w:val="00216A62"/>
    <w:rsid w:val="00217308"/>
    <w:rsid w:val="002176EB"/>
    <w:rsid w:val="002178AB"/>
    <w:rsid w:val="00217A55"/>
    <w:rsid w:val="00217B5F"/>
    <w:rsid w:val="002202F1"/>
    <w:rsid w:val="0022031F"/>
    <w:rsid w:val="002204CC"/>
    <w:rsid w:val="002205A2"/>
    <w:rsid w:val="00220C8C"/>
    <w:rsid w:val="00220DC5"/>
    <w:rsid w:val="00220DC6"/>
    <w:rsid w:val="00220DCB"/>
    <w:rsid w:val="002210B7"/>
    <w:rsid w:val="00221145"/>
    <w:rsid w:val="00221219"/>
    <w:rsid w:val="002216B6"/>
    <w:rsid w:val="00221929"/>
    <w:rsid w:val="00221BFF"/>
    <w:rsid w:val="00221D39"/>
    <w:rsid w:val="00221E14"/>
    <w:rsid w:val="0022226A"/>
    <w:rsid w:val="00222272"/>
    <w:rsid w:val="00222363"/>
    <w:rsid w:val="002225F8"/>
    <w:rsid w:val="0022282F"/>
    <w:rsid w:val="00222D11"/>
    <w:rsid w:val="00222D97"/>
    <w:rsid w:val="00223068"/>
    <w:rsid w:val="00223077"/>
    <w:rsid w:val="00223227"/>
    <w:rsid w:val="002232C3"/>
    <w:rsid w:val="002234AE"/>
    <w:rsid w:val="00223554"/>
    <w:rsid w:val="002238C8"/>
    <w:rsid w:val="00224099"/>
    <w:rsid w:val="002249C1"/>
    <w:rsid w:val="00224CA9"/>
    <w:rsid w:val="00224CEE"/>
    <w:rsid w:val="00224E23"/>
    <w:rsid w:val="00224EDD"/>
    <w:rsid w:val="00225693"/>
    <w:rsid w:val="00225D34"/>
    <w:rsid w:val="00225E7B"/>
    <w:rsid w:val="00225FAF"/>
    <w:rsid w:val="0022645C"/>
    <w:rsid w:val="00226574"/>
    <w:rsid w:val="002266A5"/>
    <w:rsid w:val="002266D4"/>
    <w:rsid w:val="002268E0"/>
    <w:rsid w:val="00226944"/>
    <w:rsid w:val="00226D7A"/>
    <w:rsid w:val="00226DA8"/>
    <w:rsid w:val="0022730B"/>
    <w:rsid w:val="00227391"/>
    <w:rsid w:val="002274F1"/>
    <w:rsid w:val="00227653"/>
    <w:rsid w:val="00227830"/>
    <w:rsid w:val="002279C4"/>
    <w:rsid w:val="00227D86"/>
    <w:rsid w:val="00227DE2"/>
    <w:rsid w:val="00230127"/>
    <w:rsid w:val="002302C5"/>
    <w:rsid w:val="00230357"/>
    <w:rsid w:val="00230562"/>
    <w:rsid w:val="002308EC"/>
    <w:rsid w:val="0023098A"/>
    <w:rsid w:val="00230B73"/>
    <w:rsid w:val="00230FFB"/>
    <w:rsid w:val="0023106F"/>
    <w:rsid w:val="00231242"/>
    <w:rsid w:val="00231530"/>
    <w:rsid w:val="002316E4"/>
    <w:rsid w:val="0023188B"/>
    <w:rsid w:val="0023197E"/>
    <w:rsid w:val="00231A8A"/>
    <w:rsid w:val="00231E3D"/>
    <w:rsid w:val="00231F82"/>
    <w:rsid w:val="002321DD"/>
    <w:rsid w:val="002322D4"/>
    <w:rsid w:val="002323ED"/>
    <w:rsid w:val="00232545"/>
    <w:rsid w:val="002327A9"/>
    <w:rsid w:val="00232BA3"/>
    <w:rsid w:val="00232F03"/>
    <w:rsid w:val="00233037"/>
    <w:rsid w:val="002334E3"/>
    <w:rsid w:val="002336DC"/>
    <w:rsid w:val="002338D3"/>
    <w:rsid w:val="00233909"/>
    <w:rsid w:val="00233941"/>
    <w:rsid w:val="00233A4D"/>
    <w:rsid w:val="00233F2A"/>
    <w:rsid w:val="002340A8"/>
    <w:rsid w:val="0023437E"/>
    <w:rsid w:val="00234A9D"/>
    <w:rsid w:val="00234ADB"/>
    <w:rsid w:val="00234B65"/>
    <w:rsid w:val="00234EB3"/>
    <w:rsid w:val="0023510B"/>
    <w:rsid w:val="0023521E"/>
    <w:rsid w:val="002352AE"/>
    <w:rsid w:val="002352EE"/>
    <w:rsid w:val="00235386"/>
    <w:rsid w:val="00235883"/>
    <w:rsid w:val="00235C11"/>
    <w:rsid w:val="00235D7A"/>
    <w:rsid w:val="00235EF6"/>
    <w:rsid w:val="00236392"/>
    <w:rsid w:val="0023656E"/>
    <w:rsid w:val="002366F7"/>
    <w:rsid w:val="0023676A"/>
    <w:rsid w:val="002369E2"/>
    <w:rsid w:val="00236AB2"/>
    <w:rsid w:val="00236B14"/>
    <w:rsid w:val="00236B56"/>
    <w:rsid w:val="00236B72"/>
    <w:rsid w:val="00236DEB"/>
    <w:rsid w:val="0023709C"/>
    <w:rsid w:val="002371E1"/>
    <w:rsid w:val="00237655"/>
    <w:rsid w:val="002376CD"/>
    <w:rsid w:val="00237741"/>
    <w:rsid w:val="002401E5"/>
    <w:rsid w:val="00240217"/>
    <w:rsid w:val="0024022F"/>
    <w:rsid w:val="00240399"/>
    <w:rsid w:val="00240485"/>
    <w:rsid w:val="002406C9"/>
    <w:rsid w:val="0024126C"/>
    <w:rsid w:val="00241362"/>
    <w:rsid w:val="00241649"/>
    <w:rsid w:val="00241682"/>
    <w:rsid w:val="002417F3"/>
    <w:rsid w:val="002419CB"/>
    <w:rsid w:val="00241DAB"/>
    <w:rsid w:val="00242484"/>
    <w:rsid w:val="0024296C"/>
    <w:rsid w:val="00242A26"/>
    <w:rsid w:val="00242A55"/>
    <w:rsid w:val="002432E7"/>
    <w:rsid w:val="00243722"/>
    <w:rsid w:val="00243924"/>
    <w:rsid w:val="00243EBF"/>
    <w:rsid w:val="002442FE"/>
    <w:rsid w:val="00244809"/>
    <w:rsid w:val="00244B6F"/>
    <w:rsid w:val="00244C22"/>
    <w:rsid w:val="00244DC6"/>
    <w:rsid w:val="00244EFF"/>
    <w:rsid w:val="00244F63"/>
    <w:rsid w:val="00244F8B"/>
    <w:rsid w:val="0024522C"/>
    <w:rsid w:val="0024527B"/>
    <w:rsid w:val="00245677"/>
    <w:rsid w:val="0024593A"/>
    <w:rsid w:val="00245AB7"/>
    <w:rsid w:val="00245B43"/>
    <w:rsid w:val="00245C47"/>
    <w:rsid w:val="00245C82"/>
    <w:rsid w:val="00245D8B"/>
    <w:rsid w:val="00246182"/>
    <w:rsid w:val="00246442"/>
    <w:rsid w:val="0024690B"/>
    <w:rsid w:val="00246A82"/>
    <w:rsid w:val="00246BD0"/>
    <w:rsid w:val="00246C3A"/>
    <w:rsid w:val="00246D3A"/>
    <w:rsid w:val="00246EEE"/>
    <w:rsid w:val="0024701F"/>
    <w:rsid w:val="0024705B"/>
    <w:rsid w:val="0024711F"/>
    <w:rsid w:val="002471AC"/>
    <w:rsid w:val="00247B0F"/>
    <w:rsid w:val="00247BB8"/>
    <w:rsid w:val="00247CC0"/>
    <w:rsid w:val="00250052"/>
    <w:rsid w:val="002506C3"/>
    <w:rsid w:val="00250964"/>
    <w:rsid w:val="00250CC6"/>
    <w:rsid w:val="00250E4A"/>
    <w:rsid w:val="00251452"/>
    <w:rsid w:val="0025156B"/>
    <w:rsid w:val="00251747"/>
    <w:rsid w:val="00251D1B"/>
    <w:rsid w:val="00251DAF"/>
    <w:rsid w:val="00251E46"/>
    <w:rsid w:val="0025231E"/>
    <w:rsid w:val="002523A5"/>
    <w:rsid w:val="00252481"/>
    <w:rsid w:val="0025279D"/>
    <w:rsid w:val="002527C9"/>
    <w:rsid w:val="00252809"/>
    <w:rsid w:val="00253A81"/>
    <w:rsid w:val="00253AEB"/>
    <w:rsid w:val="00253C39"/>
    <w:rsid w:val="00253D74"/>
    <w:rsid w:val="002541DE"/>
    <w:rsid w:val="00254851"/>
    <w:rsid w:val="00254889"/>
    <w:rsid w:val="002548FE"/>
    <w:rsid w:val="00254A30"/>
    <w:rsid w:val="00254A7E"/>
    <w:rsid w:val="00255027"/>
    <w:rsid w:val="0025544A"/>
    <w:rsid w:val="002556EC"/>
    <w:rsid w:val="002557CF"/>
    <w:rsid w:val="00255A3F"/>
    <w:rsid w:val="00255B6C"/>
    <w:rsid w:val="00255ED4"/>
    <w:rsid w:val="002562B4"/>
    <w:rsid w:val="002563F3"/>
    <w:rsid w:val="00256585"/>
    <w:rsid w:val="002568A1"/>
    <w:rsid w:val="00256AB0"/>
    <w:rsid w:val="0025715F"/>
    <w:rsid w:val="0025746F"/>
    <w:rsid w:val="0025752E"/>
    <w:rsid w:val="002575C1"/>
    <w:rsid w:val="00257DBA"/>
    <w:rsid w:val="00257E2F"/>
    <w:rsid w:val="002606CC"/>
    <w:rsid w:val="00260830"/>
    <w:rsid w:val="00260A2C"/>
    <w:rsid w:val="00260AF6"/>
    <w:rsid w:val="00260EE8"/>
    <w:rsid w:val="0026147D"/>
    <w:rsid w:val="002617A2"/>
    <w:rsid w:val="00261904"/>
    <w:rsid w:val="00261D0B"/>
    <w:rsid w:val="00261F1B"/>
    <w:rsid w:val="002627D4"/>
    <w:rsid w:val="0026282C"/>
    <w:rsid w:val="0026288D"/>
    <w:rsid w:val="002628C0"/>
    <w:rsid w:val="00262BE5"/>
    <w:rsid w:val="00263267"/>
    <w:rsid w:val="002634FC"/>
    <w:rsid w:val="00263A80"/>
    <w:rsid w:val="00263AD5"/>
    <w:rsid w:val="00263C4A"/>
    <w:rsid w:val="00263D24"/>
    <w:rsid w:val="00263E4B"/>
    <w:rsid w:val="00263E8B"/>
    <w:rsid w:val="00263FBF"/>
    <w:rsid w:val="0026409A"/>
    <w:rsid w:val="0026427D"/>
    <w:rsid w:val="00264C6A"/>
    <w:rsid w:val="00264D02"/>
    <w:rsid w:val="00264D57"/>
    <w:rsid w:val="00264DDC"/>
    <w:rsid w:val="002655D7"/>
    <w:rsid w:val="002655E6"/>
    <w:rsid w:val="002656A5"/>
    <w:rsid w:val="00265726"/>
    <w:rsid w:val="0026587F"/>
    <w:rsid w:val="00265A63"/>
    <w:rsid w:val="00265AA3"/>
    <w:rsid w:val="00265ACA"/>
    <w:rsid w:val="00265C2A"/>
    <w:rsid w:val="00265CAB"/>
    <w:rsid w:val="00265E21"/>
    <w:rsid w:val="00266195"/>
    <w:rsid w:val="00266314"/>
    <w:rsid w:val="002665C0"/>
    <w:rsid w:val="00266885"/>
    <w:rsid w:val="0026688E"/>
    <w:rsid w:val="00266907"/>
    <w:rsid w:val="00267E0D"/>
    <w:rsid w:val="00267EA6"/>
    <w:rsid w:val="00267F59"/>
    <w:rsid w:val="00270067"/>
    <w:rsid w:val="0027015C"/>
    <w:rsid w:val="00270290"/>
    <w:rsid w:val="00270548"/>
    <w:rsid w:val="00270B71"/>
    <w:rsid w:val="00270C9D"/>
    <w:rsid w:val="00270CD1"/>
    <w:rsid w:val="00270D42"/>
    <w:rsid w:val="00270D85"/>
    <w:rsid w:val="002710BF"/>
    <w:rsid w:val="0027112D"/>
    <w:rsid w:val="00271419"/>
    <w:rsid w:val="002715E1"/>
    <w:rsid w:val="00271757"/>
    <w:rsid w:val="0027179A"/>
    <w:rsid w:val="00271D63"/>
    <w:rsid w:val="00271F87"/>
    <w:rsid w:val="002724D1"/>
    <w:rsid w:val="00272735"/>
    <w:rsid w:val="00272D39"/>
    <w:rsid w:val="0027318D"/>
    <w:rsid w:val="002732A2"/>
    <w:rsid w:val="002736F5"/>
    <w:rsid w:val="00273CA6"/>
    <w:rsid w:val="00273E7C"/>
    <w:rsid w:val="00274081"/>
    <w:rsid w:val="00274A97"/>
    <w:rsid w:val="00274B5A"/>
    <w:rsid w:val="00275011"/>
    <w:rsid w:val="00275645"/>
    <w:rsid w:val="002758B0"/>
    <w:rsid w:val="002758ED"/>
    <w:rsid w:val="00275914"/>
    <w:rsid w:val="002759B5"/>
    <w:rsid w:val="00275A36"/>
    <w:rsid w:val="00275B0E"/>
    <w:rsid w:val="00275E90"/>
    <w:rsid w:val="00275F65"/>
    <w:rsid w:val="0027605A"/>
    <w:rsid w:val="00276187"/>
    <w:rsid w:val="002761C9"/>
    <w:rsid w:val="00276536"/>
    <w:rsid w:val="002766EC"/>
    <w:rsid w:val="00277176"/>
    <w:rsid w:val="002771E6"/>
    <w:rsid w:val="0027774E"/>
    <w:rsid w:val="00277F96"/>
    <w:rsid w:val="00280243"/>
    <w:rsid w:val="00280320"/>
    <w:rsid w:val="0028071C"/>
    <w:rsid w:val="00280791"/>
    <w:rsid w:val="00280B97"/>
    <w:rsid w:val="00280D68"/>
    <w:rsid w:val="002810C6"/>
    <w:rsid w:val="00281138"/>
    <w:rsid w:val="002815FD"/>
    <w:rsid w:val="0028167E"/>
    <w:rsid w:val="00281A7C"/>
    <w:rsid w:val="00281AED"/>
    <w:rsid w:val="00281FA2"/>
    <w:rsid w:val="0028207E"/>
    <w:rsid w:val="002821DB"/>
    <w:rsid w:val="00282631"/>
    <w:rsid w:val="00282988"/>
    <w:rsid w:val="00282BA0"/>
    <w:rsid w:val="00282FBD"/>
    <w:rsid w:val="002833BB"/>
    <w:rsid w:val="002836F0"/>
    <w:rsid w:val="0028374A"/>
    <w:rsid w:val="002839B2"/>
    <w:rsid w:val="00283D56"/>
    <w:rsid w:val="00283DB1"/>
    <w:rsid w:val="00283DD0"/>
    <w:rsid w:val="00283EA0"/>
    <w:rsid w:val="00284074"/>
    <w:rsid w:val="002841BB"/>
    <w:rsid w:val="002843D1"/>
    <w:rsid w:val="002849FE"/>
    <w:rsid w:val="00284AE2"/>
    <w:rsid w:val="00284CCB"/>
    <w:rsid w:val="00284E2A"/>
    <w:rsid w:val="00284FCB"/>
    <w:rsid w:val="00284FDA"/>
    <w:rsid w:val="0028580F"/>
    <w:rsid w:val="002858A6"/>
    <w:rsid w:val="0028596C"/>
    <w:rsid w:val="00285A4A"/>
    <w:rsid w:val="00285ADF"/>
    <w:rsid w:val="00285BC7"/>
    <w:rsid w:val="00285C7B"/>
    <w:rsid w:val="00285DF3"/>
    <w:rsid w:val="002864B1"/>
    <w:rsid w:val="002864E9"/>
    <w:rsid w:val="00286880"/>
    <w:rsid w:val="00286884"/>
    <w:rsid w:val="002868AA"/>
    <w:rsid w:val="002868F4"/>
    <w:rsid w:val="002869A7"/>
    <w:rsid w:val="00286B5F"/>
    <w:rsid w:val="00286D22"/>
    <w:rsid w:val="00286E56"/>
    <w:rsid w:val="00286FA8"/>
    <w:rsid w:val="00287231"/>
    <w:rsid w:val="0028725C"/>
    <w:rsid w:val="00287331"/>
    <w:rsid w:val="002874A9"/>
    <w:rsid w:val="002875FD"/>
    <w:rsid w:val="00287656"/>
    <w:rsid w:val="002878B3"/>
    <w:rsid w:val="002879CF"/>
    <w:rsid w:val="00287A09"/>
    <w:rsid w:val="00287AA4"/>
    <w:rsid w:val="00287B00"/>
    <w:rsid w:val="00287CBF"/>
    <w:rsid w:val="00287E72"/>
    <w:rsid w:val="00290008"/>
    <w:rsid w:val="00290AA9"/>
    <w:rsid w:val="00290F03"/>
    <w:rsid w:val="00291027"/>
    <w:rsid w:val="002910A2"/>
    <w:rsid w:val="0029128A"/>
    <w:rsid w:val="00291424"/>
    <w:rsid w:val="00291C4A"/>
    <w:rsid w:val="00291E13"/>
    <w:rsid w:val="00291E90"/>
    <w:rsid w:val="00291EC3"/>
    <w:rsid w:val="00291EED"/>
    <w:rsid w:val="0029209C"/>
    <w:rsid w:val="0029246F"/>
    <w:rsid w:val="00292509"/>
    <w:rsid w:val="00292543"/>
    <w:rsid w:val="0029271A"/>
    <w:rsid w:val="002928C5"/>
    <w:rsid w:val="00292937"/>
    <w:rsid w:val="00292A44"/>
    <w:rsid w:val="00292ED1"/>
    <w:rsid w:val="00292F98"/>
    <w:rsid w:val="00293291"/>
    <w:rsid w:val="00293611"/>
    <w:rsid w:val="002938B5"/>
    <w:rsid w:val="002938D6"/>
    <w:rsid w:val="00293C3B"/>
    <w:rsid w:val="002945B3"/>
    <w:rsid w:val="00294BB1"/>
    <w:rsid w:val="00294D1C"/>
    <w:rsid w:val="00295124"/>
    <w:rsid w:val="0029532C"/>
    <w:rsid w:val="00295432"/>
    <w:rsid w:val="00295847"/>
    <w:rsid w:val="002962D1"/>
    <w:rsid w:val="002963EE"/>
    <w:rsid w:val="0029650A"/>
    <w:rsid w:val="00296709"/>
    <w:rsid w:val="002969FA"/>
    <w:rsid w:val="00296A88"/>
    <w:rsid w:val="00296B1D"/>
    <w:rsid w:val="00296BF0"/>
    <w:rsid w:val="00296D4D"/>
    <w:rsid w:val="00297188"/>
    <w:rsid w:val="002974E7"/>
    <w:rsid w:val="0029767C"/>
    <w:rsid w:val="002976EE"/>
    <w:rsid w:val="00297835"/>
    <w:rsid w:val="00297C7D"/>
    <w:rsid w:val="00297DD6"/>
    <w:rsid w:val="002A0082"/>
    <w:rsid w:val="002A027C"/>
    <w:rsid w:val="002A033E"/>
    <w:rsid w:val="002A0609"/>
    <w:rsid w:val="002A060D"/>
    <w:rsid w:val="002A069D"/>
    <w:rsid w:val="002A0808"/>
    <w:rsid w:val="002A0999"/>
    <w:rsid w:val="002A0C45"/>
    <w:rsid w:val="002A0EA6"/>
    <w:rsid w:val="002A0F3C"/>
    <w:rsid w:val="002A0F81"/>
    <w:rsid w:val="002A1018"/>
    <w:rsid w:val="002A1406"/>
    <w:rsid w:val="002A1687"/>
    <w:rsid w:val="002A1854"/>
    <w:rsid w:val="002A1B97"/>
    <w:rsid w:val="002A1C0B"/>
    <w:rsid w:val="002A1CFA"/>
    <w:rsid w:val="002A1E36"/>
    <w:rsid w:val="002A2113"/>
    <w:rsid w:val="002A22BD"/>
    <w:rsid w:val="002A2389"/>
    <w:rsid w:val="002A24FE"/>
    <w:rsid w:val="002A264A"/>
    <w:rsid w:val="002A2987"/>
    <w:rsid w:val="002A310F"/>
    <w:rsid w:val="002A318F"/>
    <w:rsid w:val="002A32CD"/>
    <w:rsid w:val="002A32D8"/>
    <w:rsid w:val="002A3593"/>
    <w:rsid w:val="002A3630"/>
    <w:rsid w:val="002A3945"/>
    <w:rsid w:val="002A3F4D"/>
    <w:rsid w:val="002A4429"/>
    <w:rsid w:val="002A46B0"/>
    <w:rsid w:val="002A4B05"/>
    <w:rsid w:val="002A4B62"/>
    <w:rsid w:val="002A4E5D"/>
    <w:rsid w:val="002A523E"/>
    <w:rsid w:val="002A544B"/>
    <w:rsid w:val="002A57CC"/>
    <w:rsid w:val="002A5845"/>
    <w:rsid w:val="002A5B3D"/>
    <w:rsid w:val="002A5D23"/>
    <w:rsid w:val="002A5F45"/>
    <w:rsid w:val="002A6574"/>
    <w:rsid w:val="002A6601"/>
    <w:rsid w:val="002A6A17"/>
    <w:rsid w:val="002A6C73"/>
    <w:rsid w:val="002A6C81"/>
    <w:rsid w:val="002A6EE5"/>
    <w:rsid w:val="002A70CE"/>
    <w:rsid w:val="002A70E8"/>
    <w:rsid w:val="002A7324"/>
    <w:rsid w:val="002A7484"/>
    <w:rsid w:val="002A75A5"/>
    <w:rsid w:val="002A7A97"/>
    <w:rsid w:val="002A7D93"/>
    <w:rsid w:val="002B057B"/>
    <w:rsid w:val="002B0616"/>
    <w:rsid w:val="002B0630"/>
    <w:rsid w:val="002B0631"/>
    <w:rsid w:val="002B080B"/>
    <w:rsid w:val="002B09B2"/>
    <w:rsid w:val="002B09C2"/>
    <w:rsid w:val="002B09F6"/>
    <w:rsid w:val="002B0C22"/>
    <w:rsid w:val="002B0C3C"/>
    <w:rsid w:val="002B0D77"/>
    <w:rsid w:val="002B0F5F"/>
    <w:rsid w:val="002B1201"/>
    <w:rsid w:val="002B1240"/>
    <w:rsid w:val="002B13EE"/>
    <w:rsid w:val="002B21CD"/>
    <w:rsid w:val="002B263A"/>
    <w:rsid w:val="002B2CEC"/>
    <w:rsid w:val="002B2D99"/>
    <w:rsid w:val="002B2EDD"/>
    <w:rsid w:val="002B2F1E"/>
    <w:rsid w:val="002B307B"/>
    <w:rsid w:val="002B3163"/>
    <w:rsid w:val="002B322F"/>
    <w:rsid w:val="002B326F"/>
    <w:rsid w:val="002B3D78"/>
    <w:rsid w:val="002B3F14"/>
    <w:rsid w:val="002B417B"/>
    <w:rsid w:val="002B43F3"/>
    <w:rsid w:val="002B473F"/>
    <w:rsid w:val="002B4A43"/>
    <w:rsid w:val="002B4A90"/>
    <w:rsid w:val="002B4AE3"/>
    <w:rsid w:val="002B4B3E"/>
    <w:rsid w:val="002B4DC5"/>
    <w:rsid w:val="002B4E9B"/>
    <w:rsid w:val="002B5320"/>
    <w:rsid w:val="002B5413"/>
    <w:rsid w:val="002B54E1"/>
    <w:rsid w:val="002B5796"/>
    <w:rsid w:val="002B5BAF"/>
    <w:rsid w:val="002B5E48"/>
    <w:rsid w:val="002B6027"/>
    <w:rsid w:val="002B62C2"/>
    <w:rsid w:val="002B62C9"/>
    <w:rsid w:val="002B65EC"/>
    <w:rsid w:val="002B692F"/>
    <w:rsid w:val="002B6ACD"/>
    <w:rsid w:val="002B6B44"/>
    <w:rsid w:val="002B6FDE"/>
    <w:rsid w:val="002B700F"/>
    <w:rsid w:val="002B7112"/>
    <w:rsid w:val="002B7186"/>
    <w:rsid w:val="002B7263"/>
    <w:rsid w:val="002B7474"/>
    <w:rsid w:val="002B759A"/>
    <w:rsid w:val="002B7754"/>
    <w:rsid w:val="002B78B5"/>
    <w:rsid w:val="002B79DC"/>
    <w:rsid w:val="002B7D3E"/>
    <w:rsid w:val="002B7FEE"/>
    <w:rsid w:val="002C00F9"/>
    <w:rsid w:val="002C0254"/>
    <w:rsid w:val="002C0860"/>
    <w:rsid w:val="002C0984"/>
    <w:rsid w:val="002C0A97"/>
    <w:rsid w:val="002C0CFA"/>
    <w:rsid w:val="002C11B3"/>
    <w:rsid w:val="002C1210"/>
    <w:rsid w:val="002C13BE"/>
    <w:rsid w:val="002C15AE"/>
    <w:rsid w:val="002C160A"/>
    <w:rsid w:val="002C1B3E"/>
    <w:rsid w:val="002C210B"/>
    <w:rsid w:val="002C2484"/>
    <w:rsid w:val="002C27A6"/>
    <w:rsid w:val="002C288D"/>
    <w:rsid w:val="002C298B"/>
    <w:rsid w:val="002C366A"/>
    <w:rsid w:val="002C36E9"/>
    <w:rsid w:val="002C3892"/>
    <w:rsid w:val="002C3B10"/>
    <w:rsid w:val="002C3B11"/>
    <w:rsid w:val="002C4036"/>
    <w:rsid w:val="002C40ED"/>
    <w:rsid w:val="002C43B4"/>
    <w:rsid w:val="002C45CE"/>
    <w:rsid w:val="002C48A5"/>
    <w:rsid w:val="002C4A17"/>
    <w:rsid w:val="002C4B14"/>
    <w:rsid w:val="002C4D6F"/>
    <w:rsid w:val="002C4F6E"/>
    <w:rsid w:val="002C5580"/>
    <w:rsid w:val="002C57EF"/>
    <w:rsid w:val="002C580A"/>
    <w:rsid w:val="002C590B"/>
    <w:rsid w:val="002C5F5A"/>
    <w:rsid w:val="002C61D2"/>
    <w:rsid w:val="002C6311"/>
    <w:rsid w:val="002C6382"/>
    <w:rsid w:val="002C6488"/>
    <w:rsid w:val="002C64A2"/>
    <w:rsid w:val="002C66A8"/>
    <w:rsid w:val="002C67E7"/>
    <w:rsid w:val="002C681F"/>
    <w:rsid w:val="002C6B89"/>
    <w:rsid w:val="002C702B"/>
    <w:rsid w:val="002C70AD"/>
    <w:rsid w:val="002C7389"/>
    <w:rsid w:val="002C7632"/>
    <w:rsid w:val="002C76D7"/>
    <w:rsid w:val="002C79F1"/>
    <w:rsid w:val="002C7B97"/>
    <w:rsid w:val="002C7C67"/>
    <w:rsid w:val="002D013E"/>
    <w:rsid w:val="002D02D4"/>
    <w:rsid w:val="002D080F"/>
    <w:rsid w:val="002D082D"/>
    <w:rsid w:val="002D0840"/>
    <w:rsid w:val="002D08A0"/>
    <w:rsid w:val="002D0E99"/>
    <w:rsid w:val="002D101F"/>
    <w:rsid w:val="002D104B"/>
    <w:rsid w:val="002D1301"/>
    <w:rsid w:val="002D151A"/>
    <w:rsid w:val="002D1648"/>
    <w:rsid w:val="002D17DB"/>
    <w:rsid w:val="002D187A"/>
    <w:rsid w:val="002D1927"/>
    <w:rsid w:val="002D1E92"/>
    <w:rsid w:val="002D2007"/>
    <w:rsid w:val="002D2313"/>
    <w:rsid w:val="002D2877"/>
    <w:rsid w:val="002D2D3A"/>
    <w:rsid w:val="002D2FEE"/>
    <w:rsid w:val="002D3030"/>
    <w:rsid w:val="002D32AB"/>
    <w:rsid w:val="002D3311"/>
    <w:rsid w:val="002D34A9"/>
    <w:rsid w:val="002D362C"/>
    <w:rsid w:val="002D3858"/>
    <w:rsid w:val="002D386E"/>
    <w:rsid w:val="002D3976"/>
    <w:rsid w:val="002D4068"/>
    <w:rsid w:val="002D4339"/>
    <w:rsid w:val="002D44C6"/>
    <w:rsid w:val="002D45CC"/>
    <w:rsid w:val="002D491A"/>
    <w:rsid w:val="002D4B46"/>
    <w:rsid w:val="002D4BE8"/>
    <w:rsid w:val="002D4D98"/>
    <w:rsid w:val="002D50EE"/>
    <w:rsid w:val="002D5744"/>
    <w:rsid w:val="002D57ED"/>
    <w:rsid w:val="002D5839"/>
    <w:rsid w:val="002D5867"/>
    <w:rsid w:val="002D58AC"/>
    <w:rsid w:val="002D5A40"/>
    <w:rsid w:val="002D5B81"/>
    <w:rsid w:val="002D5CC3"/>
    <w:rsid w:val="002D642B"/>
    <w:rsid w:val="002D675C"/>
    <w:rsid w:val="002D69CF"/>
    <w:rsid w:val="002D6D88"/>
    <w:rsid w:val="002D6E76"/>
    <w:rsid w:val="002D7001"/>
    <w:rsid w:val="002D73BA"/>
    <w:rsid w:val="002D7499"/>
    <w:rsid w:val="002D773D"/>
    <w:rsid w:val="002D7794"/>
    <w:rsid w:val="002D787C"/>
    <w:rsid w:val="002D7D97"/>
    <w:rsid w:val="002E00BF"/>
    <w:rsid w:val="002E014F"/>
    <w:rsid w:val="002E0403"/>
    <w:rsid w:val="002E0414"/>
    <w:rsid w:val="002E0420"/>
    <w:rsid w:val="002E0BCC"/>
    <w:rsid w:val="002E0C0D"/>
    <w:rsid w:val="002E0EA8"/>
    <w:rsid w:val="002E10D2"/>
    <w:rsid w:val="002E1128"/>
    <w:rsid w:val="002E16A0"/>
    <w:rsid w:val="002E173B"/>
    <w:rsid w:val="002E19DC"/>
    <w:rsid w:val="002E1F2F"/>
    <w:rsid w:val="002E2002"/>
    <w:rsid w:val="002E214C"/>
    <w:rsid w:val="002E2301"/>
    <w:rsid w:val="002E2783"/>
    <w:rsid w:val="002E2E9D"/>
    <w:rsid w:val="002E2F1A"/>
    <w:rsid w:val="002E30E6"/>
    <w:rsid w:val="002E3153"/>
    <w:rsid w:val="002E31A0"/>
    <w:rsid w:val="002E33E2"/>
    <w:rsid w:val="002E39BB"/>
    <w:rsid w:val="002E3AB8"/>
    <w:rsid w:val="002E3F87"/>
    <w:rsid w:val="002E400D"/>
    <w:rsid w:val="002E4130"/>
    <w:rsid w:val="002E4266"/>
    <w:rsid w:val="002E431A"/>
    <w:rsid w:val="002E439B"/>
    <w:rsid w:val="002E43DB"/>
    <w:rsid w:val="002E47D1"/>
    <w:rsid w:val="002E4801"/>
    <w:rsid w:val="002E48D9"/>
    <w:rsid w:val="002E4B7C"/>
    <w:rsid w:val="002E4BB4"/>
    <w:rsid w:val="002E4C30"/>
    <w:rsid w:val="002E4F21"/>
    <w:rsid w:val="002E4FA2"/>
    <w:rsid w:val="002E4FDB"/>
    <w:rsid w:val="002E53F2"/>
    <w:rsid w:val="002E5449"/>
    <w:rsid w:val="002E55BA"/>
    <w:rsid w:val="002E577D"/>
    <w:rsid w:val="002E595B"/>
    <w:rsid w:val="002E5A6C"/>
    <w:rsid w:val="002E63D6"/>
    <w:rsid w:val="002E6690"/>
    <w:rsid w:val="002E66EE"/>
    <w:rsid w:val="002E6773"/>
    <w:rsid w:val="002E68F5"/>
    <w:rsid w:val="002E69EA"/>
    <w:rsid w:val="002E6E42"/>
    <w:rsid w:val="002E711E"/>
    <w:rsid w:val="002E765B"/>
    <w:rsid w:val="002E772C"/>
    <w:rsid w:val="002E79BD"/>
    <w:rsid w:val="002E7B0E"/>
    <w:rsid w:val="002E7B40"/>
    <w:rsid w:val="002E7B96"/>
    <w:rsid w:val="002E7FA8"/>
    <w:rsid w:val="002F0031"/>
    <w:rsid w:val="002F024E"/>
    <w:rsid w:val="002F05D9"/>
    <w:rsid w:val="002F093A"/>
    <w:rsid w:val="002F098B"/>
    <w:rsid w:val="002F0AB4"/>
    <w:rsid w:val="002F0E5D"/>
    <w:rsid w:val="002F16E1"/>
    <w:rsid w:val="002F1CD1"/>
    <w:rsid w:val="002F1DBF"/>
    <w:rsid w:val="002F222F"/>
    <w:rsid w:val="002F22DD"/>
    <w:rsid w:val="002F23AB"/>
    <w:rsid w:val="002F2417"/>
    <w:rsid w:val="002F2511"/>
    <w:rsid w:val="002F2A66"/>
    <w:rsid w:val="002F2BF7"/>
    <w:rsid w:val="002F2E93"/>
    <w:rsid w:val="002F3A88"/>
    <w:rsid w:val="002F3C0B"/>
    <w:rsid w:val="002F3FEE"/>
    <w:rsid w:val="002F4108"/>
    <w:rsid w:val="002F4198"/>
    <w:rsid w:val="002F4B28"/>
    <w:rsid w:val="002F4B77"/>
    <w:rsid w:val="002F4C29"/>
    <w:rsid w:val="002F4DC8"/>
    <w:rsid w:val="002F4E86"/>
    <w:rsid w:val="002F5803"/>
    <w:rsid w:val="002F5D29"/>
    <w:rsid w:val="002F5E6C"/>
    <w:rsid w:val="002F61E8"/>
    <w:rsid w:val="002F6204"/>
    <w:rsid w:val="002F667C"/>
    <w:rsid w:val="002F673B"/>
    <w:rsid w:val="002F68FC"/>
    <w:rsid w:val="002F701E"/>
    <w:rsid w:val="002F7271"/>
    <w:rsid w:val="002F7778"/>
    <w:rsid w:val="002F77D4"/>
    <w:rsid w:val="002F7969"/>
    <w:rsid w:val="00300103"/>
    <w:rsid w:val="00300121"/>
    <w:rsid w:val="00300257"/>
    <w:rsid w:val="003005C4"/>
    <w:rsid w:val="00300649"/>
    <w:rsid w:val="00300738"/>
    <w:rsid w:val="00300B67"/>
    <w:rsid w:val="00300BD0"/>
    <w:rsid w:val="00300E2A"/>
    <w:rsid w:val="003014B9"/>
    <w:rsid w:val="0030184A"/>
    <w:rsid w:val="00301A5B"/>
    <w:rsid w:val="00301AFB"/>
    <w:rsid w:val="00301BC9"/>
    <w:rsid w:val="00301DB8"/>
    <w:rsid w:val="00301EB7"/>
    <w:rsid w:val="00302038"/>
    <w:rsid w:val="0030208F"/>
    <w:rsid w:val="00302330"/>
    <w:rsid w:val="0030238D"/>
    <w:rsid w:val="0030267D"/>
    <w:rsid w:val="00302690"/>
    <w:rsid w:val="00302822"/>
    <w:rsid w:val="00302A13"/>
    <w:rsid w:val="00302AF7"/>
    <w:rsid w:val="0030307C"/>
    <w:rsid w:val="00303204"/>
    <w:rsid w:val="003032C6"/>
    <w:rsid w:val="003035F7"/>
    <w:rsid w:val="0030371B"/>
    <w:rsid w:val="00304103"/>
    <w:rsid w:val="003045BD"/>
    <w:rsid w:val="00304ADA"/>
    <w:rsid w:val="00304F14"/>
    <w:rsid w:val="00304FDA"/>
    <w:rsid w:val="00305033"/>
    <w:rsid w:val="0030514D"/>
    <w:rsid w:val="00305296"/>
    <w:rsid w:val="00305378"/>
    <w:rsid w:val="0030543F"/>
    <w:rsid w:val="003054B7"/>
    <w:rsid w:val="003055E1"/>
    <w:rsid w:val="003055F2"/>
    <w:rsid w:val="00305660"/>
    <w:rsid w:val="003056C2"/>
    <w:rsid w:val="003057D6"/>
    <w:rsid w:val="00305961"/>
    <w:rsid w:val="00305E70"/>
    <w:rsid w:val="00305E98"/>
    <w:rsid w:val="003060F6"/>
    <w:rsid w:val="0030661C"/>
    <w:rsid w:val="00306645"/>
    <w:rsid w:val="003067AC"/>
    <w:rsid w:val="003067D2"/>
    <w:rsid w:val="00306CFA"/>
    <w:rsid w:val="00306D9A"/>
    <w:rsid w:val="00306ECA"/>
    <w:rsid w:val="00306F7E"/>
    <w:rsid w:val="0030703D"/>
    <w:rsid w:val="003070AD"/>
    <w:rsid w:val="00307983"/>
    <w:rsid w:val="00307B76"/>
    <w:rsid w:val="00307BA4"/>
    <w:rsid w:val="00307C12"/>
    <w:rsid w:val="00307CA4"/>
    <w:rsid w:val="00310876"/>
    <w:rsid w:val="00310AA1"/>
    <w:rsid w:val="00310E70"/>
    <w:rsid w:val="00311448"/>
    <w:rsid w:val="0031146A"/>
    <w:rsid w:val="0031178F"/>
    <w:rsid w:val="003117BB"/>
    <w:rsid w:val="003118BB"/>
    <w:rsid w:val="003118DE"/>
    <w:rsid w:val="00311958"/>
    <w:rsid w:val="00311A78"/>
    <w:rsid w:val="00312363"/>
    <w:rsid w:val="0031268D"/>
    <w:rsid w:val="00312983"/>
    <w:rsid w:val="00312B0E"/>
    <w:rsid w:val="00312F55"/>
    <w:rsid w:val="0031303D"/>
    <w:rsid w:val="00313276"/>
    <w:rsid w:val="00313797"/>
    <w:rsid w:val="00313C3F"/>
    <w:rsid w:val="00313F3B"/>
    <w:rsid w:val="00314021"/>
    <w:rsid w:val="00314074"/>
    <w:rsid w:val="0031418D"/>
    <w:rsid w:val="00314504"/>
    <w:rsid w:val="0031452E"/>
    <w:rsid w:val="00314EC1"/>
    <w:rsid w:val="00314F81"/>
    <w:rsid w:val="00315081"/>
    <w:rsid w:val="003150FE"/>
    <w:rsid w:val="0031521F"/>
    <w:rsid w:val="0031547E"/>
    <w:rsid w:val="00315618"/>
    <w:rsid w:val="003156CC"/>
    <w:rsid w:val="003158AF"/>
    <w:rsid w:val="00315966"/>
    <w:rsid w:val="0031620A"/>
    <w:rsid w:val="00316421"/>
    <w:rsid w:val="00316572"/>
    <w:rsid w:val="003166E4"/>
    <w:rsid w:val="00316767"/>
    <w:rsid w:val="003167C3"/>
    <w:rsid w:val="003168E8"/>
    <w:rsid w:val="00316AC8"/>
    <w:rsid w:val="00316F54"/>
    <w:rsid w:val="00317219"/>
    <w:rsid w:val="00317668"/>
    <w:rsid w:val="00317703"/>
    <w:rsid w:val="003178DC"/>
    <w:rsid w:val="003179E2"/>
    <w:rsid w:val="00317B17"/>
    <w:rsid w:val="00317D29"/>
    <w:rsid w:val="00320093"/>
    <w:rsid w:val="003202C4"/>
    <w:rsid w:val="00320E87"/>
    <w:rsid w:val="00321170"/>
    <w:rsid w:val="003211B6"/>
    <w:rsid w:val="00321339"/>
    <w:rsid w:val="00321343"/>
    <w:rsid w:val="0032188A"/>
    <w:rsid w:val="003218AC"/>
    <w:rsid w:val="00321C28"/>
    <w:rsid w:val="00321D0E"/>
    <w:rsid w:val="00321DBB"/>
    <w:rsid w:val="00321EAE"/>
    <w:rsid w:val="0032201E"/>
    <w:rsid w:val="003220AB"/>
    <w:rsid w:val="003225D6"/>
    <w:rsid w:val="003225F5"/>
    <w:rsid w:val="00322B38"/>
    <w:rsid w:val="00322BC7"/>
    <w:rsid w:val="00322CAB"/>
    <w:rsid w:val="00322F99"/>
    <w:rsid w:val="0032356E"/>
    <w:rsid w:val="0032388D"/>
    <w:rsid w:val="00323DEE"/>
    <w:rsid w:val="00323F2C"/>
    <w:rsid w:val="003240B4"/>
    <w:rsid w:val="003243B2"/>
    <w:rsid w:val="003243BF"/>
    <w:rsid w:val="00324805"/>
    <w:rsid w:val="0032482F"/>
    <w:rsid w:val="00324A19"/>
    <w:rsid w:val="003253C8"/>
    <w:rsid w:val="00325518"/>
    <w:rsid w:val="0032595C"/>
    <w:rsid w:val="00325A76"/>
    <w:rsid w:val="00325D5D"/>
    <w:rsid w:val="00325E57"/>
    <w:rsid w:val="00325FA2"/>
    <w:rsid w:val="00326035"/>
    <w:rsid w:val="003261EC"/>
    <w:rsid w:val="0032630A"/>
    <w:rsid w:val="0032679C"/>
    <w:rsid w:val="00326857"/>
    <w:rsid w:val="00326C0E"/>
    <w:rsid w:val="00326E42"/>
    <w:rsid w:val="0032705E"/>
    <w:rsid w:val="0032707D"/>
    <w:rsid w:val="003271F2"/>
    <w:rsid w:val="0032749C"/>
    <w:rsid w:val="00330753"/>
    <w:rsid w:val="00330784"/>
    <w:rsid w:val="00330B59"/>
    <w:rsid w:val="00330C4C"/>
    <w:rsid w:val="00330D69"/>
    <w:rsid w:val="00330ED6"/>
    <w:rsid w:val="003311AB"/>
    <w:rsid w:val="003315FC"/>
    <w:rsid w:val="003316A0"/>
    <w:rsid w:val="003318CA"/>
    <w:rsid w:val="00331A5B"/>
    <w:rsid w:val="00331AED"/>
    <w:rsid w:val="00331C2A"/>
    <w:rsid w:val="00331E28"/>
    <w:rsid w:val="00331F05"/>
    <w:rsid w:val="003320C6"/>
    <w:rsid w:val="0033220E"/>
    <w:rsid w:val="003324DD"/>
    <w:rsid w:val="0033281F"/>
    <w:rsid w:val="00332ED2"/>
    <w:rsid w:val="0033369D"/>
    <w:rsid w:val="00333EAA"/>
    <w:rsid w:val="00333EDA"/>
    <w:rsid w:val="00333F20"/>
    <w:rsid w:val="00334037"/>
    <w:rsid w:val="00334244"/>
    <w:rsid w:val="003342FF"/>
    <w:rsid w:val="003343BD"/>
    <w:rsid w:val="00334784"/>
    <w:rsid w:val="003347B3"/>
    <w:rsid w:val="003350F1"/>
    <w:rsid w:val="0033538A"/>
    <w:rsid w:val="00335410"/>
    <w:rsid w:val="003355BC"/>
    <w:rsid w:val="00335AEA"/>
    <w:rsid w:val="00335C19"/>
    <w:rsid w:val="00335C21"/>
    <w:rsid w:val="00335C2C"/>
    <w:rsid w:val="00335FD9"/>
    <w:rsid w:val="003361B0"/>
    <w:rsid w:val="00336580"/>
    <w:rsid w:val="003366B4"/>
    <w:rsid w:val="00336B75"/>
    <w:rsid w:val="003374D0"/>
    <w:rsid w:val="00337988"/>
    <w:rsid w:val="00340323"/>
    <w:rsid w:val="00340510"/>
    <w:rsid w:val="0034069A"/>
    <w:rsid w:val="003407F6"/>
    <w:rsid w:val="00340A0D"/>
    <w:rsid w:val="00340A63"/>
    <w:rsid w:val="00340E76"/>
    <w:rsid w:val="00340F05"/>
    <w:rsid w:val="00341122"/>
    <w:rsid w:val="003411F3"/>
    <w:rsid w:val="00341245"/>
    <w:rsid w:val="0034128F"/>
    <w:rsid w:val="003412C8"/>
    <w:rsid w:val="00341624"/>
    <w:rsid w:val="0034179F"/>
    <w:rsid w:val="00341A06"/>
    <w:rsid w:val="00341C80"/>
    <w:rsid w:val="00342112"/>
    <w:rsid w:val="003421D4"/>
    <w:rsid w:val="003421EE"/>
    <w:rsid w:val="003425A0"/>
    <w:rsid w:val="00342685"/>
    <w:rsid w:val="00342854"/>
    <w:rsid w:val="00342991"/>
    <w:rsid w:val="00342CAC"/>
    <w:rsid w:val="00342DD4"/>
    <w:rsid w:val="00342E09"/>
    <w:rsid w:val="00342FA3"/>
    <w:rsid w:val="00342FC8"/>
    <w:rsid w:val="00343828"/>
    <w:rsid w:val="003439E3"/>
    <w:rsid w:val="00343A93"/>
    <w:rsid w:val="00343C87"/>
    <w:rsid w:val="00343CCF"/>
    <w:rsid w:val="00343D64"/>
    <w:rsid w:val="00343F63"/>
    <w:rsid w:val="00343FA9"/>
    <w:rsid w:val="003440F6"/>
    <w:rsid w:val="003441BA"/>
    <w:rsid w:val="0034431D"/>
    <w:rsid w:val="0034436C"/>
    <w:rsid w:val="00344735"/>
    <w:rsid w:val="003449F1"/>
    <w:rsid w:val="00344B15"/>
    <w:rsid w:val="00344BB3"/>
    <w:rsid w:val="00345028"/>
    <w:rsid w:val="00345716"/>
    <w:rsid w:val="00346143"/>
    <w:rsid w:val="003462B5"/>
    <w:rsid w:val="003463D8"/>
    <w:rsid w:val="00346585"/>
    <w:rsid w:val="0034670C"/>
    <w:rsid w:val="003468F0"/>
    <w:rsid w:val="0034713E"/>
    <w:rsid w:val="003471E5"/>
    <w:rsid w:val="003476A4"/>
    <w:rsid w:val="00347721"/>
    <w:rsid w:val="00347851"/>
    <w:rsid w:val="00350100"/>
    <w:rsid w:val="0035039C"/>
    <w:rsid w:val="00350475"/>
    <w:rsid w:val="003506FA"/>
    <w:rsid w:val="0035096D"/>
    <w:rsid w:val="00350C2B"/>
    <w:rsid w:val="00350C3B"/>
    <w:rsid w:val="00350D53"/>
    <w:rsid w:val="00350E7B"/>
    <w:rsid w:val="0035162A"/>
    <w:rsid w:val="003517FF"/>
    <w:rsid w:val="00351D8C"/>
    <w:rsid w:val="0035235A"/>
    <w:rsid w:val="00352376"/>
    <w:rsid w:val="00352393"/>
    <w:rsid w:val="003523E2"/>
    <w:rsid w:val="0035257B"/>
    <w:rsid w:val="00352C34"/>
    <w:rsid w:val="0035305F"/>
    <w:rsid w:val="003534D1"/>
    <w:rsid w:val="003536C8"/>
    <w:rsid w:val="00353750"/>
    <w:rsid w:val="003539D4"/>
    <w:rsid w:val="003539F8"/>
    <w:rsid w:val="00353D17"/>
    <w:rsid w:val="00353D1C"/>
    <w:rsid w:val="00353E51"/>
    <w:rsid w:val="00353EB9"/>
    <w:rsid w:val="00354B66"/>
    <w:rsid w:val="00354B77"/>
    <w:rsid w:val="00354DC7"/>
    <w:rsid w:val="00354F77"/>
    <w:rsid w:val="00355118"/>
    <w:rsid w:val="0035542D"/>
    <w:rsid w:val="00355499"/>
    <w:rsid w:val="003555C7"/>
    <w:rsid w:val="003557AA"/>
    <w:rsid w:val="00355D7A"/>
    <w:rsid w:val="00355DE1"/>
    <w:rsid w:val="003560A1"/>
    <w:rsid w:val="003562E0"/>
    <w:rsid w:val="00356668"/>
    <w:rsid w:val="00356A46"/>
    <w:rsid w:val="0035703B"/>
    <w:rsid w:val="00357245"/>
    <w:rsid w:val="00357330"/>
    <w:rsid w:val="003575B5"/>
    <w:rsid w:val="003577BA"/>
    <w:rsid w:val="00357C07"/>
    <w:rsid w:val="00357DBE"/>
    <w:rsid w:val="00357DC0"/>
    <w:rsid w:val="00360031"/>
    <w:rsid w:val="00360065"/>
    <w:rsid w:val="00360C77"/>
    <w:rsid w:val="00360C85"/>
    <w:rsid w:val="00360E81"/>
    <w:rsid w:val="00360F4A"/>
    <w:rsid w:val="003616E5"/>
    <w:rsid w:val="003616F5"/>
    <w:rsid w:val="00361909"/>
    <w:rsid w:val="00361B85"/>
    <w:rsid w:val="00361C2F"/>
    <w:rsid w:val="00361F0E"/>
    <w:rsid w:val="003621A6"/>
    <w:rsid w:val="0036223A"/>
    <w:rsid w:val="003622C7"/>
    <w:rsid w:val="00362494"/>
    <w:rsid w:val="00362C6B"/>
    <w:rsid w:val="00362D6E"/>
    <w:rsid w:val="003633AD"/>
    <w:rsid w:val="00363403"/>
    <w:rsid w:val="00363445"/>
    <w:rsid w:val="00363522"/>
    <w:rsid w:val="0036353F"/>
    <w:rsid w:val="00363C59"/>
    <w:rsid w:val="00363D9E"/>
    <w:rsid w:val="00364345"/>
    <w:rsid w:val="00364940"/>
    <w:rsid w:val="00364A44"/>
    <w:rsid w:val="00364AED"/>
    <w:rsid w:val="00364B90"/>
    <w:rsid w:val="00364E8C"/>
    <w:rsid w:val="00364ED8"/>
    <w:rsid w:val="00365254"/>
    <w:rsid w:val="003655A2"/>
    <w:rsid w:val="00365911"/>
    <w:rsid w:val="00365996"/>
    <w:rsid w:val="00366512"/>
    <w:rsid w:val="00366522"/>
    <w:rsid w:val="003666F8"/>
    <w:rsid w:val="0036671C"/>
    <w:rsid w:val="00366906"/>
    <w:rsid w:val="00366999"/>
    <w:rsid w:val="0036699C"/>
    <w:rsid w:val="00366A97"/>
    <w:rsid w:val="00366E8D"/>
    <w:rsid w:val="003670D8"/>
    <w:rsid w:val="0036728A"/>
    <w:rsid w:val="00367298"/>
    <w:rsid w:val="003675CD"/>
    <w:rsid w:val="003678CE"/>
    <w:rsid w:val="00370806"/>
    <w:rsid w:val="00370C3D"/>
    <w:rsid w:val="00370DFA"/>
    <w:rsid w:val="00370EA5"/>
    <w:rsid w:val="00370F56"/>
    <w:rsid w:val="0037123F"/>
    <w:rsid w:val="003712CF"/>
    <w:rsid w:val="0037145C"/>
    <w:rsid w:val="0037173B"/>
    <w:rsid w:val="00371788"/>
    <w:rsid w:val="00371870"/>
    <w:rsid w:val="003718A8"/>
    <w:rsid w:val="00371CF0"/>
    <w:rsid w:val="00371F60"/>
    <w:rsid w:val="003724F0"/>
    <w:rsid w:val="00372643"/>
    <w:rsid w:val="0037267E"/>
    <w:rsid w:val="00372893"/>
    <w:rsid w:val="00372D25"/>
    <w:rsid w:val="00372D56"/>
    <w:rsid w:val="00372FCC"/>
    <w:rsid w:val="00373492"/>
    <w:rsid w:val="003734D6"/>
    <w:rsid w:val="0037350C"/>
    <w:rsid w:val="00373969"/>
    <w:rsid w:val="003739AA"/>
    <w:rsid w:val="00373AA3"/>
    <w:rsid w:val="00373FF2"/>
    <w:rsid w:val="00374660"/>
    <w:rsid w:val="00374A94"/>
    <w:rsid w:val="0037505D"/>
    <w:rsid w:val="003750D1"/>
    <w:rsid w:val="003751A5"/>
    <w:rsid w:val="0037534D"/>
    <w:rsid w:val="003757B8"/>
    <w:rsid w:val="003758B4"/>
    <w:rsid w:val="003758F8"/>
    <w:rsid w:val="00375DA3"/>
    <w:rsid w:val="00375E71"/>
    <w:rsid w:val="00375E9B"/>
    <w:rsid w:val="00375F12"/>
    <w:rsid w:val="00375FCC"/>
    <w:rsid w:val="00376369"/>
    <w:rsid w:val="0037637B"/>
    <w:rsid w:val="00376433"/>
    <w:rsid w:val="003766B7"/>
    <w:rsid w:val="003766C2"/>
    <w:rsid w:val="00376748"/>
    <w:rsid w:val="003768C4"/>
    <w:rsid w:val="003768C7"/>
    <w:rsid w:val="00376DA3"/>
    <w:rsid w:val="00377347"/>
    <w:rsid w:val="00377382"/>
    <w:rsid w:val="0037753D"/>
    <w:rsid w:val="0037779D"/>
    <w:rsid w:val="0037791E"/>
    <w:rsid w:val="00377BB5"/>
    <w:rsid w:val="00377C33"/>
    <w:rsid w:val="00380282"/>
    <w:rsid w:val="0038030A"/>
    <w:rsid w:val="00380573"/>
    <w:rsid w:val="003805D7"/>
    <w:rsid w:val="0038070B"/>
    <w:rsid w:val="00380896"/>
    <w:rsid w:val="00380979"/>
    <w:rsid w:val="00380BD8"/>
    <w:rsid w:val="00380DA0"/>
    <w:rsid w:val="00381438"/>
    <w:rsid w:val="003817F0"/>
    <w:rsid w:val="00381930"/>
    <w:rsid w:val="00381991"/>
    <w:rsid w:val="00381C3A"/>
    <w:rsid w:val="00381DDB"/>
    <w:rsid w:val="00382047"/>
    <w:rsid w:val="0038209B"/>
    <w:rsid w:val="003821BA"/>
    <w:rsid w:val="003824A6"/>
    <w:rsid w:val="003829AA"/>
    <w:rsid w:val="00382BBF"/>
    <w:rsid w:val="00382E80"/>
    <w:rsid w:val="00382FAC"/>
    <w:rsid w:val="00383264"/>
    <w:rsid w:val="00383509"/>
    <w:rsid w:val="00383592"/>
    <w:rsid w:val="003839F4"/>
    <w:rsid w:val="00383CE1"/>
    <w:rsid w:val="00384206"/>
    <w:rsid w:val="00384BF6"/>
    <w:rsid w:val="00384E6B"/>
    <w:rsid w:val="00384E92"/>
    <w:rsid w:val="00385174"/>
    <w:rsid w:val="00385320"/>
    <w:rsid w:val="003853E0"/>
    <w:rsid w:val="00385532"/>
    <w:rsid w:val="0038556A"/>
    <w:rsid w:val="003859E5"/>
    <w:rsid w:val="00385B29"/>
    <w:rsid w:val="00385B75"/>
    <w:rsid w:val="00385F9E"/>
    <w:rsid w:val="003860AD"/>
    <w:rsid w:val="003864C7"/>
    <w:rsid w:val="00386D98"/>
    <w:rsid w:val="00386ECC"/>
    <w:rsid w:val="00386F17"/>
    <w:rsid w:val="00387398"/>
    <w:rsid w:val="0038786A"/>
    <w:rsid w:val="003878CF"/>
    <w:rsid w:val="00387931"/>
    <w:rsid w:val="003903D4"/>
    <w:rsid w:val="003904CC"/>
    <w:rsid w:val="00390A88"/>
    <w:rsid w:val="00390B12"/>
    <w:rsid w:val="00390DEF"/>
    <w:rsid w:val="00391034"/>
    <w:rsid w:val="0039115E"/>
    <w:rsid w:val="0039137E"/>
    <w:rsid w:val="0039164A"/>
    <w:rsid w:val="00391760"/>
    <w:rsid w:val="003917E7"/>
    <w:rsid w:val="0039183B"/>
    <w:rsid w:val="00391ABA"/>
    <w:rsid w:val="00391D76"/>
    <w:rsid w:val="00391FA3"/>
    <w:rsid w:val="003926DF"/>
    <w:rsid w:val="00392A97"/>
    <w:rsid w:val="00392F15"/>
    <w:rsid w:val="00393043"/>
    <w:rsid w:val="0039323E"/>
    <w:rsid w:val="00393351"/>
    <w:rsid w:val="00393724"/>
    <w:rsid w:val="003938C1"/>
    <w:rsid w:val="00393948"/>
    <w:rsid w:val="00393C7E"/>
    <w:rsid w:val="00393E71"/>
    <w:rsid w:val="00393F05"/>
    <w:rsid w:val="00394104"/>
    <w:rsid w:val="003944DF"/>
    <w:rsid w:val="00394646"/>
    <w:rsid w:val="00394A29"/>
    <w:rsid w:val="00394BFF"/>
    <w:rsid w:val="00394FC0"/>
    <w:rsid w:val="00395187"/>
    <w:rsid w:val="003954DF"/>
    <w:rsid w:val="003955F3"/>
    <w:rsid w:val="00395877"/>
    <w:rsid w:val="0039597E"/>
    <w:rsid w:val="00395988"/>
    <w:rsid w:val="00395BBC"/>
    <w:rsid w:val="00395F44"/>
    <w:rsid w:val="003963FB"/>
    <w:rsid w:val="003964E9"/>
    <w:rsid w:val="00396BEC"/>
    <w:rsid w:val="00396C97"/>
    <w:rsid w:val="003974D1"/>
    <w:rsid w:val="00397CD3"/>
    <w:rsid w:val="00397F91"/>
    <w:rsid w:val="00397FCA"/>
    <w:rsid w:val="003A010D"/>
    <w:rsid w:val="003A082F"/>
    <w:rsid w:val="003A08F5"/>
    <w:rsid w:val="003A11EF"/>
    <w:rsid w:val="003A1216"/>
    <w:rsid w:val="003A1419"/>
    <w:rsid w:val="003A1B60"/>
    <w:rsid w:val="003A1C27"/>
    <w:rsid w:val="003A2021"/>
    <w:rsid w:val="003A2031"/>
    <w:rsid w:val="003A24B0"/>
    <w:rsid w:val="003A2544"/>
    <w:rsid w:val="003A26C4"/>
    <w:rsid w:val="003A2B76"/>
    <w:rsid w:val="003A2C9F"/>
    <w:rsid w:val="003A2DC6"/>
    <w:rsid w:val="003A331D"/>
    <w:rsid w:val="003A350C"/>
    <w:rsid w:val="003A3938"/>
    <w:rsid w:val="003A3B93"/>
    <w:rsid w:val="003A40AD"/>
    <w:rsid w:val="003A442E"/>
    <w:rsid w:val="003A498E"/>
    <w:rsid w:val="003A49F9"/>
    <w:rsid w:val="003A4B66"/>
    <w:rsid w:val="003A4D24"/>
    <w:rsid w:val="003A4F97"/>
    <w:rsid w:val="003A51F7"/>
    <w:rsid w:val="003A5315"/>
    <w:rsid w:val="003A538C"/>
    <w:rsid w:val="003A569C"/>
    <w:rsid w:val="003A5819"/>
    <w:rsid w:val="003A5A6F"/>
    <w:rsid w:val="003A5CA7"/>
    <w:rsid w:val="003A5FAB"/>
    <w:rsid w:val="003A625B"/>
    <w:rsid w:val="003A6813"/>
    <w:rsid w:val="003A6D29"/>
    <w:rsid w:val="003A6E8C"/>
    <w:rsid w:val="003A6F77"/>
    <w:rsid w:val="003A7034"/>
    <w:rsid w:val="003A7094"/>
    <w:rsid w:val="003A7387"/>
    <w:rsid w:val="003A7684"/>
    <w:rsid w:val="003A7C7A"/>
    <w:rsid w:val="003A7D9F"/>
    <w:rsid w:val="003B004B"/>
    <w:rsid w:val="003B00AA"/>
    <w:rsid w:val="003B0161"/>
    <w:rsid w:val="003B0ADA"/>
    <w:rsid w:val="003B0FD6"/>
    <w:rsid w:val="003B0FEC"/>
    <w:rsid w:val="003B1156"/>
    <w:rsid w:val="003B11A2"/>
    <w:rsid w:val="003B14BD"/>
    <w:rsid w:val="003B166D"/>
    <w:rsid w:val="003B17BE"/>
    <w:rsid w:val="003B1844"/>
    <w:rsid w:val="003B1CF5"/>
    <w:rsid w:val="003B1E92"/>
    <w:rsid w:val="003B1ED7"/>
    <w:rsid w:val="003B22FF"/>
    <w:rsid w:val="003B25BD"/>
    <w:rsid w:val="003B265D"/>
    <w:rsid w:val="003B2E1A"/>
    <w:rsid w:val="003B3342"/>
    <w:rsid w:val="003B3386"/>
    <w:rsid w:val="003B33A2"/>
    <w:rsid w:val="003B3847"/>
    <w:rsid w:val="003B3AC7"/>
    <w:rsid w:val="003B3F76"/>
    <w:rsid w:val="003B411C"/>
    <w:rsid w:val="003B418E"/>
    <w:rsid w:val="003B4338"/>
    <w:rsid w:val="003B4377"/>
    <w:rsid w:val="003B44EE"/>
    <w:rsid w:val="003B495E"/>
    <w:rsid w:val="003B4987"/>
    <w:rsid w:val="003B4E8C"/>
    <w:rsid w:val="003B4F5D"/>
    <w:rsid w:val="003B5173"/>
    <w:rsid w:val="003B5182"/>
    <w:rsid w:val="003B5434"/>
    <w:rsid w:val="003B5446"/>
    <w:rsid w:val="003B5C13"/>
    <w:rsid w:val="003B64DF"/>
    <w:rsid w:val="003B6984"/>
    <w:rsid w:val="003B6AC0"/>
    <w:rsid w:val="003B6B1B"/>
    <w:rsid w:val="003B6DE6"/>
    <w:rsid w:val="003B6EF2"/>
    <w:rsid w:val="003B7201"/>
    <w:rsid w:val="003B76EA"/>
    <w:rsid w:val="003B7787"/>
    <w:rsid w:val="003B790C"/>
    <w:rsid w:val="003B7AC5"/>
    <w:rsid w:val="003B7B19"/>
    <w:rsid w:val="003C06F4"/>
    <w:rsid w:val="003C0766"/>
    <w:rsid w:val="003C09A1"/>
    <w:rsid w:val="003C1469"/>
    <w:rsid w:val="003C15F5"/>
    <w:rsid w:val="003C164B"/>
    <w:rsid w:val="003C1799"/>
    <w:rsid w:val="003C1C98"/>
    <w:rsid w:val="003C1D99"/>
    <w:rsid w:val="003C1FA4"/>
    <w:rsid w:val="003C2019"/>
    <w:rsid w:val="003C21CD"/>
    <w:rsid w:val="003C23AC"/>
    <w:rsid w:val="003C2687"/>
    <w:rsid w:val="003C2784"/>
    <w:rsid w:val="003C27D8"/>
    <w:rsid w:val="003C2BEF"/>
    <w:rsid w:val="003C2C94"/>
    <w:rsid w:val="003C2CB4"/>
    <w:rsid w:val="003C2D94"/>
    <w:rsid w:val="003C30F9"/>
    <w:rsid w:val="003C312C"/>
    <w:rsid w:val="003C34D4"/>
    <w:rsid w:val="003C3E04"/>
    <w:rsid w:val="003C3E8F"/>
    <w:rsid w:val="003C3F33"/>
    <w:rsid w:val="003C404B"/>
    <w:rsid w:val="003C4442"/>
    <w:rsid w:val="003C44B8"/>
    <w:rsid w:val="003C4537"/>
    <w:rsid w:val="003C4AA4"/>
    <w:rsid w:val="003C4CD3"/>
    <w:rsid w:val="003C4CF4"/>
    <w:rsid w:val="003C4D31"/>
    <w:rsid w:val="003C4E0F"/>
    <w:rsid w:val="003C5048"/>
    <w:rsid w:val="003C5050"/>
    <w:rsid w:val="003C50B0"/>
    <w:rsid w:val="003C54FE"/>
    <w:rsid w:val="003C56F3"/>
    <w:rsid w:val="003C57EE"/>
    <w:rsid w:val="003C6079"/>
    <w:rsid w:val="003C6106"/>
    <w:rsid w:val="003C62F6"/>
    <w:rsid w:val="003C672A"/>
    <w:rsid w:val="003C6A5F"/>
    <w:rsid w:val="003C6BEE"/>
    <w:rsid w:val="003C74E1"/>
    <w:rsid w:val="003C7AD5"/>
    <w:rsid w:val="003C7CAD"/>
    <w:rsid w:val="003C7E99"/>
    <w:rsid w:val="003D0121"/>
    <w:rsid w:val="003D037C"/>
    <w:rsid w:val="003D09D4"/>
    <w:rsid w:val="003D0CC4"/>
    <w:rsid w:val="003D121C"/>
    <w:rsid w:val="003D14FB"/>
    <w:rsid w:val="003D15D7"/>
    <w:rsid w:val="003D177F"/>
    <w:rsid w:val="003D1B7A"/>
    <w:rsid w:val="003D1B9C"/>
    <w:rsid w:val="003D1C74"/>
    <w:rsid w:val="003D22AE"/>
    <w:rsid w:val="003D24D9"/>
    <w:rsid w:val="003D24F3"/>
    <w:rsid w:val="003D25AA"/>
    <w:rsid w:val="003D25D3"/>
    <w:rsid w:val="003D2600"/>
    <w:rsid w:val="003D2663"/>
    <w:rsid w:val="003D28D1"/>
    <w:rsid w:val="003D2C97"/>
    <w:rsid w:val="003D2CE2"/>
    <w:rsid w:val="003D2DE6"/>
    <w:rsid w:val="003D2E1F"/>
    <w:rsid w:val="003D2EDC"/>
    <w:rsid w:val="003D3323"/>
    <w:rsid w:val="003D335C"/>
    <w:rsid w:val="003D3835"/>
    <w:rsid w:val="003D3A27"/>
    <w:rsid w:val="003D3DE6"/>
    <w:rsid w:val="003D42ED"/>
    <w:rsid w:val="003D431D"/>
    <w:rsid w:val="003D4467"/>
    <w:rsid w:val="003D4A26"/>
    <w:rsid w:val="003D5114"/>
    <w:rsid w:val="003D5258"/>
    <w:rsid w:val="003D55AE"/>
    <w:rsid w:val="003D5704"/>
    <w:rsid w:val="003D58DA"/>
    <w:rsid w:val="003D598F"/>
    <w:rsid w:val="003D59C2"/>
    <w:rsid w:val="003D5A54"/>
    <w:rsid w:val="003D5C92"/>
    <w:rsid w:val="003D5F59"/>
    <w:rsid w:val="003D6720"/>
    <w:rsid w:val="003D678A"/>
    <w:rsid w:val="003D6C13"/>
    <w:rsid w:val="003D6EFF"/>
    <w:rsid w:val="003D74ED"/>
    <w:rsid w:val="003D7B26"/>
    <w:rsid w:val="003D7BA6"/>
    <w:rsid w:val="003D7D4A"/>
    <w:rsid w:val="003D7DC7"/>
    <w:rsid w:val="003D7E5B"/>
    <w:rsid w:val="003D7ED0"/>
    <w:rsid w:val="003D7FFE"/>
    <w:rsid w:val="003E001F"/>
    <w:rsid w:val="003E032F"/>
    <w:rsid w:val="003E0680"/>
    <w:rsid w:val="003E0867"/>
    <w:rsid w:val="003E0A05"/>
    <w:rsid w:val="003E0B8C"/>
    <w:rsid w:val="003E119E"/>
    <w:rsid w:val="003E128B"/>
    <w:rsid w:val="003E1312"/>
    <w:rsid w:val="003E17DC"/>
    <w:rsid w:val="003E1983"/>
    <w:rsid w:val="003E2102"/>
    <w:rsid w:val="003E2253"/>
    <w:rsid w:val="003E2337"/>
    <w:rsid w:val="003E23EF"/>
    <w:rsid w:val="003E242A"/>
    <w:rsid w:val="003E2473"/>
    <w:rsid w:val="003E24B9"/>
    <w:rsid w:val="003E24BC"/>
    <w:rsid w:val="003E280C"/>
    <w:rsid w:val="003E2934"/>
    <w:rsid w:val="003E2971"/>
    <w:rsid w:val="003E2DA1"/>
    <w:rsid w:val="003E342C"/>
    <w:rsid w:val="003E343B"/>
    <w:rsid w:val="003E423C"/>
    <w:rsid w:val="003E4275"/>
    <w:rsid w:val="003E4722"/>
    <w:rsid w:val="003E4904"/>
    <w:rsid w:val="003E4A8D"/>
    <w:rsid w:val="003E4BE9"/>
    <w:rsid w:val="003E4CA0"/>
    <w:rsid w:val="003E599B"/>
    <w:rsid w:val="003E5BB6"/>
    <w:rsid w:val="003E5C0C"/>
    <w:rsid w:val="003E5F40"/>
    <w:rsid w:val="003E6BFA"/>
    <w:rsid w:val="003E6DF9"/>
    <w:rsid w:val="003E6E11"/>
    <w:rsid w:val="003E6F61"/>
    <w:rsid w:val="003E6FC1"/>
    <w:rsid w:val="003E743B"/>
    <w:rsid w:val="003E7BE9"/>
    <w:rsid w:val="003F04B1"/>
    <w:rsid w:val="003F0A29"/>
    <w:rsid w:val="003F116D"/>
    <w:rsid w:val="003F1339"/>
    <w:rsid w:val="003F17C5"/>
    <w:rsid w:val="003F2409"/>
    <w:rsid w:val="003F288C"/>
    <w:rsid w:val="003F2AEB"/>
    <w:rsid w:val="003F2C00"/>
    <w:rsid w:val="003F31AC"/>
    <w:rsid w:val="003F3480"/>
    <w:rsid w:val="003F3862"/>
    <w:rsid w:val="003F3C3A"/>
    <w:rsid w:val="003F3DE0"/>
    <w:rsid w:val="003F3E90"/>
    <w:rsid w:val="003F3E91"/>
    <w:rsid w:val="003F3EDE"/>
    <w:rsid w:val="003F41FC"/>
    <w:rsid w:val="003F427A"/>
    <w:rsid w:val="003F42A1"/>
    <w:rsid w:val="003F43E4"/>
    <w:rsid w:val="003F46B9"/>
    <w:rsid w:val="003F472F"/>
    <w:rsid w:val="003F48E0"/>
    <w:rsid w:val="003F4C8D"/>
    <w:rsid w:val="003F4EAB"/>
    <w:rsid w:val="003F52E4"/>
    <w:rsid w:val="003F554A"/>
    <w:rsid w:val="003F5777"/>
    <w:rsid w:val="003F579A"/>
    <w:rsid w:val="003F58A9"/>
    <w:rsid w:val="003F59A8"/>
    <w:rsid w:val="003F59F2"/>
    <w:rsid w:val="003F5BD9"/>
    <w:rsid w:val="003F5CB0"/>
    <w:rsid w:val="003F62E3"/>
    <w:rsid w:val="003F62FC"/>
    <w:rsid w:val="003F65DC"/>
    <w:rsid w:val="003F6D9F"/>
    <w:rsid w:val="003F6F0C"/>
    <w:rsid w:val="003F6FF7"/>
    <w:rsid w:val="003F72BE"/>
    <w:rsid w:val="003F7A19"/>
    <w:rsid w:val="003F7AC2"/>
    <w:rsid w:val="003F7D33"/>
    <w:rsid w:val="003F7D62"/>
    <w:rsid w:val="003F7D71"/>
    <w:rsid w:val="003F7F53"/>
    <w:rsid w:val="00400022"/>
    <w:rsid w:val="004000B4"/>
    <w:rsid w:val="0040043A"/>
    <w:rsid w:val="00400621"/>
    <w:rsid w:val="004006B6"/>
    <w:rsid w:val="004007C0"/>
    <w:rsid w:val="00400A46"/>
    <w:rsid w:val="00400D83"/>
    <w:rsid w:val="00400E5A"/>
    <w:rsid w:val="00400F4C"/>
    <w:rsid w:val="004016F5"/>
    <w:rsid w:val="00401741"/>
    <w:rsid w:val="004017E5"/>
    <w:rsid w:val="0040180A"/>
    <w:rsid w:val="004018A5"/>
    <w:rsid w:val="00401B03"/>
    <w:rsid w:val="00401E20"/>
    <w:rsid w:val="00401EE8"/>
    <w:rsid w:val="00401F63"/>
    <w:rsid w:val="00402045"/>
    <w:rsid w:val="004020F4"/>
    <w:rsid w:val="00402153"/>
    <w:rsid w:val="00402307"/>
    <w:rsid w:val="004023B1"/>
    <w:rsid w:val="004023C9"/>
    <w:rsid w:val="004024D5"/>
    <w:rsid w:val="00402BFD"/>
    <w:rsid w:val="00402C1C"/>
    <w:rsid w:val="00402F7F"/>
    <w:rsid w:val="0040307F"/>
    <w:rsid w:val="0040353F"/>
    <w:rsid w:val="004035A8"/>
    <w:rsid w:val="004036A8"/>
    <w:rsid w:val="00403700"/>
    <w:rsid w:val="00403759"/>
    <w:rsid w:val="004039DC"/>
    <w:rsid w:val="00403BC7"/>
    <w:rsid w:val="004040D2"/>
    <w:rsid w:val="00404144"/>
    <w:rsid w:val="00404701"/>
    <w:rsid w:val="0040484E"/>
    <w:rsid w:val="004049E5"/>
    <w:rsid w:val="00404A40"/>
    <w:rsid w:val="00404DB8"/>
    <w:rsid w:val="00404DF1"/>
    <w:rsid w:val="004051CB"/>
    <w:rsid w:val="0040562E"/>
    <w:rsid w:val="00405856"/>
    <w:rsid w:val="004058ED"/>
    <w:rsid w:val="00405A75"/>
    <w:rsid w:val="00405C77"/>
    <w:rsid w:val="00405F69"/>
    <w:rsid w:val="004060CB"/>
    <w:rsid w:val="00406235"/>
    <w:rsid w:val="0040638C"/>
    <w:rsid w:val="00406628"/>
    <w:rsid w:val="004067EA"/>
    <w:rsid w:val="00406902"/>
    <w:rsid w:val="004069F8"/>
    <w:rsid w:val="00406AA7"/>
    <w:rsid w:val="00406D36"/>
    <w:rsid w:val="00406F11"/>
    <w:rsid w:val="00406FAD"/>
    <w:rsid w:val="00406FDB"/>
    <w:rsid w:val="004070B6"/>
    <w:rsid w:val="0040768B"/>
    <w:rsid w:val="00407720"/>
    <w:rsid w:val="004079AF"/>
    <w:rsid w:val="00407D2A"/>
    <w:rsid w:val="00407ECB"/>
    <w:rsid w:val="00407F05"/>
    <w:rsid w:val="00407F8E"/>
    <w:rsid w:val="00410248"/>
    <w:rsid w:val="00410859"/>
    <w:rsid w:val="00410CF0"/>
    <w:rsid w:val="00411350"/>
    <w:rsid w:val="004114E3"/>
    <w:rsid w:val="004115EB"/>
    <w:rsid w:val="004119FD"/>
    <w:rsid w:val="00411AD7"/>
    <w:rsid w:val="00412411"/>
    <w:rsid w:val="00412655"/>
    <w:rsid w:val="00412B7B"/>
    <w:rsid w:val="00412D67"/>
    <w:rsid w:val="00412FD2"/>
    <w:rsid w:val="004130C9"/>
    <w:rsid w:val="00413744"/>
    <w:rsid w:val="004137F1"/>
    <w:rsid w:val="00413976"/>
    <w:rsid w:val="00413BA7"/>
    <w:rsid w:val="00413BA8"/>
    <w:rsid w:val="00413D58"/>
    <w:rsid w:val="00413F64"/>
    <w:rsid w:val="004140EE"/>
    <w:rsid w:val="004142BB"/>
    <w:rsid w:val="00414327"/>
    <w:rsid w:val="0041438C"/>
    <w:rsid w:val="0041447D"/>
    <w:rsid w:val="004147C6"/>
    <w:rsid w:val="00414847"/>
    <w:rsid w:val="004148AD"/>
    <w:rsid w:val="00414946"/>
    <w:rsid w:val="004149E6"/>
    <w:rsid w:val="00414A97"/>
    <w:rsid w:val="00414CE6"/>
    <w:rsid w:val="00414D87"/>
    <w:rsid w:val="00414E51"/>
    <w:rsid w:val="00415323"/>
    <w:rsid w:val="00415546"/>
    <w:rsid w:val="004155A8"/>
    <w:rsid w:val="00415682"/>
    <w:rsid w:val="00415F52"/>
    <w:rsid w:val="00416055"/>
    <w:rsid w:val="0041620E"/>
    <w:rsid w:val="004162D0"/>
    <w:rsid w:val="004163B8"/>
    <w:rsid w:val="00416616"/>
    <w:rsid w:val="0041679A"/>
    <w:rsid w:val="0041682A"/>
    <w:rsid w:val="00416AF6"/>
    <w:rsid w:val="00416FEB"/>
    <w:rsid w:val="004171A1"/>
    <w:rsid w:val="00417238"/>
    <w:rsid w:val="004173DE"/>
    <w:rsid w:val="00417555"/>
    <w:rsid w:val="004177F8"/>
    <w:rsid w:val="00417D39"/>
    <w:rsid w:val="00417D98"/>
    <w:rsid w:val="0042008D"/>
    <w:rsid w:val="004204FC"/>
    <w:rsid w:val="004205E7"/>
    <w:rsid w:val="004206E6"/>
    <w:rsid w:val="0042085D"/>
    <w:rsid w:val="004208D5"/>
    <w:rsid w:val="00420989"/>
    <w:rsid w:val="00420C73"/>
    <w:rsid w:val="004210F2"/>
    <w:rsid w:val="0042154D"/>
    <w:rsid w:val="00421557"/>
    <w:rsid w:val="004218D5"/>
    <w:rsid w:val="00421C29"/>
    <w:rsid w:val="00421E2F"/>
    <w:rsid w:val="00421F78"/>
    <w:rsid w:val="00421FE1"/>
    <w:rsid w:val="004222A2"/>
    <w:rsid w:val="0042240A"/>
    <w:rsid w:val="004227E0"/>
    <w:rsid w:val="004228CA"/>
    <w:rsid w:val="00422A17"/>
    <w:rsid w:val="00422A4A"/>
    <w:rsid w:val="0042334E"/>
    <w:rsid w:val="00423365"/>
    <w:rsid w:val="0042343D"/>
    <w:rsid w:val="00423721"/>
    <w:rsid w:val="00423C2D"/>
    <w:rsid w:val="00423C4E"/>
    <w:rsid w:val="00423F34"/>
    <w:rsid w:val="004241E4"/>
    <w:rsid w:val="00424211"/>
    <w:rsid w:val="0042421A"/>
    <w:rsid w:val="0042429F"/>
    <w:rsid w:val="00424352"/>
    <w:rsid w:val="00424848"/>
    <w:rsid w:val="00424990"/>
    <w:rsid w:val="00424A9B"/>
    <w:rsid w:val="00424DAA"/>
    <w:rsid w:val="00425B71"/>
    <w:rsid w:val="00425BF0"/>
    <w:rsid w:val="00425C58"/>
    <w:rsid w:val="00425E1F"/>
    <w:rsid w:val="004260FD"/>
    <w:rsid w:val="0042650E"/>
    <w:rsid w:val="00426772"/>
    <w:rsid w:val="00426A2D"/>
    <w:rsid w:val="00426BE0"/>
    <w:rsid w:val="00426BEC"/>
    <w:rsid w:val="00426E47"/>
    <w:rsid w:val="00426F84"/>
    <w:rsid w:val="0042709A"/>
    <w:rsid w:val="004271AE"/>
    <w:rsid w:val="004271E9"/>
    <w:rsid w:val="00427A5B"/>
    <w:rsid w:val="00427E61"/>
    <w:rsid w:val="00427FF9"/>
    <w:rsid w:val="00430137"/>
    <w:rsid w:val="0043049E"/>
    <w:rsid w:val="00430C7A"/>
    <w:rsid w:val="00430F96"/>
    <w:rsid w:val="004310A7"/>
    <w:rsid w:val="0043185B"/>
    <w:rsid w:val="004321BE"/>
    <w:rsid w:val="00432306"/>
    <w:rsid w:val="004326A0"/>
    <w:rsid w:val="00432717"/>
    <w:rsid w:val="004327EB"/>
    <w:rsid w:val="00432AA8"/>
    <w:rsid w:val="00432B95"/>
    <w:rsid w:val="00432C45"/>
    <w:rsid w:val="00432CC3"/>
    <w:rsid w:val="0043305A"/>
    <w:rsid w:val="00433327"/>
    <w:rsid w:val="00433510"/>
    <w:rsid w:val="00433B49"/>
    <w:rsid w:val="00433DE4"/>
    <w:rsid w:val="00433EED"/>
    <w:rsid w:val="0043408A"/>
    <w:rsid w:val="004340F7"/>
    <w:rsid w:val="004341DB"/>
    <w:rsid w:val="0043473A"/>
    <w:rsid w:val="004347B4"/>
    <w:rsid w:val="00434EAA"/>
    <w:rsid w:val="0043549E"/>
    <w:rsid w:val="00435614"/>
    <w:rsid w:val="004358A6"/>
    <w:rsid w:val="004359D7"/>
    <w:rsid w:val="00435A57"/>
    <w:rsid w:val="00435B27"/>
    <w:rsid w:val="004361C9"/>
    <w:rsid w:val="004362BF"/>
    <w:rsid w:val="004362E1"/>
    <w:rsid w:val="00436388"/>
    <w:rsid w:val="00436A3B"/>
    <w:rsid w:val="00437407"/>
    <w:rsid w:val="00437563"/>
    <w:rsid w:val="004375F4"/>
    <w:rsid w:val="0043781B"/>
    <w:rsid w:val="004378FF"/>
    <w:rsid w:val="00437B58"/>
    <w:rsid w:val="00437B65"/>
    <w:rsid w:val="00437BFF"/>
    <w:rsid w:val="00437CDF"/>
    <w:rsid w:val="00437E3D"/>
    <w:rsid w:val="00437F0F"/>
    <w:rsid w:val="00440349"/>
    <w:rsid w:val="004407D8"/>
    <w:rsid w:val="0044081C"/>
    <w:rsid w:val="00440A4D"/>
    <w:rsid w:val="00440D57"/>
    <w:rsid w:val="00440F73"/>
    <w:rsid w:val="00441382"/>
    <w:rsid w:val="0044153F"/>
    <w:rsid w:val="0044154E"/>
    <w:rsid w:val="00441556"/>
    <w:rsid w:val="004417E4"/>
    <w:rsid w:val="00441961"/>
    <w:rsid w:val="00441A9F"/>
    <w:rsid w:val="00441FAD"/>
    <w:rsid w:val="0044271C"/>
    <w:rsid w:val="004429D4"/>
    <w:rsid w:val="00442B89"/>
    <w:rsid w:val="00442B8D"/>
    <w:rsid w:val="00442C03"/>
    <w:rsid w:val="00442D11"/>
    <w:rsid w:val="00443065"/>
    <w:rsid w:val="0044307E"/>
    <w:rsid w:val="00443095"/>
    <w:rsid w:val="004431A6"/>
    <w:rsid w:val="004431D4"/>
    <w:rsid w:val="00443395"/>
    <w:rsid w:val="004433E8"/>
    <w:rsid w:val="00443751"/>
    <w:rsid w:val="00443923"/>
    <w:rsid w:val="00443962"/>
    <w:rsid w:val="00443DEF"/>
    <w:rsid w:val="00444068"/>
    <w:rsid w:val="00444333"/>
    <w:rsid w:val="00444428"/>
    <w:rsid w:val="00444577"/>
    <w:rsid w:val="00444A59"/>
    <w:rsid w:val="00444FAF"/>
    <w:rsid w:val="00444FC8"/>
    <w:rsid w:val="00445056"/>
    <w:rsid w:val="0044507C"/>
    <w:rsid w:val="00445311"/>
    <w:rsid w:val="004457A0"/>
    <w:rsid w:val="004457A2"/>
    <w:rsid w:val="00445AD2"/>
    <w:rsid w:val="00445EDB"/>
    <w:rsid w:val="00445EF0"/>
    <w:rsid w:val="00446619"/>
    <w:rsid w:val="00446753"/>
    <w:rsid w:val="0044676C"/>
    <w:rsid w:val="00446881"/>
    <w:rsid w:val="004468D0"/>
    <w:rsid w:val="00446C63"/>
    <w:rsid w:val="00446E59"/>
    <w:rsid w:val="00446FA7"/>
    <w:rsid w:val="00446FAC"/>
    <w:rsid w:val="004470A0"/>
    <w:rsid w:val="00447122"/>
    <w:rsid w:val="0044725A"/>
    <w:rsid w:val="004472EE"/>
    <w:rsid w:val="004477FC"/>
    <w:rsid w:val="004479EA"/>
    <w:rsid w:val="00447E36"/>
    <w:rsid w:val="004504B4"/>
    <w:rsid w:val="00450743"/>
    <w:rsid w:val="00450A0A"/>
    <w:rsid w:val="00450BA1"/>
    <w:rsid w:val="00450BA5"/>
    <w:rsid w:val="004513C4"/>
    <w:rsid w:val="00451455"/>
    <w:rsid w:val="004515EC"/>
    <w:rsid w:val="00451990"/>
    <w:rsid w:val="004519DF"/>
    <w:rsid w:val="00451E06"/>
    <w:rsid w:val="00451E3C"/>
    <w:rsid w:val="0045211F"/>
    <w:rsid w:val="004521E5"/>
    <w:rsid w:val="00452758"/>
    <w:rsid w:val="00453066"/>
    <w:rsid w:val="00453298"/>
    <w:rsid w:val="0045344C"/>
    <w:rsid w:val="00453454"/>
    <w:rsid w:val="004539F9"/>
    <w:rsid w:val="00453D61"/>
    <w:rsid w:val="00453D8D"/>
    <w:rsid w:val="00453F36"/>
    <w:rsid w:val="00454248"/>
    <w:rsid w:val="00454298"/>
    <w:rsid w:val="004542A4"/>
    <w:rsid w:val="00454453"/>
    <w:rsid w:val="0045455D"/>
    <w:rsid w:val="0045497D"/>
    <w:rsid w:val="00454E47"/>
    <w:rsid w:val="00454E6D"/>
    <w:rsid w:val="004551F2"/>
    <w:rsid w:val="004552F4"/>
    <w:rsid w:val="0045536C"/>
    <w:rsid w:val="00455759"/>
    <w:rsid w:val="00455B41"/>
    <w:rsid w:val="00455DB5"/>
    <w:rsid w:val="0045620F"/>
    <w:rsid w:val="004563D6"/>
    <w:rsid w:val="004564D0"/>
    <w:rsid w:val="00456701"/>
    <w:rsid w:val="004568F7"/>
    <w:rsid w:val="00456987"/>
    <w:rsid w:val="00456EC9"/>
    <w:rsid w:val="00457125"/>
    <w:rsid w:val="00457168"/>
    <w:rsid w:val="00457440"/>
    <w:rsid w:val="004575C8"/>
    <w:rsid w:val="00457C3F"/>
    <w:rsid w:val="00457EBE"/>
    <w:rsid w:val="00460445"/>
    <w:rsid w:val="00460654"/>
    <w:rsid w:val="00460B51"/>
    <w:rsid w:val="00461100"/>
    <w:rsid w:val="004611E9"/>
    <w:rsid w:val="0046188E"/>
    <w:rsid w:val="00461C32"/>
    <w:rsid w:val="00462282"/>
    <w:rsid w:val="004624D2"/>
    <w:rsid w:val="00462507"/>
    <w:rsid w:val="0046250D"/>
    <w:rsid w:val="00462904"/>
    <w:rsid w:val="00462970"/>
    <w:rsid w:val="00462B61"/>
    <w:rsid w:val="00462CF4"/>
    <w:rsid w:val="00463007"/>
    <w:rsid w:val="00463033"/>
    <w:rsid w:val="004632EB"/>
    <w:rsid w:val="004637E5"/>
    <w:rsid w:val="00463C10"/>
    <w:rsid w:val="00463DDD"/>
    <w:rsid w:val="00463EBC"/>
    <w:rsid w:val="00463F77"/>
    <w:rsid w:val="00464086"/>
    <w:rsid w:val="004642F9"/>
    <w:rsid w:val="004646C1"/>
    <w:rsid w:val="00464782"/>
    <w:rsid w:val="00464B34"/>
    <w:rsid w:val="00465027"/>
    <w:rsid w:val="004651F6"/>
    <w:rsid w:val="004656E1"/>
    <w:rsid w:val="004657BC"/>
    <w:rsid w:val="00465A4C"/>
    <w:rsid w:val="00465E13"/>
    <w:rsid w:val="004661E6"/>
    <w:rsid w:val="0046632E"/>
    <w:rsid w:val="0046637A"/>
    <w:rsid w:val="004663DB"/>
    <w:rsid w:val="004664A8"/>
    <w:rsid w:val="00466589"/>
    <w:rsid w:val="00466A5B"/>
    <w:rsid w:val="00466BF4"/>
    <w:rsid w:val="00466D26"/>
    <w:rsid w:val="00467048"/>
    <w:rsid w:val="0046729E"/>
    <w:rsid w:val="0046760D"/>
    <w:rsid w:val="00467614"/>
    <w:rsid w:val="0046786A"/>
    <w:rsid w:val="00467BC6"/>
    <w:rsid w:val="00467C46"/>
    <w:rsid w:val="00470E51"/>
    <w:rsid w:val="0047101A"/>
    <w:rsid w:val="00471204"/>
    <w:rsid w:val="00471212"/>
    <w:rsid w:val="004712D1"/>
    <w:rsid w:val="004715AD"/>
    <w:rsid w:val="004716E1"/>
    <w:rsid w:val="0047173E"/>
    <w:rsid w:val="004717EA"/>
    <w:rsid w:val="00471925"/>
    <w:rsid w:val="00471B7A"/>
    <w:rsid w:val="00471DA5"/>
    <w:rsid w:val="00471DE8"/>
    <w:rsid w:val="00471E5A"/>
    <w:rsid w:val="004724BF"/>
    <w:rsid w:val="0047259F"/>
    <w:rsid w:val="004727A8"/>
    <w:rsid w:val="00472FE6"/>
    <w:rsid w:val="00473117"/>
    <w:rsid w:val="004731D3"/>
    <w:rsid w:val="004731DA"/>
    <w:rsid w:val="004731F2"/>
    <w:rsid w:val="004733A7"/>
    <w:rsid w:val="004733E7"/>
    <w:rsid w:val="00473452"/>
    <w:rsid w:val="004736A8"/>
    <w:rsid w:val="00473732"/>
    <w:rsid w:val="00473826"/>
    <w:rsid w:val="00473CE9"/>
    <w:rsid w:val="0047413D"/>
    <w:rsid w:val="004747C9"/>
    <w:rsid w:val="00474903"/>
    <w:rsid w:val="00474AEF"/>
    <w:rsid w:val="00474B36"/>
    <w:rsid w:val="00474C2F"/>
    <w:rsid w:val="00474C60"/>
    <w:rsid w:val="00474D59"/>
    <w:rsid w:val="00474FB2"/>
    <w:rsid w:val="004750B1"/>
    <w:rsid w:val="004757AB"/>
    <w:rsid w:val="00475876"/>
    <w:rsid w:val="00475DE9"/>
    <w:rsid w:val="00475FA6"/>
    <w:rsid w:val="0047605A"/>
    <w:rsid w:val="004761A0"/>
    <w:rsid w:val="004761F6"/>
    <w:rsid w:val="004762D3"/>
    <w:rsid w:val="004767C0"/>
    <w:rsid w:val="0047687C"/>
    <w:rsid w:val="004768C8"/>
    <w:rsid w:val="004768D9"/>
    <w:rsid w:val="00476AA8"/>
    <w:rsid w:val="0047715E"/>
    <w:rsid w:val="00477268"/>
    <w:rsid w:val="00477299"/>
    <w:rsid w:val="004772E5"/>
    <w:rsid w:val="00477AFC"/>
    <w:rsid w:val="00477C0F"/>
    <w:rsid w:val="00477F59"/>
    <w:rsid w:val="0048061C"/>
    <w:rsid w:val="00480B21"/>
    <w:rsid w:val="00480CBD"/>
    <w:rsid w:val="00480E51"/>
    <w:rsid w:val="0048140E"/>
    <w:rsid w:val="00481851"/>
    <w:rsid w:val="00481C9D"/>
    <w:rsid w:val="00481D86"/>
    <w:rsid w:val="00481F7A"/>
    <w:rsid w:val="0048222E"/>
    <w:rsid w:val="00482488"/>
    <w:rsid w:val="00482548"/>
    <w:rsid w:val="004825F2"/>
    <w:rsid w:val="00482988"/>
    <w:rsid w:val="00482A00"/>
    <w:rsid w:val="00482D28"/>
    <w:rsid w:val="00482DB9"/>
    <w:rsid w:val="0048319B"/>
    <w:rsid w:val="004835CB"/>
    <w:rsid w:val="00483811"/>
    <w:rsid w:val="004838BB"/>
    <w:rsid w:val="00483B49"/>
    <w:rsid w:val="004840A9"/>
    <w:rsid w:val="004841A0"/>
    <w:rsid w:val="00484237"/>
    <w:rsid w:val="004842A7"/>
    <w:rsid w:val="0048435D"/>
    <w:rsid w:val="00484750"/>
    <w:rsid w:val="0048525D"/>
    <w:rsid w:val="00485302"/>
    <w:rsid w:val="0048540C"/>
    <w:rsid w:val="0048550A"/>
    <w:rsid w:val="0048556C"/>
    <w:rsid w:val="00485635"/>
    <w:rsid w:val="00485798"/>
    <w:rsid w:val="00485977"/>
    <w:rsid w:val="00486206"/>
    <w:rsid w:val="004864AE"/>
    <w:rsid w:val="00486D02"/>
    <w:rsid w:val="0048717D"/>
    <w:rsid w:val="00487212"/>
    <w:rsid w:val="00487520"/>
    <w:rsid w:val="00487FEE"/>
    <w:rsid w:val="00490171"/>
    <w:rsid w:val="004902CB"/>
    <w:rsid w:val="00490465"/>
    <w:rsid w:val="00490530"/>
    <w:rsid w:val="004906F0"/>
    <w:rsid w:val="00490958"/>
    <w:rsid w:val="00490985"/>
    <w:rsid w:val="00490CC7"/>
    <w:rsid w:val="00490E71"/>
    <w:rsid w:val="00490E85"/>
    <w:rsid w:val="00491008"/>
    <w:rsid w:val="004913B7"/>
    <w:rsid w:val="004915A4"/>
    <w:rsid w:val="00491662"/>
    <w:rsid w:val="00491815"/>
    <w:rsid w:val="00491B8D"/>
    <w:rsid w:val="00491C47"/>
    <w:rsid w:val="00491E39"/>
    <w:rsid w:val="00492026"/>
    <w:rsid w:val="004921E5"/>
    <w:rsid w:val="0049231E"/>
    <w:rsid w:val="004923B3"/>
    <w:rsid w:val="004923D9"/>
    <w:rsid w:val="00492467"/>
    <w:rsid w:val="004927CB"/>
    <w:rsid w:val="004927F7"/>
    <w:rsid w:val="004929EA"/>
    <w:rsid w:val="00492B3B"/>
    <w:rsid w:val="00492BF1"/>
    <w:rsid w:val="004930E9"/>
    <w:rsid w:val="004931FF"/>
    <w:rsid w:val="004933D4"/>
    <w:rsid w:val="00493462"/>
    <w:rsid w:val="004934C3"/>
    <w:rsid w:val="00493914"/>
    <w:rsid w:val="0049397A"/>
    <w:rsid w:val="00493F64"/>
    <w:rsid w:val="00493FAA"/>
    <w:rsid w:val="0049476E"/>
    <w:rsid w:val="00494831"/>
    <w:rsid w:val="0049496F"/>
    <w:rsid w:val="00494A45"/>
    <w:rsid w:val="00494A67"/>
    <w:rsid w:val="00494AE1"/>
    <w:rsid w:val="00494FA3"/>
    <w:rsid w:val="00495144"/>
    <w:rsid w:val="004951EF"/>
    <w:rsid w:val="004956B4"/>
    <w:rsid w:val="0049598F"/>
    <w:rsid w:val="00495999"/>
    <w:rsid w:val="00495B90"/>
    <w:rsid w:val="00496325"/>
    <w:rsid w:val="00496379"/>
    <w:rsid w:val="00496496"/>
    <w:rsid w:val="004964DB"/>
    <w:rsid w:val="004966E3"/>
    <w:rsid w:val="0049688C"/>
    <w:rsid w:val="00496C90"/>
    <w:rsid w:val="00496DCF"/>
    <w:rsid w:val="00496E69"/>
    <w:rsid w:val="004973BB"/>
    <w:rsid w:val="00497598"/>
    <w:rsid w:val="0049784A"/>
    <w:rsid w:val="00497BCC"/>
    <w:rsid w:val="00497EFF"/>
    <w:rsid w:val="004A0063"/>
    <w:rsid w:val="004A0221"/>
    <w:rsid w:val="004A0498"/>
    <w:rsid w:val="004A0788"/>
    <w:rsid w:val="004A0960"/>
    <w:rsid w:val="004A0CB2"/>
    <w:rsid w:val="004A1142"/>
    <w:rsid w:val="004A124E"/>
    <w:rsid w:val="004A16F4"/>
    <w:rsid w:val="004A1C53"/>
    <w:rsid w:val="004A1E16"/>
    <w:rsid w:val="004A211F"/>
    <w:rsid w:val="004A2800"/>
    <w:rsid w:val="004A2CEA"/>
    <w:rsid w:val="004A2CFB"/>
    <w:rsid w:val="004A2D11"/>
    <w:rsid w:val="004A2DFA"/>
    <w:rsid w:val="004A3238"/>
    <w:rsid w:val="004A334A"/>
    <w:rsid w:val="004A3613"/>
    <w:rsid w:val="004A38A5"/>
    <w:rsid w:val="004A38D2"/>
    <w:rsid w:val="004A3B8B"/>
    <w:rsid w:val="004A402F"/>
    <w:rsid w:val="004A4055"/>
    <w:rsid w:val="004A4137"/>
    <w:rsid w:val="004A4216"/>
    <w:rsid w:val="004A4283"/>
    <w:rsid w:val="004A4701"/>
    <w:rsid w:val="004A48CA"/>
    <w:rsid w:val="004A4E93"/>
    <w:rsid w:val="004A51A4"/>
    <w:rsid w:val="004A55EA"/>
    <w:rsid w:val="004A5996"/>
    <w:rsid w:val="004A5F35"/>
    <w:rsid w:val="004A6475"/>
    <w:rsid w:val="004A6A7C"/>
    <w:rsid w:val="004A6A7D"/>
    <w:rsid w:val="004A6C8E"/>
    <w:rsid w:val="004A70C6"/>
    <w:rsid w:val="004A7102"/>
    <w:rsid w:val="004A722F"/>
    <w:rsid w:val="004A75DC"/>
    <w:rsid w:val="004A7ADD"/>
    <w:rsid w:val="004A7B33"/>
    <w:rsid w:val="004A7CF5"/>
    <w:rsid w:val="004B0614"/>
    <w:rsid w:val="004B0A72"/>
    <w:rsid w:val="004B0D39"/>
    <w:rsid w:val="004B0D87"/>
    <w:rsid w:val="004B0E60"/>
    <w:rsid w:val="004B13B4"/>
    <w:rsid w:val="004B1534"/>
    <w:rsid w:val="004B15E6"/>
    <w:rsid w:val="004B1669"/>
    <w:rsid w:val="004B16ED"/>
    <w:rsid w:val="004B1707"/>
    <w:rsid w:val="004B1918"/>
    <w:rsid w:val="004B1F5B"/>
    <w:rsid w:val="004B2174"/>
    <w:rsid w:val="004B2469"/>
    <w:rsid w:val="004B2492"/>
    <w:rsid w:val="004B2684"/>
    <w:rsid w:val="004B27AB"/>
    <w:rsid w:val="004B2941"/>
    <w:rsid w:val="004B2F09"/>
    <w:rsid w:val="004B3222"/>
    <w:rsid w:val="004B3852"/>
    <w:rsid w:val="004B3C3F"/>
    <w:rsid w:val="004B4037"/>
    <w:rsid w:val="004B4279"/>
    <w:rsid w:val="004B42F7"/>
    <w:rsid w:val="004B4315"/>
    <w:rsid w:val="004B439F"/>
    <w:rsid w:val="004B4514"/>
    <w:rsid w:val="004B45E6"/>
    <w:rsid w:val="004B47EB"/>
    <w:rsid w:val="004B47FD"/>
    <w:rsid w:val="004B49D4"/>
    <w:rsid w:val="004B4CDF"/>
    <w:rsid w:val="004B5093"/>
    <w:rsid w:val="004B51D5"/>
    <w:rsid w:val="004B531B"/>
    <w:rsid w:val="004B5591"/>
    <w:rsid w:val="004B5751"/>
    <w:rsid w:val="004B57DB"/>
    <w:rsid w:val="004B591B"/>
    <w:rsid w:val="004B5BAA"/>
    <w:rsid w:val="004B5D80"/>
    <w:rsid w:val="004B5EEB"/>
    <w:rsid w:val="004B5F87"/>
    <w:rsid w:val="004B608B"/>
    <w:rsid w:val="004B619B"/>
    <w:rsid w:val="004B6293"/>
    <w:rsid w:val="004B64CB"/>
    <w:rsid w:val="004B6F65"/>
    <w:rsid w:val="004B789B"/>
    <w:rsid w:val="004B78C9"/>
    <w:rsid w:val="004B7991"/>
    <w:rsid w:val="004B79B3"/>
    <w:rsid w:val="004B7D90"/>
    <w:rsid w:val="004C00FF"/>
    <w:rsid w:val="004C0564"/>
    <w:rsid w:val="004C05D1"/>
    <w:rsid w:val="004C05F5"/>
    <w:rsid w:val="004C0685"/>
    <w:rsid w:val="004C0E21"/>
    <w:rsid w:val="004C10CA"/>
    <w:rsid w:val="004C1499"/>
    <w:rsid w:val="004C158E"/>
    <w:rsid w:val="004C15FF"/>
    <w:rsid w:val="004C1F0B"/>
    <w:rsid w:val="004C211D"/>
    <w:rsid w:val="004C2137"/>
    <w:rsid w:val="004C23DE"/>
    <w:rsid w:val="004C2EC5"/>
    <w:rsid w:val="004C2FCB"/>
    <w:rsid w:val="004C3165"/>
    <w:rsid w:val="004C34AF"/>
    <w:rsid w:val="004C3568"/>
    <w:rsid w:val="004C3953"/>
    <w:rsid w:val="004C3EE2"/>
    <w:rsid w:val="004C4326"/>
    <w:rsid w:val="004C43A9"/>
    <w:rsid w:val="004C4674"/>
    <w:rsid w:val="004C47EF"/>
    <w:rsid w:val="004C4ACC"/>
    <w:rsid w:val="004C4C49"/>
    <w:rsid w:val="004C514A"/>
    <w:rsid w:val="004C51CE"/>
    <w:rsid w:val="004C53E3"/>
    <w:rsid w:val="004C5418"/>
    <w:rsid w:val="004C5441"/>
    <w:rsid w:val="004C54A2"/>
    <w:rsid w:val="004C564E"/>
    <w:rsid w:val="004C5705"/>
    <w:rsid w:val="004C5A6C"/>
    <w:rsid w:val="004C5AC2"/>
    <w:rsid w:val="004C5C9E"/>
    <w:rsid w:val="004C5D1A"/>
    <w:rsid w:val="004C5E3E"/>
    <w:rsid w:val="004C5EA0"/>
    <w:rsid w:val="004C65E6"/>
    <w:rsid w:val="004C67AB"/>
    <w:rsid w:val="004C6EF8"/>
    <w:rsid w:val="004C6FB0"/>
    <w:rsid w:val="004C7562"/>
    <w:rsid w:val="004C7601"/>
    <w:rsid w:val="004C7876"/>
    <w:rsid w:val="004C7E16"/>
    <w:rsid w:val="004C7EF8"/>
    <w:rsid w:val="004D018E"/>
    <w:rsid w:val="004D0200"/>
    <w:rsid w:val="004D06D3"/>
    <w:rsid w:val="004D0BDE"/>
    <w:rsid w:val="004D1564"/>
    <w:rsid w:val="004D1628"/>
    <w:rsid w:val="004D191C"/>
    <w:rsid w:val="004D1C1B"/>
    <w:rsid w:val="004D2117"/>
    <w:rsid w:val="004D24A1"/>
    <w:rsid w:val="004D27C4"/>
    <w:rsid w:val="004D2803"/>
    <w:rsid w:val="004D28B4"/>
    <w:rsid w:val="004D2B31"/>
    <w:rsid w:val="004D323D"/>
    <w:rsid w:val="004D3279"/>
    <w:rsid w:val="004D34C2"/>
    <w:rsid w:val="004D35D8"/>
    <w:rsid w:val="004D35FF"/>
    <w:rsid w:val="004D3B30"/>
    <w:rsid w:val="004D3CF2"/>
    <w:rsid w:val="004D3E8C"/>
    <w:rsid w:val="004D3F0C"/>
    <w:rsid w:val="004D4012"/>
    <w:rsid w:val="004D424D"/>
    <w:rsid w:val="004D42B5"/>
    <w:rsid w:val="004D44EA"/>
    <w:rsid w:val="004D45D4"/>
    <w:rsid w:val="004D4C1D"/>
    <w:rsid w:val="004D4CD7"/>
    <w:rsid w:val="004D5169"/>
    <w:rsid w:val="004D52A4"/>
    <w:rsid w:val="004D54A9"/>
    <w:rsid w:val="004D59C0"/>
    <w:rsid w:val="004D5C5F"/>
    <w:rsid w:val="004D5DC2"/>
    <w:rsid w:val="004D5F16"/>
    <w:rsid w:val="004D64B5"/>
    <w:rsid w:val="004D6668"/>
    <w:rsid w:val="004D67B9"/>
    <w:rsid w:val="004D6AA4"/>
    <w:rsid w:val="004D6D71"/>
    <w:rsid w:val="004D6F95"/>
    <w:rsid w:val="004D72FA"/>
    <w:rsid w:val="004D7470"/>
    <w:rsid w:val="004D7645"/>
    <w:rsid w:val="004D7751"/>
    <w:rsid w:val="004D78B4"/>
    <w:rsid w:val="004D7CBB"/>
    <w:rsid w:val="004E0138"/>
    <w:rsid w:val="004E0188"/>
    <w:rsid w:val="004E03DC"/>
    <w:rsid w:val="004E04F7"/>
    <w:rsid w:val="004E0824"/>
    <w:rsid w:val="004E0F55"/>
    <w:rsid w:val="004E10A1"/>
    <w:rsid w:val="004E10B2"/>
    <w:rsid w:val="004E16B7"/>
    <w:rsid w:val="004E1B90"/>
    <w:rsid w:val="004E1BCE"/>
    <w:rsid w:val="004E1BDF"/>
    <w:rsid w:val="004E1C62"/>
    <w:rsid w:val="004E1D02"/>
    <w:rsid w:val="004E1EE7"/>
    <w:rsid w:val="004E249F"/>
    <w:rsid w:val="004E256E"/>
    <w:rsid w:val="004E27FA"/>
    <w:rsid w:val="004E299A"/>
    <w:rsid w:val="004E2A67"/>
    <w:rsid w:val="004E2E02"/>
    <w:rsid w:val="004E302F"/>
    <w:rsid w:val="004E318E"/>
    <w:rsid w:val="004E35FA"/>
    <w:rsid w:val="004E3833"/>
    <w:rsid w:val="004E3874"/>
    <w:rsid w:val="004E3BFD"/>
    <w:rsid w:val="004E3D6A"/>
    <w:rsid w:val="004E40F6"/>
    <w:rsid w:val="004E43C8"/>
    <w:rsid w:val="004E45F2"/>
    <w:rsid w:val="004E468A"/>
    <w:rsid w:val="004E4AE8"/>
    <w:rsid w:val="004E4B54"/>
    <w:rsid w:val="004E4DCE"/>
    <w:rsid w:val="004E5278"/>
    <w:rsid w:val="004E5447"/>
    <w:rsid w:val="004E554E"/>
    <w:rsid w:val="004E57DF"/>
    <w:rsid w:val="004E5950"/>
    <w:rsid w:val="004E5DC5"/>
    <w:rsid w:val="004E6560"/>
    <w:rsid w:val="004E65D8"/>
    <w:rsid w:val="004E6863"/>
    <w:rsid w:val="004E6C62"/>
    <w:rsid w:val="004E6DDF"/>
    <w:rsid w:val="004E70A6"/>
    <w:rsid w:val="004E71A5"/>
    <w:rsid w:val="004E74CA"/>
    <w:rsid w:val="004E764B"/>
    <w:rsid w:val="004E79F1"/>
    <w:rsid w:val="004E7D1E"/>
    <w:rsid w:val="004F0080"/>
    <w:rsid w:val="004F00FE"/>
    <w:rsid w:val="004F085F"/>
    <w:rsid w:val="004F0BA4"/>
    <w:rsid w:val="004F1417"/>
    <w:rsid w:val="004F1428"/>
    <w:rsid w:val="004F234D"/>
    <w:rsid w:val="004F258D"/>
    <w:rsid w:val="004F26F9"/>
    <w:rsid w:val="004F2A65"/>
    <w:rsid w:val="004F3081"/>
    <w:rsid w:val="004F30CE"/>
    <w:rsid w:val="004F324E"/>
    <w:rsid w:val="004F356C"/>
    <w:rsid w:val="004F35B6"/>
    <w:rsid w:val="004F379A"/>
    <w:rsid w:val="004F3A98"/>
    <w:rsid w:val="004F3A9C"/>
    <w:rsid w:val="004F3D2C"/>
    <w:rsid w:val="004F4002"/>
    <w:rsid w:val="004F4656"/>
    <w:rsid w:val="004F471B"/>
    <w:rsid w:val="004F4914"/>
    <w:rsid w:val="004F4A89"/>
    <w:rsid w:val="004F4E72"/>
    <w:rsid w:val="004F5015"/>
    <w:rsid w:val="004F5312"/>
    <w:rsid w:val="004F53D1"/>
    <w:rsid w:val="004F53FD"/>
    <w:rsid w:val="004F5AE6"/>
    <w:rsid w:val="004F5AFC"/>
    <w:rsid w:val="004F5B12"/>
    <w:rsid w:val="004F5C05"/>
    <w:rsid w:val="004F6124"/>
    <w:rsid w:val="004F6325"/>
    <w:rsid w:val="004F6443"/>
    <w:rsid w:val="004F65CE"/>
    <w:rsid w:val="004F694C"/>
    <w:rsid w:val="004F6BDE"/>
    <w:rsid w:val="004F776B"/>
    <w:rsid w:val="004F7854"/>
    <w:rsid w:val="004F7A96"/>
    <w:rsid w:val="004F7C63"/>
    <w:rsid w:val="00500128"/>
    <w:rsid w:val="005003AF"/>
    <w:rsid w:val="005005A9"/>
    <w:rsid w:val="005009DA"/>
    <w:rsid w:val="005011E1"/>
    <w:rsid w:val="0050123E"/>
    <w:rsid w:val="00501A2B"/>
    <w:rsid w:val="00501CB6"/>
    <w:rsid w:val="00501CC0"/>
    <w:rsid w:val="00501F35"/>
    <w:rsid w:val="0050227C"/>
    <w:rsid w:val="0050259D"/>
    <w:rsid w:val="005026A6"/>
    <w:rsid w:val="0050295D"/>
    <w:rsid w:val="00502C9F"/>
    <w:rsid w:val="00502D58"/>
    <w:rsid w:val="005031D0"/>
    <w:rsid w:val="0050324A"/>
    <w:rsid w:val="0050332C"/>
    <w:rsid w:val="005034DF"/>
    <w:rsid w:val="005039F8"/>
    <w:rsid w:val="00503A5B"/>
    <w:rsid w:val="00503B89"/>
    <w:rsid w:val="00503BA0"/>
    <w:rsid w:val="00503C4C"/>
    <w:rsid w:val="00503C4D"/>
    <w:rsid w:val="00503C92"/>
    <w:rsid w:val="00503FBF"/>
    <w:rsid w:val="00504123"/>
    <w:rsid w:val="005049A1"/>
    <w:rsid w:val="00505551"/>
    <w:rsid w:val="00505618"/>
    <w:rsid w:val="00505681"/>
    <w:rsid w:val="005056E9"/>
    <w:rsid w:val="00505726"/>
    <w:rsid w:val="00505930"/>
    <w:rsid w:val="00505934"/>
    <w:rsid w:val="00505962"/>
    <w:rsid w:val="00505BAC"/>
    <w:rsid w:val="00505ED1"/>
    <w:rsid w:val="005060A9"/>
    <w:rsid w:val="00506673"/>
    <w:rsid w:val="0050667C"/>
    <w:rsid w:val="005068C0"/>
    <w:rsid w:val="00506AFE"/>
    <w:rsid w:val="00506B0B"/>
    <w:rsid w:val="00506C2D"/>
    <w:rsid w:val="00506CF0"/>
    <w:rsid w:val="00506D6F"/>
    <w:rsid w:val="00506ECB"/>
    <w:rsid w:val="005070CF"/>
    <w:rsid w:val="00507227"/>
    <w:rsid w:val="0050756C"/>
    <w:rsid w:val="00507858"/>
    <w:rsid w:val="00507DD5"/>
    <w:rsid w:val="005100AA"/>
    <w:rsid w:val="00510147"/>
    <w:rsid w:val="005101A3"/>
    <w:rsid w:val="005103D6"/>
    <w:rsid w:val="0051041F"/>
    <w:rsid w:val="00510587"/>
    <w:rsid w:val="005108C3"/>
    <w:rsid w:val="005108EA"/>
    <w:rsid w:val="00510BDF"/>
    <w:rsid w:val="00510E40"/>
    <w:rsid w:val="00510F54"/>
    <w:rsid w:val="00511305"/>
    <w:rsid w:val="005113BF"/>
    <w:rsid w:val="0051152E"/>
    <w:rsid w:val="005116F8"/>
    <w:rsid w:val="0051180B"/>
    <w:rsid w:val="00511B41"/>
    <w:rsid w:val="00511EB5"/>
    <w:rsid w:val="00512025"/>
    <w:rsid w:val="005120FF"/>
    <w:rsid w:val="00512191"/>
    <w:rsid w:val="00512569"/>
    <w:rsid w:val="00512A11"/>
    <w:rsid w:val="00512C60"/>
    <w:rsid w:val="005130A7"/>
    <w:rsid w:val="005130EF"/>
    <w:rsid w:val="005131AD"/>
    <w:rsid w:val="00513264"/>
    <w:rsid w:val="00513538"/>
    <w:rsid w:val="00513609"/>
    <w:rsid w:val="005136BD"/>
    <w:rsid w:val="0051392E"/>
    <w:rsid w:val="005139DF"/>
    <w:rsid w:val="00513B41"/>
    <w:rsid w:val="00513DA2"/>
    <w:rsid w:val="00513EE9"/>
    <w:rsid w:val="00514448"/>
    <w:rsid w:val="00514649"/>
    <w:rsid w:val="00514776"/>
    <w:rsid w:val="00514BBA"/>
    <w:rsid w:val="00514C89"/>
    <w:rsid w:val="005157AB"/>
    <w:rsid w:val="005157E2"/>
    <w:rsid w:val="00515887"/>
    <w:rsid w:val="0051595D"/>
    <w:rsid w:val="00515DE3"/>
    <w:rsid w:val="0051636A"/>
    <w:rsid w:val="00516371"/>
    <w:rsid w:val="00516A99"/>
    <w:rsid w:val="00516F5F"/>
    <w:rsid w:val="00516FAE"/>
    <w:rsid w:val="00517265"/>
    <w:rsid w:val="0051731B"/>
    <w:rsid w:val="005173F8"/>
    <w:rsid w:val="00517404"/>
    <w:rsid w:val="00517522"/>
    <w:rsid w:val="00517652"/>
    <w:rsid w:val="00517F26"/>
    <w:rsid w:val="00520141"/>
    <w:rsid w:val="00520466"/>
    <w:rsid w:val="005204E6"/>
    <w:rsid w:val="0052089C"/>
    <w:rsid w:val="0052096D"/>
    <w:rsid w:val="00520A78"/>
    <w:rsid w:val="00520B5A"/>
    <w:rsid w:val="00520EBA"/>
    <w:rsid w:val="0052111A"/>
    <w:rsid w:val="00521384"/>
    <w:rsid w:val="00521634"/>
    <w:rsid w:val="00521B1E"/>
    <w:rsid w:val="005224AD"/>
    <w:rsid w:val="0052259A"/>
    <w:rsid w:val="00522626"/>
    <w:rsid w:val="00522B57"/>
    <w:rsid w:val="00522DBC"/>
    <w:rsid w:val="00522ECD"/>
    <w:rsid w:val="00522F00"/>
    <w:rsid w:val="00522FA9"/>
    <w:rsid w:val="00523304"/>
    <w:rsid w:val="005233DA"/>
    <w:rsid w:val="00523550"/>
    <w:rsid w:val="00523836"/>
    <w:rsid w:val="00523A86"/>
    <w:rsid w:val="00523CC5"/>
    <w:rsid w:val="00523FA6"/>
    <w:rsid w:val="00524019"/>
    <w:rsid w:val="00524539"/>
    <w:rsid w:val="00524736"/>
    <w:rsid w:val="005249C6"/>
    <w:rsid w:val="00524A51"/>
    <w:rsid w:val="00524D0F"/>
    <w:rsid w:val="00524FB6"/>
    <w:rsid w:val="00524FD2"/>
    <w:rsid w:val="0052511A"/>
    <w:rsid w:val="00525386"/>
    <w:rsid w:val="00525B3F"/>
    <w:rsid w:val="00525E76"/>
    <w:rsid w:val="00525EED"/>
    <w:rsid w:val="00525F69"/>
    <w:rsid w:val="005261F2"/>
    <w:rsid w:val="00526391"/>
    <w:rsid w:val="00526517"/>
    <w:rsid w:val="005266EF"/>
    <w:rsid w:val="00526CBC"/>
    <w:rsid w:val="00526E16"/>
    <w:rsid w:val="00526F06"/>
    <w:rsid w:val="00527052"/>
    <w:rsid w:val="0052760B"/>
    <w:rsid w:val="00527614"/>
    <w:rsid w:val="00527F0F"/>
    <w:rsid w:val="005302E5"/>
    <w:rsid w:val="00530901"/>
    <w:rsid w:val="00530C4B"/>
    <w:rsid w:val="00530D61"/>
    <w:rsid w:val="00531169"/>
    <w:rsid w:val="0053131B"/>
    <w:rsid w:val="00531394"/>
    <w:rsid w:val="0053191A"/>
    <w:rsid w:val="00531E5D"/>
    <w:rsid w:val="00531F1D"/>
    <w:rsid w:val="00531FA4"/>
    <w:rsid w:val="00532165"/>
    <w:rsid w:val="005322A7"/>
    <w:rsid w:val="00532419"/>
    <w:rsid w:val="00532643"/>
    <w:rsid w:val="005328A6"/>
    <w:rsid w:val="005329C5"/>
    <w:rsid w:val="00532B4E"/>
    <w:rsid w:val="00532EFC"/>
    <w:rsid w:val="005332DA"/>
    <w:rsid w:val="005335F1"/>
    <w:rsid w:val="005335F3"/>
    <w:rsid w:val="00533636"/>
    <w:rsid w:val="0053384E"/>
    <w:rsid w:val="00533A13"/>
    <w:rsid w:val="00533DB8"/>
    <w:rsid w:val="0053408F"/>
    <w:rsid w:val="005340A9"/>
    <w:rsid w:val="0053427D"/>
    <w:rsid w:val="0053483F"/>
    <w:rsid w:val="00534A61"/>
    <w:rsid w:val="00534ADB"/>
    <w:rsid w:val="00534CD7"/>
    <w:rsid w:val="00535176"/>
    <w:rsid w:val="00535367"/>
    <w:rsid w:val="005355CA"/>
    <w:rsid w:val="00535D2D"/>
    <w:rsid w:val="005361DA"/>
    <w:rsid w:val="0053640B"/>
    <w:rsid w:val="00536418"/>
    <w:rsid w:val="0053679D"/>
    <w:rsid w:val="005367D3"/>
    <w:rsid w:val="00536AAB"/>
    <w:rsid w:val="00536B6D"/>
    <w:rsid w:val="00536BD2"/>
    <w:rsid w:val="00536CBA"/>
    <w:rsid w:val="00536CDB"/>
    <w:rsid w:val="00537563"/>
    <w:rsid w:val="00537764"/>
    <w:rsid w:val="00537EBF"/>
    <w:rsid w:val="00537F5F"/>
    <w:rsid w:val="005400A9"/>
    <w:rsid w:val="00540639"/>
    <w:rsid w:val="005407D1"/>
    <w:rsid w:val="00540865"/>
    <w:rsid w:val="00540990"/>
    <w:rsid w:val="00540F82"/>
    <w:rsid w:val="005410B5"/>
    <w:rsid w:val="00541744"/>
    <w:rsid w:val="00541AD7"/>
    <w:rsid w:val="00541E6F"/>
    <w:rsid w:val="005421A9"/>
    <w:rsid w:val="005422EE"/>
    <w:rsid w:val="0054232E"/>
    <w:rsid w:val="00542332"/>
    <w:rsid w:val="0054277E"/>
    <w:rsid w:val="00542B8E"/>
    <w:rsid w:val="00542BE9"/>
    <w:rsid w:val="00542BF3"/>
    <w:rsid w:val="00542E4A"/>
    <w:rsid w:val="0054304A"/>
    <w:rsid w:val="00543489"/>
    <w:rsid w:val="0054355C"/>
    <w:rsid w:val="005435D5"/>
    <w:rsid w:val="0054369F"/>
    <w:rsid w:val="00543834"/>
    <w:rsid w:val="00543DA2"/>
    <w:rsid w:val="00543E5D"/>
    <w:rsid w:val="00543FB8"/>
    <w:rsid w:val="00544167"/>
    <w:rsid w:val="00544776"/>
    <w:rsid w:val="005447C2"/>
    <w:rsid w:val="00544C75"/>
    <w:rsid w:val="00544E61"/>
    <w:rsid w:val="00545098"/>
    <w:rsid w:val="0054511F"/>
    <w:rsid w:val="0054524A"/>
    <w:rsid w:val="00545416"/>
    <w:rsid w:val="005454DB"/>
    <w:rsid w:val="00545512"/>
    <w:rsid w:val="00545945"/>
    <w:rsid w:val="00545BA6"/>
    <w:rsid w:val="00545F0B"/>
    <w:rsid w:val="00545F6B"/>
    <w:rsid w:val="0054629A"/>
    <w:rsid w:val="0054633C"/>
    <w:rsid w:val="0054634D"/>
    <w:rsid w:val="00546498"/>
    <w:rsid w:val="00546516"/>
    <w:rsid w:val="0054676A"/>
    <w:rsid w:val="00546B88"/>
    <w:rsid w:val="00546C13"/>
    <w:rsid w:val="00546F31"/>
    <w:rsid w:val="005471B1"/>
    <w:rsid w:val="005471C9"/>
    <w:rsid w:val="005474A4"/>
    <w:rsid w:val="00547A52"/>
    <w:rsid w:val="00547B5B"/>
    <w:rsid w:val="00547C45"/>
    <w:rsid w:val="00547E52"/>
    <w:rsid w:val="00547EE3"/>
    <w:rsid w:val="0055018A"/>
    <w:rsid w:val="005509C8"/>
    <w:rsid w:val="005509CE"/>
    <w:rsid w:val="00550A4E"/>
    <w:rsid w:val="00550C0D"/>
    <w:rsid w:val="00550D19"/>
    <w:rsid w:val="00550D33"/>
    <w:rsid w:val="0055142A"/>
    <w:rsid w:val="00551519"/>
    <w:rsid w:val="00551559"/>
    <w:rsid w:val="00551DE6"/>
    <w:rsid w:val="00551FBB"/>
    <w:rsid w:val="005525E2"/>
    <w:rsid w:val="005527F5"/>
    <w:rsid w:val="005528EF"/>
    <w:rsid w:val="00552A1F"/>
    <w:rsid w:val="00552B7B"/>
    <w:rsid w:val="00552D30"/>
    <w:rsid w:val="00552D44"/>
    <w:rsid w:val="00553314"/>
    <w:rsid w:val="00553484"/>
    <w:rsid w:val="005535C0"/>
    <w:rsid w:val="00553733"/>
    <w:rsid w:val="0055378E"/>
    <w:rsid w:val="00553B9A"/>
    <w:rsid w:val="00553BF9"/>
    <w:rsid w:val="00553D2D"/>
    <w:rsid w:val="00553D54"/>
    <w:rsid w:val="00554227"/>
    <w:rsid w:val="00554443"/>
    <w:rsid w:val="005545C5"/>
    <w:rsid w:val="005545F2"/>
    <w:rsid w:val="0055481C"/>
    <w:rsid w:val="00554983"/>
    <w:rsid w:val="00554B75"/>
    <w:rsid w:val="00554D51"/>
    <w:rsid w:val="0055533D"/>
    <w:rsid w:val="00555693"/>
    <w:rsid w:val="005556F9"/>
    <w:rsid w:val="00555C2A"/>
    <w:rsid w:val="00555DBF"/>
    <w:rsid w:val="0055615C"/>
    <w:rsid w:val="005563F0"/>
    <w:rsid w:val="005564F5"/>
    <w:rsid w:val="005566B9"/>
    <w:rsid w:val="005566FC"/>
    <w:rsid w:val="00556BA3"/>
    <w:rsid w:val="005572D7"/>
    <w:rsid w:val="0055793D"/>
    <w:rsid w:val="00557F56"/>
    <w:rsid w:val="00560295"/>
    <w:rsid w:val="005602AA"/>
    <w:rsid w:val="00560499"/>
    <w:rsid w:val="005604A8"/>
    <w:rsid w:val="00560628"/>
    <w:rsid w:val="00560C59"/>
    <w:rsid w:val="00560E18"/>
    <w:rsid w:val="00561222"/>
    <w:rsid w:val="00561410"/>
    <w:rsid w:val="005618EA"/>
    <w:rsid w:val="00561BE9"/>
    <w:rsid w:val="00561DFB"/>
    <w:rsid w:val="00561EC7"/>
    <w:rsid w:val="00561F1D"/>
    <w:rsid w:val="00561FE9"/>
    <w:rsid w:val="00562129"/>
    <w:rsid w:val="005621E0"/>
    <w:rsid w:val="0056224C"/>
    <w:rsid w:val="00562529"/>
    <w:rsid w:val="00562758"/>
    <w:rsid w:val="00562BAE"/>
    <w:rsid w:val="00563859"/>
    <w:rsid w:val="0056392D"/>
    <w:rsid w:val="00563A85"/>
    <w:rsid w:val="005640EC"/>
    <w:rsid w:val="00564167"/>
    <w:rsid w:val="0056443E"/>
    <w:rsid w:val="00564454"/>
    <w:rsid w:val="00564A03"/>
    <w:rsid w:val="00564D7B"/>
    <w:rsid w:val="00564E5E"/>
    <w:rsid w:val="00564F22"/>
    <w:rsid w:val="00565287"/>
    <w:rsid w:val="005654A5"/>
    <w:rsid w:val="0056550E"/>
    <w:rsid w:val="0056632C"/>
    <w:rsid w:val="0056641A"/>
    <w:rsid w:val="005664AF"/>
    <w:rsid w:val="0056666B"/>
    <w:rsid w:val="00566830"/>
    <w:rsid w:val="005669BB"/>
    <w:rsid w:val="00566C09"/>
    <w:rsid w:val="00566EEC"/>
    <w:rsid w:val="00566FAC"/>
    <w:rsid w:val="005670E9"/>
    <w:rsid w:val="0056717F"/>
    <w:rsid w:val="00567712"/>
    <w:rsid w:val="005679B1"/>
    <w:rsid w:val="00567CEF"/>
    <w:rsid w:val="00567D04"/>
    <w:rsid w:val="005702DE"/>
    <w:rsid w:val="0057036E"/>
    <w:rsid w:val="00570C49"/>
    <w:rsid w:val="00570C54"/>
    <w:rsid w:val="00570C6C"/>
    <w:rsid w:val="00571035"/>
    <w:rsid w:val="00571435"/>
    <w:rsid w:val="005714A7"/>
    <w:rsid w:val="005716A8"/>
    <w:rsid w:val="005719FC"/>
    <w:rsid w:val="00571B44"/>
    <w:rsid w:val="00571B8E"/>
    <w:rsid w:val="00571B9D"/>
    <w:rsid w:val="00571D4B"/>
    <w:rsid w:val="0057207D"/>
    <w:rsid w:val="005726C8"/>
    <w:rsid w:val="005726DF"/>
    <w:rsid w:val="005726E1"/>
    <w:rsid w:val="00572A0C"/>
    <w:rsid w:val="00572B23"/>
    <w:rsid w:val="00573385"/>
    <w:rsid w:val="0057367B"/>
    <w:rsid w:val="005736F1"/>
    <w:rsid w:val="0057398E"/>
    <w:rsid w:val="00573A5B"/>
    <w:rsid w:val="00573BC0"/>
    <w:rsid w:val="00573E4C"/>
    <w:rsid w:val="00573E7A"/>
    <w:rsid w:val="00573EB4"/>
    <w:rsid w:val="005740C6"/>
    <w:rsid w:val="00574190"/>
    <w:rsid w:val="0057427D"/>
    <w:rsid w:val="005742BC"/>
    <w:rsid w:val="005743B3"/>
    <w:rsid w:val="00574446"/>
    <w:rsid w:val="005749EC"/>
    <w:rsid w:val="00574BD8"/>
    <w:rsid w:val="005751B6"/>
    <w:rsid w:val="00575206"/>
    <w:rsid w:val="005752E0"/>
    <w:rsid w:val="005753CE"/>
    <w:rsid w:val="00575545"/>
    <w:rsid w:val="005758EA"/>
    <w:rsid w:val="00575A5E"/>
    <w:rsid w:val="00575CC6"/>
    <w:rsid w:val="0057632B"/>
    <w:rsid w:val="00576BCA"/>
    <w:rsid w:val="00577084"/>
    <w:rsid w:val="005774F8"/>
    <w:rsid w:val="00577597"/>
    <w:rsid w:val="00577AB0"/>
    <w:rsid w:val="00577B70"/>
    <w:rsid w:val="00577C9B"/>
    <w:rsid w:val="00577CFC"/>
    <w:rsid w:val="00577EF4"/>
    <w:rsid w:val="00577F18"/>
    <w:rsid w:val="0058000D"/>
    <w:rsid w:val="005800C4"/>
    <w:rsid w:val="00580504"/>
    <w:rsid w:val="005805D5"/>
    <w:rsid w:val="005806D6"/>
    <w:rsid w:val="005807CC"/>
    <w:rsid w:val="00580A76"/>
    <w:rsid w:val="00580D80"/>
    <w:rsid w:val="00580F04"/>
    <w:rsid w:val="00580F65"/>
    <w:rsid w:val="005810DC"/>
    <w:rsid w:val="005810FC"/>
    <w:rsid w:val="005811AB"/>
    <w:rsid w:val="00581232"/>
    <w:rsid w:val="005814BE"/>
    <w:rsid w:val="0058178A"/>
    <w:rsid w:val="00581842"/>
    <w:rsid w:val="00581BA7"/>
    <w:rsid w:val="00581CFC"/>
    <w:rsid w:val="005823A4"/>
    <w:rsid w:val="00582768"/>
    <w:rsid w:val="00582C61"/>
    <w:rsid w:val="00582C9B"/>
    <w:rsid w:val="005834BD"/>
    <w:rsid w:val="005835DD"/>
    <w:rsid w:val="0058361C"/>
    <w:rsid w:val="00583A5D"/>
    <w:rsid w:val="00583AD0"/>
    <w:rsid w:val="00583AD4"/>
    <w:rsid w:val="00583D02"/>
    <w:rsid w:val="00583F0A"/>
    <w:rsid w:val="00584138"/>
    <w:rsid w:val="005845E5"/>
    <w:rsid w:val="00585432"/>
    <w:rsid w:val="00585AA3"/>
    <w:rsid w:val="00585C39"/>
    <w:rsid w:val="00585E38"/>
    <w:rsid w:val="00585F1F"/>
    <w:rsid w:val="005860E9"/>
    <w:rsid w:val="005863DD"/>
    <w:rsid w:val="00586576"/>
    <w:rsid w:val="00586892"/>
    <w:rsid w:val="00586A6B"/>
    <w:rsid w:val="00586EC6"/>
    <w:rsid w:val="005870CB"/>
    <w:rsid w:val="00587AA1"/>
    <w:rsid w:val="00587BC6"/>
    <w:rsid w:val="00587CC1"/>
    <w:rsid w:val="0059009E"/>
    <w:rsid w:val="00590622"/>
    <w:rsid w:val="00590694"/>
    <w:rsid w:val="005906D6"/>
    <w:rsid w:val="00590D7A"/>
    <w:rsid w:val="00590DD2"/>
    <w:rsid w:val="00590E5E"/>
    <w:rsid w:val="00591359"/>
    <w:rsid w:val="0059145A"/>
    <w:rsid w:val="005914E1"/>
    <w:rsid w:val="005919A8"/>
    <w:rsid w:val="00591A13"/>
    <w:rsid w:val="00591D5B"/>
    <w:rsid w:val="00591E6E"/>
    <w:rsid w:val="00592588"/>
    <w:rsid w:val="00592589"/>
    <w:rsid w:val="005925D9"/>
    <w:rsid w:val="00592A75"/>
    <w:rsid w:val="00592AEB"/>
    <w:rsid w:val="00592BAC"/>
    <w:rsid w:val="00592EED"/>
    <w:rsid w:val="00592F2C"/>
    <w:rsid w:val="00593A0A"/>
    <w:rsid w:val="005940D4"/>
    <w:rsid w:val="005941BC"/>
    <w:rsid w:val="00594758"/>
    <w:rsid w:val="00594878"/>
    <w:rsid w:val="00594C37"/>
    <w:rsid w:val="00594F22"/>
    <w:rsid w:val="00595257"/>
    <w:rsid w:val="00595390"/>
    <w:rsid w:val="005953E1"/>
    <w:rsid w:val="005953F7"/>
    <w:rsid w:val="00595B93"/>
    <w:rsid w:val="00595BAA"/>
    <w:rsid w:val="0059608C"/>
    <w:rsid w:val="0059637F"/>
    <w:rsid w:val="00596512"/>
    <w:rsid w:val="00596AD9"/>
    <w:rsid w:val="00596BB6"/>
    <w:rsid w:val="00596E6B"/>
    <w:rsid w:val="005971F1"/>
    <w:rsid w:val="005972A5"/>
    <w:rsid w:val="005976D7"/>
    <w:rsid w:val="0059771E"/>
    <w:rsid w:val="005978E8"/>
    <w:rsid w:val="00597B0C"/>
    <w:rsid w:val="00597B6B"/>
    <w:rsid w:val="00597C4E"/>
    <w:rsid w:val="00597EDC"/>
    <w:rsid w:val="005A00DF"/>
    <w:rsid w:val="005A0375"/>
    <w:rsid w:val="005A06CC"/>
    <w:rsid w:val="005A0CE1"/>
    <w:rsid w:val="005A1359"/>
    <w:rsid w:val="005A14E6"/>
    <w:rsid w:val="005A1660"/>
    <w:rsid w:val="005A16C6"/>
    <w:rsid w:val="005A1B2C"/>
    <w:rsid w:val="005A2084"/>
    <w:rsid w:val="005A237F"/>
    <w:rsid w:val="005A275B"/>
    <w:rsid w:val="005A2AFC"/>
    <w:rsid w:val="005A2CA3"/>
    <w:rsid w:val="005A2D21"/>
    <w:rsid w:val="005A31FD"/>
    <w:rsid w:val="005A32E1"/>
    <w:rsid w:val="005A34A8"/>
    <w:rsid w:val="005A3B61"/>
    <w:rsid w:val="005A3D36"/>
    <w:rsid w:val="005A3EC3"/>
    <w:rsid w:val="005A3EDF"/>
    <w:rsid w:val="005A4756"/>
    <w:rsid w:val="005A475A"/>
    <w:rsid w:val="005A4B75"/>
    <w:rsid w:val="005A4C27"/>
    <w:rsid w:val="005A4E9B"/>
    <w:rsid w:val="005A500C"/>
    <w:rsid w:val="005A50A6"/>
    <w:rsid w:val="005A515F"/>
    <w:rsid w:val="005A54F5"/>
    <w:rsid w:val="005A57D5"/>
    <w:rsid w:val="005A5D71"/>
    <w:rsid w:val="005A5D77"/>
    <w:rsid w:val="005A5DA8"/>
    <w:rsid w:val="005A5E36"/>
    <w:rsid w:val="005A61D0"/>
    <w:rsid w:val="005A6367"/>
    <w:rsid w:val="005A642F"/>
    <w:rsid w:val="005A68BB"/>
    <w:rsid w:val="005A6F97"/>
    <w:rsid w:val="005A7650"/>
    <w:rsid w:val="005A785B"/>
    <w:rsid w:val="005A79E6"/>
    <w:rsid w:val="005A7AC5"/>
    <w:rsid w:val="005A7CE8"/>
    <w:rsid w:val="005A7FD5"/>
    <w:rsid w:val="005B10DC"/>
    <w:rsid w:val="005B113E"/>
    <w:rsid w:val="005B1218"/>
    <w:rsid w:val="005B1452"/>
    <w:rsid w:val="005B171C"/>
    <w:rsid w:val="005B17D9"/>
    <w:rsid w:val="005B17E1"/>
    <w:rsid w:val="005B1D56"/>
    <w:rsid w:val="005B1EE3"/>
    <w:rsid w:val="005B20FD"/>
    <w:rsid w:val="005B2337"/>
    <w:rsid w:val="005B25D6"/>
    <w:rsid w:val="005B2616"/>
    <w:rsid w:val="005B2B0F"/>
    <w:rsid w:val="005B2B92"/>
    <w:rsid w:val="005B2D33"/>
    <w:rsid w:val="005B3028"/>
    <w:rsid w:val="005B305D"/>
    <w:rsid w:val="005B36F8"/>
    <w:rsid w:val="005B377F"/>
    <w:rsid w:val="005B3862"/>
    <w:rsid w:val="005B39A9"/>
    <w:rsid w:val="005B3CE2"/>
    <w:rsid w:val="005B3E8A"/>
    <w:rsid w:val="005B401A"/>
    <w:rsid w:val="005B42A0"/>
    <w:rsid w:val="005B4920"/>
    <w:rsid w:val="005B4DDC"/>
    <w:rsid w:val="005B4FB2"/>
    <w:rsid w:val="005B4FC1"/>
    <w:rsid w:val="005B5024"/>
    <w:rsid w:val="005B55A8"/>
    <w:rsid w:val="005B582B"/>
    <w:rsid w:val="005B5B0D"/>
    <w:rsid w:val="005B5F3D"/>
    <w:rsid w:val="005B5FF5"/>
    <w:rsid w:val="005B66A7"/>
    <w:rsid w:val="005B670F"/>
    <w:rsid w:val="005B688E"/>
    <w:rsid w:val="005B6FDF"/>
    <w:rsid w:val="005B7219"/>
    <w:rsid w:val="005B7600"/>
    <w:rsid w:val="005B788D"/>
    <w:rsid w:val="005B79B7"/>
    <w:rsid w:val="005B7B4A"/>
    <w:rsid w:val="005B7B82"/>
    <w:rsid w:val="005B7C12"/>
    <w:rsid w:val="005B7C55"/>
    <w:rsid w:val="005B7CED"/>
    <w:rsid w:val="005B7D4A"/>
    <w:rsid w:val="005B7D5D"/>
    <w:rsid w:val="005B7E60"/>
    <w:rsid w:val="005B7F38"/>
    <w:rsid w:val="005C00AB"/>
    <w:rsid w:val="005C00FE"/>
    <w:rsid w:val="005C02A3"/>
    <w:rsid w:val="005C04DC"/>
    <w:rsid w:val="005C0C8C"/>
    <w:rsid w:val="005C0CB5"/>
    <w:rsid w:val="005C0FC8"/>
    <w:rsid w:val="005C1008"/>
    <w:rsid w:val="005C14ED"/>
    <w:rsid w:val="005C16F9"/>
    <w:rsid w:val="005C1888"/>
    <w:rsid w:val="005C1C7D"/>
    <w:rsid w:val="005C1E3A"/>
    <w:rsid w:val="005C1F34"/>
    <w:rsid w:val="005C215A"/>
    <w:rsid w:val="005C21AE"/>
    <w:rsid w:val="005C2255"/>
    <w:rsid w:val="005C2588"/>
    <w:rsid w:val="005C25A9"/>
    <w:rsid w:val="005C293A"/>
    <w:rsid w:val="005C31B6"/>
    <w:rsid w:val="005C33DC"/>
    <w:rsid w:val="005C3414"/>
    <w:rsid w:val="005C3478"/>
    <w:rsid w:val="005C3BE5"/>
    <w:rsid w:val="005C3C78"/>
    <w:rsid w:val="005C4015"/>
    <w:rsid w:val="005C405A"/>
    <w:rsid w:val="005C414D"/>
    <w:rsid w:val="005C471F"/>
    <w:rsid w:val="005C4944"/>
    <w:rsid w:val="005C4B6E"/>
    <w:rsid w:val="005C4EAC"/>
    <w:rsid w:val="005C5384"/>
    <w:rsid w:val="005C5505"/>
    <w:rsid w:val="005C558B"/>
    <w:rsid w:val="005C5602"/>
    <w:rsid w:val="005C5659"/>
    <w:rsid w:val="005C58F4"/>
    <w:rsid w:val="005C5BDD"/>
    <w:rsid w:val="005C5BF2"/>
    <w:rsid w:val="005C5E1B"/>
    <w:rsid w:val="005C660F"/>
    <w:rsid w:val="005C66D5"/>
    <w:rsid w:val="005C6711"/>
    <w:rsid w:val="005C69C4"/>
    <w:rsid w:val="005C6E31"/>
    <w:rsid w:val="005C6EC9"/>
    <w:rsid w:val="005C7290"/>
    <w:rsid w:val="005C72C1"/>
    <w:rsid w:val="005C7331"/>
    <w:rsid w:val="005C7762"/>
    <w:rsid w:val="005C7D60"/>
    <w:rsid w:val="005C7DB5"/>
    <w:rsid w:val="005D0171"/>
    <w:rsid w:val="005D0527"/>
    <w:rsid w:val="005D0A78"/>
    <w:rsid w:val="005D0A80"/>
    <w:rsid w:val="005D0B14"/>
    <w:rsid w:val="005D0C4F"/>
    <w:rsid w:val="005D0E39"/>
    <w:rsid w:val="005D0E4D"/>
    <w:rsid w:val="005D124A"/>
    <w:rsid w:val="005D1263"/>
    <w:rsid w:val="005D12D9"/>
    <w:rsid w:val="005D1476"/>
    <w:rsid w:val="005D1B85"/>
    <w:rsid w:val="005D1C88"/>
    <w:rsid w:val="005D1CF8"/>
    <w:rsid w:val="005D2014"/>
    <w:rsid w:val="005D2189"/>
    <w:rsid w:val="005D250A"/>
    <w:rsid w:val="005D2809"/>
    <w:rsid w:val="005D305C"/>
    <w:rsid w:val="005D3689"/>
    <w:rsid w:val="005D3703"/>
    <w:rsid w:val="005D3B3E"/>
    <w:rsid w:val="005D3FEB"/>
    <w:rsid w:val="005D40AB"/>
    <w:rsid w:val="005D41D4"/>
    <w:rsid w:val="005D43F2"/>
    <w:rsid w:val="005D4692"/>
    <w:rsid w:val="005D4744"/>
    <w:rsid w:val="005D47F8"/>
    <w:rsid w:val="005D48FA"/>
    <w:rsid w:val="005D5411"/>
    <w:rsid w:val="005D5509"/>
    <w:rsid w:val="005D5566"/>
    <w:rsid w:val="005D5A2E"/>
    <w:rsid w:val="005D5C66"/>
    <w:rsid w:val="005D5CBD"/>
    <w:rsid w:val="005D5EA8"/>
    <w:rsid w:val="005D5EF3"/>
    <w:rsid w:val="005D6168"/>
    <w:rsid w:val="005D6384"/>
    <w:rsid w:val="005D6414"/>
    <w:rsid w:val="005D671C"/>
    <w:rsid w:val="005D69CA"/>
    <w:rsid w:val="005D6B9B"/>
    <w:rsid w:val="005D6C2F"/>
    <w:rsid w:val="005D6D16"/>
    <w:rsid w:val="005D6D74"/>
    <w:rsid w:val="005D70E8"/>
    <w:rsid w:val="005D7401"/>
    <w:rsid w:val="005D74C0"/>
    <w:rsid w:val="005E04DE"/>
    <w:rsid w:val="005E06E5"/>
    <w:rsid w:val="005E092C"/>
    <w:rsid w:val="005E0D5E"/>
    <w:rsid w:val="005E0E23"/>
    <w:rsid w:val="005E105A"/>
    <w:rsid w:val="005E122D"/>
    <w:rsid w:val="005E15F6"/>
    <w:rsid w:val="005E1BEA"/>
    <w:rsid w:val="005E1FEA"/>
    <w:rsid w:val="005E2067"/>
    <w:rsid w:val="005E2137"/>
    <w:rsid w:val="005E2269"/>
    <w:rsid w:val="005E24C9"/>
    <w:rsid w:val="005E264E"/>
    <w:rsid w:val="005E278E"/>
    <w:rsid w:val="005E2A68"/>
    <w:rsid w:val="005E2B5D"/>
    <w:rsid w:val="005E2F87"/>
    <w:rsid w:val="005E3756"/>
    <w:rsid w:val="005E39B1"/>
    <w:rsid w:val="005E3A85"/>
    <w:rsid w:val="005E4749"/>
    <w:rsid w:val="005E48AF"/>
    <w:rsid w:val="005E49E6"/>
    <w:rsid w:val="005E4ADB"/>
    <w:rsid w:val="005E4C6D"/>
    <w:rsid w:val="005E50B8"/>
    <w:rsid w:val="005E519D"/>
    <w:rsid w:val="005E5408"/>
    <w:rsid w:val="005E5471"/>
    <w:rsid w:val="005E5505"/>
    <w:rsid w:val="005E5562"/>
    <w:rsid w:val="005E5893"/>
    <w:rsid w:val="005E58F6"/>
    <w:rsid w:val="005E5969"/>
    <w:rsid w:val="005E5C25"/>
    <w:rsid w:val="005E5C76"/>
    <w:rsid w:val="005E5ECF"/>
    <w:rsid w:val="005E6155"/>
    <w:rsid w:val="005E62F7"/>
    <w:rsid w:val="005E644C"/>
    <w:rsid w:val="005E6461"/>
    <w:rsid w:val="005E665F"/>
    <w:rsid w:val="005E66BB"/>
    <w:rsid w:val="005E6981"/>
    <w:rsid w:val="005E69E4"/>
    <w:rsid w:val="005E6E89"/>
    <w:rsid w:val="005E728F"/>
    <w:rsid w:val="005E7938"/>
    <w:rsid w:val="005E7C1D"/>
    <w:rsid w:val="005E7EA7"/>
    <w:rsid w:val="005F025E"/>
    <w:rsid w:val="005F07C4"/>
    <w:rsid w:val="005F0B80"/>
    <w:rsid w:val="005F0D6A"/>
    <w:rsid w:val="005F0E4A"/>
    <w:rsid w:val="005F0EA4"/>
    <w:rsid w:val="005F0EBD"/>
    <w:rsid w:val="005F107F"/>
    <w:rsid w:val="005F12D2"/>
    <w:rsid w:val="005F1313"/>
    <w:rsid w:val="005F1450"/>
    <w:rsid w:val="005F14E9"/>
    <w:rsid w:val="005F1781"/>
    <w:rsid w:val="005F18A9"/>
    <w:rsid w:val="005F19AA"/>
    <w:rsid w:val="005F25BB"/>
    <w:rsid w:val="005F2AC4"/>
    <w:rsid w:val="005F2BAC"/>
    <w:rsid w:val="005F2E33"/>
    <w:rsid w:val="005F3056"/>
    <w:rsid w:val="005F30F7"/>
    <w:rsid w:val="005F319A"/>
    <w:rsid w:val="005F33F9"/>
    <w:rsid w:val="005F34C9"/>
    <w:rsid w:val="005F35DD"/>
    <w:rsid w:val="005F3793"/>
    <w:rsid w:val="005F3AFE"/>
    <w:rsid w:val="005F3BE0"/>
    <w:rsid w:val="005F3CA6"/>
    <w:rsid w:val="005F3D10"/>
    <w:rsid w:val="005F3ED2"/>
    <w:rsid w:val="005F4911"/>
    <w:rsid w:val="005F4BF5"/>
    <w:rsid w:val="005F4C7A"/>
    <w:rsid w:val="005F4FDC"/>
    <w:rsid w:val="005F53FD"/>
    <w:rsid w:val="005F542C"/>
    <w:rsid w:val="005F598A"/>
    <w:rsid w:val="005F5AC9"/>
    <w:rsid w:val="005F5C92"/>
    <w:rsid w:val="005F5FDB"/>
    <w:rsid w:val="005F60CD"/>
    <w:rsid w:val="005F6554"/>
    <w:rsid w:val="005F6AF2"/>
    <w:rsid w:val="005F6CFB"/>
    <w:rsid w:val="005F6EEB"/>
    <w:rsid w:val="005F75CE"/>
    <w:rsid w:val="005F797E"/>
    <w:rsid w:val="005F7C07"/>
    <w:rsid w:val="00600009"/>
    <w:rsid w:val="0060002B"/>
    <w:rsid w:val="006000C3"/>
    <w:rsid w:val="00600171"/>
    <w:rsid w:val="00600225"/>
    <w:rsid w:val="00600297"/>
    <w:rsid w:val="006003C9"/>
    <w:rsid w:val="006007CC"/>
    <w:rsid w:val="006008AE"/>
    <w:rsid w:val="00600E0E"/>
    <w:rsid w:val="00600E67"/>
    <w:rsid w:val="00600ED7"/>
    <w:rsid w:val="00601023"/>
    <w:rsid w:val="006011BD"/>
    <w:rsid w:val="006012BB"/>
    <w:rsid w:val="0060148B"/>
    <w:rsid w:val="00601684"/>
    <w:rsid w:val="00601A6D"/>
    <w:rsid w:val="00601B5A"/>
    <w:rsid w:val="00601BF5"/>
    <w:rsid w:val="00601D7D"/>
    <w:rsid w:val="00601EA9"/>
    <w:rsid w:val="00601EAA"/>
    <w:rsid w:val="00601F98"/>
    <w:rsid w:val="00602109"/>
    <w:rsid w:val="00602285"/>
    <w:rsid w:val="00602969"/>
    <w:rsid w:val="00602CC2"/>
    <w:rsid w:val="00602D22"/>
    <w:rsid w:val="006030D0"/>
    <w:rsid w:val="00603672"/>
    <w:rsid w:val="006039AE"/>
    <w:rsid w:val="00603D44"/>
    <w:rsid w:val="00603E0C"/>
    <w:rsid w:val="006041DA"/>
    <w:rsid w:val="006042F3"/>
    <w:rsid w:val="006047BF"/>
    <w:rsid w:val="00604922"/>
    <w:rsid w:val="00604EAD"/>
    <w:rsid w:val="00605578"/>
    <w:rsid w:val="00605712"/>
    <w:rsid w:val="0060594B"/>
    <w:rsid w:val="00605A42"/>
    <w:rsid w:val="00605A84"/>
    <w:rsid w:val="00605E06"/>
    <w:rsid w:val="0060605B"/>
    <w:rsid w:val="006063D8"/>
    <w:rsid w:val="00606A4D"/>
    <w:rsid w:val="00606B9A"/>
    <w:rsid w:val="00606F2D"/>
    <w:rsid w:val="00606F63"/>
    <w:rsid w:val="006071B5"/>
    <w:rsid w:val="00607903"/>
    <w:rsid w:val="00607A9D"/>
    <w:rsid w:val="00607CD8"/>
    <w:rsid w:val="00610624"/>
    <w:rsid w:val="00610B8B"/>
    <w:rsid w:val="00610BFC"/>
    <w:rsid w:val="00610F82"/>
    <w:rsid w:val="00611639"/>
    <w:rsid w:val="006117D8"/>
    <w:rsid w:val="00611830"/>
    <w:rsid w:val="00611B6A"/>
    <w:rsid w:val="00612A49"/>
    <w:rsid w:val="00612D27"/>
    <w:rsid w:val="00613006"/>
    <w:rsid w:val="00613264"/>
    <w:rsid w:val="00613337"/>
    <w:rsid w:val="006135A8"/>
    <w:rsid w:val="00613610"/>
    <w:rsid w:val="0061362C"/>
    <w:rsid w:val="00613841"/>
    <w:rsid w:val="006141E4"/>
    <w:rsid w:val="00614305"/>
    <w:rsid w:val="0061450A"/>
    <w:rsid w:val="00614631"/>
    <w:rsid w:val="00614A8B"/>
    <w:rsid w:val="00614ACA"/>
    <w:rsid w:val="00614BC2"/>
    <w:rsid w:val="00614F92"/>
    <w:rsid w:val="00615041"/>
    <w:rsid w:val="00615108"/>
    <w:rsid w:val="0061518A"/>
    <w:rsid w:val="00615502"/>
    <w:rsid w:val="006155CD"/>
    <w:rsid w:val="0061560F"/>
    <w:rsid w:val="00615888"/>
    <w:rsid w:val="00615FA9"/>
    <w:rsid w:val="00616195"/>
    <w:rsid w:val="006162FD"/>
    <w:rsid w:val="006163CF"/>
    <w:rsid w:val="0061653B"/>
    <w:rsid w:val="0061676D"/>
    <w:rsid w:val="00616863"/>
    <w:rsid w:val="00616C38"/>
    <w:rsid w:val="00616C86"/>
    <w:rsid w:val="00616DF9"/>
    <w:rsid w:val="00616F6A"/>
    <w:rsid w:val="006170C9"/>
    <w:rsid w:val="0061726C"/>
    <w:rsid w:val="0061753B"/>
    <w:rsid w:val="0061762B"/>
    <w:rsid w:val="00617657"/>
    <w:rsid w:val="00617685"/>
    <w:rsid w:val="0061791B"/>
    <w:rsid w:val="00617AC5"/>
    <w:rsid w:val="00617C03"/>
    <w:rsid w:val="00620195"/>
    <w:rsid w:val="006201FC"/>
    <w:rsid w:val="006204AC"/>
    <w:rsid w:val="006209EB"/>
    <w:rsid w:val="00620BE2"/>
    <w:rsid w:val="00621548"/>
    <w:rsid w:val="006215C0"/>
    <w:rsid w:val="00621C4E"/>
    <w:rsid w:val="00621D39"/>
    <w:rsid w:val="00621E04"/>
    <w:rsid w:val="00621EAC"/>
    <w:rsid w:val="00622027"/>
    <w:rsid w:val="006221AD"/>
    <w:rsid w:val="006228EA"/>
    <w:rsid w:val="00622B6B"/>
    <w:rsid w:val="0062336B"/>
    <w:rsid w:val="00623779"/>
    <w:rsid w:val="006237EB"/>
    <w:rsid w:val="00623955"/>
    <w:rsid w:val="00623A3B"/>
    <w:rsid w:val="00623A46"/>
    <w:rsid w:val="00623D03"/>
    <w:rsid w:val="00623F44"/>
    <w:rsid w:val="00623F70"/>
    <w:rsid w:val="00624136"/>
    <w:rsid w:val="0062417B"/>
    <w:rsid w:val="00624730"/>
    <w:rsid w:val="0062490B"/>
    <w:rsid w:val="00624A2A"/>
    <w:rsid w:val="00624BE0"/>
    <w:rsid w:val="00624EA0"/>
    <w:rsid w:val="00625309"/>
    <w:rsid w:val="00625431"/>
    <w:rsid w:val="006257A6"/>
    <w:rsid w:val="00625AFF"/>
    <w:rsid w:val="00625B40"/>
    <w:rsid w:val="0062619D"/>
    <w:rsid w:val="006261FF"/>
    <w:rsid w:val="006262ED"/>
    <w:rsid w:val="00626367"/>
    <w:rsid w:val="006264A5"/>
    <w:rsid w:val="006265BD"/>
    <w:rsid w:val="00626881"/>
    <w:rsid w:val="00626960"/>
    <w:rsid w:val="00626985"/>
    <w:rsid w:val="00626A79"/>
    <w:rsid w:val="00626CDF"/>
    <w:rsid w:val="00627046"/>
    <w:rsid w:val="00627425"/>
    <w:rsid w:val="006275BC"/>
    <w:rsid w:val="006275E0"/>
    <w:rsid w:val="006275F9"/>
    <w:rsid w:val="00627DF3"/>
    <w:rsid w:val="00627E36"/>
    <w:rsid w:val="00627FAB"/>
    <w:rsid w:val="00630215"/>
    <w:rsid w:val="00630372"/>
    <w:rsid w:val="006304F6"/>
    <w:rsid w:val="006305C9"/>
    <w:rsid w:val="006305DE"/>
    <w:rsid w:val="006307AD"/>
    <w:rsid w:val="006307B0"/>
    <w:rsid w:val="006309CC"/>
    <w:rsid w:val="00630D66"/>
    <w:rsid w:val="00630E38"/>
    <w:rsid w:val="00630EA7"/>
    <w:rsid w:val="0063121D"/>
    <w:rsid w:val="00631249"/>
    <w:rsid w:val="006313D7"/>
    <w:rsid w:val="00631497"/>
    <w:rsid w:val="006314BE"/>
    <w:rsid w:val="00631BB2"/>
    <w:rsid w:val="00631EE1"/>
    <w:rsid w:val="00632064"/>
    <w:rsid w:val="006321D7"/>
    <w:rsid w:val="00632432"/>
    <w:rsid w:val="006327C6"/>
    <w:rsid w:val="00632A7D"/>
    <w:rsid w:val="00632BB2"/>
    <w:rsid w:val="00633155"/>
    <w:rsid w:val="00633321"/>
    <w:rsid w:val="00633421"/>
    <w:rsid w:val="006335A6"/>
    <w:rsid w:val="00633617"/>
    <w:rsid w:val="00633D93"/>
    <w:rsid w:val="00633DF9"/>
    <w:rsid w:val="00634434"/>
    <w:rsid w:val="00634850"/>
    <w:rsid w:val="00635209"/>
    <w:rsid w:val="0063551C"/>
    <w:rsid w:val="006356B3"/>
    <w:rsid w:val="006356D4"/>
    <w:rsid w:val="006358A3"/>
    <w:rsid w:val="00635ACB"/>
    <w:rsid w:val="00635C2F"/>
    <w:rsid w:val="00635CDD"/>
    <w:rsid w:val="00635F46"/>
    <w:rsid w:val="00636208"/>
    <w:rsid w:val="006362EF"/>
    <w:rsid w:val="0063666D"/>
    <w:rsid w:val="00636855"/>
    <w:rsid w:val="00636885"/>
    <w:rsid w:val="006369E6"/>
    <w:rsid w:val="00636C1C"/>
    <w:rsid w:val="00636D5F"/>
    <w:rsid w:val="00636FC4"/>
    <w:rsid w:val="0063724B"/>
    <w:rsid w:val="00637347"/>
    <w:rsid w:val="00637419"/>
    <w:rsid w:val="0063757D"/>
    <w:rsid w:val="00637BD1"/>
    <w:rsid w:val="00637E01"/>
    <w:rsid w:val="00640003"/>
    <w:rsid w:val="0064031E"/>
    <w:rsid w:val="006404BB"/>
    <w:rsid w:val="0064073E"/>
    <w:rsid w:val="00640751"/>
    <w:rsid w:val="006409CB"/>
    <w:rsid w:val="0064101F"/>
    <w:rsid w:val="0064138C"/>
    <w:rsid w:val="006417BF"/>
    <w:rsid w:val="006418DF"/>
    <w:rsid w:val="00641D33"/>
    <w:rsid w:val="00642062"/>
    <w:rsid w:val="0064250F"/>
    <w:rsid w:val="00642533"/>
    <w:rsid w:val="006425AE"/>
    <w:rsid w:val="00642812"/>
    <w:rsid w:val="006428C9"/>
    <w:rsid w:val="00642CC7"/>
    <w:rsid w:val="00642F9A"/>
    <w:rsid w:val="00643102"/>
    <w:rsid w:val="006435EB"/>
    <w:rsid w:val="00643987"/>
    <w:rsid w:val="00643B39"/>
    <w:rsid w:val="00643B81"/>
    <w:rsid w:val="00643F00"/>
    <w:rsid w:val="0064419A"/>
    <w:rsid w:val="00644684"/>
    <w:rsid w:val="0064468B"/>
    <w:rsid w:val="00644ACB"/>
    <w:rsid w:val="00644AF6"/>
    <w:rsid w:val="00644E95"/>
    <w:rsid w:val="00644F6C"/>
    <w:rsid w:val="006450A3"/>
    <w:rsid w:val="00645209"/>
    <w:rsid w:val="0064540D"/>
    <w:rsid w:val="006456D1"/>
    <w:rsid w:val="00645A03"/>
    <w:rsid w:val="0064601B"/>
    <w:rsid w:val="0064617A"/>
    <w:rsid w:val="006461E4"/>
    <w:rsid w:val="0064629A"/>
    <w:rsid w:val="0064636E"/>
    <w:rsid w:val="0064684C"/>
    <w:rsid w:val="006468C0"/>
    <w:rsid w:val="006469F3"/>
    <w:rsid w:val="006470A9"/>
    <w:rsid w:val="00647292"/>
    <w:rsid w:val="00647ADD"/>
    <w:rsid w:val="00650211"/>
    <w:rsid w:val="0065132E"/>
    <w:rsid w:val="006518B4"/>
    <w:rsid w:val="0065193C"/>
    <w:rsid w:val="0065196B"/>
    <w:rsid w:val="006519F2"/>
    <w:rsid w:val="00651A58"/>
    <w:rsid w:val="00651BD5"/>
    <w:rsid w:val="00651C9D"/>
    <w:rsid w:val="00651D83"/>
    <w:rsid w:val="00652306"/>
    <w:rsid w:val="00652312"/>
    <w:rsid w:val="00652350"/>
    <w:rsid w:val="0065240D"/>
    <w:rsid w:val="00652ACA"/>
    <w:rsid w:val="00652D5B"/>
    <w:rsid w:val="00653315"/>
    <w:rsid w:val="0065337B"/>
    <w:rsid w:val="006536FB"/>
    <w:rsid w:val="006538CB"/>
    <w:rsid w:val="00653DCA"/>
    <w:rsid w:val="00654364"/>
    <w:rsid w:val="006544E1"/>
    <w:rsid w:val="00654A98"/>
    <w:rsid w:val="00654A9E"/>
    <w:rsid w:val="00654B92"/>
    <w:rsid w:val="00654D9F"/>
    <w:rsid w:val="00654FDD"/>
    <w:rsid w:val="00655262"/>
    <w:rsid w:val="006552DF"/>
    <w:rsid w:val="00655392"/>
    <w:rsid w:val="00655A8A"/>
    <w:rsid w:val="00655B4C"/>
    <w:rsid w:val="00655BA2"/>
    <w:rsid w:val="00655E33"/>
    <w:rsid w:val="00655F81"/>
    <w:rsid w:val="0065673F"/>
    <w:rsid w:val="00656892"/>
    <w:rsid w:val="00656B3C"/>
    <w:rsid w:val="00657147"/>
    <w:rsid w:val="006571F5"/>
    <w:rsid w:val="006573F2"/>
    <w:rsid w:val="0065765E"/>
    <w:rsid w:val="006577CC"/>
    <w:rsid w:val="00657982"/>
    <w:rsid w:val="00657AD2"/>
    <w:rsid w:val="00657B95"/>
    <w:rsid w:val="00657F31"/>
    <w:rsid w:val="0066007D"/>
    <w:rsid w:val="00660F15"/>
    <w:rsid w:val="00661823"/>
    <w:rsid w:val="00661A01"/>
    <w:rsid w:val="00661AE5"/>
    <w:rsid w:val="0066258C"/>
    <w:rsid w:val="006625DB"/>
    <w:rsid w:val="00662716"/>
    <w:rsid w:val="006627E4"/>
    <w:rsid w:val="006628C0"/>
    <w:rsid w:val="00662AE8"/>
    <w:rsid w:val="00662E55"/>
    <w:rsid w:val="00662FAE"/>
    <w:rsid w:val="006631D6"/>
    <w:rsid w:val="0066320A"/>
    <w:rsid w:val="006635E1"/>
    <w:rsid w:val="0066399C"/>
    <w:rsid w:val="00663A58"/>
    <w:rsid w:val="00663AEA"/>
    <w:rsid w:val="00663FF7"/>
    <w:rsid w:val="00664335"/>
    <w:rsid w:val="006643BE"/>
    <w:rsid w:val="00664731"/>
    <w:rsid w:val="00664999"/>
    <w:rsid w:val="00664BC8"/>
    <w:rsid w:val="00664D31"/>
    <w:rsid w:val="00664D64"/>
    <w:rsid w:val="00664E45"/>
    <w:rsid w:val="006650A2"/>
    <w:rsid w:val="00665197"/>
    <w:rsid w:val="006654EA"/>
    <w:rsid w:val="006656F1"/>
    <w:rsid w:val="0066593A"/>
    <w:rsid w:val="00665D10"/>
    <w:rsid w:val="00665D43"/>
    <w:rsid w:val="00665E25"/>
    <w:rsid w:val="00666212"/>
    <w:rsid w:val="006663A5"/>
    <w:rsid w:val="006663D8"/>
    <w:rsid w:val="00666522"/>
    <w:rsid w:val="006668B6"/>
    <w:rsid w:val="006669DB"/>
    <w:rsid w:val="00666ACD"/>
    <w:rsid w:val="00666D6B"/>
    <w:rsid w:val="00666DA3"/>
    <w:rsid w:val="00666FDC"/>
    <w:rsid w:val="00667209"/>
    <w:rsid w:val="00667372"/>
    <w:rsid w:val="0066739A"/>
    <w:rsid w:val="00667805"/>
    <w:rsid w:val="00667C12"/>
    <w:rsid w:val="00667C4D"/>
    <w:rsid w:val="00667D8B"/>
    <w:rsid w:val="00667F36"/>
    <w:rsid w:val="00667F6B"/>
    <w:rsid w:val="00670423"/>
    <w:rsid w:val="006704E3"/>
    <w:rsid w:val="00671066"/>
    <w:rsid w:val="006712BF"/>
    <w:rsid w:val="006715E0"/>
    <w:rsid w:val="006716B8"/>
    <w:rsid w:val="00671AE2"/>
    <w:rsid w:val="00671D41"/>
    <w:rsid w:val="00672183"/>
    <w:rsid w:val="006724D8"/>
    <w:rsid w:val="0067286C"/>
    <w:rsid w:val="00672923"/>
    <w:rsid w:val="00672D4D"/>
    <w:rsid w:val="00672E00"/>
    <w:rsid w:val="0067310A"/>
    <w:rsid w:val="00673583"/>
    <w:rsid w:val="006735A2"/>
    <w:rsid w:val="00673783"/>
    <w:rsid w:val="006738FA"/>
    <w:rsid w:val="006740FB"/>
    <w:rsid w:val="00674213"/>
    <w:rsid w:val="006744C8"/>
    <w:rsid w:val="006745BA"/>
    <w:rsid w:val="0067471A"/>
    <w:rsid w:val="0067485E"/>
    <w:rsid w:val="006748D7"/>
    <w:rsid w:val="00674C62"/>
    <w:rsid w:val="00674E2E"/>
    <w:rsid w:val="0067506E"/>
    <w:rsid w:val="006750D1"/>
    <w:rsid w:val="00675231"/>
    <w:rsid w:val="0067549C"/>
    <w:rsid w:val="00675730"/>
    <w:rsid w:val="0067586C"/>
    <w:rsid w:val="00675A2E"/>
    <w:rsid w:val="00675BA6"/>
    <w:rsid w:val="00675DC1"/>
    <w:rsid w:val="00675FAA"/>
    <w:rsid w:val="00676263"/>
    <w:rsid w:val="00676380"/>
    <w:rsid w:val="00676485"/>
    <w:rsid w:val="006765EE"/>
    <w:rsid w:val="00676A85"/>
    <w:rsid w:val="00676D80"/>
    <w:rsid w:val="006772EF"/>
    <w:rsid w:val="00677349"/>
    <w:rsid w:val="006775CA"/>
    <w:rsid w:val="00677834"/>
    <w:rsid w:val="0067791D"/>
    <w:rsid w:val="006779C2"/>
    <w:rsid w:val="00677C14"/>
    <w:rsid w:val="00677C49"/>
    <w:rsid w:val="00677DE1"/>
    <w:rsid w:val="0068062B"/>
    <w:rsid w:val="00680892"/>
    <w:rsid w:val="00680A5A"/>
    <w:rsid w:val="00680BF1"/>
    <w:rsid w:val="0068102F"/>
    <w:rsid w:val="0068148E"/>
    <w:rsid w:val="006814A8"/>
    <w:rsid w:val="0068154C"/>
    <w:rsid w:val="006816F3"/>
    <w:rsid w:val="00681A91"/>
    <w:rsid w:val="00681F84"/>
    <w:rsid w:val="006820B8"/>
    <w:rsid w:val="006823B6"/>
    <w:rsid w:val="006825CD"/>
    <w:rsid w:val="006828ED"/>
    <w:rsid w:val="006829EB"/>
    <w:rsid w:val="00682B01"/>
    <w:rsid w:val="00683707"/>
    <w:rsid w:val="0068402A"/>
    <w:rsid w:val="006841E5"/>
    <w:rsid w:val="006841FB"/>
    <w:rsid w:val="006843EA"/>
    <w:rsid w:val="00684994"/>
    <w:rsid w:val="00684B0C"/>
    <w:rsid w:val="00684C7E"/>
    <w:rsid w:val="00684D6D"/>
    <w:rsid w:val="00684DE3"/>
    <w:rsid w:val="00684E05"/>
    <w:rsid w:val="00684F4D"/>
    <w:rsid w:val="006851C6"/>
    <w:rsid w:val="00685360"/>
    <w:rsid w:val="00685444"/>
    <w:rsid w:val="0068584F"/>
    <w:rsid w:val="00685E5E"/>
    <w:rsid w:val="00686687"/>
    <w:rsid w:val="00687550"/>
    <w:rsid w:val="00687DC5"/>
    <w:rsid w:val="00690242"/>
    <w:rsid w:val="006902FE"/>
    <w:rsid w:val="0069095E"/>
    <w:rsid w:val="00690F18"/>
    <w:rsid w:val="00691084"/>
    <w:rsid w:val="0069110F"/>
    <w:rsid w:val="00691BB9"/>
    <w:rsid w:val="006926DC"/>
    <w:rsid w:val="0069294A"/>
    <w:rsid w:val="0069297D"/>
    <w:rsid w:val="00692E99"/>
    <w:rsid w:val="00692EEF"/>
    <w:rsid w:val="00692F66"/>
    <w:rsid w:val="00692F82"/>
    <w:rsid w:val="00693032"/>
    <w:rsid w:val="00693259"/>
    <w:rsid w:val="00693285"/>
    <w:rsid w:val="0069348F"/>
    <w:rsid w:val="00693665"/>
    <w:rsid w:val="006937AB"/>
    <w:rsid w:val="006937E3"/>
    <w:rsid w:val="00693914"/>
    <w:rsid w:val="00693AD3"/>
    <w:rsid w:val="00693BC8"/>
    <w:rsid w:val="00693C66"/>
    <w:rsid w:val="00693D30"/>
    <w:rsid w:val="0069462C"/>
    <w:rsid w:val="00694652"/>
    <w:rsid w:val="00694661"/>
    <w:rsid w:val="00694889"/>
    <w:rsid w:val="0069508F"/>
    <w:rsid w:val="00695439"/>
    <w:rsid w:val="0069547B"/>
    <w:rsid w:val="006955AD"/>
    <w:rsid w:val="006957FE"/>
    <w:rsid w:val="00695BAF"/>
    <w:rsid w:val="00695BE1"/>
    <w:rsid w:val="00696053"/>
    <w:rsid w:val="006961F5"/>
    <w:rsid w:val="0069631C"/>
    <w:rsid w:val="00696AD6"/>
    <w:rsid w:val="00696CDE"/>
    <w:rsid w:val="00696D02"/>
    <w:rsid w:val="00696D72"/>
    <w:rsid w:val="00696EBB"/>
    <w:rsid w:val="006970EC"/>
    <w:rsid w:val="0069729F"/>
    <w:rsid w:val="0069738A"/>
    <w:rsid w:val="006973D3"/>
    <w:rsid w:val="00697468"/>
    <w:rsid w:val="006974BC"/>
    <w:rsid w:val="00697966"/>
    <w:rsid w:val="00697AA3"/>
    <w:rsid w:val="006A002A"/>
    <w:rsid w:val="006A02BF"/>
    <w:rsid w:val="006A0914"/>
    <w:rsid w:val="006A0CAB"/>
    <w:rsid w:val="006A0DD3"/>
    <w:rsid w:val="006A0F96"/>
    <w:rsid w:val="006A116F"/>
    <w:rsid w:val="006A1237"/>
    <w:rsid w:val="006A12BF"/>
    <w:rsid w:val="006A1552"/>
    <w:rsid w:val="006A1567"/>
    <w:rsid w:val="006A1631"/>
    <w:rsid w:val="006A1961"/>
    <w:rsid w:val="006A1967"/>
    <w:rsid w:val="006A19F4"/>
    <w:rsid w:val="006A24B4"/>
    <w:rsid w:val="006A2719"/>
    <w:rsid w:val="006A28B5"/>
    <w:rsid w:val="006A2BDB"/>
    <w:rsid w:val="006A2D06"/>
    <w:rsid w:val="006A30CA"/>
    <w:rsid w:val="006A3700"/>
    <w:rsid w:val="006A39F5"/>
    <w:rsid w:val="006A3BA4"/>
    <w:rsid w:val="006A400C"/>
    <w:rsid w:val="006A403B"/>
    <w:rsid w:val="006A409A"/>
    <w:rsid w:val="006A411A"/>
    <w:rsid w:val="006A4FB0"/>
    <w:rsid w:val="006A5199"/>
    <w:rsid w:val="006A5828"/>
    <w:rsid w:val="006A5B6F"/>
    <w:rsid w:val="006A5D02"/>
    <w:rsid w:val="006A5F05"/>
    <w:rsid w:val="006A622C"/>
    <w:rsid w:val="006A63E2"/>
    <w:rsid w:val="006A685B"/>
    <w:rsid w:val="006A76BB"/>
    <w:rsid w:val="006A7951"/>
    <w:rsid w:val="006A7965"/>
    <w:rsid w:val="006A79AB"/>
    <w:rsid w:val="006A7E08"/>
    <w:rsid w:val="006B02D6"/>
    <w:rsid w:val="006B039E"/>
    <w:rsid w:val="006B0525"/>
    <w:rsid w:val="006B0581"/>
    <w:rsid w:val="006B0991"/>
    <w:rsid w:val="006B0B2A"/>
    <w:rsid w:val="006B0C7D"/>
    <w:rsid w:val="006B0FF2"/>
    <w:rsid w:val="006B12D2"/>
    <w:rsid w:val="006B13CD"/>
    <w:rsid w:val="006B152B"/>
    <w:rsid w:val="006B1AAF"/>
    <w:rsid w:val="006B1B84"/>
    <w:rsid w:val="006B1C95"/>
    <w:rsid w:val="006B1E72"/>
    <w:rsid w:val="006B2007"/>
    <w:rsid w:val="006B2043"/>
    <w:rsid w:val="006B224A"/>
    <w:rsid w:val="006B27E7"/>
    <w:rsid w:val="006B28BE"/>
    <w:rsid w:val="006B291A"/>
    <w:rsid w:val="006B2972"/>
    <w:rsid w:val="006B29AB"/>
    <w:rsid w:val="006B2B83"/>
    <w:rsid w:val="006B2D5F"/>
    <w:rsid w:val="006B319D"/>
    <w:rsid w:val="006B33E3"/>
    <w:rsid w:val="006B3498"/>
    <w:rsid w:val="006B364C"/>
    <w:rsid w:val="006B3BE8"/>
    <w:rsid w:val="006B3CDB"/>
    <w:rsid w:val="006B3D92"/>
    <w:rsid w:val="006B3F16"/>
    <w:rsid w:val="006B403B"/>
    <w:rsid w:val="006B40EB"/>
    <w:rsid w:val="006B41FC"/>
    <w:rsid w:val="006B4569"/>
    <w:rsid w:val="006B45C4"/>
    <w:rsid w:val="006B4788"/>
    <w:rsid w:val="006B4D0F"/>
    <w:rsid w:val="006B4ECE"/>
    <w:rsid w:val="006B4FE1"/>
    <w:rsid w:val="006B50CD"/>
    <w:rsid w:val="006B567C"/>
    <w:rsid w:val="006B569C"/>
    <w:rsid w:val="006B56B1"/>
    <w:rsid w:val="006B5A51"/>
    <w:rsid w:val="006B5AB2"/>
    <w:rsid w:val="006B5C52"/>
    <w:rsid w:val="006B5CE5"/>
    <w:rsid w:val="006B5D50"/>
    <w:rsid w:val="006B5E04"/>
    <w:rsid w:val="006B5FCC"/>
    <w:rsid w:val="006B6059"/>
    <w:rsid w:val="006B6474"/>
    <w:rsid w:val="006B6CDB"/>
    <w:rsid w:val="006B7355"/>
    <w:rsid w:val="006B74BC"/>
    <w:rsid w:val="006B75C0"/>
    <w:rsid w:val="006C0251"/>
    <w:rsid w:val="006C045A"/>
    <w:rsid w:val="006C0636"/>
    <w:rsid w:val="006C063E"/>
    <w:rsid w:val="006C08A8"/>
    <w:rsid w:val="006C09E2"/>
    <w:rsid w:val="006C0F24"/>
    <w:rsid w:val="006C1158"/>
    <w:rsid w:val="006C13C9"/>
    <w:rsid w:val="006C1C3A"/>
    <w:rsid w:val="006C1DD1"/>
    <w:rsid w:val="006C20AD"/>
    <w:rsid w:val="006C24D9"/>
    <w:rsid w:val="006C2803"/>
    <w:rsid w:val="006C2845"/>
    <w:rsid w:val="006C29D6"/>
    <w:rsid w:val="006C2B16"/>
    <w:rsid w:val="006C2EE9"/>
    <w:rsid w:val="006C3040"/>
    <w:rsid w:val="006C319E"/>
    <w:rsid w:val="006C32F9"/>
    <w:rsid w:val="006C332A"/>
    <w:rsid w:val="006C39C8"/>
    <w:rsid w:val="006C3A4C"/>
    <w:rsid w:val="006C3BE7"/>
    <w:rsid w:val="006C3CC0"/>
    <w:rsid w:val="006C3D7E"/>
    <w:rsid w:val="006C4613"/>
    <w:rsid w:val="006C476C"/>
    <w:rsid w:val="006C4990"/>
    <w:rsid w:val="006C4FF1"/>
    <w:rsid w:val="006C5141"/>
    <w:rsid w:val="006C5425"/>
    <w:rsid w:val="006C65A5"/>
    <w:rsid w:val="006C66D3"/>
    <w:rsid w:val="006C6A0F"/>
    <w:rsid w:val="006C6AB1"/>
    <w:rsid w:val="006C6AD8"/>
    <w:rsid w:val="006C6B87"/>
    <w:rsid w:val="006C6BF3"/>
    <w:rsid w:val="006C71DD"/>
    <w:rsid w:val="006C7446"/>
    <w:rsid w:val="006C7B10"/>
    <w:rsid w:val="006C7DEF"/>
    <w:rsid w:val="006D0390"/>
    <w:rsid w:val="006D0B22"/>
    <w:rsid w:val="006D0BB3"/>
    <w:rsid w:val="006D0E9A"/>
    <w:rsid w:val="006D106C"/>
    <w:rsid w:val="006D10CE"/>
    <w:rsid w:val="006D11BE"/>
    <w:rsid w:val="006D1760"/>
    <w:rsid w:val="006D17BD"/>
    <w:rsid w:val="006D1A13"/>
    <w:rsid w:val="006D1BC6"/>
    <w:rsid w:val="006D1E5D"/>
    <w:rsid w:val="006D2226"/>
    <w:rsid w:val="006D2297"/>
    <w:rsid w:val="006D2648"/>
    <w:rsid w:val="006D27C6"/>
    <w:rsid w:val="006D2A37"/>
    <w:rsid w:val="006D2C7A"/>
    <w:rsid w:val="006D2CC1"/>
    <w:rsid w:val="006D2EDD"/>
    <w:rsid w:val="006D3096"/>
    <w:rsid w:val="006D3108"/>
    <w:rsid w:val="006D3566"/>
    <w:rsid w:val="006D36DC"/>
    <w:rsid w:val="006D3C70"/>
    <w:rsid w:val="006D3CDC"/>
    <w:rsid w:val="006D3EF1"/>
    <w:rsid w:val="006D3F20"/>
    <w:rsid w:val="006D40DA"/>
    <w:rsid w:val="006D4181"/>
    <w:rsid w:val="006D42D9"/>
    <w:rsid w:val="006D483A"/>
    <w:rsid w:val="006D4AB3"/>
    <w:rsid w:val="006D4B2A"/>
    <w:rsid w:val="006D4B9F"/>
    <w:rsid w:val="006D5C0E"/>
    <w:rsid w:val="006D5DDC"/>
    <w:rsid w:val="006D683D"/>
    <w:rsid w:val="006D69DF"/>
    <w:rsid w:val="006D7154"/>
    <w:rsid w:val="006D7262"/>
    <w:rsid w:val="006D731B"/>
    <w:rsid w:val="006D7333"/>
    <w:rsid w:val="006D7417"/>
    <w:rsid w:val="006D779D"/>
    <w:rsid w:val="006D782B"/>
    <w:rsid w:val="006D7D2E"/>
    <w:rsid w:val="006E0692"/>
    <w:rsid w:val="006E06EE"/>
    <w:rsid w:val="006E07FB"/>
    <w:rsid w:val="006E0B78"/>
    <w:rsid w:val="006E0D52"/>
    <w:rsid w:val="006E106B"/>
    <w:rsid w:val="006E11F2"/>
    <w:rsid w:val="006E16F6"/>
    <w:rsid w:val="006E1732"/>
    <w:rsid w:val="006E18E6"/>
    <w:rsid w:val="006E1AC4"/>
    <w:rsid w:val="006E1C07"/>
    <w:rsid w:val="006E1D89"/>
    <w:rsid w:val="006E1E59"/>
    <w:rsid w:val="006E1ECB"/>
    <w:rsid w:val="006E2390"/>
    <w:rsid w:val="006E2421"/>
    <w:rsid w:val="006E247E"/>
    <w:rsid w:val="006E2724"/>
    <w:rsid w:val="006E281A"/>
    <w:rsid w:val="006E287C"/>
    <w:rsid w:val="006E2B91"/>
    <w:rsid w:val="006E30C8"/>
    <w:rsid w:val="006E31C4"/>
    <w:rsid w:val="006E3800"/>
    <w:rsid w:val="006E3C39"/>
    <w:rsid w:val="006E3ECA"/>
    <w:rsid w:val="006E4113"/>
    <w:rsid w:val="006E41C2"/>
    <w:rsid w:val="006E4791"/>
    <w:rsid w:val="006E4824"/>
    <w:rsid w:val="006E48EF"/>
    <w:rsid w:val="006E4FFF"/>
    <w:rsid w:val="006E5196"/>
    <w:rsid w:val="006E52B2"/>
    <w:rsid w:val="006E55CD"/>
    <w:rsid w:val="006E561F"/>
    <w:rsid w:val="006E56A4"/>
    <w:rsid w:val="006E57F7"/>
    <w:rsid w:val="006E5B8E"/>
    <w:rsid w:val="006E5C7A"/>
    <w:rsid w:val="006E5CAE"/>
    <w:rsid w:val="006E674F"/>
    <w:rsid w:val="006E6B20"/>
    <w:rsid w:val="006E6F8A"/>
    <w:rsid w:val="006E74E6"/>
    <w:rsid w:val="006E77B6"/>
    <w:rsid w:val="006E7904"/>
    <w:rsid w:val="006E79D0"/>
    <w:rsid w:val="006E7E96"/>
    <w:rsid w:val="006F0941"/>
    <w:rsid w:val="006F0D21"/>
    <w:rsid w:val="006F0E62"/>
    <w:rsid w:val="006F12C4"/>
    <w:rsid w:val="006F1522"/>
    <w:rsid w:val="006F176E"/>
    <w:rsid w:val="006F1913"/>
    <w:rsid w:val="006F1966"/>
    <w:rsid w:val="006F1A54"/>
    <w:rsid w:val="006F1B68"/>
    <w:rsid w:val="006F1F2E"/>
    <w:rsid w:val="006F2080"/>
    <w:rsid w:val="006F21ED"/>
    <w:rsid w:val="006F2732"/>
    <w:rsid w:val="006F2759"/>
    <w:rsid w:val="006F2776"/>
    <w:rsid w:val="006F3076"/>
    <w:rsid w:val="006F3271"/>
    <w:rsid w:val="006F3383"/>
    <w:rsid w:val="006F33C6"/>
    <w:rsid w:val="006F341C"/>
    <w:rsid w:val="006F342C"/>
    <w:rsid w:val="006F34BD"/>
    <w:rsid w:val="006F361B"/>
    <w:rsid w:val="006F36BC"/>
    <w:rsid w:val="006F371F"/>
    <w:rsid w:val="006F37EB"/>
    <w:rsid w:val="006F38ED"/>
    <w:rsid w:val="006F39D4"/>
    <w:rsid w:val="006F3E3D"/>
    <w:rsid w:val="006F412B"/>
    <w:rsid w:val="006F4217"/>
    <w:rsid w:val="006F4353"/>
    <w:rsid w:val="006F43AD"/>
    <w:rsid w:val="006F4598"/>
    <w:rsid w:val="006F4B23"/>
    <w:rsid w:val="006F4B6A"/>
    <w:rsid w:val="006F5272"/>
    <w:rsid w:val="006F52F0"/>
    <w:rsid w:val="006F56D3"/>
    <w:rsid w:val="006F56E1"/>
    <w:rsid w:val="006F5718"/>
    <w:rsid w:val="006F576B"/>
    <w:rsid w:val="006F59C3"/>
    <w:rsid w:val="006F5FBB"/>
    <w:rsid w:val="006F6001"/>
    <w:rsid w:val="006F6377"/>
    <w:rsid w:val="006F6885"/>
    <w:rsid w:val="006F69F9"/>
    <w:rsid w:val="006F6CA3"/>
    <w:rsid w:val="006F7B62"/>
    <w:rsid w:val="006F7FBF"/>
    <w:rsid w:val="007005D4"/>
    <w:rsid w:val="0070075E"/>
    <w:rsid w:val="00700892"/>
    <w:rsid w:val="00700F7C"/>
    <w:rsid w:val="007012CE"/>
    <w:rsid w:val="0070155E"/>
    <w:rsid w:val="007019F5"/>
    <w:rsid w:val="00701C54"/>
    <w:rsid w:val="00701D2C"/>
    <w:rsid w:val="00701E3C"/>
    <w:rsid w:val="00701F57"/>
    <w:rsid w:val="0070200F"/>
    <w:rsid w:val="007023F6"/>
    <w:rsid w:val="007024E1"/>
    <w:rsid w:val="00702E32"/>
    <w:rsid w:val="0070328B"/>
    <w:rsid w:val="00703512"/>
    <w:rsid w:val="00703576"/>
    <w:rsid w:val="007035D1"/>
    <w:rsid w:val="007037F4"/>
    <w:rsid w:val="00703A86"/>
    <w:rsid w:val="00703BDA"/>
    <w:rsid w:val="00703BEB"/>
    <w:rsid w:val="00703C5A"/>
    <w:rsid w:val="007040AB"/>
    <w:rsid w:val="00704144"/>
    <w:rsid w:val="00704738"/>
    <w:rsid w:val="007047C1"/>
    <w:rsid w:val="00704ECF"/>
    <w:rsid w:val="00705365"/>
    <w:rsid w:val="00705534"/>
    <w:rsid w:val="007057B1"/>
    <w:rsid w:val="00705890"/>
    <w:rsid w:val="00705C40"/>
    <w:rsid w:val="00705EB4"/>
    <w:rsid w:val="0070627A"/>
    <w:rsid w:val="007064C4"/>
    <w:rsid w:val="0070714F"/>
    <w:rsid w:val="00707455"/>
    <w:rsid w:val="00707519"/>
    <w:rsid w:val="00707AE7"/>
    <w:rsid w:val="00707FB8"/>
    <w:rsid w:val="007104A1"/>
    <w:rsid w:val="007107A6"/>
    <w:rsid w:val="0071094D"/>
    <w:rsid w:val="00710A2C"/>
    <w:rsid w:val="00710B70"/>
    <w:rsid w:val="00710BC5"/>
    <w:rsid w:val="00710C9F"/>
    <w:rsid w:val="00710EAC"/>
    <w:rsid w:val="00710FFF"/>
    <w:rsid w:val="007113EB"/>
    <w:rsid w:val="007116B3"/>
    <w:rsid w:val="00711D83"/>
    <w:rsid w:val="00711D92"/>
    <w:rsid w:val="00711F91"/>
    <w:rsid w:val="007120F2"/>
    <w:rsid w:val="00712152"/>
    <w:rsid w:val="00712544"/>
    <w:rsid w:val="00712A87"/>
    <w:rsid w:val="00712C53"/>
    <w:rsid w:val="00712CB3"/>
    <w:rsid w:val="007130D1"/>
    <w:rsid w:val="0071312D"/>
    <w:rsid w:val="0071329D"/>
    <w:rsid w:val="00713448"/>
    <w:rsid w:val="00713711"/>
    <w:rsid w:val="00713AC9"/>
    <w:rsid w:val="00713AF8"/>
    <w:rsid w:val="00713C9B"/>
    <w:rsid w:val="00713F00"/>
    <w:rsid w:val="00714077"/>
    <w:rsid w:val="0071407F"/>
    <w:rsid w:val="007142C7"/>
    <w:rsid w:val="0071430E"/>
    <w:rsid w:val="0071441C"/>
    <w:rsid w:val="0071455B"/>
    <w:rsid w:val="00714816"/>
    <w:rsid w:val="00714974"/>
    <w:rsid w:val="00714B88"/>
    <w:rsid w:val="00714C39"/>
    <w:rsid w:val="00714D96"/>
    <w:rsid w:val="00715148"/>
    <w:rsid w:val="0071543B"/>
    <w:rsid w:val="007154A4"/>
    <w:rsid w:val="0071599B"/>
    <w:rsid w:val="00715ADC"/>
    <w:rsid w:val="00715D10"/>
    <w:rsid w:val="00715E94"/>
    <w:rsid w:val="00716374"/>
    <w:rsid w:val="007164C3"/>
    <w:rsid w:val="0071653A"/>
    <w:rsid w:val="007165A4"/>
    <w:rsid w:val="007167CA"/>
    <w:rsid w:val="00716B14"/>
    <w:rsid w:val="00716BB7"/>
    <w:rsid w:val="00716C5E"/>
    <w:rsid w:val="00716C65"/>
    <w:rsid w:val="00716E6F"/>
    <w:rsid w:val="00717049"/>
    <w:rsid w:val="007172EB"/>
    <w:rsid w:val="007173FD"/>
    <w:rsid w:val="007175E4"/>
    <w:rsid w:val="007178ED"/>
    <w:rsid w:val="00717EDA"/>
    <w:rsid w:val="0072024B"/>
    <w:rsid w:val="00720636"/>
    <w:rsid w:val="00720906"/>
    <w:rsid w:val="00720A31"/>
    <w:rsid w:val="00720BA8"/>
    <w:rsid w:val="00720C3E"/>
    <w:rsid w:val="00720CBE"/>
    <w:rsid w:val="00720D40"/>
    <w:rsid w:val="00720DBF"/>
    <w:rsid w:val="007216F2"/>
    <w:rsid w:val="00722067"/>
    <w:rsid w:val="00722194"/>
    <w:rsid w:val="007228AC"/>
    <w:rsid w:val="00722FFC"/>
    <w:rsid w:val="0072312B"/>
    <w:rsid w:val="0072322F"/>
    <w:rsid w:val="00723468"/>
    <w:rsid w:val="007235A6"/>
    <w:rsid w:val="00724662"/>
    <w:rsid w:val="00724B28"/>
    <w:rsid w:val="00724D0E"/>
    <w:rsid w:val="00724DF9"/>
    <w:rsid w:val="00724E68"/>
    <w:rsid w:val="00725201"/>
    <w:rsid w:val="007253BD"/>
    <w:rsid w:val="00725409"/>
    <w:rsid w:val="00725646"/>
    <w:rsid w:val="007258B9"/>
    <w:rsid w:val="00725D74"/>
    <w:rsid w:val="0072635C"/>
    <w:rsid w:val="0072669E"/>
    <w:rsid w:val="00726AC1"/>
    <w:rsid w:val="00726EE1"/>
    <w:rsid w:val="00726EF1"/>
    <w:rsid w:val="00726F9D"/>
    <w:rsid w:val="007270FE"/>
    <w:rsid w:val="0072754E"/>
    <w:rsid w:val="007275B8"/>
    <w:rsid w:val="00727670"/>
    <w:rsid w:val="0072787D"/>
    <w:rsid w:val="00727A02"/>
    <w:rsid w:val="00727A6F"/>
    <w:rsid w:val="00727BF3"/>
    <w:rsid w:val="00730323"/>
    <w:rsid w:val="0073034D"/>
    <w:rsid w:val="0073050D"/>
    <w:rsid w:val="00730998"/>
    <w:rsid w:val="00730A45"/>
    <w:rsid w:val="00730CE3"/>
    <w:rsid w:val="00730D12"/>
    <w:rsid w:val="007310D5"/>
    <w:rsid w:val="007310DD"/>
    <w:rsid w:val="007310DF"/>
    <w:rsid w:val="00731256"/>
    <w:rsid w:val="00731369"/>
    <w:rsid w:val="00731432"/>
    <w:rsid w:val="00731708"/>
    <w:rsid w:val="00731819"/>
    <w:rsid w:val="00731C36"/>
    <w:rsid w:val="00731CC5"/>
    <w:rsid w:val="00731D02"/>
    <w:rsid w:val="007322D6"/>
    <w:rsid w:val="00732C61"/>
    <w:rsid w:val="00732FBF"/>
    <w:rsid w:val="00733408"/>
    <w:rsid w:val="007335E8"/>
    <w:rsid w:val="00733872"/>
    <w:rsid w:val="00733CC8"/>
    <w:rsid w:val="00733E1B"/>
    <w:rsid w:val="00733E6B"/>
    <w:rsid w:val="00733FC9"/>
    <w:rsid w:val="0073410B"/>
    <w:rsid w:val="0073415A"/>
    <w:rsid w:val="007342E1"/>
    <w:rsid w:val="0073469D"/>
    <w:rsid w:val="00734897"/>
    <w:rsid w:val="0073495A"/>
    <w:rsid w:val="0073497D"/>
    <w:rsid w:val="00734C4C"/>
    <w:rsid w:val="00734C5D"/>
    <w:rsid w:val="00734C75"/>
    <w:rsid w:val="00734CE6"/>
    <w:rsid w:val="007350FB"/>
    <w:rsid w:val="0073534F"/>
    <w:rsid w:val="007357AB"/>
    <w:rsid w:val="00735875"/>
    <w:rsid w:val="007359AD"/>
    <w:rsid w:val="00735B39"/>
    <w:rsid w:val="00735B4B"/>
    <w:rsid w:val="00735C67"/>
    <w:rsid w:val="0073645C"/>
    <w:rsid w:val="007369E8"/>
    <w:rsid w:val="00737478"/>
    <w:rsid w:val="007375CE"/>
    <w:rsid w:val="007378DF"/>
    <w:rsid w:val="0073795A"/>
    <w:rsid w:val="00737EA5"/>
    <w:rsid w:val="00737F61"/>
    <w:rsid w:val="00740027"/>
    <w:rsid w:val="00740131"/>
    <w:rsid w:val="00740C47"/>
    <w:rsid w:val="00740EC3"/>
    <w:rsid w:val="00740FE3"/>
    <w:rsid w:val="00741008"/>
    <w:rsid w:val="00741351"/>
    <w:rsid w:val="00741442"/>
    <w:rsid w:val="0074189C"/>
    <w:rsid w:val="0074197B"/>
    <w:rsid w:val="00741B6D"/>
    <w:rsid w:val="00741CC7"/>
    <w:rsid w:val="0074241C"/>
    <w:rsid w:val="0074268F"/>
    <w:rsid w:val="007428F9"/>
    <w:rsid w:val="00742926"/>
    <w:rsid w:val="00742C5C"/>
    <w:rsid w:val="00742D27"/>
    <w:rsid w:val="0074305A"/>
    <w:rsid w:val="0074311A"/>
    <w:rsid w:val="00743522"/>
    <w:rsid w:val="00743A44"/>
    <w:rsid w:val="00743AF0"/>
    <w:rsid w:val="00743E7F"/>
    <w:rsid w:val="00744434"/>
    <w:rsid w:val="0074490D"/>
    <w:rsid w:val="0074498B"/>
    <w:rsid w:val="0074499A"/>
    <w:rsid w:val="00744B0E"/>
    <w:rsid w:val="00744E10"/>
    <w:rsid w:val="00744F4B"/>
    <w:rsid w:val="00745322"/>
    <w:rsid w:val="00745448"/>
    <w:rsid w:val="007458F0"/>
    <w:rsid w:val="007459F6"/>
    <w:rsid w:val="00745D39"/>
    <w:rsid w:val="00745DEF"/>
    <w:rsid w:val="00745EA4"/>
    <w:rsid w:val="00746169"/>
    <w:rsid w:val="00746500"/>
    <w:rsid w:val="0074656E"/>
    <w:rsid w:val="0074689E"/>
    <w:rsid w:val="00746C25"/>
    <w:rsid w:val="00746CDC"/>
    <w:rsid w:val="00746F8A"/>
    <w:rsid w:val="0074706E"/>
    <w:rsid w:val="007472F5"/>
    <w:rsid w:val="00747520"/>
    <w:rsid w:val="00750F5A"/>
    <w:rsid w:val="0075105B"/>
    <w:rsid w:val="0075125B"/>
    <w:rsid w:val="00751636"/>
    <w:rsid w:val="0075164A"/>
    <w:rsid w:val="00751B95"/>
    <w:rsid w:val="00751DFF"/>
    <w:rsid w:val="0075290A"/>
    <w:rsid w:val="00752917"/>
    <w:rsid w:val="00752947"/>
    <w:rsid w:val="00752AFD"/>
    <w:rsid w:val="00752CB1"/>
    <w:rsid w:val="00753704"/>
    <w:rsid w:val="007538D4"/>
    <w:rsid w:val="00753A8D"/>
    <w:rsid w:val="00753D8F"/>
    <w:rsid w:val="00754759"/>
    <w:rsid w:val="00754AF5"/>
    <w:rsid w:val="00754BD4"/>
    <w:rsid w:val="00754C2E"/>
    <w:rsid w:val="00754E0E"/>
    <w:rsid w:val="007550DC"/>
    <w:rsid w:val="007551F3"/>
    <w:rsid w:val="00755347"/>
    <w:rsid w:val="0075536B"/>
    <w:rsid w:val="007556AC"/>
    <w:rsid w:val="007557BF"/>
    <w:rsid w:val="00755A8F"/>
    <w:rsid w:val="00755AA5"/>
    <w:rsid w:val="00755BA8"/>
    <w:rsid w:val="00755BBA"/>
    <w:rsid w:val="00755BE8"/>
    <w:rsid w:val="00755EA8"/>
    <w:rsid w:val="00756060"/>
    <w:rsid w:val="00756203"/>
    <w:rsid w:val="007562F1"/>
    <w:rsid w:val="00756554"/>
    <w:rsid w:val="0075656B"/>
    <w:rsid w:val="0075656D"/>
    <w:rsid w:val="00756CF1"/>
    <w:rsid w:val="00756D39"/>
    <w:rsid w:val="00756E12"/>
    <w:rsid w:val="00756E3F"/>
    <w:rsid w:val="00757225"/>
    <w:rsid w:val="007572A0"/>
    <w:rsid w:val="00757696"/>
    <w:rsid w:val="00757705"/>
    <w:rsid w:val="00757772"/>
    <w:rsid w:val="00757D73"/>
    <w:rsid w:val="007603A5"/>
    <w:rsid w:val="007607E9"/>
    <w:rsid w:val="00760817"/>
    <w:rsid w:val="0076083F"/>
    <w:rsid w:val="00760C3D"/>
    <w:rsid w:val="00760D32"/>
    <w:rsid w:val="00760EDA"/>
    <w:rsid w:val="00760F35"/>
    <w:rsid w:val="0076116A"/>
    <w:rsid w:val="00761236"/>
    <w:rsid w:val="007615F1"/>
    <w:rsid w:val="00761AB2"/>
    <w:rsid w:val="00761B0A"/>
    <w:rsid w:val="00761B81"/>
    <w:rsid w:val="00761D75"/>
    <w:rsid w:val="00761EE2"/>
    <w:rsid w:val="007622A1"/>
    <w:rsid w:val="007627AC"/>
    <w:rsid w:val="0076285B"/>
    <w:rsid w:val="00762904"/>
    <w:rsid w:val="00762C5C"/>
    <w:rsid w:val="00762E72"/>
    <w:rsid w:val="00762E80"/>
    <w:rsid w:val="0076319B"/>
    <w:rsid w:val="0076332D"/>
    <w:rsid w:val="007633A6"/>
    <w:rsid w:val="00763626"/>
    <w:rsid w:val="0076376E"/>
    <w:rsid w:val="0076378C"/>
    <w:rsid w:val="00763888"/>
    <w:rsid w:val="00763935"/>
    <w:rsid w:val="00763A57"/>
    <w:rsid w:val="00763B7C"/>
    <w:rsid w:val="00764043"/>
    <w:rsid w:val="007645F2"/>
    <w:rsid w:val="0076467A"/>
    <w:rsid w:val="00764727"/>
    <w:rsid w:val="00764882"/>
    <w:rsid w:val="00764CDA"/>
    <w:rsid w:val="00764D0D"/>
    <w:rsid w:val="00764F71"/>
    <w:rsid w:val="00765148"/>
    <w:rsid w:val="007651CB"/>
    <w:rsid w:val="0076541A"/>
    <w:rsid w:val="00765A27"/>
    <w:rsid w:val="00765AC2"/>
    <w:rsid w:val="00765E8C"/>
    <w:rsid w:val="00766168"/>
    <w:rsid w:val="007667E4"/>
    <w:rsid w:val="007669C2"/>
    <w:rsid w:val="00766AF4"/>
    <w:rsid w:val="00766C61"/>
    <w:rsid w:val="00766DD4"/>
    <w:rsid w:val="00766EA6"/>
    <w:rsid w:val="007674B0"/>
    <w:rsid w:val="007678BA"/>
    <w:rsid w:val="007679A7"/>
    <w:rsid w:val="00767E25"/>
    <w:rsid w:val="00767EFB"/>
    <w:rsid w:val="007701D6"/>
    <w:rsid w:val="0077036A"/>
    <w:rsid w:val="00770B18"/>
    <w:rsid w:val="00770BD7"/>
    <w:rsid w:val="007710C5"/>
    <w:rsid w:val="0077120D"/>
    <w:rsid w:val="00771E69"/>
    <w:rsid w:val="00772142"/>
    <w:rsid w:val="0077241B"/>
    <w:rsid w:val="0077241F"/>
    <w:rsid w:val="00772468"/>
    <w:rsid w:val="007726DC"/>
    <w:rsid w:val="00772990"/>
    <w:rsid w:val="00772E67"/>
    <w:rsid w:val="00772F32"/>
    <w:rsid w:val="00773030"/>
    <w:rsid w:val="00773936"/>
    <w:rsid w:val="00773A09"/>
    <w:rsid w:val="00773ECB"/>
    <w:rsid w:val="0077441B"/>
    <w:rsid w:val="00774593"/>
    <w:rsid w:val="007746F5"/>
    <w:rsid w:val="00774CA7"/>
    <w:rsid w:val="00774DBA"/>
    <w:rsid w:val="00774E15"/>
    <w:rsid w:val="00775463"/>
    <w:rsid w:val="00775695"/>
    <w:rsid w:val="00775BA3"/>
    <w:rsid w:val="00775DE1"/>
    <w:rsid w:val="00776210"/>
    <w:rsid w:val="007766E9"/>
    <w:rsid w:val="0077677E"/>
    <w:rsid w:val="0077688B"/>
    <w:rsid w:val="007768E7"/>
    <w:rsid w:val="00776902"/>
    <w:rsid w:val="00776903"/>
    <w:rsid w:val="00776B3E"/>
    <w:rsid w:val="00777100"/>
    <w:rsid w:val="0077726A"/>
    <w:rsid w:val="0077734D"/>
    <w:rsid w:val="00777809"/>
    <w:rsid w:val="00777975"/>
    <w:rsid w:val="00777AA3"/>
    <w:rsid w:val="00777DF9"/>
    <w:rsid w:val="00777E62"/>
    <w:rsid w:val="00780330"/>
    <w:rsid w:val="00780DC3"/>
    <w:rsid w:val="00780ED4"/>
    <w:rsid w:val="00780F55"/>
    <w:rsid w:val="00781417"/>
    <w:rsid w:val="00781A77"/>
    <w:rsid w:val="00781E24"/>
    <w:rsid w:val="0078236B"/>
    <w:rsid w:val="007824BD"/>
    <w:rsid w:val="007827C4"/>
    <w:rsid w:val="00782896"/>
    <w:rsid w:val="00782FC7"/>
    <w:rsid w:val="0078308A"/>
    <w:rsid w:val="007835AA"/>
    <w:rsid w:val="007837A7"/>
    <w:rsid w:val="00783920"/>
    <w:rsid w:val="00784148"/>
    <w:rsid w:val="0078425E"/>
    <w:rsid w:val="007847A9"/>
    <w:rsid w:val="007847CE"/>
    <w:rsid w:val="0078485C"/>
    <w:rsid w:val="00784A4C"/>
    <w:rsid w:val="00784BDD"/>
    <w:rsid w:val="00784DC5"/>
    <w:rsid w:val="00784F8A"/>
    <w:rsid w:val="0078512D"/>
    <w:rsid w:val="0078519F"/>
    <w:rsid w:val="00785798"/>
    <w:rsid w:val="007857E9"/>
    <w:rsid w:val="0078592F"/>
    <w:rsid w:val="00785E8F"/>
    <w:rsid w:val="00785FEB"/>
    <w:rsid w:val="0078617B"/>
    <w:rsid w:val="0078630D"/>
    <w:rsid w:val="00786A3D"/>
    <w:rsid w:val="00786CAF"/>
    <w:rsid w:val="00786CFF"/>
    <w:rsid w:val="007872DC"/>
    <w:rsid w:val="00787692"/>
    <w:rsid w:val="00787B5D"/>
    <w:rsid w:val="00787E4D"/>
    <w:rsid w:val="007904DA"/>
    <w:rsid w:val="00790634"/>
    <w:rsid w:val="00790696"/>
    <w:rsid w:val="007906F3"/>
    <w:rsid w:val="0079075A"/>
    <w:rsid w:val="00790DBF"/>
    <w:rsid w:val="0079107F"/>
    <w:rsid w:val="007910B5"/>
    <w:rsid w:val="007910C4"/>
    <w:rsid w:val="007915C9"/>
    <w:rsid w:val="00791B11"/>
    <w:rsid w:val="00791CAF"/>
    <w:rsid w:val="00791F04"/>
    <w:rsid w:val="007922D5"/>
    <w:rsid w:val="007926E8"/>
    <w:rsid w:val="007930BC"/>
    <w:rsid w:val="00793357"/>
    <w:rsid w:val="00793389"/>
    <w:rsid w:val="0079355F"/>
    <w:rsid w:val="007936DE"/>
    <w:rsid w:val="0079376F"/>
    <w:rsid w:val="0079396A"/>
    <w:rsid w:val="007939E5"/>
    <w:rsid w:val="00793E8F"/>
    <w:rsid w:val="00794017"/>
    <w:rsid w:val="0079401F"/>
    <w:rsid w:val="0079415A"/>
    <w:rsid w:val="00794791"/>
    <w:rsid w:val="0079492C"/>
    <w:rsid w:val="00794E13"/>
    <w:rsid w:val="00794F61"/>
    <w:rsid w:val="0079573A"/>
    <w:rsid w:val="00795B08"/>
    <w:rsid w:val="00795EBE"/>
    <w:rsid w:val="00796063"/>
    <w:rsid w:val="00796134"/>
    <w:rsid w:val="0079613C"/>
    <w:rsid w:val="007964A1"/>
    <w:rsid w:val="0079659F"/>
    <w:rsid w:val="00796648"/>
    <w:rsid w:val="007969A2"/>
    <w:rsid w:val="00796BD2"/>
    <w:rsid w:val="00796CA8"/>
    <w:rsid w:val="00796DAE"/>
    <w:rsid w:val="007971F3"/>
    <w:rsid w:val="00797397"/>
    <w:rsid w:val="00797504"/>
    <w:rsid w:val="0079762D"/>
    <w:rsid w:val="007976A1"/>
    <w:rsid w:val="007976B5"/>
    <w:rsid w:val="007977B4"/>
    <w:rsid w:val="0079785A"/>
    <w:rsid w:val="00797AD6"/>
    <w:rsid w:val="00797E88"/>
    <w:rsid w:val="007A0034"/>
    <w:rsid w:val="007A007F"/>
    <w:rsid w:val="007A0090"/>
    <w:rsid w:val="007A02C9"/>
    <w:rsid w:val="007A05EC"/>
    <w:rsid w:val="007A070F"/>
    <w:rsid w:val="007A0939"/>
    <w:rsid w:val="007A0B00"/>
    <w:rsid w:val="007A0F90"/>
    <w:rsid w:val="007A11BC"/>
    <w:rsid w:val="007A11EF"/>
    <w:rsid w:val="007A1314"/>
    <w:rsid w:val="007A171D"/>
    <w:rsid w:val="007A18FA"/>
    <w:rsid w:val="007A1AF2"/>
    <w:rsid w:val="007A1CB7"/>
    <w:rsid w:val="007A3443"/>
    <w:rsid w:val="007A3476"/>
    <w:rsid w:val="007A3730"/>
    <w:rsid w:val="007A3BF7"/>
    <w:rsid w:val="007A3C14"/>
    <w:rsid w:val="007A3E33"/>
    <w:rsid w:val="007A3F97"/>
    <w:rsid w:val="007A4065"/>
    <w:rsid w:val="007A4560"/>
    <w:rsid w:val="007A46CA"/>
    <w:rsid w:val="007A477E"/>
    <w:rsid w:val="007A4B77"/>
    <w:rsid w:val="007A4EF3"/>
    <w:rsid w:val="007A4F47"/>
    <w:rsid w:val="007A521B"/>
    <w:rsid w:val="007A5249"/>
    <w:rsid w:val="007A5264"/>
    <w:rsid w:val="007A5273"/>
    <w:rsid w:val="007A5AE2"/>
    <w:rsid w:val="007A5CE8"/>
    <w:rsid w:val="007A5EBF"/>
    <w:rsid w:val="007A637B"/>
    <w:rsid w:val="007A6390"/>
    <w:rsid w:val="007A63B1"/>
    <w:rsid w:val="007A65CE"/>
    <w:rsid w:val="007A66E3"/>
    <w:rsid w:val="007A69F6"/>
    <w:rsid w:val="007A6B0A"/>
    <w:rsid w:val="007A721B"/>
    <w:rsid w:val="007A726A"/>
    <w:rsid w:val="007A7C4A"/>
    <w:rsid w:val="007A7CA8"/>
    <w:rsid w:val="007B09A3"/>
    <w:rsid w:val="007B09EE"/>
    <w:rsid w:val="007B0AF6"/>
    <w:rsid w:val="007B0BA9"/>
    <w:rsid w:val="007B0E6F"/>
    <w:rsid w:val="007B11C0"/>
    <w:rsid w:val="007B11CD"/>
    <w:rsid w:val="007B1693"/>
    <w:rsid w:val="007B170B"/>
    <w:rsid w:val="007B1B0D"/>
    <w:rsid w:val="007B1F60"/>
    <w:rsid w:val="007B1FF8"/>
    <w:rsid w:val="007B2A4C"/>
    <w:rsid w:val="007B2C61"/>
    <w:rsid w:val="007B2E83"/>
    <w:rsid w:val="007B2EEE"/>
    <w:rsid w:val="007B3041"/>
    <w:rsid w:val="007B3625"/>
    <w:rsid w:val="007B36ED"/>
    <w:rsid w:val="007B3957"/>
    <w:rsid w:val="007B3B59"/>
    <w:rsid w:val="007B3C0B"/>
    <w:rsid w:val="007B3EFB"/>
    <w:rsid w:val="007B41DA"/>
    <w:rsid w:val="007B4247"/>
    <w:rsid w:val="007B4671"/>
    <w:rsid w:val="007B47F6"/>
    <w:rsid w:val="007B4956"/>
    <w:rsid w:val="007B4ACF"/>
    <w:rsid w:val="007B4B73"/>
    <w:rsid w:val="007B54F8"/>
    <w:rsid w:val="007B569D"/>
    <w:rsid w:val="007B57E2"/>
    <w:rsid w:val="007B583E"/>
    <w:rsid w:val="007B5DFF"/>
    <w:rsid w:val="007B5E94"/>
    <w:rsid w:val="007B5F46"/>
    <w:rsid w:val="007B5F6F"/>
    <w:rsid w:val="007B622C"/>
    <w:rsid w:val="007B6258"/>
    <w:rsid w:val="007B64A3"/>
    <w:rsid w:val="007B6544"/>
    <w:rsid w:val="007B663B"/>
    <w:rsid w:val="007B6666"/>
    <w:rsid w:val="007B69D3"/>
    <w:rsid w:val="007B6EB4"/>
    <w:rsid w:val="007B70A1"/>
    <w:rsid w:val="007B7303"/>
    <w:rsid w:val="007B740A"/>
    <w:rsid w:val="007B7415"/>
    <w:rsid w:val="007B786D"/>
    <w:rsid w:val="007B793F"/>
    <w:rsid w:val="007C02F7"/>
    <w:rsid w:val="007C039C"/>
    <w:rsid w:val="007C089C"/>
    <w:rsid w:val="007C0F1C"/>
    <w:rsid w:val="007C1072"/>
    <w:rsid w:val="007C132F"/>
    <w:rsid w:val="007C1660"/>
    <w:rsid w:val="007C1A8C"/>
    <w:rsid w:val="007C1EEC"/>
    <w:rsid w:val="007C2533"/>
    <w:rsid w:val="007C2625"/>
    <w:rsid w:val="007C2658"/>
    <w:rsid w:val="007C2855"/>
    <w:rsid w:val="007C2FD8"/>
    <w:rsid w:val="007C30DA"/>
    <w:rsid w:val="007C3186"/>
    <w:rsid w:val="007C319B"/>
    <w:rsid w:val="007C3AE3"/>
    <w:rsid w:val="007C3AF0"/>
    <w:rsid w:val="007C3E06"/>
    <w:rsid w:val="007C3E7D"/>
    <w:rsid w:val="007C3E90"/>
    <w:rsid w:val="007C464F"/>
    <w:rsid w:val="007C4AAC"/>
    <w:rsid w:val="007C4C62"/>
    <w:rsid w:val="007C4C8E"/>
    <w:rsid w:val="007C4D36"/>
    <w:rsid w:val="007C4D91"/>
    <w:rsid w:val="007C4DEA"/>
    <w:rsid w:val="007C5034"/>
    <w:rsid w:val="007C536A"/>
    <w:rsid w:val="007C54AF"/>
    <w:rsid w:val="007C579A"/>
    <w:rsid w:val="007C5C61"/>
    <w:rsid w:val="007C5CB0"/>
    <w:rsid w:val="007C649D"/>
    <w:rsid w:val="007C6D48"/>
    <w:rsid w:val="007C6EDE"/>
    <w:rsid w:val="007C70A6"/>
    <w:rsid w:val="007C70B6"/>
    <w:rsid w:val="007C730E"/>
    <w:rsid w:val="007C738C"/>
    <w:rsid w:val="007C738D"/>
    <w:rsid w:val="007C74B7"/>
    <w:rsid w:val="007C782A"/>
    <w:rsid w:val="007C7A9C"/>
    <w:rsid w:val="007D0459"/>
    <w:rsid w:val="007D079B"/>
    <w:rsid w:val="007D0BDE"/>
    <w:rsid w:val="007D0D00"/>
    <w:rsid w:val="007D0D20"/>
    <w:rsid w:val="007D0DEE"/>
    <w:rsid w:val="007D0ED0"/>
    <w:rsid w:val="007D1289"/>
    <w:rsid w:val="007D14CB"/>
    <w:rsid w:val="007D16A1"/>
    <w:rsid w:val="007D1732"/>
    <w:rsid w:val="007D178B"/>
    <w:rsid w:val="007D17BF"/>
    <w:rsid w:val="007D1871"/>
    <w:rsid w:val="007D1ACF"/>
    <w:rsid w:val="007D1BB3"/>
    <w:rsid w:val="007D1BB7"/>
    <w:rsid w:val="007D1C25"/>
    <w:rsid w:val="007D1F4D"/>
    <w:rsid w:val="007D2118"/>
    <w:rsid w:val="007D2B3B"/>
    <w:rsid w:val="007D3155"/>
    <w:rsid w:val="007D31D7"/>
    <w:rsid w:val="007D3803"/>
    <w:rsid w:val="007D3B65"/>
    <w:rsid w:val="007D3EFC"/>
    <w:rsid w:val="007D41C9"/>
    <w:rsid w:val="007D43DB"/>
    <w:rsid w:val="007D452D"/>
    <w:rsid w:val="007D456B"/>
    <w:rsid w:val="007D4625"/>
    <w:rsid w:val="007D47A4"/>
    <w:rsid w:val="007D4F5A"/>
    <w:rsid w:val="007D503B"/>
    <w:rsid w:val="007D5279"/>
    <w:rsid w:val="007D52E2"/>
    <w:rsid w:val="007D5788"/>
    <w:rsid w:val="007D5ADC"/>
    <w:rsid w:val="007D5C16"/>
    <w:rsid w:val="007D5D79"/>
    <w:rsid w:val="007D5E16"/>
    <w:rsid w:val="007D5FA9"/>
    <w:rsid w:val="007D615B"/>
    <w:rsid w:val="007D62DA"/>
    <w:rsid w:val="007D6741"/>
    <w:rsid w:val="007D69F7"/>
    <w:rsid w:val="007D6B2B"/>
    <w:rsid w:val="007D6B7E"/>
    <w:rsid w:val="007D6B93"/>
    <w:rsid w:val="007D709B"/>
    <w:rsid w:val="007D7575"/>
    <w:rsid w:val="007D7618"/>
    <w:rsid w:val="007D79B7"/>
    <w:rsid w:val="007D7AAC"/>
    <w:rsid w:val="007D7FDD"/>
    <w:rsid w:val="007E0331"/>
    <w:rsid w:val="007E0541"/>
    <w:rsid w:val="007E0C81"/>
    <w:rsid w:val="007E10AD"/>
    <w:rsid w:val="007E1707"/>
    <w:rsid w:val="007E1DF7"/>
    <w:rsid w:val="007E2254"/>
    <w:rsid w:val="007E24A2"/>
    <w:rsid w:val="007E28DA"/>
    <w:rsid w:val="007E2AF4"/>
    <w:rsid w:val="007E2B8D"/>
    <w:rsid w:val="007E318D"/>
    <w:rsid w:val="007E33D9"/>
    <w:rsid w:val="007E378D"/>
    <w:rsid w:val="007E38C9"/>
    <w:rsid w:val="007E3902"/>
    <w:rsid w:val="007E3BF2"/>
    <w:rsid w:val="007E3D58"/>
    <w:rsid w:val="007E3E3B"/>
    <w:rsid w:val="007E3FB5"/>
    <w:rsid w:val="007E4678"/>
    <w:rsid w:val="007E46DC"/>
    <w:rsid w:val="007E4970"/>
    <w:rsid w:val="007E4BDE"/>
    <w:rsid w:val="007E4D56"/>
    <w:rsid w:val="007E4F6D"/>
    <w:rsid w:val="007E4FE4"/>
    <w:rsid w:val="007E50D8"/>
    <w:rsid w:val="007E51AF"/>
    <w:rsid w:val="007E5226"/>
    <w:rsid w:val="007E5235"/>
    <w:rsid w:val="007E5462"/>
    <w:rsid w:val="007E54DE"/>
    <w:rsid w:val="007E57CC"/>
    <w:rsid w:val="007E5942"/>
    <w:rsid w:val="007E5A35"/>
    <w:rsid w:val="007E5ADC"/>
    <w:rsid w:val="007E5B2D"/>
    <w:rsid w:val="007E5CFC"/>
    <w:rsid w:val="007E5DA7"/>
    <w:rsid w:val="007E5E89"/>
    <w:rsid w:val="007E698C"/>
    <w:rsid w:val="007E6BE5"/>
    <w:rsid w:val="007E6EF5"/>
    <w:rsid w:val="007E6F17"/>
    <w:rsid w:val="007E6FA0"/>
    <w:rsid w:val="007E7067"/>
    <w:rsid w:val="007E70B9"/>
    <w:rsid w:val="007E7270"/>
    <w:rsid w:val="007E72A8"/>
    <w:rsid w:val="007E732C"/>
    <w:rsid w:val="007E7373"/>
    <w:rsid w:val="007E7611"/>
    <w:rsid w:val="007E7754"/>
    <w:rsid w:val="007E7A5B"/>
    <w:rsid w:val="007E7B9D"/>
    <w:rsid w:val="007E7CC2"/>
    <w:rsid w:val="007E7DD5"/>
    <w:rsid w:val="007E7FD7"/>
    <w:rsid w:val="007F0031"/>
    <w:rsid w:val="007F013E"/>
    <w:rsid w:val="007F0305"/>
    <w:rsid w:val="007F06E5"/>
    <w:rsid w:val="007F0890"/>
    <w:rsid w:val="007F0960"/>
    <w:rsid w:val="007F1480"/>
    <w:rsid w:val="007F15A1"/>
    <w:rsid w:val="007F1693"/>
    <w:rsid w:val="007F16DD"/>
    <w:rsid w:val="007F17A1"/>
    <w:rsid w:val="007F1ACC"/>
    <w:rsid w:val="007F1E41"/>
    <w:rsid w:val="007F1F9F"/>
    <w:rsid w:val="007F268D"/>
    <w:rsid w:val="007F2719"/>
    <w:rsid w:val="007F2818"/>
    <w:rsid w:val="007F29D1"/>
    <w:rsid w:val="007F2C20"/>
    <w:rsid w:val="007F2FD4"/>
    <w:rsid w:val="007F349C"/>
    <w:rsid w:val="007F3615"/>
    <w:rsid w:val="007F3960"/>
    <w:rsid w:val="007F39C4"/>
    <w:rsid w:val="007F3A5E"/>
    <w:rsid w:val="007F3C9C"/>
    <w:rsid w:val="007F3CE0"/>
    <w:rsid w:val="007F3D68"/>
    <w:rsid w:val="007F3F59"/>
    <w:rsid w:val="007F41B2"/>
    <w:rsid w:val="007F43A2"/>
    <w:rsid w:val="007F48A1"/>
    <w:rsid w:val="007F49C6"/>
    <w:rsid w:val="007F4B52"/>
    <w:rsid w:val="007F4E42"/>
    <w:rsid w:val="007F510C"/>
    <w:rsid w:val="007F51E8"/>
    <w:rsid w:val="007F550E"/>
    <w:rsid w:val="007F577B"/>
    <w:rsid w:val="007F5E69"/>
    <w:rsid w:val="007F601A"/>
    <w:rsid w:val="007F60AD"/>
    <w:rsid w:val="007F63D7"/>
    <w:rsid w:val="007F6434"/>
    <w:rsid w:val="007F6617"/>
    <w:rsid w:val="007F67F7"/>
    <w:rsid w:val="007F699C"/>
    <w:rsid w:val="007F6C2B"/>
    <w:rsid w:val="007F6C4B"/>
    <w:rsid w:val="007F6D7B"/>
    <w:rsid w:val="007F6DCD"/>
    <w:rsid w:val="007F71C2"/>
    <w:rsid w:val="007F7313"/>
    <w:rsid w:val="007F73F4"/>
    <w:rsid w:val="007F7B3C"/>
    <w:rsid w:val="007F7BFB"/>
    <w:rsid w:val="007F7F63"/>
    <w:rsid w:val="0080013A"/>
    <w:rsid w:val="0080093B"/>
    <w:rsid w:val="00800A4B"/>
    <w:rsid w:val="00800B1F"/>
    <w:rsid w:val="008014DA"/>
    <w:rsid w:val="00801C06"/>
    <w:rsid w:val="00801E2F"/>
    <w:rsid w:val="00801EDA"/>
    <w:rsid w:val="00802179"/>
    <w:rsid w:val="008022A6"/>
    <w:rsid w:val="008022A9"/>
    <w:rsid w:val="00802748"/>
    <w:rsid w:val="00802C77"/>
    <w:rsid w:val="0080322B"/>
    <w:rsid w:val="008032AA"/>
    <w:rsid w:val="00803363"/>
    <w:rsid w:val="008033A7"/>
    <w:rsid w:val="00803577"/>
    <w:rsid w:val="00803592"/>
    <w:rsid w:val="008035D9"/>
    <w:rsid w:val="008036B0"/>
    <w:rsid w:val="0080377F"/>
    <w:rsid w:val="0080381B"/>
    <w:rsid w:val="0080396E"/>
    <w:rsid w:val="00803A3A"/>
    <w:rsid w:val="00803CB3"/>
    <w:rsid w:val="00803E2F"/>
    <w:rsid w:val="00803EE9"/>
    <w:rsid w:val="00804305"/>
    <w:rsid w:val="0080437B"/>
    <w:rsid w:val="00804391"/>
    <w:rsid w:val="008043E1"/>
    <w:rsid w:val="00804A3C"/>
    <w:rsid w:val="00804B5A"/>
    <w:rsid w:val="00804C58"/>
    <w:rsid w:val="00804E4C"/>
    <w:rsid w:val="0080522B"/>
    <w:rsid w:val="00805327"/>
    <w:rsid w:val="008054B1"/>
    <w:rsid w:val="008055B6"/>
    <w:rsid w:val="00805846"/>
    <w:rsid w:val="00805C22"/>
    <w:rsid w:val="00805CA9"/>
    <w:rsid w:val="00806240"/>
    <w:rsid w:val="008062DF"/>
    <w:rsid w:val="00806813"/>
    <w:rsid w:val="00806B30"/>
    <w:rsid w:val="008071B2"/>
    <w:rsid w:val="008072BE"/>
    <w:rsid w:val="00807516"/>
    <w:rsid w:val="0080760C"/>
    <w:rsid w:val="00807C21"/>
    <w:rsid w:val="0081004C"/>
    <w:rsid w:val="008102E8"/>
    <w:rsid w:val="008103A5"/>
    <w:rsid w:val="00810892"/>
    <w:rsid w:val="00810A38"/>
    <w:rsid w:val="00810C3C"/>
    <w:rsid w:val="00810E3D"/>
    <w:rsid w:val="00811484"/>
    <w:rsid w:val="008115F6"/>
    <w:rsid w:val="008117C2"/>
    <w:rsid w:val="00811831"/>
    <w:rsid w:val="008119A1"/>
    <w:rsid w:val="008125A7"/>
    <w:rsid w:val="00812643"/>
    <w:rsid w:val="008129E4"/>
    <w:rsid w:val="00812E42"/>
    <w:rsid w:val="008130B4"/>
    <w:rsid w:val="0081324A"/>
    <w:rsid w:val="008133D6"/>
    <w:rsid w:val="00813549"/>
    <w:rsid w:val="00813F72"/>
    <w:rsid w:val="00814034"/>
    <w:rsid w:val="00814069"/>
    <w:rsid w:val="008141F2"/>
    <w:rsid w:val="008142C1"/>
    <w:rsid w:val="00814408"/>
    <w:rsid w:val="0081455F"/>
    <w:rsid w:val="00814631"/>
    <w:rsid w:val="00814744"/>
    <w:rsid w:val="00814881"/>
    <w:rsid w:val="00814A67"/>
    <w:rsid w:val="00814B4B"/>
    <w:rsid w:val="00815166"/>
    <w:rsid w:val="00815180"/>
    <w:rsid w:val="0081559D"/>
    <w:rsid w:val="008155A1"/>
    <w:rsid w:val="008158E2"/>
    <w:rsid w:val="00815A25"/>
    <w:rsid w:val="00815E7B"/>
    <w:rsid w:val="00816084"/>
    <w:rsid w:val="0081638A"/>
    <w:rsid w:val="00816779"/>
    <w:rsid w:val="00816840"/>
    <w:rsid w:val="008168B8"/>
    <w:rsid w:val="00816A36"/>
    <w:rsid w:val="00817359"/>
    <w:rsid w:val="0081764B"/>
    <w:rsid w:val="00817661"/>
    <w:rsid w:val="008201EE"/>
    <w:rsid w:val="0082035C"/>
    <w:rsid w:val="00820644"/>
    <w:rsid w:val="0082081F"/>
    <w:rsid w:val="008209AA"/>
    <w:rsid w:val="00820B86"/>
    <w:rsid w:val="00820BC3"/>
    <w:rsid w:val="008212F0"/>
    <w:rsid w:val="0082167C"/>
    <w:rsid w:val="00821828"/>
    <w:rsid w:val="008219AE"/>
    <w:rsid w:val="00821D13"/>
    <w:rsid w:val="0082215F"/>
    <w:rsid w:val="008222C3"/>
    <w:rsid w:val="0082241E"/>
    <w:rsid w:val="00822492"/>
    <w:rsid w:val="008226E8"/>
    <w:rsid w:val="00822C2B"/>
    <w:rsid w:val="00822C9D"/>
    <w:rsid w:val="00823055"/>
    <w:rsid w:val="008231D5"/>
    <w:rsid w:val="00823782"/>
    <w:rsid w:val="0082403E"/>
    <w:rsid w:val="008246FD"/>
    <w:rsid w:val="00824AA5"/>
    <w:rsid w:val="00824AE2"/>
    <w:rsid w:val="00824AE4"/>
    <w:rsid w:val="00824CC0"/>
    <w:rsid w:val="00824CCD"/>
    <w:rsid w:val="00824E52"/>
    <w:rsid w:val="00824EEB"/>
    <w:rsid w:val="008252E6"/>
    <w:rsid w:val="008253D2"/>
    <w:rsid w:val="00825580"/>
    <w:rsid w:val="00825A50"/>
    <w:rsid w:val="00825CD2"/>
    <w:rsid w:val="00825DE1"/>
    <w:rsid w:val="00825E4B"/>
    <w:rsid w:val="00825EB3"/>
    <w:rsid w:val="00826108"/>
    <w:rsid w:val="0082628D"/>
    <w:rsid w:val="0082652C"/>
    <w:rsid w:val="0082674A"/>
    <w:rsid w:val="00826A5D"/>
    <w:rsid w:val="00826A65"/>
    <w:rsid w:val="00826C0B"/>
    <w:rsid w:val="00827323"/>
    <w:rsid w:val="00827661"/>
    <w:rsid w:val="008276F7"/>
    <w:rsid w:val="00827A75"/>
    <w:rsid w:val="00827E9A"/>
    <w:rsid w:val="00827FFE"/>
    <w:rsid w:val="008300A4"/>
    <w:rsid w:val="008300AB"/>
    <w:rsid w:val="00830138"/>
    <w:rsid w:val="00830428"/>
    <w:rsid w:val="008306BE"/>
    <w:rsid w:val="00830EB1"/>
    <w:rsid w:val="00830F0B"/>
    <w:rsid w:val="00830FC5"/>
    <w:rsid w:val="00831108"/>
    <w:rsid w:val="008312CD"/>
    <w:rsid w:val="008312F5"/>
    <w:rsid w:val="008313CA"/>
    <w:rsid w:val="008316EE"/>
    <w:rsid w:val="0083179C"/>
    <w:rsid w:val="0083189B"/>
    <w:rsid w:val="00831936"/>
    <w:rsid w:val="00831C93"/>
    <w:rsid w:val="00831D6A"/>
    <w:rsid w:val="00831DC6"/>
    <w:rsid w:val="00831F6F"/>
    <w:rsid w:val="0083247F"/>
    <w:rsid w:val="008325A7"/>
    <w:rsid w:val="0083260A"/>
    <w:rsid w:val="00832C9A"/>
    <w:rsid w:val="00832F5C"/>
    <w:rsid w:val="00832FCD"/>
    <w:rsid w:val="00833096"/>
    <w:rsid w:val="0083378D"/>
    <w:rsid w:val="008337AC"/>
    <w:rsid w:val="008339D2"/>
    <w:rsid w:val="00833DB2"/>
    <w:rsid w:val="00833E93"/>
    <w:rsid w:val="008341E5"/>
    <w:rsid w:val="00834205"/>
    <w:rsid w:val="00834318"/>
    <w:rsid w:val="0083461B"/>
    <w:rsid w:val="008346A1"/>
    <w:rsid w:val="008346A9"/>
    <w:rsid w:val="008346AA"/>
    <w:rsid w:val="00834E8E"/>
    <w:rsid w:val="00834F91"/>
    <w:rsid w:val="0083515D"/>
    <w:rsid w:val="008352D0"/>
    <w:rsid w:val="0083567E"/>
    <w:rsid w:val="00835A59"/>
    <w:rsid w:val="00835ACB"/>
    <w:rsid w:val="00835DB5"/>
    <w:rsid w:val="00835E44"/>
    <w:rsid w:val="00836041"/>
    <w:rsid w:val="00836261"/>
    <w:rsid w:val="00836417"/>
    <w:rsid w:val="008367C0"/>
    <w:rsid w:val="00836F69"/>
    <w:rsid w:val="00837035"/>
    <w:rsid w:val="00837046"/>
    <w:rsid w:val="00837199"/>
    <w:rsid w:val="008371AC"/>
    <w:rsid w:val="008372FA"/>
    <w:rsid w:val="008374D7"/>
    <w:rsid w:val="00837634"/>
    <w:rsid w:val="00837748"/>
    <w:rsid w:val="0083784A"/>
    <w:rsid w:val="00837A29"/>
    <w:rsid w:val="00837EF6"/>
    <w:rsid w:val="00837F59"/>
    <w:rsid w:val="00837F84"/>
    <w:rsid w:val="008400D7"/>
    <w:rsid w:val="00840321"/>
    <w:rsid w:val="00840534"/>
    <w:rsid w:val="008412C9"/>
    <w:rsid w:val="008413A3"/>
    <w:rsid w:val="008415EB"/>
    <w:rsid w:val="008418A8"/>
    <w:rsid w:val="00841CB7"/>
    <w:rsid w:val="008422AA"/>
    <w:rsid w:val="0084248D"/>
    <w:rsid w:val="00842813"/>
    <w:rsid w:val="00842943"/>
    <w:rsid w:val="00842BEA"/>
    <w:rsid w:val="00843616"/>
    <w:rsid w:val="008436E4"/>
    <w:rsid w:val="00843724"/>
    <w:rsid w:val="00843BDD"/>
    <w:rsid w:val="0084483B"/>
    <w:rsid w:val="0084549A"/>
    <w:rsid w:val="0084581B"/>
    <w:rsid w:val="008459DF"/>
    <w:rsid w:val="00845E2D"/>
    <w:rsid w:val="00845E9A"/>
    <w:rsid w:val="00846399"/>
    <w:rsid w:val="008463E8"/>
    <w:rsid w:val="00846593"/>
    <w:rsid w:val="008465C8"/>
    <w:rsid w:val="0084666F"/>
    <w:rsid w:val="0084688F"/>
    <w:rsid w:val="00846B50"/>
    <w:rsid w:val="00846E76"/>
    <w:rsid w:val="00846F5C"/>
    <w:rsid w:val="0084710F"/>
    <w:rsid w:val="00847119"/>
    <w:rsid w:val="008473F2"/>
    <w:rsid w:val="00847759"/>
    <w:rsid w:val="00847D6C"/>
    <w:rsid w:val="008502EA"/>
    <w:rsid w:val="00850960"/>
    <w:rsid w:val="00850A2B"/>
    <w:rsid w:val="00851005"/>
    <w:rsid w:val="0085143C"/>
    <w:rsid w:val="00852060"/>
    <w:rsid w:val="0085215D"/>
    <w:rsid w:val="00852422"/>
    <w:rsid w:val="0085248C"/>
    <w:rsid w:val="00852577"/>
    <w:rsid w:val="00852692"/>
    <w:rsid w:val="008527EA"/>
    <w:rsid w:val="00852A38"/>
    <w:rsid w:val="00852A42"/>
    <w:rsid w:val="00852D56"/>
    <w:rsid w:val="008534C2"/>
    <w:rsid w:val="008536F6"/>
    <w:rsid w:val="00853BC2"/>
    <w:rsid w:val="00854229"/>
    <w:rsid w:val="00854463"/>
    <w:rsid w:val="00854543"/>
    <w:rsid w:val="0085460D"/>
    <w:rsid w:val="00854651"/>
    <w:rsid w:val="008546AC"/>
    <w:rsid w:val="00854957"/>
    <w:rsid w:val="00854C1A"/>
    <w:rsid w:val="0085505F"/>
    <w:rsid w:val="008553B7"/>
    <w:rsid w:val="00855B7E"/>
    <w:rsid w:val="00855E56"/>
    <w:rsid w:val="00855E6A"/>
    <w:rsid w:val="00856246"/>
    <w:rsid w:val="00856380"/>
    <w:rsid w:val="00856506"/>
    <w:rsid w:val="0085660A"/>
    <w:rsid w:val="0085673C"/>
    <w:rsid w:val="008567D0"/>
    <w:rsid w:val="00856CE9"/>
    <w:rsid w:val="00856DDB"/>
    <w:rsid w:val="00857211"/>
    <w:rsid w:val="0085724D"/>
    <w:rsid w:val="008572F1"/>
    <w:rsid w:val="008576D0"/>
    <w:rsid w:val="008577D8"/>
    <w:rsid w:val="0085790A"/>
    <w:rsid w:val="00857A26"/>
    <w:rsid w:val="00857B83"/>
    <w:rsid w:val="00857E8F"/>
    <w:rsid w:val="00857FDF"/>
    <w:rsid w:val="00860043"/>
    <w:rsid w:val="008602EA"/>
    <w:rsid w:val="008603E9"/>
    <w:rsid w:val="00860472"/>
    <w:rsid w:val="00860B94"/>
    <w:rsid w:val="00861122"/>
    <w:rsid w:val="00861513"/>
    <w:rsid w:val="00861553"/>
    <w:rsid w:val="0086173A"/>
    <w:rsid w:val="008618B1"/>
    <w:rsid w:val="00861905"/>
    <w:rsid w:val="008619CC"/>
    <w:rsid w:val="00861C20"/>
    <w:rsid w:val="00861DD4"/>
    <w:rsid w:val="0086232F"/>
    <w:rsid w:val="008623CF"/>
    <w:rsid w:val="00862545"/>
    <w:rsid w:val="00862719"/>
    <w:rsid w:val="00862752"/>
    <w:rsid w:val="00862840"/>
    <w:rsid w:val="0086289A"/>
    <w:rsid w:val="00862BA3"/>
    <w:rsid w:val="00862BD7"/>
    <w:rsid w:val="00862D1F"/>
    <w:rsid w:val="00862D70"/>
    <w:rsid w:val="00863516"/>
    <w:rsid w:val="008637D4"/>
    <w:rsid w:val="00863ABE"/>
    <w:rsid w:val="00863E9D"/>
    <w:rsid w:val="00864130"/>
    <w:rsid w:val="008641D8"/>
    <w:rsid w:val="00864529"/>
    <w:rsid w:val="008647FF"/>
    <w:rsid w:val="0086499F"/>
    <w:rsid w:val="00864D3A"/>
    <w:rsid w:val="00864E1A"/>
    <w:rsid w:val="00864E83"/>
    <w:rsid w:val="00865075"/>
    <w:rsid w:val="00865151"/>
    <w:rsid w:val="008654FE"/>
    <w:rsid w:val="008655C0"/>
    <w:rsid w:val="008655EE"/>
    <w:rsid w:val="00865600"/>
    <w:rsid w:val="008656B9"/>
    <w:rsid w:val="008659A2"/>
    <w:rsid w:val="00865B5A"/>
    <w:rsid w:val="00865D9C"/>
    <w:rsid w:val="00865DF8"/>
    <w:rsid w:val="00865FA1"/>
    <w:rsid w:val="0086605F"/>
    <w:rsid w:val="0086611F"/>
    <w:rsid w:val="0086637E"/>
    <w:rsid w:val="00866491"/>
    <w:rsid w:val="008664EA"/>
    <w:rsid w:val="00866630"/>
    <w:rsid w:val="00866C2C"/>
    <w:rsid w:val="00866E92"/>
    <w:rsid w:val="00866F49"/>
    <w:rsid w:val="00867172"/>
    <w:rsid w:val="00867179"/>
    <w:rsid w:val="008675BF"/>
    <w:rsid w:val="008675E1"/>
    <w:rsid w:val="00867FFD"/>
    <w:rsid w:val="00870029"/>
    <w:rsid w:val="0087065E"/>
    <w:rsid w:val="00870898"/>
    <w:rsid w:val="008709E7"/>
    <w:rsid w:val="00870B84"/>
    <w:rsid w:val="00870D68"/>
    <w:rsid w:val="0087116F"/>
    <w:rsid w:val="008712A3"/>
    <w:rsid w:val="00871F5C"/>
    <w:rsid w:val="00872256"/>
    <w:rsid w:val="0087247F"/>
    <w:rsid w:val="00872A38"/>
    <w:rsid w:val="008730FC"/>
    <w:rsid w:val="00873C9D"/>
    <w:rsid w:val="0087426E"/>
    <w:rsid w:val="008745F6"/>
    <w:rsid w:val="0087480F"/>
    <w:rsid w:val="00874B33"/>
    <w:rsid w:val="00874E6D"/>
    <w:rsid w:val="00875229"/>
    <w:rsid w:val="00875415"/>
    <w:rsid w:val="00875833"/>
    <w:rsid w:val="00875FC5"/>
    <w:rsid w:val="00876534"/>
    <w:rsid w:val="0087668F"/>
    <w:rsid w:val="00876CBC"/>
    <w:rsid w:val="00876D42"/>
    <w:rsid w:val="00876DC0"/>
    <w:rsid w:val="0087757C"/>
    <w:rsid w:val="00877612"/>
    <w:rsid w:val="00877643"/>
    <w:rsid w:val="0087793F"/>
    <w:rsid w:val="00877ED6"/>
    <w:rsid w:val="00880061"/>
    <w:rsid w:val="00880255"/>
    <w:rsid w:val="0088032D"/>
    <w:rsid w:val="008804AD"/>
    <w:rsid w:val="008806A1"/>
    <w:rsid w:val="008808EB"/>
    <w:rsid w:val="00880B93"/>
    <w:rsid w:val="00880C2B"/>
    <w:rsid w:val="00880C9C"/>
    <w:rsid w:val="00880D9B"/>
    <w:rsid w:val="00880F75"/>
    <w:rsid w:val="00881201"/>
    <w:rsid w:val="00881281"/>
    <w:rsid w:val="008818ED"/>
    <w:rsid w:val="00881DB6"/>
    <w:rsid w:val="00881EB8"/>
    <w:rsid w:val="00882151"/>
    <w:rsid w:val="00882358"/>
    <w:rsid w:val="008823F5"/>
    <w:rsid w:val="00882593"/>
    <w:rsid w:val="0088281B"/>
    <w:rsid w:val="00882A17"/>
    <w:rsid w:val="00882A8F"/>
    <w:rsid w:val="00882BB7"/>
    <w:rsid w:val="00882C86"/>
    <w:rsid w:val="00882E93"/>
    <w:rsid w:val="00883441"/>
    <w:rsid w:val="00883572"/>
    <w:rsid w:val="008835FC"/>
    <w:rsid w:val="00883799"/>
    <w:rsid w:val="008839B8"/>
    <w:rsid w:val="00883C00"/>
    <w:rsid w:val="00883DDA"/>
    <w:rsid w:val="00883E0E"/>
    <w:rsid w:val="00884074"/>
    <w:rsid w:val="008842CB"/>
    <w:rsid w:val="0088490C"/>
    <w:rsid w:val="00884BCA"/>
    <w:rsid w:val="00884F41"/>
    <w:rsid w:val="008850B4"/>
    <w:rsid w:val="0088548E"/>
    <w:rsid w:val="0088568E"/>
    <w:rsid w:val="00885739"/>
    <w:rsid w:val="00885794"/>
    <w:rsid w:val="0088583B"/>
    <w:rsid w:val="008859FF"/>
    <w:rsid w:val="00885A8A"/>
    <w:rsid w:val="00885B1B"/>
    <w:rsid w:val="00885F26"/>
    <w:rsid w:val="00885F31"/>
    <w:rsid w:val="00885FC0"/>
    <w:rsid w:val="008860BD"/>
    <w:rsid w:val="0088615A"/>
    <w:rsid w:val="008862B3"/>
    <w:rsid w:val="0088637A"/>
    <w:rsid w:val="00886440"/>
    <w:rsid w:val="008867EA"/>
    <w:rsid w:val="008867FC"/>
    <w:rsid w:val="008868A5"/>
    <w:rsid w:val="008868E3"/>
    <w:rsid w:val="00886A27"/>
    <w:rsid w:val="00886B7F"/>
    <w:rsid w:val="00886E49"/>
    <w:rsid w:val="00886EDF"/>
    <w:rsid w:val="00887057"/>
    <w:rsid w:val="0088719A"/>
    <w:rsid w:val="00887470"/>
    <w:rsid w:val="008876F8"/>
    <w:rsid w:val="00887AFD"/>
    <w:rsid w:val="00887C7E"/>
    <w:rsid w:val="00887C8A"/>
    <w:rsid w:val="00887F57"/>
    <w:rsid w:val="00887F69"/>
    <w:rsid w:val="008904FB"/>
    <w:rsid w:val="0089056C"/>
    <w:rsid w:val="00890D88"/>
    <w:rsid w:val="008911F1"/>
    <w:rsid w:val="0089129A"/>
    <w:rsid w:val="008912A9"/>
    <w:rsid w:val="00891470"/>
    <w:rsid w:val="008914C0"/>
    <w:rsid w:val="008914F2"/>
    <w:rsid w:val="0089176B"/>
    <w:rsid w:val="00891A72"/>
    <w:rsid w:val="00891B55"/>
    <w:rsid w:val="00891C3A"/>
    <w:rsid w:val="00891EB0"/>
    <w:rsid w:val="008923A3"/>
    <w:rsid w:val="0089254C"/>
    <w:rsid w:val="00892CCB"/>
    <w:rsid w:val="00892CF4"/>
    <w:rsid w:val="00892D6C"/>
    <w:rsid w:val="00892E32"/>
    <w:rsid w:val="00892F04"/>
    <w:rsid w:val="0089388E"/>
    <w:rsid w:val="00893A4F"/>
    <w:rsid w:val="00893A86"/>
    <w:rsid w:val="00893B7E"/>
    <w:rsid w:val="00893F92"/>
    <w:rsid w:val="008945B1"/>
    <w:rsid w:val="00894E46"/>
    <w:rsid w:val="00894E52"/>
    <w:rsid w:val="008953AD"/>
    <w:rsid w:val="00895AF0"/>
    <w:rsid w:val="00895CAB"/>
    <w:rsid w:val="00895DBA"/>
    <w:rsid w:val="00895EA5"/>
    <w:rsid w:val="00895F54"/>
    <w:rsid w:val="00895F9B"/>
    <w:rsid w:val="00895FC7"/>
    <w:rsid w:val="008961CB"/>
    <w:rsid w:val="00896379"/>
    <w:rsid w:val="00896515"/>
    <w:rsid w:val="0089665D"/>
    <w:rsid w:val="00896A80"/>
    <w:rsid w:val="00896B56"/>
    <w:rsid w:val="00896C6E"/>
    <w:rsid w:val="00896ECA"/>
    <w:rsid w:val="008970AE"/>
    <w:rsid w:val="008975C1"/>
    <w:rsid w:val="00897624"/>
    <w:rsid w:val="008977BB"/>
    <w:rsid w:val="008977BE"/>
    <w:rsid w:val="008979C6"/>
    <w:rsid w:val="00897F65"/>
    <w:rsid w:val="008A0672"/>
    <w:rsid w:val="008A06C6"/>
    <w:rsid w:val="008A089A"/>
    <w:rsid w:val="008A0A44"/>
    <w:rsid w:val="008A0B01"/>
    <w:rsid w:val="008A0B3C"/>
    <w:rsid w:val="008A0EBB"/>
    <w:rsid w:val="008A0EBD"/>
    <w:rsid w:val="008A1148"/>
    <w:rsid w:val="008A157C"/>
    <w:rsid w:val="008A162E"/>
    <w:rsid w:val="008A180B"/>
    <w:rsid w:val="008A1F6E"/>
    <w:rsid w:val="008A1FEA"/>
    <w:rsid w:val="008A22BB"/>
    <w:rsid w:val="008A25E0"/>
    <w:rsid w:val="008A2D1A"/>
    <w:rsid w:val="008A3110"/>
    <w:rsid w:val="008A3141"/>
    <w:rsid w:val="008A330B"/>
    <w:rsid w:val="008A3B60"/>
    <w:rsid w:val="008A3C38"/>
    <w:rsid w:val="008A3DBA"/>
    <w:rsid w:val="008A41F5"/>
    <w:rsid w:val="008A41FD"/>
    <w:rsid w:val="008A4334"/>
    <w:rsid w:val="008A44CE"/>
    <w:rsid w:val="008A4BB6"/>
    <w:rsid w:val="008A4D25"/>
    <w:rsid w:val="008A4F51"/>
    <w:rsid w:val="008A52E2"/>
    <w:rsid w:val="008A52FF"/>
    <w:rsid w:val="008A5544"/>
    <w:rsid w:val="008A5549"/>
    <w:rsid w:val="008A57E3"/>
    <w:rsid w:val="008A5C45"/>
    <w:rsid w:val="008A6263"/>
    <w:rsid w:val="008A636F"/>
    <w:rsid w:val="008A63CE"/>
    <w:rsid w:val="008A658C"/>
    <w:rsid w:val="008A66A0"/>
    <w:rsid w:val="008A66FC"/>
    <w:rsid w:val="008A6733"/>
    <w:rsid w:val="008A6C31"/>
    <w:rsid w:val="008A6D9B"/>
    <w:rsid w:val="008A6DC8"/>
    <w:rsid w:val="008A7086"/>
    <w:rsid w:val="008A73E8"/>
    <w:rsid w:val="008A742F"/>
    <w:rsid w:val="008A75E5"/>
    <w:rsid w:val="008A794F"/>
    <w:rsid w:val="008A7969"/>
    <w:rsid w:val="008A7D59"/>
    <w:rsid w:val="008A7D70"/>
    <w:rsid w:val="008A7E96"/>
    <w:rsid w:val="008A7EA7"/>
    <w:rsid w:val="008A7EAE"/>
    <w:rsid w:val="008A7F03"/>
    <w:rsid w:val="008B006D"/>
    <w:rsid w:val="008B026F"/>
    <w:rsid w:val="008B02A6"/>
    <w:rsid w:val="008B02B9"/>
    <w:rsid w:val="008B036F"/>
    <w:rsid w:val="008B0476"/>
    <w:rsid w:val="008B09F2"/>
    <w:rsid w:val="008B0B99"/>
    <w:rsid w:val="008B0D13"/>
    <w:rsid w:val="008B0D4A"/>
    <w:rsid w:val="008B0DF7"/>
    <w:rsid w:val="008B0FED"/>
    <w:rsid w:val="008B109F"/>
    <w:rsid w:val="008B1238"/>
    <w:rsid w:val="008B14C2"/>
    <w:rsid w:val="008B152A"/>
    <w:rsid w:val="008B18C9"/>
    <w:rsid w:val="008B18E1"/>
    <w:rsid w:val="008B1953"/>
    <w:rsid w:val="008B1A5A"/>
    <w:rsid w:val="008B1BAA"/>
    <w:rsid w:val="008B21B3"/>
    <w:rsid w:val="008B28A9"/>
    <w:rsid w:val="008B2B85"/>
    <w:rsid w:val="008B2C1B"/>
    <w:rsid w:val="008B2E82"/>
    <w:rsid w:val="008B2F06"/>
    <w:rsid w:val="008B2F28"/>
    <w:rsid w:val="008B37B5"/>
    <w:rsid w:val="008B387D"/>
    <w:rsid w:val="008B3E67"/>
    <w:rsid w:val="008B41D9"/>
    <w:rsid w:val="008B463F"/>
    <w:rsid w:val="008B53A4"/>
    <w:rsid w:val="008B53B9"/>
    <w:rsid w:val="008B5765"/>
    <w:rsid w:val="008B57FD"/>
    <w:rsid w:val="008B5842"/>
    <w:rsid w:val="008B58EF"/>
    <w:rsid w:val="008B58FF"/>
    <w:rsid w:val="008B59AC"/>
    <w:rsid w:val="008B5DBA"/>
    <w:rsid w:val="008B5FC0"/>
    <w:rsid w:val="008B6710"/>
    <w:rsid w:val="008B678F"/>
    <w:rsid w:val="008B6AF1"/>
    <w:rsid w:val="008B6DB7"/>
    <w:rsid w:val="008B6E98"/>
    <w:rsid w:val="008B7096"/>
    <w:rsid w:val="008B7297"/>
    <w:rsid w:val="008B7468"/>
    <w:rsid w:val="008B7C4A"/>
    <w:rsid w:val="008B7CCA"/>
    <w:rsid w:val="008C0027"/>
    <w:rsid w:val="008C0259"/>
    <w:rsid w:val="008C0491"/>
    <w:rsid w:val="008C052F"/>
    <w:rsid w:val="008C0844"/>
    <w:rsid w:val="008C09E2"/>
    <w:rsid w:val="008C0BC1"/>
    <w:rsid w:val="008C0D82"/>
    <w:rsid w:val="008C0D9B"/>
    <w:rsid w:val="008C0EBB"/>
    <w:rsid w:val="008C164E"/>
    <w:rsid w:val="008C1818"/>
    <w:rsid w:val="008C1A10"/>
    <w:rsid w:val="008C2388"/>
    <w:rsid w:val="008C303F"/>
    <w:rsid w:val="008C355E"/>
    <w:rsid w:val="008C3621"/>
    <w:rsid w:val="008C379E"/>
    <w:rsid w:val="008C3A3F"/>
    <w:rsid w:val="008C3E9F"/>
    <w:rsid w:val="008C4543"/>
    <w:rsid w:val="008C4546"/>
    <w:rsid w:val="008C4582"/>
    <w:rsid w:val="008C46FC"/>
    <w:rsid w:val="008C486B"/>
    <w:rsid w:val="008C4D21"/>
    <w:rsid w:val="008C4E6C"/>
    <w:rsid w:val="008C4F68"/>
    <w:rsid w:val="008C546D"/>
    <w:rsid w:val="008C55E6"/>
    <w:rsid w:val="008C562E"/>
    <w:rsid w:val="008C5867"/>
    <w:rsid w:val="008C5D97"/>
    <w:rsid w:val="008C5E94"/>
    <w:rsid w:val="008C5EBA"/>
    <w:rsid w:val="008C6148"/>
    <w:rsid w:val="008C635B"/>
    <w:rsid w:val="008C6454"/>
    <w:rsid w:val="008C661F"/>
    <w:rsid w:val="008C6709"/>
    <w:rsid w:val="008C6767"/>
    <w:rsid w:val="008C698F"/>
    <w:rsid w:val="008C69C0"/>
    <w:rsid w:val="008C6B2E"/>
    <w:rsid w:val="008C6CA4"/>
    <w:rsid w:val="008C6D47"/>
    <w:rsid w:val="008C6FEF"/>
    <w:rsid w:val="008C700D"/>
    <w:rsid w:val="008C7083"/>
    <w:rsid w:val="008C714B"/>
    <w:rsid w:val="008C7450"/>
    <w:rsid w:val="008C76C8"/>
    <w:rsid w:val="008C7846"/>
    <w:rsid w:val="008D10E4"/>
    <w:rsid w:val="008D127A"/>
    <w:rsid w:val="008D1BA3"/>
    <w:rsid w:val="008D1E74"/>
    <w:rsid w:val="008D1EF7"/>
    <w:rsid w:val="008D2141"/>
    <w:rsid w:val="008D24A9"/>
    <w:rsid w:val="008D24C9"/>
    <w:rsid w:val="008D287F"/>
    <w:rsid w:val="008D3024"/>
    <w:rsid w:val="008D333F"/>
    <w:rsid w:val="008D352D"/>
    <w:rsid w:val="008D354C"/>
    <w:rsid w:val="008D3692"/>
    <w:rsid w:val="008D372A"/>
    <w:rsid w:val="008D37C9"/>
    <w:rsid w:val="008D3827"/>
    <w:rsid w:val="008D402F"/>
    <w:rsid w:val="008D4933"/>
    <w:rsid w:val="008D5129"/>
    <w:rsid w:val="008D5352"/>
    <w:rsid w:val="008D582A"/>
    <w:rsid w:val="008D59FB"/>
    <w:rsid w:val="008D5B23"/>
    <w:rsid w:val="008D5D07"/>
    <w:rsid w:val="008D5F90"/>
    <w:rsid w:val="008D6363"/>
    <w:rsid w:val="008D63C5"/>
    <w:rsid w:val="008D6533"/>
    <w:rsid w:val="008D6685"/>
    <w:rsid w:val="008D6844"/>
    <w:rsid w:val="008D6940"/>
    <w:rsid w:val="008D6D60"/>
    <w:rsid w:val="008D6DD0"/>
    <w:rsid w:val="008D70FF"/>
    <w:rsid w:val="008D754C"/>
    <w:rsid w:val="008D758A"/>
    <w:rsid w:val="008D758C"/>
    <w:rsid w:val="008D77B0"/>
    <w:rsid w:val="008D77E8"/>
    <w:rsid w:val="008D78C2"/>
    <w:rsid w:val="008D7A0C"/>
    <w:rsid w:val="008D7CC6"/>
    <w:rsid w:val="008D7F36"/>
    <w:rsid w:val="008E006E"/>
    <w:rsid w:val="008E02C2"/>
    <w:rsid w:val="008E0716"/>
    <w:rsid w:val="008E0A79"/>
    <w:rsid w:val="008E0B94"/>
    <w:rsid w:val="008E0C55"/>
    <w:rsid w:val="008E0EA7"/>
    <w:rsid w:val="008E1225"/>
    <w:rsid w:val="008E1359"/>
    <w:rsid w:val="008E18D9"/>
    <w:rsid w:val="008E18EC"/>
    <w:rsid w:val="008E1C1F"/>
    <w:rsid w:val="008E1C44"/>
    <w:rsid w:val="008E20A1"/>
    <w:rsid w:val="008E2195"/>
    <w:rsid w:val="008E263F"/>
    <w:rsid w:val="008E27D9"/>
    <w:rsid w:val="008E2A1A"/>
    <w:rsid w:val="008E2EB1"/>
    <w:rsid w:val="008E35B8"/>
    <w:rsid w:val="008E384B"/>
    <w:rsid w:val="008E3932"/>
    <w:rsid w:val="008E3A6E"/>
    <w:rsid w:val="008E3C6F"/>
    <w:rsid w:val="008E3D43"/>
    <w:rsid w:val="008E3F1B"/>
    <w:rsid w:val="008E47F5"/>
    <w:rsid w:val="008E48F1"/>
    <w:rsid w:val="008E4BD7"/>
    <w:rsid w:val="008E4E46"/>
    <w:rsid w:val="008E4E95"/>
    <w:rsid w:val="008E509B"/>
    <w:rsid w:val="008E514D"/>
    <w:rsid w:val="008E519E"/>
    <w:rsid w:val="008E54CA"/>
    <w:rsid w:val="008E55CC"/>
    <w:rsid w:val="008E580C"/>
    <w:rsid w:val="008E5AB2"/>
    <w:rsid w:val="008E5AEC"/>
    <w:rsid w:val="008E5D43"/>
    <w:rsid w:val="008E6443"/>
    <w:rsid w:val="008E66B2"/>
    <w:rsid w:val="008E67B1"/>
    <w:rsid w:val="008E67B6"/>
    <w:rsid w:val="008E6B8D"/>
    <w:rsid w:val="008E6FB3"/>
    <w:rsid w:val="008E71A1"/>
    <w:rsid w:val="008E7214"/>
    <w:rsid w:val="008E748A"/>
    <w:rsid w:val="008E7579"/>
    <w:rsid w:val="008E7659"/>
    <w:rsid w:val="008E7666"/>
    <w:rsid w:val="008E7938"/>
    <w:rsid w:val="008E7BF7"/>
    <w:rsid w:val="008E7FDE"/>
    <w:rsid w:val="008F00AD"/>
    <w:rsid w:val="008F031F"/>
    <w:rsid w:val="008F046E"/>
    <w:rsid w:val="008F07FF"/>
    <w:rsid w:val="008F0861"/>
    <w:rsid w:val="008F0CBC"/>
    <w:rsid w:val="008F109F"/>
    <w:rsid w:val="008F1629"/>
    <w:rsid w:val="008F19F0"/>
    <w:rsid w:val="008F1A85"/>
    <w:rsid w:val="008F1EF2"/>
    <w:rsid w:val="008F1F7B"/>
    <w:rsid w:val="008F2883"/>
    <w:rsid w:val="008F3335"/>
    <w:rsid w:val="008F350B"/>
    <w:rsid w:val="008F3E14"/>
    <w:rsid w:val="008F40AB"/>
    <w:rsid w:val="008F416D"/>
    <w:rsid w:val="008F4357"/>
    <w:rsid w:val="008F47F6"/>
    <w:rsid w:val="008F4C3E"/>
    <w:rsid w:val="008F4E0D"/>
    <w:rsid w:val="008F4F6A"/>
    <w:rsid w:val="008F51A8"/>
    <w:rsid w:val="008F5268"/>
    <w:rsid w:val="008F53D2"/>
    <w:rsid w:val="008F5970"/>
    <w:rsid w:val="008F5974"/>
    <w:rsid w:val="008F5A86"/>
    <w:rsid w:val="008F616A"/>
    <w:rsid w:val="008F62C3"/>
    <w:rsid w:val="008F6447"/>
    <w:rsid w:val="008F6611"/>
    <w:rsid w:val="008F66CD"/>
    <w:rsid w:val="008F695F"/>
    <w:rsid w:val="008F6982"/>
    <w:rsid w:val="008F731A"/>
    <w:rsid w:val="008F749E"/>
    <w:rsid w:val="008F766E"/>
    <w:rsid w:val="008F7BEC"/>
    <w:rsid w:val="0090059F"/>
    <w:rsid w:val="009006B5"/>
    <w:rsid w:val="009007DE"/>
    <w:rsid w:val="0090082E"/>
    <w:rsid w:val="00900D07"/>
    <w:rsid w:val="00900D58"/>
    <w:rsid w:val="0090140C"/>
    <w:rsid w:val="009015F4"/>
    <w:rsid w:val="00901655"/>
    <w:rsid w:val="009016B4"/>
    <w:rsid w:val="0090172A"/>
    <w:rsid w:val="009019E6"/>
    <w:rsid w:val="00901C3C"/>
    <w:rsid w:val="00901C44"/>
    <w:rsid w:val="00901CD5"/>
    <w:rsid w:val="00901D23"/>
    <w:rsid w:val="00901DF2"/>
    <w:rsid w:val="0090236C"/>
    <w:rsid w:val="00902BC0"/>
    <w:rsid w:val="00902D31"/>
    <w:rsid w:val="00902D70"/>
    <w:rsid w:val="009030F3"/>
    <w:rsid w:val="00903527"/>
    <w:rsid w:val="00903554"/>
    <w:rsid w:val="00903836"/>
    <w:rsid w:val="00903A13"/>
    <w:rsid w:val="00903D00"/>
    <w:rsid w:val="00903DC0"/>
    <w:rsid w:val="0090407D"/>
    <w:rsid w:val="0090416E"/>
    <w:rsid w:val="009043D6"/>
    <w:rsid w:val="00904462"/>
    <w:rsid w:val="00904885"/>
    <w:rsid w:val="00904C93"/>
    <w:rsid w:val="00904D19"/>
    <w:rsid w:val="00904F4C"/>
    <w:rsid w:val="00905357"/>
    <w:rsid w:val="00905B1B"/>
    <w:rsid w:val="00905C61"/>
    <w:rsid w:val="00905CF4"/>
    <w:rsid w:val="00905D74"/>
    <w:rsid w:val="00905EC1"/>
    <w:rsid w:val="00906095"/>
    <w:rsid w:val="009061CF"/>
    <w:rsid w:val="0090624D"/>
    <w:rsid w:val="009064C4"/>
    <w:rsid w:val="0090658C"/>
    <w:rsid w:val="009070B3"/>
    <w:rsid w:val="00907173"/>
    <w:rsid w:val="00907557"/>
    <w:rsid w:val="0090758F"/>
    <w:rsid w:val="00907C15"/>
    <w:rsid w:val="00910183"/>
    <w:rsid w:val="00910283"/>
    <w:rsid w:val="00910352"/>
    <w:rsid w:val="00910BC1"/>
    <w:rsid w:val="00910D66"/>
    <w:rsid w:val="00910E8B"/>
    <w:rsid w:val="00910EAD"/>
    <w:rsid w:val="00911270"/>
    <w:rsid w:val="009112A6"/>
    <w:rsid w:val="00911568"/>
    <w:rsid w:val="009116D4"/>
    <w:rsid w:val="00911748"/>
    <w:rsid w:val="00911950"/>
    <w:rsid w:val="00911B5D"/>
    <w:rsid w:val="00911EB0"/>
    <w:rsid w:val="009120E2"/>
    <w:rsid w:val="00912DF6"/>
    <w:rsid w:val="00912EC4"/>
    <w:rsid w:val="00912F2E"/>
    <w:rsid w:val="00913027"/>
    <w:rsid w:val="009133DE"/>
    <w:rsid w:val="009134B6"/>
    <w:rsid w:val="009134BF"/>
    <w:rsid w:val="009135AF"/>
    <w:rsid w:val="00913BCC"/>
    <w:rsid w:val="00913BF9"/>
    <w:rsid w:val="009141D3"/>
    <w:rsid w:val="009146DA"/>
    <w:rsid w:val="009149EA"/>
    <w:rsid w:val="00914AD7"/>
    <w:rsid w:val="00914B36"/>
    <w:rsid w:val="00914C0D"/>
    <w:rsid w:val="00914D22"/>
    <w:rsid w:val="009151DD"/>
    <w:rsid w:val="00915263"/>
    <w:rsid w:val="00915640"/>
    <w:rsid w:val="00915677"/>
    <w:rsid w:val="00915681"/>
    <w:rsid w:val="00915770"/>
    <w:rsid w:val="0091591C"/>
    <w:rsid w:val="00915D70"/>
    <w:rsid w:val="00915E37"/>
    <w:rsid w:val="00916264"/>
    <w:rsid w:val="0091676E"/>
    <w:rsid w:val="009169C6"/>
    <w:rsid w:val="00916DEC"/>
    <w:rsid w:val="00916E74"/>
    <w:rsid w:val="00916FC8"/>
    <w:rsid w:val="009171BA"/>
    <w:rsid w:val="0091741D"/>
    <w:rsid w:val="009174E9"/>
    <w:rsid w:val="00917789"/>
    <w:rsid w:val="009178CE"/>
    <w:rsid w:val="00917C3B"/>
    <w:rsid w:val="00917D6C"/>
    <w:rsid w:val="00917DE6"/>
    <w:rsid w:val="0092034E"/>
    <w:rsid w:val="00920DED"/>
    <w:rsid w:val="00921039"/>
    <w:rsid w:val="0092113A"/>
    <w:rsid w:val="009215EA"/>
    <w:rsid w:val="0092330A"/>
    <w:rsid w:val="00923452"/>
    <w:rsid w:val="009236B4"/>
    <w:rsid w:val="00923AFB"/>
    <w:rsid w:val="00923C72"/>
    <w:rsid w:val="00923D73"/>
    <w:rsid w:val="00923E15"/>
    <w:rsid w:val="009241BD"/>
    <w:rsid w:val="00924302"/>
    <w:rsid w:val="009244E2"/>
    <w:rsid w:val="00924515"/>
    <w:rsid w:val="00924599"/>
    <w:rsid w:val="00924743"/>
    <w:rsid w:val="0092481B"/>
    <w:rsid w:val="00924873"/>
    <w:rsid w:val="0092488D"/>
    <w:rsid w:val="009249B9"/>
    <w:rsid w:val="00924CC8"/>
    <w:rsid w:val="0092540B"/>
    <w:rsid w:val="009254E4"/>
    <w:rsid w:val="009255D8"/>
    <w:rsid w:val="0092568C"/>
    <w:rsid w:val="0092578D"/>
    <w:rsid w:val="00925B3B"/>
    <w:rsid w:val="0092603D"/>
    <w:rsid w:val="0092606A"/>
    <w:rsid w:val="009261DC"/>
    <w:rsid w:val="0092631A"/>
    <w:rsid w:val="00926530"/>
    <w:rsid w:val="009265E1"/>
    <w:rsid w:val="00926FFC"/>
    <w:rsid w:val="00927056"/>
    <w:rsid w:val="009276D5"/>
    <w:rsid w:val="0092784B"/>
    <w:rsid w:val="00927918"/>
    <w:rsid w:val="00927944"/>
    <w:rsid w:val="0093016E"/>
    <w:rsid w:val="00930312"/>
    <w:rsid w:val="00930330"/>
    <w:rsid w:val="00930463"/>
    <w:rsid w:val="00930581"/>
    <w:rsid w:val="009305F8"/>
    <w:rsid w:val="00930837"/>
    <w:rsid w:val="00930E35"/>
    <w:rsid w:val="00930F50"/>
    <w:rsid w:val="00931183"/>
    <w:rsid w:val="0093122E"/>
    <w:rsid w:val="00931249"/>
    <w:rsid w:val="009312EE"/>
    <w:rsid w:val="0093131F"/>
    <w:rsid w:val="0093163F"/>
    <w:rsid w:val="0093185B"/>
    <w:rsid w:val="009318D4"/>
    <w:rsid w:val="00931A71"/>
    <w:rsid w:val="00931CDB"/>
    <w:rsid w:val="00931D3C"/>
    <w:rsid w:val="00932102"/>
    <w:rsid w:val="009321BE"/>
    <w:rsid w:val="00932206"/>
    <w:rsid w:val="009328A3"/>
    <w:rsid w:val="00932F33"/>
    <w:rsid w:val="0093329E"/>
    <w:rsid w:val="0093338F"/>
    <w:rsid w:val="00933451"/>
    <w:rsid w:val="00933A2F"/>
    <w:rsid w:val="00933B1A"/>
    <w:rsid w:val="00933C16"/>
    <w:rsid w:val="00933C52"/>
    <w:rsid w:val="00933CE4"/>
    <w:rsid w:val="00933D4D"/>
    <w:rsid w:val="00933DC9"/>
    <w:rsid w:val="00933E84"/>
    <w:rsid w:val="00933FE9"/>
    <w:rsid w:val="0093402D"/>
    <w:rsid w:val="00934132"/>
    <w:rsid w:val="00934443"/>
    <w:rsid w:val="0093455B"/>
    <w:rsid w:val="00934597"/>
    <w:rsid w:val="009348FA"/>
    <w:rsid w:val="00934AC3"/>
    <w:rsid w:val="00934ADC"/>
    <w:rsid w:val="00934C3E"/>
    <w:rsid w:val="00934DAE"/>
    <w:rsid w:val="00935065"/>
    <w:rsid w:val="009350EE"/>
    <w:rsid w:val="0093519D"/>
    <w:rsid w:val="00935311"/>
    <w:rsid w:val="009357AD"/>
    <w:rsid w:val="009359F3"/>
    <w:rsid w:val="00935B13"/>
    <w:rsid w:val="00935C0F"/>
    <w:rsid w:val="00935C48"/>
    <w:rsid w:val="0093653B"/>
    <w:rsid w:val="00936888"/>
    <w:rsid w:val="00936FFA"/>
    <w:rsid w:val="0093745A"/>
    <w:rsid w:val="0093756A"/>
    <w:rsid w:val="0093770D"/>
    <w:rsid w:val="009377BE"/>
    <w:rsid w:val="00937A5E"/>
    <w:rsid w:val="00937B7E"/>
    <w:rsid w:val="009400EB"/>
    <w:rsid w:val="00940593"/>
    <w:rsid w:val="00940771"/>
    <w:rsid w:val="00940B1F"/>
    <w:rsid w:val="00940B75"/>
    <w:rsid w:val="00941019"/>
    <w:rsid w:val="0094143A"/>
    <w:rsid w:val="00941461"/>
    <w:rsid w:val="009414D7"/>
    <w:rsid w:val="00941916"/>
    <w:rsid w:val="00941B92"/>
    <w:rsid w:val="00941CF9"/>
    <w:rsid w:val="00941D15"/>
    <w:rsid w:val="00941E9B"/>
    <w:rsid w:val="009423B9"/>
    <w:rsid w:val="0094258A"/>
    <w:rsid w:val="009426F7"/>
    <w:rsid w:val="00942A3B"/>
    <w:rsid w:val="00942B3D"/>
    <w:rsid w:val="00942DC2"/>
    <w:rsid w:val="0094306B"/>
    <w:rsid w:val="00943314"/>
    <w:rsid w:val="009434EA"/>
    <w:rsid w:val="0094368F"/>
    <w:rsid w:val="00943842"/>
    <w:rsid w:val="00943887"/>
    <w:rsid w:val="00943977"/>
    <w:rsid w:val="00943B38"/>
    <w:rsid w:val="00943B82"/>
    <w:rsid w:val="00943D53"/>
    <w:rsid w:val="0094407D"/>
    <w:rsid w:val="00944152"/>
    <w:rsid w:val="009446A4"/>
    <w:rsid w:val="00944905"/>
    <w:rsid w:val="00944B0D"/>
    <w:rsid w:val="00944C0F"/>
    <w:rsid w:val="00944C65"/>
    <w:rsid w:val="00944D36"/>
    <w:rsid w:val="009453B3"/>
    <w:rsid w:val="009454F9"/>
    <w:rsid w:val="00945694"/>
    <w:rsid w:val="009459B3"/>
    <w:rsid w:val="00945A35"/>
    <w:rsid w:val="00945AA3"/>
    <w:rsid w:val="00945AC5"/>
    <w:rsid w:val="00946045"/>
    <w:rsid w:val="009461A9"/>
    <w:rsid w:val="009461AE"/>
    <w:rsid w:val="00946429"/>
    <w:rsid w:val="0094650D"/>
    <w:rsid w:val="009466FE"/>
    <w:rsid w:val="00946719"/>
    <w:rsid w:val="0094672C"/>
    <w:rsid w:val="00946A11"/>
    <w:rsid w:val="0094721A"/>
    <w:rsid w:val="00947289"/>
    <w:rsid w:val="009475AE"/>
    <w:rsid w:val="0094771C"/>
    <w:rsid w:val="009503CD"/>
    <w:rsid w:val="00950C70"/>
    <w:rsid w:val="00950DEA"/>
    <w:rsid w:val="00950F74"/>
    <w:rsid w:val="00951069"/>
    <w:rsid w:val="009513E4"/>
    <w:rsid w:val="00951783"/>
    <w:rsid w:val="009517FE"/>
    <w:rsid w:val="00951B5B"/>
    <w:rsid w:val="00951C68"/>
    <w:rsid w:val="00952147"/>
    <w:rsid w:val="00952256"/>
    <w:rsid w:val="00952933"/>
    <w:rsid w:val="00952979"/>
    <w:rsid w:val="00952BB0"/>
    <w:rsid w:val="00952BFD"/>
    <w:rsid w:val="00952C88"/>
    <w:rsid w:val="00952CEF"/>
    <w:rsid w:val="00952DEB"/>
    <w:rsid w:val="00952EA0"/>
    <w:rsid w:val="009531C7"/>
    <w:rsid w:val="0095322E"/>
    <w:rsid w:val="0095323C"/>
    <w:rsid w:val="009533A1"/>
    <w:rsid w:val="00953669"/>
    <w:rsid w:val="00953681"/>
    <w:rsid w:val="009538B8"/>
    <w:rsid w:val="00953952"/>
    <w:rsid w:val="0095396A"/>
    <w:rsid w:val="00953AB6"/>
    <w:rsid w:val="00953BA3"/>
    <w:rsid w:val="009542FC"/>
    <w:rsid w:val="009543E1"/>
    <w:rsid w:val="00954632"/>
    <w:rsid w:val="00954780"/>
    <w:rsid w:val="00954791"/>
    <w:rsid w:val="00954AB5"/>
    <w:rsid w:val="0095521A"/>
    <w:rsid w:val="00955359"/>
    <w:rsid w:val="009555A2"/>
    <w:rsid w:val="00955757"/>
    <w:rsid w:val="0095580B"/>
    <w:rsid w:val="009558BE"/>
    <w:rsid w:val="00955C17"/>
    <w:rsid w:val="00955D58"/>
    <w:rsid w:val="00955D66"/>
    <w:rsid w:val="00955E06"/>
    <w:rsid w:val="00955E4C"/>
    <w:rsid w:val="00955ECA"/>
    <w:rsid w:val="009560DA"/>
    <w:rsid w:val="00956313"/>
    <w:rsid w:val="009563EA"/>
    <w:rsid w:val="0095650D"/>
    <w:rsid w:val="00956543"/>
    <w:rsid w:val="00956DAF"/>
    <w:rsid w:val="00956F66"/>
    <w:rsid w:val="009570A2"/>
    <w:rsid w:val="00957426"/>
    <w:rsid w:val="00957469"/>
    <w:rsid w:val="0095754D"/>
    <w:rsid w:val="00957EBA"/>
    <w:rsid w:val="00957F43"/>
    <w:rsid w:val="00960200"/>
    <w:rsid w:val="0096030F"/>
    <w:rsid w:val="00960662"/>
    <w:rsid w:val="00960C79"/>
    <w:rsid w:val="00960E87"/>
    <w:rsid w:val="00960F3D"/>
    <w:rsid w:val="00961196"/>
    <w:rsid w:val="009611FD"/>
    <w:rsid w:val="00961804"/>
    <w:rsid w:val="009618A5"/>
    <w:rsid w:val="00961969"/>
    <w:rsid w:val="00961D52"/>
    <w:rsid w:val="00961E92"/>
    <w:rsid w:val="009625D9"/>
    <w:rsid w:val="00962708"/>
    <w:rsid w:val="009628B9"/>
    <w:rsid w:val="00962C4A"/>
    <w:rsid w:val="00962DA8"/>
    <w:rsid w:val="00962DC7"/>
    <w:rsid w:val="0096304D"/>
    <w:rsid w:val="009631CA"/>
    <w:rsid w:val="009633B2"/>
    <w:rsid w:val="009633DD"/>
    <w:rsid w:val="0096393B"/>
    <w:rsid w:val="00963A72"/>
    <w:rsid w:val="00963DF3"/>
    <w:rsid w:val="00963E07"/>
    <w:rsid w:val="009640D4"/>
    <w:rsid w:val="00964225"/>
    <w:rsid w:val="0096471D"/>
    <w:rsid w:val="00964B38"/>
    <w:rsid w:val="00964BA9"/>
    <w:rsid w:val="00964BCE"/>
    <w:rsid w:val="00964C3F"/>
    <w:rsid w:val="00964EA5"/>
    <w:rsid w:val="00964F95"/>
    <w:rsid w:val="009652A8"/>
    <w:rsid w:val="009652EE"/>
    <w:rsid w:val="009653CD"/>
    <w:rsid w:val="00965505"/>
    <w:rsid w:val="00965554"/>
    <w:rsid w:val="00965D14"/>
    <w:rsid w:val="00966020"/>
    <w:rsid w:val="009661B0"/>
    <w:rsid w:val="009663BB"/>
    <w:rsid w:val="00966660"/>
    <w:rsid w:val="009669CC"/>
    <w:rsid w:val="00966BE8"/>
    <w:rsid w:val="00966EB8"/>
    <w:rsid w:val="00966FF5"/>
    <w:rsid w:val="00967AB8"/>
    <w:rsid w:val="00967D27"/>
    <w:rsid w:val="00967DF3"/>
    <w:rsid w:val="009702B0"/>
    <w:rsid w:val="009702CD"/>
    <w:rsid w:val="009702CE"/>
    <w:rsid w:val="00970BD4"/>
    <w:rsid w:val="00970C82"/>
    <w:rsid w:val="00970EA6"/>
    <w:rsid w:val="00970F69"/>
    <w:rsid w:val="00971077"/>
    <w:rsid w:val="00971095"/>
    <w:rsid w:val="0097123B"/>
    <w:rsid w:val="0097144B"/>
    <w:rsid w:val="00971BB9"/>
    <w:rsid w:val="00971FA9"/>
    <w:rsid w:val="009722A3"/>
    <w:rsid w:val="009724FE"/>
    <w:rsid w:val="00972727"/>
    <w:rsid w:val="00972C8B"/>
    <w:rsid w:val="00973027"/>
    <w:rsid w:val="009730A9"/>
    <w:rsid w:val="0097313C"/>
    <w:rsid w:val="00973421"/>
    <w:rsid w:val="009734D8"/>
    <w:rsid w:val="009734F6"/>
    <w:rsid w:val="00973760"/>
    <w:rsid w:val="009739BE"/>
    <w:rsid w:val="00973DF3"/>
    <w:rsid w:val="00973EDC"/>
    <w:rsid w:val="00973F59"/>
    <w:rsid w:val="00973FA3"/>
    <w:rsid w:val="0097453C"/>
    <w:rsid w:val="009747E1"/>
    <w:rsid w:val="00974B87"/>
    <w:rsid w:val="00974EB2"/>
    <w:rsid w:val="00974FC5"/>
    <w:rsid w:val="0097506C"/>
    <w:rsid w:val="009752EE"/>
    <w:rsid w:val="00975406"/>
    <w:rsid w:val="009756DA"/>
    <w:rsid w:val="00975892"/>
    <w:rsid w:val="00975C30"/>
    <w:rsid w:val="00975CD9"/>
    <w:rsid w:val="00975F08"/>
    <w:rsid w:val="00975FE1"/>
    <w:rsid w:val="00976223"/>
    <w:rsid w:val="00976285"/>
    <w:rsid w:val="0097646D"/>
    <w:rsid w:val="009769D4"/>
    <w:rsid w:val="009769FF"/>
    <w:rsid w:val="00976AC3"/>
    <w:rsid w:val="00976F10"/>
    <w:rsid w:val="00976F4A"/>
    <w:rsid w:val="009772DC"/>
    <w:rsid w:val="0097753A"/>
    <w:rsid w:val="00977573"/>
    <w:rsid w:val="009779B3"/>
    <w:rsid w:val="00977A5A"/>
    <w:rsid w:val="00977E18"/>
    <w:rsid w:val="009800C3"/>
    <w:rsid w:val="0098026C"/>
    <w:rsid w:val="009806F5"/>
    <w:rsid w:val="0098087B"/>
    <w:rsid w:val="00980F3A"/>
    <w:rsid w:val="00981278"/>
    <w:rsid w:val="00981334"/>
    <w:rsid w:val="0098149F"/>
    <w:rsid w:val="0098150E"/>
    <w:rsid w:val="009817FA"/>
    <w:rsid w:val="00981827"/>
    <w:rsid w:val="00981947"/>
    <w:rsid w:val="00981B45"/>
    <w:rsid w:val="00981BE1"/>
    <w:rsid w:val="00981C42"/>
    <w:rsid w:val="00981E1E"/>
    <w:rsid w:val="00981E6B"/>
    <w:rsid w:val="00981E9C"/>
    <w:rsid w:val="00981F5E"/>
    <w:rsid w:val="0098260C"/>
    <w:rsid w:val="00982AA8"/>
    <w:rsid w:val="00982B25"/>
    <w:rsid w:val="00982C56"/>
    <w:rsid w:val="00982EB2"/>
    <w:rsid w:val="00983231"/>
    <w:rsid w:val="00983F6D"/>
    <w:rsid w:val="00983FCA"/>
    <w:rsid w:val="0098442B"/>
    <w:rsid w:val="00984449"/>
    <w:rsid w:val="009844B0"/>
    <w:rsid w:val="009846C7"/>
    <w:rsid w:val="00984AE7"/>
    <w:rsid w:val="00984C41"/>
    <w:rsid w:val="00984F12"/>
    <w:rsid w:val="00984FA1"/>
    <w:rsid w:val="009855CD"/>
    <w:rsid w:val="009857DC"/>
    <w:rsid w:val="009859EB"/>
    <w:rsid w:val="00985CC7"/>
    <w:rsid w:val="00985FF5"/>
    <w:rsid w:val="0098605F"/>
    <w:rsid w:val="009863FD"/>
    <w:rsid w:val="00986465"/>
    <w:rsid w:val="00986602"/>
    <w:rsid w:val="00986704"/>
    <w:rsid w:val="00986DEF"/>
    <w:rsid w:val="00986F7D"/>
    <w:rsid w:val="00987036"/>
    <w:rsid w:val="009870AE"/>
    <w:rsid w:val="009874D8"/>
    <w:rsid w:val="009878B2"/>
    <w:rsid w:val="00987974"/>
    <w:rsid w:val="00987A06"/>
    <w:rsid w:val="00987B24"/>
    <w:rsid w:val="00987C10"/>
    <w:rsid w:val="00987E94"/>
    <w:rsid w:val="0099005C"/>
    <w:rsid w:val="009902DC"/>
    <w:rsid w:val="009902F4"/>
    <w:rsid w:val="009906A7"/>
    <w:rsid w:val="009907D5"/>
    <w:rsid w:val="00990884"/>
    <w:rsid w:val="009909D9"/>
    <w:rsid w:val="00990E45"/>
    <w:rsid w:val="00990E8B"/>
    <w:rsid w:val="00990ED2"/>
    <w:rsid w:val="00990FFE"/>
    <w:rsid w:val="00991499"/>
    <w:rsid w:val="009918A3"/>
    <w:rsid w:val="00991B0B"/>
    <w:rsid w:val="00991E0E"/>
    <w:rsid w:val="00991EF9"/>
    <w:rsid w:val="00992351"/>
    <w:rsid w:val="009924E1"/>
    <w:rsid w:val="00992528"/>
    <w:rsid w:val="0099255E"/>
    <w:rsid w:val="00992804"/>
    <w:rsid w:val="009929B6"/>
    <w:rsid w:val="00992D60"/>
    <w:rsid w:val="00993A48"/>
    <w:rsid w:val="00993B80"/>
    <w:rsid w:val="00993C11"/>
    <w:rsid w:val="00993EE1"/>
    <w:rsid w:val="00993FF8"/>
    <w:rsid w:val="00994057"/>
    <w:rsid w:val="00994136"/>
    <w:rsid w:val="0099457D"/>
    <w:rsid w:val="00994B47"/>
    <w:rsid w:val="00994BF0"/>
    <w:rsid w:val="00994C4F"/>
    <w:rsid w:val="009951C3"/>
    <w:rsid w:val="00995337"/>
    <w:rsid w:val="009958A7"/>
    <w:rsid w:val="00995C85"/>
    <w:rsid w:val="00995E32"/>
    <w:rsid w:val="00996275"/>
    <w:rsid w:val="009968E0"/>
    <w:rsid w:val="0099693B"/>
    <w:rsid w:val="0099699E"/>
    <w:rsid w:val="009969AE"/>
    <w:rsid w:val="009969B2"/>
    <w:rsid w:val="00996E63"/>
    <w:rsid w:val="00996FA2"/>
    <w:rsid w:val="00996FB4"/>
    <w:rsid w:val="00997245"/>
    <w:rsid w:val="009974AE"/>
    <w:rsid w:val="0099799D"/>
    <w:rsid w:val="00997B02"/>
    <w:rsid w:val="00997D7A"/>
    <w:rsid w:val="009A0150"/>
    <w:rsid w:val="009A0FB4"/>
    <w:rsid w:val="009A135B"/>
    <w:rsid w:val="009A1AA9"/>
    <w:rsid w:val="009A1ED0"/>
    <w:rsid w:val="009A1F57"/>
    <w:rsid w:val="009A2B01"/>
    <w:rsid w:val="009A2D0A"/>
    <w:rsid w:val="009A2F2D"/>
    <w:rsid w:val="009A2F38"/>
    <w:rsid w:val="009A364B"/>
    <w:rsid w:val="009A390F"/>
    <w:rsid w:val="009A3933"/>
    <w:rsid w:val="009A39A8"/>
    <w:rsid w:val="009A3A61"/>
    <w:rsid w:val="009A3C34"/>
    <w:rsid w:val="009A4232"/>
    <w:rsid w:val="009A44E6"/>
    <w:rsid w:val="009A45E9"/>
    <w:rsid w:val="009A4842"/>
    <w:rsid w:val="009A4A34"/>
    <w:rsid w:val="009A4AC4"/>
    <w:rsid w:val="009A4BA9"/>
    <w:rsid w:val="009A50E2"/>
    <w:rsid w:val="009A5116"/>
    <w:rsid w:val="009A5234"/>
    <w:rsid w:val="009A591E"/>
    <w:rsid w:val="009A5B1B"/>
    <w:rsid w:val="009A5CC1"/>
    <w:rsid w:val="009A637A"/>
    <w:rsid w:val="009A6A3A"/>
    <w:rsid w:val="009A7077"/>
    <w:rsid w:val="009A7A73"/>
    <w:rsid w:val="009A7B12"/>
    <w:rsid w:val="009A7B81"/>
    <w:rsid w:val="009B06F1"/>
    <w:rsid w:val="009B08BD"/>
    <w:rsid w:val="009B0A46"/>
    <w:rsid w:val="009B0AB2"/>
    <w:rsid w:val="009B0CCE"/>
    <w:rsid w:val="009B0EA9"/>
    <w:rsid w:val="009B10B2"/>
    <w:rsid w:val="009B11C4"/>
    <w:rsid w:val="009B144F"/>
    <w:rsid w:val="009B157D"/>
    <w:rsid w:val="009B1783"/>
    <w:rsid w:val="009B1B25"/>
    <w:rsid w:val="009B2102"/>
    <w:rsid w:val="009B2218"/>
    <w:rsid w:val="009B280E"/>
    <w:rsid w:val="009B2973"/>
    <w:rsid w:val="009B29CE"/>
    <w:rsid w:val="009B2C54"/>
    <w:rsid w:val="009B2CD2"/>
    <w:rsid w:val="009B2EAF"/>
    <w:rsid w:val="009B3014"/>
    <w:rsid w:val="009B3031"/>
    <w:rsid w:val="009B30D3"/>
    <w:rsid w:val="009B3404"/>
    <w:rsid w:val="009B38FE"/>
    <w:rsid w:val="009B3D44"/>
    <w:rsid w:val="009B3FDC"/>
    <w:rsid w:val="009B4048"/>
    <w:rsid w:val="009B42B7"/>
    <w:rsid w:val="009B4498"/>
    <w:rsid w:val="009B471B"/>
    <w:rsid w:val="009B4A9D"/>
    <w:rsid w:val="009B4AA5"/>
    <w:rsid w:val="009B4B57"/>
    <w:rsid w:val="009B4C3B"/>
    <w:rsid w:val="009B50BC"/>
    <w:rsid w:val="009B522E"/>
    <w:rsid w:val="009B548B"/>
    <w:rsid w:val="009B5807"/>
    <w:rsid w:val="009B593B"/>
    <w:rsid w:val="009B5A56"/>
    <w:rsid w:val="009B5D7C"/>
    <w:rsid w:val="009B611D"/>
    <w:rsid w:val="009B66DE"/>
    <w:rsid w:val="009B69BD"/>
    <w:rsid w:val="009B6A2F"/>
    <w:rsid w:val="009B6A81"/>
    <w:rsid w:val="009B6AF6"/>
    <w:rsid w:val="009B6FE9"/>
    <w:rsid w:val="009B70D9"/>
    <w:rsid w:val="009B7138"/>
    <w:rsid w:val="009B7149"/>
    <w:rsid w:val="009B7183"/>
    <w:rsid w:val="009B71E2"/>
    <w:rsid w:val="009B71EA"/>
    <w:rsid w:val="009B74C7"/>
    <w:rsid w:val="009B7517"/>
    <w:rsid w:val="009B75C7"/>
    <w:rsid w:val="009B787B"/>
    <w:rsid w:val="009C005C"/>
    <w:rsid w:val="009C0404"/>
    <w:rsid w:val="009C05F5"/>
    <w:rsid w:val="009C063C"/>
    <w:rsid w:val="009C08AF"/>
    <w:rsid w:val="009C0938"/>
    <w:rsid w:val="009C0BAB"/>
    <w:rsid w:val="009C0C35"/>
    <w:rsid w:val="009C126B"/>
    <w:rsid w:val="009C145C"/>
    <w:rsid w:val="009C1939"/>
    <w:rsid w:val="009C1B92"/>
    <w:rsid w:val="009C22C5"/>
    <w:rsid w:val="009C2439"/>
    <w:rsid w:val="009C2D0A"/>
    <w:rsid w:val="009C2E71"/>
    <w:rsid w:val="009C2E92"/>
    <w:rsid w:val="009C3160"/>
    <w:rsid w:val="009C34AB"/>
    <w:rsid w:val="009C376B"/>
    <w:rsid w:val="009C37F8"/>
    <w:rsid w:val="009C3887"/>
    <w:rsid w:val="009C3B2B"/>
    <w:rsid w:val="009C3DB9"/>
    <w:rsid w:val="009C3E9E"/>
    <w:rsid w:val="009C3F62"/>
    <w:rsid w:val="009C44BE"/>
    <w:rsid w:val="009C4BFA"/>
    <w:rsid w:val="009C4DBC"/>
    <w:rsid w:val="009C4E07"/>
    <w:rsid w:val="009C4EC0"/>
    <w:rsid w:val="009C53DE"/>
    <w:rsid w:val="009C5A5D"/>
    <w:rsid w:val="009C5B24"/>
    <w:rsid w:val="009C5CF5"/>
    <w:rsid w:val="009C5D41"/>
    <w:rsid w:val="009C6191"/>
    <w:rsid w:val="009C69C1"/>
    <w:rsid w:val="009C6C39"/>
    <w:rsid w:val="009C6CF6"/>
    <w:rsid w:val="009C707E"/>
    <w:rsid w:val="009C7118"/>
    <w:rsid w:val="009C72A0"/>
    <w:rsid w:val="009C7A59"/>
    <w:rsid w:val="009C7ACB"/>
    <w:rsid w:val="009C7C39"/>
    <w:rsid w:val="009D05C2"/>
    <w:rsid w:val="009D0784"/>
    <w:rsid w:val="009D0816"/>
    <w:rsid w:val="009D0839"/>
    <w:rsid w:val="009D0AC2"/>
    <w:rsid w:val="009D0AE8"/>
    <w:rsid w:val="009D119B"/>
    <w:rsid w:val="009D1591"/>
    <w:rsid w:val="009D16EE"/>
    <w:rsid w:val="009D1A45"/>
    <w:rsid w:val="009D1A9E"/>
    <w:rsid w:val="009D1E6C"/>
    <w:rsid w:val="009D2069"/>
    <w:rsid w:val="009D235D"/>
    <w:rsid w:val="009D23E9"/>
    <w:rsid w:val="009D253B"/>
    <w:rsid w:val="009D263F"/>
    <w:rsid w:val="009D2793"/>
    <w:rsid w:val="009D27C9"/>
    <w:rsid w:val="009D27EC"/>
    <w:rsid w:val="009D2857"/>
    <w:rsid w:val="009D285E"/>
    <w:rsid w:val="009D294B"/>
    <w:rsid w:val="009D2ACB"/>
    <w:rsid w:val="009D2ED3"/>
    <w:rsid w:val="009D2F87"/>
    <w:rsid w:val="009D3035"/>
    <w:rsid w:val="009D3315"/>
    <w:rsid w:val="009D3546"/>
    <w:rsid w:val="009D3C5D"/>
    <w:rsid w:val="009D3D81"/>
    <w:rsid w:val="009D3EFB"/>
    <w:rsid w:val="009D4221"/>
    <w:rsid w:val="009D4AD9"/>
    <w:rsid w:val="009D4B7F"/>
    <w:rsid w:val="009D4C8E"/>
    <w:rsid w:val="009D5217"/>
    <w:rsid w:val="009D52A4"/>
    <w:rsid w:val="009D5444"/>
    <w:rsid w:val="009D5470"/>
    <w:rsid w:val="009D556D"/>
    <w:rsid w:val="009D5DE2"/>
    <w:rsid w:val="009D5EE4"/>
    <w:rsid w:val="009D5F38"/>
    <w:rsid w:val="009D5FD6"/>
    <w:rsid w:val="009D66A2"/>
    <w:rsid w:val="009D6BEC"/>
    <w:rsid w:val="009D6C10"/>
    <w:rsid w:val="009D6D3A"/>
    <w:rsid w:val="009D6D68"/>
    <w:rsid w:val="009D7171"/>
    <w:rsid w:val="009D725B"/>
    <w:rsid w:val="009D7919"/>
    <w:rsid w:val="009E0271"/>
    <w:rsid w:val="009E03EC"/>
    <w:rsid w:val="009E0577"/>
    <w:rsid w:val="009E06B4"/>
    <w:rsid w:val="009E11EC"/>
    <w:rsid w:val="009E1557"/>
    <w:rsid w:val="009E21DE"/>
    <w:rsid w:val="009E2478"/>
    <w:rsid w:val="009E2667"/>
    <w:rsid w:val="009E2778"/>
    <w:rsid w:val="009E28A7"/>
    <w:rsid w:val="009E29E1"/>
    <w:rsid w:val="009E2C4B"/>
    <w:rsid w:val="009E2D60"/>
    <w:rsid w:val="009E302D"/>
    <w:rsid w:val="009E3106"/>
    <w:rsid w:val="009E359B"/>
    <w:rsid w:val="009E3E48"/>
    <w:rsid w:val="009E4039"/>
    <w:rsid w:val="009E40F9"/>
    <w:rsid w:val="009E41C0"/>
    <w:rsid w:val="009E41F4"/>
    <w:rsid w:val="009E48DB"/>
    <w:rsid w:val="009E4C2D"/>
    <w:rsid w:val="009E4D05"/>
    <w:rsid w:val="009E51EC"/>
    <w:rsid w:val="009E528E"/>
    <w:rsid w:val="009E5C47"/>
    <w:rsid w:val="009E5D65"/>
    <w:rsid w:val="009E5EAD"/>
    <w:rsid w:val="009E5F14"/>
    <w:rsid w:val="009E5F9B"/>
    <w:rsid w:val="009E63E7"/>
    <w:rsid w:val="009E6523"/>
    <w:rsid w:val="009E6627"/>
    <w:rsid w:val="009E68D0"/>
    <w:rsid w:val="009E6F89"/>
    <w:rsid w:val="009E7180"/>
    <w:rsid w:val="009E769F"/>
    <w:rsid w:val="009E7D0B"/>
    <w:rsid w:val="009E7EB7"/>
    <w:rsid w:val="009E7ED3"/>
    <w:rsid w:val="009F024E"/>
    <w:rsid w:val="009F02FF"/>
    <w:rsid w:val="009F0378"/>
    <w:rsid w:val="009F0434"/>
    <w:rsid w:val="009F04D8"/>
    <w:rsid w:val="009F06B9"/>
    <w:rsid w:val="009F085E"/>
    <w:rsid w:val="009F08CF"/>
    <w:rsid w:val="009F0D14"/>
    <w:rsid w:val="009F0F81"/>
    <w:rsid w:val="009F0FDE"/>
    <w:rsid w:val="009F1083"/>
    <w:rsid w:val="009F1371"/>
    <w:rsid w:val="009F13F5"/>
    <w:rsid w:val="009F14C0"/>
    <w:rsid w:val="009F1722"/>
    <w:rsid w:val="009F1929"/>
    <w:rsid w:val="009F2045"/>
    <w:rsid w:val="009F21BD"/>
    <w:rsid w:val="009F2282"/>
    <w:rsid w:val="009F22A9"/>
    <w:rsid w:val="009F23EB"/>
    <w:rsid w:val="009F290E"/>
    <w:rsid w:val="009F2994"/>
    <w:rsid w:val="009F29AB"/>
    <w:rsid w:val="009F2A47"/>
    <w:rsid w:val="009F32B8"/>
    <w:rsid w:val="009F3475"/>
    <w:rsid w:val="009F3587"/>
    <w:rsid w:val="009F35BC"/>
    <w:rsid w:val="009F38C6"/>
    <w:rsid w:val="009F39E6"/>
    <w:rsid w:val="009F3BBB"/>
    <w:rsid w:val="009F3CF1"/>
    <w:rsid w:val="009F3F93"/>
    <w:rsid w:val="009F4217"/>
    <w:rsid w:val="009F42FE"/>
    <w:rsid w:val="009F4448"/>
    <w:rsid w:val="009F456A"/>
    <w:rsid w:val="009F45E4"/>
    <w:rsid w:val="009F4833"/>
    <w:rsid w:val="009F497F"/>
    <w:rsid w:val="009F49F4"/>
    <w:rsid w:val="009F4A00"/>
    <w:rsid w:val="009F4A36"/>
    <w:rsid w:val="009F4DCD"/>
    <w:rsid w:val="009F4E31"/>
    <w:rsid w:val="009F515A"/>
    <w:rsid w:val="009F5615"/>
    <w:rsid w:val="009F5889"/>
    <w:rsid w:val="009F5AD1"/>
    <w:rsid w:val="009F5B93"/>
    <w:rsid w:val="009F5BED"/>
    <w:rsid w:val="009F5CEF"/>
    <w:rsid w:val="009F5FBC"/>
    <w:rsid w:val="009F683B"/>
    <w:rsid w:val="009F6B89"/>
    <w:rsid w:val="009F6C6A"/>
    <w:rsid w:val="009F6E7B"/>
    <w:rsid w:val="009F7060"/>
    <w:rsid w:val="009F735C"/>
    <w:rsid w:val="009F73C1"/>
    <w:rsid w:val="009F7550"/>
    <w:rsid w:val="009F7936"/>
    <w:rsid w:val="009F7C21"/>
    <w:rsid w:val="009F7E7B"/>
    <w:rsid w:val="00A00A26"/>
    <w:rsid w:val="00A00F00"/>
    <w:rsid w:val="00A01204"/>
    <w:rsid w:val="00A015A1"/>
    <w:rsid w:val="00A01622"/>
    <w:rsid w:val="00A0167F"/>
    <w:rsid w:val="00A0185A"/>
    <w:rsid w:val="00A019DF"/>
    <w:rsid w:val="00A019EB"/>
    <w:rsid w:val="00A01AAC"/>
    <w:rsid w:val="00A01FCE"/>
    <w:rsid w:val="00A020ED"/>
    <w:rsid w:val="00A0228B"/>
    <w:rsid w:val="00A022F0"/>
    <w:rsid w:val="00A03123"/>
    <w:rsid w:val="00A03475"/>
    <w:rsid w:val="00A034A8"/>
    <w:rsid w:val="00A035D8"/>
    <w:rsid w:val="00A0388F"/>
    <w:rsid w:val="00A03959"/>
    <w:rsid w:val="00A03C5C"/>
    <w:rsid w:val="00A03F62"/>
    <w:rsid w:val="00A03FC6"/>
    <w:rsid w:val="00A040CB"/>
    <w:rsid w:val="00A0428A"/>
    <w:rsid w:val="00A04373"/>
    <w:rsid w:val="00A04758"/>
    <w:rsid w:val="00A04806"/>
    <w:rsid w:val="00A04882"/>
    <w:rsid w:val="00A048F1"/>
    <w:rsid w:val="00A049A6"/>
    <w:rsid w:val="00A04BC4"/>
    <w:rsid w:val="00A04BC5"/>
    <w:rsid w:val="00A04FA3"/>
    <w:rsid w:val="00A05172"/>
    <w:rsid w:val="00A053D5"/>
    <w:rsid w:val="00A054B7"/>
    <w:rsid w:val="00A05E3B"/>
    <w:rsid w:val="00A06169"/>
    <w:rsid w:val="00A06177"/>
    <w:rsid w:val="00A06509"/>
    <w:rsid w:val="00A0658E"/>
    <w:rsid w:val="00A066A7"/>
    <w:rsid w:val="00A06A15"/>
    <w:rsid w:val="00A06A3B"/>
    <w:rsid w:val="00A06B8E"/>
    <w:rsid w:val="00A06CEC"/>
    <w:rsid w:val="00A06E34"/>
    <w:rsid w:val="00A070BB"/>
    <w:rsid w:val="00A072BB"/>
    <w:rsid w:val="00A074AE"/>
    <w:rsid w:val="00A077E6"/>
    <w:rsid w:val="00A07ABB"/>
    <w:rsid w:val="00A07C7B"/>
    <w:rsid w:val="00A101F5"/>
    <w:rsid w:val="00A10334"/>
    <w:rsid w:val="00A10905"/>
    <w:rsid w:val="00A10BA7"/>
    <w:rsid w:val="00A11402"/>
    <w:rsid w:val="00A11ABA"/>
    <w:rsid w:val="00A11AE4"/>
    <w:rsid w:val="00A11B99"/>
    <w:rsid w:val="00A11BC1"/>
    <w:rsid w:val="00A11CAD"/>
    <w:rsid w:val="00A11CEA"/>
    <w:rsid w:val="00A123EB"/>
    <w:rsid w:val="00A1248C"/>
    <w:rsid w:val="00A12AB4"/>
    <w:rsid w:val="00A12BAC"/>
    <w:rsid w:val="00A12CE8"/>
    <w:rsid w:val="00A12D34"/>
    <w:rsid w:val="00A1369E"/>
    <w:rsid w:val="00A14145"/>
    <w:rsid w:val="00A14264"/>
    <w:rsid w:val="00A14309"/>
    <w:rsid w:val="00A1484F"/>
    <w:rsid w:val="00A148FF"/>
    <w:rsid w:val="00A14C7A"/>
    <w:rsid w:val="00A14ED8"/>
    <w:rsid w:val="00A1519D"/>
    <w:rsid w:val="00A151F8"/>
    <w:rsid w:val="00A1596B"/>
    <w:rsid w:val="00A15E6D"/>
    <w:rsid w:val="00A1628C"/>
    <w:rsid w:val="00A16341"/>
    <w:rsid w:val="00A16538"/>
    <w:rsid w:val="00A16BB6"/>
    <w:rsid w:val="00A16C1C"/>
    <w:rsid w:val="00A16E19"/>
    <w:rsid w:val="00A1719D"/>
    <w:rsid w:val="00A17328"/>
    <w:rsid w:val="00A17506"/>
    <w:rsid w:val="00A17776"/>
    <w:rsid w:val="00A177C6"/>
    <w:rsid w:val="00A179EF"/>
    <w:rsid w:val="00A17C99"/>
    <w:rsid w:val="00A17F4A"/>
    <w:rsid w:val="00A2018F"/>
    <w:rsid w:val="00A201E5"/>
    <w:rsid w:val="00A202D6"/>
    <w:rsid w:val="00A20330"/>
    <w:rsid w:val="00A20501"/>
    <w:rsid w:val="00A207E9"/>
    <w:rsid w:val="00A207F0"/>
    <w:rsid w:val="00A2093E"/>
    <w:rsid w:val="00A20A9A"/>
    <w:rsid w:val="00A210A3"/>
    <w:rsid w:val="00A2124F"/>
    <w:rsid w:val="00A21260"/>
    <w:rsid w:val="00A2169A"/>
    <w:rsid w:val="00A2172F"/>
    <w:rsid w:val="00A21776"/>
    <w:rsid w:val="00A21ACE"/>
    <w:rsid w:val="00A21BF1"/>
    <w:rsid w:val="00A21C43"/>
    <w:rsid w:val="00A21C6F"/>
    <w:rsid w:val="00A22539"/>
    <w:rsid w:val="00A22709"/>
    <w:rsid w:val="00A22929"/>
    <w:rsid w:val="00A229B4"/>
    <w:rsid w:val="00A22B9C"/>
    <w:rsid w:val="00A22CB6"/>
    <w:rsid w:val="00A22CEC"/>
    <w:rsid w:val="00A22D61"/>
    <w:rsid w:val="00A23220"/>
    <w:rsid w:val="00A2352C"/>
    <w:rsid w:val="00A23967"/>
    <w:rsid w:val="00A23A0E"/>
    <w:rsid w:val="00A23A12"/>
    <w:rsid w:val="00A23BB9"/>
    <w:rsid w:val="00A24277"/>
    <w:rsid w:val="00A2445C"/>
    <w:rsid w:val="00A244E3"/>
    <w:rsid w:val="00A2453F"/>
    <w:rsid w:val="00A2458D"/>
    <w:rsid w:val="00A247AF"/>
    <w:rsid w:val="00A24B36"/>
    <w:rsid w:val="00A24FFE"/>
    <w:rsid w:val="00A253AD"/>
    <w:rsid w:val="00A25651"/>
    <w:rsid w:val="00A25AFB"/>
    <w:rsid w:val="00A25E09"/>
    <w:rsid w:val="00A25E43"/>
    <w:rsid w:val="00A26287"/>
    <w:rsid w:val="00A2656C"/>
    <w:rsid w:val="00A265EE"/>
    <w:rsid w:val="00A26EAF"/>
    <w:rsid w:val="00A270AE"/>
    <w:rsid w:val="00A27107"/>
    <w:rsid w:val="00A271E2"/>
    <w:rsid w:val="00A2728D"/>
    <w:rsid w:val="00A272AA"/>
    <w:rsid w:val="00A27487"/>
    <w:rsid w:val="00A279C5"/>
    <w:rsid w:val="00A27AB8"/>
    <w:rsid w:val="00A27C47"/>
    <w:rsid w:val="00A27E99"/>
    <w:rsid w:val="00A27EF2"/>
    <w:rsid w:val="00A301EA"/>
    <w:rsid w:val="00A30384"/>
    <w:rsid w:val="00A306D7"/>
    <w:rsid w:val="00A309B8"/>
    <w:rsid w:val="00A30B1B"/>
    <w:rsid w:val="00A310EE"/>
    <w:rsid w:val="00A31184"/>
    <w:rsid w:val="00A311F3"/>
    <w:rsid w:val="00A31364"/>
    <w:rsid w:val="00A313FA"/>
    <w:rsid w:val="00A314F4"/>
    <w:rsid w:val="00A31559"/>
    <w:rsid w:val="00A316DC"/>
    <w:rsid w:val="00A31761"/>
    <w:rsid w:val="00A3176E"/>
    <w:rsid w:val="00A31F8D"/>
    <w:rsid w:val="00A32104"/>
    <w:rsid w:val="00A32117"/>
    <w:rsid w:val="00A3252C"/>
    <w:rsid w:val="00A32626"/>
    <w:rsid w:val="00A329BE"/>
    <w:rsid w:val="00A32B43"/>
    <w:rsid w:val="00A3300F"/>
    <w:rsid w:val="00A33257"/>
    <w:rsid w:val="00A33392"/>
    <w:rsid w:val="00A334F7"/>
    <w:rsid w:val="00A33667"/>
    <w:rsid w:val="00A3379D"/>
    <w:rsid w:val="00A3397A"/>
    <w:rsid w:val="00A33993"/>
    <w:rsid w:val="00A33A48"/>
    <w:rsid w:val="00A33AD8"/>
    <w:rsid w:val="00A33C6E"/>
    <w:rsid w:val="00A34042"/>
    <w:rsid w:val="00A340D4"/>
    <w:rsid w:val="00A34650"/>
    <w:rsid w:val="00A34A91"/>
    <w:rsid w:val="00A350B5"/>
    <w:rsid w:val="00A35469"/>
    <w:rsid w:val="00A3550B"/>
    <w:rsid w:val="00A35CCE"/>
    <w:rsid w:val="00A35D47"/>
    <w:rsid w:val="00A35E28"/>
    <w:rsid w:val="00A35FFB"/>
    <w:rsid w:val="00A36230"/>
    <w:rsid w:val="00A3642B"/>
    <w:rsid w:val="00A3644A"/>
    <w:rsid w:val="00A36BDF"/>
    <w:rsid w:val="00A36D83"/>
    <w:rsid w:val="00A36DFE"/>
    <w:rsid w:val="00A3715D"/>
    <w:rsid w:val="00A373B6"/>
    <w:rsid w:val="00A377A2"/>
    <w:rsid w:val="00A37954"/>
    <w:rsid w:val="00A37BBD"/>
    <w:rsid w:val="00A37F01"/>
    <w:rsid w:val="00A4071E"/>
    <w:rsid w:val="00A4081B"/>
    <w:rsid w:val="00A40968"/>
    <w:rsid w:val="00A40AB3"/>
    <w:rsid w:val="00A40B26"/>
    <w:rsid w:val="00A40DCA"/>
    <w:rsid w:val="00A40EAF"/>
    <w:rsid w:val="00A410A0"/>
    <w:rsid w:val="00A411D6"/>
    <w:rsid w:val="00A41259"/>
    <w:rsid w:val="00A41261"/>
    <w:rsid w:val="00A41514"/>
    <w:rsid w:val="00A41808"/>
    <w:rsid w:val="00A41924"/>
    <w:rsid w:val="00A41A89"/>
    <w:rsid w:val="00A41CCB"/>
    <w:rsid w:val="00A41D36"/>
    <w:rsid w:val="00A423C3"/>
    <w:rsid w:val="00A425B6"/>
    <w:rsid w:val="00A43160"/>
    <w:rsid w:val="00A435A9"/>
    <w:rsid w:val="00A43632"/>
    <w:rsid w:val="00A4398E"/>
    <w:rsid w:val="00A43CCC"/>
    <w:rsid w:val="00A43CCD"/>
    <w:rsid w:val="00A44175"/>
    <w:rsid w:val="00A44178"/>
    <w:rsid w:val="00A44599"/>
    <w:rsid w:val="00A446D8"/>
    <w:rsid w:val="00A44FD7"/>
    <w:rsid w:val="00A4507A"/>
    <w:rsid w:val="00A451EF"/>
    <w:rsid w:val="00A4545A"/>
    <w:rsid w:val="00A45518"/>
    <w:rsid w:val="00A457CF"/>
    <w:rsid w:val="00A45DFA"/>
    <w:rsid w:val="00A45E32"/>
    <w:rsid w:val="00A4604F"/>
    <w:rsid w:val="00A4657C"/>
    <w:rsid w:val="00A465B8"/>
    <w:rsid w:val="00A466E8"/>
    <w:rsid w:val="00A4691B"/>
    <w:rsid w:val="00A46A37"/>
    <w:rsid w:val="00A473AA"/>
    <w:rsid w:val="00A4742D"/>
    <w:rsid w:val="00A47CBF"/>
    <w:rsid w:val="00A47EF7"/>
    <w:rsid w:val="00A503C1"/>
    <w:rsid w:val="00A503C6"/>
    <w:rsid w:val="00A505EE"/>
    <w:rsid w:val="00A50A73"/>
    <w:rsid w:val="00A50E82"/>
    <w:rsid w:val="00A51240"/>
    <w:rsid w:val="00A514B9"/>
    <w:rsid w:val="00A514F6"/>
    <w:rsid w:val="00A51C1A"/>
    <w:rsid w:val="00A52087"/>
    <w:rsid w:val="00A5227D"/>
    <w:rsid w:val="00A52413"/>
    <w:rsid w:val="00A52486"/>
    <w:rsid w:val="00A5287D"/>
    <w:rsid w:val="00A5291D"/>
    <w:rsid w:val="00A52D38"/>
    <w:rsid w:val="00A52FD6"/>
    <w:rsid w:val="00A530ED"/>
    <w:rsid w:val="00A5322A"/>
    <w:rsid w:val="00A5363C"/>
    <w:rsid w:val="00A5383C"/>
    <w:rsid w:val="00A53C54"/>
    <w:rsid w:val="00A53DC3"/>
    <w:rsid w:val="00A5434F"/>
    <w:rsid w:val="00A54387"/>
    <w:rsid w:val="00A54568"/>
    <w:rsid w:val="00A5468B"/>
    <w:rsid w:val="00A546CA"/>
    <w:rsid w:val="00A547CC"/>
    <w:rsid w:val="00A54803"/>
    <w:rsid w:val="00A54D36"/>
    <w:rsid w:val="00A54E9A"/>
    <w:rsid w:val="00A551D1"/>
    <w:rsid w:val="00A55300"/>
    <w:rsid w:val="00A55398"/>
    <w:rsid w:val="00A55469"/>
    <w:rsid w:val="00A55576"/>
    <w:rsid w:val="00A55864"/>
    <w:rsid w:val="00A5594C"/>
    <w:rsid w:val="00A55DC9"/>
    <w:rsid w:val="00A55ED3"/>
    <w:rsid w:val="00A561D5"/>
    <w:rsid w:val="00A563E7"/>
    <w:rsid w:val="00A564F2"/>
    <w:rsid w:val="00A56C03"/>
    <w:rsid w:val="00A57124"/>
    <w:rsid w:val="00A57177"/>
    <w:rsid w:val="00A57216"/>
    <w:rsid w:val="00A572C2"/>
    <w:rsid w:val="00A57558"/>
    <w:rsid w:val="00A575A2"/>
    <w:rsid w:val="00A576FB"/>
    <w:rsid w:val="00A57D21"/>
    <w:rsid w:val="00A57F3E"/>
    <w:rsid w:val="00A60044"/>
    <w:rsid w:val="00A60274"/>
    <w:rsid w:val="00A606DB"/>
    <w:rsid w:val="00A60A45"/>
    <w:rsid w:val="00A60B52"/>
    <w:rsid w:val="00A610D5"/>
    <w:rsid w:val="00A61334"/>
    <w:rsid w:val="00A614FD"/>
    <w:rsid w:val="00A61589"/>
    <w:rsid w:val="00A616B1"/>
    <w:rsid w:val="00A61B95"/>
    <w:rsid w:val="00A623C5"/>
    <w:rsid w:val="00A626B8"/>
    <w:rsid w:val="00A62881"/>
    <w:rsid w:val="00A62960"/>
    <w:rsid w:val="00A629AA"/>
    <w:rsid w:val="00A629CC"/>
    <w:rsid w:val="00A62A33"/>
    <w:rsid w:val="00A62E96"/>
    <w:rsid w:val="00A62F56"/>
    <w:rsid w:val="00A62F84"/>
    <w:rsid w:val="00A632AD"/>
    <w:rsid w:val="00A63397"/>
    <w:rsid w:val="00A63798"/>
    <w:rsid w:val="00A637B7"/>
    <w:rsid w:val="00A6396A"/>
    <w:rsid w:val="00A6407C"/>
    <w:rsid w:val="00A64181"/>
    <w:rsid w:val="00A64903"/>
    <w:rsid w:val="00A649CF"/>
    <w:rsid w:val="00A64E3A"/>
    <w:rsid w:val="00A64FBA"/>
    <w:rsid w:val="00A651E3"/>
    <w:rsid w:val="00A6545C"/>
    <w:rsid w:val="00A656C0"/>
    <w:rsid w:val="00A657FB"/>
    <w:rsid w:val="00A65847"/>
    <w:rsid w:val="00A65864"/>
    <w:rsid w:val="00A65C3D"/>
    <w:rsid w:val="00A65FC2"/>
    <w:rsid w:val="00A65FF7"/>
    <w:rsid w:val="00A66006"/>
    <w:rsid w:val="00A663D9"/>
    <w:rsid w:val="00A6654D"/>
    <w:rsid w:val="00A66800"/>
    <w:rsid w:val="00A66811"/>
    <w:rsid w:val="00A668A0"/>
    <w:rsid w:val="00A668AE"/>
    <w:rsid w:val="00A66DB0"/>
    <w:rsid w:val="00A672BC"/>
    <w:rsid w:val="00A67726"/>
    <w:rsid w:val="00A678A3"/>
    <w:rsid w:val="00A679DA"/>
    <w:rsid w:val="00A67A90"/>
    <w:rsid w:val="00A67B5A"/>
    <w:rsid w:val="00A67EC2"/>
    <w:rsid w:val="00A67F80"/>
    <w:rsid w:val="00A67FC7"/>
    <w:rsid w:val="00A70022"/>
    <w:rsid w:val="00A70267"/>
    <w:rsid w:val="00A704E4"/>
    <w:rsid w:val="00A7058F"/>
    <w:rsid w:val="00A70DF0"/>
    <w:rsid w:val="00A70FCA"/>
    <w:rsid w:val="00A71239"/>
    <w:rsid w:val="00A713C6"/>
    <w:rsid w:val="00A7144D"/>
    <w:rsid w:val="00A7189A"/>
    <w:rsid w:val="00A71B21"/>
    <w:rsid w:val="00A71BF8"/>
    <w:rsid w:val="00A71DDE"/>
    <w:rsid w:val="00A72069"/>
    <w:rsid w:val="00A72418"/>
    <w:rsid w:val="00A726B5"/>
    <w:rsid w:val="00A73015"/>
    <w:rsid w:val="00A730DF"/>
    <w:rsid w:val="00A730E4"/>
    <w:rsid w:val="00A73220"/>
    <w:rsid w:val="00A73402"/>
    <w:rsid w:val="00A7344D"/>
    <w:rsid w:val="00A73DD2"/>
    <w:rsid w:val="00A740B7"/>
    <w:rsid w:val="00A74405"/>
    <w:rsid w:val="00A746EC"/>
    <w:rsid w:val="00A74BBA"/>
    <w:rsid w:val="00A74D9E"/>
    <w:rsid w:val="00A74FE4"/>
    <w:rsid w:val="00A75127"/>
    <w:rsid w:val="00A7581B"/>
    <w:rsid w:val="00A75C4D"/>
    <w:rsid w:val="00A75EE9"/>
    <w:rsid w:val="00A760B7"/>
    <w:rsid w:val="00A76286"/>
    <w:rsid w:val="00A76753"/>
    <w:rsid w:val="00A77014"/>
    <w:rsid w:val="00A7702C"/>
    <w:rsid w:val="00A77538"/>
    <w:rsid w:val="00A7782F"/>
    <w:rsid w:val="00A77A1B"/>
    <w:rsid w:val="00A77ECB"/>
    <w:rsid w:val="00A77F02"/>
    <w:rsid w:val="00A80041"/>
    <w:rsid w:val="00A8012F"/>
    <w:rsid w:val="00A801E7"/>
    <w:rsid w:val="00A803B1"/>
    <w:rsid w:val="00A804B6"/>
    <w:rsid w:val="00A805D1"/>
    <w:rsid w:val="00A806D3"/>
    <w:rsid w:val="00A80AB0"/>
    <w:rsid w:val="00A80E3E"/>
    <w:rsid w:val="00A80FA6"/>
    <w:rsid w:val="00A811EA"/>
    <w:rsid w:val="00A81221"/>
    <w:rsid w:val="00A813D0"/>
    <w:rsid w:val="00A814C5"/>
    <w:rsid w:val="00A81878"/>
    <w:rsid w:val="00A82171"/>
    <w:rsid w:val="00A82354"/>
    <w:rsid w:val="00A8248A"/>
    <w:rsid w:val="00A825D9"/>
    <w:rsid w:val="00A8296A"/>
    <w:rsid w:val="00A82BC5"/>
    <w:rsid w:val="00A82BF7"/>
    <w:rsid w:val="00A82F1D"/>
    <w:rsid w:val="00A82F29"/>
    <w:rsid w:val="00A82FB6"/>
    <w:rsid w:val="00A82FC7"/>
    <w:rsid w:val="00A830D1"/>
    <w:rsid w:val="00A835E8"/>
    <w:rsid w:val="00A836CF"/>
    <w:rsid w:val="00A836DE"/>
    <w:rsid w:val="00A83702"/>
    <w:rsid w:val="00A8382D"/>
    <w:rsid w:val="00A83BF4"/>
    <w:rsid w:val="00A83DA6"/>
    <w:rsid w:val="00A83FEB"/>
    <w:rsid w:val="00A84017"/>
    <w:rsid w:val="00A84165"/>
    <w:rsid w:val="00A8433F"/>
    <w:rsid w:val="00A84AC5"/>
    <w:rsid w:val="00A84C4C"/>
    <w:rsid w:val="00A84DE3"/>
    <w:rsid w:val="00A84EDD"/>
    <w:rsid w:val="00A8520F"/>
    <w:rsid w:val="00A8571B"/>
    <w:rsid w:val="00A85788"/>
    <w:rsid w:val="00A857A8"/>
    <w:rsid w:val="00A85804"/>
    <w:rsid w:val="00A85A45"/>
    <w:rsid w:val="00A85B84"/>
    <w:rsid w:val="00A85D9B"/>
    <w:rsid w:val="00A85EFB"/>
    <w:rsid w:val="00A8641D"/>
    <w:rsid w:val="00A86526"/>
    <w:rsid w:val="00A867D7"/>
    <w:rsid w:val="00A867EE"/>
    <w:rsid w:val="00A86FBA"/>
    <w:rsid w:val="00A870B7"/>
    <w:rsid w:val="00A87438"/>
    <w:rsid w:val="00A876DF"/>
    <w:rsid w:val="00A8783B"/>
    <w:rsid w:val="00A87845"/>
    <w:rsid w:val="00A90145"/>
    <w:rsid w:val="00A9045F"/>
    <w:rsid w:val="00A90932"/>
    <w:rsid w:val="00A90A37"/>
    <w:rsid w:val="00A90A7A"/>
    <w:rsid w:val="00A90BBB"/>
    <w:rsid w:val="00A90D62"/>
    <w:rsid w:val="00A911F0"/>
    <w:rsid w:val="00A91406"/>
    <w:rsid w:val="00A916C6"/>
    <w:rsid w:val="00A9173A"/>
    <w:rsid w:val="00A919F0"/>
    <w:rsid w:val="00A91E07"/>
    <w:rsid w:val="00A92257"/>
    <w:rsid w:val="00A92463"/>
    <w:rsid w:val="00A92C77"/>
    <w:rsid w:val="00A92E9F"/>
    <w:rsid w:val="00A930D9"/>
    <w:rsid w:val="00A9338C"/>
    <w:rsid w:val="00A933A5"/>
    <w:rsid w:val="00A933E3"/>
    <w:rsid w:val="00A9363A"/>
    <w:rsid w:val="00A937A5"/>
    <w:rsid w:val="00A93BFB"/>
    <w:rsid w:val="00A93E48"/>
    <w:rsid w:val="00A93E60"/>
    <w:rsid w:val="00A944C8"/>
    <w:rsid w:val="00A94789"/>
    <w:rsid w:val="00A947F3"/>
    <w:rsid w:val="00A94848"/>
    <w:rsid w:val="00A94BBA"/>
    <w:rsid w:val="00A94E38"/>
    <w:rsid w:val="00A9506F"/>
    <w:rsid w:val="00A95224"/>
    <w:rsid w:val="00A952E5"/>
    <w:rsid w:val="00A95636"/>
    <w:rsid w:val="00A9584E"/>
    <w:rsid w:val="00A958A3"/>
    <w:rsid w:val="00A95956"/>
    <w:rsid w:val="00A95B31"/>
    <w:rsid w:val="00A95BC2"/>
    <w:rsid w:val="00A95CEB"/>
    <w:rsid w:val="00A95D37"/>
    <w:rsid w:val="00A95D51"/>
    <w:rsid w:val="00A95F72"/>
    <w:rsid w:val="00A961D4"/>
    <w:rsid w:val="00A961D7"/>
    <w:rsid w:val="00A96460"/>
    <w:rsid w:val="00A965FF"/>
    <w:rsid w:val="00A96B80"/>
    <w:rsid w:val="00A96CA0"/>
    <w:rsid w:val="00A970F6"/>
    <w:rsid w:val="00A971F1"/>
    <w:rsid w:val="00A974D3"/>
    <w:rsid w:val="00A9771D"/>
    <w:rsid w:val="00A97CC5"/>
    <w:rsid w:val="00A97D69"/>
    <w:rsid w:val="00A97F31"/>
    <w:rsid w:val="00AA0161"/>
    <w:rsid w:val="00AA084A"/>
    <w:rsid w:val="00AA09F4"/>
    <w:rsid w:val="00AA0D67"/>
    <w:rsid w:val="00AA0DD4"/>
    <w:rsid w:val="00AA0F01"/>
    <w:rsid w:val="00AA0F2C"/>
    <w:rsid w:val="00AA1087"/>
    <w:rsid w:val="00AA11F8"/>
    <w:rsid w:val="00AA1742"/>
    <w:rsid w:val="00AA1E67"/>
    <w:rsid w:val="00AA210A"/>
    <w:rsid w:val="00AA21FA"/>
    <w:rsid w:val="00AA226A"/>
    <w:rsid w:val="00AA237F"/>
    <w:rsid w:val="00AA2561"/>
    <w:rsid w:val="00AA29B1"/>
    <w:rsid w:val="00AA2AB9"/>
    <w:rsid w:val="00AA3093"/>
    <w:rsid w:val="00AA30F2"/>
    <w:rsid w:val="00AA312E"/>
    <w:rsid w:val="00AA342A"/>
    <w:rsid w:val="00AA3501"/>
    <w:rsid w:val="00AA3609"/>
    <w:rsid w:val="00AA36FA"/>
    <w:rsid w:val="00AA36FD"/>
    <w:rsid w:val="00AA3812"/>
    <w:rsid w:val="00AA3B86"/>
    <w:rsid w:val="00AA3EA4"/>
    <w:rsid w:val="00AA40F1"/>
    <w:rsid w:val="00AA4406"/>
    <w:rsid w:val="00AA4BE4"/>
    <w:rsid w:val="00AA4E60"/>
    <w:rsid w:val="00AA500E"/>
    <w:rsid w:val="00AA5222"/>
    <w:rsid w:val="00AA52FB"/>
    <w:rsid w:val="00AA55AF"/>
    <w:rsid w:val="00AA5662"/>
    <w:rsid w:val="00AA5D80"/>
    <w:rsid w:val="00AA5F64"/>
    <w:rsid w:val="00AA6207"/>
    <w:rsid w:val="00AA620B"/>
    <w:rsid w:val="00AA62F2"/>
    <w:rsid w:val="00AA6335"/>
    <w:rsid w:val="00AA6381"/>
    <w:rsid w:val="00AA6716"/>
    <w:rsid w:val="00AA678C"/>
    <w:rsid w:val="00AA68CE"/>
    <w:rsid w:val="00AA6B02"/>
    <w:rsid w:val="00AA6E76"/>
    <w:rsid w:val="00AA72D9"/>
    <w:rsid w:val="00AA7562"/>
    <w:rsid w:val="00AA7986"/>
    <w:rsid w:val="00AA7B4F"/>
    <w:rsid w:val="00AA7E2D"/>
    <w:rsid w:val="00AA7EA1"/>
    <w:rsid w:val="00AB00E3"/>
    <w:rsid w:val="00AB0173"/>
    <w:rsid w:val="00AB082D"/>
    <w:rsid w:val="00AB08E7"/>
    <w:rsid w:val="00AB0D01"/>
    <w:rsid w:val="00AB0FC7"/>
    <w:rsid w:val="00AB142C"/>
    <w:rsid w:val="00AB1687"/>
    <w:rsid w:val="00AB174F"/>
    <w:rsid w:val="00AB193E"/>
    <w:rsid w:val="00AB1BCC"/>
    <w:rsid w:val="00AB1CC2"/>
    <w:rsid w:val="00AB21EA"/>
    <w:rsid w:val="00AB2470"/>
    <w:rsid w:val="00AB2717"/>
    <w:rsid w:val="00AB29DF"/>
    <w:rsid w:val="00AB2A47"/>
    <w:rsid w:val="00AB2B30"/>
    <w:rsid w:val="00AB2D2E"/>
    <w:rsid w:val="00AB3142"/>
    <w:rsid w:val="00AB36EE"/>
    <w:rsid w:val="00AB3966"/>
    <w:rsid w:val="00AB3B95"/>
    <w:rsid w:val="00AB3BCF"/>
    <w:rsid w:val="00AB41BF"/>
    <w:rsid w:val="00AB4282"/>
    <w:rsid w:val="00AB4287"/>
    <w:rsid w:val="00AB44DF"/>
    <w:rsid w:val="00AB46A4"/>
    <w:rsid w:val="00AB4762"/>
    <w:rsid w:val="00AB4B08"/>
    <w:rsid w:val="00AB4BC0"/>
    <w:rsid w:val="00AB4C95"/>
    <w:rsid w:val="00AB4D34"/>
    <w:rsid w:val="00AB52E1"/>
    <w:rsid w:val="00AB53A2"/>
    <w:rsid w:val="00AB546D"/>
    <w:rsid w:val="00AB5645"/>
    <w:rsid w:val="00AB58A9"/>
    <w:rsid w:val="00AB5AFB"/>
    <w:rsid w:val="00AB5B3D"/>
    <w:rsid w:val="00AB5B69"/>
    <w:rsid w:val="00AB5C02"/>
    <w:rsid w:val="00AB5DB8"/>
    <w:rsid w:val="00AB62DC"/>
    <w:rsid w:val="00AB62ED"/>
    <w:rsid w:val="00AB646F"/>
    <w:rsid w:val="00AB6769"/>
    <w:rsid w:val="00AB68A5"/>
    <w:rsid w:val="00AB6CAE"/>
    <w:rsid w:val="00AB6DF0"/>
    <w:rsid w:val="00AB7043"/>
    <w:rsid w:val="00AB713D"/>
    <w:rsid w:val="00AB72FB"/>
    <w:rsid w:val="00AB7444"/>
    <w:rsid w:val="00AB777B"/>
    <w:rsid w:val="00AB77C7"/>
    <w:rsid w:val="00AB793D"/>
    <w:rsid w:val="00AB7B25"/>
    <w:rsid w:val="00AC0107"/>
    <w:rsid w:val="00AC0143"/>
    <w:rsid w:val="00AC0244"/>
    <w:rsid w:val="00AC029F"/>
    <w:rsid w:val="00AC040A"/>
    <w:rsid w:val="00AC04BA"/>
    <w:rsid w:val="00AC0A7B"/>
    <w:rsid w:val="00AC114A"/>
    <w:rsid w:val="00AC134F"/>
    <w:rsid w:val="00AC159C"/>
    <w:rsid w:val="00AC15AD"/>
    <w:rsid w:val="00AC16DA"/>
    <w:rsid w:val="00AC19B2"/>
    <w:rsid w:val="00AC1B60"/>
    <w:rsid w:val="00AC1F10"/>
    <w:rsid w:val="00AC1F40"/>
    <w:rsid w:val="00AC209A"/>
    <w:rsid w:val="00AC228A"/>
    <w:rsid w:val="00AC236C"/>
    <w:rsid w:val="00AC2524"/>
    <w:rsid w:val="00AC25FC"/>
    <w:rsid w:val="00AC26D3"/>
    <w:rsid w:val="00AC27EF"/>
    <w:rsid w:val="00AC29ED"/>
    <w:rsid w:val="00AC2A0D"/>
    <w:rsid w:val="00AC2E77"/>
    <w:rsid w:val="00AC2E95"/>
    <w:rsid w:val="00AC2F0E"/>
    <w:rsid w:val="00AC2F7B"/>
    <w:rsid w:val="00AC32DC"/>
    <w:rsid w:val="00AC33AF"/>
    <w:rsid w:val="00AC3479"/>
    <w:rsid w:val="00AC41E3"/>
    <w:rsid w:val="00AC422D"/>
    <w:rsid w:val="00AC42C6"/>
    <w:rsid w:val="00AC4489"/>
    <w:rsid w:val="00AC448F"/>
    <w:rsid w:val="00AC44AA"/>
    <w:rsid w:val="00AC4C66"/>
    <w:rsid w:val="00AC4E62"/>
    <w:rsid w:val="00AC5290"/>
    <w:rsid w:val="00AC53D1"/>
    <w:rsid w:val="00AC55CC"/>
    <w:rsid w:val="00AC55FD"/>
    <w:rsid w:val="00AC57BD"/>
    <w:rsid w:val="00AC5A7F"/>
    <w:rsid w:val="00AC5FD1"/>
    <w:rsid w:val="00AC6023"/>
    <w:rsid w:val="00AC6238"/>
    <w:rsid w:val="00AC66C2"/>
    <w:rsid w:val="00AC6740"/>
    <w:rsid w:val="00AC6777"/>
    <w:rsid w:val="00AC6ADE"/>
    <w:rsid w:val="00AC6F0F"/>
    <w:rsid w:val="00AC6F9F"/>
    <w:rsid w:val="00AC719A"/>
    <w:rsid w:val="00AC734D"/>
    <w:rsid w:val="00AC7356"/>
    <w:rsid w:val="00AC7501"/>
    <w:rsid w:val="00AC75E7"/>
    <w:rsid w:val="00AC7BB6"/>
    <w:rsid w:val="00AC7EE0"/>
    <w:rsid w:val="00AD0290"/>
    <w:rsid w:val="00AD02DF"/>
    <w:rsid w:val="00AD0422"/>
    <w:rsid w:val="00AD0601"/>
    <w:rsid w:val="00AD0730"/>
    <w:rsid w:val="00AD0785"/>
    <w:rsid w:val="00AD0933"/>
    <w:rsid w:val="00AD0AAB"/>
    <w:rsid w:val="00AD13D0"/>
    <w:rsid w:val="00AD1710"/>
    <w:rsid w:val="00AD1A6C"/>
    <w:rsid w:val="00AD1D41"/>
    <w:rsid w:val="00AD2360"/>
    <w:rsid w:val="00AD25B8"/>
    <w:rsid w:val="00AD2F1B"/>
    <w:rsid w:val="00AD3226"/>
    <w:rsid w:val="00AD3363"/>
    <w:rsid w:val="00AD33CA"/>
    <w:rsid w:val="00AD3469"/>
    <w:rsid w:val="00AD349E"/>
    <w:rsid w:val="00AD35C6"/>
    <w:rsid w:val="00AD369D"/>
    <w:rsid w:val="00AD37B2"/>
    <w:rsid w:val="00AD401A"/>
    <w:rsid w:val="00AD4030"/>
    <w:rsid w:val="00AD46E2"/>
    <w:rsid w:val="00AD4857"/>
    <w:rsid w:val="00AD4914"/>
    <w:rsid w:val="00AD4A33"/>
    <w:rsid w:val="00AD4D88"/>
    <w:rsid w:val="00AD4F2D"/>
    <w:rsid w:val="00AD539E"/>
    <w:rsid w:val="00AD5468"/>
    <w:rsid w:val="00AD5699"/>
    <w:rsid w:val="00AD5858"/>
    <w:rsid w:val="00AD593D"/>
    <w:rsid w:val="00AD5C7F"/>
    <w:rsid w:val="00AD5F59"/>
    <w:rsid w:val="00AD64F0"/>
    <w:rsid w:val="00AD6BE8"/>
    <w:rsid w:val="00AD6D43"/>
    <w:rsid w:val="00AD6F51"/>
    <w:rsid w:val="00AD6FAE"/>
    <w:rsid w:val="00AD7057"/>
    <w:rsid w:val="00AD7315"/>
    <w:rsid w:val="00AD74F4"/>
    <w:rsid w:val="00AD7AA8"/>
    <w:rsid w:val="00AD7B27"/>
    <w:rsid w:val="00AD7EA2"/>
    <w:rsid w:val="00AE0146"/>
    <w:rsid w:val="00AE034D"/>
    <w:rsid w:val="00AE050C"/>
    <w:rsid w:val="00AE057C"/>
    <w:rsid w:val="00AE098A"/>
    <w:rsid w:val="00AE0A61"/>
    <w:rsid w:val="00AE0C4B"/>
    <w:rsid w:val="00AE0CEF"/>
    <w:rsid w:val="00AE1033"/>
    <w:rsid w:val="00AE13B1"/>
    <w:rsid w:val="00AE1718"/>
    <w:rsid w:val="00AE199A"/>
    <w:rsid w:val="00AE1A25"/>
    <w:rsid w:val="00AE1D1A"/>
    <w:rsid w:val="00AE20C0"/>
    <w:rsid w:val="00AE211F"/>
    <w:rsid w:val="00AE2128"/>
    <w:rsid w:val="00AE23E0"/>
    <w:rsid w:val="00AE2595"/>
    <w:rsid w:val="00AE2D08"/>
    <w:rsid w:val="00AE2DE3"/>
    <w:rsid w:val="00AE2DED"/>
    <w:rsid w:val="00AE2EB9"/>
    <w:rsid w:val="00AE2EC0"/>
    <w:rsid w:val="00AE3064"/>
    <w:rsid w:val="00AE311C"/>
    <w:rsid w:val="00AE32F7"/>
    <w:rsid w:val="00AE3390"/>
    <w:rsid w:val="00AE348D"/>
    <w:rsid w:val="00AE34BB"/>
    <w:rsid w:val="00AE3E80"/>
    <w:rsid w:val="00AE408C"/>
    <w:rsid w:val="00AE43EE"/>
    <w:rsid w:val="00AE4601"/>
    <w:rsid w:val="00AE4D44"/>
    <w:rsid w:val="00AE5103"/>
    <w:rsid w:val="00AE5240"/>
    <w:rsid w:val="00AE54D6"/>
    <w:rsid w:val="00AE556F"/>
    <w:rsid w:val="00AE5B0D"/>
    <w:rsid w:val="00AE60FD"/>
    <w:rsid w:val="00AE6348"/>
    <w:rsid w:val="00AE6F5A"/>
    <w:rsid w:val="00AE6F76"/>
    <w:rsid w:val="00AE70C4"/>
    <w:rsid w:val="00AE70D8"/>
    <w:rsid w:val="00AE712A"/>
    <w:rsid w:val="00AE7370"/>
    <w:rsid w:val="00AE74B4"/>
    <w:rsid w:val="00AE7546"/>
    <w:rsid w:val="00AE7745"/>
    <w:rsid w:val="00AE775A"/>
    <w:rsid w:val="00AE7939"/>
    <w:rsid w:val="00AE7993"/>
    <w:rsid w:val="00AE7A29"/>
    <w:rsid w:val="00AE7AE1"/>
    <w:rsid w:val="00AE7C6B"/>
    <w:rsid w:val="00AF004D"/>
    <w:rsid w:val="00AF01FE"/>
    <w:rsid w:val="00AF022B"/>
    <w:rsid w:val="00AF04FC"/>
    <w:rsid w:val="00AF0507"/>
    <w:rsid w:val="00AF06DD"/>
    <w:rsid w:val="00AF0CFC"/>
    <w:rsid w:val="00AF18A8"/>
    <w:rsid w:val="00AF199F"/>
    <w:rsid w:val="00AF1BDB"/>
    <w:rsid w:val="00AF1DAC"/>
    <w:rsid w:val="00AF1E2A"/>
    <w:rsid w:val="00AF1E3D"/>
    <w:rsid w:val="00AF1E95"/>
    <w:rsid w:val="00AF202D"/>
    <w:rsid w:val="00AF21D9"/>
    <w:rsid w:val="00AF2218"/>
    <w:rsid w:val="00AF22C4"/>
    <w:rsid w:val="00AF237C"/>
    <w:rsid w:val="00AF2550"/>
    <w:rsid w:val="00AF270F"/>
    <w:rsid w:val="00AF2792"/>
    <w:rsid w:val="00AF29E0"/>
    <w:rsid w:val="00AF2B80"/>
    <w:rsid w:val="00AF2DC0"/>
    <w:rsid w:val="00AF2DE7"/>
    <w:rsid w:val="00AF2FBC"/>
    <w:rsid w:val="00AF3219"/>
    <w:rsid w:val="00AF32CA"/>
    <w:rsid w:val="00AF373C"/>
    <w:rsid w:val="00AF3D9A"/>
    <w:rsid w:val="00AF3FE7"/>
    <w:rsid w:val="00AF41E9"/>
    <w:rsid w:val="00AF4234"/>
    <w:rsid w:val="00AF4661"/>
    <w:rsid w:val="00AF4767"/>
    <w:rsid w:val="00AF4833"/>
    <w:rsid w:val="00AF4A00"/>
    <w:rsid w:val="00AF4A68"/>
    <w:rsid w:val="00AF4F3C"/>
    <w:rsid w:val="00AF504A"/>
    <w:rsid w:val="00AF5259"/>
    <w:rsid w:val="00AF539E"/>
    <w:rsid w:val="00AF5661"/>
    <w:rsid w:val="00AF5725"/>
    <w:rsid w:val="00AF5ABB"/>
    <w:rsid w:val="00AF5C22"/>
    <w:rsid w:val="00AF6557"/>
    <w:rsid w:val="00AF67BE"/>
    <w:rsid w:val="00AF6C26"/>
    <w:rsid w:val="00AF6CC6"/>
    <w:rsid w:val="00AF6D1B"/>
    <w:rsid w:val="00AF7503"/>
    <w:rsid w:val="00AF7662"/>
    <w:rsid w:val="00AF7762"/>
    <w:rsid w:val="00AF79F3"/>
    <w:rsid w:val="00AF7A1A"/>
    <w:rsid w:val="00AF7BB2"/>
    <w:rsid w:val="00AF7F9F"/>
    <w:rsid w:val="00B007C8"/>
    <w:rsid w:val="00B008DF"/>
    <w:rsid w:val="00B00A59"/>
    <w:rsid w:val="00B00AEA"/>
    <w:rsid w:val="00B00D85"/>
    <w:rsid w:val="00B00ED6"/>
    <w:rsid w:val="00B010CA"/>
    <w:rsid w:val="00B01791"/>
    <w:rsid w:val="00B01944"/>
    <w:rsid w:val="00B023A4"/>
    <w:rsid w:val="00B0274A"/>
    <w:rsid w:val="00B0275D"/>
    <w:rsid w:val="00B02E74"/>
    <w:rsid w:val="00B0317C"/>
    <w:rsid w:val="00B03387"/>
    <w:rsid w:val="00B03442"/>
    <w:rsid w:val="00B038E4"/>
    <w:rsid w:val="00B03A80"/>
    <w:rsid w:val="00B03C17"/>
    <w:rsid w:val="00B03C82"/>
    <w:rsid w:val="00B03D21"/>
    <w:rsid w:val="00B03E39"/>
    <w:rsid w:val="00B03E52"/>
    <w:rsid w:val="00B0410D"/>
    <w:rsid w:val="00B043B3"/>
    <w:rsid w:val="00B04778"/>
    <w:rsid w:val="00B04A07"/>
    <w:rsid w:val="00B04D14"/>
    <w:rsid w:val="00B04DD3"/>
    <w:rsid w:val="00B04E6C"/>
    <w:rsid w:val="00B0508A"/>
    <w:rsid w:val="00B05182"/>
    <w:rsid w:val="00B051FF"/>
    <w:rsid w:val="00B05786"/>
    <w:rsid w:val="00B057B6"/>
    <w:rsid w:val="00B0595F"/>
    <w:rsid w:val="00B05A1B"/>
    <w:rsid w:val="00B05E6A"/>
    <w:rsid w:val="00B0632D"/>
    <w:rsid w:val="00B06398"/>
    <w:rsid w:val="00B06408"/>
    <w:rsid w:val="00B06463"/>
    <w:rsid w:val="00B065EF"/>
    <w:rsid w:val="00B0669F"/>
    <w:rsid w:val="00B06DA2"/>
    <w:rsid w:val="00B06F85"/>
    <w:rsid w:val="00B07065"/>
    <w:rsid w:val="00B07150"/>
    <w:rsid w:val="00B07275"/>
    <w:rsid w:val="00B0732E"/>
    <w:rsid w:val="00B07437"/>
    <w:rsid w:val="00B07515"/>
    <w:rsid w:val="00B0784A"/>
    <w:rsid w:val="00B07A93"/>
    <w:rsid w:val="00B07DB8"/>
    <w:rsid w:val="00B07E43"/>
    <w:rsid w:val="00B07EC4"/>
    <w:rsid w:val="00B10080"/>
    <w:rsid w:val="00B1051F"/>
    <w:rsid w:val="00B10792"/>
    <w:rsid w:val="00B10BE1"/>
    <w:rsid w:val="00B1150B"/>
    <w:rsid w:val="00B11D43"/>
    <w:rsid w:val="00B11DE1"/>
    <w:rsid w:val="00B11FA4"/>
    <w:rsid w:val="00B12194"/>
    <w:rsid w:val="00B1232A"/>
    <w:rsid w:val="00B12562"/>
    <w:rsid w:val="00B12589"/>
    <w:rsid w:val="00B1260D"/>
    <w:rsid w:val="00B12850"/>
    <w:rsid w:val="00B12C35"/>
    <w:rsid w:val="00B12EC2"/>
    <w:rsid w:val="00B12F4A"/>
    <w:rsid w:val="00B1322B"/>
    <w:rsid w:val="00B132C1"/>
    <w:rsid w:val="00B13A99"/>
    <w:rsid w:val="00B13D4B"/>
    <w:rsid w:val="00B13F43"/>
    <w:rsid w:val="00B13F97"/>
    <w:rsid w:val="00B140B6"/>
    <w:rsid w:val="00B14208"/>
    <w:rsid w:val="00B143B1"/>
    <w:rsid w:val="00B14430"/>
    <w:rsid w:val="00B146FE"/>
    <w:rsid w:val="00B149C9"/>
    <w:rsid w:val="00B14D35"/>
    <w:rsid w:val="00B14E31"/>
    <w:rsid w:val="00B158F2"/>
    <w:rsid w:val="00B15E55"/>
    <w:rsid w:val="00B15FC2"/>
    <w:rsid w:val="00B161AE"/>
    <w:rsid w:val="00B16247"/>
    <w:rsid w:val="00B16520"/>
    <w:rsid w:val="00B16BDC"/>
    <w:rsid w:val="00B16C8B"/>
    <w:rsid w:val="00B1714F"/>
    <w:rsid w:val="00B1723A"/>
    <w:rsid w:val="00B17678"/>
    <w:rsid w:val="00B179E2"/>
    <w:rsid w:val="00B17ABC"/>
    <w:rsid w:val="00B17D59"/>
    <w:rsid w:val="00B202AA"/>
    <w:rsid w:val="00B205B2"/>
    <w:rsid w:val="00B2079E"/>
    <w:rsid w:val="00B20862"/>
    <w:rsid w:val="00B20B7E"/>
    <w:rsid w:val="00B20C9C"/>
    <w:rsid w:val="00B20CFF"/>
    <w:rsid w:val="00B20E75"/>
    <w:rsid w:val="00B20EBC"/>
    <w:rsid w:val="00B21183"/>
    <w:rsid w:val="00B2130E"/>
    <w:rsid w:val="00B21807"/>
    <w:rsid w:val="00B21CF2"/>
    <w:rsid w:val="00B21E37"/>
    <w:rsid w:val="00B21EFA"/>
    <w:rsid w:val="00B21F84"/>
    <w:rsid w:val="00B2227E"/>
    <w:rsid w:val="00B225CA"/>
    <w:rsid w:val="00B2279D"/>
    <w:rsid w:val="00B22AEA"/>
    <w:rsid w:val="00B23070"/>
    <w:rsid w:val="00B2309B"/>
    <w:rsid w:val="00B232B9"/>
    <w:rsid w:val="00B23408"/>
    <w:rsid w:val="00B2362E"/>
    <w:rsid w:val="00B23645"/>
    <w:rsid w:val="00B23A6B"/>
    <w:rsid w:val="00B23FEE"/>
    <w:rsid w:val="00B24100"/>
    <w:rsid w:val="00B2458B"/>
    <w:rsid w:val="00B2464B"/>
    <w:rsid w:val="00B248F3"/>
    <w:rsid w:val="00B2493D"/>
    <w:rsid w:val="00B24C7F"/>
    <w:rsid w:val="00B2505D"/>
    <w:rsid w:val="00B25090"/>
    <w:rsid w:val="00B25099"/>
    <w:rsid w:val="00B25292"/>
    <w:rsid w:val="00B25332"/>
    <w:rsid w:val="00B253C8"/>
    <w:rsid w:val="00B2551C"/>
    <w:rsid w:val="00B25573"/>
    <w:rsid w:val="00B257AF"/>
    <w:rsid w:val="00B25967"/>
    <w:rsid w:val="00B259CF"/>
    <w:rsid w:val="00B25D8C"/>
    <w:rsid w:val="00B261CE"/>
    <w:rsid w:val="00B26E7D"/>
    <w:rsid w:val="00B273EE"/>
    <w:rsid w:val="00B275E6"/>
    <w:rsid w:val="00B27D2C"/>
    <w:rsid w:val="00B27E86"/>
    <w:rsid w:val="00B3009A"/>
    <w:rsid w:val="00B30124"/>
    <w:rsid w:val="00B30388"/>
    <w:rsid w:val="00B30447"/>
    <w:rsid w:val="00B3067D"/>
    <w:rsid w:val="00B30AB3"/>
    <w:rsid w:val="00B30BCA"/>
    <w:rsid w:val="00B30E0E"/>
    <w:rsid w:val="00B30E98"/>
    <w:rsid w:val="00B30E9A"/>
    <w:rsid w:val="00B3168C"/>
    <w:rsid w:val="00B31877"/>
    <w:rsid w:val="00B319F2"/>
    <w:rsid w:val="00B31E66"/>
    <w:rsid w:val="00B31E9D"/>
    <w:rsid w:val="00B31EBB"/>
    <w:rsid w:val="00B31EFC"/>
    <w:rsid w:val="00B31F3B"/>
    <w:rsid w:val="00B322FA"/>
    <w:rsid w:val="00B323D4"/>
    <w:rsid w:val="00B32723"/>
    <w:rsid w:val="00B32756"/>
    <w:rsid w:val="00B3298C"/>
    <w:rsid w:val="00B32CF9"/>
    <w:rsid w:val="00B32D1E"/>
    <w:rsid w:val="00B330D8"/>
    <w:rsid w:val="00B33483"/>
    <w:rsid w:val="00B33518"/>
    <w:rsid w:val="00B33735"/>
    <w:rsid w:val="00B33C99"/>
    <w:rsid w:val="00B33F05"/>
    <w:rsid w:val="00B3421B"/>
    <w:rsid w:val="00B3428B"/>
    <w:rsid w:val="00B34550"/>
    <w:rsid w:val="00B346D6"/>
    <w:rsid w:val="00B34829"/>
    <w:rsid w:val="00B34B24"/>
    <w:rsid w:val="00B34C99"/>
    <w:rsid w:val="00B34F7D"/>
    <w:rsid w:val="00B353AD"/>
    <w:rsid w:val="00B35C09"/>
    <w:rsid w:val="00B35CFD"/>
    <w:rsid w:val="00B35E3E"/>
    <w:rsid w:val="00B35E47"/>
    <w:rsid w:val="00B35E66"/>
    <w:rsid w:val="00B360F8"/>
    <w:rsid w:val="00B3632E"/>
    <w:rsid w:val="00B3637D"/>
    <w:rsid w:val="00B3652F"/>
    <w:rsid w:val="00B36683"/>
    <w:rsid w:val="00B37B82"/>
    <w:rsid w:val="00B37CA6"/>
    <w:rsid w:val="00B37E9B"/>
    <w:rsid w:val="00B37F26"/>
    <w:rsid w:val="00B40391"/>
    <w:rsid w:val="00B40412"/>
    <w:rsid w:val="00B40AA8"/>
    <w:rsid w:val="00B413F9"/>
    <w:rsid w:val="00B4162C"/>
    <w:rsid w:val="00B4193B"/>
    <w:rsid w:val="00B419C9"/>
    <w:rsid w:val="00B419FA"/>
    <w:rsid w:val="00B41D1D"/>
    <w:rsid w:val="00B42048"/>
    <w:rsid w:val="00B42269"/>
    <w:rsid w:val="00B42393"/>
    <w:rsid w:val="00B4284E"/>
    <w:rsid w:val="00B428BA"/>
    <w:rsid w:val="00B42F77"/>
    <w:rsid w:val="00B42FE1"/>
    <w:rsid w:val="00B43459"/>
    <w:rsid w:val="00B435DC"/>
    <w:rsid w:val="00B4363F"/>
    <w:rsid w:val="00B43AB4"/>
    <w:rsid w:val="00B43B64"/>
    <w:rsid w:val="00B43B68"/>
    <w:rsid w:val="00B43DF3"/>
    <w:rsid w:val="00B44086"/>
    <w:rsid w:val="00B443B3"/>
    <w:rsid w:val="00B44512"/>
    <w:rsid w:val="00B44544"/>
    <w:rsid w:val="00B44A10"/>
    <w:rsid w:val="00B44CD7"/>
    <w:rsid w:val="00B44DEC"/>
    <w:rsid w:val="00B44DF0"/>
    <w:rsid w:val="00B450EB"/>
    <w:rsid w:val="00B455D7"/>
    <w:rsid w:val="00B456F6"/>
    <w:rsid w:val="00B45FC0"/>
    <w:rsid w:val="00B46907"/>
    <w:rsid w:val="00B46D2B"/>
    <w:rsid w:val="00B46DCD"/>
    <w:rsid w:val="00B46E9A"/>
    <w:rsid w:val="00B47599"/>
    <w:rsid w:val="00B47716"/>
    <w:rsid w:val="00B47822"/>
    <w:rsid w:val="00B4790C"/>
    <w:rsid w:val="00B47998"/>
    <w:rsid w:val="00B47A71"/>
    <w:rsid w:val="00B47FBA"/>
    <w:rsid w:val="00B504A2"/>
    <w:rsid w:val="00B505F1"/>
    <w:rsid w:val="00B508A8"/>
    <w:rsid w:val="00B50C04"/>
    <w:rsid w:val="00B50C45"/>
    <w:rsid w:val="00B51038"/>
    <w:rsid w:val="00B51125"/>
    <w:rsid w:val="00B5119A"/>
    <w:rsid w:val="00B511A9"/>
    <w:rsid w:val="00B513D2"/>
    <w:rsid w:val="00B5148F"/>
    <w:rsid w:val="00B5150C"/>
    <w:rsid w:val="00B51730"/>
    <w:rsid w:val="00B5220F"/>
    <w:rsid w:val="00B523A2"/>
    <w:rsid w:val="00B5269D"/>
    <w:rsid w:val="00B52794"/>
    <w:rsid w:val="00B529C2"/>
    <w:rsid w:val="00B52A33"/>
    <w:rsid w:val="00B52C01"/>
    <w:rsid w:val="00B52DEC"/>
    <w:rsid w:val="00B52FE4"/>
    <w:rsid w:val="00B5342B"/>
    <w:rsid w:val="00B53573"/>
    <w:rsid w:val="00B53615"/>
    <w:rsid w:val="00B5376D"/>
    <w:rsid w:val="00B5380D"/>
    <w:rsid w:val="00B53A9C"/>
    <w:rsid w:val="00B53B57"/>
    <w:rsid w:val="00B54164"/>
    <w:rsid w:val="00B54311"/>
    <w:rsid w:val="00B54B83"/>
    <w:rsid w:val="00B5535A"/>
    <w:rsid w:val="00B55365"/>
    <w:rsid w:val="00B5540C"/>
    <w:rsid w:val="00B55566"/>
    <w:rsid w:val="00B55AEF"/>
    <w:rsid w:val="00B55B41"/>
    <w:rsid w:val="00B55C01"/>
    <w:rsid w:val="00B55D03"/>
    <w:rsid w:val="00B55D33"/>
    <w:rsid w:val="00B55E1B"/>
    <w:rsid w:val="00B5617A"/>
    <w:rsid w:val="00B56345"/>
    <w:rsid w:val="00B568CD"/>
    <w:rsid w:val="00B56916"/>
    <w:rsid w:val="00B56C52"/>
    <w:rsid w:val="00B56CCF"/>
    <w:rsid w:val="00B56FB5"/>
    <w:rsid w:val="00B56FD9"/>
    <w:rsid w:val="00B575F7"/>
    <w:rsid w:val="00B57772"/>
    <w:rsid w:val="00B57BE5"/>
    <w:rsid w:val="00B57CB3"/>
    <w:rsid w:val="00B57EF7"/>
    <w:rsid w:val="00B60333"/>
    <w:rsid w:val="00B60A2A"/>
    <w:rsid w:val="00B60D0E"/>
    <w:rsid w:val="00B60F7B"/>
    <w:rsid w:val="00B610F6"/>
    <w:rsid w:val="00B61125"/>
    <w:rsid w:val="00B616EC"/>
    <w:rsid w:val="00B61749"/>
    <w:rsid w:val="00B61AEE"/>
    <w:rsid w:val="00B61AFB"/>
    <w:rsid w:val="00B61BA3"/>
    <w:rsid w:val="00B61D1F"/>
    <w:rsid w:val="00B61D74"/>
    <w:rsid w:val="00B61ECB"/>
    <w:rsid w:val="00B61F27"/>
    <w:rsid w:val="00B6202B"/>
    <w:rsid w:val="00B6253C"/>
    <w:rsid w:val="00B627FF"/>
    <w:rsid w:val="00B62876"/>
    <w:rsid w:val="00B62925"/>
    <w:rsid w:val="00B62CA7"/>
    <w:rsid w:val="00B62EEB"/>
    <w:rsid w:val="00B62F9C"/>
    <w:rsid w:val="00B63411"/>
    <w:rsid w:val="00B63A3C"/>
    <w:rsid w:val="00B63AB5"/>
    <w:rsid w:val="00B63BB0"/>
    <w:rsid w:val="00B63CB2"/>
    <w:rsid w:val="00B6412D"/>
    <w:rsid w:val="00B64216"/>
    <w:rsid w:val="00B6432B"/>
    <w:rsid w:val="00B6441F"/>
    <w:rsid w:val="00B646A9"/>
    <w:rsid w:val="00B646F7"/>
    <w:rsid w:val="00B648DD"/>
    <w:rsid w:val="00B64959"/>
    <w:rsid w:val="00B64EE0"/>
    <w:rsid w:val="00B65160"/>
    <w:rsid w:val="00B65248"/>
    <w:rsid w:val="00B654E5"/>
    <w:rsid w:val="00B65A77"/>
    <w:rsid w:val="00B65D6D"/>
    <w:rsid w:val="00B65F9E"/>
    <w:rsid w:val="00B66467"/>
    <w:rsid w:val="00B66AE5"/>
    <w:rsid w:val="00B66C2E"/>
    <w:rsid w:val="00B66CAA"/>
    <w:rsid w:val="00B66E42"/>
    <w:rsid w:val="00B672F1"/>
    <w:rsid w:val="00B6730C"/>
    <w:rsid w:val="00B6738A"/>
    <w:rsid w:val="00B67473"/>
    <w:rsid w:val="00B6789F"/>
    <w:rsid w:val="00B67BDF"/>
    <w:rsid w:val="00B67EF6"/>
    <w:rsid w:val="00B67FB9"/>
    <w:rsid w:val="00B70170"/>
    <w:rsid w:val="00B701B4"/>
    <w:rsid w:val="00B707B2"/>
    <w:rsid w:val="00B70AF4"/>
    <w:rsid w:val="00B710B7"/>
    <w:rsid w:val="00B71392"/>
    <w:rsid w:val="00B71596"/>
    <w:rsid w:val="00B72076"/>
    <w:rsid w:val="00B72469"/>
    <w:rsid w:val="00B725B1"/>
    <w:rsid w:val="00B72B11"/>
    <w:rsid w:val="00B72CE9"/>
    <w:rsid w:val="00B72E97"/>
    <w:rsid w:val="00B72EE9"/>
    <w:rsid w:val="00B73201"/>
    <w:rsid w:val="00B732ED"/>
    <w:rsid w:val="00B73376"/>
    <w:rsid w:val="00B73440"/>
    <w:rsid w:val="00B73609"/>
    <w:rsid w:val="00B736FA"/>
    <w:rsid w:val="00B73766"/>
    <w:rsid w:val="00B73CE9"/>
    <w:rsid w:val="00B7402B"/>
    <w:rsid w:val="00B74439"/>
    <w:rsid w:val="00B74BE7"/>
    <w:rsid w:val="00B74D55"/>
    <w:rsid w:val="00B75541"/>
    <w:rsid w:val="00B7557F"/>
    <w:rsid w:val="00B756BA"/>
    <w:rsid w:val="00B75780"/>
    <w:rsid w:val="00B75A15"/>
    <w:rsid w:val="00B75EFF"/>
    <w:rsid w:val="00B760B6"/>
    <w:rsid w:val="00B763F1"/>
    <w:rsid w:val="00B7652A"/>
    <w:rsid w:val="00B76F2B"/>
    <w:rsid w:val="00B771AC"/>
    <w:rsid w:val="00B773BB"/>
    <w:rsid w:val="00B77712"/>
    <w:rsid w:val="00B77FD4"/>
    <w:rsid w:val="00B80333"/>
    <w:rsid w:val="00B805D7"/>
    <w:rsid w:val="00B8063B"/>
    <w:rsid w:val="00B80812"/>
    <w:rsid w:val="00B80930"/>
    <w:rsid w:val="00B80A72"/>
    <w:rsid w:val="00B80BB1"/>
    <w:rsid w:val="00B80F9B"/>
    <w:rsid w:val="00B8102B"/>
    <w:rsid w:val="00B817A8"/>
    <w:rsid w:val="00B818CF"/>
    <w:rsid w:val="00B819C9"/>
    <w:rsid w:val="00B81C4D"/>
    <w:rsid w:val="00B824D9"/>
    <w:rsid w:val="00B826CB"/>
    <w:rsid w:val="00B82AC8"/>
    <w:rsid w:val="00B83779"/>
    <w:rsid w:val="00B83A27"/>
    <w:rsid w:val="00B83A47"/>
    <w:rsid w:val="00B83E6D"/>
    <w:rsid w:val="00B842FB"/>
    <w:rsid w:val="00B843D5"/>
    <w:rsid w:val="00B845BB"/>
    <w:rsid w:val="00B8533A"/>
    <w:rsid w:val="00B8552A"/>
    <w:rsid w:val="00B85A0E"/>
    <w:rsid w:val="00B85E34"/>
    <w:rsid w:val="00B85F21"/>
    <w:rsid w:val="00B85F90"/>
    <w:rsid w:val="00B86095"/>
    <w:rsid w:val="00B8632F"/>
    <w:rsid w:val="00B863F3"/>
    <w:rsid w:val="00B86640"/>
    <w:rsid w:val="00B86866"/>
    <w:rsid w:val="00B86AFF"/>
    <w:rsid w:val="00B86B18"/>
    <w:rsid w:val="00B87163"/>
    <w:rsid w:val="00B87AB5"/>
    <w:rsid w:val="00B87C1D"/>
    <w:rsid w:val="00B87D07"/>
    <w:rsid w:val="00B87D91"/>
    <w:rsid w:val="00B87ED9"/>
    <w:rsid w:val="00B87FBD"/>
    <w:rsid w:val="00B900EE"/>
    <w:rsid w:val="00B90191"/>
    <w:rsid w:val="00B90489"/>
    <w:rsid w:val="00B904DE"/>
    <w:rsid w:val="00B90586"/>
    <w:rsid w:val="00B90BC7"/>
    <w:rsid w:val="00B90C62"/>
    <w:rsid w:val="00B90CF0"/>
    <w:rsid w:val="00B90DDC"/>
    <w:rsid w:val="00B90E06"/>
    <w:rsid w:val="00B918BF"/>
    <w:rsid w:val="00B919CB"/>
    <w:rsid w:val="00B91B4F"/>
    <w:rsid w:val="00B91C90"/>
    <w:rsid w:val="00B91CFD"/>
    <w:rsid w:val="00B91EBE"/>
    <w:rsid w:val="00B92BB8"/>
    <w:rsid w:val="00B92FA4"/>
    <w:rsid w:val="00B930B2"/>
    <w:rsid w:val="00B93884"/>
    <w:rsid w:val="00B93954"/>
    <w:rsid w:val="00B939F3"/>
    <w:rsid w:val="00B93EBB"/>
    <w:rsid w:val="00B93FF9"/>
    <w:rsid w:val="00B944A0"/>
    <w:rsid w:val="00B945EF"/>
    <w:rsid w:val="00B949E0"/>
    <w:rsid w:val="00B94A77"/>
    <w:rsid w:val="00B94B49"/>
    <w:rsid w:val="00B94BD0"/>
    <w:rsid w:val="00B94C1C"/>
    <w:rsid w:val="00B94DA5"/>
    <w:rsid w:val="00B94F0B"/>
    <w:rsid w:val="00B94F91"/>
    <w:rsid w:val="00B9502F"/>
    <w:rsid w:val="00B9516B"/>
    <w:rsid w:val="00B9540C"/>
    <w:rsid w:val="00B955C4"/>
    <w:rsid w:val="00B96103"/>
    <w:rsid w:val="00B96165"/>
    <w:rsid w:val="00B9648E"/>
    <w:rsid w:val="00B964B0"/>
    <w:rsid w:val="00B96672"/>
    <w:rsid w:val="00B968F9"/>
    <w:rsid w:val="00B96AD6"/>
    <w:rsid w:val="00B96E72"/>
    <w:rsid w:val="00B9705D"/>
    <w:rsid w:val="00B970DD"/>
    <w:rsid w:val="00B9715C"/>
    <w:rsid w:val="00B97B70"/>
    <w:rsid w:val="00B97F93"/>
    <w:rsid w:val="00BA0573"/>
    <w:rsid w:val="00BA0608"/>
    <w:rsid w:val="00BA0783"/>
    <w:rsid w:val="00BA07BA"/>
    <w:rsid w:val="00BA09B7"/>
    <w:rsid w:val="00BA0C42"/>
    <w:rsid w:val="00BA0C55"/>
    <w:rsid w:val="00BA162F"/>
    <w:rsid w:val="00BA1878"/>
    <w:rsid w:val="00BA1CA2"/>
    <w:rsid w:val="00BA2298"/>
    <w:rsid w:val="00BA24C9"/>
    <w:rsid w:val="00BA2538"/>
    <w:rsid w:val="00BA356C"/>
    <w:rsid w:val="00BA365C"/>
    <w:rsid w:val="00BA389E"/>
    <w:rsid w:val="00BA3E20"/>
    <w:rsid w:val="00BA3FDB"/>
    <w:rsid w:val="00BA4221"/>
    <w:rsid w:val="00BA4731"/>
    <w:rsid w:val="00BA4834"/>
    <w:rsid w:val="00BA4887"/>
    <w:rsid w:val="00BA4B94"/>
    <w:rsid w:val="00BA4BE7"/>
    <w:rsid w:val="00BA50F1"/>
    <w:rsid w:val="00BA5472"/>
    <w:rsid w:val="00BA558F"/>
    <w:rsid w:val="00BA6549"/>
    <w:rsid w:val="00BA65AE"/>
    <w:rsid w:val="00BA65EC"/>
    <w:rsid w:val="00BA6610"/>
    <w:rsid w:val="00BA69E3"/>
    <w:rsid w:val="00BA6AF1"/>
    <w:rsid w:val="00BA703A"/>
    <w:rsid w:val="00BA722D"/>
    <w:rsid w:val="00BA7326"/>
    <w:rsid w:val="00BA73B5"/>
    <w:rsid w:val="00BA75A7"/>
    <w:rsid w:val="00BA7751"/>
    <w:rsid w:val="00BA7813"/>
    <w:rsid w:val="00BA7CCB"/>
    <w:rsid w:val="00BA7CDB"/>
    <w:rsid w:val="00BA7E57"/>
    <w:rsid w:val="00BA7EAA"/>
    <w:rsid w:val="00BA7ED3"/>
    <w:rsid w:val="00BB0446"/>
    <w:rsid w:val="00BB0968"/>
    <w:rsid w:val="00BB097A"/>
    <w:rsid w:val="00BB0DEF"/>
    <w:rsid w:val="00BB136A"/>
    <w:rsid w:val="00BB16DD"/>
    <w:rsid w:val="00BB1A04"/>
    <w:rsid w:val="00BB1B6E"/>
    <w:rsid w:val="00BB1CB5"/>
    <w:rsid w:val="00BB1D0D"/>
    <w:rsid w:val="00BB1EE2"/>
    <w:rsid w:val="00BB1F17"/>
    <w:rsid w:val="00BB2758"/>
    <w:rsid w:val="00BB2ABE"/>
    <w:rsid w:val="00BB2D91"/>
    <w:rsid w:val="00BB2E1F"/>
    <w:rsid w:val="00BB2F9F"/>
    <w:rsid w:val="00BB30EE"/>
    <w:rsid w:val="00BB3113"/>
    <w:rsid w:val="00BB333C"/>
    <w:rsid w:val="00BB33E6"/>
    <w:rsid w:val="00BB37E2"/>
    <w:rsid w:val="00BB3823"/>
    <w:rsid w:val="00BB39C8"/>
    <w:rsid w:val="00BB3CAA"/>
    <w:rsid w:val="00BB3DE8"/>
    <w:rsid w:val="00BB4112"/>
    <w:rsid w:val="00BB4272"/>
    <w:rsid w:val="00BB4278"/>
    <w:rsid w:val="00BB4712"/>
    <w:rsid w:val="00BB47BB"/>
    <w:rsid w:val="00BB482C"/>
    <w:rsid w:val="00BB48BB"/>
    <w:rsid w:val="00BB4C4A"/>
    <w:rsid w:val="00BB5500"/>
    <w:rsid w:val="00BB5715"/>
    <w:rsid w:val="00BB576B"/>
    <w:rsid w:val="00BB5905"/>
    <w:rsid w:val="00BB5D29"/>
    <w:rsid w:val="00BB5D4A"/>
    <w:rsid w:val="00BB5E7B"/>
    <w:rsid w:val="00BB5F53"/>
    <w:rsid w:val="00BB5F92"/>
    <w:rsid w:val="00BB6197"/>
    <w:rsid w:val="00BB6208"/>
    <w:rsid w:val="00BB6411"/>
    <w:rsid w:val="00BB649B"/>
    <w:rsid w:val="00BB64B4"/>
    <w:rsid w:val="00BB6587"/>
    <w:rsid w:val="00BB684C"/>
    <w:rsid w:val="00BB687D"/>
    <w:rsid w:val="00BB6D2F"/>
    <w:rsid w:val="00BB6FF8"/>
    <w:rsid w:val="00BB729C"/>
    <w:rsid w:val="00BB78B6"/>
    <w:rsid w:val="00BB790E"/>
    <w:rsid w:val="00BB7BC7"/>
    <w:rsid w:val="00BB7C53"/>
    <w:rsid w:val="00BB7C98"/>
    <w:rsid w:val="00BB7F38"/>
    <w:rsid w:val="00BB7FE5"/>
    <w:rsid w:val="00BB7FE8"/>
    <w:rsid w:val="00BC0466"/>
    <w:rsid w:val="00BC0BCF"/>
    <w:rsid w:val="00BC0D0D"/>
    <w:rsid w:val="00BC0E08"/>
    <w:rsid w:val="00BC0EDB"/>
    <w:rsid w:val="00BC1127"/>
    <w:rsid w:val="00BC1180"/>
    <w:rsid w:val="00BC1345"/>
    <w:rsid w:val="00BC1822"/>
    <w:rsid w:val="00BC1E3F"/>
    <w:rsid w:val="00BC1EB0"/>
    <w:rsid w:val="00BC1FAC"/>
    <w:rsid w:val="00BC23BF"/>
    <w:rsid w:val="00BC23F3"/>
    <w:rsid w:val="00BC2558"/>
    <w:rsid w:val="00BC2636"/>
    <w:rsid w:val="00BC2A01"/>
    <w:rsid w:val="00BC2DC7"/>
    <w:rsid w:val="00BC2F52"/>
    <w:rsid w:val="00BC3101"/>
    <w:rsid w:val="00BC3322"/>
    <w:rsid w:val="00BC3364"/>
    <w:rsid w:val="00BC33A7"/>
    <w:rsid w:val="00BC3609"/>
    <w:rsid w:val="00BC3D57"/>
    <w:rsid w:val="00BC4299"/>
    <w:rsid w:val="00BC464A"/>
    <w:rsid w:val="00BC4750"/>
    <w:rsid w:val="00BC4AF9"/>
    <w:rsid w:val="00BC4FD4"/>
    <w:rsid w:val="00BC52D7"/>
    <w:rsid w:val="00BC54B3"/>
    <w:rsid w:val="00BC564B"/>
    <w:rsid w:val="00BC57EA"/>
    <w:rsid w:val="00BC5927"/>
    <w:rsid w:val="00BC5977"/>
    <w:rsid w:val="00BC5DF3"/>
    <w:rsid w:val="00BC6410"/>
    <w:rsid w:val="00BC6571"/>
    <w:rsid w:val="00BC68DA"/>
    <w:rsid w:val="00BC6AB3"/>
    <w:rsid w:val="00BC7474"/>
    <w:rsid w:val="00BC747D"/>
    <w:rsid w:val="00BC76B7"/>
    <w:rsid w:val="00BC7AFE"/>
    <w:rsid w:val="00BC7F2E"/>
    <w:rsid w:val="00BC7FC5"/>
    <w:rsid w:val="00BD00F8"/>
    <w:rsid w:val="00BD073E"/>
    <w:rsid w:val="00BD075C"/>
    <w:rsid w:val="00BD095C"/>
    <w:rsid w:val="00BD098B"/>
    <w:rsid w:val="00BD0C08"/>
    <w:rsid w:val="00BD10C1"/>
    <w:rsid w:val="00BD116A"/>
    <w:rsid w:val="00BD1625"/>
    <w:rsid w:val="00BD19C2"/>
    <w:rsid w:val="00BD19C8"/>
    <w:rsid w:val="00BD1D30"/>
    <w:rsid w:val="00BD2441"/>
    <w:rsid w:val="00BD260B"/>
    <w:rsid w:val="00BD2668"/>
    <w:rsid w:val="00BD268A"/>
    <w:rsid w:val="00BD2B5F"/>
    <w:rsid w:val="00BD3082"/>
    <w:rsid w:val="00BD31AD"/>
    <w:rsid w:val="00BD3247"/>
    <w:rsid w:val="00BD3378"/>
    <w:rsid w:val="00BD33AA"/>
    <w:rsid w:val="00BD372F"/>
    <w:rsid w:val="00BD38E9"/>
    <w:rsid w:val="00BD3A19"/>
    <w:rsid w:val="00BD3A32"/>
    <w:rsid w:val="00BD3F16"/>
    <w:rsid w:val="00BD43A0"/>
    <w:rsid w:val="00BD4494"/>
    <w:rsid w:val="00BD4618"/>
    <w:rsid w:val="00BD4B20"/>
    <w:rsid w:val="00BD4C2E"/>
    <w:rsid w:val="00BD5149"/>
    <w:rsid w:val="00BD52BC"/>
    <w:rsid w:val="00BD5336"/>
    <w:rsid w:val="00BD55CE"/>
    <w:rsid w:val="00BD57A9"/>
    <w:rsid w:val="00BD59C9"/>
    <w:rsid w:val="00BD5B0D"/>
    <w:rsid w:val="00BD5B93"/>
    <w:rsid w:val="00BD5CC1"/>
    <w:rsid w:val="00BD5EB5"/>
    <w:rsid w:val="00BD5FDA"/>
    <w:rsid w:val="00BD65C0"/>
    <w:rsid w:val="00BD6681"/>
    <w:rsid w:val="00BD677E"/>
    <w:rsid w:val="00BD6BD3"/>
    <w:rsid w:val="00BD70BA"/>
    <w:rsid w:val="00BD7159"/>
    <w:rsid w:val="00BD71C7"/>
    <w:rsid w:val="00BD71FE"/>
    <w:rsid w:val="00BD75B4"/>
    <w:rsid w:val="00BD7762"/>
    <w:rsid w:val="00BD7880"/>
    <w:rsid w:val="00BD79D2"/>
    <w:rsid w:val="00BD7CD1"/>
    <w:rsid w:val="00BD7D78"/>
    <w:rsid w:val="00BE00BF"/>
    <w:rsid w:val="00BE08AD"/>
    <w:rsid w:val="00BE08B0"/>
    <w:rsid w:val="00BE097B"/>
    <w:rsid w:val="00BE1247"/>
    <w:rsid w:val="00BE136E"/>
    <w:rsid w:val="00BE1506"/>
    <w:rsid w:val="00BE1573"/>
    <w:rsid w:val="00BE1774"/>
    <w:rsid w:val="00BE17AD"/>
    <w:rsid w:val="00BE1957"/>
    <w:rsid w:val="00BE19B6"/>
    <w:rsid w:val="00BE1B95"/>
    <w:rsid w:val="00BE1E1A"/>
    <w:rsid w:val="00BE1E6B"/>
    <w:rsid w:val="00BE2101"/>
    <w:rsid w:val="00BE260E"/>
    <w:rsid w:val="00BE27B6"/>
    <w:rsid w:val="00BE2B90"/>
    <w:rsid w:val="00BE2D00"/>
    <w:rsid w:val="00BE2E43"/>
    <w:rsid w:val="00BE30EA"/>
    <w:rsid w:val="00BE3484"/>
    <w:rsid w:val="00BE351D"/>
    <w:rsid w:val="00BE3638"/>
    <w:rsid w:val="00BE36DD"/>
    <w:rsid w:val="00BE38C7"/>
    <w:rsid w:val="00BE3A12"/>
    <w:rsid w:val="00BE3DC2"/>
    <w:rsid w:val="00BE4647"/>
    <w:rsid w:val="00BE4F29"/>
    <w:rsid w:val="00BE4FFD"/>
    <w:rsid w:val="00BE508D"/>
    <w:rsid w:val="00BE520B"/>
    <w:rsid w:val="00BE5388"/>
    <w:rsid w:val="00BE542A"/>
    <w:rsid w:val="00BE551F"/>
    <w:rsid w:val="00BE5B48"/>
    <w:rsid w:val="00BE62F2"/>
    <w:rsid w:val="00BE658F"/>
    <w:rsid w:val="00BE699D"/>
    <w:rsid w:val="00BE6BB7"/>
    <w:rsid w:val="00BE6D6E"/>
    <w:rsid w:val="00BE6DC7"/>
    <w:rsid w:val="00BE7050"/>
    <w:rsid w:val="00BE7557"/>
    <w:rsid w:val="00BE7907"/>
    <w:rsid w:val="00BE79E4"/>
    <w:rsid w:val="00BE7A03"/>
    <w:rsid w:val="00BE7ACA"/>
    <w:rsid w:val="00BE7B84"/>
    <w:rsid w:val="00BE7C52"/>
    <w:rsid w:val="00BE7EC8"/>
    <w:rsid w:val="00BE7F90"/>
    <w:rsid w:val="00BF0064"/>
    <w:rsid w:val="00BF00B9"/>
    <w:rsid w:val="00BF03E9"/>
    <w:rsid w:val="00BF0704"/>
    <w:rsid w:val="00BF08DB"/>
    <w:rsid w:val="00BF0C02"/>
    <w:rsid w:val="00BF0EA2"/>
    <w:rsid w:val="00BF18A0"/>
    <w:rsid w:val="00BF19E5"/>
    <w:rsid w:val="00BF2049"/>
    <w:rsid w:val="00BF2083"/>
    <w:rsid w:val="00BF222B"/>
    <w:rsid w:val="00BF23D4"/>
    <w:rsid w:val="00BF2614"/>
    <w:rsid w:val="00BF2824"/>
    <w:rsid w:val="00BF29BE"/>
    <w:rsid w:val="00BF2C0E"/>
    <w:rsid w:val="00BF316F"/>
    <w:rsid w:val="00BF3185"/>
    <w:rsid w:val="00BF33F0"/>
    <w:rsid w:val="00BF349B"/>
    <w:rsid w:val="00BF397C"/>
    <w:rsid w:val="00BF459A"/>
    <w:rsid w:val="00BF46DE"/>
    <w:rsid w:val="00BF4877"/>
    <w:rsid w:val="00BF4CE5"/>
    <w:rsid w:val="00BF50A6"/>
    <w:rsid w:val="00BF51AB"/>
    <w:rsid w:val="00BF5363"/>
    <w:rsid w:val="00BF53CF"/>
    <w:rsid w:val="00BF545B"/>
    <w:rsid w:val="00BF5648"/>
    <w:rsid w:val="00BF5855"/>
    <w:rsid w:val="00BF5975"/>
    <w:rsid w:val="00BF5A29"/>
    <w:rsid w:val="00BF5B82"/>
    <w:rsid w:val="00BF5BF0"/>
    <w:rsid w:val="00BF5D59"/>
    <w:rsid w:val="00BF5DEE"/>
    <w:rsid w:val="00BF6B86"/>
    <w:rsid w:val="00BF6CB2"/>
    <w:rsid w:val="00BF6E92"/>
    <w:rsid w:val="00BF6FCF"/>
    <w:rsid w:val="00BF7274"/>
    <w:rsid w:val="00BF72BE"/>
    <w:rsid w:val="00BF7504"/>
    <w:rsid w:val="00BF7777"/>
    <w:rsid w:val="00BF7B55"/>
    <w:rsid w:val="00BF7B57"/>
    <w:rsid w:val="00BF7F8E"/>
    <w:rsid w:val="00C004F2"/>
    <w:rsid w:val="00C0068A"/>
    <w:rsid w:val="00C0082E"/>
    <w:rsid w:val="00C00A28"/>
    <w:rsid w:val="00C00F4F"/>
    <w:rsid w:val="00C01B45"/>
    <w:rsid w:val="00C01B9D"/>
    <w:rsid w:val="00C01D42"/>
    <w:rsid w:val="00C01F24"/>
    <w:rsid w:val="00C02595"/>
    <w:rsid w:val="00C02682"/>
    <w:rsid w:val="00C027BB"/>
    <w:rsid w:val="00C029D8"/>
    <w:rsid w:val="00C02BDC"/>
    <w:rsid w:val="00C02E58"/>
    <w:rsid w:val="00C0304F"/>
    <w:rsid w:val="00C03215"/>
    <w:rsid w:val="00C03239"/>
    <w:rsid w:val="00C033F6"/>
    <w:rsid w:val="00C034F6"/>
    <w:rsid w:val="00C035A7"/>
    <w:rsid w:val="00C03610"/>
    <w:rsid w:val="00C037D9"/>
    <w:rsid w:val="00C03B0A"/>
    <w:rsid w:val="00C03D20"/>
    <w:rsid w:val="00C046CF"/>
    <w:rsid w:val="00C0476D"/>
    <w:rsid w:val="00C0494B"/>
    <w:rsid w:val="00C04957"/>
    <w:rsid w:val="00C04A64"/>
    <w:rsid w:val="00C04A65"/>
    <w:rsid w:val="00C04C2E"/>
    <w:rsid w:val="00C04E69"/>
    <w:rsid w:val="00C04EF3"/>
    <w:rsid w:val="00C04EFE"/>
    <w:rsid w:val="00C04F79"/>
    <w:rsid w:val="00C0557D"/>
    <w:rsid w:val="00C05757"/>
    <w:rsid w:val="00C058E5"/>
    <w:rsid w:val="00C05931"/>
    <w:rsid w:val="00C05CC7"/>
    <w:rsid w:val="00C05EDF"/>
    <w:rsid w:val="00C05F3E"/>
    <w:rsid w:val="00C061C6"/>
    <w:rsid w:val="00C06A2C"/>
    <w:rsid w:val="00C06B02"/>
    <w:rsid w:val="00C06D74"/>
    <w:rsid w:val="00C07159"/>
    <w:rsid w:val="00C0736F"/>
    <w:rsid w:val="00C074CF"/>
    <w:rsid w:val="00C075D1"/>
    <w:rsid w:val="00C075F0"/>
    <w:rsid w:val="00C077CF"/>
    <w:rsid w:val="00C07930"/>
    <w:rsid w:val="00C07D75"/>
    <w:rsid w:val="00C07FCC"/>
    <w:rsid w:val="00C102D1"/>
    <w:rsid w:val="00C10337"/>
    <w:rsid w:val="00C1055A"/>
    <w:rsid w:val="00C10714"/>
    <w:rsid w:val="00C107DB"/>
    <w:rsid w:val="00C109A0"/>
    <w:rsid w:val="00C109F2"/>
    <w:rsid w:val="00C10B58"/>
    <w:rsid w:val="00C11318"/>
    <w:rsid w:val="00C115E5"/>
    <w:rsid w:val="00C117DC"/>
    <w:rsid w:val="00C11B83"/>
    <w:rsid w:val="00C11D2A"/>
    <w:rsid w:val="00C11D60"/>
    <w:rsid w:val="00C12181"/>
    <w:rsid w:val="00C1243B"/>
    <w:rsid w:val="00C126AF"/>
    <w:rsid w:val="00C126FE"/>
    <w:rsid w:val="00C128AF"/>
    <w:rsid w:val="00C1292A"/>
    <w:rsid w:val="00C12A85"/>
    <w:rsid w:val="00C12C0B"/>
    <w:rsid w:val="00C12DCF"/>
    <w:rsid w:val="00C1324E"/>
    <w:rsid w:val="00C1331F"/>
    <w:rsid w:val="00C134F4"/>
    <w:rsid w:val="00C13654"/>
    <w:rsid w:val="00C137CF"/>
    <w:rsid w:val="00C13CE9"/>
    <w:rsid w:val="00C13E29"/>
    <w:rsid w:val="00C13E93"/>
    <w:rsid w:val="00C14038"/>
    <w:rsid w:val="00C1442B"/>
    <w:rsid w:val="00C14806"/>
    <w:rsid w:val="00C14874"/>
    <w:rsid w:val="00C14AC5"/>
    <w:rsid w:val="00C14C94"/>
    <w:rsid w:val="00C14CF6"/>
    <w:rsid w:val="00C14FAA"/>
    <w:rsid w:val="00C15572"/>
    <w:rsid w:val="00C156B2"/>
    <w:rsid w:val="00C1586C"/>
    <w:rsid w:val="00C15EBB"/>
    <w:rsid w:val="00C15FDD"/>
    <w:rsid w:val="00C161EB"/>
    <w:rsid w:val="00C163E1"/>
    <w:rsid w:val="00C16795"/>
    <w:rsid w:val="00C16886"/>
    <w:rsid w:val="00C16E53"/>
    <w:rsid w:val="00C16E54"/>
    <w:rsid w:val="00C171FC"/>
    <w:rsid w:val="00C1746C"/>
    <w:rsid w:val="00C17563"/>
    <w:rsid w:val="00C175FE"/>
    <w:rsid w:val="00C1785A"/>
    <w:rsid w:val="00C17C36"/>
    <w:rsid w:val="00C17CD7"/>
    <w:rsid w:val="00C17DE5"/>
    <w:rsid w:val="00C17FAC"/>
    <w:rsid w:val="00C20275"/>
    <w:rsid w:val="00C20298"/>
    <w:rsid w:val="00C206E6"/>
    <w:rsid w:val="00C20981"/>
    <w:rsid w:val="00C20DB8"/>
    <w:rsid w:val="00C20E62"/>
    <w:rsid w:val="00C20E80"/>
    <w:rsid w:val="00C20EE1"/>
    <w:rsid w:val="00C20FDC"/>
    <w:rsid w:val="00C212DA"/>
    <w:rsid w:val="00C215B0"/>
    <w:rsid w:val="00C2173C"/>
    <w:rsid w:val="00C2193E"/>
    <w:rsid w:val="00C21B9F"/>
    <w:rsid w:val="00C21EE4"/>
    <w:rsid w:val="00C21F46"/>
    <w:rsid w:val="00C221E1"/>
    <w:rsid w:val="00C22436"/>
    <w:rsid w:val="00C22801"/>
    <w:rsid w:val="00C228C9"/>
    <w:rsid w:val="00C229B2"/>
    <w:rsid w:val="00C22A5A"/>
    <w:rsid w:val="00C22B84"/>
    <w:rsid w:val="00C22C93"/>
    <w:rsid w:val="00C22DD5"/>
    <w:rsid w:val="00C22EC7"/>
    <w:rsid w:val="00C2321E"/>
    <w:rsid w:val="00C233A4"/>
    <w:rsid w:val="00C23441"/>
    <w:rsid w:val="00C23C97"/>
    <w:rsid w:val="00C23FDF"/>
    <w:rsid w:val="00C240BB"/>
    <w:rsid w:val="00C24278"/>
    <w:rsid w:val="00C2470A"/>
    <w:rsid w:val="00C24AD9"/>
    <w:rsid w:val="00C24DF7"/>
    <w:rsid w:val="00C24F45"/>
    <w:rsid w:val="00C25344"/>
    <w:rsid w:val="00C25431"/>
    <w:rsid w:val="00C257B7"/>
    <w:rsid w:val="00C266E1"/>
    <w:rsid w:val="00C26BCB"/>
    <w:rsid w:val="00C2700C"/>
    <w:rsid w:val="00C2705A"/>
    <w:rsid w:val="00C270B5"/>
    <w:rsid w:val="00C276EE"/>
    <w:rsid w:val="00C3008F"/>
    <w:rsid w:val="00C3033B"/>
    <w:rsid w:val="00C30522"/>
    <w:rsid w:val="00C30923"/>
    <w:rsid w:val="00C30A67"/>
    <w:rsid w:val="00C30C8F"/>
    <w:rsid w:val="00C30D15"/>
    <w:rsid w:val="00C31283"/>
    <w:rsid w:val="00C31726"/>
    <w:rsid w:val="00C31937"/>
    <w:rsid w:val="00C31C00"/>
    <w:rsid w:val="00C31C95"/>
    <w:rsid w:val="00C31D11"/>
    <w:rsid w:val="00C31D71"/>
    <w:rsid w:val="00C32274"/>
    <w:rsid w:val="00C322BE"/>
    <w:rsid w:val="00C32434"/>
    <w:rsid w:val="00C33013"/>
    <w:rsid w:val="00C3336F"/>
    <w:rsid w:val="00C33534"/>
    <w:rsid w:val="00C33605"/>
    <w:rsid w:val="00C33ADF"/>
    <w:rsid w:val="00C33BCC"/>
    <w:rsid w:val="00C33F20"/>
    <w:rsid w:val="00C33F66"/>
    <w:rsid w:val="00C34008"/>
    <w:rsid w:val="00C346E4"/>
    <w:rsid w:val="00C34A84"/>
    <w:rsid w:val="00C34F3A"/>
    <w:rsid w:val="00C350DF"/>
    <w:rsid w:val="00C354EA"/>
    <w:rsid w:val="00C35768"/>
    <w:rsid w:val="00C359F1"/>
    <w:rsid w:val="00C35AAC"/>
    <w:rsid w:val="00C35BA9"/>
    <w:rsid w:val="00C365A6"/>
    <w:rsid w:val="00C36854"/>
    <w:rsid w:val="00C36B81"/>
    <w:rsid w:val="00C3779C"/>
    <w:rsid w:val="00C37AA4"/>
    <w:rsid w:val="00C37B21"/>
    <w:rsid w:val="00C37BAF"/>
    <w:rsid w:val="00C37C60"/>
    <w:rsid w:val="00C37CE4"/>
    <w:rsid w:val="00C40625"/>
    <w:rsid w:val="00C40A1E"/>
    <w:rsid w:val="00C40B4F"/>
    <w:rsid w:val="00C40BE3"/>
    <w:rsid w:val="00C40D1F"/>
    <w:rsid w:val="00C41260"/>
    <w:rsid w:val="00C41261"/>
    <w:rsid w:val="00C41401"/>
    <w:rsid w:val="00C41475"/>
    <w:rsid w:val="00C41583"/>
    <w:rsid w:val="00C416B0"/>
    <w:rsid w:val="00C4195A"/>
    <w:rsid w:val="00C41CBC"/>
    <w:rsid w:val="00C41CDC"/>
    <w:rsid w:val="00C41F80"/>
    <w:rsid w:val="00C42063"/>
    <w:rsid w:val="00C42091"/>
    <w:rsid w:val="00C42333"/>
    <w:rsid w:val="00C42C52"/>
    <w:rsid w:val="00C42D41"/>
    <w:rsid w:val="00C42D9E"/>
    <w:rsid w:val="00C42E00"/>
    <w:rsid w:val="00C42E0C"/>
    <w:rsid w:val="00C42FD2"/>
    <w:rsid w:val="00C43031"/>
    <w:rsid w:val="00C43577"/>
    <w:rsid w:val="00C4361C"/>
    <w:rsid w:val="00C436A1"/>
    <w:rsid w:val="00C4377E"/>
    <w:rsid w:val="00C43799"/>
    <w:rsid w:val="00C43841"/>
    <w:rsid w:val="00C43D24"/>
    <w:rsid w:val="00C4454D"/>
    <w:rsid w:val="00C445D7"/>
    <w:rsid w:val="00C44A1E"/>
    <w:rsid w:val="00C44E8F"/>
    <w:rsid w:val="00C45005"/>
    <w:rsid w:val="00C450F4"/>
    <w:rsid w:val="00C45699"/>
    <w:rsid w:val="00C45A64"/>
    <w:rsid w:val="00C46019"/>
    <w:rsid w:val="00C461F8"/>
    <w:rsid w:val="00C462D2"/>
    <w:rsid w:val="00C4648C"/>
    <w:rsid w:val="00C465AB"/>
    <w:rsid w:val="00C468FB"/>
    <w:rsid w:val="00C46A0F"/>
    <w:rsid w:val="00C46AEE"/>
    <w:rsid w:val="00C47621"/>
    <w:rsid w:val="00C47ADD"/>
    <w:rsid w:val="00C47F3B"/>
    <w:rsid w:val="00C47F80"/>
    <w:rsid w:val="00C501E1"/>
    <w:rsid w:val="00C50BC7"/>
    <w:rsid w:val="00C50F1F"/>
    <w:rsid w:val="00C510CC"/>
    <w:rsid w:val="00C5114E"/>
    <w:rsid w:val="00C51320"/>
    <w:rsid w:val="00C51324"/>
    <w:rsid w:val="00C518BB"/>
    <w:rsid w:val="00C51B02"/>
    <w:rsid w:val="00C51EC0"/>
    <w:rsid w:val="00C51EE5"/>
    <w:rsid w:val="00C522BB"/>
    <w:rsid w:val="00C522DA"/>
    <w:rsid w:val="00C52527"/>
    <w:rsid w:val="00C527B9"/>
    <w:rsid w:val="00C52812"/>
    <w:rsid w:val="00C529AD"/>
    <w:rsid w:val="00C52A58"/>
    <w:rsid w:val="00C5372A"/>
    <w:rsid w:val="00C53B69"/>
    <w:rsid w:val="00C53B93"/>
    <w:rsid w:val="00C53EE3"/>
    <w:rsid w:val="00C5435D"/>
    <w:rsid w:val="00C545B7"/>
    <w:rsid w:val="00C54777"/>
    <w:rsid w:val="00C547ED"/>
    <w:rsid w:val="00C549DA"/>
    <w:rsid w:val="00C54A5A"/>
    <w:rsid w:val="00C54A68"/>
    <w:rsid w:val="00C55208"/>
    <w:rsid w:val="00C55280"/>
    <w:rsid w:val="00C556EE"/>
    <w:rsid w:val="00C55863"/>
    <w:rsid w:val="00C55B24"/>
    <w:rsid w:val="00C55C44"/>
    <w:rsid w:val="00C55C69"/>
    <w:rsid w:val="00C55E48"/>
    <w:rsid w:val="00C56385"/>
    <w:rsid w:val="00C5657D"/>
    <w:rsid w:val="00C565DE"/>
    <w:rsid w:val="00C56670"/>
    <w:rsid w:val="00C56719"/>
    <w:rsid w:val="00C56D0A"/>
    <w:rsid w:val="00C56EA0"/>
    <w:rsid w:val="00C57420"/>
    <w:rsid w:val="00C57478"/>
    <w:rsid w:val="00C57709"/>
    <w:rsid w:val="00C57864"/>
    <w:rsid w:val="00C57AFB"/>
    <w:rsid w:val="00C57C7B"/>
    <w:rsid w:val="00C57E73"/>
    <w:rsid w:val="00C60065"/>
    <w:rsid w:val="00C602E3"/>
    <w:rsid w:val="00C60D47"/>
    <w:rsid w:val="00C610DE"/>
    <w:rsid w:val="00C612E2"/>
    <w:rsid w:val="00C6147A"/>
    <w:rsid w:val="00C614D4"/>
    <w:rsid w:val="00C614E6"/>
    <w:rsid w:val="00C6174F"/>
    <w:rsid w:val="00C618C7"/>
    <w:rsid w:val="00C61957"/>
    <w:rsid w:val="00C61B4B"/>
    <w:rsid w:val="00C61B84"/>
    <w:rsid w:val="00C61F1E"/>
    <w:rsid w:val="00C61F63"/>
    <w:rsid w:val="00C61F81"/>
    <w:rsid w:val="00C62111"/>
    <w:rsid w:val="00C62330"/>
    <w:rsid w:val="00C62B24"/>
    <w:rsid w:val="00C62D68"/>
    <w:rsid w:val="00C63970"/>
    <w:rsid w:val="00C63B0C"/>
    <w:rsid w:val="00C63B4A"/>
    <w:rsid w:val="00C63BB5"/>
    <w:rsid w:val="00C63D21"/>
    <w:rsid w:val="00C63FCB"/>
    <w:rsid w:val="00C641E3"/>
    <w:rsid w:val="00C6427E"/>
    <w:rsid w:val="00C6445A"/>
    <w:rsid w:val="00C64815"/>
    <w:rsid w:val="00C64900"/>
    <w:rsid w:val="00C64B93"/>
    <w:rsid w:val="00C64CEA"/>
    <w:rsid w:val="00C651FE"/>
    <w:rsid w:val="00C653B0"/>
    <w:rsid w:val="00C655B1"/>
    <w:rsid w:val="00C658BE"/>
    <w:rsid w:val="00C65E62"/>
    <w:rsid w:val="00C660A6"/>
    <w:rsid w:val="00C661A6"/>
    <w:rsid w:val="00C664D5"/>
    <w:rsid w:val="00C66D6E"/>
    <w:rsid w:val="00C66DAC"/>
    <w:rsid w:val="00C6700B"/>
    <w:rsid w:val="00C67169"/>
    <w:rsid w:val="00C671BE"/>
    <w:rsid w:val="00C67EB8"/>
    <w:rsid w:val="00C67ED0"/>
    <w:rsid w:val="00C67FE4"/>
    <w:rsid w:val="00C70811"/>
    <w:rsid w:val="00C708C9"/>
    <w:rsid w:val="00C70C40"/>
    <w:rsid w:val="00C70E2C"/>
    <w:rsid w:val="00C710EB"/>
    <w:rsid w:val="00C7118A"/>
    <w:rsid w:val="00C7149C"/>
    <w:rsid w:val="00C716DE"/>
    <w:rsid w:val="00C718ED"/>
    <w:rsid w:val="00C71B9D"/>
    <w:rsid w:val="00C72080"/>
    <w:rsid w:val="00C72399"/>
    <w:rsid w:val="00C7245A"/>
    <w:rsid w:val="00C72A60"/>
    <w:rsid w:val="00C72D6F"/>
    <w:rsid w:val="00C7342E"/>
    <w:rsid w:val="00C735DC"/>
    <w:rsid w:val="00C7365A"/>
    <w:rsid w:val="00C74066"/>
    <w:rsid w:val="00C742E3"/>
    <w:rsid w:val="00C7431A"/>
    <w:rsid w:val="00C74CA7"/>
    <w:rsid w:val="00C74EA7"/>
    <w:rsid w:val="00C750F9"/>
    <w:rsid w:val="00C75387"/>
    <w:rsid w:val="00C753BE"/>
    <w:rsid w:val="00C75611"/>
    <w:rsid w:val="00C7578F"/>
    <w:rsid w:val="00C75A70"/>
    <w:rsid w:val="00C75C79"/>
    <w:rsid w:val="00C75CE8"/>
    <w:rsid w:val="00C75FC1"/>
    <w:rsid w:val="00C76255"/>
    <w:rsid w:val="00C76274"/>
    <w:rsid w:val="00C76380"/>
    <w:rsid w:val="00C76594"/>
    <w:rsid w:val="00C76B36"/>
    <w:rsid w:val="00C76B92"/>
    <w:rsid w:val="00C76D32"/>
    <w:rsid w:val="00C76E0E"/>
    <w:rsid w:val="00C77449"/>
    <w:rsid w:val="00C779BA"/>
    <w:rsid w:val="00C77B9D"/>
    <w:rsid w:val="00C77CAF"/>
    <w:rsid w:val="00C803BB"/>
    <w:rsid w:val="00C809B9"/>
    <w:rsid w:val="00C80C7A"/>
    <w:rsid w:val="00C80DD2"/>
    <w:rsid w:val="00C8109C"/>
    <w:rsid w:val="00C816AE"/>
    <w:rsid w:val="00C81C71"/>
    <w:rsid w:val="00C82A1C"/>
    <w:rsid w:val="00C82D84"/>
    <w:rsid w:val="00C82FA3"/>
    <w:rsid w:val="00C8317E"/>
    <w:rsid w:val="00C83604"/>
    <w:rsid w:val="00C8364E"/>
    <w:rsid w:val="00C8370C"/>
    <w:rsid w:val="00C837AB"/>
    <w:rsid w:val="00C839FE"/>
    <w:rsid w:val="00C83ABB"/>
    <w:rsid w:val="00C83C63"/>
    <w:rsid w:val="00C83FDD"/>
    <w:rsid w:val="00C849E8"/>
    <w:rsid w:val="00C84D5D"/>
    <w:rsid w:val="00C84F62"/>
    <w:rsid w:val="00C85033"/>
    <w:rsid w:val="00C8505E"/>
    <w:rsid w:val="00C85184"/>
    <w:rsid w:val="00C85238"/>
    <w:rsid w:val="00C8548F"/>
    <w:rsid w:val="00C857DB"/>
    <w:rsid w:val="00C85825"/>
    <w:rsid w:val="00C85AB7"/>
    <w:rsid w:val="00C85AE6"/>
    <w:rsid w:val="00C85B18"/>
    <w:rsid w:val="00C85BD0"/>
    <w:rsid w:val="00C86768"/>
    <w:rsid w:val="00C86EFA"/>
    <w:rsid w:val="00C87099"/>
    <w:rsid w:val="00C871A3"/>
    <w:rsid w:val="00C871CB"/>
    <w:rsid w:val="00C87208"/>
    <w:rsid w:val="00C87234"/>
    <w:rsid w:val="00C87E7B"/>
    <w:rsid w:val="00C90111"/>
    <w:rsid w:val="00C90196"/>
    <w:rsid w:val="00C902A2"/>
    <w:rsid w:val="00C902FA"/>
    <w:rsid w:val="00C9036E"/>
    <w:rsid w:val="00C9039C"/>
    <w:rsid w:val="00C90442"/>
    <w:rsid w:val="00C90557"/>
    <w:rsid w:val="00C90890"/>
    <w:rsid w:val="00C90CFE"/>
    <w:rsid w:val="00C91270"/>
    <w:rsid w:val="00C9128D"/>
    <w:rsid w:val="00C9135C"/>
    <w:rsid w:val="00C91484"/>
    <w:rsid w:val="00C9148F"/>
    <w:rsid w:val="00C9154E"/>
    <w:rsid w:val="00C919E9"/>
    <w:rsid w:val="00C91AB8"/>
    <w:rsid w:val="00C91BE4"/>
    <w:rsid w:val="00C91D65"/>
    <w:rsid w:val="00C91D93"/>
    <w:rsid w:val="00C920C4"/>
    <w:rsid w:val="00C9227F"/>
    <w:rsid w:val="00C92516"/>
    <w:rsid w:val="00C92671"/>
    <w:rsid w:val="00C926CF"/>
    <w:rsid w:val="00C92DA4"/>
    <w:rsid w:val="00C92DDF"/>
    <w:rsid w:val="00C92FA6"/>
    <w:rsid w:val="00C92FFD"/>
    <w:rsid w:val="00C9313D"/>
    <w:rsid w:val="00C9331B"/>
    <w:rsid w:val="00C93408"/>
    <w:rsid w:val="00C936D7"/>
    <w:rsid w:val="00C937A6"/>
    <w:rsid w:val="00C937BA"/>
    <w:rsid w:val="00C93BD9"/>
    <w:rsid w:val="00C93FC3"/>
    <w:rsid w:val="00C94140"/>
    <w:rsid w:val="00C943C0"/>
    <w:rsid w:val="00C944F6"/>
    <w:rsid w:val="00C94645"/>
    <w:rsid w:val="00C948E1"/>
    <w:rsid w:val="00C94F6D"/>
    <w:rsid w:val="00C950A1"/>
    <w:rsid w:val="00C9521C"/>
    <w:rsid w:val="00C952B7"/>
    <w:rsid w:val="00C9546D"/>
    <w:rsid w:val="00C95A51"/>
    <w:rsid w:val="00C95B1E"/>
    <w:rsid w:val="00C95B4C"/>
    <w:rsid w:val="00C95BA6"/>
    <w:rsid w:val="00C960D8"/>
    <w:rsid w:val="00C9616A"/>
    <w:rsid w:val="00C9619B"/>
    <w:rsid w:val="00C96802"/>
    <w:rsid w:val="00C968E3"/>
    <w:rsid w:val="00C9690B"/>
    <w:rsid w:val="00C96AAA"/>
    <w:rsid w:val="00C96C82"/>
    <w:rsid w:val="00C973FC"/>
    <w:rsid w:val="00C9744B"/>
    <w:rsid w:val="00C974B7"/>
    <w:rsid w:val="00C975C4"/>
    <w:rsid w:val="00C979AC"/>
    <w:rsid w:val="00C97A0F"/>
    <w:rsid w:val="00CA0032"/>
    <w:rsid w:val="00CA00C5"/>
    <w:rsid w:val="00CA020D"/>
    <w:rsid w:val="00CA0335"/>
    <w:rsid w:val="00CA049A"/>
    <w:rsid w:val="00CA06B3"/>
    <w:rsid w:val="00CA07A3"/>
    <w:rsid w:val="00CA07E8"/>
    <w:rsid w:val="00CA07F0"/>
    <w:rsid w:val="00CA0B12"/>
    <w:rsid w:val="00CA0C24"/>
    <w:rsid w:val="00CA124A"/>
    <w:rsid w:val="00CA1BB0"/>
    <w:rsid w:val="00CA1C1F"/>
    <w:rsid w:val="00CA1C62"/>
    <w:rsid w:val="00CA1F14"/>
    <w:rsid w:val="00CA1F7E"/>
    <w:rsid w:val="00CA226D"/>
    <w:rsid w:val="00CA22EC"/>
    <w:rsid w:val="00CA2313"/>
    <w:rsid w:val="00CA240F"/>
    <w:rsid w:val="00CA245C"/>
    <w:rsid w:val="00CA24D9"/>
    <w:rsid w:val="00CA2847"/>
    <w:rsid w:val="00CA294F"/>
    <w:rsid w:val="00CA2B5C"/>
    <w:rsid w:val="00CA2BF2"/>
    <w:rsid w:val="00CA2F07"/>
    <w:rsid w:val="00CA2FD4"/>
    <w:rsid w:val="00CA32F8"/>
    <w:rsid w:val="00CA3338"/>
    <w:rsid w:val="00CA37C5"/>
    <w:rsid w:val="00CA3B30"/>
    <w:rsid w:val="00CA405F"/>
    <w:rsid w:val="00CA4110"/>
    <w:rsid w:val="00CA44D8"/>
    <w:rsid w:val="00CA4571"/>
    <w:rsid w:val="00CA4BD4"/>
    <w:rsid w:val="00CA4C8F"/>
    <w:rsid w:val="00CA4F38"/>
    <w:rsid w:val="00CA525E"/>
    <w:rsid w:val="00CA5420"/>
    <w:rsid w:val="00CA5BF8"/>
    <w:rsid w:val="00CA6582"/>
    <w:rsid w:val="00CA687B"/>
    <w:rsid w:val="00CA6BE1"/>
    <w:rsid w:val="00CA6D86"/>
    <w:rsid w:val="00CA7256"/>
    <w:rsid w:val="00CA74C4"/>
    <w:rsid w:val="00CA76D0"/>
    <w:rsid w:val="00CA779D"/>
    <w:rsid w:val="00CA7844"/>
    <w:rsid w:val="00CA7C03"/>
    <w:rsid w:val="00CA7C60"/>
    <w:rsid w:val="00CA7F5B"/>
    <w:rsid w:val="00CA7FA1"/>
    <w:rsid w:val="00CB01EB"/>
    <w:rsid w:val="00CB0263"/>
    <w:rsid w:val="00CB04EE"/>
    <w:rsid w:val="00CB0675"/>
    <w:rsid w:val="00CB06D4"/>
    <w:rsid w:val="00CB06E7"/>
    <w:rsid w:val="00CB0785"/>
    <w:rsid w:val="00CB0BF3"/>
    <w:rsid w:val="00CB0ED3"/>
    <w:rsid w:val="00CB11F2"/>
    <w:rsid w:val="00CB14DA"/>
    <w:rsid w:val="00CB16D9"/>
    <w:rsid w:val="00CB1BE1"/>
    <w:rsid w:val="00CB1D59"/>
    <w:rsid w:val="00CB1E5A"/>
    <w:rsid w:val="00CB2307"/>
    <w:rsid w:val="00CB2570"/>
    <w:rsid w:val="00CB26D1"/>
    <w:rsid w:val="00CB2C0B"/>
    <w:rsid w:val="00CB2EB5"/>
    <w:rsid w:val="00CB2F57"/>
    <w:rsid w:val="00CB300D"/>
    <w:rsid w:val="00CB370B"/>
    <w:rsid w:val="00CB3C29"/>
    <w:rsid w:val="00CB3C33"/>
    <w:rsid w:val="00CB3FB7"/>
    <w:rsid w:val="00CB406D"/>
    <w:rsid w:val="00CB4918"/>
    <w:rsid w:val="00CB4BE8"/>
    <w:rsid w:val="00CB4C66"/>
    <w:rsid w:val="00CB4CB5"/>
    <w:rsid w:val="00CB4FEB"/>
    <w:rsid w:val="00CB5040"/>
    <w:rsid w:val="00CB504F"/>
    <w:rsid w:val="00CB5177"/>
    <w:rsid w:val="00CB51A6"/>
    <w:rsid w:val="00CB5394"/>
    <w:rsid w:val="00CB5537"/>
    <w:rsid w:val="00CB55DC"/>
    <w:rsid w:val="00CB5766"/>
    <w:rsid w:val="00CB5EC6"/>
    <w:rsid w:val="00CB6001"/>
    <w:rsid w:val="00CB607C"/>
    <w:rsid w:val="00CB6413"/>
    <w:rsid w:val="00CB671E"/>
    <w:rsid w:val="00CB6A74"/>
    <w:rsid w:val="00CB6CD3"/>
    <w:rsid w:val="00CB6CD8"/>
    <w:rsid w:val="00CB6FD0"/>
    <w:rsid w:val="00CB7014"/>
    <w:rsid w:val="00CB7380"/>
    <w:rsid w:val="00CB7657"/>
    <w:rsid w:val="00CB7691"/>
    <w:rsid w:val="00CB786A"/>
    <w:rsid w:val="00CB7870"/>
    <w:rsid w:val="00CB78B9"/>
    <w:rsid w:val="00CB78F4"/>
    <w:rsid w:val="00CB7911"/>
    <w:rsid w:val="00CB7B60"/>
    <w:rsid w:val="00CB7FDA"/>
    <w:rsid w:val="00CC0431"/>
    <w:rsid w:val="00CC057D"/>
    <w:rsid w:val="00CC05A8"/>
    <w:rsid w:val="00CC0635"/>
    <w:rsid w:val="00CC06A4"/>
    <w:rsid w:val="00CC07A2"/>
    <w:rsid w:val="00CC08C4"/>
    <w:rsid w:val="00CC0C55"/>
    <w:rsid w:val="00CC0CF8"/>
    <w:rsid w:val="00CC0DFD"/>
    <w:rsid w:val="00CC0F4E"/>
    <w:rsid w:val="00CC11AE"/>
    <w:rsid w:val="00CC11FC"/>
    <w:rsid w:val="00CC1254"/>
    <w:rsid w:val="00CC14BF"/>
    <w:rsid w:val="00CC1528"/>
    <w:rsid w:val="00CC17D2"/>
    <w:rsid w:val="00CC19CA"/>
    <w:rsid w:val="00CC1B42"/>
    <w:rsid w:val="00CC1EBC"/>
    <w:rsid w:val="00CC1EE6"/>
    <w:rsid w:val="00CC1F4B"/>
    <w:rsid w:val="00CC1F9C"/>
    <w:rsid w:val="00CC20ED"/>
    <w:rsid w:val="00CC225E"/>
    <w:rsid w:val="00CC2378"/>
    <w:rsid w:val="00CC23C8"/>
    <w:rsid w:val="00CC254E"/>
    <w:rsid w:val="00CC28F3"/>
    <w:rsid w:val="00CC298C"/>
    <w:rsid w:val="00CC2FC6"/>
    <w:rsid w:val="00CC301D"/>
    <w:rsid w:val="00CC34DA"/>
    <w:rsid w:val="00CC3529"/>
    <w:rsid w:val="00CC392A"/>
    <w:rsid w:val="00CC3B22"/>
    <w:rsid w:val="00CC3EE3"/>
    <w:rsid w:val="00CC47C3"/>
    <w:rsid w:val="00CC4D2C"/>
    <w:rsid w:val="00CC4EB3"/>
    <w:rsid w:val="00CC5253"/>
    <w:rsid w:val="00CC535F"/>
    <w:rsid w:val="00CC54B8"/>
    <w:rsid w:val="00CC554C"/>
    <w:rsid w:val="00CC5781"/>
    <w:rsid w:val="00CC5813"/>
    <w:rsid w:val="00CC591C"/>
    <w:rsid w:val="00CC598F"/>
    <w:rsid w:val="00CC6065"/>
    <w:rsid w:val="00CC6168"/>
    <w:rsid w:val="00CC650D"/>
    <w:rsid w:val="00CC66C1"/>
    <w:rsid w:val="00CC670B"/>
    <w:rsid w:val="00CC6CC2"/>
    <w:rsid w:val="00CC6E38"/>
    <w:rsid w:val="00CC78EB"/>
    <w:rsid w:val="00CC7970"/>
    <w:rsid w:val="00CC7A44"/>
    <w:rsid w:val="00CC7BBF"/>
    <w:rsid w:val="00CC7D62"/>
    <w:rsid w:val="00CD0072"/>
    <w:rsid w:val="00CD00B2"/>
    <w:rsid w:val="00CD01D2"/>
    <w:rsid w:val="00CD04A7"/>
    <w:rsid w:val="00CD05E5"/>
    <w:rsid w:val="00CD080A"/>
    <w:rsid w:val="00CD0BF4"/>
    <w:rsid w:val="00CD0C3C"/>
    <w:rsid w:val="00CD1042"/>
    <w:rsid w:val="00CD1474"/>
    <w:rsid w:val="00CD228A"/>
    <w:rsid w:val="00CD239F"/>
    <w:rsid w:val="00CD2456"/>
    <w:rsid w:val="00CD247A"/>
    <w:rsid w:val="00CD24E6"/>
    <w:rsid w:val="00CD2819"/>
    <w:rsid w:val="00CD28F0"/>
    <w:rsid w:val="00CD2AB8"/>
    <w:rsid w:val="00CD2AE3"/>
    <w:rsid w:val="00CD2C20"/>
    <w:rsid w:val="00CD2FED"/>
    <w:rsid w:val="00CD306A"/>
    <w:rsid w:val="00CD30AE"/>
    <w:rsid w:val="00CD30D5"/>
    <w:rsid w:val="00CD32FB"/>
    <w:rsid w:val="00CD381F"/>
    <w:rsid w:val="00CD3CC7"/>
    <w:rsid w:val="00CD3F4E"/>
    <w:rsid w:val="00CD4019"/>
    <w:rsid w:val="00CD40C3"/>
    <w:rsid w:val="00CD4223"/>
    <w:rsid w:val="00CD4526"/>
    <w:rsid w:val="00CD4924"/>
    <w:rsid w:val="00CD49EE"/>
    <w:rsid w:val="00CD4AB0"/>
    <w:rsid w:val="00CD4BDF"/>
    <w:rsid w:val="00CD4D47"/>
    <w:rsid w:val="00CD50C3"/>
    <w:rsid w:val="00CD5385"/>
    <w:rsid w:val="00CD588E"/>
    <w:rsid w:val="00CD5994"/>
    <w:rsid w:val="00CD5ED3"/>
    <w:rsid w:val="00CD614E"/>
    <w:rsid w:val="00CD62BA"/>
    <w:rsid w:val="00CD62E3"/>
    <w:rsid w:val="00CD64E7"/>
    <w:rsid w:val="00CD6A80"/>
    <w:rsid w:val="00CD7093"/>
    <w:rsid w:val="00CD737E"/>
    <w:rsid w:val="00CD73E2"/>
    <w:rsid w:val="00CD7754"/>
    <w:rsid w:val="00CD7AAC"/>
    <w:rsid w:val="00CD7CE4"/>
    <w:rsid w:val="00CD7ED6"/>
    <w:rsid w:val="00CD7F65"/>
    <w:rsid w:val="00CD7F72"/>
    <w:rsid w:val="00CE0060"/>
    <w:rsid w:val="00CE0A12"/>
    <w:rsid w:val="00CE0B39"/>
    <w:rsid w:val="00CE0CDF"/>
    <w:rsid w:val="00CE0DC6"/>
    <w:rsid w:val="00CE12AD"/>
    <w:rsid w:val="00CE140A"/>
    <w:rsid w:val="00CE1423"/>
    <w:rsid w:val="00CE1716"/>
    <w:rsid w:val="00CE18FA"/>
    <w:rsid w:val="00CE1CA8"/>
    <w:rsid w:val="00CE1F1A"/>
    <w:rsid w:val="00CE20FF"/>
    <w:rsid w:val="00CE253F"/>
    <w:rsid w:val="00CE2549"/>
    <w:rsid w:val="00CE2636"/>
    <w:rsid w:val="00CE26B6"/>
    <w:rsid w:val="00CE2712"/>
    <w:rsid w:val="00CE27E1"/>
    <w:rsid w:val="00CE2946"/>
    <w:rsid w:val="00CE299D"/>
    <w:rsid w:val="00CE29DD"/>
    <w:rsid w:val="00CE2DB0"/>
    <w:rsid w:val="00CE2E57"/>
    <w:rsid w:val="00CE2E97"/>
    <w:rsid w:val="00CE3089"/>
    <w:rsid w:val="00CE32DC"/>
    <w:rsid w:val="00CE339C"/>
    <w:rsid w:val="00CE373C"/>
    <w:rsid w:val="00CE3838"/>
    <w:rsid w:val="00CE4021"/>
    <w:rsid w:val="00CE402B"/>
    <w:rsid w:val="00CE40B6"/>
    <w:rsid w:val="00CE45D7"/>
    <w:rsid w:val="00CE47A7"/>
    <w:rsid w:val="00CE486D"/>
    <w:rsid w:val="00CE499C"/>
    <w:rsid w:val="00CE4F51"/>
    <w:rsid w:val="00CE54A7"/>
    <w:rsid w:val="00CE54EB"/>
    <w:rsid w:val="00CE590E"/>
    <w:rsid w:val="00CE5C5F"/>
    <w:rsid w:val="00CE5D9B"/>
    <w:rsid w:val="00CE5F56"/>
    <w:rsid w:val="00CE5FE8"/>
    <w:rsid w:val="00CE6647"/>
    <w:rsid w:val="00CE679E"/>
    <w:rsid w:val="00CE695C"/>
    <w:rsid w:val="00CE6A12"/>
    <w:rsid w:val="00CE7769"/>
    <w:rsid w:val="00CE7D44"/>
    <w:rsid w:val="00CF0066"/>
    <w:rsid w:val="00CF0163"/>
    <w:rsid w:val="00CF03E5"/>
    <w:rsid w:val="00CF09A9"/>
    <w:rsid w:val="00CF0B48"/>
    <w:rsid w:val="00CF0BCC"/>
    <w:rsid w:val="00CF10A5"/>
    <w:rsid w:val="00CF12BE"/>
    <w:rsid w:val="00CF1866"/>
    <w:rsid w:val="00CF1990"/>
    <w:rsid w:val="00CF1B81"/>
    <w:rsid w:val="00CF1B92"/>
    <w:rsid w:val="00CF1C3B"/>
    <w:rsid w:val="00CF1CB0"/>
    <w:rsid w:val="00CF1EFF"/>
    <w:rsid w:val="00CF2092"/>
    <w:rsid w:val="00CF2863"/>
    <w:rsid w:val="00CF28EE"/>
    <w:rsid w:val="00CF2FA8"/>
    <w:rsid w:val="00CF32E4"/>
    <w:rsid w:val="00CF3326"/>
    <w:rsid w:val="00CF39FE"/>
    <w:rsid w:val="00CF3B28"/>
    <w:rsid w:val="00CF3DEE"/>
    <w:rsid w:val="00CF3DF5"/>
    <w:rsid w:val="00CF40F4"/>
    <w:rsid w:val="00CF4482"/>
    <w:rsid w:val="00CF44E9"/>
    <w:rsid w:val="00CF4911"/>
    <w:rsid w:val="00CF4A53"/>
    <w:rsid w:val="00CF4E59"/>
    <w:rsid w:val="00CF4FF6"/>
    <w:rsid w:val="00CF5024"/>
    <w:rsid w:val="00CF5481"/>
    <w:rsid w:val="00CF5A53"/>
    <w:rsid w:val="00CF5C0F"/>
    <w:rsid w:val="00CF5CF9"/>
    <w:rsid w:val="00CF5DAE"/>
    <w:rsid w:val="00CF5EA3"/>
    <w:rsid w:val="00CF6390"/>
    <w:rsid w:val="00CF687E"/>
    <w:rsid w:val="00CF68F2"/>
    <w:rsid w:val="00CF6A58"/>
    <w:rsid w:val="00CF6B67"/>
    <w:rsid w:val="00CF6D27"/>
    <w:rsid w:val="00CF6ED5"/>
    <w:rsid w:val="00CF7229"/>
    <w:rsid w:val="00CF739E"/>
    <w:rsid w:val="00CF73E7"/>
    <w:rsid w:val="00CF7DC2"/>
    <w:rsid w:val="00D002A2"/>
    <w:rsid w:val="00D0047C"/>
    <w:rsid w:val="00D004A7"/>
    <w:rsid w:val="00D00E9B"/>
    <w:rsid w:val="00D0126F"/>
    <w:rsid w:val="00D01386"/>
    <w:rsid w:val="00D013CB"/>
    <w:rsid w:val="00D0193B"/>
    <w:rsid w:val="00D019ED"/>
    <w:rsid w:val="00D01F72"/>
    <w:rsid w:val="00D02301"/>
    <w:rsid w:val="00D026C4"/>
    <w:rsid w:val="00D02B51"/>
    <w:rsid w:val="00D02B66"/>
    <w:rsid w:val="00D0329C"/>
    <w:rsid w:val="00D0348C"/>
    <w:rsid w:val="00D037A1"/>
    <w:rsid w:val="00D03880"/>
    <w:rsid w:val="00D039D1"/>
    <w:rsid w:val="00D041F5"/>
    <w:rsid w:val="00D04666"/>
    <w:rsid w:val="00D04770"/>
    <w:rsid w:val="00D04B05"/>
    <w:rsid w:val="00D04BA3"/>
    <w:rsid w:val="00D04CAF"/>
    <w:rsid w:val="00D04DE7"/>
    <w:rsid w:val="00D05007"/>
    <w:rsid w:val="00D05439"/>
    <w:rsid w:val="00D0570F"/>
    <w:rsid w:val="00D05787"/>
    <w:rsid w:val="00D05B1D"/>
    <w:rsid w:val="00D05B61"/>
    <w:rsid w:val="00D06194"/>
    <w:rsid w:val="00D062DD"/>
    <w:rsid w:val="00D06319"/>
    <w:rsid w:val="00D063FB"/>
    <w:rsid w:val="00D06450"/>
    <w:rsid w:val="00D06546"/>
    <w:rsid w:val="00D06622"/>
    <w:rsid w:val="00D0672E"/>
    <w:rsid w:val="00D06799"/>
    <w:rsid w:val="00D067EE"/>
    <w:rsid w:val="00D069C4"/>
    <w:rsid w:val="00D0722C"/>
    <w:rsid w:val="00D0733B"/>
    <w:rsid w:val="00D07345"/>
    <w:rsid w:val="00D073FA"/>
    <w:rsid w:val="00D07620"/>
    <w:rsid w:val="00D076B6"/>
    <w:rsid w:val="00D077FC"/>
    <w:rsid w:val="00D0796A"/>
    <w:rsid w:val="00D07BAA"/>
    <w:rsid w:val="00D10067"/>
    <w:rsid w:val="00D10398"/>
    <w:rsid w:val="00D10417"/>
    <w:rsid w:val="00D107E7"/>
    <w:rsid w:val="00D1091B"/>
    <w:rsid w:val="00D10D47"/>
    <w:rsid w:val="00D11023"/>
    <w:rsid w:val="00D11233"/>
    <w:rsid w:val="00D1132B"/>
    <w:rsid w:val="00D116FE"/>
    <w:rsid w:val="00D11853"/>
    <w:rsid w:val="00D11D82"/>
    <w:rsid w:val="00D1225A"/>
    <w:rsid w:val="00D12367"/>
    <w:rsid w:val="00D123E9"/>
    <w:rsid w:val="00D1253E"/>
    <w:rsid w:val="00D12B86"/>
    <w:rsid w:val="00D12F5F"/>
    <w:rsid w:val="00D12FD2"/>
    <w:rsid w:val="00D12FD4"/>
    <w:rsid w:val="00D13100"/>
    <w:rsid w:val="00D1369F"/>
    <w:rsid w:val="00D1370A"/>
    <w:rsid w:val="00D13761"/>
    <w:rsid w:val="00D13BED"/>
    <w:rsid w:val="00D13ECB"/>
    <w:rsid w:val="00D140FF"/>
    <w:rsid w:val="00D14764"/>
    <w:rsid w:val="00D14889"/>
    <w:rsid w:val="00D14993"/>
    <w:rsid w:val="00D14996"/>
    <w:rsid w:val="00D14E22"/>
    <w:rsid w:val="00D15003"/>
    <w:rsid w:val="00D15305"/>
    <w:rsid w:val="00D15564"/>
    <w:rsid w:val="00D1569D"/>
    <w:rsid w:val="00D1572D"/>
    <w:rsid w:val="00D157E4"/>
    <w:rsid w:val="00D159FC"/>
    <w:rsid w:val="00D15ED2"/>
    <w:rsid w:val="00D16911"/>
    <w:rsid w:val="00D1699F"/>
    <w:rsid w:val="00D16CD3"/>
    <w:rsid w:val="00D16D89"/>
    <w:rsid w:val="00D16D9E"/>
    <w:rsid w:val="00D16DE1"/>
    <w:rsid w:val="00D1713C"/>
    <w:rsid w:val="00D17161"/>
    <w:rsid w:val="00D1717D"/>
    <w:rsid w:val="00D1728C"/>
    <w:rsid w:val="00D17426"/>
    <w:rsid w:val="00D17B1D"/>
    <w:rsid w:val="00D17DF6"/>
    <w:rsid w:val="00D20065"/>
    <w:rsid w:val="00D201D1"/>
    <w:rsid w:val="00D203D4"/>
    <w:rsid w:val="00D20664"/>
    <w:rsid w:val="00D20821"/>
    <w:rsid w:val="00D2099E"/>
    <w:rsid w:val="00D20B0B"/>
    <w:rsid w:val="00D20BEC"/>
    <w:rsid w:val="00D21020"/>
    <w:rsid w:val="00D2135D"/>
    <w:rsid w:val="00D213E3"/>
    <w:rsid w:val="00D217AB"/>
    <w:rsid w:val="00D21BB0"/>
    <w:rsid w:val="00D21D5C"/>
    <w:rsid w:val="00D21D92"/>
    <w:rsid w:val="00D21DA8"/>
    <w:rsid w:val="00D221C7"/>
    <w:rsid w:val="00D22600"/>
    <w:rsid w:val="00D22B07"/>
    <w:rsid w:val="00D22E58"/>
    <w:rsid w:val="00D23121"/>
    <w:rsid w:val="00D23170"/>
    <w:rsid w:val="00D234C0"/>
    <w:rsid w:val="00D23640"/>
    <w:rsid w:val="00D239D2"/>
    <w:rsid w:val="00D23B65"/>
    <w:rsid w:val="00D23BEB"/>
    <w:rsid w:val="00D23DB5"/>
    <w:rsid w:val="00D23E87"/>
    <w:rsid w:val="00D23F77"/>
    <w:rsid w:val="00D23FCD"/>
    <w:rsid w:val="00D242A6"/>
    <w:rsid w:val="00D24628"/>
    <w:rsid w:val="00D24781"/>
    <w:rsid w:val="00D24FA6"/>
    <w:rsid w:val="00D251B5"/>
    <w:rsid w:val="00D254E9"/>
    <w:rsid w:val="00D258E4"/>
    <w:rsid w:val="00D25A31"/>
    <w:rsid w:val="00D25B60"/>
    <w:rsid w:val="00D25D2B"/>
    <w:rsid w:val="00D25FA2"/>
    <w:rsid w:val="00D26435"/>
    <w:rsid w:val="00D2664C"/>
    <w:rsid w:val="00D2665F"/>
    <w:rsid w:val="00D26965"/>
    <w:rsid w:val="00D26ACB"/>
    <w:rsid w:val="00D26CE4"/>
    <w:rsid w:val="00D26F1C"/>
    <w:rsid w:val="00D2715F"/>
    <w:rsid w:val="00D27269"/>
    <w:rsid w:val="00D2737B"/>
    <w:rsid w:val="00D27BAA"/>
    <w:rsid w:val="00D27BC1"/>
    <w:rsid w:val="00D27CA3"/>
    <w:rsid w:val="00D27D7C"/>
    <w:rsid w:val="00D27D8E"/>
    <w:rsid w:val="00D27DFD"/>
    <w:rsid w:val="00D301EC"/>
    <w:rsid w:val="00D306D7"/>
    <w:rsid w:val="00D308B5"/>
    <w:rsid w:val="00D31045"/>
    <w:rsid w:val="00D3158E"/>
    <w:rsid w:val="00D31B1F"/>
    <w:rsid w:val="00D31C05"/>
    <w:rsid w:val="00D328D6"/>
    <w:rsid w:val="00D32A5E"/>
    <w:rsid w:val="00D32E16"/>
    <w:rsid w:val="00D32EB8"/>
    <w:rsid w:val="00D32F5C"/>
    <w:rsid w:val="00D330E6"/>
    <w:rsid w:val="00D3329E"/>
    <w:rsid w:val="00D33440"/>
    <w:rsid w:val="00D33CFE"/>
    <w:rsid w:val="00D33D5F"/>
    <w:rsid w:val="00D33E16"/>
    <w:rsid w:val="00D3466E"/>
    <w:rsid w:val="00D34674"/>
    <w:rsid w:val="00D34880"/>
    <w:rsid w:val="00D3496B"/>
    <w:rsid w:val="00D34A0E"/>
    <w:rsid w:val="00D34A37"/>
    <w:rsid w:val="00D34A90"/>
    <w:rsid w:val="00D34C62"/>
    <w:rsid w:val="00D34CA1"/>
    <w:rsid w:val="00D34E7E"/>
    <w:rsid w:val="00D34FD9"/>
    <w:rsid w:val="00D35BEB"/>
    <w:rsid w:val="00D35E92"/>
    <w:rsid w:val="00D35F96"/>
    <w:rsid w:val="00D361C5"/>
    <w:rsid w:val="00D36443"/>
    <w:rsid w:val="00D36526"/>
    <w:rsid w:val="00D3682D"/>
    <w:rsid w:val="00D36835"/>
    <w:rsid w:val="00D368A5"/>
    <w:rsid w:val="00D36C52"/>
    <w:rsid w:val="00D36D80"/>
    <w:rsid w:val="00D36F30"/>
    <w:rsid w:val="00D3730D"/>
    <w:rsid w:val="00D373A2"/>
    <w:rsid w:val="00D37432"/>
    <w:rsid w:val="00D37434"/>
    <w:rsid w:val="00D37474"/>
    <w:rsid w:val="00D37AE1"/>
    <w:rsid w:val="00D400F3"/>
    <w:rsid w:val="00D402CE"/>
    <w:rsid w:val="00D40A09"/>
    <w:rsid w:val="00D40B6C"/>
    <w:rsid w:val="00D40B87"/>
    <w:rsid w:val="00D4121E"/>
    <w:rsid w:val="00D414A0"/>
    <w:rsid w:val="00D4165B"/>
    <w:rsid w:val="00D4165E"/>
    <w:rsid w:val="00D41851"/>
    <w:rsid w:val="00D41A2B"/>
    <w:rsid w:val="00D4247D"/>
    <w:rsid w:val="00D4281D"/>
    <w:rsid w:val="00D42A63"/>
    <w:rsid w:val="00D42AED"/>
    <w:rsid w:val="00D42C8A"/>
    <w:rsid w:val="00D43109"/>
    <w:rsid w:val="00D43129"/>
    <w:rsid w:val="00D4354E"/>
    <w:rsid w:val="00D43A8C"/>
    <w:rsid w:val="00D43C39"/>
    <w:rsid w:val="00D43C5F"/>
    <w:rsid w:val="00D4401C"/>
    <w:rsid w:val="00D4433A"/>
    <w:rsid w:val="00D4434A"/>
    <w:rsid w:val="00D44434"/>
    <w:rsid w:val="00D446B5"/>
    <w:rsid w:val="00D44ADA"/>
    <w:rsid w:val="00D44EF1"/>
    <w:rsid w:val="00D44F5D"/>
    <w:rsid w:val="00D45253"/>
    <w:rsid w:val="00D4530C"/>
    <w:rsid w:val="00D45809"/>
    <w:rsid w:val="00D459A9"/>
    <w:rsid w:val="00D45BA4"/>
    <w:rsid w:val="00D460AE"/>
    <w:rsid w:val="00D46271"/>
    <w:rsid w:val="00D4641A"/>
    <w:rsid w:val="00D464FD"/>
    <w:rsid w:val="00D4650F"/>
    <w:rsid w:val="00D4697B"/>
    <w:rsid w:val="00D46A44"/>
    <w:rsid w:val="00D46B8B"/>
    <w:rsid w:val="00D46DF3"/>
    <w:rsid w:val="00D46EE5"/>
    <w:rsid w:val="00D47B00"/>
    <w:rsid w:val="00D47D13"/>
    <w:rsid w:val="00D47E4D"/>
    <w:rsid w:val="00D47EA6"/>
    <w:rsid w:val="00D47F79"/>
    <w:rsid w:val="00D5053D"/>
    <w:rsid w:val="00D5060D"/>
    <w:rsid w:val="00D50FC0"/>
    <w:rsid w:val="00D51681"/>
    <w:rsid w:val="00D5184E"/>
    <w:rsid w:val="00D51DFD"/>
    <w:rsid w:val="00D520FF"/>
    <w:rsid w:val="00D52114"/>
    <w:rsid w:val="00D521DD"/>
    <w:rsid w:val="00D52334"/>
    <w:rsid w:val="00D52606"/>
    <w:rsid w:val="00D5267A"/>
    <w:rsid w:val="00D52C18"/>
    <w:rsid w:val="00D52D54"/>
    <w:rsid w:val="00D52DD7"/>
    <w:rsid w:val="00D5322D"/>
    <w:rsid w:val="00D53703"/>
    <w:rsid w:val="00D53B6B"/>
    <w:rsid w:val="00D53CFA"/>
    <w:rsid w:val="00D53EE0"/>
    <w:rsid w:val="00D5404C"/>
    <w:rsid w:val="00D540D2"/>
    <w:rsid w:val="00D54342"/>
    <w:rsid w:val="00D543D7"/>
    <w:rsid w:val="00D544A5"/>
    <w:rsid w:val="00D54A59"/>
    <w:rsid w:val="00D54A6F"/>
    <w:rsid w:val="00D54B36"/>
    <w:rsid w:val="00D54F40"/>
    <w:rsid w:val="00D55081"/>
    <w:rsid w:val="00D558DC"/>
    <w:rsid w:val="00D559BC"/>
    <w:rsid w:val="00D55B4A"/>
    <w:rsid w:val="00D55BCE"/>
    <w:rsid w:val="00D55C8B"/>
    <w:rsid w:val="00D55EB1"/>
    <w:rsid w:val="00D55F1B"/>
    <w:rsid w:val="00D5616F"/>
    <w:rsid w:val="00D561B7"/>
    <w:rsid w:val="00D56464"/>
    <w:rsid w:val="00D5669A"/>
    <w:rsid w:val="00D5698D"/>
    <w:rsid w:val="00D56A9C"/>
    <w:rsid w:val="00D56C4B"/>
    <w:rsid w:val="00D57055"/>
    <w:rsid w:val="00D5719A"/>
    <w:rsid w:val="00D573EB"/>
    <w:rsid w:val="00D57610"/>
    <w:rsid w:val="00D578FE"/>
    <w:rsid w:val="00D57A2A"/>
    <w:rsid w:val="00D57CCE"/>
    <w:rsid w:val="00D57F6A"/>
    <w:rsid w:val="00D60B56"/>
    <w:rsid w:val="00D60D20"/>
    <w:rsid w:val="00D60F16"/>
    <w:rsid w:val="00D61317"/>
    <w:rsid w:val="00D61986"/>
    <w:rsid w:val="00D61C73"/>
    <w:rsid w:val="00D61C93"/>
    <w:rsid w:val="00D61F26"/>
    <w:rsid w:val="00D61FA1"/>
    <w:rsid w:val="00D620B9"/>
    <w:rsid w:val="00D62107"/>
    <w:rsid w:val="00D62169"/>
    <w:rsid w:val="00D6270E"/>
    <w:rsid w:val="00D62861"/>
    <w:rsid w:val="00D62896"/>
    <w:rsid w:val="00D62F08"/>
    <w:rsid w:val="00D63012"/>
    <w:rsid w:val="00D63154"/>
    <w:rsid w:val="00D6347B"/>
    <w:rsid w:val="00D63920"/>
    <w:rsid w:val="00D63AD1"/>
    <w:rsid w:val="00D63D8F"/>
    <w:rsid w:val="00D63DEB"/>
    <w:rsid w:val="00D6460A"/>
    <w:rsid w:val="00D649CE"/>
    <w:rsid w:val="00D64AD4"/>
    <w:rsid w:val="00D64E0A"/>
    <w:rsid w:val="00D64F0B"/>
    <w:rsid w:val="00D64FE3"/>
    <w:rsid w:val="00D65200"/>
    <w:rsid w:val="00D65555"/>
    <w:rsid w:val="00D656EA"/>
    <w:rsid w:val="00D65794"/>
    <w:rsid w:val="00D65875"/>
    <w:rsid w:val="00D6647B"/>
    <w:rsid w:val="00D664BC"/>
    <w:rsid w:val="00D66579"/>
    <w:rsid w:val="00D66740"/>
    <w:rsid w:val="00D668D7"/>
    <w:rsid w:val="00D668DB"/>
    <w:rsid w:val="00D66A6E"/>
    <w:rsid w:val="00D66CE3"/>
    <w:rsid w:val="00D66D55"/>
    <w:rsid w:val="00D66DB0"/>
    <w:rsid w:val="00D66DC4"/>
    <w:rsid w:val="00D66DEB"/>
    <w:rsid w:val="00D6711E"/>
    <w:rsid w:val="00D67264"/>
    <w:rsid w:val="00D673CD"/>
    <w:rsid w:val="00D67424"/>
    <w:rsid w:val="00D676B3"/>
    <w:rsid w:val="00D67BEA"/>
    <w:rsid w:val="00D67BEB"/>
    <w:rsid w:val="00D67C10"/>
    <w:rsid w:val="00D67D55"/>
    <w:rsid w:val="00D67DFD"/>
    <w:rsid w:val="00D67F70"/>
    <w:rsid w:val="00D704B7"/>
    <w:rsid w:val="00D70691"/>
    <w:rsid w:val="00D70BBC"/>
    <w:rsid w:val="00D70CE3"/>
    <w:rsid w:val="00D70D07"/>
    <w:rsid w:val="00D710BE"/>
    <w:rsid w:val="00D710F2"/>
    <w:rsid w:val="00D7112C"/>
    <w:rsid w:val="00D711FB"/>
    <w:rsid w:val="00D7121E"/>
    <w:rsid w:val="00D712EC"/>
    <w:rsid w:val="00D7188E"/>
    <w:rsid w:val="00D71A17"/>
    <w:rsid w:val="00D71C2E"/>
    <w:rsid w:val="00D71DAE"/>
    <w:rsid w:val="00D71FC3"/>
    <w:rsid w:val="00D72358"/>
    <w:rsid w:val="00D726EA"/>
    <w:rsid w:val="00D72ACB"/>
    <w:rsid w:val="00D72D29"/>
    <w:rsid w:val="00D72E3A"/>
    <w:rsid w:val="00D731D2"/>
    <w:rsid w:val="00D73303"/>
    <w:rsid w:val="00D73366"/>
    <w:rsid w:val="00D739E5"/>
    <w:rsid w:val="00D73A6B"/>
    <w:rsid w:val="00D73DAF"/>
    <w:rsid w:val="00D73E78"/>
    <w:rsid w:val="00D73E87"/>
    <w:rsid w:val="00D73F94"/>
    <w:rsid w:val="00D7448A"/>
    <w:rsid w:val="00D7490D"/>
    <w:rsid w:val="00D74F44"/>
    <w:rsid w:val="00D75300"/>
    <w:rsid w:val="00D7543B"/>
    <w:rsid w:val="00D75A9F"/>
    <w:rsid w:val="00D75ED3"/>
    <w:rsid w:val="00D76032"/>
    <w:rsid w:val="00D7622F"/>
    <w:rsid w:val="00D76245"/>
    <w:rsid w:val="00D767A9"/>
    <w:rsid w:val="00D770A1"/>
    <w:rsid w:val="00D7733B"/>
    <w:rsid w:val="00D7741C"/>
    <w:rsid w:val="00D775D6"/>
    <w:rsid w:val="00D77C35"/>
    <w:rsid w:val="00D77D89"/>
    <w:rsid w:val="00D80172"/>
    <w:rsid w:val="00D80221"/>
    <w:rsid w:val="00D80375"/>
    <w:rsid w:val="00D805F2"/>
    <w:rsid w:val="00D8073B"/>
    <w:rsid w:val="00D809F1"/>
    <w:rsid w:val="00D80AB9"/>
    <w:rsid w:val="00D80DB6"/>
    <w:rsid w:val="00D80F2B"/>
    <w:rsid w:val="00D81038"/>
    <w:rsid w:val="00D813EC"/>
    <w:rsid w:val="00D81935"/>
    <w:rsid w:val="00D82097"/>
    <w:rsid w:val="00D8214D"/>
    <w:rsid w:val="00D821C5"/>
    <w:rsid w:val="00D822D6"/>
    <w:rsid w:val="00D826BD"/>
    <w:rsid w:val="00D82858"/>
    <w:rsid w:val="00D82C7F"/>
    <w:rsid w:val="00D82CB3"/>
    <w:rsid w:val="00D82DC6"/>
    <w:rsid w:val="00D83118"/>
    <w:rsid w:val="00D832AD"/>
    <w:rsid w:val="00D8335A"/>
    <w:rsid w:val="00D83499"/>
    <w:rsid w:val="00D83911"/>
    <w:rsid w:val="00D83AD3"/>
    <w:rsid w:val="00D83AEF"/>
    <w:rsid w:val="00D83AFB"/>
    <w:rsid w:val="00D83B8F"/>
    <w:rsid w:val="00D83D18"/>
    <w:rsid w:val="00D83E7F"/>
    <w:rsid w:val="00D83FF5"/>
    <w:rsid w:val="00D8420E"/>
    <w:rsid w:val="00D84264"/>
    <w:rsid w:val="00D846A3"/>
    <w:rsid w:val="00D84778"/>
    <w:rsid w:val="00D84E53"/>
    <w:rsid w:val="00D84F3C"/>
    <w:rsid w:val="00D853A6"/>
    <w:rsid w:val="00D853D3"/>
    <w:rsid w:val="00D85766"/>
    <w:rsid w:val="00D8576F"/>
    <w:rsid w:val="00D85B20"/>
    <w:rsid w:val="00D85B87"/>
    <w:rsid w:val="00D85BB7"/>
    <w:rsid w:val="00D85FD6"/>
    <w:rsid w:val="00D8640B"/>
    <w:rsid w:val="00D8652F"/>
    <w:rsid w:val="00D86639"/>
    <w:rsid w:val="00D866A2"/>
    <w:rsid w:val="00D8674B"/>
    <w:rsid w:val="00D86A84"/>
    <w:rsid w:val="00D86BAB"/>
    <w:rsid w:val="00D86D48"/>
    <w:rsid w:val="00D86FBE"/>
    <w:rsid w:val="00D87500"/>
    <w:rsid w:val="00D87733"/>
    <w:rsid w:val="00D87B90"/>
    <w:rsid w:val="00D87E08"/>
    <w:rsid w:val="00D87F73"/>
    <w:rsid w:val="00D90055"/>
    <w:rsid w:val="00D90126"/>
    <w:rsid w:val="00D902A5"/>
    <w:rsid w:val="00D904DB"/>
    <w:rsid w:val="00D9089D"/>
    <w:rsid w:val="00D90A07"/>
    <w:rsid w:val="00D90A2C"/>
    <w:rsid w:val="00D90C0B"/>
    <w:rsid w:val="00D90CDB"/>
    <w:rsid w:val="00D90E1C"/>
    <w:rsid w:val="00D90E2F"/>
    <w:rsid w:val="00D90E48"/>
    <w:rsid w:val="00D91181"/>
    <w:rsid w:val="00D91504"/>
    <w:rsid w:val="00D9152C"/>
    <w:rsid w:val="00D916FB"/>
    <w:rsid w:val="00D91A63"/>
    <w:rsid w:val="00D91CC5"/>
    <w:rsid w:val="00D9206B"/>
    <w:rsid w:val="00D9234C"/>
    <w:rsid w:val="00D926FA"/>
    <w:rsid w:val="00D92772"/>
    <w:rsid w:val="00D927BC"/>
    <w:rsid w:val="00D9283B"/>
    <w:rsid w:val="00D92989"/>
    <w:rsid w:val="00D92BD2"/>
    <w:rsid w:val="00D92F6D"/>
    <w:rsid w:val="00D933B4"/>
    <w:rsid w:val="00D934F9"/>
    <w:rsid w:val="00D936AE"/>
    <w:rsid w:val="00D93717"/>
    <w:rsid w:val="00D9393F"/>
    <w:rsid w:val="00D93953"/>
    <w:rsid w:val="00D93E1B"/>
    <w:rsid w:val="00D93F67"/>
    <w:rsid w:val="00D9443E"/>
    <w:rsid w:val="00D9459C"/>
    <w:rsid w:val="00D94725"/>
    <w:rsid w:val="00D947E6"/>
    <w:rsid w:val="00D9499B"/>
    <w:rsid w:val="00D94AA1"/>
    <w:rsid w:val="00D94D2E"/>
    <w:rsid w:val="00D94EBD"/>
    <w:rsid w:val="00D95199"/>
    <w:rsid w:val="00D95295"/>
    <w:rsid w:val="00D9548E"/>
    <w:rsid w:val="00D95563"/>
    <w:rsid w:val="00D95850"/>
    <w:rsid w:val="00D958AA"/>
    <w:rsid w:val="00D95A1F"/>
    <w:rsid w:val="00D95C1C"/>
    <w:rsid w:val="00D95DEB"/>
    <w:rsid w:val="00D96341"/>
    <w:rsid w:val="00D96370"/>
    <w:rsid w:val="00D963DB"/>
    <w:rsid w:val="00D96483"/>
    <w:rsid w:val="00D9656B"/>
    <w:rsid w:val="00D96842"/>
    <w:rsid w:val="00D9685B"/>
    <w:rsid w:val="00D96C64"/>
    <w:rsid w:val="00D96D05"/>
    <w:rsid w:val="00D96E51"/>
    <w:rsid w:val="00D97000"/>
    <w:rsid w:val="00D97052"/>
    <w:rsid w:val="00D97290"/>
    <w:rsid w:val="00D97713"/>
    <w:rsid w:val="00D9777D"/>
    <w:rsid w:val="00D9783C"/>
    <w:rsid w:val="00D979BE"/>
    <w:rsid w:val="00D97C82"/>
    <w:rsid w:val="00D97C92"/>
    <w:rsid w:val="00DA00DA"/>
    <w:rsid w:val="00DA0132"/>
    <w:rsid w:val="00DA035F"/>
    <w:rsid w:val="00DA0372"/>
    <w:rsid w:val="00DA0494"/>
    <w:rsid w:val="00DA053A"/>
    <w:rsid w:val="00DA089E"/>
    <w:rsid w:val="00DA0910"/>
    <w:rsid w:val="00DA0A75"/>
    <w:rsid w:val="00DA0F36"/>
    <w:rsid w:val="00DA0F58"/>
    <w:rsid w:val="00DA115D"/>
    <w:rsid w:val="00DA1672"/>
    <w:rsid w:val="00DA1774"/>
    <w:rsid w:val="00DA1904"/>
    <w:rsid w:val="00DA1B76"/>
    <w:rsid w:val="00DA1E5F"/>
    <w:rsid w:val="00DA22BB"/>
    <w:rsid w:val="00DA2492"/>
    <w:rsid w:val="00DA275B"/>
    <w:rsid w:val="00DA280B"/>
    <w:rsid w:val="00DA29EC"/>
    <w:rsid w:val="00DA2D65"/>
    <w:rsid w:val="00DA2FC2"/>
    <w:rsid w:val="00DA302C"/>
    <w:rsid w:val="00DA30F0"/>
    <w:rsid w:val="00DA30FD"/>
    <w:rsid w:val="00DA3120"/>
    <w:rsid w:val="00DA331A"/>
    <w:rsid w:val="00DA34A0"/>
    <w:rsid w:val="00DA3515"/>
    <w:rsid w:val="00DA3655"/>
    <w:rsid w:val="00DA36E0"/>
    <w:rsid w:val="00DA37C5"/>
    <w:rsid w:val="00DA3AEA"/>
    <w:rsid w:val="00DA3B41"/>
    <w:rsid w:val="00DA3CB6"/>
    <w:rsid w:val="00DA3CF6"/>
    <w:rsid w:val="00DA41D6"/>
    <w:rsid w:val="00DA4418"/>
    <w:rsid w:val="00DA456A"/>
    <w:rsid w:val="00DA4823"/>
    <w:rsid w:val="00DA4A7F"/>
    <w:rsid w:val="00DA4D49"/>
    <w:rsid w:val="00DA4E57"/>
    <w:rsid w:val="00DA4F0A"/>
    <w:rsid w:val="00DA54B1"/>
    <w:rsid w:val="00DA5A8B"/>
    <w:rsid w:val="00DA5EA2"/>
    <w:rsid w:val="00DA5EFC"/>
    <w:rsid w:val="00DA5FC5"/>
    <w:rsid w:val="00DA620B"/>
    <w:rsid w:val="00DA6954"/>
    <w:rsid w:val="00DA6F27"/>
    <w:rsid w:val="00DA7034"/>
    <w:rsid w:val="00DA771D"/>
    <w:rsid w:val="00DA7A64"/>
    <w:rsid w:val="00DA7ABB"/>
    <w:rsid w:val="00DA7F41"/>
    <w:rsid w:val="00DB057F"/>
    <w:rsid w:val="00DB0588"/>
    <w:rsid w:val="00DB06B8"/>
    <w:rsid w:val="00DB0AD1"/>
    <w:rsid w:val="00DB0C4A"/>
    <w:rsid w:val="00DB0DF4"/>
    <w:rsid w:val="00DB0EBA"/>
    <w:rsid w:val="00DB0ECA"/>
    <w:rsid w:val="00DB1036"/>
    <w:rsid w:val="00DB1045"/>
    <w:rsid w:val="00DB1767"/>
    <w:rsid w:val="00DB1AA4"/>
    <w:rsid w:val="00DB1C88"/>
    <w:rsid w:val="00DB1CE9"/>
    <w:rsid w:val="00DB2074"/>
    <w:rsid w:val="00DB2141"/>
    <w:rsid w:val="00DB23EF"/>
    <w:rsid w:val="00DB268F"/>
    <w:rsid w:val="00DB297C"/>
    <w:rsid w:val="00DB29C7"/>
    <w:rsid w:val="00DB2CB6"/>
    <w:rsid w:val="00DB2CD1"/>
    <w:rsid w:val="00DB2DFA"/>
    <w:rsid w:val="00DB2E1E"/>
    <w:rsid w:val="00DB2EBD"/>
    <w:rsid w:val="00DB3375"/>
    <w:rsid w:val="00DB34D9"/>
    <w:rsid w:val="00DB3747"/>
    <w:rsid w:val="00DB3BC7"/>
    <w:rsid w:val="00DB3CEE"/>
    <w:rsid w:val="00DB3E80"/>
    <w:rsid w:val="00DB4825"/>
    <w:rsid w:val="00DB4928"/>
    <w:rsid w:val="00DB49DA"/>
    <w:rsid w:val="00DB4AB8"/>
    <w:rsid w:val="00DB4B80"/>
    <w:rsid w:val="00DB4D9A"/>
    <w:rsid w:val="00DB4E18"/>
    <w:rsid w:val="00DB507D"/>
    <w:rsid w:val="00DB52A5"/>
    <w:rsid w:val="00DB5468"/>
    <w:rsid w:val="00DB5CC8"/>
    <w:rsid w:val="00DB62EF"/>
    <w:rsid w:val="00DB638C"/>
    <w:rsid w:val="00DB63CE"/>
    <w:rsid w:val="00DB69F1"/>
    <w:rsid w:val="00DB6A20"/>
    <w:rsid w:val="00DB6D11"/>
    <w:rsid w:val="00DB6D7F"/>
    <w:rsid w:val="00DB6FB1"/>
    <w:rsid w:val="00DB705B"/>
    <w:rsid w:val="00DB7342"/>
    <w:rsid w:val="00DB7403"/>
    <w:rsid w:val="00DB76CB"/>
    <w:rsid w:val="00DB7B1F"/>
    <w:rsid w:val="00DB7BE2"/>
    <w:rsid w:val="00DB7E32"/>
    <w:rsid w:val="00DB7E8A"/>
    <w:rsid w:val="00DC0147"/>
    <w:rsid w:val="00DC0281"/>
    <w:rsid w:val="00DC02DE"/>
    <w:rsid w:val="00DC04EC"/>
    <w:rsid w:val="00DC080D"/>
    <w:rsid w:val="00DC085A"/>
    <w:rsid w:val="00DC0921"/>
    <w:rsid w:val="00DC0BD0"/>
    <w:rsid w:val="00DC0DB4"/>
    <w:rsid w:val="00DC0E7C"/>
    <w:rsid w:val="00DC1068"/>
    <w:rsid w:val="00DC12A5"/>
    <w:rsid w:val="00DC1422"/>
    <w:rsid w:val="00DC17E9"/>
    <w:rsid w:val="00DC1DE8"/>
    <w:rsid w:val="00DC24E9"/>
    <w:rsid w:val="00DC29BE"/>
    <w:rsid w:val="00DC2E21"/>
    <w:rsid w:val="00DC2F7F"/>
    <w:rsid w:val="00DC3007"/>
    <w:rsid w:val="00DC308D"/>
    <w:rsid w:val="00DC31D4"/>
    <w:rsid w:val="00DC328F"/>
    <w:rsid w:val="00DC376B"/>
    <w:rsid w:val="00DC3938"/>
    <w:rsid w:val="00DC3B4A"/>
    <w:rsid w:val="00DC3C31"/>
    <w:rsid w:val="00DC3D97"/>
    <w:rsid w:val="00DC4042"/>
    <w:rsid w:val="00DC4055"/>
    <w:rsid w:val="00DC4838"/>
    <w:rsid w:val="00DC4A3B"/>
    <w:rsid w:val="00DC4D83"/>
    <w:rsid w:val="00DC4FFB"/>
    <w:rsid w:val="00DC54D5"/>
    <w:rsid w:val="00DC58D4"/>
    <w:rsid w:val="00DC59DA"/>
    <w:rsid w:val="00DC5A64"/>
    <w:rsid w:val="00DC5B5A"/>
    <w:rsid w:val="00DC5B7F"/>
    <w:rsid w:val="00DC6093"/>
    <w:rsid w:val="00DC61B4"/>
    <w:rsid w:val="00DC622A"/>
    <w:rsid w:val="00DC65FF"/>
    <w:rsid w:val="00DC67FE"/>
    <w:rsid w:val="00DC6E81"/>
    <w:rsid w:val="00DC6F07"/>
    <w:rsid w:val="00DC7195"/>
    <w:rsid w:val="00DC7428"/>
    <w:rsid w:val="00DC7654"/>
    <w:rsid w:val="00DC7830"/>
    <w:rsid w:val="00DC79FF"/>
    <w:rsid w:val="00DC7A10"/>
    <w:rsid w:val="00DC7D5B"/>
    <w:rsid w:val="00DC7FDD"/>
    <w:rsid w:val="00DD00D8"/>
    <w:rsid w:val="00DD03D6"/>
    <w:rsid w:val="00DD0457"/>
    <w:rsid w:val="00DD0480"/>
    <w:rsid w:val="00DD0502"/>
    <w:rsid w:val="00DD06D0"/>
    <w:rsid w:val="00DD07BE"/>
    <w:rsid w:val="00DD0A47"/>
    <w:rsid w:val="00DD0BE7"/>
    <w:rsid w:val="00DD0D78"/>
    <w:rsid w:val="00DD1BD6"/>
    <w:rsid w:val="00DD205C"/>
    <w:rsid w:val="00DD21BF"/>
    <w:rsid w:val="00DD21CE"/>
    <w:rsid w:val="00DD2239"/>
    <w:rsid w:val="00DD22B2"/>
    <w:rsid w:val="00DD22D5"/>
    <w:rsid w:val="00DD271B"/>
    <w:rsid w:val="00DD288F"/>
    <w:rsid w:val="00DD2B7A"/>
    <w:rsid w:val="00DD30A4"/>
    <w:rsid w:val="00DD3135"/>
    <w:rsid w:val="00DD3465"/>
    <w:rsid w:val="00DD3522"/>
    <w:rsid w:val="00DD369D"/>
    <w:rsid w:val="00DD3BCE"/>
    <w:rsid w:val="00DD3E95"/>
    <w:rsid w:val="00DD4153"/>
    <w:rsid w:val="00DD4561"/>
    <w:rsid w:val="00DD4877"/>
    <w:rsid w:val="00DD4BA3"/>
    <w:rsid w:val="00DD4BE2"/>
    <w:rsid w:val="00DD4F63"/>
    <w:rsid w:val="00DD506F"/>
    <w:rsid w:val="00DD5189"/>
    <w:rsid w:val="00DD55BC"/>
    <w:rsid w:val="00DD5706"/>
    <w:rsid w:val="00DD5B0A"/>
    <w:rsid w:val="00DD5C19"/>
    <w:rsid w:val="00DD6285"/>
    <w:rsid w:val="00DD632D"/>
    <w:rsid w:val="00DD6C49"/>
    <w:rsid w:val="00DD7444"/>
    <w:rsid w:val="00DD7A08"/>
    <w:rsid w:val="00DD7A45"/>
    <w:rsid w:val="00DD7B88"/>
    <w:rsid w:val="00DD7DC8"/>
    <w:rsid w:val="00DD7DD8"/>
    <w:rsid w:val="00DD7E38"/>
    <w:rsid w:val="00DD7FAD"/>
    <w:rsid w:val="00DE0325"/>
    <w:rsid w:val="00DE0508"/>
    <w:rsid w:val="00DE0920"/>
    <w:rsid w:val="00DE0C36"/>
    <w:rsid w:val="00DE0C9F"/>
    <w:rsid w:val="00DE0CAC"/>
    <w:rsid w:val="00DE1549"/>
    <w:rsid w:val="00DE1B22"/>
    <w:rsid w:val="00DE1B3A"/>
    <w:rsid w:val="00DE1C63"/>
    <w:rsid w:val="00DE1F23"/>
    <w:rsid w:val="00DE1FDE"/>
    <w:rsid w:val="00DE25A1"/>
    <w:rsid w:val="00DE2D51"/>
    <w:rsid w:val="00DE30BD"/>
    <w:rsid w:val="00DE3105"/>
    <w:rsid w:val="00DE337C"/>
    <w:rsid w:val="00DE3599"/>
    <w:rsid w:val="00DE3609"/>
    <w:rsid w:val="00DE39CC"/>
    <w:rsid w:val="00DE3BA3"/>
    <w:rsid w:val="00DE3DAC"/>
    <w:rsid w:val="00DE4123"/>
    <w:rsid w:val="00DE4718"/>
    <w:rsid w:val="00DE4773"/>
    <w:rsid w:val="00DE48C6"/>
    <w:rsid w:val="00DE524F"/>
    <w:rsid w:val="00DE552C"/>
    <w:rsid w:val="00DE56CC"/>
    <w:rsid w:val="00DE5837"/>
    <w:rsid w:val="00DE5A8F"/>
    <w:rsid w:val="00DE5C5F"/>
    <w:rsid w:val="00DE5EB5"/>
    <w:rsid w:val="00DE615E"/>
    <w:rsid w:val="00DE65C5"/>
    <w:rsid w:val="00DE66C7"/>
    <w:rsid w:val="00DE6943"/>
    <w:rsid w:val="00DE69F8"/>
    <w:rsid w:val="00DE6AB3"/>
    <w:rsid w:val="00DE6F2E"/>
    <w:rsid w:val="00DE75EC"/>
    <w:rsid w:val="00DE7627"/>
    <w:rsid w:val="00DE797C"/>
    <w:rsid w:val="00DE7CCE"/>
    <w:rsid w:val="00DF06FC"/>
    <w:rsid w:val="00DF0C9B"/>
    <w:rsid w:val="00DF0DFC"/>
    <w:rsid w:val="00DF0E09"/>
    <w:rsid w:val="00DF0F48"/>
    <w:rsid w:val="00DF1286"/>
    <w:rsid w:val="00DF14FF"/>
    <w:rsid w:val="00DF16D7"/>
    <w:rsid w:val="00DF185E"/>
    <w:rsid w:val="00DF1918"/>
    <w:rsid w:val="00DF1A4B"/>
    <w:rsid w:val="00DF1B18"/>
    <w:rsid w:val="00DF1EFE"/>
    <w:rsid w:val="00DF2141"/>
    <w:rsid w:val="00DF26F2"/>
    <w:rsid w:val="00DF2C3D"/>
    <w:rsid w:val="00DF2DFE"/>
    <w:rsid w:val="00DF2EE5"/>
    <w:rsid w:val="00DF3014"/>
    <w:rsid w:val="00DF3030"/>
    <w:rsid w:val="00DF3593"/>
    <w:rsid w:val="00DF360B"/>
    <w:rsid w:val="00DF3A4B"/>
    <w:rsid w:val="00DF3B9B"/>
    <w:rsid w:val="00DF3D9F"/>
    <w:rsid w:val="00DF3F89"/>
    <w:rsid w:val="00DF426B"/>
    <w:rsid w:val="00DF45AC"/>
    <w:rsid w:val="00DF46C1"/>
    <w:rsid w:val="00DF48A5"/>
    <w:rsid w:val="00DF48B8"/>
    <w:rsid w:val="00DF4A3F"/>
    <w:rsid w:val="00DF4BC5"/>
    <w:rsid w:val="00DF4F42"/>
    <w:rsid w:val="00DF5311"/>
    <w:rsid w:val="00DF5397"/>
    <w:rsid w:val="00DF547C"/>
    <w:rsid w:val="00DF572B"/>
    <w:rsid w:val="00DF644A"/>
    <w:rsid w:val="00DF652F"/>
    <w:rsid w:val="00DF6AB6"/>
    <w:rsid w:val="00DF6B0A"/>
    <w:rsid w:val="00DF6C8B"/>
    <w:rsid w:val="00DF6E86"/>
    <w:rsid w:val="00DF7070"/>
    <w:rsid w:val="00DF7453"/>
    <w:rsid w:val="00DF7501"/>
    <w:rsid w:val="00DF7546"/>
    <w:rsid w:val="00DF788D"/>
    <w:rsid w:val="00DF7B44"/>
    <w:rsid w:val="00DF7E04"/>
    <w:rsid w:val="00E002F6"/>
    <w:rsid w:val="00E00964"/>
    <w:rsid w:val="00E00BBA"/>
    <w:rsid w:val="00E00C93"/>
    <w:rsid w:val="00E01ADD"/>
    <w:rsid w:val="00E021C3"/>
    <w:rsid w:val="00E02263"/>
    <w:rsid w:val="00E0243D"/>
    <w:rsid w:val="00E02533"/>
    <w:rsid w:val="00E02F73"/>
    <w:rsid w:val="00E03409"/>
    <w:rsid w:val="00E03983"/>
    <w:rsid w:val="00E03B04"/>
    <w:rsid w:val="00E03C76"/>
    <w:rsid w:val="00E03E9B"/>
    <w:rsid w:val="00E04407"/>
    <w:rsid w:val="00E049F7"/>
    <w:rsid w:val="00E04E7F"/>
    <w:rsid w:val="00E04F0A"/>
    <w:rsid w:val="00E05400"/>
    <w:rsid w:val="00E05889"/>
    <w:rsid w:val="00E0590C"/>
    <w:rsid w:val="00E05BFF"/>
    <w:rsid w:val="00E05C87"/>
    <w:rsid w:val="00E05E92"/>
    <w:rsid w:val="00E05FBE"/>
    <w:rsid w:val="00E06222"/>
    <w:rsid w:val="00E06B3E"/>
    <w:rsid w:val="00E06EBD"/>
    <w:rsid w:val="00E06F57"/>
    <w:rsid w:val="00E06FD6"/>
    <w:rsid w:val="00E07567"/>
    <w:rsid w:val="00E0763A"/>
    <w:rsid w:val="00E0789A"/>
    <w:rsid w:val="00E07A4D"/>
    <w:rsid w:val="00E07AAD"/>
    <w:rsid w:val="00E07B22"/>
    <w:rsid w:val="00E07BEA"/>
    <w:rsid w:val="00E1025D"/>
    <w:rsid w:val="00E104CD"/>
    <w:rsid w:val="00E10E11"/>
    <w:rsid w:val="00E11425"/>
    <w:rsid w:val="00E11672"/>
    <w:rsid w:val="00E11860"/>
    <w:rsid w:val="00E11872"/>
    <w:rsid w:val="00E11EC4"/>
    <w:rsid w:val="00E12A39"/>
    <w:rsid w:val="00E12B22"/>
    <w:rsid w:val="00E12FD2"/>
    <w:rsid w:val="00E132BB"/>
    <w:rsid w:val="00E136BA"/>
    <w:rsid w:val="00E13CAC"/>
    <w:rsid w:val="00E13D8A"/>
    <w:rsid w:val="00E13D9E"/>
    <w:rsid w:val="00E14400"/>
    <w:rsid w:val="00E144C9"/>
    <w:rsid w:val="00E145AD"/>
    <w:rsid w:val="00E14ABE"/>
    <w:rsid w:val="00E14D17"/>
    <w:rsid w:val="00E14E36"/>
    <w:rsid w:val="00E14EA7"/>
    <w:rsid w:val="00E14F1E"/>
    <w:rsid w:val="00E14F57"/>
    <w:rsid w:val="00E1523C"/>
    <w:rsid w:val="00E153B4"/>
    <w:rsid w:val="00E155B3"/>
    <w:rsid w:val="00E15779"/>
    <w:rsid w:val="00E157C8"/>
    <w:rsid w:val="00E15A2F"/>
    <w:rsid w:val="00E15BC4"/>
    <w:rsid w:val="00E15E01"/>
    <w:rsid w:val="00E161A9"/>
    <w:rsid w:val="00E164AD"/>
    <w:rsid w:val="00E16503"/>
    <w:rsid w:val="00E168EA"/>
    <w:rsid w:val="00E169D0"/>
    <w:rsid w:val="00E16A63"/>
    <w:rsid w:val="00E16ABF"/>
    <w:rsid w:val="00E16E71"/>
    <w:rsid w:val="00E17452"/>
    <w:rsid w:val="00E175CA"/>
    <w:rsid w:val="00E17661"/>
    <w:rsid w:val="00E17D48"/>
    <w:rsid w:val="00E17F67"/>
    <w:rsid w:val="00E20206"/>
    <w:rsid w:val="00E204BE"/>
    <w:rsid w:val="00E20A79"/>
    <w:rsid w:val="00E20C41"/>
    <w:rsid w:val="00E20D11"/>
    <w:rsid w:val="00E20D35"/>
    <w:rsid w:val="00E219C7"/>
    <w:rsid w:val="00E21DDF"/>
    <w:rsid w:val="00E21E2C"/>
    <w:rsid w:val="00E21FA5"/>
    <w:rsid w:val="00E2236F"/>
    <w:rsid w:val="00E22630"/>
    <w:rsid w:val="00E227F4"/>
    <w:rsid w:val="00E22A39"/>
    <w:rsid w:val="00E22BA4"/>
    <w:rsid w:val="00E22CBC"/>
    <w:rsid w:val="00E2305D"/>
    <w:rsid w:val="00E232C2"/>
    <w:rsid w:val="00E23328"/>
    <w:rsid w:val="00E238AE"/>
    <w:rsid w:val="00E23B71"/>
    <w:rsid w:val="00E2404B"/>
    <w:rsid w:val="00E24062"/>
    <w:rsid w:val="00E241CF"/>
    <w:rsid w:val="00E2430C"/>
    <w:rsid w:val="00E24429"/>
    <w:rsid w:val="00E245CC"/>
    <w:rsid w:val="00E246AD"/>
    <w:rsid w:val="00E246EF"/>
    <w:rsid w:val="00E24771"/>
    <w:rsid w:val="00E24829"/>
    <w:rsid w:val="00E24AB0"/>
    <w:rsid w:val="00E24D6E"/>
    <w:rsid w:val="00E2526C"/>
    <w:rsid w:val="00E253BB"/>
    <w:rsid w:val="00E25995"/>
    <w:rsid w:val="00E26541"/>
    <w:rsid w:val="00E26770"/>
    <w:rsid w:val="00E267CB"/>
    <w:rsid w:val="00E268B6"/>
    <w:rsid w:val="00E26988"/>
    <w:rsid w:val="00E27346"/>
    <w:rsid w:val="00E274B5"/>
    <w:rsid w:val="00E27655"/>
    <w:rsid w:val="00E27B33"/>
    <w:rsid w:val="00E27C81"/>
    <w:rsid w:val="00E27CF8"/>
    <w:rsid w:val="00E27D29"/>
    <w:rsid w:val="00E27DAB"/>
    <w:rsid w:val="00E27F78"/>
    <w:rsid w:val="00E302E5"/>
    <w:rsid w:val="00E30370"/>
    <w:rsid w:val="00E30383"/>
    <w:rsid w:val="00E303B7"/>
    <w:rsid w:val="00E3055B"/>
    <w:rsid w:val="00E305DB"/>
    <w:rsid w:val="00E30751"/>
    <w:rsid w:val="00E3097A"/>
    <w:rsid w:val="00E30A10"/>
    <w:rsid w:val="00E30A33"/>
    <w:rsid w:val="00E30D08"/>
    <w:rsid w:val="00E30DBD"/>
    <w:rsid w:val="00E3102E"/>
    <w:rsid w:val="00E312C5"/>
    <w:rsid w:val="00E31540"/>
    <w:rsid w:val="00E3157E"/>
    <w:rsid w:val="00E3157F"/>
    <w:rsid w:val="00E317BA"/>
    <w:rsid w:val="00E318E0"/>
    <w:rsid w:val="00E31AB0"/>
    <w:rsid w:val="00E31BC1"/>
    <w:rsid w:val="00E31E89"/>
    <w:rsid w:val="00E3206B"/>
    <w:rsid w:val="00E32078"/>
    <w:rsid w:val="00E3215A"/>
    <w:rsid w:val="00E32391"/>
    <w:rsid w:val="00E32463"/>
    <w:rsid w:val="00E32480"/>
    <w:rsid w:val="00E32872"/>
    <w:rsid w:val="00E32A1A"/>
    <w:rsid w:val="00E32DD8"/>
    <w:rsid w:val="00E32E9A"/>
    <w:rsid w:val="00E331B9"/>
    <w:rsid w:val="00E3333B"/>
    <w:rsid w:val="00E3335A"/>
    <w:rsid w:val="00E3355F"/>
    <w:rsid w:val="00E33958"/>
    <w:rsid w:val="00E33996"/>
    <w:rsid w:val="00E33DE3"/>
    <w:rsid w:val="00E344BC"/>
    <w:rsid w:val="00E34795"/>
    <w:rsid w:val="00E347B4"/>
    <w:rsid w:val="00E34B2C"/>
    <w:rsid w:val="00E35460"/>
    <w:rsid w:val="00E35602"/>
    <w:rsid w:val="00E35906"/>
    <w:rsid w:val="00E359A3"/>
    <w:rsid w:val="00E360C3"/>
    <w:rsid w:val="00E36180"/>
    <w:rsid w:val="00E365E1"/>
    <w:rsid w:val="00E3669B"/>
    <w:rsid w:val="00E36B2B"/>
    <w:rsid w:val="00E36DF9"/>
    <w:rsid w:val="00E374F5"/>
    <w:rsid w:val="00E37610"/>
    <w:rsid w:val="00E37AEB"/>
    <w:rsid w:val="00E405CC"/>
    <w:rsid w:val="00E406B4"/>
    <w:rsid w:val="00E40745"/>
    <w:rsid w:val="00E40F5C"/>
    <w:rsid w:val="00E41616"/>
    <w:rsid w:val="00E41756"/>
    <w:rsid w:val="00E41802"/>
    <w:rsid w:val="00E41A7D"/>
    <w:rsid w:val="00E41CCC"/>
    <w:rsid w:val="00E41DF6"/>
    <w:rsid w:val="00E41E1D"/>
    <w:rsid w:val="00E41FD7"/>
    <w:rsid w:val="00E4201F"/>
    <w:rsid w:val="00E4212C"/>
    <w:rsid w:val="00E42283"/>
    <w:rsid w:val="00E42701"/>
    <w:rsid w:val="00E4279B"/>
    <w:rsid w:val="00E428F6"/>
    <w:rsid w:val="00E429B9"/>
    <w:rsid w:val="00E42A02"/>
    <w:rsid w:val="00E42C3E"/>
    <w:rsid w:val="00E43247"/>
    <w:rsid w:val="00E43705"/>
    <w:rsid w:val="00E43A5A"/>
    <w:rsid w:val="00E44115"/>
    <w:rsid w:val="00E441A3"/>
    <w:rsid w:val="00E4421E"/>
    <w:rsid w:val="00E44248"/>
    <w:rsid w:val="00E449D0"/>
    <w:rsid w:val="00E44D37"/>
    <w:rsid w:val="00E44DE2"/>
    <w:rsid w:val="00E4509A"/>
    <w:rsid w:val="00E45101"/>
    <w:rsid w:val="00E455F2"/>
    <w:rsid w:val="00E459D3"/>
    <w:rsid w:val="00E45C48"/>
    <w:rsid w:val="00E45DF8"/>
    <w:rsid w:val="00E4615E"/>
    <w:rsid w:val="00E465E1"/>
    <w:rsid w:val="00E4665E"/>
    <w:rsid w:val="00E46977"/>
    <w:rsid w:val="00E46A69"/>
    <w:rsid w:val="00E46CDE"/>
    <w:rsid w:val="00E47118"/>
    <w:rsid w:val="00E4722E"/>
    <w:rsid w:val="00E47301"/>
    <w:rsid w:val="00E47437"/>
    <w:rsid w:val="00E4757D"/>
    <w:rsid w:val="00E47673"/>
    <w:rsid w:val="00E47AD0"/>
    <w:rsid w:val="00E47C2B"/>
    <w:rsid w:val="00E47D53"/>
    <w:rsid w:val="00E47D91"/>
    <w:rsid w:val="00E505D7"/>
    <w:rsid w:val="00E5073A"/>
    <w:rsid w:val="00E5080E"/>
    <w:rsid w:val="00E5081A"/>
    <w:rsid w:val="00E50832"/>
    <w:rsid w:val="00E50C2B"/>
    <w:rsid w:val="00E50D41"/>
    <w:rsid w:val="00E50EE1"/>
    <w:rsid w:val="00E50F27"/>
    <w:rsid w:val="00E5124A"/>
    <w:rsid w:val="00E51395"/>
    <w:rsid w:val="00E5146C"/>
    <w:rsid w:val="00E517B9"/>
    <w:rsid w:val="00E51871"/>
    <w:rsid w:val="00E51BAE"/>
    <w:rsid w:val="00E51D71"/>
    <w:rsid w:val="00E5241C"/>
    <w:rsid w:val="00E527CC"/>
    <w:rsid w:val="00E52972"/>
    <w:rsid w:val="00E52C0E"/>
    <w:rsid w:val="00E52CCB"/>
    <w:rsid w:val="00E52D9B"/>
    <w:rsid w:val="00E52FCA"/>
    <w:rsid w:val="00E53265"/>
    <w:rsid w:val="00E53302"/>
    <w:rsid w:val="00E5334C"/>
    <w:rsid w:val="00E53A8D"/>
    <w:rsid w:val="00E541DA"/>
    <w:rsid w:val="00E5421A"/>
    <w:rsid w:val="00E54513"/>
    <w:rsid w:val="00E54D2E"/>
    <w:rsid w:val="00E54E8B"/>
    <w:rsid w:val="00E54F6A"/>
    <w:rsid w:val="00E55266"/>
    <w:rsid w:val="00E553CF"/>
    <w:rsid w:val="00E55AA6"/>
    <w:rsid w:val="00E55B81"/>
    <w:rsid w:val="00E55EB2"/>
    <w:rsid w:val="00E572F5"/>
    <w:rsid w:val="00E57585"/>
    <w:rsid w:val="00E575DC"/>
    <w:rsid w:val="00E5785E"/>
    <w:rsid w:val="00E57A4E"/>
    <w:rsid w:val="00E57DA2"/>
    <w:rsid w:val="00E57E2B"/>
    <w:rsid w:val="00E57F21"/>
    <w:rsid w:val="00E601B0"/>
    <w:rsid w:val="00E6036E"/>
    <w:rsid w:val="00E6038D"/>
    <w:rsid w:val="00E60410"/>
    <w:rsid w:val="00E6065A"/>
    <w:rsid w:val="00E60662"/>
    <w:rsid w:val="00E60CFE"/>
    <w:rsid w:val="00E60E4A"/>
    <w:rsid w:val="00E61076"/>
    <w:rsid w:val="00E612BC"/>
    <w:rsid w:val="00E612DF"/>
    <w:rsid w:val="00E61572"/>
    <w:rsid w:val="00E61719"/>
    <w:rsid w:val="00E61777"/>
    <w:rsid w:val="00E61868"/>
    <w:rsid w:val="00E61D34"/>
    <w:rsid w:val="00E61E38"/>
    <w:rsid w:val="00E61E89"/>
    <w:rsid w:val="00E61EC1"/>
    <w:rsid w:val="00E61F82"/>
    <w:rsid w:val="00E620AA"/>
    <w:rsid w:val="00E620F1"/>
    <w:rsid w:val="00E62417"/>
    <w:rsid w:val="00E628B5"/>
    <w:rsid w:val="00E62956"/>
    <w:rsid w:val="00E62CA7"/>
    <w:rsid w:val="00E62F47"/>
    <w:rsid w:val="00E634B4"/>
    <w:rsid w:val="00E636EC"/>
    <w:rsid w:val="00E63D5B"/>
    <w:rsid w:val="00E640CC"/>
    <w:rsid w:val="00E643E9"/>
    <w:rsid w:val="00E6443C"/>
    <w:rsid w:val="00E64674"/>
    <w:rsid w:val="00E64699"/>
    <w:rsid w:val="00E6480C"/>
    <w:rsid w:val="00E64843"/>
    <w:rsid w:val="00E6488B"/>
    <w:rsid w:val="00E64FA8"/>
    <w:rsid w:val="00E652C0"/>
    <w:rsid w:val="00E65713"/>
    <w:rsid w:val="00E65767"/>
    <w:rsid w:val="00E6577D"/>
    <w:rsid w:val="00E660E6"/>
    <w:rsid w:val="00E66A8C"/>
    <w:rsid w:val="00E66B7F"/>
    <w:rsid w:val="00E66C16"/>
    <w:rsid w:val="00E67139"/>
    <w:rsid w:val="00E6721B"/>
    <w:rsid w:val="00E67354"/>
    <w:rsid w:val="00E67786"/>
    <w:rsid w:val="00E677EF"/>
    <w:rsid w:val="00E67AB2"/>
    <w:rsid w:val="00E7021D"/>
    <w:rsid w:val="00E7026A"/>
    <w:rsid w:val="00E703E9"/>
    <w:rsid w:val="00E70584"/>
    <w:rsid w:val="00E70748"/>
    <w:rsid w:val="00E70907"/>
    <w:rsid w:val="00E709C3"/>
    <w:rsid w:val="00E70A0F"/>
    <w:rsid w:val="00E7111F"/>
    <w:rsid w:val="00E711B1"/>
    <w:rsid w:val="00E711BF"/>
    <w:rsid w:val="00E716A1"/>
    <w:rsid w:val="00E716B8"/>
    <w:rsid w:val="00E71850"/>
    <w:rsid w:val="00E71B67"/>
    <w:rsid w:val="00E71B72"/>
    <w:rsid w:val="00E71B85"/>
    <w:rsid w:val="00E71DCF"/>
    <w:rsid w:val="00E7222C"/>
    <w:rsid w:val="00E723DA"/>
    <w:rsid w:val="00E72474"/>
    <w:rsid w:val="00E726FD"/>
    <w:rsid w:val="00E72729"/>
    <w:rsid w:val="00E727A2"/>
    <w:rsid w:val="00E72A4B"/>
    <w:rsid w:val="00E72AAC"/>
    <w:rsid w:val="00E72AEC"/>
    <w:rsid w:val="00E72B43"/>
    <w:rsid w:val="00E72B85"/>
    <w:rsid w:val="00E73091"/>
    <w:rsid w:val="00E7330C"/>
    <w:rsid w:val="00E734BF"/>
    <w:rsid w:val="00E73641"/>
    <w:rsid w:val="00E73819"/>
    <w:rsid w:val="00E73840"/>
    <w:rsid w:val="00E73C13"/>
    <w:rsid w:val="00E73C75"/>
    <w:rsid w:val="00E73E21"/>
    <w:rsid w:val="00E745B4"/>
    <w:rsid w:val="00E74862"/>
    <w:rsid w:val="00E74880"/>
    <w:rsid w:val="00E749D0"/>
    <w:rsid w:val="00E74C4F"/>
    <w:rsid w:val="00E75287"/>
    <w:rsid w:val="00E7597E"/>
    <w:rsid w:val="00E75C82"/>
    <w:rsid w:val="00E76108"/>
    <w:rsid w:val="00E763C8"/>
    <w:rsid w:val="00E76791"/>
    <w:rsid w:val="00E76A0C"/>
    <w:rsid w:val="00E76A41"/>
    <w:rsid w:val="00E76AC2"/>
    <w:rsid w:val="00E76B79"/>
    <w:rsid w:val="00E76E1D"/>
    <w:rsid w:val="00E76E7B"/>
    <w:rsid w:val="00E7704C"/>
    <w:rsid w:val="00E77073"/>
    <w:rsid w:val="00E776A8"/>
    <w:rsid w:val="00E776BA"/>
    <w:rsid w:val="00E77965"/>
    <w:rsid w:val="00E77BCB"/>
    <w:rsid w:val="00E77FE0"/>
    <w:rsid w:val="00E80668"/>
    <w:rsid w:val="00E809EF"/>
    <w:rsid w:val="00E80C43"/>
    <w:rsid w:val="00E80CEA"/>
    <w:rsid w:val="00E81166"/>
    <w:rsid w:val="00E811C1"/>
    <w:rsid w:val="00E81242"/>
    <w:rsid w:val="00E8125E"/>
    <w:rsid w:val="00E81314"/>
    <w:rsid w:val="00E81349"/>
    <w:rsid w:val="00E814C6"/>
    <w:rsid w:val="00E81CB6"/>
    <w:rsid w:val="00E822BE"/>
    <w:rsid w:val="00E82311"/>
    <w:rsid w:val="00E826CC"/>
    <w:rsid w:val="00E8274E"/>
    <w:rsid w:val="00E827C1"/>
    <w:rsid w:val="00E82880"/>
    <w:rsid w:val="00E82994"/>
    <w:rsid w:val="00E82B93"/>
    <w:rsid w:val="00E82C76"/>
    <w:rsid w:val="00E82CC9"/>
    <w:rsid w:val="00E8339F"/>
    <w:rsid w:val="00E833F4"/>
    <w:rsid w:val="00E836EF"/>
    <w:rsid w:val="00E8376C"/>
    <w:rsid w:val="00E837DB"/>
    <w:rsid w:val="00E83EA8"/>
    <w:rsid w:val="00E841CC"/>
    <w:rsid w:val="00E842BA"/>
    <w:rsid w:val="00E843B6"/>
    <w:rsid w:val="00E8456E"/>
    <w:rsid w:val="00E84875"/>
    <w:rsid w:val="00E84AB7"/>
    <w:rsid w:val="00E84E2F"/>
    <w:rsid w:val="00E8524C"/>
    <w:rsid w:val="00E852A0"/>
    <w:rsid w:val="00E853DF"/>
    <w:rsid w:val="00E8575A"/>
    <w:rsid w:val="00E86289"/>
    <w:rsid w:val="00E863A4"/>
    <w:rsid w:val="00E8654A"/>
    <w:rsid w:val="00E86687"/>
    <w:rsid w:val="00E86762"/>
    <w:rsid w:val="00E869CE"/>
    <w:rsid w:val="00E869F4"/>
    <w:rsid w:val="00E86A11"/>
    <w:rsid w:val="00E86A8C"/>
    <w:rsid w:val="00E86C65"/>
    <w:rsid w:val="00E86D5A"/>
    <w:rsid w:val="00E86E06"/>
    <w:rsid w:val="00E87013"/>
    <w:rsid w:val="00E8760D"/>
    <w:rsid w:val="00E87659"/>
    <w:rsid w:val="00E8782E"/>
    <w:rsid w:val="00E87ADC"/>
    <w:rsid w:val="00E87BDE"/>
    <w:rsid w:val="00E87DFB"/>
    <w:rsid w:val="00E9017F"/>
    <w:rsid w:val="00E9029E"/>
    <w:rsid w:val="00E90485"/>
    <w:rsid w:val="00E90650"/>
    <w:rsid w:val="00E907AE"/>
    <w:rsid w:val="00E90B57"/>
    <w:rsid w:val="00E90BE4"/>
    <w:rsid w:val="00E90DF4"/>
    <w:rsid w:val="00E9134B"/>
    <w:rsid w:val="00E91437"/>
    <w:rsid w:val="00E914F4"/>
    <w:rsid w:val="00E91686"/>
    <w:rsid w:val="00E91A68"/>
    <w:rsid w:val="00E91B14"/>
    <w:rsid w:val="00E921A0"/>
    <w:rsid w:val="00E922CF"/>
    <w:rsid w:val="00E92552"/>
    <w:rsid w:val="00E9262F"/>
    <w:rsid w:val="00E9276E"/>
    <w:rsid w:val="00E92772"/>
    <w:rsid w:val="00E92E29"/>
    <w:rsid w:val="00E92E3C"/>
    <w:rsid w:val="00E93241"/>
    <w:rsid w:val="00E93BCE"/>
    <w:rsid w:val="00E93F70"/>
    <w:rsid w:val="00E94105"/>
    <w:rsid w:val="00E948D4"/>
    <w:rsid w:val="00E94917"/>
    <w:rsid w:val="00E949CA"/>
    <w:rsid w:val="00E94C52"/>
    <w:rsid w:val="00E94D50"/>
    <w:rsid w:val="00E94ED4"/>
    <w:rsid w:val="00E95160"/>
    <w:rsid w:val="00E95680"/>
    <w:rsid w:val="00E957C7"/>
    <w:rsid w:val="00E9583A"/>
    <w:rsid w:val="00E95A14"/>
    <w:rsid w:val="00E95A64"/>
    <w:rsid w:val="00E95C02"/>
    <w:rsid w:val="00E95DF0"/>
    <w:rsid w:val="00E95F4B"/>
    <w:rsid w:val="00E95FFD"/>
    <w:rsid w:val="00E960FC"/>
    <w:rsid w:val="00E96741"/>
    <w:rsid w:val="00E969A2"/>
    <w:rsid w:val="00E96AAB"/>
    <w:rsid w:val="00E96ABB"/>
    <w:rsid w:val="00E96B53"/>
    <w:rsid w:val="00E96CB3"/>
    <w:rsid w:val="00E96F4E"/>
    <w:rsid w:val="00E97211"/>
    <w:rsid w:val="00E97219"/>
    <w:rsid w:val="00E9727D"/>
    <w:rsid w:val="00E976C6"/>
    <w:rsid w:val="00E97777"/>
    <w:rsid w:val="00E977CB"/>
    <w:rsid w:val="00E97A3A"/>
    <w:rsid w:val="00E97EAA"/>
    <w:rsid w:val="00EA0117"/>
    <w:rsid w:val="00EA01E3"/>
    <w:rsid w:val="00EA061F"/>
    <w:rsid w:val="00EA0672"/>
    <w:rsid w:val="00EA0860"/>
    <w:rsid w:val="00EA098D"/>
    <w:rsid w:val="00EA0B42"/>
    <w:rsid w:val="00EA114B"/>
    <w:rsid w:val="00EA1270"/>
    <w:rsid w:val="00EA12DB"/>
    <w:rsid w:val="00EA12EE"/>
    <w:rsid w:val="00EA1407"/>
    <w:rsid w:val="00EA1AC1"/>
    <w:rsid w:val="00EA1D08"/>
    <w:rsid w:val="00EA1D39"/>
    <w:rsid w:val="00EA1DAA"/>
    <w:rsid w:val="00EA20DE"/>
    <w:rsid w:val="00EA21D5"/>
    <w:rsid w:val="00EA222F"/>
    <w:rsid w:val="00EA2B62"/>
    <w:rsid w:val="00EA2CB3"/>
    <w:rsid w:val="00EA3549"/>
    <w:rsid w:val="00EA3A92"/>
    <w:rsid w:val="00EA3BD4"/>
    <w:rsid w:val="00EA3DB3"/>
    <w:rsid w:val="00EA4133"/>
    <w:rsid w:val="00EA49B6"/>
    <w:rsid w:val="00EA4F5F"/>
    <w:rsid w:val="00EA50A9"/>
    <w:rsid w:val="00EA5438"/>
    <w:rsid w:val="00EA588F"/>
    <w:rsid w:val="00EA5A7F"/>
    <w:rsid w:val="00EA5E17"/>
    <w:rsid w:val="00EA5E84"/>
    <w:rsid w:val="00EA61FA"/>
    <w:rsid w:val="00EA6E6D"/>
    <w:rsid w:val="00EA71B2"/>
    <w:rsid w:val="00EA7346"/>
    <w:rsid w:val="00EA74BA"/>
    <w:rsid w:val="00EA7676"/>
    <w:rsid w:val="00EA7932"/>
    <w:rsid w:val="00EA795D"/>
    <w:rsid w:val="00EA7AFE"/>
    <w:rsid w:val="00EA7B7B"/>
    <w:rsid w:val="00EA7D47"/>
    <w:rsid w:val="00EA7D7C"/>
    <w:rsid w:val="00EA7FD8"/>
    <w:rsid w:val="00EB02C0"/>
    <w:rsid w:val="00EB0306"/>
    <w:rsid w:val="00EB038C"/>
    <w:rsid w:val="00EB04A3"/>
    <w:rsid w:val="00EB083A"/>
    <w:rsid w:val="00EB0892"/>
    <w:rsid w:val="00EB091E"/>
    <w:rsid w:val="00EB09E3"/>
    <w:rsid w:val="00EB12F8"/>
    <w:rsid w:val="00EB151F"/>
    <w:rsid w:val="00EB16B6"/>
    <w:rsid w:val="00EB1878"/>
    <w:rsid w:val="00EB1948"/>
    <w:rsid w:val="00EB1A9F"/>
    <w:rsid w:val="00EB1D8D"/>
    <w:rsid w:val="00EB1F42"/>
    <w:rsid w:val="00EB2138"/>
    <w:rsid w:val="00EB256D"/>
    <w:rsid w:val="00EB2A9D"/>
    <w:rsid w:val="00EB2BE8"/>
    <w:rsid w:val="00EB333B"/>
    <w:rsid w:val="00EB33E3"/>
    <w:rsid w:val="00EB34CF"/>
    <w:rsid w:val="00EB35EC"/>
    <w:rsid w:val="00EB36F1"/>
    <w:rsid w:val="00EB3A57"/>
    <w:rsid w:val="00EB3F35"/>
    <w:rsid w:val="00EB4096"/>
    <w:rsid w:val="00EB4844"/>
    <w:rsid w:val="00EB48C9"/>
    <w:rsid w:val="00EB4DFC"/>
    <w:rsid w:val="00EB5081"/>
    <w:rsid w:val="00EB5131"/>
    <w:rsid w:val="00EB51FE"/>
    <w:rsid w:val="00EB555F"/>
    <w:rsid w:val="00EB5D50"/>
    <w:rsid w:val="00EB5F92"/>
    <w:rsid w:val="00EB604C"/>
    <w:rsid w:val="00EB62A7"/>
    <w:rsid w:val="00EB62CF"/>
    <w:rsid w:val="00EB6501"/>
    <w:rsid w:val="00EB6C47"/>
    <w:rsid w:val="00EB72C3"/>
    <w:rsid w:val="00EB74E9"/>
    <w:rsid w:val="00EB76FF"/>
    <w:rsid w:val="00EB7814"/>
    <w:rsid w:val="00EB7930"/>
    <w:rsid w:val="00EB7C3B"/>
    <w:rsid w:val="00EB7CE4"/>
    <w:rsid w:val="00EC01EA"/>
    <w:rsid w:val="00EC069F"/>
    <w:rsid w:val="00EC0E61"/>
    <w:rsid w:val="00EC10FC"/>
    <w:rsid w:val="00EC1101"/>
    <w:rsid w:val="00EC1146"/>
    <w:rsid w:val="00EC1763"/>
    <w:rsid w:val="00EC191F"/>
    <w:rsid w:val="00EC1A0D"/>
    <w:rsid w:val="00EC1C76"/>
    <w:rsid w:val="00EC2018"/>
    <w:rsid w:val="00EC2028"/>
    <w:rsid w:val="00EC2037"/>
    <w:rsid w:val="00EC2038"/>
    <w:rsid w:val="00EC2118"/>
    <w:rsid w:val="00EC230E"/>
    <w:rsid w:val="00EC2383"/>
    <w:rsid w:val="00EC28C4"/>
    <w:rsid w:val="00EC2AD6"/>
    <w:rsid w:val="00EC2B76"/>
    <w:rsid w:val="00EC2DF8"/>
    <w:rsid w:val="00EC3299"/>
    <w:rsid w:val="00EC32C7"/>
    <w:rsid w:val="00EC350B"/>
    <w:rsid w:val="00EC3619"/>
    <w:rsid w:val="00EC3936"/>
    <w:rsid w:val="00EC3BF0"/>
    <w:rsid w:val="00EC3DAB"/>
    <w:rsid w:val="00EC3F46"/>
    <w:rsid w:val="00EC42DF"/>
    <w:rsid w:val="00EC4368"/>
    <w:rsid w:val="00EC43CB"/>
    <w:rsid w:val="00EC454D"/>
    <w:rsid w:val="00EC4589"/>
    <w:rsid w:val="00EC4855"/>
    <w:rsid w:val="00EC4AAD"/>
    <w:rsid w:val="00EC4C46"/>
    <w:rsid w:val="00EC4DDE"/>
    <w:rsid w:val="00EC57AE"/>
    <w:rsid w:val="00EC5D9E"/>
    <w:rsid w:val="00EC5DA9"/>
    <w:rsid w:val="00EC6404"/>
    <w:rsid w:val="00EC69B8"/>
    <w:rsid w:val="00EC6A11"/>
    <w:rsid w:val="00EC6F8B"/>
    <w:rsid w:val="00EC7027"/>
    <w:rsid w:val="00EC74F4"/>
    <w:rsid w:val="00ED01A5"/>
    <w:rsid w:val="00ED03AC"/>
    <w:rsid w:val="00ED03D4"/>
    <w:rsid w:val="00ED053B"/>
    <w:rsid w:val="00ED0847"/>
    <w:rsid w:val="00ED0EA9"/>
    <w:rsid w:val="00ED1109"/>
    <w:rsid w:val="00ED117C"/>
    <w:rsid w:val="00ED1409"/>
    <w:rsid w:val="00ED1539"/>
    <w:rsid w:val="00ED15E3"/>
    <w:rsid w:val="00ED161C"/>
    <w:rsid w:val="00ED18B4"/>
    <w:rsid w:val="00ED195B"/>
    <w:rsid w:val="00ED1A20"/>
    <w:rsid w:val="00ED1F47"/>
    <w:rsid w:val="00ED2358"/>
    <w:rsid w:val="00ED23A4"/>
    <w:rsid w:val="00ED23E5"/>
    <w:rsid w:val="00ED23FC"/>
    <w:rsid w:val="00ED28CF"/>
    <w:rsid w:val="00ED2CF8"/>
    <w:rsid w:val="00ED3267"/>
    <w:rsid w:val="00ED341F"/>
    <w:rsid w:val="00ED3530"/>
    <w:rsid w:val="00ED35D3"/>
    <w:rsid w:val="00ED37CA"/>
    <w:rsid w:val="00ED3B77"/>
    <w:rsid w:val="00ED3DFE"/>
    <w:rsid w:val="00ED3E95"/>
    <w:rsid w:val="00ED440F"/>
    <w:rsid w:val="00ED4517"/>
    <w:rsid w:val="00ED4B59"/>
    <w:rsid w:val="00ED4C96"/>
    <w:rsid w:val="00ED4E15"/>
    <w:rsid w:val="00ED4FCB"/>
    <w:rsid w:val="00ED50C6"/>
    <w:rsid w:val="00ED518F"/>
    <w:rsid w:val="00ED5422"/>
    <w:rsid w:val="00ED54D0"/>
    <w:rsid w:val="00ED5951"/>
    <w:rsid w:val="00ED59A9"/>
    <w:rsid w:val="00ED5DB5"/>
    <w:rsid w:val="00ED5EB2"/>
    <w:rsid w:val="00ED60D1"/>
    <w:rsid w:val="00ED62C0"/>
    <w:rsid w:val="00ED62FE"/>
    <w:rsid w:val="00ED6734"/>
    <w:rsid w:val="00ED67A4"/>
    <w:rsid w:val="00ED70FA"/>
    <w:rsid w:val="00ED7174"/>
    <w:rsid w:val="00ED748B"/>
    <w:rsid w:val="00ED7641"/>
    <w:rsid w:val="00ED7675"/>
    <w:rsid w:val="00ED7833"/>
    <w:rsid w:val="00ED7981"/>
    <w:rsid w:val="00ED7F1F"/>
    <w:rsid w:val="00EE0181"/>
    <w:rsid w:val="00EE0204"/>
    <w:rsid w:val="00EE02BC"/>
    <w:rsid w:val="00EE02EB"/>
    <w:rsid w:val="00EE150C"/>
    <w:rsid w:val="00EE1A53"/>
    <w:rsid w:val="00EE1BCA"/>
    <w:rsid w:val="00EE2026"/>
    <w:rsid w:val="00EE21A4"/>
    <w:rsid w:val="00EE26D7"/>
    <w:rsid w:val="00EE2887"/>
    <w:rsid w:val="00EE28B3"/>
    <w:rsid w:val="00EE28E6"/>
    <w:rsid w:val="00EE2A01"/>
    <w:rsid w:val="00EE32AD"/>
    <w:rsid w:val="00EE32C4"/>
    <w:rsid w:val="00EE37B0"/>
    <w:rsid w:val="00EE3852"/>
    <w:rsid w:val="00EE38FB"/>
    <w:rsid w:val="00EE39E6"/>
    <w:rsid w:val="00EE3A6D"/>
    <w:rsid w:val="00EE3B8D"/>
    <w:rsid w:val="00EE3F4E"/>
    <w:rsid w:val="00EE4038"/>
    <w:rsid w:val="00EE4053"/>
    <w:rsid w:val="00EE4087"/>
    <w:rsid w:val="00EE40B5"/>
    <w:rsid w:val="00EE429F"/>
    <w:rsid w:val="00EE43BE"/>
    <w:rsid w:val="00EE4A06"/>
    <w:rsid w:val="00EE50D9"/>
    <w:rsid w:val="00EE5A1D"/>
    <w:rsid w:val="00EE5E89"/>
    <w:rsid w:val="00EE60C1"/>
    <w:rsid w:val="00EE616A"/>
    <w:rsid w:val="00EE6381"/>
    <w:rsid w:val="00EE6592"/>
    <w:rsid w:val="00EE6610"/>
    <w:rsid w:val="00EE6733"/>
    <w:rsid w:val="00EE6868"/>
    <w:rsid w:val="00EE68A8"/>
    <w:rsid w:val="00EE6D16"/>
    <w:rsid w:val="00EE727E"/>
    <w:rsid w:val="00EE73C6"/>
    <w:rsid w:val="00EE7756"/>
    <w:rsid w:val="00EE7A43"/>
    <w:rsid w:val="00EE7B0C"/>
    <w:rsid w:val="00EF00D2"/>
    <w:rsid w:val="00EF0275"/>
    <w:rsid w:val="00EF0586"/>
    <w:rsid w:val="00EF06FB"/>
    <w:rsid w:val="00EF073B"/>
    <w:rsid w:val="00EF08B2"/>
    <w:rsid w:val="00EF0980"/>
    <w:rsid w:val="00EF09E3"/>
    <w:rsid w:val="00EF0B45"/>
    <w:rsid w:val="00EF0C81"/>
    <w:rsid w:val="00EF1146"/>
    <w:rsid w:val="00EF1533"/>
    <w:rsid w:val="00EF158F"/>
    <w:rsid w:val="00EF16EB"/>
    <w:rsid w:val="00EF19CD"/>
    <w:rsid w:val="00EF1A44"/>
    <w:rsid w:val="00EF1AE6"/>
    <w:rsid w:val="00EF1B73"/>
    <w:rsid w:val="00EF1C07"/>
    <w:rsid w:val="00EF1E60"/>
    <w:rsid w:val="00EF2038"/>
    <w:rsid w:val="00EF2148"/>
    <w:rsid w:val="00EF23A9"/>
    <w:rsid w:val="00EF2731"/>
    <w:rsid w:val="00EF2B41"/>
    <w:rsid w:val="00EF2BC1"/>
    <w:rsid w:val="00EF2CA1"/>
    <w:rsid w:val="00EF2CDE"/>
    <w:rsid w:val="00EF2F5F"/>
    <w:rsid w:val="00EF2F8A"/>
    <w:rsid w:val="00EF3102"/>
    <w:rsid w:val="00EF31BC"/>
    <w:rsid w:val="00EF3CAA"/>
    <w:rsid w:val="00EF3D9E"/>
    <w:rsid w:val="00EF4202"/>
    <w:rsid w:val="00EF4278"/>
    <w:rsid w:val="00EF42B5"/>
    <w:rsid w:val="00EF456F"/>
    <w:rsid w:val="00EF47E9"/>
    <w:rsid w:val="00EF489E"/>
    <w:rsid w:val="00EF48A5"/>
    <w:rsid w:val="00EF4A0A"/>
    <w:rsid w:val="00EF4C53"/>
    <w:rsid w:val="00EF4D01"/>
    <w:rsid w:val="00EF4EB2"/>
    <w:rsid w:val="00EF5036"/>
    <w:rsid w:val="00EF5069"/>
    <w:rsid w:val="00EF50B5"/>
    <w:rsid w:val="00EF52F4"/>
    <w:rsid w:val="00EF535C"/>
    <w:rsid w:val="00EF54FB"/>
    <w:rsid w:val="00EF558A"/>
    <w:rsid w:val="00EF572F"/>
    <w:rsid w:val="00EF5760"/>
    <w:rsid w:val="00EF5851"/>
    <w:rsid w:val="00EF5865"/>
    <w:rsid w:val="00EF58A9"/>
    <w:rsid w:val="00EF5A81"/>
    <w:rsid w:val="00EF608F"/>
    <w:rsid w:val="00EF67E6"/>
    <w:rsid w:val="00EF6818"/>
    <w:rsid w:val="00EF68B3"/>
    <w:rsid w:val="00EF6934"/>
    <w:rsid w:val="00EF69CD"/>
    <w:rsid w:val="00EF6A4E"/>
    <w:rsid w:val="00EF6B19"/>
    <w:rsid w:val="00EF6B7D"/>
    <w:rsid w:val="00EF6BB5"/>
    <w:rsid w:val="00EF6F91"/>
    <w:rsid w:val="00EF7023"/>
    <w:rsid w:val="00EF7135"/>
    <w:rsid w:val="00EF7556"/>
    <w:rsid w:val="00EF773B"/>
    <w:rsid w:val="00EF792A"/>
    <w:rsid w:val="00EF7B17"/>
    <w:rsid w:val="00EF7BA9"/>
    <w:rsid w:val="00EF7CA3"/>
    <w:rsid w:val="00EF7CA6"/>
    <w:rsid w:val="00EF7CD6"/>
    <w:rsid w:val="00F00102"/>
    <w:rsid w:val="00F00972"/>
    <w:rsid w:val="00F00AB6"/>
    <w:rsid w:val="00F00C9E"/>
    <w:rsid w:val="00F010C4"/>
    <w:rsid w:val="00F014CA"/>
    <w:rsid w:val="00F016B0"/>
    <w:rsid w:val="00F01962"/>
    <w:rsid w:val="00F01A9A"/>
    <w:rsid w:val="00F01B2E"/>
    <w:rsid w:val="00F01E3D"/>
    <w:rsid w:val="00F01EA5"/>
    <w:rsid w:val="00F024BA"/>
    <w:rsid w:val="00F02594"/>
    <w:rsid w:val="00F027D6"/>
    <w:rsid w:val="00F027E8"/>
    <w:rsid w:val="00F02864"/>
    <w:rsid w:val="00F0288A"/>
    <w:rsid w:val="00F02C1F"/>
    <w:rsid w:val="00F02CFF"/>
    <w:rsid w:val="00F02D1C"/>
    <w:rsid w:val="00F02FBF"/>
    <w:rsid w:val="00F03190"/>
    <w:rsid w:val="00F03E23"/>
    <w:rsid w:val="00F04173"/>
    <w:rsid w:val="00F04388"/>
    <w:rsid w:val="00F043FC"/>
    <w:rsid w:val="00F04403"/>
    <w:rsid w:val="00F0456A"/>
    <w:rsid w:val="00F0458A"/>
    <w:rsid w:val="00F045AC"/>
    <w:rsid w:val="00F045D1"/>
    <w:rsid w:val="00F04871"/>
    <w:rsid w:val="00F048E4"/>
    <w:rsid w:val="00F04A18"/>
    <w:rsid w:val="00F04BC7"/>
    <w:rsid w:val="00F04BD4"/>
    <w:rsid w:val="00F04E54"/>
    <w:rsid w:val="00F05282"/>
    <w:rsid w:val="00F05327"/>
    <w:rsid w:val="00F0543C"/>
    <w:rsid w:val="00F05809"/>
    <w:rsid w:val="00F05A0A"/>
    <w:rsid w:val="00F05AE0"/>
    <w:rsid w:val="00F05FB6"/>
    <w:rsid w:val="00F066BD"/>
    <w:rsid w:val="00F067E2"/>
    <w:rsid w:val="00F06820"/>
    <w:rsid w:val="00F0695A"/>
    <w:rsid w:val="00F0722A"/>
    <w:rsid w:val="00F072EA"/>
    <w:rsid w:val="00F07A4B"/>
    <w:rsid w:val="00F07B9F"/>
    <w:rsid w:val="00F07FA9"/>
    <w:rsid w:val="00F101B9"/>
    <w:rsid w:val="00F10604"/>
    <w:rsid w:val="00F1071D"/>
    <w:rsid w:val="00F10ABF"/>
    <w:rsid w:val="00F10C7D"/>
    <w:rsid w:val="00F11053"/>
    <w:rsid w:val="00F11184"/>
    <w:rsid w:val="00F113A4"/>
    <w:rsid w:val="00F114CF"/>
    <w:rsid w:val="00F11C21"/>
    <w:rsid w:val="00F1201B"/>
    <w:rsid w:val="00F120E6"/>
    <w:rsid w:val="00F123FF"/>
    <w:rsid w:val="00F1255B"/>
    <w:rsid w:val="00F126B8"/>
    <w:rsid w:val="00F127FD"/>
    <w:rsid w:val="00F128CD"/>
    <w:rsid w:val="00F12963"/>
    <w:rsid w:val="00F130F0"/>
    <w:rsid w:val="00F136C5"/>
    <w:rsid w:val="00F136F9"/>
    <w:rsid w:val="00F13A3E"/>
    <w:rsid w:val="00F13DB4"/>
    <w:rsid w:val="00F13DB5"/>
    <w:rsid w:val="00F13E4A"/>
    <w:rsid w:val="00F13EDF"/>
    <w:rsid w:val="00F14173"/>
    <w:rsid w:val="00F147CB"/>
    <w:rsid w:val="00F14C38"/>
    <w:rsid w:val="00F14DD0"/>
    <w:rsid w:val="00F151A4"/>
    <w:rsid w:val="00F1537E"/>
    <w:rsid w:val="00F15550"/>
    <w:rsid w:val="00F1556F"/>
    <w:rsid w:val="00F156E1"/>
    <w:rsid w:val="00F1582E"/>
    <w:rsid w:val="00F15AF8"/>
    <w:rsid w:val="00F15C94"/>
    <w:rsid w:val="00F15D52"/>
    <w:rsid w:val="00F1611A"/>
    <w:rsid w:val="00F161F3"/>
    <w:rsid w:val="00F1626F"/>
    <w:rsid w:val="00F162EE"/>
    <w:rsid w:val="00F1675A"/>
    <w:rsid w:val="00F16D4A"/>
    <w:rsid w:val="00F16DCB"/>
    <w:rsid w:val="00F1717A"/>
    <w:rsid w:val="00F172D8"/>
    <w:rsid w:val="00F17DA5"/>
    <w:rsid w:val="00F17E16"/>
    <w:rsid w:val="00F200D5"/>
    <w:rsid w:val="00F20144"/>
    <w:rsid w:val="00F2023F"/>
    <w:rsid w:val="00F2030C"/>
    <w:rsid w:val="00F2074B"/>
    <w:rsid w:val="00F20CD8"/>
    <w:rsid w:val="00F20D08"/>
    <w:rsid w:val="00F215C8"/>
    <w:rsid w:val="00F21902"/>
    <w:rsid w:val="00F21C5B"/>
    <w:rsid w:val="00F21CF7"/>
    <w:rsid w:val="00F21D3C"/>
    <w:rsid w:val="00F21F46"/>
    <w:rsid w:val="00F21FD5"/>
    <w:rsid w:val="00F220ED"/>
    <w:rsid w:val="00F222DC"/>
    <w:rsid w:val="00F226A4"/>
    <w:rsid w:val="00F2284B"/>
    <w:rsid w:val="00F228C5"/>
    <w:rsid w:val="00F22D5A"/>
    <w:rsid w:val="00F23033"/>
    <w:rsid w:val="00F2307E"/>
    <w:rsid w:val="00F23165"/>
    <w:rsid w:val="00F23179"/>
    <w:rsid w:val="00F2331D"/>
    <w:rsid w:val="00F23383"/>
    <w:rsid w:val="00F2378C"/>
    <w:rsid w:val="00F23818"/>
    <w:rsid w:val="00F23963"/>
    <w:rsid w:val="00F23CC6"/>
    <w:rsid w:val="00F2442B"/>
    <w:rsid w:val="00F24451"/>
    <w:rsid w:val="00F245C8"/>
    <w:rsid w:val="00F24608"/>
    <w:rsid w:val="00F24A9F"/>
    <w:rsid w:val="00F24B65"/>
    <w:rsid w:val="00F24E3B"/>
    <w:rsid w:val="00F24E3F"/>
    <w:rsid w:val="00F25062"/>
    <w:rsid w:val="00F251F7"/>
    <w:rsid w:val="00F25214"/>
    <w:rsid w:val="00F252CC"/>
    <w:rsid w:val="00F2530F"/>
    <w:rsid w:val="00F25334"/>
    <w:rsid w:val="00F25551"/>
    <w:rsid w:val="00F25715"/>
    <w:rsid w:val="00F25B3B"/>
    <w:rsid w:val="00F2687F"/>
    <w:rsid w:val="00F269FE"/>
    <w:rsid w:val="00F26CC7"/>
    <w:rsid w:val="00F26E74"/>
    <w:rsid w:val="00F2710E"/>
    <w:rsid w:val="00F27120"/>
    <w:rsid w:val="00F272DF"/>
    <w:rsid w:val="00F27700"/>
    <w:rsid w:val="00F27C9A"/>
    <w:rsid w:val="00F27D09"/>
    <w:rsid w:val="00F27F78"/>
    <w:rsid w:val="00F27F84"/>
    <w:rsid w:val="00F302B3"/>
    <w:rsid w:val="00F30370"/>
    <w:rsid w:val="00F3049C"/>
    <w:rsid w:val="00F30545"/>
    <w:rsid w:val="00F30844"/>
    <w:rsid w:val="00F30A11"/>
    <w:rsid w:val="00F30CA8"/>
    <w:rsid w:val="00F30D7A"/>
    <w:rsid w:val="00F31220"/>
    <w:rsid w:val="00F318B9"/>
    <w:rsid w:val="00F31CE3"/>
    <w:rsid w:val="00F31D7A"/>
    <w:rsid w:val="00F31EC3"/>
    <w:rsid w:val="00F3240A"/>
    <w:rsid w:val="00F32685"/>
    <w:rsid w:val="00F328CB"/>
    <w:rsid w:val="00F32A4C"/>
    <w:rsid w:val="00F32A92"/>
    <w:rsid w:val="00F32F63"/>
    <w:rsid w:val="00F340B0"/>
    <w:rsid w:val="00F342F3"/>
    <w:rsid w:val="00F342FA"/>
    <w:rsid w:val="00F34B3D"/>
    <w:rsid w:val="00F34BAD"/>
    <w:rsid w:val="00F34BDC"/>
    <w:rsid w:val="00F34C94"/>
    <w:rsid w:val="00F34DC3"/>
    <w:rsid w:val="00F354D9"/>
    <w:rsid w:val="00F3572E"/>
    <w:rsid w:val="00F35AD0"/>
    <w:rsid w:val="00F35CCF"/>
    <w:rsid w:val="00F35F86"/>
    <w:rsid w:val="00F360AC"/>
    <w:rsid w:val="00F36192"/>
    <w:rsid w:val="00F36246"/>
    <w:rsid w:val="00F3667A"/>
    <w:rsid w:val="00F36A7F"/>
    <w:rsid w:val="00F36B3F"/>
    <w:rsid w:val="00F36DE8"/>
    <w:rsid w:val="00F37026"/>
    <w:rsid w:val="00F3773D"/>
    <w:rsid w:val="00F3777A"/>
    <w:rsid w:val="00F379C9"/>
    <w:rsid w:val="00F379FE"/>
    <w:rsid w:val="00F37A80"/>
    <w:rsid w:val="00F37B3D"/>
    <w:rsid w:val="00F37FD8"/>
    <w:rsid w:val="00F40227"/>
    <w:rsid w:val="00F4070A"/>
    <w:rsid w:val="00F40A08"/>
    <w:rsid w:val="00F40AAB"/>
    <w:rsid w:val="00F40AF1"/>
    <w:rsid w:val="00F40D74"/>
    <w:rsid w:val="00F411E5"/>
    <w:rsid w:val="00F41474"/>
    <w:rsid w:val="00F414F3"/>
    <w:rsid w:val="00F41A7D"/>
    <w:rsid w:val="00F41C8E"/>
    <w:rsid w:val="00F41D43"/>
    <w:rsid w:val="00F41D73"/>
    <w:rsid w:val="00F42218"/>
    <w:rsid w:val="00F4252E"/>
    <w:rsid w:val="00F426F6"/>
    <w:rsid w:val="00F429C2"/>
    <w:rsid w:val="00F42AE5"/>
    <w:rsid w:val="00F42F7D"/>
    <w:rsid w:val="00F42FB1"/>
    <w:rsid w:val="00F43372"/>
    <w:rsid w:val="00F43376"/>
    <w:rsid w:val="00F43426"/>
    <w:rsid w:val="00F4366B"/>
    <w:rsid w:val="00F4367B"/>
    <w:rsid w:val="00F43709"/>
    <w:rsid w:val="00F43C29"/>
    <w:rsid w:val="00F4420C"/>
    <w:rsid w:val="00F44481"/>
    <w:rsid w:val="00F44645"/>
    <w:rsid w:val="00F446AF"/>
    <w:rsid w:val="00F446E2"/>
    <w:rsid w:val="00F448DB"/>
    <w:rsid w:val="00F44A74"/>
    <w:rsid w:val="00F44ADC"/>
    <w:rsid w:val="00F44B83"/>
    <w:rsid w:val="00F44CC1"/>
    <w:rsid w:val="00F44F34"/>
    <w:rsid w:val="00F44FBF"/>
    <w:rsid w:val="00F4545C"/>
    <w:rsid w:val="00F4557C"/>
    <w:rsid w:val="00F45B79"/>
    <w:rsid w:val="00F45FA9"/>
    <w:rsid w:val="00F46918"/>
    <w:rsid w:val="00F469EF"/>
    <w:rsid w:val="00F46B96"/>
    <w:rsid w:val="00F46C73"/>
    <w:rsid w:val="00F46FA6"/>
    <w:rsid w:val="00F471A4"/>
    <w:rsid w:val="00F471A9"/>
    <w:rsid w:val="00F47252"/>
    <w:rsid w:val="00F472FC"/>
    <w:rsid w:val="00F4736A"/>
    <w:rsid w:val="00F4755A"/>
    <w:rsid w:val="00F476F2"/>
    <w:rsid w:val="00F4773A"/>
    <w:rsid w:val="00F47D88"/>
    <w:rsid w:val="00F47EDB"/>
    <w:rsid w:val="00F47F70"/>
    <w:rsid w:val="00F5066C"/>
    <w:rsid w:val="00F50A8A"/>
    <w:rsid w:val="00F50CF7"/>
    <w:rsid w:val="00F50EA9"/>
    <w:rsid w:val="00F50F59"/>
    <w:rsid w:val="00F510DF"/>
    <w:rsid w:val="00F51226"/>
    <w:rsid w:val="00F51239"/>
    <w:rsid w:val="00F5136C"/>
    <w:rsid w:val="00F5174F"/>
    <w:rsid w:val="00F51DAE"/>
    <w:rsid w:val="00F521B9"/>
    <w:rsid w:val="00F521C0"/>
    <w:rsid w:val="00F523F6"/>
    <w:rsid w:val="00F5285B"/>
    <w:rsid w:val="00F52AFA"/>
    <w:rsid w:val="00F52C4A"/>
    <w:rsid w:val="00F52CA1"/>
    <w:rsid w:val="00F52DC2"/>
    <w:rsid w:val="00F53462"/>
    <w:rsid w:val="00F53748"/>
    <w:rsid w:val="00F539E0"/>
    <w:rsid w:val="00F539F0"/>
    <w:rsid w:val="00F53AB3"/>
    <w:rsid w:val="00F53C31"/>
    <w:rsid w:val="00F53C94"/>
    <w:rsid w:val="00F53F10"/>
    <w:rsid w:val="00F540D0"/>
    <w:rsid w:val="00F54333"/>
    <w:rsid w:val="00F54AD6"/>
    <w:rsid w:val="00F54C80"/>
    <w:rsid w:val="00F54C8A"/>
    <w:rsid w:val="00F551C3"/>
    <w:rsid w:val="00F553CA"/>
    <w:rsid w:val="00F5543D"/>
    <w:rsid w:val="00F5584C"/>
    <w:rsid w:val="00F558E4"/>
    <w:rsid w:val="00F55A29"/>
    <w:rsid w:val="00F55C16"/>
    <w:rsid w:val="00F55DC5"/>
    <w:rsid w:val="00F55F3E"/>
    <w:rsid w:val="00F560AF"/>
    <w:rsid w:val="00F56583"/>
    <w:rsid w:val="00F565BB"/>
    <w:rsid w:val="00F5688B"/>
    <w:rsid w:val="00F56C33"/>
    <w:rsid w:val="00F56EED"/>
    <w:rsid w:val="00F573F9"/>
    <w:rsid w:val="00F57B60"/>
    <w:rsid w:val="00F601C1"/>
    <w:rsid w:val="00F601CF"/>
    <w:rsid w:val="00F603CB"/>
    <w:rsid w:val="00F6049F"/>
    <w:rsid w:val="00F605D6"/>
    <w:rsid w:val="00F605DD"/>
    <w:rsid w:val="00F60697"/>
    <w:rsid w:val="00F60AE3"/>
    <w:rsid w:val="00F60D5F"/>
    <w:rsid w:val="00F60F0C"/>
    <w:rsid w:val="00F6108E"/>
    <w:rsid w:val="00F611BB"/>
    <w:rsid w:val="00F6144E"/>
    <w:rsid w:val="00F614D5"/>
    <w:rsid w:val="00F6181A"/>
    <w:rsid w:val="00F61983"/>
    <w:rsid w:val="00F61D55"/>
    <w:rsid w:val="00F61F48"/>
    <w:rsid w:val="00F6219E"/>
    <w:rsid w:val="00F621C3"/>
    <w:rsid w:val="00F62259"/>
    <w:rsid w:val="00F622D4"/>
    <w:rsid w:val="00F622F1"/>
    <w:rsid w:val="00F6242D"/>
    <w:rsid w:val="00F624A7"/>
    <w:rsid w:val="00F62606"/>
    <w:rsid w:val="00F62704"/>
    <w:rsid w:val="00F62745"/>
    <w:rsid w:val="00F62AFD"/>
    <w:rsid w:val="00F62E2E"/>
    <w:rsid w:val="00F632F4"/>
    <w:rsid w:val="00F633B6"/>
    <w:rsid w:val="00F635B3"/>
    <w:rsid w:val="00F63948"/>
    <w:rsid w:val="00F63B9A"/>
    <w:rsid w:val="00F63CE7"/>
    <w:rsid w:val="00F6416E"/>
    <w:rsid w:val="00F6443D"/>
    <w:rsid w:val="00F64A5D"/>
    <w:rsid w:val="00F65004"/>
    <w:rsid w:val="00F6503A"/>
    <w:rsid w:val="00F659F4"/>
    <w:rsid w:val="00F65D37"/>
    <w:rsid w:val="00F65F42"/>
    <w:rsid w:val="00F65F71"/>
    <w:rsid w:val="00F664F7"/>
    <w:rsid w:val="00F66532"/>
    <w:rsid w:val="00F669EB"/>
    <w:rsid w:val="00F66EF7"/>
    <w:rsid w:val="00F66FDF"/>
    <w:rsid w:val="00F67ABF"/>
    <w:rsid w:val="00F67C54"/>
    <w:rsid w:val="00F67C9A"/>
    <w:rsid w:val="00F7075A"/>
    <w:rsid w:val="00F70A03"/>
    <w:rsid w:val="00F70A0B"/>
    <w:rsid w:val="00F71144"/>
    <w:rsid w:val="00F71A20"/>
    <w:rsid w:val="00F71EA6"/>
    <w:rsid w:val="00F72339"/>
    <w:rsid w:val="00F72A03"/>
    <w:rsid w:val="00F72C6C"/>
    <w:rsid w:val="00F731DD"/>
    <w:rsid w:val="00F731E1"/>
    <w:rsid w:val="00F732FC"/>
    <w:rsid w:val="00F735F3"/>
    <w:rsid w:val="00F73B13"/>
    <w:rsid w:val="00F73CE6"/>
    <w:rsid w:val="00F741A3"/>
    <w:rsid w:val="00F74354"/>
    <w:rsid w:val="00F74391"/>
    <w:rsid w:val="00F7443D"/>
    <w:rsid w:val="00F746A3"/>
    <w:rsid w:val="00F746CF"/>
    <w:rsid w:val="00F74703"/>
    <w:rsid w:val="00F7486D"/>
    <w:rsid w:val="00F74914"/>
    <w:rsid w:val="00F74A2F"/>
    <w:rsid w:val="00F74D3A"/>
    <w:rsid w:val="00F74E74"/>
    <w:rsid w:val="00F74F25"/>
    <w:rsid w:val="00F74FD6"/>
    <w:rsid w:val="00F75013"/>
    <w:rsid w:val="00F75115"/>
    <w:rsid w:val="00F754B9"/>
    <w:rsid w:val="00F755C6"/>
    <w:rsid w:val="00F755E1"/>
    <w:rsid w:val="00F755E2"/>
    <w:rsid w:val="00F75660"/>
    <w:rsid w:val="00F75F48"/>
    <w:rsid w:val="00F75F79"/>
    <w:rsid w:val="00F76236"/>
    <w:rsid w:val="00F766E5"/>
    <w:rsid w:val="00F76780"/>
    <w:rsid w:val="00F767AB"/>
    <w:rsid w:val="00F76924"/>
    <w:rsid w:val="00F76DAB"/>
    <w:rsid w:val="00F77470"/>
    <w:rsid w:val="00F802FB"/>
    <w:rsid w:val="00F803B4"/>
    <w:rsid w:val="00F8043D"/>
    <w:rsid w:val="00F80474"/>
    <w:rsid w:val="00F80710"/>
    <w:rsid w:val="00F80A12"/>
    <w:rsid w:val="00F80A9D"/>
    <w:rsid w:val="00F80B35"/>
    <w:rsid w:val="00F80F74"/>
    <w:rsid w:val="00F811D3"/>
    <w:rsid w:val="00F811D6"/>
    <w:rsid w:val="00F81510"/>
    <w:rsid w:val="00F816B2"/>
    <w:rsid w:val="00F81817"/>
    <w:rsid w:val="00F8184C"/>
    <w:rsid w:val="00F81AFC"/>
    <w:rsid w:val="00F81B04"/>
    <w:rsid w:val="00F81D7C"/>
    <w:rsid w:val="00F81DCE"/>
    <w:rsid w:val="00F81E96"/>
    <w:rsid w:val="00F820E9"/>
    <w:rsid w:val="00F8274C"/>
    <w:rsid w:val="00F8277B"/>
    <w:rsid w:val="00F82888"/>
    <w:rsid w:val="00F82AD5"/>
    <w:rsid w:val="00F82C59"/>
    <w:rsid w:val="00F8308F"/>
    <w:rsid w:val="00F830EA"/>
    <w:rsid w:val="00F8351E"/>
    <w:rsid w:val="00F83600"/>
    <w:rsid w:val="00F83752"/>
    <w:rsid w:val="00F83A69"/>
    <w:rsid w:val="00F83A99"/>
    <w:rsid w:val="00F83D79"/>
    <w:rsid w:val="00F83E14"/>
    <w:rsid w:val="00F83F57"/>
    <w:rsid w:val="00F841F0"/>
    <w:rsid w:val="00F8459C"/>
    <w:rsid w:val="00F846B9"/>
    <w:rsid w:val="00F8490C"/>
    <w:rsid w:val="00F84C73"/>
    <w:rsid w:val="00F84FCF"/>
    <w:rsid w:val="00F851F5"/>
    <w:rsid w:val="00F85284"/>
    <w:rsid w:val="00F855FF"/>
    <w:rsid w:val="00F859E9"/>
    <w:rsid w:val="00F8633F"/>
    <w:rsid w:val="00F868FD"/>
    <w:rsid w:val="00F86940"/>
    <w:rsid w:val="00F86C14"/>
    <w:rsid w:val="00F87074"/>
    <w:rsid w:val="00F8740E"/>
    <w:rsid w:val="00F875E3"/>
    <w:rsid w:val="00F87818"/>
    <w:rsid w:val="00F87870"/>
    <w:rsid w:val="00F878E8"/>
    <w:rsid w:val="00F87B56"/>
    <w:rsid w:val="00F87D6C"/>
    <w:rsid w:val="00F90114"/>
    <w:rsid w:val="00F90132"/>
    <w:rsid w:val="00F9020A"/>
    <w:rsid w:val="00F9043C"/>
    <w:rsid w:val="00F90796"/>
    <w:rsid w:val="00F90863"/>
    <w:rsid w:val="00F90B42"/>
    <w:rsid w:val="00F90B7D"/>
    <w:rsid w:val="00F90E61"/>
    <w:rsid w:val="00F91182"/>
    <w:rsid w:val="00F912BE"/>
    <w:rsid w:val="00F914D6"/>
    <w:rsid w:val="00F917A5"/>
    <w:rsid w:val="00F91A71"/>
    <w:rsid w:val="00F91AFA"/>
    <w:rsid w:val="00F91C1F"/>
    <w:rsid w:val="00F9205F"/>
    <w:rsid w:val="00F920B6"/>
    <w:rsid w:val="00F92525"/>
    <w:rsid w:val="00F92B92"/>
    <w:rsid w:val="00F9313D"/>
    <w:rsid w:val="00F9316F"/>
    <w:rsid w:val="00F933A8"/>
    <w:rsid w:val="00F93528"/>
    <w:rsid w:val="00F93859"/>
    <w:rsid w:val="00F938DA"/>
    <w:rsid w:val="00F93A3F"/>
    <w:rsid w:val="00F93C9E"/>
    <w:rsid w:val="00F941B6"/>
    <w:rsid w:val="00F943D0"/>
    <w:rsid w:val="00F94683"/>
    <w:rsid w:val="00F9476E"/>
    <w:rsid w:val="00F947CC"/>
    <w:rsid w:val="00F947CE"/>
    <w:rsid w:val="00F94E32"/>
    <w:rsid w:val="00F95111"/>
    <w:rsid w:val="00F95354"/>
    <w:rsid w:val="00F953B0"/>
    <w:rsid w:val="00F954B9"/>
    <w:rsid w:val="00F955BF"/>
    <w:rsid w:val="00F958BA"/>
    <w:rsid w:val="00F9593B"/>
    <w:rsid w:val="00F95B2E"/>
    <w:rsid w:val="00F962BD"/>
    <w:rsid w:val="00F965F1"/>
    <w:rsid w:val="00F968DF"/>
    <w:rsid w:val="00F96B18"/>
    <w:rsid w:val="00F96B38"/>
    <w:rsid w:val="00F96DC5"/>
    <w:rsid w:val="00F96E86"/>
    <w:rsid w:val="00F973BD"/>
    <w:rsid w:val="00F978A3"/>
    <w:rsid w:val="00F978CC"/>
    <w:rsid w:val="00F979FD"/>
    <w:rsid w:val="00F97A0F"/>
    <w:rsid w:val="00F97A5F"/>
    <w:rsid w:val="00F97B1F"/>
    <w:rsid w:val="00F97C9A"/>
    <w:rsid w:val="00F97CE3"/>
    <w:rsid w:val="00F97EAE"/>
    <w:rsid w:val="00F97F50"/>
    <w:rsid w:val="00FA0537"/>
    <w:rsid w:val="00FA05E5"/>
    <w:rsid w:val="00FA06D6"/>
    <w:rsid w:val="00FA0969"/>
    <w:rsid w:val="00FA0C7A"/>
    <w:rsid w:val="00FA10D4"/>
    <w:rsid w:val="00FA1589"/>
    <w:rsid w:val="00FA1607"/>
    <w:rsid w:val="00FA1996"/>
    <w:rsid w:val="00FA1CA8"/>
    <w:rsid w:val="00FA1D24"/>
    <w:rsid w:val="00FA2066"/>
    <w:rsid w:val="00FA231F"/>
    <w:rsid w:val="00FA285E"/>
    <w:rsid w:val="00FA2A6F"/>
    <w:rsid w:val="00FA2B65"/>
    <w:rsid w:val="00FA32CD"/>
    <w:rsid w:val="00FA332B"/>
    <w:rsid w:val="00FA3CC8"/>
    <w:rsid w:val="00FA3F20"/>
    <w:rsid w:val="00FA45D6"/>
    <w:rsid w:val="00FA46A3"/>
    <w:rsid w:val="00FA46C1"/>
    <w:rsid w:val="00FA490A"/>
    <w:rsid w:val="00FA4B39"/>
    <w:rsid w:val="00FA4FEB"/>
    <w:rsid w:val="00FA54F7"/>
    <w:rsid w:val="00FA5673"/>
    <w:rsid w:val="00FA5E4D"/>
    <w:rsid w:val="00FA5FC3"/>
    <w:rsid w:val="00FA6093"/>
    <w:rsid w:val="00FA62A1"/>
    <w:rsid w:val="00FA636F"/>
    <w:rsid w:val="00FA6474"/>
    <w:rsid w:val="00FA64E2"/>
    <w:rsid w:val="00FA653D"/>
    <w:rsid w:val="00FA6579"/>
    <w:rsid w:val="00FA66FC"/>
    <w:rsid w:val="00FA6856"/>
    <w:rsid w:val="00FA6BC8"/>
    <w:rsid w:val="00FA6E5A"/>
    <w:rsid w:val="00FA71E4"/>
    <w:rsid w:val="00FA72C3"/>
    <w:rsid w:val="00FA734E"/>
    <w:rsid w:val="00FA73B6"/>
    <w:rsid w:val="00FA7AAC"/>
    <w:rsid w:val="00FA7AC6"/>
    <w:rsid w:val="00FA7CB8"/>
    <w:rsid w:val="00FB05A9"/>
    <w:rsid w:val="00FB0722"/>
    <w:rsid w:val="00FB0982"/>
    <w:rsid w:val="00FB0B2D"/>
    <w:rsid w:val="00FB0EE5"/>
    <w:rsid w:val="00FB100F"/>
    <w:rsid w:val="00FB155B"/>
    <w:rsid w:val="00FB1932"/>
    <w:rsid w:val="00FB1946"/>
    <w:rsid w:val="00FB195F"/>
    <w:rsid w:val="00FB25DD"/>
    <w:rsid w:val="00FB27D6"/>
    <w:rsid w:val="00FB2B42"/>
    <w:rsid w:val="00FB2D18"/>
    <w:rsid w:val="00FB2E22"/>
    <w:rsid w:val="00FB2E4E"/>
    <w:rsid w:val="00FB2EFE"/>
    <w:rsid w:val="00FB3198"/>
    <w:rsid w:val="00FB346C"/>
    <w:rsid w:val="00FB361C"/>
    <w:rsid w:val="00FB37B5"/>
    <w:rsid w:val="00FB39CF"/>
    <w:rsid w:val="00FB3AF6"/>
    <w:rsid w:val="00FB4013"/>
    <w:rsid w:val="00FB438B"/>
    <w:rsid w:val="00FB447C"/>
    <w:rsid w:val="00FB44FD"/>
    <w:rsid w:val="00FB4749"/>
    <w:rsid w:val="00FB4753"/>
    <w:rsid w:val="00FB499A"/>
    <w:rsid w:val="00FB4A79"/>
    <w:rsid w:val="00FB4CA7"/>
    <w:rsid w:val="00FB4EA8"/>
    <w:rsid w:val="00FB4ED2"/>
    <w:rsid w:val="00FB55E2"/>
    <w:rsid w:val="00FB55F0"/>
    <w:rsid w:val="00FB56D9"/>
    <w:rsid w:val="00FB56DC"/>
    <w:rsid w:val="00FB579F"/>
    <w:rsid w:val="00FB592F"/>
    <w:rsid w:val="00FB5B09"/>
    <w:rsid w:val="00FB5CF8"/>
    <w:rsid w:val="00FB5FC9"/>
    <w:rsid w:val="00FB5FD7"/>
    <w:rsid w:val="00FB6338"/>
    <w:rsid w:val="00FB6676"/>
    <w:rsid w:val="00FB668A"/>
    <w:rsid w:val="00FB669C"/>
    <w:rsid w:val="00FB66EC"/>
    <w:rsid w:val="00FB6715"/>
    <w:rsid w:val="00FB688C"/>
    <w:rsid w:val="00FB6B57"/>
    <w:rsid w:val="00FB7217"/>
    <w:rsid w:val="00FB7269"/>
    <w:rsid w:val="00FB75DA"/>
    <w:rsid w:val="00FB765F"/>
    <w:rsid w:val="00FB76AB"/>
    <w:rsid w:val="00FB76B8"/>
    <w:rsid w:val="00FB775B"/>
    <w:rsid w:val="00FB7A0B"/>
    <w:rsid w:val="00FB7C56"/>
    <w:rsid w:val="00FB7D3F"/>
    <w:rsid w:val="00FB7E6C"/>
    <w:rsid w:val="00FB7E89"/>
    <w:rsid w:val="00FC0949"/>
    <w:rsid w:val="00FC0CC3"/>
    <w:rsid w:val="00FC1191"/>
    <w:rsid w:val="00FC1336"/>
    <w:rsid w:val="00FC135C"/>
    <w:rsid w:val="00FC1924"/>
    <w:rsid w:val="00FC1AED"/>
    <w:rsid w:val="00FC1D85"/>
    <w:rsid w:val="00FC1DEA"/>
    <w:rsid w:val="00FC1E21"/>
    <w:rsid w:val="00FC1F6A"/>
    <w:rsid w:val="00FC2151"/>
    <w:rsid w:val="00FC24D6"/>
    <w:rsid w:val="00FC2647"/>
    <w:rsid w:val="00FC2741"/>
    <w:rsid w:val="00FC2A5C"/>
    <w:rsid w:val="00FC2BF8"/>
    <w:rsid w:val="00FC2D58"/>
    <w:rsid w:val="00FC30B8"/>
    <w:rsid w:val="00FC319E"/>
    <w:rsid w:val="00FC3666"/>
    <w:rsid w:val="00FC3728"/>
    <w:rsid w:val="00FC38D4"/>
    <w:rsid w:val="00FC3E27"/>
    <w:rsid w:val="00FC4002"/>
    <w:rsid w:val="00FC440E"/>
    <w:rsid w:val="00FC4412"/>
    <w:rsid w:val="00FC4695"/>
    <w:rsid w:val="00FC4696"/>
    <w:rsid w:val="00FC47C8"/>
    <w:rsid w:val="00FC48B1"/>
    <w:rsid w:val="00FC4AAB"/>
    <w:rsid w:val="00FC4D2C"/>
    <w:rsid w:val="00FC4F92"/>
    <w:rsid w:val="00FC502A"/>
    <w:rsid w:val="00FC502E"/>
    <w:rsid w:val="00FC5111"/>
    <w:rsid w:val="00FC575F"/>
    <w:rsid w:val="00FC598B"/>
    <w:rsid w:val="00FC59AF"/>
    <w:rsid w:val="00FC5ADF"/>
    <w:rsid w:val="00FC5B8B"/>
    <w:rsid w:val="00FC5CA2"/>
    <w:rsid w:val="00FC5CE9"/>
    <w:rsid w:val="00FC6219"/>
    <w:rsid w:val="00FC6474"/>
    <w:rsid w:val="00FC66AA"/>
    <w:rsid w:val="00FC67F5"/>
    <w:rsid w:val="00FC6953"/>
    <w:rsid w:val="00FC6BFD"/>
    <w:rsid w:val="00FC6F0D"/>
    <w:rsid w:val="00FC6F14"/>
    <w:rsid w:val="00FC7102"/>
    <w:rsid w:val="00FC7307"/>
    <w:rsid w:val="00FC77A0"/>
    <w:rsid w:val="00FC77EB"/>
    <w:rsid w:val="00FC7831"/>
    <w:rsid w:val="00FC7BAE"/>
    <w:rsid w:val="00FD01D8"/>
    <w:rsid w:val="00FD0226"/>
    <w:rsid w:val="00FD0319"/>
    <w:rsid w:val="00FD0763"/>
    <w:rsid w:val="00FD07A6"/>
    <w:rsid w:val="00FD08AF"/>
    <w:rsid w:val="00FD0A68"/>
    <w:rsid w:val="00FD0B3D"/>
    <w:rsid w:val="00FD1086"/>
    <w:rsid w:val="00FD1202"/>
    <w:rsid w:val="00FD12D8"/>
    <w:rsid w:val="00FD1695"/>
    <w:rsid w:val="00FD16DD"/>
    <w:rsid w:val="00FD1B28"/>
    <w:rsid w:val="00FD1E11"/>
    <w:rsid w:val="00FD243F"/>
    <w:rsid w:val="00FD248C"/>
    <w:rsid w:val="00FD26E0"/>
    <w:rsid w:val="00FD28C4"/>
    <w:rsid w:val="00FD2A09"/>
    <w:rsid w:val="00FD2A3A"/>
    <w:rsid w:val="00FD2C8C"/>
    <w:rsid w:val="00FD34A1"/>
    <w:rsid w:val="00FD355F"/>
    <w:rsid w:val="00FD3579"/>
    <w:rsid w:val="00FD3A79"/>
    <w:rsid w:val="00FD3EEA"/>
    <w:rsid w:val="00FD42AB"/>
    <w:rsid w:val="00FD42C4"/>
    <w:rsid w:val="00FD471B"/>
    <w:rsid w:val="00FD493E"/>
    <w:rsid w:val="00FD4D0B"/>
    <w:rsid w:val="00FD4E12"/>
    <w:rsid w:val="00FD5372"/>
    <w:rsid w:val="00FD54FD"/>
    <w:rsid w:val="00FD583E"/>
    <w:rsid w:val="00FD5969"/>
    <w:rsid w:val="00FD603C"/>
    <w:rsid w:val="00FD653D"/>
    <w:rsid w:val="00FD6673"/>
    <w:rsid w:val="00FD66C9"/>
    <w:rsid w:val="00FD6CA5"/>
    <w:rsid w:val="00FD6F08"/>
    <w:rsid w:val="00FD73FE"/>
    <w:rsid w:val="00FD7651"/>
    <w:rsid w:val="00FD77DA"/>
    <w:rsid w:val="00FD7843"/>
    <w:rsid w:val="00FD79F1"/>
    <w:rsid w:val="00FD7B25"/>
    <w:rsid w:val="00FD7BDE"/>
    <w:rsid w:val="00FD7F27"/>
    <w:rsid w:val="00FD7FE6"/>
    <w:rsid w:val="00FE0827"/>
    <w:rsid w:val="00FE0A04"/>
    <w:rsid w:val="00FE0A1A"/>
    <w:rsid w:val="00FE0D9D"/>
    <w:rsid w:val="00FE0DDD"/>
    <w:rsid w:val="00FE0FDC"/>
    <w:rsid w:val="00FE1167"/>
    <w:rsid w:val="00FE1172"/>
    <w:rsid w:val="00FE1223"/>
    <w:rsid w:val="00FE187D"/>
    <w:rsid w:val="00FE1A0F"/>
    <w:rsid w:val="00FE1C20"/>
    <w:rsid w:val="00FE1D35"/>
    <w:rsid w:val="00FE1F7B"/>
    <w:rsid w:val="00FE1FE8"/>
    <w:rsid w:val="00FE23B0"/>
    <w:rsid w:val="00FE2992"/>
    <w:rsid w:val="00FE2AE6"/>
    <w:rsid w:val="00FE2AF7"/>
    <w:rsid w:val="00FE37E8"/>
    <w:rsid w:val="00FE3824"/>
    <w:rsid w:val="00FE3AA9"/>
    <w:rsid w:val="00FE3BCB"/>
    <w:rsid w:val="00FE4017"/>
    <w:rsid w:val="00FE4583"/>
    <w:rsid w:val="00FE45EB"/>
    <w:rsid w:val="00FE4625"/>
    <w:rsid w:val="00FE466E"/>
    <w:rsid w:val="00FE49D8"/>
    <w:rsid w:val="00FE49F6"/>
    <w:rsid w:val="00FE4C39"/>
    <w:rsid w:val="00FE4E3E"/>
    <w:rsid w:val="00FE4EA5"/>
    <w:rsid w:val="00FE4F4B"/>
    <w:rsid w:val="00FE50CB"/>
    <w:rsid w:val="00FE56CC"/>
    <w:rsid w:val="00FE57A0"/>
    <w:rsid w:val="00FE57BF"/>
    <w:rsid w:val="00FE57F6"/>
    <w:rsid w:val="00FE5D0C"/>
    <w:rsid w:val="00FE634A"/>
    <w:rsid w:val="00FE6863"/>
    <w:rsid w:val="00FE6AAB"/>
    <w:rsid w:val="00FE6C90"/>
    <w:rsid w:val="00FE7205"/>
    <w:rsid w:val="00FE7297"/>
    <w:rsid w:val="00FE72BA"/>
    <w:rsid w:val="00FE73F4"/>
    <w:rsid w:val="00FE7451"/>
    <w:rsid w:val="00FE757C"/>
    <w:rsid w:val="00FE77C7"/>
    <w:rsid w:val="00FE7ACA"/>
    <w:rsid w:val="00FE7BBF"/>
    <w:rsid w:val="00FE7E02"/>
    <w:rsid w:val="00FF01DA"/>
    <w:rsid w:val="00FF0238"/>
    <w:rsid w:val="00FF031C"/>
    <w:rsid w:val="00FF03F9"/>
    <w:rsid w:val="00FF05DF"/>
    <w:rsid w:val="00FF0692"/>
    <w:rsid w:val="00FF07A9"/>
    <w:rsid w:val="00FF0934"/>
    <w:rsid w:val="00FF0E3E"/>
    <w:rsid w:val="00FF0ED3"/>
    <w:rsid w:val="00FF0FAD"/>
    <w:rsid w:val="00FF1744"/>
    <w:rsid w:val="00FF176D"/>
    <w:rsid w:val="00FF1CEF"/>
    <w:rsid w:val="00FF1CFB"/>
    <w:rsid w:val="00FF1ED9"/>
    <w:rsid w:val="00FF20C9"/>
    <w:rsid w:val="00FF21EB"/>
    <w:rsid w:val="00FF28BF"/>
    <w:rsid w:val="00FF28F1"/>
    <w:rsid w:val="00FF314A"/>
    <w:rsid w:val="00FF3454"/>
    <w:rsid w:val="00FF36F3"/>
    <w:rsid w:val="00FF3856"/>
    <w:rsid w:val="00FF3BC7"/>
    <w:rsid w:val="00FF405F"/>
    <w:rsid w:val="00FF425C"/>
    <w:rsid w:val="00FF4551"/>
    <w:rsid w:val="00FF4CE5"/>
    <w:rsid w:val="00FF5227"/>
    <w:rsid w:val="00FF551B"/>
    <w:rsid w:val="00FF56C2"/>
    <w:rsid w:val="00FF5707"/>
    <w:rsid w:val="00FF5844"/>
    <w:rsid w:val="00FF59F3"/>
    <w:rsid w:val="00FF5CD4"/>
    <w:rsid w:val="00FF62D9"/>
    <w:rsid w:val="00FF6472"/>
    <w:rsid w:val="00FF6638"/>
    <w:rsid w:val="00FF6672"/>
    <w:rsid w:val="00FF6939"/>
    <w:rsid w:val="00FF6D00"/>
    <w:rsid w:val="00FF74FB"/>
    <w:rsid w:val="00FF74FD"/>
    <w:rsid w:val="00FF7E3A"/>
    <w:rsid w:val="00FF7E96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2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29A566A"/>
  <w15:chartTrackingRefBased/>
  <w15:docId w15:val="{F7E917F6-CB09-4EF4-B92E-9899502BE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1C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968DF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F968D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F968D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F968D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968D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F968D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F968D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968D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F968D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F968DF"/>
    <w:pPr>
      <w:spacing w:after="120"/>
    </w:pPr>
  </w:style>
  <w:style w:type="character" w:customStyle="1" w:styleId="Heading4Char1">
    <w:name w:val="Heading 4 Char1"/>
    <w:link w:val="Heading4"/>
    <w:rsid w:val="00F74D3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770BD7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F74D3A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F74D3A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11724C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F74D3A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1"/>
    <w:uiPriority w:val="99"/>
    <w:rsid w:val="00F968DF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uiPriority w:val="99"/>
    <w:rsid w:val="00F74D3A"/>
    <w:rPr>
      <w:rFonts w:ascii="Arial" w:hAnsi="Arial"/>
      <w:sz w:val="18"/>
      <w:szCs w:val="18"/>
    </w:rPr>
  </w:style>
  <w:style w:type="character" w:customStyle="1" w:styleId="AAAddress">
    <w:name w:val="AA Address"/>
    <w:rsid w:val="00F968D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68D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968D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626985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F968DF"/>
    <w:rPr>
      <w:rFonts w:cs="Times New Roman"/>
      <w:b/>
      <w:bCs/>
    </w:rPr>
  </w:style>
  <w:style w:type="paragraph" w:styleId="ListBullet">
    <w:name w:val="List Bullet"/>
    <w:basedOn w:val="Normal"/>
    <w:rsid w:val="00F968D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F968D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F968D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F968D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F968D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F968D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F968D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F968DF"/>
    <w:pPr>
      <w:ind w:left="284"/>
    </w:pPr>
  </w:style>
  <w:style w:type="paragraph" w:customStyle="1" w:styleId="AAFrameAddress">
    <w:name w:val="AA Frame Address"/>
    <w:basedOn w:val="Heading1"/>
    <w:rsid w:val="00F968D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968D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F968D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F968D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968D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968D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968DF"/>
    <w:pPr>
      <w:ind w:left="851" w:hanging="284"/>
    </w:pPr>
  </w:style>
  <w:style w:type="paragraph" w:styleId="Index4">
    <w:name w:val="index 4"/>
    <w:basedOn w:val="Normal"/>
    <w:next w:val="Normal"/>
    <w:semiHidden/>
    <w:rsid w:val="00F968DF"/>
    <w:pPr>
      <w:ind w:left="1135" w:hanging="284"/>
    </w:pPr>
  </w:style>
  <w:style w:type="paragraph" w:styleId="Index6">
    <w:name w:val="index 6"/>
    <w:basedOn w:val="Normal"/>
    <w:next w:val="Normal"/>
    <w:semiHidden/>
    <w:rsid w:val="00F968DF"/>
    <w:pPr>
      <w:ind w:left="1702" w:hanging="284"/>
    </w:pPr>
  </w:style>
  <w:style w:type="paragraph" w:styleId="Index5">
    <w:name w:val="index 5"/>
    <w:basedOn w:val="Normal"/>
    <w:next w:val="Normal"/>
    <w:semiHidden/>
    <w:rsid w:val="00F968DF"/>
    <w:pPr>
      <w:ind w:left="1418" w:hanging="284"/>
    </w:pPr>
  </w:style>
  <w:style w:type="paragraph" w:styleId="Index7">
    <w:name w:val="index 7"/>
    <w:basedOn w:val="Normal"/>
    <w:next w:val="Normal"/>
    <w:semiHidden/>
    <w:rsid w:val="00F968DF"/>
    <w:pPr>
      <w:ind w:left="1985" w:hanging="284"/>
    </w:pPr>
  </w:style>
  <w:style w:type="paragraph" w:styleId="Index8">
    <w:name w:val="index 8"/>
    <w:basedOn w:val="Normal"/>
    <w:next w:val="Normal"/>
    <w:semiHidden/>
    <w:rsid w:val="00F968DF"/>
    <w:pPr>
      <w:ind w:left="2269" w:hanging="284"/>
    </w:pPr>
  </w:style>
  <w:style w:type="paragraph" w:styleId="Index9">
    <w:name w:val="index 9"/>
    <w:basedOn w:val="Normal"/>
    <w:next w:val="Normal"/>
    <w:semiHidden/>
    <w:rsid w:val="00F968DF"/>
    <w:pPr>
      <w:ind w:left="2552" w:hanging="284"/>
    </w:pPr>
  </w:style>
  <w:style w:type="paragraph" w:styleId="TOC2">
    <w:name w:val="toc 2"/>
    <w:basedOn w:val="Normal"/>
    <w:next w:val="Normal"/>
    <w:semiHidden/>
    <w:rsid w:val="00F968D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968D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968DF"/>
    <w:pPr>
      <w:ind w:left="851"/>
    </w:pPr>
  </w:style>
  <w:style w:type="paragraph" w:styleId="TOC5">
    <w:name w:val="toc 5"/>
    <w:basedOn w:val="Normal"/>
    <w:next w:val="Normal"/>
    <w:semiHidden/>
    <w:rsid w:val="00F968DF"/>
    <w:pPr>
      <w:ind w:left="1134"/>
    </w:pPr>
  </w:style>
  <w:style w:type="paragraph" w:styleId="TOC6">
    <w:name w:val="toc 6"/>
    <w:basedOn w:val="Normal"/>
    <w:next w:val="Normal"/>
    <w:semiHidden/>
    <w:rsid w:val="00F968DF"/>
    <w:pPr>
      <w:ind w:left="1418"/>
    </w:pPr>
  </w:style>
  <w:style w:type="paragraph" w:styleId="TOC7">
    <w:name w:val="toc 7"/>
    <w:basedOn w:val="Normal"/>
    <w:next w:val="Normal"/>
    <w:semiHidden/>
    <w:rsid w:val="00F968DF"/>
    <w:pPr>
      <w:ind w:left="1701"/>
    </w:pPr>
  </w:style>
  <w:style w:type="paragraph" w:styleId="TOC8">
    <w:name w:val="toc 8"/>
    <w:basedOn w:val="Normal"/>
    <w:next w:val="Normal"/>
    <w:semiHidden/>
    <w:rsid w:val="00F968DF"/>
    <w:pPr>
      <w:ind w:left="1985"/>
    </w:pPr>
  </w:style>
  <w:style w:type="paragraph" w:styleId="TOC9">
    <w:name w:val="toc 9"/>
    <w:basedOn w:val="Normal"/>
    <w:next w:val="Normal"/>
    <w:semiHidden/>
    <w:rsid w:val="00F968DF"/>
    <w:pPr>
      <w:ind w:left="2268"/>
    </w:pPr>
  </w:style>
  <w:style w:type="paragraph" w:styleId="TableofFigures">
    <w:name w:val="table of figures"/>
    <w:basedOn w:val="Normal"/>
    <w:next w:val="Normal"/>
    <w:semiHidden/>
    <w:rsid w:val="00F968DF"/>
    <w:pPr>
      <w:ind w:left="567" w:hanging="567"/>
    </w:pPr>
  </w:style>
  <w:style w:type="paragraph" w:styleId="ListBullet5">
    <w:name w:val="List Bullet 5"/>
    <w:basedOn w:val="Normal"/>
    <w:rsid w:val="00F968D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F968DF"/>
    <w:pPr>
      <w:ind w:firstLine="284"/>
    </w:pPr>
  </w:style>
  <w:style w:type="character" w:customStyle="1" w:styleId="BodyTextFirstIndentChar1">
    <w:name w:val="Body Text First Indent Char1"/>
    <w:link w:val="BodyTextFirstIndent"/>
    <w:rsid w:val="00F74D3A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F74D3A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rsid w:val="00F968DF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F74D3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968DF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F74D3A"/>
    <w:rPr>
      <w:rFonts w:ascii="Arial" w:hAnsi="Arial"/>
      <w:sz w:val="18"/>
      <w:szCs w:val="18"/>
    </w:rPr>
  </w:style>
  <w:style w:type="character" w:styleId="Strong">
    <w:name w:val="Strong"/>
    <w:qFormat/>
    <w:rsid w:val="00F968D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968D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968D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968D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968D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F968D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968D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968D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968DF"/>
    <w:pPr>
      <w:framePr w:h="1054" w:wrap="around" w:y="5920"/>
    </w:pPr>
  </w:style>
  <w:style w:type="paragraph" w:customStyle="1" w:styleId="ReportHeading3">
    <w:name w:val="ReportHeading3"/>
    <w:basedOn w:val="ReportHeading2"/>
    <w:rsid w:val="00F968DF"/>
    <w:pPr>
      <w:framePr w:h="443" w:wrap="around" w:y="8223"/>
    </w:pPr>
  </w:style>
  <w:style w:type="paragraph" w:customStyle="1" w:styleId="a">
    <w:name w:val="¢éÍ¤ÇÒÁ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F968D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968D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968D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68D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968D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D805F2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F74D3A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F968DF"/>
  </w:style>
  <w:style w:type="paragraph" w:customStyle="1" w:styleId="ASSETS">
    <w:name w:val="ASSETS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F74D3A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74D3A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72A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7"/>
      </w:tabs>
      <w:spacing w:after="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C72A60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F74D3A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F74D3A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F74D3A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F3F93"/>
    <w:pPr>
      <w:ind w:left="567" w:right="0"/>
      <w:jc w:val="thaiDistribute"/>
    </w:pPr>
    <w:rPr>
      <w:rFonts w:ascii="Angsana New" w:hAnsi="Angsana New"/>
      <w:bCs w:val="0"/>
      <w:i w:val="0"/>
      <w:i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9F3F93"/>
    <w:rPr>
      <w:rFonts w:ascii="Angsana New" w:hAnsi="Angsana New" w:cs="Angsana New"/>
      <w:bCs/>
      <w:i/>
      <w:iCs/>
      <w:sz w:val="30"/>
      <w:szCs w:val="30"/>
      <w:lang w:val="en-US" w:eastAsia="en-US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F74D3A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styleId="List2">
    <w:name w:val="List 2"/>
    <w:basedOn w:val="Normal"/>
    <w:rsid w:val="005B7219"/>
    <w:pPr>
      <w:ind w:left="720" w:hanging="360"/>
    </w:pPr>
  </w:style>
  <w:style w:type="paragraph" w:styleId="ListContinue2">
    <w:name w:val="List Continue 2"/>
    <w:basedOn w:val="Normal"/>
    <w:rsid w:val="00DF70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/>
    </w:pPr>
    <w:rPr>
      <w:rFonts w:ascii="Times New Roman" w:hAnsi="Times New Roman"/>
      <w:sz w:val="28"/>
      <w:szCs w:val="28"/>
      <w:lang w:val="en-GB"/>
    </w:rPr>
  </w:style>
  <w:style w:type="paragraph" w:customStyle="1" w:styleId="E0">
    <w:name w:val="??E"/>
    <w:basedOn w:val="Normal"/>
    <w:rsid w:val="00524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6D10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NormalWeb">
    <w:name w:val="Normal (Web)"/>
    <w:basedOn w:val="Normal"/>
    <w:uiPriority w:val="99"/>
    <w:rsid w:val="001B2F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character" w:styleId="CommentReference">
    <w:name w:val="annotation reference"/>
    <w:uiPriority w:val="99"/>
    <w:rsid w:val="00C52527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C52527"/>
    <w:rPr>
      <w:rFonts w:cs="Cordia New"/>
      <w:sz w:val="20"/>
      <w:szCs w:val="23"/>
    </w:rPr>
  </w:style>
  <w:style w:type="character" w:customStyle="1" w:styleId="CommentTextChar">
    <w:name w:val="Comment Text Char"/>
    <w:link w:val="CommentText"/>
    <w:uiPriority w:val="99"/>
    <w:locked/>
    <w:rsid w:val="00F74D3A"/>
    <w:rPr>
      <w:rFonts w:ascii="Arial" w:hAnsi="Arial" w:cs="Cordia New"/>
      <w:szCs w:val="23"/>
    </w:rPr>
  </w:style>
  <w:style w:type="paragraph" w:styleId="CommentSubject">
    <w:name w:val="annotation subject"/>
    <w:basedOn w:val="CommentText"/>
    <w:next w:val="CommentText"/>
    <w:link w:val="CommentSubjectChar"/>
    <w:rsid w:val="00C52527"/>
    <w:rPr>
      <w:b/>
      <w:bCs/>
    </w:rPr>
  </w:style>
  <w:style w:type="character" w:customStyle="1" w:styleId="CommentSubjectChar">
    <w:name w:val="Comment Subject Char"/>
    <w:link w:val="CommentSubject"/>
    <w:locked/>
    <w:rsid w:val="00F74D3A"/>
    <w:rPr>
      <w:rFonts w:ascii="Arial" w:hAnsi="Arial" w:cs="Cordia New"/>
      <w:b/>
      <w:bCs/>
      <w:szCs w:val="23"/>
    </w:rPr>
  </w:style>
  <w:style w:type="paragraph" w:styleId="ListParagraph">
    <w:name w:val="List Paragraph"/>
    <w:basedOn w:val="Normal"/>
    <w:uiPriority w:val="34"/>
    <w:qFormat/>
    <w:rsid w:val="0054355C"/>
    <w:pPr>
      <w:ind w:left="720"/>
      <w:contextualSpacing/>
    </w:pPr>
    <w:rPr>
      <w:szCs w:val="22"/>
    </w:rPr>
  </w:style>
  <w:style w:type="paragraph" w:customStyle="1" w:styleId="Default">
    <w:name w:val="Default"/>
    <w:rsid w:val="0046658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HTMLPreformatted">
    <w:name w:val="HTML Preformatted"/>
    <w:basedOn w:val="Normal"/>
    <w:rsid w:val="00467B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paragraph" w:styleId="PlainText">
    <w:name w:val="Plain Text"/>
    <w:basedOn w:val="Normal"/>
    <w:link w:val="PlainTextChar"/>
    <w:rsid w:val="00554D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554D51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7B3EFB"/>
    <w:rPr>
      <w:rFonts w:ascii="Arial" w:hAnsi="Arial"/>
      <w:sz w:val="18"/>
      <w:szCs w:val="22"/>
    </w:rPr>
  </w:style>
  <w:style w:type="character" w:customStyle="1" w:styleId="Heading1Char1">
    <w:name w:val="Heading 1 Char1"/>
    <w:uiPriority w:val="99"/>
    <w:rsid w:val="00F74D3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F74D3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F74D3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F74D3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8Char1">
    <w:name w:val="Heading 8 Char1"/>
    <w:rsid w:val="00F74D3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F74D3A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74D3A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rsid w:val="00F74D3A"/>
    <w:rPr>
      <w:sz w:val="29"/>
      <w:szCs w:val="29"/>
    </w:rPr>
  </w:style>
  <w:style w:type="character" w:customStyle="1" w:styleId="shorttext">
    <w:name w:val="short_text"/>
    <w:basedOn w:val="DefaultParagraphFont"/>
    <w:rsid w:val="00F74D3A"/>
  </w:style>
  <w:style w:type="character" w:customStyle="1" w:styleId="Heading4Char">
    <w:name w:val="Heading 4 Char"/>
    <w:locked/>
    <w:rsid w:val="00F74D3A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locked/>
    <w:rsid w:val="00F74D3A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F74D3A"/>
    <w:rPr>
      <w:rFonts w:cs="EucrosiaUPC"/>
      <w:b/>
      <w:bCs/>
      <w:sz w:val="30"/>
      <w:szCs w:val="30"/>
      <w:lang w:bidi="th-TH"/>
    </w:rPr>
  </w:style>
  <w:style w:type="character" w:customStyle="1" w:styleId="Heading9Char">
    <w:name w:val="Heading 9 Char"/>
    <w:locked/>
    <w:rsid w:val="00F74D3A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F74D3A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F74D3A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F74D3A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F74D3A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F74D3A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F74D3A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F74D3A"/>
    <w:rPr>
      <w:rFonts w:ascii="Arial" w:hAnsi="Arial" w:cs="Times New Roman"/>
      <w:sz w:val="18"/>
      <w:szCs w:val="18"/>
    </w:rPr>
  </w:style>
  <w:style w:type="character" w:customStyle="1" w:styleId="hps">
    <w:name w:val="hps"/>
    <w:rsid w:val="00F74D3A"/>
    <w:rPr>
      <w:rFonts w:cs="Times New Roman"/>
    </w:rPr>
  </w:style>
  <w:style w:type="character" w:customStyle="1" w:styleId="gt-icon-text1">
    <w:name w:val="gt-icon-text1"/>
    <w:rsid w:val="00F74D3A"/>
    <w:rPr>
      <w:rFonts w:cs="Times New Roman"/>
    </w:rPr>
  </w:style>
  <w:style w:type="character" w:customStyle="1" w:styleId="longtext">
    <w:name w:val="long_text"/>
    <w:rsid w:val="00F74D3A"/>
    <w:rPr>
      <w:rFonts w:cs="Times New Roman"/>
    </w:rPr>
  </w:style>
  <w:style w:type="character" w:customStyle="1" w:styleId="CharChar22">
    <w:name w:val="Char Char22"/>
    <w:rsid w:val="00F74D3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74D3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74D3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74D3A"/>
  </w:style>
  <w:style w:type="character" w:styleId="Emphasis">
    <w:name w:val="Emphasis"/>
    <w:uiPriority w:val="20"/>
    <w:qFormat/>
    <w:rsid w:val="00F74D3A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F74D3A"/>
  </w:style>
  <w:style w:type="character" w:styleId="Hyperlink">
    <w:name w:val="Hyperlink"/>
    <w:uiPriority w:val="99"/>
    <w:unhideWhenUsed/>
    <w:rsid w:val="00F74D3A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74D3A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F74D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74D3A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A410A0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3060F6"/>
    <w:rPr>
      <w:vertAlign w:val="superscript"/>
    </w:rPr>
  </w:style>
  <w:style w:type="character" w:customStyle="1" w:styleId="fontstyle01">
    <w:name w:val="fontstyle01"/>
    <w:basedOn w:val="DefaultParagraphFont"/>
    <w:rsid w:val="00C37AA4"/>
    <w:rPr>
      <w:rFonts w:ascii="CordiaNew" w:hAnsi="CordiaNew" w:hint="default"/>
      <w:b w:val="0"/>
      <w:bCs w:val="0"/>
      <w:i w:val="0"/>
      <w:iCs w:val="0"/>
      <w:color w:val="000000"/>
      <w:sz w:val="32"/>
      <w:szCs w:val="32"/>
    </w:rPr>
  </w:style>
  <w:style w:type="table" w:customStyle="1" w:styleId="TableGrid1">
    <w:name w:val="Table Grid1"/>
    <w:basedOn w:val="TableNormal"/>
    <w:next w:val="TableGrid"/>
    <w:uiPriority w:val="39"/>
    <w:rsid w:val="00F156E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0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07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26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40038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9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33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emf"/><Relationship Id="rId21" Type="http://schemas.openxmlformats.org/officeDocument/2006/relationships/image" Target="media/image14.emf"/><Relationship Id="rId34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33" Type="http://schemas.openxmlformats.org/officeDocument/2006/relationships/footer" Target="footer1.xm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image" Target="media/image2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32" Type="http://schemas.openxmlformats.org/officeDocument/2006/relationships/header" Target="header2.xm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image" Target="media/image21.emf"/><Relationship Id="rId36" Type="http://schemas.openxmlformats.org/officeDocument/2006/relationships/footer" Target="footer3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30" Type="http://schemas.openxmlformats.org/officeDocument/2006/relationships/image" Target="media/image23.emf"/><Relationship Id="rId35" Type="http://schemas.openxmlformats.org/officeDocument/2006/relationships/header" Target="header3.xml"/><Relationship Id="rId8" Type="http://schemas.openxmlformats.org/officeDocument/2006/relationships/image" Target="media/image1.emf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D851CE-C3E6-4A41-BDC3-925C58BCD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2794</TotalTime>
  <Pages>101</Pages>
  <Words>24362</Words>
  <Characters>96100</Characters>
  <Application>Microsoft Office Word</Application>
  <DocSecurity>0</DocSecurity>
  <Lines>800</Lines>
  <Paragraphs>240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ปูนซิเมนต์ไทย จำกัด (มหาชน) และบริษัทย่อย</vt:lpstr>
    </vt:vector>
  </TitlesOfParts>
  <Company>SCG</Company>
  <LinksUpToDate>false</LinksUpToDate>
  <CharactersWithSpaces>120222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ปูนซิเมนต์ไทย จำกัด (มหาชน) และบริษัทย่อย</dc:title>
  <dc:subject/>
  <dc:creator>SCG</dc:creator>
  <cp:keywords/>
  <cp:lastModifiedBy>Suwapong Suwanmalee</cp:lastModifiedBy>
  <cp:revision>372</cp:revision>
  <cp:lastPrinted>2019-02-12T12:53:00Z</cp:lastPrinted>
  <dcterms:created xsi:type="dcterms:W3CDTF">2019-01-17T09:42:00Z</dcterms:created>
  <dcterms:modified xsi:type="dcterms:W3CDTF">2019-02-13T02:31:00Z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