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1E836782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6E3CF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374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7FD611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1A2712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</w:t>
            </w:r>
            <w:r w:rsidRPr="009D1F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</w:t>
            </w: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การเงินระหว่างกาล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52841867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C52C41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B2CE193" w:rsidR="00BD265A" w:rsidRPr="00C52C41" w:rsidRDefault="00F23B06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05966F41" w:rsidR="00BD265A" w:rsidRPr="00C52C41" w:rsidRDefault="001A271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4E9359DE" w:rsidR="00BD265A" w:rsidRPr="00026849" w:rsidRDefault="0002684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56217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0D5A032A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14990DA2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54DD7CD6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56217B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6FF43B79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3D3BB702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4F5E8596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56217B" w:rsidRPr="00C52C41" w14:paraId="07DD338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DBBDFD6" w14:textId="5040FDBF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6B86F925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10E991" w14:textId="4E4220D0" w:rsidR="0056217B" w:rsidRPr="00026849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FE2312" w:rsidRPr="00C52C41" w14:paraId="2146DB7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5C397F84" w14:textId="365E4676" w:rsidR="00FE2312" w:rsidRPr="00C52C41" w:rsidRDefault="00FE2312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74" w:type="dxa"/>
          </w:tcPr>
          <w:p w14:paraId="24DDC8C4" w14:textId="77777777" w:rsidR="00FE2312" w:rsidRPr="00C52C41" w:rsidRDefault="00FE2312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B6BCA90" w14:textId="0319B55B" w:rsidR="00FE2312" w:rsidRPr="00091C56" w:rsidRDefault="00FE2312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56217B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51B6CF66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E23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4ABCC0A1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291C237C" w:rsidR="0056217B" w:rsidRPr="00091C56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6217B" w:rsidRPr="00C52C41" w14:paraId="668F809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72A3BB2" w14:textId="34190D78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FE23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4A40D9C8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EF9763" w14:textId="0D055DEA" w:rsidR="0056217B" w:rsidRPr="00656C68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17B1D" w:rsidRPr="00C52C41" w14:paraId="4DB2CB7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9DF3270" w14:textId="21295172" w:rsidR="00F17B1D" w:rsidRPr="00C52C41" w:rsidRDefault="00750B66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374" w:type="dxa"/>
          </w:tcPr>
          <w:p w14:paraId="329EE15C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143844C4" w14:textId="0DF49871" w:rsidR="00F17B1D" w:rsidRPr="00C52C41" w:rsidRDefault="00255A97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45142F9" w14:textId="765A49D4"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65095516" w14:textId="78EBF18C"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465FB2" w:rsidRDefault="00784EB3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7AB392FE" w14:textId="77231FEA" w:rsidR="00726B9B" w:rsidRPr="0052663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>
        <w:rPr>
          <w:rFonts w:ascii="Angsana New" w:hAnsi="Angsana New"/>
          <w:sz w:val="30"/>
          <w:szCs w:val="30"/>
          <w:cs/>
        </w:rPr>
        <w:t>การเงินจาก</w:t>
      </w:r>
      <w:r w:rsidR="0052663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</w:t>
      </w:r>
      <w:r w:rsidR="00405F1B">
        <w:rPr>
          <w:rFonts w:ascii="Angsana New" w:hAnsi="Angsana New"/>
          <w:sz w:val="30"/>
          <w:szCs w:val="30"/>
        </w:rPr>
        <w:t>11</w:t>
      </w:r>
      <w:r w:rsidR="00F06935">
        <w:rPr>
          <w:rFonts w:ascii="Angsana New" w:hAnsi="Angsana New"/>
          <w:sz w:val="30"/>
          <w:szCs w:val="30"/>
        </w:rPr>
        <w:t xml:space="preserve"> </w:t>
      </w:r>
      <w:r w:rsidR="00F06935">
        <w:rPr>
          <w:rFonts w:ascii="Angsana New" w:hAnsi="Angsana New" w:hint="cs"/>
          <w:sz w:val="30"/>
          <w:szCs w:val="30"/>
          <w:cs/>
        </w:rPr>
        <w:t>กุมภาพันธ์ 256</w:t>
      </w:r>
      <w:r w:rsidR="00F06935">
        <w:rPr>
          <w:rFonts w:ascii="Angsana New" w:hAnsi="Angsana New"/>
          <w:sz w:val="30"/>
          <w:szCs w:val="30"/>
        </w:rPr>
        <w:t>2</w:t>
      </w:r>
    </w:p>
    <w:p w14:paraId="561B1AC6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8DF0B8C" w14:textId="77777777"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  <w:cs/>
        </w:rPr>
        <w:t>1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FCAF018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769BAAF" w14:textId="6212ACF1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proofErr w:type="spellStart"/>
      <w:r w:rsidRPr="00740760">
        <w:rPr>
          <w:rFonts w:ascii="Angsana New" w:hAnsi="Angsana New"/>
          <w:spacing w:val="-2"/>
          <w:sz w:val="30"/>
          <w:szCs w:val="30"/>
          <w:cs/>
        </w:rPr>
        <w:t>ลัค</w:t>
      </w:r>
      <w:proofErr w:type="spellEnd"/>
      <w:r w:rsidRPr="00740760">
        <w:rPr>
          <w:rFonts w:ascii="Angsana New" w:hAnsi="Angsana New"/>
          <w:spacing w:val="-2"/>
          <w:sz w:val="30"/>
          <w:szCs w:val="30"/>
          <w:cs/>
        </w:rPr>
        <w:t>กี้</w:t>
      </w:r>
      <w:proofErr w:type="spellStart"/>
      <w:r w:rsidRPr="00740760">
        <w:rPr>
          <w:rFonts w:ascii="Angsana New" w:hAnsi="Angsana New"/>
          <w:spacing w:val="-2"/>
          <w:sz w:val="30"/>
          <w:szCs w:val="30"/>
          <w:cs/>
        </w:rPr>
        <w:t>เท็คซ์</w:t>
      </w:r>
      <w:proofErr w:type="spellEnd"/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(ไทย) จำกัด </w:t>
      </w:r>
      <w:r w:rsidRPr="00740760">
        <w:rPr>
          <w:rFonts w:ascii="Angsana New" w:hAnsi="Angsana New"/>
          <w:spacing w:val="-2"/>
          <w:sz w:val="30"/>
          <w:szCs w:val="30"/>
          <w:cs/>
          <w:lang w:val="th-TH"/>
        </w:rPr>
        <w:t>(</w:t>
      </w:r>
      <w:r w:rsidRPr="00740760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740760">
        <w:rPr>
          <w:rFonts w:ascii="Angsana New" w:hAnsi="Angsana New"/>
          <w:spacing w:val="-2"/>
          <w:sz w:val="30"/>
          <w:szCs w:val="30"/>
          <w:cs/>
          <w:lang w:val="th-TH"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</w:t>
      </w:r>
      <w:r w:rsidR="00CF35C7"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 w:rsidR="00CF35C7" w:rsidRPr="00740760">
        <w:rPr>
          <w:rFonts w:ascii="Angsana New" w:hAnsi="Angsana New"/>
          <w:spacing w:val="-2"/>
          <w:sz w:val="30"/>
          <w:szCs w:val="30"/>
        </w:rPr>
        <w:t xml:space="preserve">20 </w:t>
      </w:r>
      <w:r w:rsidRPr="00740760">
        <w:rPr>
          <w:rFonts w:ascii="Angsana New" w:hAnsi="Angsana New"/>
          <w:spacing w:val="-2"/>
          <w:sz w:val="30"/>
          <w:szCs w:val="30"/>
          <w:cs/>
        </w:rPr>
        <w:t>อาคาร</w:t>
      </w:r>
      <w:proofErr w:type="spellStart"/>
      <w:r w:rsidRPr="00740760">
        <w:rPr>
          <w:rFonts w:ascii="Angsana New" w:hAnsi="Angsana New"/>
          <w:spacing w:val="-2"/>
          <w:sz w:val="30"/>
          <w:szCs w:val="30"/>
          <w:cs/>
        </w:rPr>
        <w:t>บุปผ</w:t>
      </w:r>
      <w:proofErr w:type="spellEnd"/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จิต </w:t>
      </w:r>
      <w:r w:rsidR="00CF35C7"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ชั้น </w:t>
      </w:r>
      <w:r w:rsidR="00740760">
        <w:rPr>
          <w:rFonts w:ascii="Angsana New" w:hAnsi="Angsana New"/>
          <w:spacing w:val="-2"/>
          <w:sz w:val="30"/>
          <w:szCs w:val="30"/>
        </w:rPr>
        <w:t>5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ถนนสาทรเหนือ เขตบางรัก กรุงเทพมหานคร</w:t>
      </w:r>
      <w:r w:rsidR="00CF35C7"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35C7" w:rsidRPr="00740760">
        <w:rPr>
          <w:rFonts w:ascii="Angsana New" w:hAnsi="Angsana New"/>
          <w:spacing w:val="-2"/>
          <w:sz w:val="30"/>
          <w:szCs w:val="30"/>
        </w:rPr>
        <w:t xml:space="preserve">10500 </w:t>
      </w:r>
      <w:r w:rsidR="00CF35C7" w:rsidRPr="00740760">
        <w:rPr>
          <w:rFonts w:ascii="Angsana New" w:hAnsi="Angsana New" w:hint="cs"/>
          <w:spacing w:val="-2"/>
          <w:sz w:val="30"/>
          <w:szCs w:val="30"/>
          <w:cs/>
        </w:rPr>
        <w:t>ประเทศไทย</w:t>
      </w:r>
    </w:p>
    <w:p w14:paraId="6E2BAFFA" w14:textId="77777777" w:rsidR="00726B9B" w:rsidRPr="00C77E11" w:rsidRDefault="00726B9B" w:rsidP="00C7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D0AF2F2" w14:textId="2EBD45CF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บริษัทจดทะเบียนกับตลาดหลักทรัพย์แห่งประเทศไทยเมื่อเดือนมีนาคม </w:t>
      </w:r>
      <w:r w:rsidR="00740760">
        <w:rPr>
          <w:rFonts w:ascii="Angsana New" w:hAnsi="Angsana New"/>
          <w:sz w:val="30"/>
          <w:szCs w:val="30"/>
        </w:rPr>
        <w:t>2532</w:t>
      </w:r>
    </w:p>
    <w:p w14:paraId="481701C2" w14:textId="77777777" w:rsidR="00726B9B" w:rsidRPr="00C77E11" w:rsidRDefault="00726B9B" w:rsidP="00C7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5AB5322" w14:textId="0D351B39" w:rsidR="00726B9B" w:rsidRPr="00740760" w:rsidRDefault="00772DA8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>บริษัทใหญ่</w:t>
      </w:r>
      <w:r w:rsidR="001D1CF1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740760">
        <w:rPr>
          <w:rFonts w:ascii="Angsana New" w:hAnsi="Angsana New"/>
          <w:sz w:val="30"/>
          <w:szCs w:val="30"/>
          <w:cs/>
        </w:rPr>
        <w:t>ของบริษัทในระหว่างงวด</w:t>
      </w:r>
      <w:r w:rsidR="00726B9B" w:rsidRPr="00740760">
        <w:rPr>
          <w:rFonts w:ascii="Angsana New" w:hAnsi="Angsana New"/>
          <w:sz w:val="30"/>
          <w:szCs w:val="30"/>
          <w:cs/>
        </w:rPr>
        <w:t xml:space="preserve">คือ บริษัท </w:t>
      </w:r>
      <w:proofErr w:type="spellStart"/>
      <w:r w:rsidR="00726B9B" w:rsidRPr="00740760">
        <w:rPr>
          <w:rFonts w:ascii="Angsana New" w:hAnsi="Angsana New"/>
          <w:sz w:val="30"/>
          <w:szCs w:val="30"/>
          <w:cs/>
          <w:lang w:val="th-TH"/>
        </w:rPr>
        <w:t>โทเร</w:t>
      </w:r>
      <w:proofErr w:type="spellEnd"/>
      <w:r w:rsidR="00726B9B" w:rsidRPr="00740760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726B9B" w:rsidRPr="00740760">
        <w:rPr>
          <w:rFonts w:ascii="Angsana New" w:hAnsi="Angsana New"/>
          <w:sz w:val="30"/>
          <w:szCs w:val="30"/>
          <w:cs/>
          <w:lang w:val="th-TH"/>
        </w:rPr>
        <w:t>อินดัสตรีย</w:t>
      </w:r>
      <w:r w:rsidR="00726B9B" w:rsidRPr="00740760">
        <w:rPr>
          <w:rFonts w:ascii="Angsana New" w:hAnsi="Angsana New"/>
          <w:sz w:val="30"/>
          <w:szCs w:val="30"/>
          <w:cs/>
        </w:rPr>
        <w:t>์</w:t>
      </w:r>
      <w:proofErr w:type="spellEnd"/>
      <w:r w:rsidR="00726B9B" w:rsidRPr="00740760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726B9B" w:rsidRPr="00740760">
        <w:rPr>
          <w:rFonts w:ascii="Angsana New" w:hAnsi="Angsana New"/>
          <w:sz w:val="30"/>
          <w:szCs w:val="30"/>
          <w:cs/>
          <w:lang w:val="th-TH"/>
        </w:rPr>
        <w:t>อิ้งค์</w:t>
      </w:r>
      <w:proofErr w:type="spellEnd"/>
      <w:r w:rsidR="00726B9B" w:rsidRPr="0074076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26B9B" w:rsidRPr="00740760">
        <w:rPr>
          <w:rFonts w:ascii="Angsana New" w:hAnsi="Angsana New"/>
          <w:sz w:val="30"/>
          <w:szCs w:val="30"/>
          <w:cs/>
        </w:rPr>
        <w:t>จำกัด บริษัทดังกล่าวเป็น</w:t>
      </w:r>
      <w:r w:rsidR="009B4267">
        <w:rPr>
          <w:rFonts w:ascii="Angsana New" w:hAnsi="Angsana New"/>
          <w:sz w:val="30"/>
          <w:szCs w:val="30"/>
          <w:cs/>
        </w:rPr>
        <w:br/>
      </w:r>
      <w:r w:rsidR="00726B9B" w:rsidRPr="00740760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นิติบุคคลที่จัดตั้งขึ้นในประเทศญี่ปุ่น</w:t>
      </w:r>
    </w:p>
    <w:p w14:paraId="08A10929" w14:textId="77777777" w:rsidR="00726B9B" w:rsidRPr="00C77E11" w:rsidRDefault="00726B9B" w:rsidP="00C7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4E91A26" w14:textId="09F883C6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</w:t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สิ่งทอซึ่งประกอบด้วย</w:t>
      </w:r>
      <w:proofErr w:type="spellStart"/>
      <w:r w:rsidR="00BA0E97" w:rsidRPr="00740760">
        <w:rPr>
          <w:rFonts w:ascii="Angsana New" w:hAnsi="Angsana New"/>
          <w:spacing w:val="-4"/>
          <w:sz w:val="30"/>
          <w:szCs w:val="30"/>
          <w:cs/>
        </w:rPr>
        <w:t>ผ้าส</w:t>
      </w:r>
      <w:proofErr w:type="spellEnd"/>
      <w:r w:rsidR="00BA0E97" w:rsidRPr="00740760">
        <w:rPr>
          <w:rFonts w:ascii="Angsana New" w:hAnsi="Angsana New"/>
          <w:spacing w:val="-4"/>
          <w:sz w:val="30"/>
          <w:szCs w:val="30"/>
          <w:cs/>
        </w:rPr>
        <w:t>ปัน ผ้า</w:t>
      </w:r>
      <w:proofErr w:type="spellStart"/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ฟิ</w:t>
      </w:r>
      <w:proofErr w:type="spellEnd"/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ลา</w:t>
      </w:r>
      <w:proofErr w:type="spellStart"/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เมนท์</w:t>
      </w:r>
      <w:proofErr w:type="spellEnd"/>
      <w:r w:rsidRPr="0074076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95F55" w:rsidRPr="00740760">
        <w:rPr>
          <w:rFonts w:ascii="Angsana New" w:hAnsi="Angsana New" w:hint="cs"/>
          <w:spacing w:val="-4"/>
          <w:sz w:val="30"/>
          <w:szCs w:val="30"/>
          <w:cs/>
        </w:rPr>
        <w:t>เส้นด้าย</w:t>
      </w:r>
      <w:proofErr w:type="spellStart"/>
      <w:r w:rsidRPr="00740760">
        <w:rPr>
          <w:rFonts w:ascii="Angsana New" w:hAnsi="Angsana New"/>
          <w:spacing w:val="-4"/>
          <w:sz w:val="30"/>
          <w:szCs w:val="30"/>
          <w:cs/>
        </w:rPr>
        <w:t>ยีนส์</w:t>
      </w:r>
      <w:proofErr w:type="spellEnd"/>
      <w:r w:rsidRPr="0074076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และผลิตภัณฑ์</w:t>
      </w:r>
      <w:r w:rsidR="00772DA8" w:rsidRPr="00740760">
        <w:rPr>
          <w:rFonts w:ascii="Angsana New" w:hAnsi="Angsana New"/>
          <w:spacing w:val="-4"/>
          <w:sz w:val="30"/>
          <w:szCs w:val="30"/>
          <w:cs/>
        </w:rPr>
        <w:br/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สิ่งทอ</w:t>
      </w:r>
      <w:r w:rsidR="00BA0E97" w:rsidRPr="00740760">
        <w:rPr>
          <w:rFonts w:ascii="Angsana New" w:hAnsi="Angsana New" w:hint="cs"/>
          <w:sz w:val="30"/>
          <w:szCs w:val="30"/>
          <w:cs/>
        </w:rPr>
        <w:t>เพื่ออุตสาหกรรม</w:t>
      </w:r>
      <w:r w:rsidR="00C304F0" w:rsidRPr="00740760">
        <w:rPr>
          <w:rFonts w:ascii="Angsana New" w:hAnsi="Angsana New" w:hint="cs"/>
          <w:sz w:val="30"/>
          <w:szCs w:val="30"/>
          <w:cs/>
        </w:rPr>
        <w:t>การผลิต</w:t>
      </w:r>
      <w:r w:rsidR="00BA0E97" w:rsidRPr="00740760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740760">
        <w:rPr>
          <w:rFonts w:ascii="Angsana New" w:hAnsi="Angsana New"/>
          <w:sz w:val="30"/>
          <w:szCs w:val="30"/>
          <w:cs/>
        </w:rPr>
        <w:t>ด</w:t>
      </w:r>
      <w:r w:rsidR="00835E1E" w:rsidRPr="00740760">
        <w:rPr>
          <w:rFonts w:ascii="Angsana New" w:hAnsi="Angsana New"/>
          <w:sz w:val="30"/>
          <w:szCs w:val="30"/>
          <w:cs/>
        </w:rPr>
        <w:t>้ายสำหรับเสริมความแข็งแรงของยาง</w:t>
      </w:r>
      <w:r w:rsidRPr="00740760">
        <w:rPr>
          <w:rFonts w:ascii="Angsana New" w:hAnsi="Angsana New"/>
          <w:sz w:val="30"/>
          <w:szCs w:val="30"/>
          <w:cs/>
        </w:rPr>
        <w:t xml:space="preserve">และผ้าสำหรับทำถุงลมนิรภัย </w:t>
      </w:r>
    </w:p>
    <w:p w14:paraId="1D9CFCBF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98F62B" w14:textId="70F0AE21"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3D25564" w14:textId="77777777" w:rsidR="00726B9B" w:rsidRPr="003462BF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62BF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722ACFB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618E6D2" w14:textId="404D7904" w:rsidR="00400C2B" w:rsidRPr="002B1BE4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งบการเงินระหว่างกาลนี้จัดทำขึ้นในรูปแบบย่อตามมาตรฐานการบัญชีฉบับที่ </w:t>
      </w:r>
      <w:r w:rsidRPr="002B1BE4">
        <w:rPr>
          <w:rFonts w:ascii="Angsana New" w:hAnsi="Angsana New"/>
          <w:sz w:val="30"/>
          <w:szCs w:val="30"/>
        </w:rPr>
        <w:t xml:space="preserve">34 </w:t>
      </w:r>
      <w:r w:rsidRPr="002B1BE4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623F07">
        <w:rPr>
          <w:rFonts w:ascii="Angsana New" w:hAnsi="Angsana New"/>
          <w:sz w:val="30"/>
          <w:szCs w:val="30"/>
        </w:rPr>
        <w:t>25</w:t>
      </w:r>
      <w:r w:rsidR="00C7761D">
        <w:rPr>
          <w:rFonts w:ascii="Angsana New" w:hAnsi="Angsana New"/>
          <w:sz w:val="30"/>
          <w:szCs w:val="30"/>
        </w:rPr>
        <w:t>60</w:t>
      </w:r>
      <w:r w:rsidRPr="002B1BE4">
        <w:rPr>
          <w:rFonts w:ascii="Angsana New" w:hAnsi="Angsana New"/>
          <w:sz w:val="30"/>
          <w:szCs w:val="30"/>
        </w:rPr>
        <w:t xml:space="preserve">) </w:t>
      </w:r>
      <w:r w:rsidRPr="002B1BE4">
        <w:rPr>
          <w:rFonts w:ascii="Angsana New" w:hAnsi="Angsana New"/>
          <w:sz w:val="30"/>
          <w:szCs w:val="30"/>
          <w:cs/>
        </w:rPr>
        <w:t xml:space="preserve">เรื่อง </w:t>
      </w:r>
      <w:r w:rsidRPr="002B1BE4">
        <w:rPr>
          <w:rFonts w:ascii="Angsana New" w:hAnsi="Angsana New"/>
          <w:sz w:val="30"/>
          <w:szCs w:val="30"/>
        </w:rPr>
        <w:t>“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9542C" w:rsidRPr="002B1BE4">
        <w:rPr>
          <w:rFonts w:ascii="Angsana New" w:hAnsi="Angsana New" w:hint="cs"/>
          <w:i/>
          <w:iCs/>
          <w:sz w:val="30"/>
          <w:szCs w:val="30"/>
          <w:cs/>
        </w:rPr>
        <w:t>รายงานทางการ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เงินระหว่างกาล</w:t>
      </w:r>
      <w:r w:rsidRPr="002B1BE4">
        <w:rPr>
          <w:rFonts w:ascii="Angsana New" w:hAnsi="Angsana New"/>
          <w:i/>
          <w:iCs/>
          <w:sz w:val="30"/>
          <w:szCs w:val="30"/>
        </w:rPr>
        <w:t>”</w:t>
      </w:r>
      <w:r w:rsidRPr="002B1BE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2B1BE4">
        <w:rPr>
          <w:rFonts w:ascii="Angsana New" w:hAnsi="Angsana New"/>
          <w:sz w:val="30"/>
          <w:szCs w:val="30"/>
        </w:rPr>
        <w:t xml:space="preserve"> </w:t>
      </w:r>
    </w:p>
    <w:p w14:paraId="645BEA64" w14:textId="77777777" w:rsidR="00400C2B" w:rsidRPr="00465FB2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160073E9" w14:textId="77777777" w:rsidR="00F71E72" w:rsidRDefault="00400C2B" w:rsidP="00902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Pr="002B1BE4">
        <w:rPr>
          <w:rFonts w:ascii="Angsana New" w:hAnsi="Angsana New" w:hint="cs"/>
          <w:sz w:val="30"/>
          <w:szCs w:val="30"/>
          <w:cs/>
        </w:rPr>
        <w:t>บปี</w:t>
      </w:r>
      <w:r w:rsidRPr="002B1BE4">
        <w:rPr>
          <w:rFonts w:ascii="Angsana New" w:hAnsi="Angsana New"/>
          <w:sz w:val="30"/>
          <w:szCs w:val="30"/>
          <w:cs/>
        </w:rPr>
        <w:t>สิ้นสุดวันที่ 3</w:t>
      </w:r>
      <w:r w:rsidRPr="002B1BE4">
        <w:rPr>
          <w:rFonts w:ascii="Angsana New" w:hAnsi="Angsana New"/>
          <w:sz w:val="30"/>
          <w:szCs w:val="30"/>
        </w:rPr>
        <w:t xml:space="preserve">1 </w:t>
      </w:r>
      <w:r w:rsidRPr="002B1BE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7761D">
        <w:rPr>
          <w:rFonts w:ascii="Angsana New" w:hAnsi="Angsana New"/>
          <w:sz w:val="30"/>
          <w:szCs w:val="30"/>
        </w:rPr>
        <w:t>2561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="00F9542C" w:rsidRPr="002B1BE4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327ED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ดังนั้นการอ่านงบการเงินระหว่างกาลนี้ควรอ่านควบคู่กับงบการเงินของบริษัทสำหรับปีสิ้นสุดวันที่ 3</w:t>
      </w:r>
      <w:r w:rsidRPr="002B1BE4">
        <w:rPr>
          <w:rFonts w:ascii="Angsana New" w:hAnsi="Angsana New"/>
          <w:sz w:val="30"/>
          <w:szCs w:val="30"/>
        </w:rPr>
        <w:t xml:space="preserve">1 </w:t>
      </w:r>
      <w:r w:rsidRPr="002B1BE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7761D">
        <w:rPr>
          <w:rFonts w:ascii="Angsana New" w:hAnsi="Angsana New"/>
          <w:sz w:val="30"/>
          <w:szCs w:val="30"/>
        </w:rPr>
        <w:t>2561</w:t>
      </w:r>
      <w:r w:rsidR="00F71E72">
        <w:rPr>
          <w:rFonts w:ascii="Angsana New" w:hAnsi="Angsana New"/>
          <w:sz w:val="30"/>
          <w:szCs w:val="30"/>
        </w:rPr>
        <w:br w:type="page"/>
      </w:r>
    </w:p>
    <w:p w14:paraId="77B38AB5" w14:textId="0B7A67A4" w:rsidR="001C7714" w:rsidRDefault="001C7714" w:rsidP="00902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EB2F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462BF">
        <w:rPr>
          <w:rFonts w:ascii="Angsana New" w:hAnsi="Angsana New" w:hint="cs"/>
          <w:sz w:val="30"/>
          <w:szCs w:val="30"/>
          <w:cs/>
        </w:rPr>
        <w:t>ยกเว้น</w:t>
      </w:r>
      <w:r>
        <w:rPr>
          <w:rFonts w:ascii="Angsana New" w:hAnsi="Angsana New" w:hint="cs"/>
          <w:sz w:val="30"/>
          <w:szCs w:val="30"/>
          <w:cs/>
        </w:rPr>
        <w:t>กรณีที่บริษัทได้นำมาตรฐานการรายงานทางการเงิน</w:t>
      </w:r>
      <w:r w:rsidR="00EB2F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ที่ปรับปรุงใหม่ 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462BF">
        <w:rPr>
          <w:rFonts w:ascii="Angsana New" w:hAnsi="Angsana New" w:hint="cs"/>
          <w:sz w:val="30"/>
          <w:szCs w:val="30"/>
          <w:cs/>
        </w:rPr>
        <w:t>มาถือ</w:t>
      </w:r>
      <w:proofErr w:type="spellStart"/>
      <w:r w:rsidR="003462BF">
        <w:rPr>
          <w:rFonts w:ascii="Angsana New" w:hAnsi="Angsana New" w:hint="cs"/>
          <w:sz w:val="30"/>
          <w:szCs w:val="30"/>
          <w:cs/>
        </w:rPr>
        <w:t>ปฎิบัติ</w:t>
      </w:r>
      <w:proofErr w:type="spellEnd"/>
      <w:r w:rsidR="00590062">
        <w:rPr>
          <w:rFonts w:ascii="Angsana New" w:hAnsi="Angsana New"/>
          <w:sz w:val="30"/>
          <w:szCs w:val="30"/>
        </w:rPr>
        <w:t xml:space="preserve"> </w:t>
      </w:r>
      <w:r w:rsidR="00EB2F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การนำมาตรฐานการรายงานทางการเงินที่ปรับปรุงใหม่มาถือปฏิบ</w:t>
      </w:r>
      <w:r w:rsidR="003462BF">
        <w:rPr>
          <w:rFonts w:ascii="Angsana New" w:hAnsi="Angsana New" w:hint="cs"/>
          <w:sz w:val="30"/>
          <w:szCs w:val="30"/>
          <w:cs/>
        </w:rPr>
        <w:t>ัติดังกล่าวไม่มีผลกระทบอย่างมี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="00EB2F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ต่อนโยบายการบัญชี วิธีการคำนวณ และผลการดำเนินงานหรือฐานะการเงินของบริษัท</w:t>
      </w:r>
    </w:p>
    <w:p w14:paraId="3DDD37EB" w14:textId="77777777" w:rsidR="001C7714" w:rsidRPr="00607A9E" w:rsidRDefault="001C7714" w:rsidP="001C7714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14:paraId="4FAF3FEF" w14:textId="49AEA221" w:rsidR="00340444" w:rsidRPr="00340444" w:rsidRDefault="00340444" w:rsidP="0034044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340444">
        <w:rPr>
          <w:rFonts w:ascii="Angsana New" w:hAnsi="Angsana New" w:cs="Angsana New"/>
          <w:sz w:val="30"/>
          <w:szCs w:val="30"/>
          <w:cs/>
          <w:lang w:val="en-US" w:bidi="th-TH"/>
        </w:rPr>
        <w:t>นอกเหนือจากมาตรฐานการรายงานทางการเงินที่ปรับปรุงใหม่ข้างต้น</w:t>
      </w:r>
      <w:r w:rsidRPr="00340444">
        <w:rPr>
          <w:rFonts w:ascii="Angsana New" w:hAnsi="Angsana New" w:cs="Angsana New" w:hint="cs"/>
          <w:sz w:val="30"/>
          <w:szCs w:val="30"/>
          <w:rtl/>
          <w:cs/>
          <w:lang w:val="en-US"/>
        </w:rPr>
        <w:t xml:space="preserve"> </w:t>
      </w:r>
      <w:r w:rsidRPr="00340444">
        <w:rPr>
          <w:rFonts w:ascii="Angsana New" w:hAnsi="Angsana New" w:cs="Angsana New"/>
          <w:sz w:val="30"/>
          <w:szCs w:val="30"/>
          <w:cs/>
          <w:lang w:val="en-US" w:bidi="th-TH"/>
        </w:rPr>
        <w:t>สภาวิชาชีพบัญชีได้ออกมาตรฐานการรายงานทางการเงิน</w:t>
      </w:r>
      <w:r w:rsidRPr="00340444">
        <w:rPr>
          <w:rFonts w:ascii="Angsana New" w:hAnsi="Angsana New" w:cs="Angsana New" w:hint="cs"/>
          <w:sz w:val="30"/>
          <w:szCs w:val="30"/>
          <w:cs/>
          <w:lang w:val="en-US" w:bidi="th-TH"/>
        </w:rPr>
        <w:t>ใหม่</w:t>
      </w:r>
      <w:r w:rsidR="00E224C6">
        <w:rPr>
          <w:rFonts w:ascii="Angsana New" w:hAnsi="Angsana New" w:cs="Angsana New" w:hint="cs"/>
          <w:sz w:val="30"/>
          <w:szCs w:val="30"/>
          <w:cs/>
          <w:lang w:val="en-US" w:bidi="th-TH"/>
        </w:rPr>
        <w:t>ฉบับอื่นๆ ซึ่งจะมีผลบังคับ</w:t>
      </w:r>
      <w:r w:rsidRPr="00340444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กับงบการเงิน</w:t>
      </w:r>
      <w:r w:rsidRPr="0034044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สำหรับรอบระยะเวลาบัญชีที่เริ่มในหรือหลังวันที่</w:t>
      </w:r>
      <w:r w:rsidRPr="00340444">
        <w:rPr>
          <w:rFonts w:ascii="Angsana New" w:hAnsi="Angsana New" w:cs="Angsana New"/>
          <w:sz w:val="30"/>
          <w:szCs w:val="30"/>
          <w:lang w:val="en-US" w:bidi="th-TH"/>
        </w:rPr>
        <w:t xml:space="preserve"> 1</w:t>
      </w:r>
      <w:r w:rsidRPr="0034044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 </w:t>
      </w:r>
      <w:r w:rsidRPr="00340444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ในปีดังต่อไปนี้</w:t>
      </w:r>
    </w:p>
    <w:p w14:paraId="11348354" w14:textId="77777777" w:rsidR="00340444" w:rsidRPr="00607A9E" w:rsidRDefault="00340444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3960"/>
        <w:gridCol w:w="1260"/>
      </w:tblGrid>
      <w:tr w:rsidR="00340444" w:rsidRPr="00340444" w14:paraId="38C74391" w14:textId="77777777" w:rsidTr="00340444">
        <w:trPr>
          <w:tblHeader/>
        </w:trPr>
        <w:tc>
          <w:tcPr>
            <w:tcW w:w="3690" w:type="dxa"/>
            <w:vAlign w:val="bottom"/>
          </w:tcPr>
          <w:p w14:paraId="269ED647" w14:textId="77777777" w:rsidR="00340444" w:rsidRPr="00340444" w:rsidRDefault="00340444" w:rsidP="00E05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4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368F3471" w14:textId="77777777" w:rsidR="00340444" w:rsidRPr="00340444" w:rsidRDefault="00340444" w:rsidP="00E05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4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</w:tcPr>
          <w:p w14:paraId="2EDB93F1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4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340444" w:rsidRPr="00340444" w14:paraId="4BA56C3D" w14:textId="77777777" w:rsidTr="00340444">
        <w:tc>
          <w:tcPr>
            <w:tcW w:w="3690" w:type="dxa"/>
          </w:tcPr>
          <w:p w14:paraId="4F77E24C" w14:textId="3B3FFEE5" w:rsidR="00340444" w:rsidRPr="00340444" w:rsidRDefault="00E224C6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="00340444"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="00340444" w:rsidRPr="00340444">
              <w:rPr>
                <w:rFonts w:ascii="Angsana New" w:hAnsi="Angsana New" w:cs="Angsana New"/>
                <w:sz w:val="30"/>
                <w:szCs w:val="30"/>
              </w:rPr>
              <w:t>7*</w:t>
            </w:r>
          </w:p>
        </w:tc>
        <w:tc>
          <w:tcPr>
            <w:tcW w:w="3960" w:type="dxa"/>
          </w:tcPr>
          <w:p w14:paraId="45316888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60" w:type="dxa"/>
          </w:tcPr>
          <w:p w14:paraId="13840AF7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44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40444" w:rsidRPr="00340444" w14:paraId="35EC25B1" w14:textId="77777777" w:rsidTr="00340444">
        <w:tc>
          <w:tcPr>
            <w:tcW w:w="3690" w:type="dxa"/>
          </w:tcPr>
          <w:p w14:paraId="24363714" w14:textId="3F856687" w:rsidR="00340444" w:rsidRPr="00340444" w:rsidRDefault="00E224C6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="00340444"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="00340444" w:rsidRPr="00340444">
              <w:rPr>
                <w:rFonts w:ascii="Angsana New" w:hAnsi="Angsana New" w:cs="Angsana New"/>
                <w:sz w:val="30"/>
                <w:szCs w:val="30"/>
              </w:rPr>
              <w:t>9*</w:t>
            </w:r>
          </w:p>
        </w:tc>
        <w:tc>
          <w:tcPr>
            <w:tcW w:w="3960" w:type="dxa"/>
          </w:tcPr>
          <w:p w14:paraId="4EEBC8B7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14:paraId="467FF523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44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40444" w:rsidRPr="00340444" w14:paraId="1EE59768" w14:textId="77777777" w:rsidTr="00340444">
        <w:tc>
          <w:tcPr>
            <w:tcW w:w="3690" w:type="dxa"/>
          </w:tcPr>
          <w:p w14:paraId="3F6ED94F" w14:textId="5774EFE8" w:rsidR="00340444" w:rsidRPr="00340444" w:rsidRDefault="00E224C6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="00340444"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="00340444" w:rsidRPr="0034044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3960" w:type="dxa"/>
          </w:tcPr>
          <w:p w14:paraId="1A9375A8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</w:tcPr>
          <w:p w14:paraId="26156C39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44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40444" w:rsidRPr="00340444" w14:paraId="44515923" w14:textId="77777777" w:rsidTr="00340444">
        <w:tc>
          <w:tcPr>
            <w:tcW w:w="3690" w:type="dxa"/>
          </w:tcPr>
          <w:p w14:paraId="44448407" w14:textId="5FFFE24F" w:rsidR="00340444" w:rsidRPr="00340444" w:rsidRDefault="00E224C6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="00340444"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="00340444" w:rsidRPr="00340444">
              <w:rPr>
                <w:rFonts w:ascii="Angsana New" w:hAnsi="Angsana New" w:cs="Angsana New"/>
                <w:sz w:val="30"/>
                <w:szCs w:val="30"/>
              </w:rPr>
              <w:t>32*</w:t>
            </w:r>
          </w:p>
        </w:tc>
        <w:tc>
          <w:tcPr>
            <w:tcW w:w="3960" w:type="dxa"/>
          </w:tcPr>
          <w:p w14:paraId="1389E314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60" w:type="dxa"/>
          </w:tcPr>
          <w:p w14:paraId="2BD92446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44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76D3B" w:rsidRPr="00340444" w14:paraId="4392D8B6" w14:textId="77777777" w:rsidTr="00340444">
        <w:tc>
          <w:tcPr>
            <w:tcW w:w="3690" w:type="dxa"/>
          </w:tcPr>
          <w:p w14:paraId="7EB5CAD3" w14:textId="656901A3" w:rsidR="00E76D3B" w:rsidRPr="00E76D3B" w:rsidRDefault="00E76D3B" w:rsidP="00B7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B7035A"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Pr="00E76D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E76D3B">
              <w:rPr>
                <w:rFonts w:ascii="Angsana New" w:hAnsi="Angsana New" w:cs="Angsana New"/>
                <w:sz w:val="30"/>
                <w:szCs w:val="30"/>
              </w:rPr>
              <w:t>16*</w:t>
            </w:r>
          </w:p>
        </w:tc>
        <w:tc>
          <w:tcPr>
            <w:tcW w:w="3960" w:type="dxa"/>
          </w:tcPr>
          <w:p w14:paraId="1F32FC23" w14:textId="4A1DD33F" w:rsidR="00E76D3B" w:rsidRPr="00E76D3B" w:rsidRDefault="00E76D3B" w:rsidP="00B7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3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60" w:type="dxa"/>
          </w:tcPr>
          <w:p w14:paraId="01FF8B62" w14:textId="753DE309" w:rsidR="00E76D3B" w:rsidRPr="00E76D3B" w:rsidRDefault="00E76D3B" w:rsidP="00E7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3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76D3B" w:rsidRPr="00340444" w14:paraId="43AFF270" w14:textId="77777777" w:rsidTr="00340444">
        <w:tc>
          <w:tcPr>
            <w:tcW w:w="3690" w:type="dxa"/>
          </w:tcPr>
          <w:p w14:paraId="11D06D03" w14:textId="15443C0D" w:rsidR="00E76D3B" w:rsidRPr="00E76D3B" w:rsidRDefault="00E76D3B" w:rsidP="00B7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B703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76D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E76D3B">
              <w:rPr>
                <w:rFonts w:ascii="Angsana New" w:hAnsi="Angsana New" w:cs="Angsana New"/>
                <w:sz w:val="30"/>
                <w:szCs w:val="30"/>
              </w:rPr>
              <w:t>19*</w:t>
            </w:r>
          </w:p>
        </w:tc>
        <w:tc>
          <w:tcPr>
            <w:tcW w:w="3960" w:type="dxa"/>
          </w:tcPr>
          <w:p w14:paraId="03F2BD06" w14:textId="75D97087" w:rsidR="00E76D3B" w:rsidRPr="00E76D3B" w:rsidRDefault="00E76D3B" w:rsidP="00E7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3B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</w:tcPr>
          <w:p w14:paraId="124A33BF" w14:textId="31BEE76D" w:rsidR="00E76D3B" w:rsidRPr="00E76D3B" w:rsidRDefault="00E76D3B" w:rsidP="00E7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3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7FD56708" w14:textId="77777777" w:rsidR="00340444" w:rsidRPr="00607A9E" w:rsidRDefault="00340444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8DE9D83" w14:textId="77777777" w:rsidR="00340444" w:rsidRPr="00340444" w:rsidRDefault="00340444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0444">
        <w:rPr>
          <w:rFonts w:ascii="Angsana New" w:hAnsi="Angsana New"/>
          <w:sz w:val="30"/>
          <w:szCs w:val="30"/>
        </w:rPr>
        <w:t xml:space="preserve">* </w:t>
      </w:r>
      <w:r w:rsidRPr="00340444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4F4D6AF4" w14:textId="77777777" w:rsidR="00340444" w:rsidRPr="00607A9E" w:rsidRDefault="00340444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8519EC8" w14:textId="6C50320E" w:rsidR="00607A9E" w:rsidRDefault="00607A9E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07A9E">
        <w:rPr>
          <w:rFonts w:ascii="Angsana New" w:hAnsi="Angsana New"/>
          <w:sz w:val="30"/>
          <w:szCs w:val="30"/>
          <w:cs/>
        </w:rPr>
        <w:t>บริษัทไม่ได้นำมาตรฐานการรายงานทางการเงินดังกล่าวมาใช้ในการจัดทำงบการเงินระหว่างกาลก่อนวันที่มีผลบังคับใช้</w:t>
      </w:r>
    </w:p>
    <w:p w14:paraId="2E4540BD" w14:textId="77777777" w:rsidR="00607A9E" w:rsidRPr="00607A9E" w:rsidRDefault="00607A9E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80CED9A" w14:textId="05521DEE" w:rsidR="00340444" w:rsidRPr="00340444" w:rsidRDefault="00340444" w:rsidP="00340444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444">
        <w:rPr>
          <w:rFonts w:ascii="Angsana New" w:hAnsi="Angsana New"/>
          <w:sz w:val="30"/>
          <w:szCs w:val="30"/>
        </w:rPr>
        <w:tab/>
      </w:r>
      <w:r w:rsidRPr="00340444">
        <w:rPr>
          <w:rFonts w:ascii="Angsana New" w:hAnsi="Angsana New"/>
          <w:sz w:val="30"/>
          <w:szCs w:val="30"/>
        </w:rPr>
        <w:tab/>
      </w:r>
      <w:r w:rsidR="00E224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Pr="0034044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ฉบับที่ </w:t>
      </w:r>
      <w:r w:rsidRPr="00340444">
        <w:rPr>
          <w:rFonts w:ascii="Angsana New" w:hAnsi="Angsana New"/>
          <w:b/>
          <w:bCs/>
          <w:i/>
          <w:iCs/>
          <w:sz w:val="30"/>
          <w:szCs w:val="30"/>
        </w:rPr>
        <w:t>15</w:t>
      </w:r>
      <w:r w:rsidRPr="0034044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53041A6A" w14:textId="77777777" w:rsidR="00340444" w:rsidRPr="00607A9E" w:rsidRDefault="00340444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F763CCE" w14:textId="18196662" w:rsidR="00340444" w:rsidRPr="00340444" w:rsidRDefault="00E224C6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="00340444" w:rsidRPr="00340444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340444" w:rsidRPr="00340444">
        <w:rPr>
          <w:rFonts w:ascii="Angsana New" w:hAnsi="Angsana New"/>
          <w:sz w:val="30"/>
          <w:szCs w:val="30"/>
        </w:rPr>
        <w:t>15</w:t>
      </w:r>
      <w:r w:rsidR="00340444" w:rsidRPr="00340444">
        <w:rPr>
          <w:rFonts w:ascii="Angsana New" w:hAnsi="Angsana New" w:hint="cs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14:paraId="5607A50B" w14:textId="77777777" w:rsidR="00340444" w:rsidRPr="00607A9E" w:rsidRDefault="00340444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E537AA6" w14:textId="6F56B2E6" w:rsidR="00340444" w:rsidRPr="00340444" w:rsidRDefault="00340444" w:rsidP="008D5F0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444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8D5F00">
        <w:rPr>
          <w:rFonts w:ascii="Angsana New" w:hAnsi="Angsana New"/>
          <w:sz w:val="30"/>
          <w:szCs w:val="30"/>
        </w:rPr>
        <w:t xml:space="preserve"> </w:t>
      </w:r>
      <w:r w:rsidR="008D5F00">
        <w:rPr>
          <w:rFonts w:ascii="Angsana New" w:hAnsi="Angsana New"/>
          <w:sz w:val="30"/>
          <w:szCs w:val="30"/>
        </w:rPr>
        <w:br/>
      </w:r>
      <w:r w:rsidRPr="00340444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340444">
        <w:rPr>
          <w:rFonts w:ascii="Angsana New" w:hAnsi="Angsana New"/>
          <w:sz w:val="30"/>
          <w:szCs w:val="30"/>
        </w:rPr>
        <w:t>15</w:t>
      </w:r>
      <w:r w:rsidRPr="00340444">
        <w:rPr>
          <w:rFonts w:ascii="Angsana New" w:hAnsi="Angsana New" w:hint="cs"/>
          <w:sz w:val="30"/>
          <w:szCs w:val="30"/>
          <w:cs/>
        </w:rPr>
        <w:t xml:space="preserve"> </w:t>
      </w:r>
      <w:r w:rsidRPr="00340444">
        <w:rPr>
          <w:rFonts w:ascii="Angsana New" w:hAnsi="Angsana New"/>
          <w:sz w:val="30"/>
          <w:szCs w:val="30"/>
          <w:cs/>
        </w:rPr>
        <w:t>เป็นครั้งแรกต่องบการเงินของบริษัท</w:t>
      </w:r>
    </w:p>
    <w:p w14:paraId="63952278" w14:textId="6098A843" w:rsidR="00340444" w:rsidRDefault="00340444" w:rsidP="00340444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B5852A6" w14:textId="77777777" w:rsidR="00340444" w:rsidRPr="00695D22" w:rsidRDefault="00340444" w:rsidP="00340444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444">
        <w:rPr>
          <w:rFonts w:ascii="Angsana New" w:hAnsi="Angsana New"/>
          <w:sz w:val="30"/>
          <w:szCs w:val="30"/>
        </w:rPr>
        <w:lastRenderedPageBreak/>
        <w:tab/>
      </w:r>
      <w:r w:rsidRPr="00340444">
        <w:rPr>
          <w:rFonts w:ascii="Angsana New" w:hAnsi="Angsana New"/>
          <w:sz w:val="30"/>
          <w:szCs w:val="30"/>
        </w:rPr>
        <w:tab/>
      </w:r>
      <w:r w:rsidRPr="00695D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6678A37" w14:textId="77777777" w:rsidR="00340444" w:rsidRPr="00340444" w:rsidRDefault="00340444" w:rsidP="00340444">
      <w:pPr>
        <w:pStyle w:val="ListParagraph"/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3D2E26A3" w14:textId="0F7066F1" w:rsidR="00340444" w:rsidRPr="00340444" w:rsidRDefault="00340444" w:rsidP="008D5F0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44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</w:t>
      </w:r>
      <w:r w:rsidR="00E12C72">
        <w:rPr>
          <w:rFonts w:ascii="Angsana New" w:hAnsi="Angsana New" w:hint="cs"/>
          <w:sz w:val="30"/>
          <w:szCs w:val="30"/>
          <w:cs/>
        </w:rPr>
        <w:t>ินทรัพย์ทางการเงินและหนี้สินทาง</w:t>
      </w:r>
      <w:r w:rsidRPr="00340444"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2E8D2012" w14:textId="77777777" w:rsidR="00340444" w:rsidRPr="00340444" w:rsidRDefault="00340444" w:rsidP="00340444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71418BE" w14:textId="77777777" w:rsidR="00340444" w:rsidRPr="00340444" w:rsidRDefault="00340444" w:rsidP="008D5F0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444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340444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340444">
        <w:rPr>
          <w:rFonts w:ascii="Angsana New" w:hAnsi="Angsana New"/>
          <w:sz w:val="30"/>
          <w:szCs w:val="30"/>
          <w:cs/>
        </w:rPr>
        <w:t>เป็นครั้งแรกต่องบการเงินของบริษัท</w:t>
      </w:r>
      <w:r w:rsidRPr="00340444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590638CB" w14:textId="77777777" w:rsidR="00340444" w:rsidRPr="00340444" w:rsidRDefault="00340444" w:rsidP="00340444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39D2D27" w14:textId="213C17D1" w:rsidR="00416F4A" w:rsidRPr="003462BF" w:rsidRDefault="00416F4A" w:rsidP="002C3CA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462B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5FD9FB58" w14:textId="77777777" w:rsidR="00416F4A" w:rsidRPr="00E76D3B" w:rsidRDefault="00416F4A" w:rsidP="00B64E72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488C586D" w14:textId="6FBE7197" w:rsidR="00416F4A" w:rsidRDefault="008758AD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7E98">
        <w:rPr>
          <w:rFonts w:ascii="Angsana New" w:hAnsi="Angsana New"/>
          <w:b/>
          <w:sz w:val="30"/>
          <w:szCs w:val="30"/>
          <w:cs/>
        </w:rPr>
        <w:t>งบการเงินระหว่างกาลนี้</w:t>
      </w:r>
      <w:r w:rsidRPr="000D7E98">
        <w:rPr>
          <w:rFonts w:ascii="Angsana New" w:hAnsi="Angsana New"/>
          <w:sz w:val="30"/>
          <w:szCs w:val="30"/>
          <w:cs/>
        </w:rPr>
        <w:t>จัดทำและ</w:t>
      </w:r>
      <w:r w:rsidRPr="000D7E98">
        <w:rPr>
          <w:rFonts w:ascii="Angsana New" w:hAnsi="Angsana New"/>
          <w:b/>
          <w:sz w:val="30"/>
          <w:szCs w:val="30"/>
          <w:cs/>
        </w:rPr>
        <w:t>แสดงหน่วยเงินตราเป็นเงินบาท</w:t>
      </w:r>
      <w:r w:rsidRPr="000D7E98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A63C1A" w:rsidRPr="000D7E98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ข้อมูลทางการเงินทั้งหมดมีการปัดเศษเพื่อให้แสดงเป็น</w:t>
      </w:r>
      <w:r w:rsidR="00A63C1A" w:rsidRPr="000D7E98">
        <w:rPr>
          <w:rFonts w:ascii="Angsana New" w:hAnsi="Angsana New"/>
          <w:b/>
          <w:sz w:val="30"/>
          <w:szCs w:val="30"/>
          <w:cs/>
        </w:rPr>
        <w:t>หลักพันบาทเว้นแต่ที่ระบุไว้เป็นอย่างอื่น</w:t>
      </w:r>
      <w:r w:rsidRPr="000D7E98">
        <w:rPr>
          <w:rFonts w:ascii="Angsana New" w:hAnsi="Angsana New"/>
          <w:b/>
          <w:sz w:val="30"/>
          <w:szCs w:val="30"/>
        </w:rPr>
        <w:t xml:space="preserve"> </w:t>
      </w:r>
    </w:p>
    <w:p w14:paraId="257B235F" w14:textId="11EC7B10" w:rsidR="00837466" w:rsidRPr="00E76D3B" w:rsidRDefault="00837466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618844" w14:textId="0EFE2322" w:rsidR="00416F4A" w:rsidRPr="00A63C1A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2C3CAE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416F4A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3B54536" w14:textId="18A2D781" w:rsidR="00416F4A" w:rsidRPr="00E76D3B" w:rsidRDefault="00416F4A" w:rsidP="00E7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</w:p>
    <w:p w14:paraId="1C2CFE6A" w14:textId="3FB820F8"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8758A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ผู้บริหารต้องใช้ว</w:t>
      </w:r>
      <w:r w:rsidR="003932ED">
        <w:rPr>
          <w:rFonts w:ascii="Angsana New" w:hAnsi="Angsana New"/>
          <w:sz w:val="30"/>
          <w:szCs w:val="30"/>
          <w:cs/>
        </w:rPr>
        <w:t xml:space="preserve">ิจารณญาณ </w:t>
      </w:r>
      <w:r w:rsidR="00D5120E">
        <w:rPr>
          <w:rFonts w:ascii="Angsana New" w:hAnsi="Angsana New"/>
          <w:sz w:val="30"/>
          <w:szCs w:val="30"/>
        </w:rPr>
        <w:br/>
      </w:r>
      <w:r w:rsidR="003932ED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C52C41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0B5778">
        <w:rPr>
          <w:rFonts w:ascii="Angsana New" w:hAnsi="Angsana New"/>
          <w:sz w:val="30"/>
          <w:szCs w:val="30"/>
          <w:cs/>
        </w:rPr>
        <w:t>ที่เกี่ยวกับ</w:t>
      </w:r>
      <w:r w:rsidRPr="00C52C41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</w:t>
      </w:r>
      <w:r w:rsidR="003932ED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0528DB2A" w14:textId="77777777" w:rsidR="00416F4A" w:rsidRPr="00E76D3B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B70DDA" w14:textId="7F97267E" w:rsidR="004D56CC" w:rsidRDefault="00031845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</w:t>
      </w:r>
      <w:r w:rsidR="0081158D">
        <w:rPr>
          <w:rFonts w:ascii="Angsana New" w:hAnsi="Angsana New"/>
          <w:sz w:val="30"/>
          <w:szCs w:val="30"/>
          <w:cs/>
        </w:rPr>
        <w:br/>
      </w:r>
      <w:r w:rsidRPr="003F31F5">
        <w:rPr>
          <w:rFonts w:ascii="Angsana New" w:hAnsi="Angsana New"/>
          <w:sz w:val="30"/>
          <w:szCs w:val="30"/>
          <w:cs/>
        </w:rPr>
        <w:t>การบัญชีของ</w:t>
      </w:r>
      <w:r w:rsidRPr="00031845">
        <w:rPr>
          <w:rFonts w:ascii="Angsana New" w:hAnsi="Angsana New"/>
          <w:sz w:val="30"/>
          <w:szCs w:val="30"/>
          <w:cs/>
        </w:rPr>
        <w:t>บริษัท</w:t>
      </w:r>
      <w:r w:rsidRPr="003F31F5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</w:t>
      </w:r>
      <w:r w:rsidR="00D5120E">
        <w:rPr>
          <w:rFonts w:ascii="Angsana New" w:hAnsi="Angsana New"/>
          <w:sz w:val="30"/>
          <w:szCs w:val="30"/>
        </w:rPr>
        <w:br/>
      </w:r>
      <w:r w:rsidRPr="003F31F5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F31F5">
        <w:rPr>
          <w:rFonts w:ascii="Angsana New" w:hAnsi="Angsana New"/>
          <w:sz w:val="30"/>
          <w:szCs w:val="30"/>
          <w:cs/>
        </w:rPr>
        <w:t xml:space="preserve"> </w:t>
      </w:r>
      <w:r w:rsidR="00CE3565">
        <w:rPr>
          <w:rFonts w:ascii="Angsana New" w:hAnsi="Angsana New"/>
          <w:sz w:val="30"/>
          <w:szCs w:val="30"/>
        </w:rPr>
        <w:t>2561</w:t>
      </w:r>
    </w:p>
    <w:p w14:paraId="3FCC8786" w14:textId="77777777" w:rsidR="00031845" w:rsidRPr="00E76D3B" w:rsidRDefault="00031845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E07C0" w14:textId="3D8926A1" w:rsidR="00772DA8" w:rsidRPr="00F41E08" w:rsidRDefault="00A63C1A" w:rsidP="00772D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ab/>
      </w:r>
      <w:r w:rsidR="00772DA8" w:rsidRPr="00741B3F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772DA8">
        <w:rPr>
          <w:rFonts w:ascii="Angsana New" w:hAnsi="Angsana New"/>
          <w:i/>
          <w:iCs/>
          <w:sz w:val="30"/>
          <w:szCs w:val="30"/>
          <w:cs/>
        </w:rPr>
        <w:t>วัดมูลค่ายุติธรรม</w:t>
      </w:r>
    </w:p>
    <w:p w14:paraId="603C35D4" w14:textId="77777777" w:rsidR="00772DA8" w:rsidRPr="00E76D3B" w:rsidRDefault="00772DA8" w:rsidP="00772DA8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1F30DF20" w14:textId="6897380F" w:rsidR="00772DA8" w:rsidRPr="00772DA8" w:rsidRDefault="00772DA8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2DA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กำหนดกรอบแนวคิดของการควบคุมเกี่ยวกับการวัดมูลค่ายุติธรรม กรอบแนวคิดนี้รวมถึงกลุ่มผู้ประเมิน</w:t>
      </w:r>
      <w:r w:rsidR="00A63C1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มูลค่าซึ่งมีความรับผิดชอบโดยรวมต่อกา</w:t>
      </w:r>
      <w:r w:rsidR="001D1CF1">
        <w:rPr>
          <w:rFonts w:ascii="Angsana New" w:hAnsi="Angsana New"/>
          <w:sz w:val="30"/>
          <w:szCs w:val="30"/>
          <w:cs/>
        </w:rPr>
        <w:t>รวัดมูลค่ายุติธรรมที่มีนัยสำคัญ</w:t>
      </w:r>
      <w:r w:rsidR="006B3C4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772DA8">
        <w:rPr>
          <w:rFonts w:ascii="Angsana New" w:hAnsi="Angsana New"/>
          <w:sz w:val="30"/>
          <w:szCs w:val="30"/>
          <w:cs/>
        </w:rPr>
        <w:t xml:space="preserve"> </w:t>
      </w:r>
    </w:p>
    <w:p w14:paraId="208380B5" w14:textId="41E021E3" w:rsidR="00E76D3B" w:rsidRDefault="00E76D3B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CCC2B2A" w14:textId="64ACB18C" w:rsidR="00772DA8" w:rsidRDefault="00772DA8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FB35A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="0081158D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FB35A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การจัด</w:t>
      </w:r>
      <w:r w:rsidRPr="00772DA8">
        <w:rPr>
          <w:rFonts w:ascii="Angsana New" w:hAnsi="Angsana New"/>
          <w:sz w:val="30"/>
          <w:szCs w:val="30"/>
          <w:cs/>
        </w:rPr>
        <w:t>ลำดับ</w:t>
      </w:r>
      <w:r>
        <w:rPr>
          <w:rFonts w:ascii="Angsana New" w:hAnsi="Angsana New"/>
          <w:sz w:val="30"/>
          <w:szCs w:val="30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FA0EC42" w14:textId="77777777" w:rsidR="00772DA8" w:rsidRPr="00E76D3B" w:rsidRDefault="00772DA8" w:rsidP="00772DA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30248E" w14:textId="521731DD" w:rsidR="00BA35E8" w:rsidRDefault="00772DA8" w:rsidP="00D35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5D75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0A5D75">
        <w:rPr>
          <w:rFonts w:ascii="Angsana New" w:hAnsi="Angsana New" w:hint="cs"/>
          <w:sz w:val="30"/>
          <w:szCs w:val="30"/>
          <w:cs/>
        </w:rPr>
        <w:t>บริษัท</w:t>
      </w:r>
    </w:p>
    <w:p w14:paraId="5EE0DEF9" w14:textId="77777777" w:rsidR="00B726B2" w:rsidRPr="00E76D3B" w:rsidRDefault="00B726B2" w:rsidP="00D35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8D8C78C" w14:textId="015266B4" w:rsidR="006E3517" w:rsidRDefault="00772DA8" w:rsidP="00951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</w:t>
      </w:r>
      <w:r w:rsidRPr="00060ED4">
        <w:rPr>
          <w:rFonts w:ascii="Angsana New" w:hAnsi="Angsana New"/>
          <w:sz w:val="30"/>
          <w:szCs w:val="30"/>
          <w:cs/>
        </w:rPr>
        <w:t>หนี้สิน บริษัทได้</w:t>
      </w:r>
      <w:r>
        <w:rPr>
          <w:rFonts w:ascii="Angsana New" w:hAnsi="Angsana New"/>
          <w:sz w:val="30"/>
          <w:szCs w:val="30"/>
          <w:cs/>
        </w:rPr>
        <w:t>ใช้ข้อมูลที่สามารถสังเ</w:t>
      </w:r>
      <w:r w:rsidR="009518E9">
        <w:rPr>
          <w:rFonts w:ascii="Angsana New" w:hAnsi="Angsana New"/>
          <w:sz w:val="30"/>
          <w:szCs w:val="30"/>
          <w:cs/>
        </w:rPr>
        <w:t>กตได้ให้มากที่สุดเท่าที่จะทำได้</w:t>
      </w:r>
      <w:r w:rsidR="00590062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02DEEA9" w14:textId="0F6C1CDB" w:rsidR="00772DA8" w:rsidRDefault="00772DA8" w:rsidP="00951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6E3517" w:rsidRPr="00C52C41" w14:paraId="77BA3459" w14:textId="77777777" w:rsidTr="00E0536F">
        <w:trPr>
          <w:cantSplit/>
          <w:tblHeader/>
        </w:trPr>
        <w:tc>
          <w:tcPr>
            <w:tcW w:w="1800" w:type="dxa"/>
          </w:tcPr>
          <w:p w14:paraId="5070FC29" w14:textId="380490E3" w:rsidR="006E3517" w:rsidRPr="006E3517" w:rsidRDefault="006E3517" w:rsidP="006E3517">
            <w:pPr>
              <w:pStyle w:val="ListParagraph"/>
              <w:numPr>
                <w:ilvl w:val="0"/>
                <w:numId w:val="35"/>
              </w:numPr>
              <w:tabs>
                <w:tab w:val="clear" w:pos="680"/>
                <w:tab w:val="clear" w:pos="907"/>
                <w:tab w:val="left" w:pos="702"/>
              </w:tabs>
              <w:spacing w:line="240" w:lineRule="auto"/>
              <w:ind w:hanging="1078"/>
              <w:rPr>
                <w:rFonts w:ascii="Angsana New" w:hAnsi="Angsana New"/>
                <w:sz w:val="30"/>
                <w:szCs w:val="30"/>
                <w:cs/>
              </w:rPr>
            </w:pPr>
            <w:r w:rsidRPr="006E3517">
              <w:rPr>
                <w:rFonts w:ascii="Angsana New" w:hAnsi="Angsana New" w:hint="cs"/>
                <w:sz w:val="30"/>
                <w:szCs w:val="30"/>
                <w:cs/>
              </w:rPr>
              <w:t xml:space="preserve">ข้อมูลระดับ </w:t>
            </w:r>
            <w:r w:rsidRPr="006E35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5677D049" w14:textId="41F1BED7" w:rsidR="006E3517" w:rsidRPr="00C52C41" w:rsidRDefault="006E3517" w:rsidP="00E0536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เป็นราคาเสนอซื้อขาย </w:t>
            </w:r>
            <w:r w:rsidRPr="00B37FC2">
              <w:rPr>
                <w:rFonts w:ascii="Angsana New" w:hAnsi="Angsana New"/>
                <w:sz w:val="30"/>
                <w:szCs w:val="30"/>
              </w:rPr>
              <w:t>(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ไม่ต้องปรับปรุง</w:t>
            </w:r>
            <w:r w:rsidRPr="00B37FC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ในตลาดที่มีสภาพคล่องสำหรับสินทรัพย์หรือหนี้สินอย่างเดียวกัน</w:t>
            </w:r>
          </w:p>
        </w:tc>
      </w:tr>
      <w:tr w:rsidR="006E3517" w:rsidRPr="00C52C41" w14:paraId="72A56A17" w14:textId="77777777" w:rsidTr="00E0536F">
        <w:trPr>
          <w:cantSplit/>
          <w:tblHeader/>
        </w:trPr>
        <w:tc>
          <w:tcPr>
            <w:tcW w:w="1800" w:type="dxa"/>
          </w:tcPr>
          <w:p w14:paraId="66956D56" w14:textId="0DBED6ED" w:rsidR="006E3517" w:rsidRPr="006E3517" w:rsidRDefault="006E3517" w:rsidP="006E3517">
            <w:pPr>
              <w:pStyle w:val="ListParagraph"/>
              <w:numPr>
                <w:ilvl w:val="0"/>
                <w:numId w:val="34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517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6E3517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7560" w:type="dxa"/>
          </w:tcPr>
          <w:p w14:paraId="0D90704F" w14:textId="261C7003" w:rsidR="006E3517" w:rsidRPr="006E3517" w:rsidRDefault="006E3517" w:rsidP="00E0536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 xml:space="preserve">เป็นข้อมูลอื่นที่สังเกตได้โดยตรง </w:t>
            </w:r>
            <w:r w:rsidRPr="00B37FC2">
              <w:rPr>
                <w:rFonts w:ascii="Angsana New" w:hAnsi="Angsana New"/>
                <w:sz w:val="30"/>
                <w:szCs w:val="30"/>
              </w:rPr>
              <w:t>(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เช่น ราคาขาย) หรือโดยอ้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อม (เช่น ได้มาจากราคา) 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 xml:space="preserve">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B37F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3517" w:rsidRPr="00C52C41" w14:paraId="4CA06789" w14:textId="77777777" w:rsidTr="00E0536F">
        <w:trPr>
          <w:cantSplit/>
          <w:tblHeader/>
        </w:trPr>
        <w:tc>
          <w:tcPr>
            <w:tcW w:w="1800" w:type="dxa"/>
          </w:tcPr>
          <w:p w14:paraId="08F86DBF" w14:textId="45B0B6A2" w:rsidR="006E3517" w:rsidRPr="006E3517" w:rsidRDefault="006E3517" w:rsidP="006E3517">
            <w:pPr>
              <w:pStyle w:val="ListParagraph"/>
              <w:numPr>
                <w:ilvl w:val="0"/>
                <w:numId w:val="32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B37FC2">
              <w:rPr>
                <w:rFonts w:ascii="Angsana New" w:hAnsi="Angsana New"/>
                <w:sz w:val="30"/>
                <w:szCs w:val="30"/>
              </w:rPr>
              <w:t xml:space="preserve"> 3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560" w:type="dxa"/>
          </w:tcPr>
          <w:p w14:paraId="3D96F1EF" w14:textId="502438C7" w:rsidR="006E3517" w:rsidRPr="006E3517" w:rsidRDefault="006E3517" w:rsidP="00656C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>เป็นข้อมูลสำหรับสินทรัพย์หรือหนี้สินที่ไม่ได้มาจากข้อมูลที่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สามารถ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สังเกตได้ (ข้อมูล</w:t>
            </w:r>
            <w:r w:rsidR="0081158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ที่ไม่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ามารถสังเกตได้)</w:t>
            </w:r>
          </w:p>
        </w:tc>
      </w:tr>
    </w:tbl>
    <w:p w14:paraId="600AC965" w14:textId="3839D8EC" w:rsidR="00F71E72" w:rsidRDefault="00F71E72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DD00B5" w14:textId="77777777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170F17F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4ED9BDC" w14:textId="77777777" w:rsidR="00772DA8" w:rsidRPr="00060ED4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0ED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A81112C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AA248E" w14:textId="362893EB" w:rsidR="00BA35E8" w:rsidRDefault="00772DA8" w:rsidP="008D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060ED4">
        <w:rPr>
          <w:rFonts w:ascii="Angsana New" w:hAnsi="Angsana New"/>
          <w:sz w:val="30"/>
          <w:szCs w:val="30"/>
          <w:cs/>
        </w:rPr>
        <w:t>ข้อสมมติ</w:t>
      </w:r>
      <w:r>
        <w:rPr>
          <w:rFonts w:ascii="Angsana New" w:hAnsi="Angsana New"/>
          <w:sz w:val="30"/>
          <w:szCs w:val="30"/>
          <w:cs/>
        </w:rPr>
        <w:t>ที่ใช้ในการวัดมูลค่ายุติธรรม อยู่ในหมายเหตุ</w:t>
      </w:r>
      <w:r w:rsidR="00327EDC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</w:t>
      </w:r>
      <w:r>
        <w:rPr>
          <w:rFonts w:ascii="Angsana New" w:hAnsi="Angsana New"/>
          <w:sz w:val="30"/>
          <w:szCs w:val="30"/>
          <w:cs/>
        </w:rPr>
        <w:t>ข้อ</w:t>
      </w:r>
      <w:r w:rsidR="001361DD">
        <w:rPr>
          <w:rFonts w:ascii="Angsana New" w:hAnsi="Angsana New"/>
          <w:sz w:val="30"/>
          <w:szCs w:val="30"/>
        </w:rPr>
        <w:t xml:space="preserve"> 11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0ED4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14:paraId="1EF1ECFC" w14:textId="0F3FF1A2" w:rsidR="00465FB2" w:rsidRPr="00641726" w:rsidRDefault="00465FB2" w:rsidP="00BA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6906A" w14:textId="1D49453D" w:rsidR="009B3614" w:rsidRPr="00C52C41" w:rsidRDefault="00F23B06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B64E72" w:rsidRDefault="00917F8F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C8E245" w14:textId="0685E8E7" w:rsidR="009B3614" w:rsidRPr="00C52C41" w:rsidRDefault="009B3614" w:rsidP="008D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8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="00327EDC">
        <w:rPr>
          <w:rFonts w:ascii="Angsana New" w:hAnsi="Angsana New" w:hint="cs"/>
          <w:b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b/>
          <w:sz w:val="30"/>
          <w:szCs w:val="30"/>
          <w:cs/>
        </w:rPr>
        <w:t xml:space="preserve">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</w:t>
      </w:r>
      <w:r w:rsidR="00BE575B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BE575B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หรือบริษัทอยู่ภายใต้การควบคุมเดียวกัน</w:t>
      </w:r>
      <w:r w:rsidR="00060ED4">
        <w:rPr>
          <w:rFonts w:ascii="Angsana New" w:hAnsi="Angsana New"/>
          <w:b/>
          <w:sz w:val="30"/>
          <w:szCs w:val="30"/>
          <w:cs/>
        </w:rPr>
        <w:t>หรืออยู่ภายใต้อิทธิพลอย่างมีนัย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847B1E5" w14:textId="4CA1972D" w:rsidR="009B3614" w:rsidRDefault="009B3614" w:rsidP="00F23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บริษัทใหญ่ </w:t>
      </w:r>
      <w:r w:rsidRPr="00C52C41">
        <w:rPr>
          <w:rFonts w:ascii="Angsana New" w:hAnsi="Angsana New"/>
          <w:b/>
          <w:sz w:val="30"/>
          <w:szCs w:val="30"/>
          <w:cs/>
        </w:rPr>
        <w:t>บริษัทร่วม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ผู้บริหารสำคัญและบุ</w:t>
      </w:r>
      <w:r w:rsidR="00060ED4">
        <w:rPr>
          <w:rFonts w:ascii="Angsana New" w:hAnsi="Angsana New"/>
          <w:b/>
          <w:sz w:val="30"/>
          <w:szCs w:val="30"/>
          <w:cs/>
        </w:rPr>
        <w:t>คคลหรือกิจการที่เกี่ยวข้องกัน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4F55DF05" w14:textId="77777777" w:rsidR="00823F77" w:rsidRPr="00B64E72" w:rsidRDefault="00823F77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7"/>
        <w:gridCol w:w="1413"/>
        <w:gridCol w:w="3650"/>
      </w:tblGrid>
      <w:tr w:rsidR="009B3614" w:rsidRPr="00C52C41" w14:paraId="6B928AD8" w14:textId="77777777" w:rsidTr="00900DAA">
        <w:trPr>
          <w:cantSplit/>
          <w:tblHeader/>
        </w:trPr>
        <w:tc>
          <w:tcPr>
            <w:tcW w:w="4477" w:type="dxa"/>
          </w:tcPr>
          <w:p w14:paraId="4D6E1F81" w14:textId="77777777" w:rsidR="00D80EED" w:rsidRDefault="00D80EED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3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083AC12" w14:textId="77777777" w:rsidR="000263AF" w:rsidRDefault="000758B9" w:rsidP="002B1BE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  <w:p w14:paraId="4E467393" w14:textId="02D630B2" w:rsidR="00F23F1E" w:rsidRPr="00650A98" w:rsidRDefault="00F23F1E" w:rsidP="002B1BE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50" w:type="dxa"/>
          </w:tcPr>
          <w:p w14:paraId="14BB7FA4" w14:textId="77777777" w:rsidR="00D80EED" w:rsidRDefault="00D80EED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3614" w:rsidRPr="00C52C41" w14:paraId="74B2623B" w14:textId="77777777" w:rsidTr="00900DAA">
        <w:trPr>
          <w:cantSplit/>
        </w:trPr>
        <w:tc>
          <w:tcPr>
            <w:tcW w:w="4477" w:type="dxa"/>
          </w:tcPr>
          <w:p w14:paraId="6FE57E45" w14:textId="7B415BA4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D35F7D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348F335E" w14:textId="77777777" w:rsidR="009B3614" w:rsidRPr="00C52C41" w:rsidRDefault="009B3614" w:rsidP="00865B4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9B3614" w:rsidRPr="00C52C41" w14:paraId="0C477ECD" w14:textId="77777777" w:rsidTr="00900DAA">
        <w:trPr>
          <w:cantSplit/>
        </w:trPr>
        <w:tc>
          <w:tcPr>
            <w:tcW w:w="4477" w:type="dxa"/>
          </w:tcPr>
          <w:p w14:paraId="7A6F5D67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โทเรซิน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เท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ติคส์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1D5F2EE2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67964E52" w14:textId="77777777" w:rsidR="009B3614" w:rsidRPr="00C52C41" w:rsidRDefault="009B3614" w:rsidP="00865B42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C676E1" w:rsidRPr="00C52C41" w14:paraId="4E986E99" w14:textId="77777777" w:rsidTr="00900DAA">
        <w:trPr>
          <w:cantSplit/>
          <w:trHeight w:val="201"/>
        </w:trPr>
        <w:tc>
          <w:tcPr>
            <w:tcW w:w="4477" w:type="dxa"/>
          </w:tcPr>
          <w:p w14:paraId="0F69B148" w14:textId="77777777" w:rsidR="00C676E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2DD83E3D" w14:textId="64C2C503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5BD873BD" w14:textId="3CA19EBF" w:rsidR="00C676E1" w:rsidRPr="005C69E3" w:rsidRDefault="005C69E3" w:rsidP="000D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Calibri" w:hAnsi="Calibri"/>
                <w:sz w:val="22"/>
                <w:szCs w:val="22"/>
                <w:rtl/>
                <w:cs/>
              </w:rPr>
            </w:pPr>
            <w:r w:rsidRPr="005C69E3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650" w:type="dxa"/>
          </w:tcPr>
          <w:p w14:paraId="6DCF49AD" w14:textId="77777777" w:rsidR="009B4267" w:rsidRDefault="00C676E1" w:rsidP="00865B42">
            <w:pPr>
              <w:pStyle w:val="a3"/>
              <w:tabs>
                <w:tab w:val="left" w:pos="459"/>
              </w:tabs>
              <w:ind w:left="32" w:right="0" w:hanging="3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716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1D1CF1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58716D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</w:t>
            </w:r>
          </w:p>
          <w:p w14:paraId="19DD01BD" w14:textId="444A665C" w:rsidR="00C676E1" w:rsidRPr="001D1CF1" w:rsidRDefault="00C676E1" w:rsidP="00865B42">
            <w:pPr>
              <w:pStyle w:val="a3"/>
              <w:tabs>
                <w:tab w:val="left" w:pos="459"/>
              </w:tabs>
              <w:ind w:left="32" w:right="0" w:firstLine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716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</w:p>
        </w:tc>
      </w:tr>
      <w:tr w:rsidR="00C676E1" w:rsidRPr="00C52C41" w14:paraId="1DD6FE4C" w14:textId="77777777" w:rsidTr="00900DAA">
        <w:trPr>
          <w:cantSplit/>
          <w:trHeight w:val="201"/>
        </w:trPr>
        <w:tc>
          <w:tcPr>
            <w:tcW w:w="4477" w:type="dxa"/>
          </w:tcPr>
          <w:p w14:paraId="1ADD83A1" w14:textId="7FDB217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413" w:type="dxa"/>
          </w:tcPr>
          <w:p w14:paraId="3F0F724F" w14:textId="489C8E1F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13256D18" w14:textId="13BC6FF9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28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0EB65F23" w14:textId="77777777" w:rsidTr="00900DAA">
        <w:trPr>
          <w:cantSplit/>
        </w:trPr>
        <w:tc>
          <w:tcPr>
            <w:tcW w:w="4477" w:type="dxa"/>
          </w:tcPr>
          <w:p w14:paraId="5BE67583" w14:textId="0E92E401" w:rsidR="00C676E1" w:rsidRPr="00C52C41" w:rsidRDefault="00C718E5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</w:t>
            </w:r>
            <w:r w:rsidR="0041322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America</w:t>
            </w:r>
            <w:r w:rsidR="00413227">
              <w:rPr>
                <w:rFonts w:ascii="Angsana New" w:hAnsi="Angsana New"/>
                <w:sz w:val="30"/>
                <w:szCs w:val="30"/>
              </w:rPr>
              <w:t>)</w:t>
            </w:r>
            <w:r w:rsidR="00C676E1" w:rsidRPr="00C52C41">
              <w:rPr>
                <w:rFonts w:ascii="Angsana New" w:hAnsi="Angsana New"/>
                <w:sz w:val="30"/>
                <w:szCs w:val="30"/>
              </w:rPr>
              <w:t xml:space="preserve"> Inc.</w:t>
            </w:r>
          </w:p>
        </w:tc>
        <w:tc>
          <w:tcPr>
            <w:tcW w:w="1413" w:type="dxa"/>
          </w:tcPr>
          <w:p w14:paraId="3336FC81" w14:textId="25660D2F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650" w:type="dxa"/>
          </w:tcPr>
          <w:p w14:paraId="5F81B980" w14:textId="48BC5C91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2185CF25" w14:textId="77777777" w:rsidTr="00900DAA">
        <w:trPr>
          <w:cantSplit/>
        </w:trPr>
        <w:tc>
          <w:tcPr>
            <w:tcW w:w="4477" w:type="dxa"/>
          </w:tcPr>
          <w:p w14:paraId="056C69F5" w14:textId="6622B486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2B297DE0" w14:textId="777CF3BE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เช็ก</w:t>
            </w:r>
            <w:proofErr w:type="spellEnd"/>
          </w:p>
        </w:tc>
        <w:tc>
          <w:tcPr>
            <w:tcW w:w="3650" w:type="dxa"/>
          </w:tcPr>
          <w:p w14:paraId="71CEB1BF" w14:textId="7BCFA325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40E9375E" w14:textId="77777777" w:rsidTr="00900DAA">
        <w:trPr>
          <w:cantSplit/>
        </w:trPr>
        <w:tc>
          <w:tcPr>
            <w:tcW w:w="4477" w:type="dxa"/>
          </w:tcPr>
          <w:p w14:paraId="25688181" w14:textId="4B18F8C3" w:rsidR="00C676E1" w:rsidRPr="00C52C41" w:rsidRDefault="00EF2852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โทเร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เท็กซ์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ไทล์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มิลลส์</w:t>
            </w:r>
            <w:proofErr w:type="spellEnd"/>
            <w:r w:rsidR="00C676E1"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3" w:type="dxa"/>
          </w:tcPr>
          <w:p w14:paraId="353CFB25" w14:textId="599B037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7F7B86A4" w14:textId="0322B98C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3BE58AB0" w14:textId="77777777" w:rsidTr="00900DAA">
        <w:trPr>
          <w:cantSplit/>
        </w:trPr>
        <w:tc>
          <w:tcPr>
            <w:tcW w:w="4477" w:type="dxa"/>
          </w:tcPr>
          <w:p w14:paraId="4DFDD94E" w14:textId="14F6D7F2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14:paraId="1E865C1B" w14:textId="5F6C31B8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50" w:type="dxa"/>
          </w:tcPr>
          <w:p w14:paraId="23883853" w14:textId="55177392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5E38B767" w14:textId="77777777" w:rsidTr="00900DAA">
        <w:trPr>
          <w:cantSplit/>
        </w:trPr>
        <w:tc>
          <w:tcPr>
            <w:tcW w:w="4477" w:type="dxa"/>
          </w:tcPr>
          <w:p w14:paraId="3C8D73EE" w14:textId="4ED53C77" w:rsidR="00E5417B" w:rsidRPr="00E5417B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E5417B"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 w:rsidRPr="00E5417B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E5417B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E5417B"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 w:rsidRPr="00E5417B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14:paraId="19A5404A" w14:textId="7BFCD098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50" w:type="dxa"/>
          </w:tcPr>
          <w:p w14:paraId="73A00DA7" w14:textId="2CDB47B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6C5ADD0C" w14:textId="77777777" w:rsidTr="00900DAA">
        <w:trPr>
          <w:cantSplit/>
        </w:trPr>
        <w:tc>
          <w:tcPr>
            <w:tcW w:w="4477" w:type="dxa"/>
          </w:tcPr>
          <w:p w14:paraId="7006672A" w14:textId="0D5EC7E5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14:paraId="40B09F4F" w14:textId="65173C96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50" w:type="dxa"/>
          </w:tcPr>
          <w:p w14:paraId="52DC66A6" w14:textId="0446BCA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53AC999D" w14:textId="77777777" w:rsidTr="00900DAA">
        <w:trPr>
          <w:cantSplit/>
        </w:trPr>
        <w:tc>
          <w:tcPr>
            <w:tcW w:w="4477" w:type="dxa"/>
          </w:tcPr>
          <w:p w14:paraId="74DF0107" w14:textId="4EF1AF0C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2A376A7F" w14:textId="730AF630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50" w:type="dxa"/>
          </w:tcPr>
          <w:p w14:paraId="2AFD54D8" w14:textId="647929A7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0C98505A" w14:textId="77777777" w:rsidTr="00900DAA">
        <w:trPr>
          <w:cantSplit/>
        </w:trPr>
        <w:tc>
          <w:tcPr>
            <w:tcW w:w="4477" w:type="dxa"/>
          </w:tcPr>
          <w:p w14:paraId="1F8E1040" w14:textId="07C79887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413" w:type="dxa"/>
          </w:tcPr>
          <w:p w14:paraId="28123687" w14:textId="380631BD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3650" w:type="dxa"/>
          </w:tcPr>
          <w:p w14:paraId="5DC29343" w14:textId="343ECE52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45033DB7" w14:textId="77777777" w:rsidTr="00900DAA">
        <w:trPr>
          <w:cantSplit/>
        </w:trPr>
        <w:tc>
          <w:tcPr>
            <w:tcW w:w="4477" w:type="dxa"/>
          </w:tcPr>
          <w:p w14:paraId="4A4F4C76" w14:textId="3FD0B5D9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โช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>รี จำกัด</w:t>
            </w:r>
          </w:p>
        </w:tc>
        <w:tc>
          <w:tcPr>
            <w:tcW w:w="1413" w:type="dxa"/>
          </w:tcPr>
          <w:p w14:paraId="5F351472" w14:textId="70BECA8B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125E417E" w14:textId="1187F1FC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1F48CC68" w14:textId="77777777" w:rsidTr="00900DAA">
        <w:trPr>
          <w:cantSplit/>
        </w:trPr>
        <w:tc>
          <w:tcPr>
            <w:tcW w:w="4477" w:type="dxa"/>
          </w:tcPr>
          <w:p w14:paraId="28635F23" w14:textId="69405127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413" w:type="dxa"/>
          </w:tcPr>
          <w:p w14:paraId="07458A66" w14:textId="47D22767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70BC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11DB25E0" w14:textId="4D465F65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12AC2" w:rsidRPr="00C52C41" w14:paraId="16E6B4DF" w14:textId="77777777" w:rsidTr="00900DAA">
        <w:trPr>
          <w:cantSplit/>
        </w:trPr>
        <w:tc>
          <w:tcPr>
            <w:tcW w:w="4477" w:type="dxa"/>
          </w:tcPr>
          <w:p w14:paraId="1179A982" w14:textId="100E3758" w:rsidR="00C12AC2" w:rsidRPr="00C12AC2" w:rsidRDefault="00C12AC2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12AC2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12AC2">
              <w:rPr>
                <w:rFonts w:ascii="Angsana New" w:hAnsi="Angsana New"/>
                <w:sz w:val="30"/>
                <w:szCs w:val="30"/>
              </w:rPr>
              <w:t xml:space="preserve"> Middle East FZE</w:t>
            </w:r>
          </w:p>
        </w:tc>
        <w:tc>
          <w:tcPr>
            <w:tcW w:w="1413" w:type="dxa"/>
          </w:tcPr>
          <w:p w14:paraId="03688A57" w14:textId="5F9F9B02" w:rsidR="00C12AC2" w:rsidRPr="0030182A" w:rsidRDefault="00D570BC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182A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  <w:cs/>
              </w:rPr>
              <w:t>อาหรับเอ</w:t>
            </w:r>
            <w:proofErr w:type="spellStart"/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  <w:cs/>
              </w:rPr>
              <w:t>มิเรตส์</w:t>
            </w:r>
            <w:proofErr w:type="spellEnd"/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3650" w:type="dxa"/>
          </w:tcPr>
          <w:p w14:paraId="5C8FE23A" w14:textId="2BD7835D" w:rsidR="00C12AC2" w:rsidRPr="00C52C41" w:rsidRDefault="0030182A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4F38B5BE" w14:textId="77777777" w:rsidTr="00900DAA">
        <w:trPr>
          <w:cantSplit/>
        </w:trPr>
        <w:tc>
          <w:tcPr>
            <w:tcW w:w="4477" w:type="dxa"/>
          </w:tcPr>
          <w:p w14:paraId="46D676F1" w14:textId="2911954C" w:rsidR="00E5417B" w:rsidRPr="00C52C41" w:rsidRDefault="00695D22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="00E5417B"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2C9DC821" w14:textId="092D3EA1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50" w:type="dxa"/>
          </w:tcPr>
          <w:p w14:paraId="3C1365E4" w14:textId="4E5DD15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383943AC" w14:textId="77777777" w:rsidTr="00900DAA">
        <w:trPr>
          <w:cantSplit/>
        </w:trPr>
        <w:tc>
          <w:tcPr>
            <w:tcW w:w="4477" w:type="dxa"/>
          </w:tcPr>
          <w:p w14:paraId="4DA112AA" w14:textId="5DC9BCC2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413" w:type="dxa"/>
          </w:tcPr>
          <w:p w14:paraId="3755D907" w14:textId="0E4964E9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50" w:type="dxa"/>
          </w:tcPr>
          <w:p w14:paraId="7373B024" w14:textId="12533DC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0FCD32C5" w14:textId="77777777" w:rsidTr="00900DAA">
        <w:trPr>
          <w:cantSplit/>
        </w:trPr>
        <w:tc>
          <w:tcPr>
            <w:tcW w:w="4477" w:type="dxa"/>
          </w:tcPr>
          <w:p w14:paraId="07E5FB39" w14:textId="60B2F6DE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413" w:type="dxa"/>
          </w:tcPr>
          <w:p w14:paraId="1CE3761A" w14:textId="6A1F3173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50" w:type="dxa"/>
          </w:tcPr>
          <w:p w14:paraId="5D36865B" w14:textId="5897CE01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2ACF344B" w14:textId="77777777" w:rsidTr="00900DAA">
        <w:trPr>
          <w:cantSplit/>
        </w:trPr>
        <w:tc>
          <w:tcPr>
            <w:tcW w:w="4477" w:type="dxa"/>
          </w:tcPr>
          <w:p w14:paraId="4E215DA6" w14:textId="32536C35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</w:p>
        </w:tc>
        <w:tc>
          <w:tcPr>
            <w:tcW w:w="1413" w:type="dxa"/>
          </w:tcPr>
          <w:p w14:paraId="711277FA" w14:textId="365AD120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3650" w:type="dxa"/>
          </w:tcPr>
          <w:p w14:paraId="6C91A761" w14:textId="346D75C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1FF1DBB4" w14:textId="77777777" w:rsidTr="00900DAA">
        <w:trPr>
          <w:cantSplit/>
        </w:trPr>
        <w:tc>
          <w:tcPr>
            <w:tcW w:w="4477" w:type="dxa"/>
          </w:tcPr>
          <w:p w14:paraId="7EEFAB5D" w14:textId="77777777" w:rsidR="00413227" w:rsidRPr="00C52C41" w:rsidRDefault="00413227" w:rsidP="004132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โทเร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เทรด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6159AC69" w14:textId="4B8DFB95" w:rsidR="00413227" w:rsidRPr="00C52C41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48383187" w14:textId="20F95314" w:rsidR="00413227" w:rsidRPr="00C52C41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2ED0EBC6" w14:textId="17F4F8D7" w:rsidR="00413227" w:rsidRPr="00C52C41" w:rsidRDefault="00413227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4027FC15" w14:textId="77777777" w:rsidTr="00900DAA">
        <w:trPr>
          <w:cantSplit/>
        </w:trPr>
        <w:tc>
          <w:tcPr>
            <w:tcW w:w="4477" w:type="dxa"/>
          </w:tcPr>
          <w:p w14:paraId="1ED3F3B7" w14:textId="77777777" w:rsidR="00413227" w:rsidRPr="00C52C41" w:rsidRDefault="00413227" w:rsidP="004132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413" w:type="dxa"/>
          </w:tcPr>
          <w:p w14:paraId="443969CE" w14:textId="77777777" w:rsidR="00413227" w:rsidRPr="00C52C41" w:rsidRDefault="00413227" w:rsidP="00F860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650" w:type="dxa"/>
          </w:tcPr>
          <w:p w14:paraId="699CD1C2" w14:textId="77777777" w:rsidR="00413227" w:rsidRPr="00C52C41" w:rsidRDefault="00413227" w:rsidP="00F8601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413227" w:rsidRPr="00C52C41" w14:paraId="3D31A892" w14:textId="77777777" w:rsidTr="00900DAA">
        <w:trPr>
          <w:cantSplit/>
          <w:trHeight w:val="402"/>
        </w:trPr>
        <w:tc>
          <w:tcPr>
            <w:tcW w:w="4477" w:type="dxa"/>
          </w:tcPr>
          <w:p w14:paraId="57372A1A" w14:textId="6FB75D40" w:rsidR="00413227" w:rsidRPr="00C52C41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</w:rPr>
              <w:t>Toray Hybrid Cord, Inc.</w:t>
            </w:r>
          </w:p>
        </w:tc>
        <w:tc>
          <w:tcPr>
            <w:tcW w:w="1413" w:type="dxa"/>
          </w:tcPr>
          <w:p w14:paraId="7A5712E4" w14:textId="43DFF099" w:rsidR="00413227" w:rsidRPr="00C52C41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797CA0CC" w14:textId="75C39ABD" w:rsidR="00413227" w:rsidRPr="00C52C41" w:rsidRDefault="00413227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385969FA" w14:textId="77777777" w:rsidTr="00900DAA">
        <w:trPr>
          <w:cantSplit/>
          <w:trHeight w:val="402"/>
        </w:trPr>
        <w:tc>
          <w:tcPr>
            <w:tcW w:w="4477" w:type="dxa"/>
          </w:tcPr>
          <w:p w14:paraId="30A2B0B5" w14:textId="58BC8477" w:rsidR="00413227" w:rsidRPr="0030182A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30182A"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413" w:type="dxa"/>
          </w:tcPr>
          <w:p w14:paraId="6C61CB05" w14:textId="5A0038EC" w:rsidR="00413227" w:rsidRPr="008F7775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50" w:type="dxa"/>
          </w:tcPr>
          <w:p w14:paraId="7EB672A7" w14:textId="55949B09" w:rsidR="00413227" w:rsidRPr="008F7775" w:rsidRDefault="00413227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10187286" w14:textId="77777777" w:rsidTr="00900DAA">
        <w:trPr>
          <w:cantSplit/>
          <w:trHeight w:val="402"/>
        </w:trPr>
        <w:tc>
          <w:tcPr>
            <w:tcW w:w="4477" w:type="dxa"/>
          </w:tcPr>
          <w:p w14:paraId="11E673B0" w14:textId="6D75728B" w:rsidR="00413227" w:rsidRPr="0030182A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30182A">
              <w:rPr>
                <w:rFonts w:ascii="Angsana New" w:hAnsi="Angsana New"/>
                <w:sz w:val="30"/>
                <w:szCs w:val="30"/>
              </w:rPr>
              <w:t>Toray Advanced Textile Mexico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182A">
              <w:rPr>
                <w:rFonts w:ascii="Angsana New" w:hAnsi="Angsana New"/>
                <w:sz w:val="30"/>
                <w:szCs w:val="30"/>
              </w:rPr>
              <w:t xml:space="preserve"> S.A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30182A">
              <w:rPr>
                <w:rFonts w:ascii="Angsana New" w:hAnsi="Angsana New"/>
                <w:sz w:val="30"/>
                <w:szCs w:val="30"/>
              </w:rPr>
              <w:t xml:space="preserve"> de C.V.</w:t>
            </w:r>
          </w:p>
        </w:tc>
        <w:tc>
          <w:tcPr>
            <w:tcW w:w="1413" w:type="dxa"/>
          </w:tcPr>
          <w:p w14:paraId="50F0D4A5" w14:textId="5F5CD0C7" w:rsidR="00413227" w:rsidRPr="008F7775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3650" w:type="dxa"/>
          </w:tcPr>
          <w:p w14:paraId="421A9023" w14:textId="1B3B1791" w:rsidR="00413227" w:rsidRPr="008F7775" w:rsidRDefault="00413227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2C44043F" w14:textId="77777777" w:rsidTr="00900DAA">
        <w:trPr>
          <w:cantSplit/>
          <w:trHeight w:val="722"/>
        </w:trPr>
        <w:tc>
          <w:tcPr>
            <w:tcW w:w="4477" w:type="dxa"/>
          </w:tcPr>
          <w:p w14:paraId="2F0CD36D" w14:textId="77777777" w:rsidR="00413227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โทเร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ไฮบริด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351CC99F" w14:textId="47C609F6" w:rsidR="00413227" w:rsidRPr="00C52C41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DD76AFE" w14:textId="77777777" w:rsidR="00413227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14:paraId="2C6FB7C6" w14:textId="60E434CC" w:rsidR="00413227" w:rsidRPr="00C52C41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0" w:type="dxa"/>
          </w:tcPr>
          <w:p w14:paraId="54E9E6B1" w14:textId="77B2F808" w:rsidR="00413227" w:rsidRPr="00C52C41" w:rsidRDefault="00413227" w:rsidP="00196417">
            <w:pPr>
              <w:pStyle w:val="a3"/>
              <w:tabs>
                <w:tab w:val="left" w:pos="459"/>
              </w:tabs>
              <w:ind w:left="122" w:right="0" w:hanging="12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CD2D90" w:rsidRPr="00C52C41" w14:paraId="06919DD3" w14:textId="77777777" w:rsidTr="00900DAA">
        <w:trPr>
          <w:cantSplit/>
          <w:trHeight w:val="402"/>
        </w:trPr>
        <w:tc>
          <w:tcPr>
            <w:tcW w:w="4477" w:type="dxa"/>
          </w:tcPr>
          <w:p w14:paraId="1508F093" w14:textId="14842FF5" w:rsidR="00CD2D90" w:rsidRPr="001461B7" w:rsidRDefault="00FA3722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hyperlink r:id="rId8" w:tgtFrame="_blank" w:history="1">
              <w:r w:rsidR="00CD2D90" w:rsidRPr="00C52C41"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proofErr w:type="spellStart"/>
              <w:r w:rsidR="00CD2D90" w:rsidRPr="00C52C41">
                <w:rPr>
                  <w:rFonts w:ascii="Angsana New" w:hAnsi="Angsana New"/>
                  <w:sz w:val="30"/>
                  <w:szCs w:val="30"/>
                  <w:cs/>
                </w:rPr>
                <w:t>โทเร</w:t>
              </w:r>
              <w:proofErr w:type="spellEnd"/>
              <w:r w:rsidR="00CD2D90" w:rsidRPr="00C52C41">
                <w:rPr>
                  <w:rFonts w:ascii="Angsana New" w:hAnsi="Angsana New"/>
                  <w:sz w:val="30"/>
                  <w:szCs w:val="30"/>
                  <w:cs/>
                </w:rPr>
                <w:t xml:space="preserve"> </w:t>
              </w:r>
              <w:proofErr w:type="spellStart"/>
              <w:r w:rsidR="00CD2D90" w:rsidRPr="00C52C41">
                <w:rPr>
                  <w:rFonts w:ascii="Angsana New" w:hAnsi="Angsana New"/>
                  <w:sz w:val="30"/>
                  <w:szCs w:val="30"/>
                  <w:cs/>
                </w:rPr>
                <w:t>อินดัส</w:t>
              </w:r>
              <w:proofErr w:type="spellEnd"/>
              <w:r w:rsidR="00CD2D90" w:rsidRPr="00C52C41">
                <w:rPr>
                  <w:rFonts w:ascii="Angsana New" w:hAnsi="Angsana New"/>
                  <w:sz w:val="30"/>
                  <w:szCs w:val="30"/>
                  <w:cs/>
                </w:rPr>
                <w:t>ตรี (ประเทศไทย) จำกัด</w:t>
              </w:r>
            </w:hyperlink>
          </w:p>
        </w:tc>
        <w:tc>
          <w:tcPr>
            <w:tcW w:w="1413" w:type="dxa"/>
          </w:tcPr>
          <w:p w14:paraId="1301F239" w14:textId="4B01D382" w:rsidR="00CD2D90" w:rsidRDefault="00CD2D90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4CB63EBC" w14:textId="532F8227" w:rsidR="00CD2D90" w:rsidRPr="00C52C41" w:rsidRDefault="00CD2D90" w:rsidP="00196417">
            <w:pPr>
              <w:pStyle w:val="a3"/>
              <w:tabs>
                <w:tab w:val="left" w:pos="459"/>
              </w:tabs>
              <w:ind w:left="122" w:right="0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="001964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9641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CD2D90" w:rsidRPr="00C52C41" w14:paraId="3476E010" w14:textId="77777777" w:rsidTr="00900DAA">
        <w:trPr>
          <w:cantSplit/>
          <w:trHeight w:val="402"/>
        </w:trPr>
        <w:tc>
          <w:tcPr>
            <w:tcW w:w="4477" w:type="dxa"/>
          </w:tcPr>
          <w:p w14:paraId="2233D3FD" w14:textId="535987FB" w:rsidR="00CD2D90" w:rsidRPr="001461B7" w:rsidRDefault="00CD2D90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</w:t>
            </w:r>
            <w:r w:rsidR="005C69E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3958498F" w14:textId="36141354" w:rsidR="00CD2D90" w:rsidRDefault="00CD2D90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650" w:type="dxa"/>
          </w:tcPr>
          <w:p w14:paraId="0B0AB2B7" w14:textId="48A046B9" w:rsidR="00CD2D90" w:rsidRPr="00C52C41" w:rsidRDefault="00CD2D90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E576E7" w:rsidRPr="00C52C41" w14:paraId="4A126E5A" w14:textId="77777777" w:rsidTr="00900DAA">
        <w:trPr>
          <w:cantSplit/>
          <w:trHeight w:val="402"/>
        </w:trPr>
        <w:tc>
          <w:tcPr>
            <w:tcW w:w="4477" w:type="dxa"/>
          </w:tcPr>
          <w:p w14:paraId="3273E933" w14:textId="586B3DC2" w:rsidR="00E576E7" w:rsidRDefault="00E576E7" w:rsidP="00E5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Ichimura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Sangyo Co., Ltd.</w:t>
            </w:r>
          </w:p>
        </w:tc>
        <w:tc>
          <w:tcPr>
            <w:tcW w:w="1413" w:type="dxa"/>
          </w:tcPr>
          <w:p w14:paraId="23C62863" w14:textId="252D26C7" w:rsidR="00E576E7" w:rsidRDefault="00E576E7" w:rsidP="00E576E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04083629" w14:textId="2430EE7E" w:rsidR="00E576E7" w:rsidRDefault="00E576E7" w:rsidP="00E576E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E576E7" w:rsidRPr="00C52C41" w14:paraId="2970F5BC" w14:textId="77777777" w:rsidTr="00900DAA">
        <w:trPr>
          <w:cantSplit/>
        </w:trPr>
        <w:tc>
          <w:tcPr>
            <w:tcW w:w="4477" w:type="dxa"/>
          </w:tcPr>
          <w:p w14:paraId="31FB20E3" w14:textId="77BF45A8" w:rsidR="00E576E7" w:rsidRPr="00C52C41" w:rsidRDefault="00E576E7" w:rsidP="00E576E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3" w:type="dxa"/>
          </w:tcPr>
          <w:p w14:paraId="0A296E1F" w14:textId="56DA8B79" w:rsidR="00E576E7" w:rsidRPr="00C52C41" w:rsidRDefault="00E576E7" w:rsidP="00E576E7">
            <w:pPr>
              <w:pStyle w:val="StandaardOpinion"/>
              <w:tabs>
                <w:tab w:val="clear" w:pos="227"/>
                <w:tab w:val="clear" w:pos="1871"/>
                <w:tab w:val="left" w:pos="999"/>
                <w:tab w:val="left" w:pos="1332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727263F0" w14:textId="7E97DF28" w:rsidR="00E576E7" w:rsidRPr="00C52C41" w:rsidRDefault="00E576E7" w:rsidP="00E576E7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122" w:right="-108" w:hanging="1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072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A0726">
              <w:rPr>
                <w:rFonts w:ascii="Angsana New" w:hAnsi="Angsana New"/>
                <w:sz w:val="30"/>
                <w:szCs w:val="30"/>
                <w:cs/>
              </w:rPr>
              <w:t>การวางแผน สั่งการและควบคุมกิจกรร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มต่างๆ 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A0726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435D51B0" w14:textId="488E709B" w:rsidR="00340444" w:rsidRDefault="00340444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5BE12444" w14:textId="4E30DB63" w:rsidR="000263AF" w:rsidRDefault="000263AF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  <w:r w:rsidRPr="002B1BE4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9C049AF" w14:textId="77777777" w:rsidR="00AC71BC" w:rsidRPr="00F04245" w:rsidRDefault="00AC71BC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6030"/>
      </w:tblGrid>
      <w:tr w:rsidR="00E808C1" w:rsidRPr="002B1BE4" w14:paraId="4A2B9422" w14:textId="77777777" w:rsidTr="003E1E03">
        <w:tc>
          <w:tcPr>
            <w:tcW w:w="3510" w:type="dxa"/>
          </w:tcPr>
          <w:p w14:paraId="003FE000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030" w:type="dxa"/>
          </w:tcPr>
          <w:p w14:paraId="2D810863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E808C1" w:rsidRPr="002B1BE4" w14:paraId="319E33B2" w14:textId="77777777" w:rsidTr="003E1E03">
        <w:tc>
          <w:tcPr>
            <w:tcW w:w="3510" w:type="dxa"/>
          </w:tcPr>
          <w:p w14:paraId="04DEC03C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</w:tcPr>
          <w:p w14:paraId="70817624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08C1" w:rsidRPr="002B1BE4" w14:paraId="07720BBA" w14:textId="77777777" w:rsidTr="003E1E03">
        <w:tc>
          <w:tcPr>
            <w:tcW w:w="3510" w:type="dxa"/>
          </w:tcPr>
          <w:p w14:paraId="1D320DCE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030" w:type="dxa"/>
          </w:tcPr>
          <w:p w14:paraId="24485F05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E808C1" w:rsidRPr="002B1BE4" w14:paraId="36E43D0F" w14:textId="77777777" w:rsidTr="003E1E03">
        <w:tc>
          <w:tcPr>
            <w:tcW w:w="3510" w:type="dxa"/>
          </w:tcPr>
          <w:p w14:paraId="3D3887EE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030" w:type="dxa"/>
          </w:tcPr>
          <w:p w14:paraId="3CC3997E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E808C1" w:rsidRPr="002B1BE4" w14:paraId="3836B1BF" w14:textId="77777777" w:rsidTr="003E1E03">
        <w:trPr>
          <w:trHeight w:val="226"/>
        </w:trPr>
        <w:tc>
          <w:tcPr>
            <w:tcW w:w="3510" w:type="dxa"/>
          </w:tcPr>
          <w:p w14:paraId="6D072A75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030" w:type="dxa"/>
          </w:tcPr>
          <w:p w14:paraId="46F4CBAE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  <w:tr w:rsidR="00E808C1" w:rsidRPr="002B1BE4" w14:paraId="0B078F45" w14:textId="77777777" w:rsidTr="003E1E03">
        <w:trPr>
          <w:trHeight w:val="226"/>
        </w:trPr>
        <w:tc>
          <w:tcPr>
            <w:tcW w:w="3510" w:type="dxa"/>
          </w:tcPr>
          <w:p w14:paraId="254DB691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30" w:type="dxa"/>
          </w:tcPr>
          <w:p w14:paraId="3161ABC6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ตามที่ประกาศจ่าย</w:t>
            </w:r>
          </w:p>
        </w:tc>
      </w:tr>
      <w:tr w:rsidR="00E808C1" w:rsidRPr="002B1BE4" w14:paraId="5DDE7141" w14:textId="77777777" w:rsidTr="003E1E03">
        <w:trPr>
          <w:trHeight w:val="226"/>
        </w:trPr>
        <w:tc>
          <w:tcPr>
            <w:tcW w:w="3510" w:type="dxa"/>
          </w:tcPr>
          <w:p w14:paraId="3C0FF05B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30" w:type="dxa"/>
          </w:tcPr>
          <w:p w14:paraId="4A84A5EE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  <w:tr w:rsidR="00E808C1" w:rsidRPr="002B1BE4" w14:paraId="66569FA2" w14:textId="77777777" w:rsidTr="003E1E03">
        <w:tc>
          <w:tcPr>
            <w:tcW w:w="3510" w:type="dxa"/>
          </w:tcPr>
          <w:p w14:paraId="39ABA3A1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08B1293D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0F87C328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  <w:tr w:rsidR="00E808C1" w:rsidRPr="002B1BE4" w14:paraId="599415E0" w14:textId="77777777" w:rsidTr="003E1E03">
        <w:tc>
          <w:tcPr>
            <w:tcW w:w="3510" w:type="dxa"/>
          </w:tcPr>
          <w:p w14:paraId="2436FC58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6030" w:type="dxa"/>
          </w:tcPr>
          <w:p w14:paraId="6C7B846C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</w:tbl>
    <w:p w14:paraId="6BE9B7DF" w14:textId="04C53F4C" w:rsidR="00C922EE" w:rsidRDefault="00C922EE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1CAEC81A" w14:textId="0B6EC7CD"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8F7775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รายการที่สำคัญกับกิจการที่เกี่ยวข้องกัน</w:t>
      </w:r>
      <w:r w:rsidRPr="008F7775">
        <w:rPr>
          <w:rFonts w:ascii="Angsana New" w:hAnsi="Angsana New"/>
          <w:sz w:val="30"/>
          <w:szCs w:val="30"/>
          <w:cs/>
        </w:rPr>
        <w:t>สำหรับ</w:t>
      </w:r>
      <w:r w:rsidRPr="008F7775">
        <w:rPr>
          <w:rFonts w:ascii="Angsana New" w:hAnsi="Angsana New"/>
          <w:sz w:val="30"/>
          <w:szCs w:val="30"/>
          <w:cs/>
          <w:lang w:val="th-TH"/>
        </w:rPr>
        <w:t>งวด</w:t>
      </w:r>
      <w:r w:rsidRPr="008F7775">
        <w:rPr>
          <w:rFonts w:ascii="Angsana New" w:hAnsi="Angsana New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เดือนและเก้า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  <w:lang w:val="th-TH"/>
        </w:rPr>
        <w:t>31 ธันวาคม</w:t>
      </w:r>
      <w:r w:rsidRPr="008F777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2560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  <w:lang w:val="th-TH"/>
        </w:rPr>
        <w:t>สรุปได้ดังนี้</w:t>
      </w:r>
    </w:p>
    <w:p w14:paraId="783F4FC1" w14:textId="77777777" w:rsidR="00F06935" w:rsidRPr="009A576F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E6E07" w:rsidRPr="00AB351F" w14:paraId="5EEBA4DB" w14:textId="77777777" w:rsidTr="009508C5">
        <w:trPr>
          <w:trHeight w:val="290"/>
        </w:trPr>
        <w:tc>
          <w:tcPr>
            <w:tcW w:w="4050" w:type="dxa"/>
          </w:tcPr>
          <w:p w14:paraId="08B576DA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9D3481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DF41242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76D15D6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6E07" w:rsidRPr="00AB351F" w14:paraId="3C5D34A2" w14:textId="77777777" w:rsidTr="009508C5">
        <w:tc>
          <w:tcPr>
            <w:tcW w:w="4050" w:type="dxa"/>
          </w:tcPr>
          <w:p w14:paraId="112057E7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0D8F370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3DFFE435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CE29AE6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E07" w:rsidRPr="00194080" w14:paraId="1AE4288B" w14:textId="77777777" w:rsidTr="009508C5">
        <w:tc>
          <w:tcPr>
            <w:tcW w:w="4050" w:type="dxa"/>
          </w:tcPr>
          <w:p w14:paraId="5EB904D7" w14:textId="06358131" w:rsidR="000E6E07" w:rsidRPr="00AB351F" w:rsidRDefault="000E6E07" w:rsidP="000E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7AFB8BB6" w14:textId="77777777" w:rsidR="000E6E07" w:rsidRPr="00194080" w:rsidRDefault="000E6E07" w:rsidP="009508C5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F2BBCA1" w14:textId="77777777" w:rsidR="000E6E07" w:rsidRPr="00194080" w:rsidRDefault="000E6E07" w:rsidP="009508C5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03B89" w14:textId="77777777" w:rsidR="000E6E07" w:rsidRPr="00194080" w:rsidRDefault="000E6E07" w:rsidP="009508C5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7A28E8CF" w14:textId="77777777" w:rsidR="000E6E07" w:rsidRPr="00194080" w:rsidRDefault="000E6E07" w:rsidP="009508C5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1080" w:type="dxa"/>
          </w:tcPr>
          <w:p w14:paraId="0E7838BA" w14:textId="77777777" w:rsidR="000E6E07" w:rsidRPr="00194080" w:rsidRDefault="000E6E07" w:rsidP="009508C5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524DDDC" w14:textId="77777777" w:rsidR="000E6E07" w:rsidRPr="00194080" w:rsidRDefault="000E6E07" w:rsidP="009508C5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6013CA" w14:textId="77777777" w:rsidR="000E6E07" w:rsidRPr="00194080" w:rsidRDefault="000E6E07" w:rsidP="009508C5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0E6E07" w:rsidRPr="00AB351F" w14:paraId="35005F95" w14:textId="77777777" w:rsidTr="009508C5">
        <w:tc>
          <w:tcPr>
            <w:tcW w:w="4050" w:type="dxa"/>
          </w:tcPr>
          <w:p w14:paraId="3DF40F26" w14:textId="77777777" w:rsidR="000E6E07" w:rsidRPr="00095930" w:rsidRDefault="000E6E07" w:rsidP="009508C5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130" w:type="dxa"/>
            <w:gridSpan w:val="7"/>
          </w:tcPr>
          <w:p w14:paraId="56F5F68D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E07" w:rsidRPr="00095930" w14:paraId="75E13953" w14:textId="77777777" w:rsidTr="009508C5">
        <w:tc>
          <w:tcPr>
            <w:tcW w:w="4050" w:type="dxa"/>
          </w:tcPr>
          <w:p w14:paraId="6A5FA13B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1B946EC" w14:textId="77777777" w:rsidR="000E6E07" w:rsidRPr="00095930" w:rsidRDefault="000E6E07" w:rsidP="009508C5">
            <w:pPr>
              <w:spacing w:line="22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E2BA8D" w14:textId="77777777" w:rsidR="000E6E07" w:rsidRPr="00095930" w:rsidRDefault="000E6E07" w:rsidP="009508C5">
            <w:pPr>
              <w:spacing w:line="220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741BA5EF" w14:textId="77777777" w:rsidR="000E6E07" w:rsidRPr="00095930" w:rsidRDefault="000E6E07" w:rsidP="009508C5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B9C59F" w14:textId="77777777" w:rsidR="000E6E07" w:rsidRPr="00095930" w:rsidRDefault="000E6E07" w:rsidP="009508C5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DF5214" w14:textId="77777777" w:rsidR="000E6E07" w:rsidRPr="00095930" w:rsidRDefault="000E6E07" w:rsidP="009508C5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5CC9FE" w14:textId="77777777" w:rsidR="000E6E07" w:rsidRPr="00095930" w:rsidRDefault="000E6E07" w:rsidP="009508C5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BDF15C" w14:textId="77777777" w:rsidR="000E6E07" w:rsidRPr="00095930" w:rsidRDefault="000E6E07" w:rsidP="009508C5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6E07" w:rsidRPr="00445D4E" w14:paraId="6051419C" w14:textId="77777777" w:rsidTr="009508C5">
        <w:tc>
          <w:tcPr>
            <w:tcW w:w="4050" w:type="dxa"/>
          </w:tcPr>
          <w:p w14:paraId="2339A6DC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080" w:type="dxa"/>
          </w:tcPr>
          <w:p w14:paraId="75C311E5" w14:textId="788B57CF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2,026</w:t>
            </w:r>
          </w:p>
        </w:tc>
        <w:tc>
          <w:tcPr>
            <w:tcW w:w="270" w:type="dxa"/>
          </w:tcPr>
          <w:p w14:paraId="5792857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15EE48" w14:textId="6D558560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03631CC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37887" w14:textId="36B886E1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2,026</w:t>
            </w:r>
          </w:p>
        </w:tc>
        <w:tc>
          <w:tcPr>
            <w:tcW w:w="270" w:type="dxa"/>
          </w:tcPr>
          <w:p w14:paraId="7943870A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A08D16" w14:textId="0EB695B6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0E6E07" w:rsidRPr="00445D4E" w14:paraId="16021F16" w14:textId="77777777" w:rsidTr="009508C5">
        <w:tc>
          <w:tcPr>
            <w:tcW w:w="4050" w:type="dxa"/>
          </w:tcPr>
          <w:p w14:paraId="284ED57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14:paraId="7360F1C0" w14:textId="14B48B6D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9,808</w:t>
            </w:r>
          </w:p>
        </w:tc>
        <w:tc>
          <w:tcPr>
            <w:tcW w:w="270" w:type="dxa"/>
          </w:tcPr>
          <w:p w14:paraId="69274EAE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253D6" w14:textId="04EA973C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12,800</w:t>
            </w:r>
          </w:p>
        </w:tc>
        <w:tc>
          <w:tcPr>
            <w:tcW w:w="270" w:type="dxa"/>
          </w:tcPr>
          <w:p w14:paraId="0856FE6E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6B7298" w14:textId="601B3469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9,808</w:t>
            </w:r>
          </w:p>
        </w:tc>
        <w:tc>
          <w:tcPr>
            <w:tcW w:w="270" w:type="dxa"/>
          </w:tcPr>
          <w:p w14:paraId="1117E04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3B9F7" w14:textId="0D9A1A5F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12,800</w:t>
            </w:r>
          </w:p>
        </w:tc>
      </w:tr>
      <w:tr w:rsidR="000E6E07" w:rsidRPr="00445D4E" w14:paraId="2FD7FA51" w14:textId="77777777" w:rsidTr="009508C5">
        <w:trPr>
          <w:trHeight w:val="157"/>
        </w:trPr>
        <w:tc>
          <w:tcPr>
            <w:tcW w:w="4050" w:type="dxa"/>
          </w:tcPr>
          <w:p w14:paraId="6A6F471C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A07FF3F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3B08A8C5" w14:textId="77777777" w:rsidTr="009508C5">
        <w:tc>
          <w:tcPr>
            <w:tcW w:w="4050" w:type="dxa"/>
          </w:tcPr>
          <w:p w14:paraId="0BAAB485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EDC038C" w14:textId="77777777" w:rsidR="000E6E07" w:rsidRPr="00445D4E" w:rsidRDefault="000E6E07" w:rsidP="009508C5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0D24C" w14:textId="77777777" w:rsidR="000E6E07" w:rsidRPr="00445D4E" w:rsidRDefault="000E6E07" w:rsidP="009508C5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E108F8A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14:paraId="0C5F8A7C" w14:textId="77777777" w:rsidR="000E6E07" w:rsidRPr="00445D4E" w:rsidRDefault="000E6E07" w:rsidP="009508C5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507982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24E7C" w14:textId="77777777" w:rsidR="000E6E07" w:rsidRPr="00445D4E" w:rsidRDefault="000E6E07" w:rsidP="009508C5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99D83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0E6E07" w:rsidRPr="00445D4E" w14:paraId="0C6C88BC" w14:textId="77777777" w:rsidTr="009508C5">
        <w:tc>
          <w:tcPr>
            <w:tcW w:w="4050" w:type="dxa"/>
          </w:tcPr>
          <w:p w14:paraId="563F71E5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5B014059" w14:textId="0059901D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481,776</w:t>
            </w:r>
          </w:p>
        </w:tc>
        <w:tc>
          <w:tcPr>
            <w:tcW w:w="270" w:type="dxa"/>
          </w:tcPr>
          <w:p w14:paraId="5A0E6E3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A75D04" w14:textId="58037700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432,485</w:t>
            </w:r>
          </w:p>
        </w:tc>
        <w:tc>
          <w:tcPr>
            <w:tcW w:w="270" w:type="dxa"/>
          </w:tcPr>
          <w:p w14:paraId="0DA85A44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BA744" w14:textId="4ABDE0F9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481,776</w:t>
            </w:r>
          </w:p>
        </w:tc>
        <w:tc>
          <w:tcPr>
            <w:tcW w:w="270" w:type="dxa"/>
          </w:tcPr>
          <w:p w14:paraId="046C96E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5BC10" w14:textId="17F91C42" w:rsidR="000E6E07" w:rsidRPr="00445D4E" w:rsidRDefault="000E6E07" w:rsidP="00B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432,485</w:t>
            </w:r>
          </w:p>
        </w:tc>
      </w:tr>
      <w:tr w:rsidR="000E6E07" w:rsidRPr="00445D4E" w14:paraId="7FDAD4D2" w14:textId="77777777" w:rsidTr="009508C5">
        <w:tc>
          <w:tcPr>
            <w:tcW w:w="4050" w:type="dxa"/>
          </w:tcPr>
          <w:p w14:paraId="3F53FD73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2EF08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E5D62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1597B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2BE9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C59652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492DF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328A4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57725615" w14:textId="77777777" w:rsidTr="009508C5">
        <w:tc>
          <w:tcPr>
            <w:tcW w:w="4050" w:type="dxa"/>
          </w:tcPr>
          <w:p w14:paraId="092373CE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01E4E8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7365C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D2C6F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E5CF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143E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5C19C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18AAF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505C7E82" w14:textId="77777777" w:rsidTr="009508C5">
        <w:tc>
          <w:tcPr>
            <w:tcW w:w="4050" w:type="dxa"/>
          </w:tcPr>
          <w:p w14:paraId="585D3CDE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BF4F74E" w14:textId="5B929E16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459,418</w:t>
            </w:r>
          </w:p>
        </w:tc>
        <w:tc>
          <w:tcPr>
            <w:tcW w:w="270" w:type="dxa"/>
          </w:tcPr>
          <w:p w14:paraId="4FC018F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AAD53" w14:textId="58A06E65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437,022</w:t>
            </w:r>
          </w:p>
        </w:tc>
        <w:tc>
          <w:tcPr>
            <w:tcW w:w="270" w:type="dxa"/>
          </w:tcPr>
          <w:p w14:paraId="3E280AB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FE5D9" w14:textId="75447A92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459,418</w:t>
            </w:r>
          </w:p>
        </w:tc>
        <w:tc>
          <w:tcPr>
            <w:tcW w:w="270" w:type="dxa"/>
          </w:tcPr>
          <w:p w14:paraId="459187BB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0D8DD" w14:textId="44C873BB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437,022</w:t>
            </w:r>
          </w:p>
        </w:tc>
      </w:tr>
      <w:tr w:rsidR="000E6E07" w:rsidRPr="00445D4E" w14:paraId="57BC6565" w14:textId="77777777" w:rsidTr="009508C5">
        <w:tc>
          <w:tcPr>
            <w:tcW w:w="4050" w:type="dxa"/>
          </w:tcPr>
          <w:p w14:paraId="076E348C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9E280E1" w14:textId="22C79859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270" w:type="dxa"/>
          </w:tcPr>
          <w:p w14:paraId="7176FD0B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D68FDF" w14:textId="1DB7F814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  <w:tc>
          <w:tcPr>
            <w:tcW w:w="270" w:type="dxa"/>
          </w:tcPr>
          <w:p w14:paraId="4E5A480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A5C01" w14:textId="5F1F19EA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270" w:type="dxa"/>
          </w:tcPr>
          <w:p w14:paraId="6EF8914A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AB8B2" w14:textId="590C96BD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</w:tr>
      <w:tr w:rsidR="000E6E07" w:rsidRPr="00445D4E" w14:paraId="2CF89077" w14:textId="77777777" w:rsidTr="009508C5">
        <w:tc>
          <w:tcPr>
            <w:tcW w:w="4050" w:type="dxa"/>
          </w:tcPr>
          <w:p w14:paraId="718AC0A2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730D0B19" w14:textId="1D8D7D98" w:rsidR="000E6E07" w:rsidRPr="00445D4E" w:rsidRDefault="00D97C45" w:rsidP="009A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459,7</w:t>
            </w:r>
            <w:r w:rsidR="009A474B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566FAED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3A2E9" w14:textId="35B4D382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470,546</w:t>
            </w:r>
          </w:p>
        </w:tc>
        <w:tc>
          <w:tcPr>
            <w:tcW w:w="270" w:type="dxa"/>
          </w:tcPr>
          <w:p w14:paraId="5BDD8395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DDB25" w14:textId="4B9D4DD5" w:rsidR="000E6E07" w:rsidRPr="00445D4E" w:rsidRDefault="000E6E07" w:rsidP="009A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459,7</w:t>
            </w:r>
            <w:r w:rsidR="009A474B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1A9D097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81BB3B" w14:textId="52FFA74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470,546</w:t>
            </w:r>
          </w:p>
        </w:tc>
      </w:tr>
      <w:tr w:rsidR="000E6E07" w:rsidRPr="00445D4E" w14:paraId="62069E8B" w14:textId="77777777" w:rsidTr="009508C5">
        <w:tc>
          <w:tcPr>
            <w:tcW w:w="4050" w:type="dxa"/>
          </w:tcPr>
          <w:p w14:paraId="56CAEA63" w14:textId="77777777" w:rsidR="000E6E07" w:rsidRPr="00AB351F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080" w:type="dxa"/>
          </w:tcPr>
          <w:p w14:paraId="418ECAE8" w14:textId="6397ABDA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1E0AF23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F9CEFD" w14:textId="7522FD90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57,965</w:t>
            </w:r>
          </w:p>
        </w:tc>
        <w:tc>
          <w:tcPr>
            <w:tcW w:w="270" w:type="dxa"/>
          </w:tcPr>
          <w:p w14:paraId="1E86988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72E7E" w14:textId="66759F61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3EDF666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7391C" w14:textId="34C127BC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57,965</w:t>
            </w:r>
          </w:p>
        </w:tc>
      </w:tr>
      <w:tr w:rsidR="000E6E07" w:rsidRPr="00445D4E" w14:paraId="45B85A58" w14:textId="77777777" w:rsidTr="009508C5">
        <w:tc>
          <w:tcPr>
            <w:tcW w:w="4050" w:type="dxa"/>
          </w:tcPr>
          <w:p w14:paraId="32FD1D41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14:paraId="33580986" w14:textId="4CA8B09F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5,727</w:t>
            </w:r>
          </w:p>
        </w:tc>
        <w:tc>
          <w:tcPr>
            <w:tcW w:w="270" w:type="dxa"/>
          </w:tcPr>
          <w:p w14:paraId="53723B63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D1968" w14:textId="5A666743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6,659</w:t>
            </w:r>
          </w:p>
        </w:tc>
        <w:tc>
          <w:tcPr>
            <w:tcW w:w="270" w:type="dxa"/>
          </w:tcPr>
          <w:p w14:paraId="6EA49FD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940A7D" w14:textId="4970312B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5,727</w:t>
            </w:r>
          </w:p>
        </w:tc>
        <w:tc>
          <w:tcPr>
            <w:tcW w:w="270" w:type="dxa"/>
          </w:tcPr>
          <w:p w14:paraId="1663371A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5A42D" w14:textId="711E2213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6,659</w:t>
            </w:r>
          </w:p>
        </w:tc>
      </w:tr>
      <w:tr w:rsidR="000E6E07" w:rsidRPr="00445D4E" w14:paraId="2E9952C4" w14:textId="77777777" w:rsidTr="009508C5">
        <w:tc>
          <w:tcPr>
            <w:tcW w:w="4050" w:type="dxa"/>
          </w:tcPr>
          <w:p w14:paraId="4C6EAF85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080" w:type="dxa"/>
          </w:tcPr>
          <w:p w14:paraId="4D505B14" w14:textId="7E8CA936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5,989</w:t>
            </w:r>
          </w:p>
        </w:tc>
        <w:tc>
          <w:tcPr>
            <w:tcW w:w="270" w:type="dxa"/>
          </w:tcPr>
          <w:p w14:paraId="1EC2FF5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A3D64" w14:textId="25944930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6,774</w:t>
            </w:r>
          </w:p>
        </w:tc>
        <w:tc>
          <w:tcPr>
            <w:tcW w:w="270" w:type="dxa"/>
          </w:tcPr>
          <w:p w14:paraId="1EA1F32E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AFAFC" w14:textId="701B0BCB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5,989</w:t>
            </w:r>
          </w:p>
        </w:tc>
        <w:tc>
          <w:tcPr>
            <w:tcW w:w="270" w:type="dxa"/>
          </w:tcPr>
          <w:p w14:paraId="487B762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FAEFF" w14:textId="2C0E1762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6,774</w:t>
            </w:r>
          </w:p>
        </w:tc>
      </w:tr>
      <w:tr w:rsidR="000E6E07" w:rsidRPr="00445D4E" w14:paraId="7FA23760" w14:textId="77777777" w:rsidTr="009508C5">
        <w:tc>
          <w:tcPr>
            <w:tcW w:w="4050" w:type="dxa"/>
          </w:tcPr>
          <w:p w14:paraId="22BC0609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048D5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6EAC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8734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B7F73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E5470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1BE5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EF1E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1E0C313A" w14:textId="77777777" w:rsidTr="009508C5">
        <w:tc>
          <w:tcPr>
            <w:tcW w:w="4050" w:type="dxa"/>
          </w:tcPr>
          <w:p w14:paraId="0D335AA2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080" w:type="dxa"/>
          </w:tcPr>
          <w:p w14:paraId="0628BCF7" w14:textId="2F187066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63E6077A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9B28F" w14:textId="579CD1FE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1103C642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98F31" w14:textId="3630EE6B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2D57340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2BEBE" w14:textId="0E373CFD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0E6E07" w:rsidRPr="00445D4E" w14:paraId="41F66918" w14:textId="77777777" w:rsidTr="009508C5">
        <w:tc>
          <w:tcPr>
            <w:tcW w:w="4050" w:type="dxa"/>
          </w:tcPr>
          <w:p w14:paraId="54C94C5F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3AB3B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CE4A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ECBBE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2441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B341F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B563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7445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19C2C13F" w14:textId="77777777" w:rsidTr="009508C5">
        <w:tc>
          <w:tcPr>
            <w:tcW w:w="4050" w:type="dxa"/>
          </w:tcPr>
          <w:p w14:paraId="252A983C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E1EF974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54D82B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5BB5F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1E58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E7655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BE6714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5600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71BD7183" w14:textId="77777777" w:rsidTr="009508C5">
        <w:tc>
          <w:tcPr>
            <w:tcW w:w="4050" w:type="dxa"/>
          </w:tcPr>
          <w:p w14:paraId="5F7C3E4A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3C6E83C3" w14:textId="782B7FA3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11,575</w:t>
            </w:r>
          </w:p>
        </w:tc>
        <w:tc>
          <w:tcPr>
            <w:tcW w:w="270" w:type="dxa"/>
          </w:tcPr>
          <w:p w14:paraId="76C1926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9521A" w14:textId="3C463C35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12,613</w:t>
            </w:r>
          </w:p>
        </w:tc>
        <w:tc>
          <w:tcPr>
            <w:tcW w:w="270" w:type="dxa"/>
          </w:tcPr>
          <w:p w14:paraId="156F9893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3CECE2" w14:textId="37CC863A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11,575</w:t>
            </w:r>
          </w:p>
        </w:tc>
        <w:tc>
          <w:tcPr>
            <w:tcW w:w="270" w:type="dxa"/>
          </w:tcPr>
          <w:p w14:paraId="3D587DC2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DD456F" w14:textId="6D808EA0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12,613</w:t>
            </w:r>
          </w:p>
        </w:tc>
      </w:tr>
      <w:tr w:rsidR="000E6E07" w:rsidRPr="00445D4E" w14:paraId="290923AF" w14:textId="77777777" w:rsidTr="009508C5">
        <w:tc>
          <w:tcPr>
            <w:tcW w:w="4050" w:type="dxa"/>
          </w:tcPr>
          <w:p w14:paraId="0BB8A5A8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7C345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CB127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06EB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45C9E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1CFB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ABA23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3809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48E0213C" w14:textId="77777777" w:rsidTr="009508C5">
        <w:tc>
          <w:tcPr>
            <w:tcW w:w="4050" w:type="dxa"/>
          </w:tcPr>
          <w:p w14:paraId="5EAAA9BE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ECE9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763C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B6744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5685B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013DEF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1A94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6FBA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76906494" w14:textId="77777777" w:rsidTr="009508C5">
        <w:tc>
          <w:tcPr>
            <w:tcW w:w="4050" w:type="dxa"/>
          </w:tcPr>
          <w:p w14:paraId="1BD25874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980E4A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916E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A09D05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4A163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FFAE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942A4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E556E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317D5B2A" w14:textId="77777777" w:rsidTr="009508C5">
        <w:tc>
          <w:tcPr>
            <w:tcW w:w="4050" w:type="dxa"/>
          </w:tcPr>
          <w:p w14:paraId="1F5CE23F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04A2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8932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21DB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B4B4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2B8A3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1E54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35F17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1E2A4456" w14:textId="77777777" w:rsidTr="009508C5">
        <w:tc>
          <w:tcPr>
            <w:tcW w:w="4050" w:type="dxa"/>
          </w:tcPr>
          <w:p w14:paraId="1D9371B2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D733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9A54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6534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5DDBB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80A0E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67AA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B272A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34407D90" w14:textId="77777777" w:rsidTr="009508C5">
        <w:tc>
          <w:tcPr>
            <w:tcW w:w="4050" w:type="dxa"/>
          </w:tcPr>
          <w:p w14:paraId="5967DB27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4F57A4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1D45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9BFC6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2FBC5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907CE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D5E8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F273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62D60A58" w14:textId="77777777" w:rsidTr="009508C5">
        <w:tc>
          <w:tcPr>
            <w:tcW w:w="4050" w:type="dxa"/>
          </w:tcPr>
          <w:p w14:paraId="291DDE92" w14:textId="77777777" w:rsidR="000E6E07" w:rsidRPr="008F7775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9F0580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46E38AC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80EB6F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D4F01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AA7D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571D9365" w14:textId="77777777" w:rsidTr="009508C5">
        <w:tc>
          <w:tcPr>
            <w:tcW w:w="4050" w:type="dxa"/>
          </w:tcPr>
          <w:p w14:paraId="4857BBFE" w14:textId="77777777" w:rsidR="000E6E07" w:rsidRPr="008F7775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8D3D9EF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225C9DC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61DFA7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E07" w:rsidRPr="00C922EE" w14:paraId="607A7676" w14:textId="77777777" w:rsidTr="009508C5">
        <w:tc>
          <w:tcPr>
            <w:tcW w:w="4050" w:type="dxa"/>
          </w:tcPr>
          <w:p w14:paraId="24AC7B6F" w14:textId="12D095CF" w:rsidR="000E6E07" w:rsidRPr="008F7775" w:rsidRDefault="000E6E07" w:rsidP="0046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61E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 w:rsidR="00461E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61E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80820D4" w14:textId="77777777" w:rsidR="000E6E07" w:rsidRPr="00C922EE" w:rsidRDefault="000E6E07" w:rsidP="009508C5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AE00DC7" w14:textId="77777777" w:rsidR="000E6E07" w:rsidRPr="00C922EE" w:rsidRDefault="000E6E07" w:rsidP="009508C5">
            <w:pPr>
              <w:tabs>
                <w:tab w:val="decimal" w:pos="97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D5DF0" w14:textId="77777777" w:rsidR="000E6E07" w:rsidRPr="00C922EE" w:rsidRDefault="000E6E07" w:rsidP="009508C5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2489A771" w14:textId="77777777" w:rsidR="000E6E07" w:rsidRPr="00C922EE" w:rsidRDefault="000E6E07" w:rsidP="009508C5">
            <w:pPr>
              <w:tabs>
                <w:tab w:val="decimal" w:pos="106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E95911" w14:textId="77777777" w:rsidR="000E6E07" w:rsidRPr="00C922EE" w:rsidRDefault="000E6E07" w:rsidP="009508C5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60AB1CC" w14:textId="77777777" w:rsidR="000E6E07" w:rsidRPr="00C922EE" w:rsidRDefault="000E6E07" w:rsidP="009508C5">
            <w:pPr>
              <w:tabs>
                <w:tab w:val="decimal" w:pos="106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53CA09" w14:textId="77777777" w:rsidR="000E6E07" w:rsidRPr="00C922EE" w:rsidRDefault="000E6E07" w:rsidP="009508C5">
            <w:pPr>
              <w:tabs>
                <w:tab w:val="decimal" w:pos="825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0E6E07" w:rsidRPr="00445D4E" w14:paraId="6E37E237" w14:textId="77777777" w:rsidTr="009508C5">
        <w:tc>
          <w:tcPr>
            <w:tcW w:w="4050" w:type="dxa"/>
          </w:tcPr>
          <w:p w14:paraId="551F79BD" w14:textId="77777777" w:rsidR="000E6E07" w:rsidRPr="008F7775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38E1E94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E07" w14:paraId="30835601" w14:textId="77777777" w:rsidTr="009508C5">
        <w:tc>
          <w:tcPr>
            <w:tcW w:w="4050" w:type="dxa"/>
          </w:tcPr>
          <w:p w14:paraId="70EE38A3" w14:textId="77777777" w:rsidR="000E6E07" w:rsidRPr="008F7775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DFFAB57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D189F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67AE2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4F1E3" w14:textId="77777777" w:rsidR="000E6E07" w:rsidRPr="00A852C3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607DBD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48131" w14:textId="77777777" w:rsidR="000E6E07" w:rsidRPr="00A852C3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9D2439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E07" w:rsidRPr="00445D4E" w14:paraId="07E69C65" w14:textId="77777777" w:rsidTr="009508C5">
        <w:tc>
          <w:tcPr>
            <w:tcW w:w="4050" w:type="dxa"/>
          </w:tcPr>
          <w:p w14:paraId="3987402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4B4DF34" w14:textId="1887BFC8" w:rsidR="000E6E07" w:rsidRDefault="009508C5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9E388DB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637E4" w14:textId="4BEBAEED" w:rsidR="000E6E07" w:rsidRDefault="009508C5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5,154</w:t>
            </w:r>
          </w:p>
        </w:tc>
        <w:tc>
          <w:tcPr>
            <w:tcW w:w="270" w:type="dxa"/>
          </w:tcPr>
          <w:p w14:paraId="6E9AE2E4" w14:textId="77777777" w:rsidR="000E6E07" w:rsidRPr="00A852C3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FF4674" w14:textId="2AD5174D" w:rsidR="000E6E07" w:rsidRPr="00445D4E" w:rsidRDefault="009508C5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A3EB345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043D1" w14:textId="2BA29EA7" w:rsidR="000E6E07" w:rsidRPr="00445D4E" w:rsidRDefault="009508C5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5,154</w:t>
            </w:r>
          </w:p>
        </w:tc>
      </w:tr>
      <w:tr w:rsidR="000E6E07" w:rsidRPr="00445D4E" w14:paraId="3BCD1627" w14:textId="77777777" w:rsidTr="009508C5">
        <w:tc>
          <w:tcPr>
            <w:tcW w:w="4050" w:type="dxa"/>
          </w:tcPr>
          <w:p w14:paraId="350A7EA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080" w:type="dxa"/>
          </w:tcPr>
          <w:p w14:paraId="6EA9635E" w14:textId="18AD3D5E" w:rsidR="000E6E07" w:rsidRDefault="009508C5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6,194</w:t>
            </w:r>
          </w:p>
        </w:tc>
        <w:tc>
          <w:tcPr>
            <w:tcW w:w="270" w:type="dxa"/>
          </w:tcPr>
          <w:p w14:paraId="73560EC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81A50F" w14:textId="3A5E6C49" w:rsidR="000E6E07" w:rsidRDefault="009508C5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1,984</w:t>
            </w:r>
          </w:p>
        </w:tc>
        <w:tc>
          <w:tcPr>
            <w:tcW w:w="270" w:type="dxa"/>
          </w:tcPr>
          <w:p w14:paraId="53A61647" w14:textId="77777777" w:rsidR="000E6E07" w:rsidRPr="00A852C3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B175DD" w14:textId="49180AAD" w:rsidR="000E6E07" w:rsidRPr="00445D4E" w:rsidRDefault="009508C5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6,194</w:t>
            </w:r>
          </w:p>
        </w:tc>
        <w:tc>
          <w:tcPr>
            <w:tcW w:w="270" w:type="dxa"/>
          </w:tcPr>
          <w:p w14:paraId="2403717C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55F7D" w14:textId="536CF367" w:rsidR="000E6E07" w:rsidRPr="00445D4E" w:rsidRDefault="009508C5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1,984</w:t>
            </w:r>
          </w:p>
        </w:tc>
      </w:tr>
      <w:tr w:rsidR="000E6E07" w:rsidRPr="00445D4E" w14:paraId="365ECE9D" w14:textId="77777777" w:rsidTr="009508C5">
        <w:tc>
          <w:tcPr>
            <w:tcW w:w="4050" w:type="dxa"/>
          </w:tcPr>
          <w:p w14:paraId="45D7A48B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14:paraId="7CD0422F" w14:textId="15C289D1" w:rsidR="000E6E07" w:rsidRDefault="009508C5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31,863</w:t>
            </w:r>
          </w:p>
        </w:tc>
        <w:tc>
          <w:tcPr>
            <w:tcW w:w="270" w:type="dxa"/>
          </w:tcPr>
          <w:p w14:paraId="5C87EF2C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F4C9D" w14:textId="6FAEF818" w:rsidR="000E6E07" w:rsidRDefault="009508C5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34,228</w:t>
            </w:r>
          </w:p>
        </w:tc>
        <w:tc>
          <w:tcPr>
            <w:tcW w:w="270" w:type="dxa"/>
          </w:tcPr>
          <w:p w14:paraId="285B16E0" w14:textId="77777777" w:rsidR="000E6E07" w:rsidRPr="00A852C3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89622C" w14:textId="632DD0C5" w:rsidR="000E6E07" w:rsidRPr="00445D4E" w:rsidRDefault="009508C5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31,863</w:t>
            </w:r>
          </w:p>
        </w:tc>
        <w:tc>
          <w:tcPr>
            <w:tcW w:w="270" w:type="dxa"/>
          </w:tcPr>
          <w:p w14:paraId="368800CF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3E256" w14:textId="2670AB74" w:rsidR="000E6E07" w:rsidRPr="00445D4E" w:rsidRDefault="009508C5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34,228</w:t>
            </w:r>
          </w:p>
        </w:tc>
      </w:tr>
      <w:tr w:rsidR="000E6E07" w:rsidRPr="00445D4E" w14:paraId="70C39035" w14:textId="77777777" w:rsidTr="009508C5">
        <w:tc>
          <w:tcPr>
            <w:tcW w:w="4050" w:type="dxa"/>
          </w:tcPr>
          <w:p w14:paraId="6E2940E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AC2FB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F701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C492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EF704" w14:textId="77777777" w:rsidR="000E6E07" w:rsidRPr="00A852C3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9747D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BF8D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75517A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7DC499B7" w14:textId="77777777" w:rsidTr="009508C5">
        <w:tc>
          <w:tcPr>
            <w:tcW w:w="4050" w:type="dxa"/>
          </w:tcPr>
          <w:p w14:paraId="198027C2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482038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E723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1755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F42BB" w14:textId="77777777" w:rsidR="000E6E07" w:rsidRPr="00A852C3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AFB54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A719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44694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445D4E" w14:paraId="64211961" w14:textId="77777777" w:rsidTr="009508C5">
        <w:tc>
          <w:tcPr>
            <w:tcW w:w="4050" w:type="dxa"/>
          </w:tcPr>
          <w:p w14:paraId="7A4A0EB8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062391D2" w14:textId="2398D5B9" w:rsidR="000E6E07" w:rsidRPr="00445D4E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1,470,486</w:t>
            </w:r>
          </w:p>
        </w:tc>
        <w:tc>
          <w:tcPr>
            <w:tcW w:w="270" w:type="dxa"/>
          </w:tcPr>
          <w:p w14:paraId="1D9DEB33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54C90F" w14:textId="309C5084" w:rsidR="000E6E07" w:rsidRPr="00445D4E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1,304,924</w:t>
            </w:r>
          </w:p>
        </w:tc>
        <w:tc>
          <w:tcPr>
            <w:tcW w:w="270" w:type="dxa"/>
          </w:tcPr>
          <w:p w14:paraId="25B233DF" w14:textId="77777777" w:rsidR="000E6E07" w:rsidRPr="00A852C3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7CA94F" w14:textId="394BEBA8" w:rsidR="000E6E07" w:rsidRPr="00445D4E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1,470,486</w:t>
            </w:r>
          </w:p>
        </w:tc>
        <w:tc>
          <w:tcPr>
            <w:tcW w:w="270" w:type="dxa"/>
          </w:tcPr>
          <w:p w14:paraId="0978177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9DD71" w14:textId="77C9B28A" w:rsidR="000E6E07" w:rsidRPr="00445D4E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1,304,924</w:t>
            </w:r>
          </w:p>
        </w:tc>
      </w:tr>
      <w:tr w:rsidR="000E6E07" w:rsidRPr="00445D4E" w14:paraId="2A8B508C" w14:textId="77777777" w:rsidTr="009508C5">
        <w:tc>
          <w:tcPr>
            <w:tcW w:w="4050" w:type="dxa"/>
          </w:tcPr>
          <w:p w14:paraId="64D79C91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3E9E49F5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880954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DAC6B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717BA" w14:textId="77777777" w:rsidR="000E6E07" w:rsidRPr="00A852C3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2616F5" w14:textId="0FD34921" w:rsidR="000E6E07" w:rsidRPr="00445D4E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52,812</w:t>
            </w:r>
          </w:p>
        </w:tc>
        <w:tc>
          <w:tcPr>
            <w:tcW w:w="270" w:type="dxa"/>
          </w:tcPr>
          <w:p w14:paraId="0D4B8D6C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D289A" w14:textId="37A9272B" w:rsidR="000E6E07" w:rsidRPr="00445D4E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55,467</w:t>
            </w:r>
          </w:p>
        </w:tc>
      </w:tr>
      <w:tr w:rsidR="000E6E07" w:rsidRPr="00445D4E" w14:paraId="4BD1378A" w14:textId="77777777" w:rsidTr="009508C5">
        <w:tc>
          <w:tcPr>
            <w:tcW w:w="4050" w:type="dxa"/>
          </w:tcPr>
          <w:p w14:paraId="3D9DD1F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8CD90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EDBC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13868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DB796" w14:textId="77777777" w:rsidR="000E6E07" w:rsidRPr="00A852C3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48CC1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B271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84E5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E07" w:rsidRPr="00A27B22" w14:paraId="5315C4AE" w14:textId="77777777" w:rsidTr="009508C5">
        <w:tc>
          <w:tcPr>
            <w:tcW w:w="4050" w:type="dxa"/>
          </w:tcPr>
          <w:p w14:paraId="344C993A" w14:textId="77777777" w:rsidR="000E6E07" w:rsidRPr="00E76D3B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6D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99F15B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110E7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C25ED6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D0750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E8486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EB0EB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95EF9A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E07" w:rsidRPr="00A27B22" w14:paraId="19DE2EEA" w14:textId="77777777" w:rsidTr="009508C5">
        <w:tc>
          <w:tcPr>
            <w:tcW w:w="4050" w:type="dxa"/>
          </w:tcPr>
          <w:p w14:paraId="052729F8" w14:textId="77777777" w:rsidR="000E6E07" w:rsidRPr="00AC71BC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71B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A81D201" w14:textId="6F506E97" w:rsidR="000E6E07" w:rsidRPr="00445D4E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1,394,697</w:t>
            </w:r>
          </w:p>
        </w:tc>
        <w:tc>
          <w:tcPr>
            <w:tcW w:w="270" w:type="dxa"/>
          </w:tcPr>
          <w:p w14:paraId="7162521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F350FB" w14:textId="189F3F15" w:rsidR="000E6E07" w:rsidRPr="00445D4E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1,285,546</w:t>
            </w:r>
          </w:p>
        </w:tc>
        <w:tc>
          <w:tcPr>
            <w:tcW w:w="270" w:type="dxa"/>
          </w:tcPr>
          <w:p w14:paraId="0876A24D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D13C7" w14:textId="7BAF8C1D" w:rsidR="000E6E07" w:rsidRPr="00A27B22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1,394,697</w:t>
            </w:r>
          </w:p>
        </w:tc>
        <w:tc>
          <w:tcPr>
            <w:tcW w:w="270" w:type="dxa"/>
          </w:tcPr>
          <w:p w14:paraId="242C8ECA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E9886" w14:textId="3043B690" w:rsidR="000E6E07" w:rsidRPr="00A27B22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1,285,546</w:t>
            </w:r>
          </w:p>
        </w:tc>
      </w:tr>
      <w:tr w:rsidR="000E6E07" w:rsidRPr="00A27B22" w14:paraId="0D9D6D62" w14:textId="77777777" w:rsidTr="009508C5">
        <w:tc>
          <w:tcPr>
            <w:tcW w:w="4050" w:type="dxa"/>
          </w:tcPr>
          <w:p w14:paraId="7BBA7F80" w14:textId="77777777" w:rsidR="000E6E07" w:rsidRPr="008F7775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CBA500E" w14:textId="30BF730D" w:rsidR="000E6E07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2,531</w:t>
            </w:r>
          </w:p>
        </w:tc>
        <w:tc>
          <w:tcPr>
            <w:tcW w:w="270" w:type="dxa"/>
          </w:tcPr>
          <w:p w14:paraId="529DFAFB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25D7B" w14:textId="3BAD912A" w:rsidR="000E6E07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4,386</w:t>
            </w:r>
          </w:p>
        </w:tc>
        <w:tc>
          <w:tcPr>
            <w:tcW w:w="270" w:type="dxa"/>
          </w:tcPr>
          <w:p w14:paraId="02B8F98D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A3CBD" w14:textId="0CA6D120" w:rsidR="000E6E07" w:rsidRPr="00A27B22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2,531</w:t>
            </w:r>
          </w:p>
        </w:tc>
        <w:tc>
          <w:tcPr>
            <w:tcW w:w="270" w:type="dxa"/>
          </w:tcPr>
          <w:p w14:paraId="7408E012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91954" w14:textId="76B17C6F" w:rsidR="000E6E07" w:rsidRPr="00A27B22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4,386</w:t>
            </w:r>
          </w:p>
        </w:tc>
      </w:tr>
      <w:tr w:rsidR="000E6E07" w:rsidRPr="00A27B22" w14:paraId="05B78202" w14:textId="77777777" w:rsidTr="009508C5">
        <w:tc>
          <w:tcPr>
            <w:tcW w:w="4050" w:type="dxa"/>
          </w:tcPr>
          <w:p w14:paraId="6B79EF1D" w14:textId="77777777" w:rsidR="000E6E07" w:rsidRPr="008F7775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3FD71350" w14:textId="5D139AD0" w:rsidR="000E6E07" w:rsidRDefault="00B0448D" w:rsidP="00D9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1,317,9</w:t>
            </w:r>
            <w:r w:rsidR="009A474B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390CAD91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B74C9" w14:textId="6482F44F" w:rsidR="000E6E07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1,599,670</w:t>
            </w:r>
          </w:p>
        </w:tc>
        <w:tc>
          <w:tcPr>
            <w:tcW w:w="270" w:type="dxa"/>
          </w:tcPr>
          <w:p w14:paraId="536C0614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21CE8" w14:textId="5B7435FB" w:rsidR="000E6E07" w:rsidRPr="00A27B22" w:rsidRDefault="00B0448D" w:rsidP="00D9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1,317,9</w:t>
            </w:r>
            <w:r w:rsidR="009A474B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078BE2DA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A6E55" w14:textId="0EE36C5E" w:rsidR="000E6E07" w:rsidRPr="00A27B22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1,599,670</w:t>
            </w:r>
          </w:p>
        </w:tc>
      </w:tr>
      <w:tr w:rsidR="000E6E07" w:rsidRPr="00A27B22" w14:paraId="709592D8" w14:textId="77777777" w:rsidTr="009508C5">
        <w:tc>
          <w:tcPr>
            <w:tcW w:w="4050" w:type="dxa"/>
          </w:tcPr>
          <w:p w14:paraId="6C033302" w14:textId="77777777" w:rsidR="000E6E07" w:rsidRPr="008F7775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080" w:type="dxa"/>
          </w:tcPr>
          <w:p w14:paraId="51C8BAFA" w14:textId="45C11AAE" w:rsidR="000E6E07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270" w:type="dxa"/>
          </w:tcPr>
          <w:p w14:paraId="1CB9EE5A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F9AAE5" w14:textId="1C295875" w:rsidR="000E6E07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102,234</w:t>
            </w:r>
          </w:p>
        </w:tc>
        <w:tc>
          <w:tcPr>
            <w:tcW w:w="270" w:type="dxa"/>
          </w:tcPr>
          <w:p w14:paraId="3C1DCF82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E9088" w14:textId="793352C6" w:rsidR="000E6E07" w:rsidRPr="00A27B22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270" w:type="dxa"/>
          </w:tcPr>
          <w:p w14:paraId="69EB973B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15ACDF" w14:textId="40FB60B4" w:rsidR="000E6E07" w:rsidRPr="00A27B22" w:rsidRDefault="00B0448D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102,234</w:t>
            </w:r>
          </w:p>
        </w:tc>
      </w:tr>
      <w:tr w:rsidR="000E6E07" w:rsidRPr="00A27B22" w14:paraId="183D0909" w14:textId="77777777" w:rsidTr="009508C5">
        <w:tc>
          <w:tcPr>
            <w:tcW w:w="4050" w:type="dxa"/>
          </w:tcPr>
          <w:p w14:paraId="352F4C46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14:paraId="728DF12B" w14:textId="0DAE8028" w:rsidR="000E6E07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16,924</w:t>
            </w:r>
          </w:p>
        </w:tc>
        <w:tc>
          <w:tcPr>
            <w:tcW w:w="270" w:type="dxa"/>
          </w:tcPr>
          <w:p w14:paraId="4A69F35C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9EA42" w14:textId="7A773D78" w:rsidR="000E6E07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20,420</w:t>
            </w:r>
          </w:p>
        </w:tc>
        <w:tc>
          <w:tcPr>
            <w:tcW w:w="270" w:type="dxa"/>
          </w:tcPr>
          <w:p w14:paraId="5A8CDE03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DF27A" w14:textId="4B7E149C" w:rsidR="000E6E07" w:rsidRPr="00A27B22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16,924</w:t>
            </w:r>
          </w:p>
        </w:tc>
        <w:tc>
          <w:tcPr>
            <w:tcW w:w="270" w:type="dxa"/>
          </w:tcPr>
          <w:p w14:paraId="22BC26E9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D8466" w14:textId="3EE993CA" w:rsidR="000E6E07" w:rsidRPr="00A27B22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20,420</w:t>
            </w:r>
          </w:p>
        </w:tc>
      </w:tr>
      <w:tr w:rsidR="000E6E07" w:rsidRPr="00A27B22" w14:paraId="079706BF" w14:textId="77777777" w:rsidTr="009508C5">
        <w:tc>
          <w:tcPr>
            <w:tcW w:w="4050" w:type="dxa"/>
          </w:tcPr>
          <w:p w14:paraId="789058C9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080" w:type="dxa"/>
          </w:tcPr>
          <w:p w14:paraId="54AB11E7" w14:textId="21D79489" w:rsidR="000E6E07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18,751</w:t>
            </w:r>
          </w:p>
        </w:tc>
        <w:tc>
          <w:tcPr>
            <w:tcW w:w="270" w:type="dxa"/>
          </w:tcPr>
          <w:p w14:paraId="41DAA09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E7F63" w14:textId="666A11AD" w:rsidR="000E6E07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20,922</w:t>
            </w:r>
          </w:p>
        </w:tc>
        <w:tc>
          <w:tcPr>
            <w:tcW w:w="270" w:type="dxa"/>
          </w:tcPr>
          <w:p w14:paraId="0D79F952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5E781D" w14:textId="0E3505BF" w:rsidR="000E6E07" w:rsidRPr="00A27B22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18,751</w:t>
            </w:r>
          </w:p>
        </w:tc>
        <w:tc>
          <w:tcPr>
            <w:tcW w:w="270" w:type="dxa"/>
          </w:tcPr>
          <w:p w14:paraId="1232A24A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8BBBD" w14:textId="232A3972" w:rsidR="000E6E07" w:rsidRPr="00A27B22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20,922</w:t>
            </w:r>
          </w:p>
        </w:tc>
      </w:tr>
      <w:tr w:rsidR="000E6E07" w:rsidRPr="00A27B22" w14:paraId="1CE6827D" w14:textId="77777777" w:rsidTr="009508C5">
        <w:tc>
          <w:tcPr>
            <w:tcW w:w="4050" w:type="dxa"/>
          </w:tcPr>
          <w:p w14:paraId="47EA92FF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0D1610AA" w14:textId="25EA81B7" w:rsidR="000E6E07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2289FCF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938FD" w14:textId="307EFEE8" w:rsidR="000E6E07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36CC056C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8CCF6" w14:textId="1305D151" w:rsidR="000E6E07" w:rsidRPr="00A27B22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22DBD335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269EC" w14:textId="613BCB65" w:rsidR="000E6E07" w:rsidRPr="00A27B22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0E6E07" w:rsidRPr="00A27B22" w14:paraId="0F051C28" w14:textId="77777777" w:rsidTr="009508C5">
        <w:tc>
          <w:tcPr>
            <w:tcW w:w="4050" w:type="dxa"/>
          </w:tcPr>
          <w:p w14:paraId="5228C3A2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E60FF9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F6913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EB86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5E742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A58CE8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B6BC6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251B3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E07" w:rsidRPr="00A27B22" w14:paraId="7C1BD014" w14:textId="77777777" w:rsidTr="009508C5">
        <w:tc>
          <w:tcPr>
            <w:tcW w:w="4050" w:type="dxa"/>
          </w:tcPr>
          <w:p w14:paraId="5215D756" w14:textId="77777777" w:rsidR="000E6E07" w:rsidRPr="00E76D3B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6D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080" w:type="dxa"/>
          </w:tcPr>
          <w:p w14:paraId="2AF2EFE9" w14:textId="4DF6B9A8" w:rsidR="000E6E07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44EA862D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2A3F97" w14:textId="0D3D4551" w:rsidR="000E6E07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70" w:type="dxa"/>
          </w:tcPr>
          <w:p w14:paraId="13D67C7E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2B256" w14:textId="0298DB64" w:rsidR="000E6E07" w:rsidRPr="00A27B22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19304870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7B731" w14:textId="3D255030" w:rsidR="000E6E07" w:rsidRPr="00A27B22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0E6E07" w:rsidRPr="00A27B22" w14:paraId="43CBB799" w14:textId="77777777" w:rsidTr="009508C5">
        <w:tc>
          <w:tcPr>
            <w:tcW w:w="4050" w:type="dxa"/>
          </w:tcPr>
          <w:p w14:paraId="520A8414" w14:textId="77777777" w:rsidR="000E6E07" w:rsidRPr="00E76D3B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79D3FF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6CA94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56942B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EE799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87B856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7C0B1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80D1C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E07" w:rsidRPr="00A27B22" w14:paraId="55D81942" w14:textId="77777777" w:rsidTr="009508C5">
        <w:trPr>
          <w:trHeight w:val="470"/>
        </w:trPr>
        <w:tc>
          <w:tcPr>
            <w:tcW w:w="4050" w:type="dxa"/>
          </w:tcPr>
          <w:p w14:paraId="794F4CE8" w14:textId="77777777" w:rsidR="000E6E07" w:rsidRPr="00E76D3B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6D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724668CC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F5884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383EA" w14:textId="77777777" w:rsidR="000E6E07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8782F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7642F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B595B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FE2AE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E07" w:rsidRPr="00A27B22" w14:paraId="62BE756B" w14:textId="77777777" w:rsidTr="009508C5">
        <w:tc>
          <w:tcPr>
            <w:tcW w:w="4050" w:type="dxa"/>
          </w:tcPr>
          <w:p w14:paraId="5E4DCFF7" w14:textId="77777777" w:rsidR="000E6E07" w:rsidRPr="00E76D3B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A303282" w14:textId="5B821881" w:rsidR="000E6E07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32,912</w:t>
            </w:r>
          </w:p>
        </w:tc>
        <w:tc>
          <w:tcPr>
            <w:tcW w:w="270" w:type="dxa"/>
          </w:tcPr>
          <w:p w14:paraId="560EA820" w14:textId="77777777" w:rsidR="000E6E07" w:rsidRPr="00445D4E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4B9FB" w14:textId="28F30041" w:rsidR="000E6E07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37,079</w:t>
            </w:r>
          </w:p>
        </w:tc>
        <w:tc>
          <w:tcPr>
            <w:tcW w:w="270" w:type="dxa"/>
          </w:tcPr>
          <w:p w14:paraId="4C6F8A4E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19AE0C" w14:textId="0D5D8CF7" w:rsidR="000E6E07" w:rsidRPr="00A27B22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32,912</w:t>
            </w:r>
          </w:p>
        </w:tc>
        <w:tc>
          <w:tcPr>
            <w:tcW w:w="270" w:type="dxa"/>
          </w:tcPr>
          <w:p w14:paraId="6A36E8C9" w14:textId="77777777" w:rsidR="000E6E07" w:rsidRPr="00A27B22" w:rsidRDefault="000E6E07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D4C8C" w14:textId="58F5A0EB" w:rsidR="000E6E07" w:rsidRPr="00A27B22" w:rsidRDefault="00455A83" w:rsidP="0095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37,079</w:t>
            </w:r>
          </w:p>
        </w:tc>
      </w:tr>
    </w:tbl>
    <w:p w14:paraId="2CA513D5" w14:textId="77777777"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3F69BBC" w14:textId="77777777"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36C14E78" w14:textId="77777777"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30EC1CE6" w14:textId="77777777"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4F6F06DF" w14:textId="77777777" w:rsidR="00F0693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2645B3E5" w14:textId="77777777" w:rsidR="00194080" w:rsidRDefault="00194080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7391ADE" w14:textId="1EFB37F2"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ยอดคงเหลือกับกิจการที่เกี่ยวข้องกัน ณ วันที่ </w:t>
      </w:r>
      <w:r w:rsidR="00F06935">
        <w:rPr>
          <w:rFonts w:ascii="Angsana New" w:hAnsi="Angsana New"/>
          <w:sz w:val="30"/>
          <w:szCs w:val="30"/>
        </w:rPr>
        <w:t xml:space="preserve">31 </w:t>
      </w:r>
      <w:r w:rsidR="00F06935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6B352FB" w14:textId="77777777" w:rsidR="008D3612" w:rsidRDefault="008D3612" w:rsidP="008D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tbl>
      <w:tblPr>
        <w:tblW w:w="954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800"/>
        <w:gridCol w:w="270"/>
        <w:gridCol w:w="1710"/>
      </w:tblGrid>
      <w:tr w:rsidR="008D3612" w:rsidRPr="00B0181B" w14:paraId="1DE1624E" w14:textId="77777777" w:rsidTr="00590062">
        <w:tc>
          <w:tcPr>
            <w:tcW w:w="5769" w:type="dxa"/>
            <w:gridSpan w:val="2"/>
          </w:tcPr>
          <w:p w14:paraId="78831E2E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5929B0FD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F77B181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612" w:rsidRPr="00B0181B" w14:paraId="06E1115E" w14:textId="77777777" w:rsidTr="00590062">
        <w:tc>
          <w:tcPr>
            <w:tcW w:w="5769" w:type="dxa"/>
            <w:gridSpan w:val="2"/>
          </w:tcPr>
          <w:p w14:paraId="6A8505E7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C405845" w14:textId="18202D32" w:rsidR="008D3612" w:rsidRPr="00284595" w:rsidRDefault="00F06935" w:rsidP="003F3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B871161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7B28690" w14:textId="472EB6EE" w:rsidR="008D3612" w:rsidRPr="00284595" w:rsidRDefault="008741B6" w:rsidP="0087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D361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8D3612" w:rsidRPr="00B0181B" w14:paraId="5C6C0695" w14:textId="77777777" w:rsidTr="00590062">
        <w:tc>
          <w:tcPr>
            <w:tcW w:w="5769" w:type="dxa"/>
            <w:gridSpan w:val="2"/>
          </w:tcPr>
          <w:p w14:paraId="0363E877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AD9E23E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03C9232B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656D667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D3612" w:rsidRPr="00B0181B" w14:paraId="7FAC1E10" w14:textId="77777777" w:rsidTr="00590062">
        <w:tc>
          <w:tcPr>
            <w:tcW w:w="5769" w:type="dxa"/>
            <w:gridSpan w:val="2"/>
          </w:tcPr>
          <w:p w14:paraId="374561D0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BC640AD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612" w:rsidRPr="00B0181B" w14:paraId="701DE60F" w14:textId="77777777" w:rsidTr="00590062">
        <w:tc>
          <w:tcPr>
            <w:tcW w:w="5769" w:type="dxa"/>
            <w:gridSpan w:val="2"/>
          </w:tcPr>
          <w:p w14:paraId="090A3757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780" w:type="dxa"/>
            <w:gridSpan w:val="3"/>
          </w:tcPr>
          <w:p w14:paraId="67F9AAE4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D3612" w:rsidRPr="00B0181B" w14:paraId="5F5C8EA8" w14:textId="77777777" w:rsidTr="003E1E03">
        <w:trPr>
          <w:trHeight w:val="117"/>
        </w:trPr>
        <w:tc>
          <w:tcPr>
            <w:tcW w:w="5769" w:type="dxa"/>
            <w:gridSpan w:val="2"/>
          </w:tcPr>
          <w:p w14:paraId="449796E7" w14:textId="77777777" w:rsidR="008D3612" w:rsidRPr="00C1540E" w:rsidRDefault="008D3612" w:rsidP="006C6F1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684F22A" w14:textId="0F4CBBB1" w:rsidR="008D3612" w:rsidRPr="00664E94" w:rsidRDefault="006B43E9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352,997</w:t>
            </w:r>
          </w:p>
        </w:tc>
        <w:tc>
          <w:tcPr>
            <w:tcW w:w="270" w:type="dxa"/>
          </w:tcPr>
          <w:p w14:paraId="354AEB5B" w14:textId="77777777" w:rsidR="008D3612" w:rsidRPr="00664E94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633E172" w14:textId="77777777" w:rsidR="008D3612" w:rsidRPr="00664E94" w:rsidRDefault="008D3612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</w:tr>
      <w:tr w:rsidR="008D3612" w:rsidRPr="00B0181B" w14:paraId="7098C0EA" w14:textId="77777777" w:rsidTr="003E1E03">
        <w:tc>
          <w:tcPr>
            <w:tcW w:w="5769" w:type="dxa"/>
            <w:gridSpan w:val="2"/>
          </w:tcPr>
          <w:p w14:paraId="7CD99E5E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39D6619" w14:textId="0DC933DF" w:rsidR="008D3612" w:rsidRPr="00B0181B" w:rsidRDefault="006B43E9" w:rsidP="00980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352,997</w:t>
            </w:r>
          </w:p>
        </w:tc>
        <w:tc>
          <w:tcPr>
            <w:tcW w:w="270" w:type="dxa"/>
          </w:tcPr>
          <w:p w14:paraId="0862A0EE" w14:textId="77777777" w:rsidR="008D3612" w:rsidRPr="005C4786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C487C0" w14:textId="77777777" w:rsidR="008D3612" w:rsidRPr="00B0181B" w:rsidRDefault="008D3612" w:rsidP="00980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322,994</w:t>
            </w:r>
          </w:p>
        </w:tc>
      </w:tr>
      <w:tr w:rsidR="00194080" w:rsidRPr="00B0181B" w14:paraId="3A50FD74" w14:textId="77777777" w:rsidTr="003E1E03">
        <w:tc>
          <w:tcPr>
            <w:tcW w:w="5769" w:type="dxa"/>
            <w:gridSpan w:val="2"/>
          </w:tcPr>
          <w:p w14:paraId="01677F03" w14:textId="77777777" w:rsidR="00194080" w:rsidRPr="00B0181B" w:rsidRDefault="0019408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A803CF9" w14:textId="77777777" w:rsidR="00194080" w:rsidRDefault="00194080" w:rsidP="009B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02714" w14:textId="77777777" w:rsidR="00194080" w:rsidRPr="00B0181B" w:rsidRDefault="0019408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4D7EAA2" w14:textId="77777777" w:rsidR="00194080" w:rsidRDefault="00194080" w:rsidP="009B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7B22" w:rsidRPr="00B0181B" w14:paraId="515A482B" w14:textId="77777777" w:rsidTr="005C4786">
        <w:tc>
          <w:tcPr>
            <w:tcW w:w="5769" w:type="dxa"/>
            <w:gridSpan w:val="2"/>
          </w:tcPr>
          <w:p w14:paraId="7A7D55AB" w14:textId="574588A3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354C82D3" w14:textId="5B131CAD" w:rsidR="00A27B22" w:rsidRDefault="00A27B22" w:rsidP="00CD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39C50" w14:textId="77777777" w:rsidR="00A27B22" w:rsidRPr="00B0181B" w:rsidRDefault="00A27B22" w:rsidP="00CD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D083B9" w14:textId="073FF371" w:rsidR="00A27B22" w:rsidRDefault="00A27B22" w:rsidP="00CD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7B22" w:rsidRPr="00B0181B" w14:paraId="7E11D1A4" w14:textId="77777777" w:rsidTr="00590062">
        <w:tc>
          <w:tcPr>
            <w:tcW w:w="5769" w:type="dxa"/>
            <w:gridSpan w:val="2"/>
          </w:tcPr>
          <w:p w14:paraId="39051013" w14:textId="2197B666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12468BBC" w14:textId="7008A5B3" w:rsidR="00A27B22" w:rsidRPr="0075680E" w:rsidRDefault="00DC74B5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270" w:type="dxa"/>
          </w:tcPr>
          <w:p w14:paraId="376B752D" w14:textId="77777777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7B1CEF" w14:textId="4A90DE27" w:rsidR="00A27B22" w:rsidRDefault="00A27B22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</w:tr>
      <w:tr w:rsidR="00A27B22" w:rsidRPr="00B0181B" w14:paraId="274FFF1C" w14:textId="77777777" w:rsidTr="00590062">
        <w:tc>
          <w:tcPr>
            <w:tcW w:w="5769" w:type="dxa"/>
            <w:gridSpan w:val="2"/>
          </w:tcPr>
          <w:p w14:paraId="0BC5A691" w14:textId="32A74ABF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93AFDD" w14:textId="3C0EB3F0" w:rsidR="00A27B22" w:rsidRPr="000A5275" w:rsidRDefault="006B43E9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70" w:type="dxa"/>
          </w:tcPr>
          <w:p w14:paraId="14CE8B0D" w14:textId="77777777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B93C6D" w14:textId="1C00E9CD" w:rsidR="00A27B22" w:rsidRDefault="00A27B22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</w:tr>
      <w:tr w:rsidR="00A27B22" w:rsidRPr="00B0181B" w14:paraId="38B3AA77" w14:textId="77777777" w:rsidTr="00590062">
        <w:tc>
          <w:tcPr>
            <w:tcW w:w="5769" w:type="dxa"/>
            <w:gridSpan w:val="2"/>
          </w:tcPr>
          <w:p w14:paraId="2B82FC37" w14:textId="6A160FBF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B12907D" w14:textId="3D1E2D07" w:rsidR="00A27B22" w:rsidRDefault="00DC74B5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4,403</w:t>
            </w:r>
          </w:p>
        </w:tc>
        <w:tc>
          <w:tcPr>
            <w:tcW w:w="270" w:type="dxa"/>
          </w:tcPr>
          <w:p w14:paraId="723DE253" w14:textId="77777777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B207EF7" w14:textId="6B91A46A" w:rsidR="00A27B22" w:rsidRDefault="00A27B22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3,044</w:t>
            </w:r>
          </w:p>
        </w:tc>
      </w:tr>
      <w:tr w:rsidR="00E808C1" w:rsidRPr="00C52C41" w14:paraId="393F0D65" w14:textId="77777777" w:rsidTr="005E2563">
        <w:tc>
          <w:tcPr>
            <w:tcW w:w="5769" w:type="dxa"/>
            <w:gridSpan w:val="2"/>
          </w:tcPr>
          <w:p w14:paraId="55566835" w14:textId="215CCC3B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EE899D5" w14:textId="77777777" w:rsidR="00E808C1" w:rsidRPr="00F2760C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6285C0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B1FCE1" w14:textId="77777777" w:rsidR="00E808C1" w:rsidRPr="00F2760C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100A" w:rsidRPr="00C52C41" w14:paraId="526EFD47" w14:textId="77777777" w:rsidTr="005E2563">
        <w:tc>
          <w:tcPr>
            <w:tcW w:w="5769" w:type="dxa"/>
            <w:gridSpan w:val="2"/>
          </w:tcPr>
          <w:p w14:paraId="3DB3471F" w14:textId="5ACDB9C6" w:rsidR="004E100A" w:rsidRPr="00E808C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8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21BC43E2" w14:textId="77777777" w:rsidR="004E100A" w:rsidRPr="00F2760C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E8503DA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F1985C" w14:textId="77777777" w:rsidR="004E100A" w:rsidRPr="00F2760C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100A" w:rsidRPr="00C52C41" w14:paraId="067F3CFA" w14:textId="77777777" w:rsidTr="005E2563">
        <w:tc>
          <w:tcPr>
            <w:tcW w:w="5769" w:type="dxa"/>
            <w:gridSpan w:val="2"/>
          </w:tcPr>
          <w:p w14:paraId="15B7B38E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436FF8D8" w14:textId="4A560CA5" w:rsidR="004E100A" w:rsidRPr="00062DCB" w:rsidRDefault="004E100A" w:rsidP="008E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160,918</w:t>
            </w:r>
          </w:p>
        </w:tc>
        <w:tc>
          <w:tcPr>
            <w:tcW w:w="270" w:type="dxa"/>
          </w:tcPr>
          <w:p w14:paraId="39AA6164" w14:textId="77777777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671AE2" w14:textId="77777777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171,995</w:t>
            </w:r>
          </w:p>
        </w:tc>
      </w:tr>
      <w:tr w:rsidR="004E100A" w:rsidRPr="00C52C41" w14:paraId="4C27276E" w14:textId="77777777" w:rsidTr="005E2563">
        <w:tc>
          <w:tcPr>
            <w:tcW w:w="5769" w:type="dxa"/>
            <w:gridSpan w:val="2"/>
          </w:tcPr>
          <w:p w14:paraId="5A52F35F" w14:textId="77777777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3B4F7853" w14:textId="622FF147" w:rsidR="004E100A" w:rsidRPr="00062DCB" w:rsidRDefault="004E100A" w:rsidP="008E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307,544</w:t>
            </w:r>
          </w:p>
        </w:tc>
        <w:tc>
          <w:tcPr>
            <w:tcW w:w="270" w:type="dxa"/>
          </w:tcPr>
          <w:p w14:paraId="72C7E8CF" w14:textId="77777777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3B332C" w14:textId="77777777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301,813</w:t>
            </w:r>
          </w:p>
        </w:tc>
      </w:tr>
      <w:tr w:rsidR="004E100A" w:rsidRPr="00C52C41" w14:paraId="1DACAB86" w14:textId="77777777" w:rsidTr="005E2563">
        <w:tc>
          <w:tcPr>
            <w:tcW w:w="5769" w:type="dxa"/>
            <w:gridSpan w:val="2"/>
          </w:tcPr>
          <w:p w14:paraId="152077F6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9A6D968" w14:textId="64481ABD" w:rsidR="004E100A" w:rsidRPr="008E4431" w:rsidRDefault="004E100A" w:rsidP="008E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431">
              <w:rPr>
                <w:rFonts w:ascii="Angsana New" w:hAnsi="Angsana New"/>
                <w:b/>
                <w:bCs/>
                <w:sz w:val="30"/>
                <w:szCs w:val="30"/>
              </w:rPr>
              <w:t>468,462</w:t>
            </w:r>
          </w:p>
        </w:tc>
        <w:tc>
          <w:tcPr>
            <w:tcW w:w="270" w:type="dxa"/>
          </w:tcPr>
          <w:p w14:paraId="30EF37BC" w14:textId="77777777" w:rsidR="004E100A" w:rsidRPr="002E4B05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439EFAD" w14:textId="77777777" w:rsidR="004E100A" w:rsidRPr="002E4B05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473,808</w:t>
            </w:r>
          </w:p>
        </w:tc>
      </w:tr>
      <w:tr w:rsidR="004E100A" w:rsidRPr="00C52C41" w14:paraId="0BB5B0AE" w14:textId="77777777" w:rsidTr="005E2563">
        <w:tc>
          <w:tcPr>
            <w:tcW w:w="5769" w:type="dxa"/>
            <w:gridSpan w:val="2"/>
          </w:tcPr>
          <w:p w14:paraId="043CE7D5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969A0A" w14:textId="77777777" w:rsidR="004E100A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04C4C" w14:textId="77777777" w:rsidR="004E100A" w:rsidRPr="002E4B05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39BD136" w14:textId="77777777" w:rsidR="004E100A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00A" w:rsidRPr="00C52C41" w14:paraId="1DD18FFF" w14:textId="77777777" w:rsidTr="005E2563">
        <w:trPr>
          <w:gridBefore w:val="1"/>
          <w:wBefore w:w="9" w:type="dxa"/>
        </w:trPr>
        <w:tc>
          <w:tcPr>
            <w:tcW w:w="5760" w:type="dxa"/>
          </w:tcPr>
          <w:p w14:paraId="5447AF31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780" w:type="dxa"/>
            <w:gridSpan w:val="3"/>
          </w:tcPr>
          <w:p w14:paraId="5D18DC8A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E100A" w:rsidRPr="00C52C41" w14:paraId="1B12ED89" w14:textId="77777777" w:rsidTr="005E2563">
        <w:trPr>
          <w:gridBefore w:val="1"/>
          <w:wBefore w:w="9" w:type="dxa"/>
        </w:trPr>
        <w:tc>
          <w:tcPr>
            <w:tcW w:w="5760" w:type="dxa"/>
          </w:tcPr>
          <w:p w14:paraId="0B8DF8C4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608D237C" w14:textId="664E3012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84,961</w:t>
            </w:r>
          </w:p>
        </w:tc>
        <w:tc>
          <w:tcPr>
            <w:tcW w:w="270" w:type="dxa"/>
          </w:tcPr>
          <w:p w14:paraId="2197334D" w14:textId="77777777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97CFFD" w14:textId="77777777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2,240</w:t>
            </w:r>
          </w:p>
        </w:tc>
      </w:tr>
      <w:tr w:rsidR="004E100A" w:rsidRPr="00C52C41" w14:paraId="5210B2E5" w14:textId="77777777" w:rsidTr="005E2563">
        <w:trPr>
          <w:gridBefore w:val="1"/>
          <w:wBefore w:w="9" w:type="dxa"/>
        </w:trPr>
        <w:tc>
          <w:tcPr>
            <w:tcW w:w="5760" w:type="dxa"/>
          </w:tcPr>
          <w:p w14:paraId="45DDD5BD" w14:textId="2FF5085A" w:rsidR="004E100A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6A5D7D2A" w14:textId="60971866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1,658</w:t>
            </w:r>
          </w:p>
        </w:tc>
        <w:tc>
          <w:tcPr>
            <w:tcW w:w="270" w:type="dxa"/>
          </w:tcPr>
          <w:p w14:paraId="1F97955E" w14:textId="77777777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549FA36" w14:textId="65ABEDC1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100A" w:rsidRPr="00C52C41" w14:paraId="2777BEA3" w14:textId="77777777" w:rsidTr="005E2563">
        <w:trPr>
          <w:gridBefore w:val="1"/>
          <w:wBefore w:w="9" w:type="dxa"/>
        </w:trPr>
        <w:tc>
          <w:tcPr>
            <w:tcW w:w="5760" w:type="dxa"/>
          </w:tcPr>
          <w:p w14:paraId="363A17C2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DAE4FB5" w14:textId="1F8FF68B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8,625</w:t>
            </w:r>
          </w:p>
        </w:tc>
        <w:tc>
          <w:tcPr>
            <w:tcW w:w="270" w:type="dxa"/>
          </w:tcPr>
          <w:p w14:paraId="5334B19D" w14:textId="77777777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78EAC61" w14:textId="77777777" w:rsidR="004E100A" w:rsidRPr="00062DCB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8,155</w:t>
            </w:r>
          </w:p>
        </w:tc>
      </w:tr>
      <w:tr w:rsidR="004E100A" w:rsidRPr="00C52C41" w14:paraId="2DC9002F" w14:textId="77777777" w:rsidTr="005C4786">
        <w:trPr>
          <w:gridBefore w:val="1"/>
          <w:wBefore w:w="9" w:type="dxa"/>
        </w:trPr>
        <w:tc>
          <w:tcPr>
            <w:tcW w:w="5760" w:type="dxa"/>
          </w:tcPr>
          <w:p w14:paraId="37D92BF0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1775CEC" w14:textId="70F20524" w:rsidR="004E100A" w:rsidRPr="00031D49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95,244</w:t>
            </w:r>
          </w:p>
        </w:tc>
        <w:tc>
          <w:tcPr>
            <w:tcW w:w="270" w:type="dxa"/>
          </w:tcPr>
          <w:p w14:paraId="7B348F31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663341" w14:textId="77777777" w:rsidR="004E100A" w:rsidRPr="00031D49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30,395</w:t>
            </w:r>
          </w:p>
        </w:tc>
      </w:tr>
      <w:tr w:rsidR="004E100A" w:rsidRPr="00C52C41" w14:paraId="1D93848C" w14:textId="77777777" w:rsidTr="005C4786">
        <w:trPr>
          <w:gridBefore w:val="1"/>
          <w:wBefore w:w="9" w:type="dxa"/>
        </w:trPr>
        <w:tc>
          <w:tcPr>
            <w:tcW w:w="5760" w:type="dxa"/>
          </w:tcPr>
          <w:p w14:paraId="6F3A1472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22F5353" w14:textId="77777777" w:rsidR="004E100A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C5F03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5F5B0FB" w14:textId="77777777" w:rsidR="004E100A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00A" w:rsidRPr="00C52C41" w14:paraId="59B309AA" w14:textId="77777777" w:rsidTr="00E808C1">
        <w:trPr>
          <w:gridBefore w:val="1"/>
          <w:wBefore w:w="9" w:type="dxa"/>
        </w:trPr>
        <w:tc>
          <w:tcPr>
            <w:tcW w:w="5760" w:type="dxa"/>
          </w:tcPr>
          <w:p w14:paraId="5A6AD79B" w14:textId="331FFEF8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800" w:type="dxa"/>
          </w:tcPr>
          <w:p w14:paraId="4FDE4D91" w14:textId="77777777" w:rsidR="004E100A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2A1F9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1C8F51" w14:textId="77777777" w:rsidR="004E100A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00A" w:rsidRPr="00C52C41" w14:paraId="6CD04D99" w14:textId="77777777" w:rsidTr="00E808C1">
        <w:trPr>
          <w:gridBefore w:val="1"/>
          <w:wBefore w:w="9" w:type="dxa"/>
        </w:trPr>
        <w:tc>
          <w:tcPr>
            <w:tcW w:w="5760" w:type="dxa"/>
          </w:tcPr>
          <w:p w14:paraId="79D7A74D" w14:textId="6D854D74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613A25BD" w14:textId="77777777" w:rsidR="004E100A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6ABBD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B73099" w14:textId="77777777" w:rsidR="004E100A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00A" w:rsidRPr="00C52C41" w14:paraId="0AA12E0D" w14:textId="77777777" w:rsidTr="00FC31E4">
        <w:trPr>
          <w:gridBefore w:val="1"/>
          <w:wBefore w:w="9" w:type="dxa"/>
        </w:trPr>
        <w:tc>
          <w:tcPr>
            <w:tcW w:w="5760" w:type="dxa"/>
          </w:tcPr>
          <w:p w14:paraId="61918412" w14:textId="2B6B51E3" w:rsidR="004E100A" w:rsidRPr="00EA5861" w:rsidRDefault="004E100A" w:rsidP="004E100A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  <w:r w:rsidRPr="00EA586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 w:rsidRPr="00EA5861">
              <w:rPr>
                <w:rFonts w:ascii="Angsana New" w:hAnsi="Angsana New"/>
                <w:sz w:val="30"/>
                <w:szCs w:val="30"/>
              </w:rPr>
              <w:t>“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EA5861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800" w:type="dxa"/>
          </w:tcPr>
          <w:p w14:paraId="26848F5E" w14:textId="0FBC1D55" w:rsidR="004E100A" w:rsidRPr="006B43E9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43E9"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0" w:type="dxa"/>
          </w:tcPr>
          <w:p w14:paraId="467CC10B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06B02B" w14:textId="3DAD809C" w:rsidR="004E100A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2,379</w:t>
            </w:r>
          </w:p>
        </w:tc>
      </w:tr>
      <w:tr w:rsidR="004E100A" w:rsidRPr="00C52C41" w14:paraId="0B73F7E2" w14:textId="77777777" w:rsidTr="00FC31E4">
        <w:trPr>
          <w:gridBefore w:val="1"/>
          <w:wBefore w:w="9" w:type="dxa"/>
        </w:trPr>
        <w:tc>
          <w:tcPr>
            <w:tcW w:w="5760" w:type="dxa"/>
          </w:tcPr>
          <w:p w14:paraId="14AE0BD4" w14:textId="0DEEABDF" w:rsidR="004E100A" w:rsidRPr="00EA5861" w:rsidRDefault="004E100A" w:rsidP="004E100A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087431" w14:textId="3EBE050B" w:rsidR="004E100A" w:rsidRPr="006B43E9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38,124</w:t>
            </w:r>
          </w:p>
        </w:tc>
        <w:tc>
          <w:tcPr>
            <w:tcW w:w="270" w:type="dxa"/>
          </w:tcPr>
          <w:p w14:paraId="035E7424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9A31C3" w14:textId="43E3BB7E" w:rsidR="004E100A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304AFC">
              <w:rPr>
                <w:rFonts w:ascii="Angsana New" w:hAnsi="Angsana New"/>
                <w:sz w:val="30"/>
                <w:szCs w:val="30"/>
              </w:rPr>
              <w:t>,</w:t>
            </w: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835</w:t>
            </w:r>
          </w:p>
        </w:tc>
      </w:tr>
      <w:tr w:rsidR="004E100A" w:rsidRPr="00C52C41" w14:paraId="3FB95F26" w14:textId="77777777" w:rsidTr="00FC31E4">
        <w:trPr>
          <w:gridBefore w:val="1"/>
          <w:wBefore w:w="9" w:type="dxa"/>
        </w:trPr>
        <w:tc>
          <w:tcPr>
            <w:tcW w:w="5760" w:type="dxa"/>
          </w:tcPr>
          <w:p w14:paraId="7959318D" w14:textId="458413E4" w:rsidR="004E100A" w:rsidRPr="0013415F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DCEDA57" w14:textId="1AD4558F" w:rsidR="004E100A" w:rsidRPr="006B43E9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E9">
              <w:rPr>
                <w:rFonts w:ascii="Angsana New" w:hAnsi="Angsana New"/>
                <w:b/>
                <w:bCs/>
                <w:sz w:val="30"/>
                <w:szCs w:val="30"/>
              </w:rPr>
              <w:t>43,058</w:t>
            </w:r>
          </w:p>
        </w:tc>
        <w:tc>
          <w:tcPr>
            <w:tcW w:w="270" w:type="dxa"/>
          </w:tcPr>
          <w:p w14:paraId="339B4001" w14:textId="77777777" w:rsidR="004E100A" w:rsidRPr="00C52C41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F33EB4" w14:textId="36AFD1C6" w:rsidR="004E100A" w:rsidRPr="00304AFC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21,214</w:t>
            </w:r>
          </w:p>
        </w:tc>
      </w:tr>
    </w:tbl>
    <w:p w14:paraId="53F540C6" w14:textId="77777777"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2C2DE59" w14:textId="77777777" w:rsidR="00722F52" w:rsidRPr="004E100A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08D8BDD3" w14:textId="77777777" w:rsidR="00722F52" w:rsidRPr="002B1BE4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2B1BE4">
        <w:rPr>
          <w:rFonts w:ascii="Angsana New" w:hAnsi="Angsana New" w:cs="Angsana New"/>
          <w:i/>
          <w:iCs/>
          <w:spacing w:val="-6"/>
          <w:cs/>
          <w:lang w:val="en-US"/>
        </w:rPr>
        <w:t>สัญญารับบริการด้านการจัดการ</w:t>
      </w:r>
    </w:p>
    <w:p w14:paraId="7DF6F1B0" w14:textId="77777777" w:rsidR="00722F52" w:rsidRPr="004E100A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2B1BE4">
        <w:rPr>
          <w:rFonts w:ascii="Angsana New" w:hAnsi="Angsana New" w:cs="Angsana New" w:hint="cs"/>
          <w:b/>
          <w:bCs/>
          <w:cs/>
          <w:lang w:val="en-US"/>
        </w:rPr>
        <w:tab/>
      </w:r>
    </w:p>
    <w:p w14:paraId="05A2D9F4" w14:textId="7176C885" w:rsidR="00722F52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lang w:val="en-US"/>
        </w:rPr>
      </w:pPr>
      <w:r w:rsidRPr="001D1CF1">
        <w:rPr>
          <w:rFonts w:ascii="Angsana New" w:hAnsi="Angsana New" w:cs="Angsana New"/>
          <w:cs/>
          <w:lang w:val="en-US"/>
        </w:rPr>
        <w:t xml:space="preserve">บริษัทมีสัญญาบริการด้านการจัดการฉบับหนึ่งกับบริษัท </w:t>
      </w:r>
      <w:proofErr w:type="spellStart"/>
      <w:r w:rsidRPr="001D1CF1">
        <w:rPr>
          <w:rFonts w:ascii="Angsana New" w:hAnsi="Angsana New" w:cs="Angsana New"/>
          <w:cs/>
          <w:lang w:val="en-US"/>
        </w:rPr>
        <w:t>โทเร</w:t>
      </w:r>
      <w:proofErr w:type="spellEnd"/>
      <w:r w:rsidRPr="001D1CF1">
        <w:rPr>
          <w:rFonts w:ascii="Angsana New" w:hAnsi="Angsana New" w:cs="Angsana New"/>
          <w:lang w:val="en-US"/>
        </w:rPr>
        <w:t xml:space="preserve"> </w:t>
      </w:r>
      <w:proofErr w:type="spellStart"/>
      <w:r w:rsidRPr="001D1CF1">
        <w:rPr>
          <w:rFonts w:ascii="Angsana New" w:hAnsi="Angsana New" w:cs="Angsana New"/>
          <w:cs/>
          <w:lang w:val="en-US"/>
        </w:rPr>
        <w:t>อินดัส</w:t>
      </w:r>
      <w:proofErr w:type="spellEnd"/>
      <w:r w:rsidRPr="001D1CF1">
        <w:rPr>
          <w:rFonts w:ascii="Angsana New" w:hAnsi="Angsana New" w:cs="Angsana New"/>
          <w:cs/>
          <w:lang w:val="en-US"/>
        </w:rPr>
        <w:t>ตรี (ประเทศไทย) จำกัด ซึ่งเป็นบริษัทที่เกี่ยวข้องกันแห่งหนึ่ง โดยบริษัทที่เกี่ยวข้องกันตกลงให้บริการแก่บริษัทตามที่</w:t>
      </w:r>
      <w:r w:rsidRPr="001D1CF1">
        <w:rPr>
          <w:rFonts w:ascii="Angsana New" w:hAnsi="Angsana New" w:cs="Angsana New" w:hint="cs"/>
          <w:cs/>
          <w:lang w:val="en-US"/>
        </w:rPr>
        <w:t xml:space="preserve">ตกลงไว้ในสัญญา ในการนี้ บริษัทมีภาระผูกพันที่จะต้องจ่ายค่าบริการรายเดือนตามอัตราที่ระบุไว้ในสัญญา สัญญานี้มีผลบังคับใช้จนกว่าฝ่ายใดฝ่ายหนึ่งจะบอกเลิกสัญญาเป็นลายลักษณ์อักษรเป็นการล่วงหน้าไม่น้อยกว่า </w:t>
      </w:r>
      <w:r w:rsidRPr="001D1CF1">
        <w:rPr>
          <w:rFonts w:ascii="Angsana New" w:hAnsi="Angsana New" w:cs="Angsana New"/>
          <w:lang w:val="en-US"/>
        </w:rPr>
        <w:t xml:space="preserve">30 </w:t>
      </w:r>
      <w:r w:rsidRPr="001D1CF1">
        <w:rPr>
          <w:rFonts w:ascii="Angsana New" w:hAnsi="Angsana New" w:cs="Angsana New" w:hint="cs"/>
          <w:cs/>
          <w:lang w:val="en-US"/>
        </w:rPr>
        <w:t>วัน</w:t>
      </w:r>
    </w:p>
    <w:p w14:paraId="6CCF4C96" w14:textId="77777777" w:rsidR="005C4786" w:rsidRPr="004E100A" w:rsidRDefault="005C4786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2345EB8" w14:textId="0083B1D3" w:rsidR="00F23B06" w:rsidRPr="002B1BE4" w:rsidRDefault="00A27B22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F23B06" w:rsidRPr="002B1BE4">
        <w:rPr>
          <w:rFonts w:ascii="Angsana New" w:hAnsi="Angsana New"/>
          <w:b/>
          <w:bCs/>
          <w:sz w:val="30"/>
          <w:szCs w:val="30"/>
        </w:rPr>
        <w:tab/>
      </w:r>
      <w:r w:rsidR="00F23B06" w:rsidRPr="002B1BE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3E22AD35" w14:textId="77777777" w:rsidR="00F23B06" w:rsidRPr="004E100A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82"/>
        <w:gridCol w:w="270"/>
        <w:gridCol w:w="1800"/>
      </w:tblGrid>
      <w:tr w:rsidR="00F23B06" w:rsidRPr="00C52C41" w14:paraId="067689A4" w14:textId="77777777" w:rsidTr="000E2BB2">
        <w:tc>
          <w:tcPr>
            <w:tcW w:w="4788" w:type="dxa"/>
          </w:tcPr>
          <w:p w14:paraId="535BA777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E345891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936B8CC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35C4959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79C" w:rsidRPr="00C52C41" w14:paraId="1A625FE1" w14:textId="77777777" w:rsidTr="000E2BB2">
        <w:tc>
          <w:tcPr>
            <w:tcW w:w="4788" w:type="dxa"/>
          </w:tcPr>
          <w:p w14:paraId="0C8B15CC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ECFF5F2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1B1B1FA8" w14:textId="0A91F3DA" w:rsidR="0063779C" w:rsidRDefault="00F06935" w:rsidP="003F3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A9A223B" w14:textId="77777777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620261A" w14:textId="1BDE5CBD" w:rsidR="0063779C" w:rsidRDefault="008741B6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3779C" w:rsidRPr="002B1BE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3779C" w:rsidRPr="00C52C41" w14:paraId="0A0C46C7" w14:textId="77777777" w:rsidTr="000E2BB2">
        <w:tc>
          <w:tcPr>
            <w:tcW w:w="4788" w:type="dxa"/>
          </w:tcPr>
          <w:p w14:paraId="4B050990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4CB673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2" w:type="dxa"/>
          </w:tcPr>
          <w:p w14:paraId="69002B26" w14:textId="780B23A1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468434AF" w14:textId="77777777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8E5FC48" w14:textId="72F73C40" w:rsidR="0063779C" w:rsidRPr="003454FC" w:rsidRDefault="0063779C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</w:t>
            </w:r>
            <w:r w:rsidR="008D361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3779C" w:rsidRPr="00C52C41" w14:paraId="01F6D70F" w14:textId="77777777" w:rsidTr="000E2BB2">
        <w:tc>
          <w:tcPr>
            <w:tcW w:w="4788" w:type="dxa"/>
          </w:tcPr>
          <w:p w14:paraId="1403F3FF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B43DD9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7BB5A138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612" w:rsidRPr="00C52C41" w14:paraId="22CA7AA7" w14:textId="77777777" w:rsidTr="000E2BB2">
        <w:tc>
          <w:tcPr>
            <w:tcW w:w="4788" w:type="dxa"/>
          </w:tcPr>
          <w:p w14:paraId="75A51BB5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A24F6FA" w14:textId="4D274A23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82" w:type="dxa"/>
          </w:tcPr>
          <w:p w14:paraId="5723A7EA" w14:textId="5EE30B44" w:rsidR="008D3612" w:rsidRPr="004518CE" w:rsidRDefault="006B43E9" w:rsidP="00C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352,997</w:t>
            </w:r>
          </w:p>
        </w:tc>
        <w:tc>
          <w:tcPr>
            <w:tcW w:w="270" w:type="dxa"/>
          </w:tcPr>
          <w:p w14:paraId="0DEDA6B6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213A67" w14:textId="4DF2B988" w:rsidR="008D3612" w:rsidRPr="004518CE" w:rsidRDefault="008D3612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</w:tr>
      <w:tr w:rsidR="008D3612" w:rsidRPr="00C52C41" w14:paraId="00C8983A" w14:textId="77777777" w:rsidTr="000E2BB2">
        <w:tc>
          <w:tcPr>
            <w:tcW w:w="4788" w:type="dxa"/>
          </w:tcPr>
          <w:p w14:paraId="4CD02E9C" w14:textId="6DC0A31C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6998FD9F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D46ACA2" w14:textId="47341202" w:rsidR="008D3612" w:rsidRPr="004518CE" w:rsidRDefault="006B43E9" w:rsidP="00C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1,034,563</w:t>
            </w:r>
          </w:p>
        </w:tc>
        <w:tc>
          <w:tcPr>
            <w:tcW w:w="270" w:type="dxa"/>
          </w:tcPr>
          <w:p w14:paraId="0B597D99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3419A6" w14:textId="521B922B" w:rsidR="008D3612" w:rsidRPr="004518CE" w:rsidRDefault="008D3612" w:rsidP="0078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1,042,884</w:t>
            </w:r>
          </w:p>
        </w:tc>
      </w:tr>
      <w:tr w:rsidR="008D3612" w:rsidRPr="00C52C41" w14:paraId="1E47293F" w14:textId="77777777" w:rsidTr="000E2BB2">
        <w:tc>
          <w:tcPr>
            <w:tcW w:w="4788" w:type="dxa"/>
          </w:tcPr>
          <w:p w14:paraId="2A848EEA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A6B6711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455DC97C" w14:textId="33A3BC8E" w:rsidR="008D3612" w:rsidRPr="004518CE" w:rsidRDefault="006B43E9" w:rsidP="00C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1,387,560</w:t>
            </w:r>
          </w:p>
        </w:tc>
        <w:tc>
          <w:tcPr>
            <w:tcW w:w="270" w:type="dxa"/>
          </w:tcPr>
          <w:p w14:paraId="3A077529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B267AF0" w14:textId="12897550" w:rsidR="008D3612" w:rsidRPr="00FC31E4" w:rsidRDefault="008D3612" w:rsidP="0078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1E4">
              <w:rPr>
                <w:rFonts w:ascii="Angsana New" w:hAnsi="Angsana New"/>
                <w:b/>
                <w:bCs/>
                <w:sz w:val="30"/>
                <w:szCs w:val="30"/>
              </w:rPr>
              <w:t>1,365,878</w:t>
            </w:r>
          </w:p>
        </w:tc>
      </w:tr>
    </w:tbl>
    <w:p w14:paraId="2B062A7B" w14:textId="539014EB" w:rsidR="00740760" w:rsidRPr="004E100A" w:rsidRDefault="00740760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26988D4C" w14:textId="11CF463C" w:rsidR="00F23B06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การวิเคราะห์อายุ</w:t>
      </w:r>
      <w:r w:rsidR="00D35F7D">
        <w:rPr>
          <w:rFonts w:ascii="Angsana New" w:hAnsi="Angsana New" w:hint="cs"/>
          <w:sz w:val="30"/>
          <w:szCs w:val="30"/>
          <w:cs/>
        </w:rPr>
        <w:t>ของ</w:t>
      </w:r>
      <w:r w:rsidRPr="00C52C41">
        <w:rPr>
          <w:rFonts w:ascii="Angsana New" w:hAnsi="Angsana New"/>
          <w:sz w:val="30"/>
          <w:szCs w:val="30"/>
          <w:cs/>
        </w:rPr>
        <w:t>ลูกหนี้การค้ามีดังนี้</w:t>
      </w:r>
    </w:p>
    <w:p w14:paraId="45716391" w14:textId="77777777" w:rsidR="00F23B06" w:rsidRPr="004E100A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82"/>
        <w:gridCol w:w="270"/>
        <w:gridCol w:w="1800"/>
      </w:tblGrid>
      <w:tr w:rsidR="00F23B06" w:rsidRPr="000C5FB2" w14:paraId="422A4699" w14:textId="77777777" w:rsidTr="000E2BB2">
        <w:trPr>
          <w:tblHeader/>
        </w:trPr>
        <w:tc>
          <w:tcPr>
            <w:tcW w:w="5598" w:type="dxa"/>
          </w:tcPr>
          <w:p w14:paraId="2A058C0A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1DA37B9" w14:textId="77777777" w:rsidR="00F23B06" w:rsidRPr="00E5503D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B9870C0" w14:textId="77777777" w:rsidR="00F23B06" w:rsidRPr="00E5503D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5503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BEF" w:rsidRPr="000C5FB2" w14:paraId="1EF394EB" w14:textId="77777777" w:rsidTr="000E2BB2">
        <w:trPr>
          <w:tblHeader/>
        </w:trPr>
        <w:tc>
          <w:tcPr>
            <w:tcW w:w="5598" w:type="dxa"/>
          </w:tcPr>
          <w:p w14:paraId="6AE3350B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2976E28E" w14:textId="121713A6" w:rsidR="00527BEF" w:rsidRDefault="00F0693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0DE294B" w14:textId="77777777" w:rsidR="00527BEF" w:rsidRPr="003454FC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5E2F590" w14:textId="35B2025C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527BEF" w:rsidRPr="000C5FB2" w14:paraId="4F8A4C83" w14:textId="77777777" w:rsidTr="000E2BB2">
        <w:trPr>
          <w:tblHeader/>
        </w:trPr>
        <w:tc>
          <w:tcPr>
            <w:tcW w:w="5598" w:type="dxa"/>
          </w:tcPr>
          <w:p w14:paraId="01A4BBBD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2" w:type="dxa"/>
          </w:tcPr>
          <w:p w14:paraId="27C2F643" w14:textId="74FDCEC0" w:rsidR="00527BEF" w:rsidRPr="003454FC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7D6E2F72" w14:textId="77777777" w:rsidR="00527BEF" w:rsidRPr="003454FC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1F1C38" w14:textId="3D97DA70" w:rsidR="00527BEF" w:rsidRPr="003454FC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27BEF" w:rsidRPr="000C5FB2" w14:paraId="2586F639" w14:textId="77777777" w:rsidTr="000E2BB2">
        <w:trPr>
          <w:tblHeader/>
        </w:trPr>
        <w:tc>
          <w:tcPr>
            <w:tcW w:w="5598" w:type="dxa"/>
          </w:tcPr>
          <w:p w14:paraId="07A611F6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090BD214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7BEF" w:rsidRPr="000C5FB2" w14:paraId="2952BC0B" w14:textId="77777777" w:rsidTr="006B43E9">
        <w:tc>
          <w:tcPr>
            <w:tcW w:w="5598" w:type="dxa"/>
          </w:tcPr>
          <w:p w14:paraId="45A0C1F2" w14:textId="77777777" w:rsidR="00527BEF" w:rsidRPr="000C5FB2" w:rsidRDefault="00527BEF" w:rsidP="00527BE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82" w:type="dxa"/>
          </w:tcPr>
          <w:p w14:paraId="433D4791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F59AC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4FE6B7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7BEF" w:rsidRPr="000C5FB2" w14:paraId="73460F3B" w14:textId="77777777" w:rsidTr="006B43E9">
        <w:tc>
          <w:tcPr>
            <w:tcW w:w="5598" w:type="dxa"/>
          </w:tcPr>
          <w:p w14:paraId="6604C95C" w14:textId="674EF5A9" w:rsidR="00527BEF" w:rsidRPr="000C5FB2" w:rsidRDefault="00527BEF" w:rsidP="00527B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782" w:type="dxa"/>
          </w:tcPr>
          <w:p w14:paraId="60ADC6AE" w14:textId="572F4D7D" w:rsidR="00527BEF" w:rsidRPr="004518CE" w:rsidRDefault="004E100A" w:rsidP="00C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352,941</w:t>
            </w:r>
          </w:p>
        </w:tc>
        <w:tc>
          <w:tcPr>
            <w:tcW w:w="270" w:type="dxa"/>
          </w:tcPr>
          <w:p w14:paraId="05ABEF82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101017" w14:textId="322F1ADE" w:rsidR="00527BEF" w:rsidRPr="004518C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</w:tr>
      <w:tr w:rsidR="006B43E9" w:rsidRPr="000C5FB2" w14:paraId="3982D96F" w14:textId="77777777" w:rsidTr="004E100A">
        <w:tc>
          <w:tcPr>
            <w:tcW w:w="5598" w:type="dxa"/>
          </w:tcPr>
          <w:p w14:paraId="7508B845" w14:textId="3C109650" w:rsidR="006B43E9" w:rsidRPr="000C5FB2" w:rsidRDefault="004E100A" w:rsidP="00527B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782" w:type="dxa"/>
          </w:tcPr>
          <w:p w14:paraId="6A922F1E" w14:textId="77777777" w:rsidR="006B43E9" w:rsidRPr="004518CE" w:rsidRDefault="006B43E9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67C13" w14:textId="77777777" w:rsidR="006B43E9" w:rsidRPr="000C5FB2" w:rsidRDefault="006B43E9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72A724" w14:textId="2AB3857F" w:rsidR="006B43E9" w:rsidRDefault="006B43E9" w:rsidP="006B4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00A" w:rsidRPr="000C5FB2" w14:paraId="528B1206" w14:textId="77777777" w:rsidTr="004E100A">
        <w:tc>
          <w:tcPr>
            <w:tcW w:w="5598" w:type="dxa"/>
          </w:tcPr>
          <w:p w14:paraId="3DC06827" w14:textId="171F2538" w:rsidR="004E100A" w:rsidRPr="004E100A" w:rsidRDefault="004E100A" w:rsidP="002D3DD9">
            <w:pPr>
              <w:tabs>
                <w:tab w:val="clear" w:pos="227"/>
              </w:tabs>
              <w:spacing w:line="240" w:lineRule="auto"/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196863FB" w14:textId="20E39DF4" w:rsidR="004E100A" w:rsidRPr="004518CE" w:rsidRDefault="004E100A" w:rsidP="00C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54D0566B" w14:textId="77777777" w:rsidR="004E100A" w:rsidRPr="000C5FB2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903697" w14:textId="742AD829" w:rsidR="004E100A" w:rsidRDefault="004E100A" w:rsidP="00DC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100A" w:rsidRPr="000C5FB2" w14:paraId="1662A9E6" w14:textId="77777777" w:rsidTr="004E100A">
        <w:tc>
          <w:tcPr>
            <w:tcW w:w="5598" w:type="dxa"/>
          </w:tcPr>
          <w:p w14:paraId="46C783C3" w14:textId="77777777" w:rsidR="004E100A" w:rsidRPr="000C5FB2" w:rsidRDefault="004E100A" w:rsidP="004E100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6F16A315" w14:textId="6B6DD384" w:rsidR="004E100A" w:rsidRDefault="004E100A" w:rsidP="00C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352,997</w:t>
            </w:r>
          </w:p>
        </w:tc>
        <w:tc>
          <w:tcPr>
            <w:tcW w:w="270" w:type="dxa"/>
          </w:tcPr>
          <w:p w14:paraId="527B5543" w14:textId="77777777" w:rsidR="004E100A" w:rsidRPr="000C5FB2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082D643" w14:textId="5426944F" w:rsidR="004E100A" w:rsidRPr="001C7714" w:rsidRDefault="004E100A" w:rsidP="00C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7714">
              <w:rPr>
                <w:rFonts w:ascii="Angsana New" w:hAnsi="Angsana New"/>
                <w:b/>
                <w:bCs/>
                <w:sz w:val="30"/>
                <w:szCs w:val="30"/>
              </w:rPr>
              <w:t>322,994</w:t>
            </w:r>
          </w:p>
        </w:tc>
      </w:tr>
      <w:tr w:rsidR="004E100A" w:rsidRPr="000C5FB2" w14:paraId="7FE4A927" w14:textId="77777777" w:rsidTr="004E100A">
        <w:tc>
          <w:tcPr>
            <w:tcW w:w="5598" w:type="dxa"/>
          </w:tcPr>
          <w:p w14:paraId="4F5FA808" w14:textId="77777777" w:rsidR="004E100A" w:rsidRPr="000C5FB2" w:rsidRDefault="004E100A" w:rsidP="004E100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23BE25AE" w14:textId="77777777" w:rsidR="004E100A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857D5" w14:textId="77777777" w:rsidR="004E100A" w:rsidRPr="000C5FB2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B0E5521" w14:textId="77777777" w:rsidR="004E100A" w:rsidRPr="001C7714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00A" w:rsidRPr="000C5FB2" w14:paraId="4782113B" w14:textId="77777777" w:rsidTr="00194080">
        <w:tc>
          <w:tcPr>
            <w:tcW w:w="5598" w:type="dxa"/>
          </w:tcPr>
          <w:p w14:paraId="3C2965C7" w14:textId="2C9A6BEC" w:rsidR="004E100A" w:rsidRPr="000C5FB2" w:rsidRDefault="004E100A" w:rsidP="004E100A">
            <w:pPr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82" w:type="dxa"/>
          </w:tcPr>
          <w:p w14:paraId="1B3252B8" w14:textId="77777777" w:rsidR="004E100A" w:rsidRPr="000C5FB2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C24FF" w14:textId="77777777" w:rsidR="004E100A" w:rsidRPr="000C5FB2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4447C5" w14:textId="77777777" w:rsidR="004E100A" w:rsidRPr="000C5FB2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00A" w:rsidRPr="000C5FB2" w14:paraId="5C79C6CC" w14:textId="77777777" w:rsidTr="000E2BB2">
        <w:tc>
          <w:tcPr>
            <w:tcW w:w="5598" w:type="dxa"/>
          </w:tcPr>
          <w:p w14:paraId="63DBD4E8" w14:textId="77777777" w:rsidR="004E100A" w:rsidRPr="000C5FB2" w:rsidRDefault="004E100A" w:rsidP="004E100A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82" w:type="dxa"/>
          </w:tcPr>
          <w:p w14:paraId="0383A545" w14:textId="4EA0E7B1" w:rsidR="004E100A" w:rsidRPr="004518CE" w:rsidRDefault="002D3DD9" w:rsidP="00C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1,017,659</w:t>
            </w:r>
          </w:p>
        </w:tc>
        <w:tc>
          <w:tcPr>
            <w:tcW w:w="270" w:type="dxa"/>
          </w:tcPr>
          <w:p w14:paraId="6C680B80" w14:textId="77777777" w:rsidR="004E100A" w:rsidRPr="000C5FB2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E199E" w14:textId="1A52CA7D" w:rsidR="004E100A" w:rsidRPr="004518CE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1,037,742</w:t>
            </w:r>
          </w:p>
        </w:tc>
      </w:tr>
      <w:tr w:rsidR="004E100A" w:rsidRPr="000C5FB2" w14:paraId="20A9AFB5" w14:textId="77777777" w:rsidTr="002D3DD9">
        <w:tc>
          <w:tcPr>
            <w:tcW w:w="5598" w:type="dxa"/>
          </w:tcPr>
          <w:p w14:paraId="46CC5873" w14:textId="4E8396A9" w:rsidR="004E100A" w:rsidRPr="000C5FB2" w:rsidRDefault="004E100A" w:rsidP="004E100A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82" w:type="dxa"/>
          </w:tcPr>
          <w:p w14:paraId="286A138A" w14:textId="77777777" w:rsidR="004E100A" w:rsidRPr="004518CE" w:rsidRDefault="004E100A" w:rsidP="00C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C4DDB" w14:textId="77777777" w:rsidR="004E100A" w:rsidRPr="000C5FB2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C3914B" w14:textId="77777777" w:rsidR="004E100A" w:rsidRPr="004518CE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00A" w:rsidRPr="000C5FB2" w14:paraId="36D38ED2" w14:textId="77777777" w:rsidTr="002D3DD9">
        <w:tc>
          <w:tcPr>
            <w:tcW w:w="5598" w:type="dxa"/>
          </w:tcPr>
          <w:p w14:paraId="28C674D8" w14:textId="77777777" w:rsidR="004E100A" w:rsidRPr="000C5FB2" w:rsidRDefault="004E100A" w:rsidP="004E100A">
            <w:pPr>
              <w:spacing w:line="240" w:lineRule="auto"/>
              <w:ind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</w:tcPr>
          <w:p w14:paraId="607D3DE3" w14:textId="5B81DD36" w:rsidR="004E100A" w:rsidRPr="004518CE" w:rsidRDefault="00DC74B5" w:rsidP="00C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16,904</w:t>
            </w:r>
          </w:p>
        </w:tc>
        <w:tc>
          <w:tcPr>
            <w:tcW w:w="270" w:type="dxa"/>
          </w:tcPr>
          <w:p w14:paraId="3FBC08E1" w14:textId="77777777" w:rsidR="004E100A" w:rsidRPr="000C5FB2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BAD6A4B" w14:textId="752ED168" w:rsidR="004E100A" w:rsidRPr="004518CE" w:rsidRDefault="004E100A" w:rsidP="004E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5,142</w:t>
            </w:r>
          </w:p>
        </w:tc>
      </w:tr>
      <w:tr w:rsidR="002D3DD9" w:rsidRPr="000C5FB2" w14:paraId="67E70830" w14:textId="77777777" w:rsidTr="000E2BB2">
        <w:tc>
          <w:tcPr>
            <w:tcW w:w="5598" w:type="dxa"/>
          </w:tcPr>
          <w:p w14:paraId="6D1AE461" w14:textId="77777777" w:rsidR="002D3DD9" w:rsidRPr="000C5FB2" w:rsidRDefault="002D3DD9" w:rsidP="002D3DD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3BB85221" w14:textId="41B5B7B5" w:rsidR="002D3DD9" w:rsidRPr="004518CE" w:rsidRDefault="002D3DD9" w:rsidP="00C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1,034,563</w:t>
            </w:r>
          </w:p>
        </w:tc>
        <w:tc>
          <w:tcPr>
            <w:tcW w:w="270" w:type="dxa"/>
          </w:tcPr>
          <w:p w14:paraId="29337D41" w14:textId="77777777" w:rsidR="002D3DD9" w:rsidRPr="000C5FB2" w:rsidRDefault="002D3DD9" w:rsidP="002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58E21B" w14:textId="2024853C" w:rsidR="002D3DD9" w:rsidRPr="004518CE" w:rsidRDefault="002D3DD9" w:rsidP="002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1,042,884</w:t>
            </w:r>
          </w:p>
        </w:tc>
      </w:tr>
      <w:tr w:rsidR="002D3DD9" w:rsidRPr="000C5FB2" w14:paraId="287D3A7F" w14:textId="77777777" w:rsidTr="000E2BB2">
        <w:tc>
          <w:tcPr>
            <w:tcW w:w="5598" w:type="dxa"/>
          </w:tcPr>
          <w:p w14:paraId="69947110" w14:textId="77777777" w:rsidR="002D3DD9" w:rsidRPr="000C5FB2" w:rsidRDefault="002D3DD9" w:rsidP="002D3DD9">
            <w:pPr>
              <w:spacing w:line="240" w:lineRule="auto"/>
              <w:ind w:left="-36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bottom w:val="double" w:sz="4" w:space="0" w:color="auto"/>
            </w:tcBorders>
          </w:tcPr>
          <w:p w14:paraId="7EC26141" w14:textId="735582C0" w:rsidR="002D3DD9" w:rsidRPr="004518CE" w:rsidRDefault="002D3DD9" w:rsidP="00C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1,387,560</w:t>
            </w:r>
          </w:p>
        </w:tc>
        <w:tc>
          <w:tcPr>
            <w:tcW w:w="270" w:type="dxa"/>
          </w:tcPr>
          <w:p w14:paraId="0219F0C8" w14:textId="77777777" w:rsidR="002D3DD9" w:rsidRPr="000C5FB2" w:rsidRDefault="002D3DD9" w:rsidP="002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836C701" w14:textId="34180B6A" w:rsidR="002D3DD9" w:rsidRPr="004518CE" w:rsidRDefault="002D3DD9" w:rsidP="002D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1,365,878</w:t>
            </w:r>
          </w:p>
        </w:tc>
      </w:tr>
    </w:tbl>
    <w:p w14:paraId="6739EF67" w14:textId="77777777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4A23762" w14:textId="7D09E7AC" w:rsidR="00F23B06" w:rsidRDefault="00F23B06" w:rsidP="0080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โดยปกติระยะเวลาการ</w:t>
      </w:r>
      <w:r w:rsidR="00036F5E">
        <w:rPr>
          <w:rFonts w:ascii="Angsana New" w:hAnsi="Angsana New"/>
          <w:sz w:val="30"/>
          <w:szCs w:val="30"/>
          <w:cs/>
        </w:rPr>
        <w:t>ให้สินเชื่อแก่ลูกค้าของบริษัท</w:t>
      </w:r>
      <w:r w:rsidR="00036F5E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2B1BE4">
        <w:rPr>
          <w:rFonts w:ascii="Angsana New" w:hAnsi="Angsana New"/>
          <w:sz w:val="30"/>
          <w:szCs w:val="30"/>
          <w:cs/>
        </w:rPr>
        <w:t xml:space="preserve"> 30 </w:t>
      </w:r>
      <w:r w:rsidR="00C83CA2">
        <w:rPr>
          <w:rFonts w:ascii="Angsana New" w:hAnsi="Angsana New" w:hint="cs"/>
          <w:sz w:val="30"/>
          <w:szCs w:val="30"/>
          <w:cs/>
        </w:rPr>
        <w:t xml:space="preserve">วัน </w:t>
      </w:r>
      <w:r w:rsidR="00036F5E">
        <w:rPr>
          <w:rFonts w:ascii="Angsana New" w:hAnsi="Angsana New" w:hint="cs"/>
          <w:sz w:val="30"/>
          <w:szCs w:val="30"/>
          <w:cs/>
        </w:rPr>
        <w:t>ถึง</w:t>
      </w:r>
      <w:r w:rsidR="007B403F">
        <w:rPr>
          <w:rFonts w:ascii="Angsana New" w:hAnsi="Angsana New"/>
          <w:sz w:val="30"/>
          <w:szCs w:val="30"/>
          <w:cs/>
        </w:rPr>
        <w:t xml:space="preserve"> </w:t>
      </w:r>
      <w:r w:rsidR="00806320">
        <w:rPr>
          <w:rFonts w:ascii="Angsana New" w:hAnsi="Angsana New"/>
          <w:sz w:val="30"/>
          <w:szCs w:val="30"/>
        </w:rPr>
        <w:t>60</w:t>
      </w:r>
      <w:r w:rsidRPr="002B1BE4">
        <w:rPr>
          <w:rFonts w:ascii="Angsana New" w:hAnsi="Angsana New"/>
          <w:sz w:val="30"/>
          <w:szCs w:val="30"/>
          <w:cs/>
        </w:rPr>
        <w:t xml:space="preserve"> วัน</w:t>
      </w:r>
    </w:p>
    <w:p w14:paraId="1DA4627A" w14:textId="77777777" w:rsidR="004B0D4D" w:rsidRDefault="004B0D4D" w:rsidP="0080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="Angsana New" w:hAnsi="Angsana New"/>
          <w:sz w:val="30"/>
          <w:szCs w:val="30"/>
        </w:rPr>
      </w:pPr>
    </w:p>
    <w:p w14:paraId="5025B275" w14:textId="2365C301" w:rsidR="00FA25C1" w:rsidRPr="002B1BE4" w:rsidRDefault="00DC003C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t>5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6EA59DD4" w14:textId="77777777" w:rsidR="00722F52" w:rsidRDefault="00722F52" w:rsidP="006C6F1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1"/>
        <w:gridCol w:w="1170"/>
        <w:gridCol w:w="270"/>
        <w:gridCol w:w="1170"/>
        <w:gridCol w:w="270"/>
        <w:gridCol w:w="1170"/>
        <w:gridCol w:w="270"/>
        <w:gridCol w:w="1170"/>
      </w:tblGrid>
      <w:tr w:rsidR="00F06935" w:rsidRPr="008F7775" w14:paraId="59DD152C" w14:textId="77777777" w:rsidTr="00F06935">
        <w:trPr>
          <w:trHeight w:val="236"/>
        </w:trPr>
        <w:tc>
          <w:tcPr>
            <w:tcW w:w="3861" w:type="dxa"/>
          </w:tcPr>
          <w:p w14:paraId="6A328AF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0095E5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72746C0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760DBC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F06935" w:rsidRPr="008F7775" w14:paraId="1DD50C98" w14:textId="77777777" w:rsidTr="00F06935">
        <w:trPr>
          <w:trHeight w:val="236"/>
        </w:trPr>
        <w:tc>
          <w:tcPr>
            <w:tcW w:w="3861" w:type="dxa"/>
          </w:tcPr>
          <w:p w14:paraId="118220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82FA245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6710B3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9C7B77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06935" w:rsidRPr="008F7775" w14:paraId="07FED98C" w14:textId="77777777" w:rsidTr="00F06935">
        <w:tc>
          <w:tcPr>
            <w:tcW w:w="3861" w:type="dxa"/>
          </w:tcPr>
          <w:p w14:paraId="1150F2F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07229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th-TH"/>
              </w:rPr>
              <w:t>3</w:t>
            </w:r>
            <w:r w:rsidRPr="0007229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th-TH"/>
              </w:rPr>
              <w:t>1 ธันวาคม</w:t>
            </w:r>
          </w:p>
        </w:tc>
        <w:tc>
          <w:tcPr>
            <w:tcW w:w="1170" w:type="dxa"/>
          </w:tcPr>
          <w:p w14:paraId="6984EB94" w14:textId="26AE95B2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2B4E796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7C949984" w14:textId="12B19B25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14:paraId="6BD25E21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1F787" w14:textId="429986E0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2F3199E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1CEB3FE4" w14:textId="16D80E34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F06935" w:rsidRPr="008F7775" w14:paraId="6B654BC1" w14:textId="77777777" w:rsidTr="00F06935">
        <w:trPr>
          <w:trHeight w:val="380"/>
        </w:trPr>
        <w:tc>
          <w:tcPr>
            <w:tcW w:w="3861" w:type="dxa"/>
          </w:tcPr>
          <w:p w14:paraId="56EC852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ABDB8B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6935" w:rsidRPr="008F7775" w14:paraId="1978361C" w14:textId="77777777" w:rsidTr="00F06935">
        <w:tc>
          <w:tcPr>
            <w:tcW w:w="3861" w:type="dxa"/>
          </w:tcPr>
          <w:p w14:paraId="2818192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F7775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3F8AF378" w14:textId="1F19FB55" w:rsidR="00F06935" w:rsidRPr="008F7775" w:rsidRDefault="0083792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1,361,707</w:t>
            </w:r>
          </w:p>
        </w:tc>
        <w:tc>
          <w:tcPr>
            <w:tcW w:w="270" w:type="dxa"/>
          </w:tcPr>
          <w:p w14:paraId="50AB22CD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62F501" w14:textId="7E3533C2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1,314,595</w:t>
            </w:r>
          </w:p>
        </w:tc>
        <w:tc>
          <w:tcPr>
            <w:tcW w:w="270" w:type="dxa"/>
          </w:tcPr>
          <w:p w14:paraId="7F5DFBB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F2301" w14:textId="5087AAAC" w:rsidR="00F06935" w:rsidRPr="008F7775" w:rsidRDefault="0083792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353EB0C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FE2AF" w14:textId="316AD131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</w:tr>
      <w:tr w:rsidR="00837925" w:rsidRPr="008F7775" w14:paraId="4D890F54" w14:textId="77777777" w:rsidTr="00F06935">
        <w:tc>
          <w:tcPr>
            <w:tcW w:w="3861" w:type="dxa"/>
          </w:tcPr>
          <w:p w14:paraId="623DDE07" w14:textId="44A479AB" w:rsidR="00837925" w:rsidRPr="008F7775" w:rsidRDefault="00837925" w:rsidP="0083792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</w:tcPr>
          <w:p w14:paraId="7A7B9179" w14:textId="3A787558" w:rsidR="00837925" w:rsidRPr="008F7775" w:rsidRDefault="00DC74B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91,068</w:t>
            </w:r>
          </w:p>
        </w:tc>
        <w:tc>
          <w:tcPr>
            <w:tcW w:w="270" w:type="dxa"/>
          </w:tcPr>
          <w:p w14:paraId="7188D47A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4C4089" w14:textId="2073DD65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87,185</w:t>
            </w:r>
          </w:p>
        </w:tc>
        <w:tc>
          <w:tcPr>
            <w:tcW w:w="270" w:type="dxa"/>
          </w:tcPr>
          <w:p w14:paraId="6D54971E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364173" w14:textId="7FAB5FC6" w:rsidR="00837925" w:rsidRPr="008F7775" w:rsidRDefault="00837925" w:rsidP="00DC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9B3D0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42700" w14:textId="07627CF9" w:rsidR="00837925" w:rsidRPr="008F7775" w:rsidRDefault="00837925" w:rsidP="00DC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7925" w:rsidRPr="008F7775" w14:paraId="36962C37" w14:textId="77777777" w:rsidTr="00F06935">
        <w:tc>
          <w:tcPr>
            <w:tcW w:w="3861" w:type="dxa"/>
          </w:tcPr>
          <w:p w14:paraId="1E1DEBAD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7CE6FD5F" w14:textId="1BC53D38" w:rsidR="00837925" w:rsidRPr="008F7775" w:rsidRDefault="00A86A98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(52,812)</w:t>
            </w:r>
          </w:p>
        </w:tc>
        <w:tc>
          <w:tcPr>
            <w:tcW w:w="270" w:type="dxa"/>
          </w:tcPr>
          <w:p w14:paraId="44932830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98AE2" w14:textId="018DBE56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(55,467)</w:t>
            </w:r>
          </w:p>
        </w:tc>
        <w:tc>
          <w:tcPr>
            <w:tcW w:w="270" w:type="dxa"/>
          </w:tcPr>
          <w:p w14:paraId="3DD1EAF3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2F46DE" w14:textId="6C862038" w:rsidR="00837925" w:rsidRPr="008F7775" w:rsidRDefault="00837925" w:rsidP="00DC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BE7D46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D8E356" w14:textId="6CFB0906" w:rsidR="00837925" w:rsidRPr="008F7775" w:rsidRDefault="00837925" w:rsidP="00DC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7925" w:rsidRPr="008F7775" w14:paraId="1942F9DF" w14:textId="77777777" w:rsidTr="00F06935">
        <w:tc>
          <w:tcPr>
            <w:tcW w:w="3861" w:type="dxa"/>
          </w:tcPr>
          <w:p w14:paraId="2FDE02C0" w14:textId="495FD09B" w:rsidR="00837925" w:rsidRPr="008F7775" w:rsidRDefault="00837925" w:rsidP="0083792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ผลต่างจากการแปลงค่าหน่วยงานต่างประเทศ</w:t>
            </w:r>
          </w:p>
        </w:tc>
        <w:tc>
          <w:tcPr>
            <w:tcW w:w="1170" w:type="dxa"/>
          </w:tcPr>
          <w:p w14:paraId="731C4847" w14:textId="4F3FE64F" w:rsidR="00837925" w:rsidRPr="008F7775" w:rsidRDefault="00DC74B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14:paraId="1F0DC567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5AD2C3" w14:textId="7BD2A4BE" w:rsidR="00837925" w:rsidRPr="00837925" w:rsidRDefault="00837925" w:rsidP="00DC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547495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0947C8" w14:textId="7646C8E1" w:rsidR="00837925" w:rsidRDefault="00837925" w:rsidP="00DC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137A5B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49BF77" w14:textId="14954558" w:rsidR="00837925" w:rsidRDefault="00837925" w:rsidP="00DC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7925" w:rsidRPr="008F7775" w14:paraId="4C2EAD37" w14:textId="77777777" w:rsidTr="00F06935">
        <w:trPr>
          <w:trHeight w:val="352"/>
        </w:trPr>
        <w:tc>
          <w:tcPr>
            <w:tcW w:w="3861" w:type="dxa"/>
          </w:tcPr>
          <w:p w14:paraId="3A2B08E1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0083D8" w14:textId="61735444" w:rsidR="00837925" w:rsidRPr="008F7775" w:rsidRDefault="00DC74B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1,401,203</w:t>
            </w:r>
          </w:p>
        </w:tc>
        <w:tc>
          <w:tcPr>
            <w:tcW w:w="270" w:type="dxa"/>
          </w:tcPr>
          <w:p w14:paraId="4ECEC2B8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10F118" w14:textId="5E1A3E18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1,346,313</w:t>
            </w:r>
          </w:p>
        </w:tc>
        <w:tc>
          <w:tcPr>
            <w:tcW w:w="270" w:type="dxa"/>
          </w:tcPr>
          <w:p w14:paraId="3DFE2745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355E27" w14:textId="3D920022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4C69E113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EC66C1" w14:textId="187EF4CE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</w:tr>
      <w:tr w:rsidR="00837925" w:rsidRPr="008F7775" w14:paraId="72D303EF" w14:textId="77777777" w:rsidTr="00F06935">
        <w:trPr>
          <w:trHeight w:val="352"/>
        </w:trPr>
        <w:tc>
          <w:tcPr>
            <w:tcW w:w="3861" w:type="dxa"/>
          </w:tcPr>
          <w:p w14:paraId="35B7EC2D" w14:textId="77777777" w:rsidR="00837925" w:rsidRPr="00C52C41" w:rsidRDefault="00837925" w:rsidP="0083792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BEC41FA" w14:textId="6576F175" w:rsidR="0083792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1,361,707</w:t>
            </w:r>
          </w:p>
        </w:tc>
        <w:tc>
          <w:tcPr>
            <w:tcW w:w="270" w:type="dxa"/>
          </w:tcPr>
          <w:p w14:paraId="61AC0689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F839335" w14:textId="17A53CD4" w:rsidR="0083792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31F24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3BE551D" w14:textId="598C7901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07D3F362" w14:textId="77777777" w:rsidR="00837925" w:rsidRPr="008F777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2CB2C4" w14:textId="47BE7382" w:rsidR="00837925" w:rsidRDefault="00837925" w:rsidP="0083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E02CE98" w14:textId="77777777" w:rsidR="00F06935" w:rsidRDefault="00F06935" w:rsidP="006C6F1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A085C8D" w14:textId="246457C2" w:rsidR="006C6F12" w:rsidRPr="00F9542C" w:rsidRDefault="006C6F12" w:rsidP="006C6F1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A86A98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เดือนสิ้นสุดวันที่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F06935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F06935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D70806"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60</w:t>
      </w:r>
    </w:p>
    <w:p w14:paraId="361393C3" w14:textId="77777777" w:rsidR="007F0404" w:rsidRDefault="007F0404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1CBC7A6" w14:textId="77777777" w:rsidR="00F06935" w:rsidRDefault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92B210" w14:textId="5F02999B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06935">
        <w:rPr>
          <w:rFonts w:ascii="Angsana New" w:hAnsi="Angsana New"/>
          <w:sz w:val="30"/>
          <w:szCs w:val="30"/>
        </w:rPr>
        <w:t xml:space="preserve">31 </w:t>
      </w:r>
      <w:r w:rsidR="00F06935">
        <w:rPr>
          <w:rFonts w:ascii="Angsana New" w:hAnsi="Angsana New"/>
          <w:sz w:val="30"/>
          <w:szCs w:val="30"/>
          <w:cs/>
        </w:rPr>
        <w:t>ธันวาคม</w:t>
      </w:r>
      <w:r w:rsidRPr="00DF4AA9">
        <w:rPr>
          <w:rFonts w:ascii="Angsana New" w:hAnsi="Angsana New"/>
          <w:sz w:val="30"/>
          <w:szCs w:val="30"/>
        </w:rPr>
        <w:t xml:space="preserve"> 25</w:t>
      </w:r>
      <w:r w:rsidRPr="00DF4AA9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DF4AA9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F4AA9">
        <w:rPr>
          <w:rFonts w:ascii="Angsana New" w:hAnsi="Angsana New"/>
          <w:sz w:val="30"/>
          <w:szCs w:val="30"/>
        </w:rPr>
        <w:t xml:space="preserve"> 31 </w:t>
      </w:r>
      <w:r w:rsidR="00D708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70806">
        <w:rPr>
          <w:rFonts w:ascii="Angsana New" w:hAnsi="Angsana New"/>
          <w:sz w:val="30"/>
          <w:szCs w:val="30"/>
        </w:rPr>
        <w:t>256</w:t>
      </w:r>
      <w:r w:rsidR="005F2C29">
        <w:rPr>
          <w:rFonts w:ascii="Angsana New" w:hAnsi="Angsana New"/>
          <w:sz w:val="30"/>
          <w:szCs w:val="30"/>
        </w:rPr>
        <w:t>1</w:t>
      </w:r>
      <w:r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14:paraId="75A827FB" w14:textId="77777777" w:rsidR="006C6F12" w:rsidRPr="00F06935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C6F12" w:rsidRPr="00343FE6" w14:paraId="4D00D6B3" w14:textId="77777777" w:rsidTr="006C6F12">
        <w:tc>
          <w:tcPr>
            <w:tcW w:w="2340" w:type="dxa"/>
          </w:tcPr>
          <w:p w14:paraId="5FE9B99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16CA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31651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45FFB57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E2549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ED469C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5EA6B8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D2C06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C6F12" w:rsidRPr="00343FE6" w14:paraId="7E8B6EFE" w14:textId="77777777" w:rsidTr="00786FF0">
        <w:tc>
          <w:tcPr>
            <w:tcW w:w="2340" w:type="dxa"/>
          </w:tcPr>
          <w:p w14:paraId="3439785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B010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55F3CF7F" w14:textId="53A37F99" w:rsidR="006C6F12" w:rsidRPr="00343FE6" w:rsidRDefault="00E12C72" w:rsidP="00E1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900" w:type="dxa"/>
          </w:tcPr>
          <w:p w14:paraId="056C267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10B4E5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9C9F7B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42FF3B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A609C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D1DD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3118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C6F12" w:rsidRPr="00343FE6" w14:paraId="4FBEAE1C" w14:textId="77777777" w:rsidTr="00786FF0">
        <w:tc>
          <w:tcPr>
            <w:tcW w:w="2340" w:type="dxa"/>
          </w:tcPr>
          <w:p w14:paraId="462E0C8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41D8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060D35CF" w14:textId="4262FB48"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ที่จัดตั้ง</w:t>
            </w:r>
          </w:p>
        </w:tc>
        <w:tc>
          <w:tcPr>
            <w:tcW w:w="900" w:type="dxa"/>
          </w:tcPr>
          <w:p w14:paraId="43D60C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05AC92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88D8B2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7920371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63EDC0EC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14:paraId="330F02A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1E600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6C6F12" w:rsidRPr="00343FE6" w14:paraId="470FB5D0" w14:textId="77777777" w:rsidTr="006C6F12">
        <w:tc>
          <w:tcPr>
            <w:tcW w:w="2340" w:type="dxa"/>
          </w:tcPr>
          <w:p w14:paraId="612A477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05155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0FCA4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CCEBC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6220D21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14:paraId="202859F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343FE6" w14:paraId="7DF097B3" w14:textId="77777777" w:rsidTr="00786FF0">
        <w:tc>
          <w:tcPr>
            <w:tcW w:w="2340" w:type="dxa"/>
          </w:tcPr>
          <w:p w14:paraId="40BED40A" w14:textId="77777777"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343FE6">
              <w:rPr>
                <w:rFonts w:ascii="Angsana New" w:hAnsi="Angsana New"/>
                <w:sz w:val="30"/>
                <w:szCs w:val="30"/>
                <w:cs/>
              </w:rPr>
              <w:t>โทเรซิน</w:t>
            </w:r>
            <w:proofErr w:type="spellEnd"/>
            <w:r w:rsidRPr="00343FE6">
              <w:rPr>
                <w:rFonts w:ascii="Angsana New" w:hAnsi="Angsana New"/>
                <w:sz w:val="30"/>
                <w:szCs w:val="30"/>
                <w:cs/>
              </w:rPr>
              <w:t>เท</w:t>
            </w:r>
            <w:proofErr w:type="spellStart"/>
            <w:r w:rsidRPr="00343FE6">
              <w:rPr>
                <w:rFonts w:ascii="Angsana New" w:hAnsi="Angsana New"/>
                <w:sz w:val="30"/>
                <w:szCs w:val="30"/>
                <w:cs/>
              </w:rPr>
              <w:t>ติคส์</w:t>
            </w:r>
            <w:proofErr w:type="spellEnd"/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73D9578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400A6D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580D9897" w14:textId="1656AD56"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</w:tcPr>
          <w:p w14:paraId="1CA3B6E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FAC211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97E6E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262546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4DECA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57DBE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404244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6C6F12" w:rsidRPr="00343FE6" w14:paraId="598F8CF0" w14:textId="77777777" w:rsidTr="00786FF0">
        <w:tc>
          <w:tcPr>
            <w:tcW w:w="2340" w:type="dxa"/>
          </w:tcPr>
          <w:p w14:paraId="11F89B0D" w14:textId="0512888B" w:rsidR="006C6F12" w:rsidRPr="00343FE6" w:rsidRDefault="006C6F12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F06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0961004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4E40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8BDF0BB" w14:textId="4FABF943" w:rsidR="006C6F12" w:rsidRPr="00343FE6" w:rsidRDefault="00B47D4C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70" w:type="dxa"/>
          </w:tcPr>
          <w:p w14:paraId="29C93B9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0084F3" w14:textId="5D01DAB7" w:rsidR="006C6F12" w:rsidRPr="00343FE6" w:rsidRDefault="00B47D4C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36F9176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028117" w14:textId="68A05E51" w:rsidR="006C6F12" w:rsidRPr="00343FE6" w:rsidRDefault="007E4C89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341F003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57DB94" w14:textId="5E70BFBB" w:rsidR="006C6F12" w:rsidRPr="00343FE6" w:rsidRDefault="00CF6358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1,401,203</w:t>
            </w:r>
          </w:p>
        </w:tc>
      </w:tr>
      <w:tr w:rsidR="006C6F12" w:rsidRPr="00343FE6" w14:paraId="21854AA5" w14:textId="77777777" w:rsidTr="00786FF0">
        <w:tc>
          <w:tcPr>
            <w:tcW w:w="2340" w:type="dxa"/>
          </w:tcPr>
          <w:p w14:paraId="731EBAA9" w14:textId="0C0F42A3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1765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1765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170" w:type="dxa"/>
          </w:tcPr>
          <w:p w14:paraId="7CEBDFA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0DA7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5FA19B7" w14:textId="004D7EC2" w:rsidR="006C6F12" w:rsidRPr="00343FE6" w:rsidRDefault="00176571" w:rsidP="0017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70" w:type="dxa"/>
          </w:tcPr>
          <w:p w14:paraId="76B95F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922338" w14:textId="55948138" w:rsidR="006C6F12" w:rsidRPr="00343FE6" w:rsidRDefault="00176571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415DF44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C715F4C" w14:textId="1A24969C" w:rsidR="006C6F12" w:rsidRPr="00343FE6" w:rsidRDefault="00176571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3461CB1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B8FB16" w14:textId="798937CD" w:rsidR="006C6F12" w:rsidRPr="00343FE6" w:rsidRDefault="00176571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1,361,707</w:t>
            </w:r>
          </w:p>
        </w:tc>
      </w:tr>
    </w:tbl>
    <w:p w14:paraId="25E116D2" w14:textId="77777777" w:rsidR="00B47D4C" w:rsidRPr="00B47D4C" w:rsidRDefault="00B47D4C" w:rsidP="00B4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5A0D3FAA" w14:textId="77777777" w:rsidR="00722F52" w:rsidRPr="00E10D1D" w:rsidRDefault="00FF78A5" w:rsidP="00FF78A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10D1D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7FB36096" w14:textId="3423C717" w:rsidR="006E7EB4" w:rsidRPr="00F06935" w:rsidRDefault="006E7EB4" w:rsidP="00D71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50266A51" w14:textId="195C3CFC" w:rsidR="00C20B0C" w:rsidRPr="002B1BE4" w:rsidRDefault="00C20B0C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t>6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5A8A42A2" w14:textId="77777777" w:rsidR="00527BEF" w:rsidRPr="00F06935" w:rsidRDefault="00527BEF" w:rsidP="00D71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37233118" w14:textId="4FB88581" w:rsidR="00F06935" w:rsidRPr="002B1BE4" w:rsidRDefault="00F06935" w:rsidP="00F0693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B1BE4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ในระหว่างงวดเก้า</w:t>
      </w:r>
      <w:r w:rsidRPr="002B1BE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2B1BE4">
        <w:rPr>
          <w:rFonts w:ascii="Angsana New" w:hAnsi="Angsana New"/>
          <w:sz w:val="30"/>
          <w:szCs w:val="30"/>
          <w:cs/>
          <w:lang w:val="th-TH"/>
        </w:rPr>
        <w:t>3</w:t>
      </w:r>
      <w:r>
        <w:rPr>
          <w:rFonts w:ascii="Angsana New" w:hAnsi="Angsana New" w:hint="cs"/>
          <w:sz w:val="30"/>
          <w:szCs w:val="30"/>
          <w:cs/>
          <w:lang w:val="th-TH"/>
        </w:rPr>
        <w:t>1 ธันวาคม</w:t>
      </w:r>
      <w:r w:rsidRPr="002B1BE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มี</w:t>
      </w:r>
      <w:r w:rsidRPr="002B1BE4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5C1F313F" w14:textId="77777777" w:rsidR="00F06935" w:rsidRPr="00F06935" w:rsidRDefault="00F06935" w:rsidP="00F06935">
      <w:pPr>
        <w:pStyle w:val="BodyText2"/>
        <w:ind w:left="547" w:firstLine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627"/>
        <w:gridCol w:w="1170"/>
        <w:gridCol w:w="252"/>
        <w:gridCol w:w="1278"/>
        <w:gridCol w:w="270"/>
        <w:gridCol w:w="1170"/>
        <w:gridCol w:w="270"/>
        <w:gridCol w:w="1278"/>
      </w:tblGrid>
      <w:tr w:rsidR="00F06935" w:rsidRPr="008F7775" w14:paraId="2D5E5AAB" w14:textId="77777777" w:rsidTr="00F06935">
        <w:tc>
          <w:tcPr>
            <w:tcW w:w="3627" w:type="dxa"/>
          </w:tcPr>
          <w:p w14:paraId="33B11B5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14:paraId="2C72060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06935" w:rsidRPr="008F7775" w14:paraId="33540FB6" w14:textId="77777777" w:rsidTr="00F06935">
        <w:tc>
          <w:tcPr>
            <w:tcW w:w="3627" w:type="dxa"/>
          </w:tcPr>
          <w:p w14:paraId="17C90BF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14:paraId="16DCE54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6935" w:rsidRPr="008F7775" w14:paraId="0FDF244B" w14:textId="77777777" w:rsidTr="00F06935">
        <w:tc>
          <w:tcPr>
            <w:tcW w:w="3627" w:type="dxa"/>
          </w:tcPr>
          <w:p w14:paraId="3AEB80D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7B9F1F8" w14:textId="4B115768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3384B6B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0561B165" w14:textId="735303CD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F06935" w:rsidRPr="008F7775" w14:paraId="7AEE03CD" w14:textId="77777777" w:rsidTr="00F06935">
        <w:tc>
          <w:tcPr>
            <w:tcW w:w="3627" w:type="dxa"/>
          </w:tcPr>
          <w:p w14:paraId="7E8018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331D0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2AEC367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F2F05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CFB03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EA9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376C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0B70A17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06935" w:rsidRPr="008F7775" w14:paraId="6347DF81" w14:textId="77777777" w:rsidTr="00F06935">
        <w:tc>
          <w:tcPr>
            <w:tcW w:w="3627" w:type="dxa"/>
          </w:tcPr>
          <w:p w14:paraId="1814BF91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05ED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516E663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35416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BF155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3E71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7A41F5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E530DD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06935" w:rsidRPr="008F7775" w14:paraId="02223B95" w14:textId="77777777" w:rsidTr="00F06935">
        <w:tc>
          <w:tcPr>
            <w:tcW w:w="3627" w:type="dxa"/>
          </w:tcPr>
          <w:p w14:paraId="57563A3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0549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3FDA9EBD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088B3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FD236B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9F3F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4D61B46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853CE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06935" w:rsidRPr="008F7775" w14:paraId="031B2308" w14:textId="77777777" w:rsidTr="00F06935">
        <w:tc>
          <w:tcPr>
            <w:tcW w:w="3627" w:type="dxa"/>
          </w:tcPr>
          <w:p w14:paraId="765487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92C5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4357EB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F3DB5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C33242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F9E5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0969B70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9FA8C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06935" w:rsidRPr="008F7775" w14:paraId="63A3135C" w14:textId="77777777" w:rsidTr="00F06935">
        <w:tc>
          <w:tcPr>
            <w:tcW w:w="3627" w:type="dxa"/>
          </w:tcPr>
          <w:p w14:paraId="431B8E9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14:paraId="133B43C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6935" w:rsidRPr="008F7775" w14:paraId="5C2C573D" w14:textId="77777777" w:rsidTr="00F06935">
        <w:tc>
          <w:tcPr>
            <w:tcW w:w="3627" w:type="dxa"/>
          </w:tcPr>
          <w:p w14:paraId="022A9ED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1170" w:type="dxa"/>
          </w:tcPr>
          <w:p w14:paraId="381D7A73" w14:textId="73B1DEA3" w:rsidR="00F06935" w:rsidRPr="008F7775" w:rsidRDefault="0009308E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1,661</w:t>
            </w:r>
          </w:p>
        </w:tc>
        <w:tc>
          <w:tcPr>
            <w:tcW w:w="252" w:type="dxa"/>
          </w:tcPr>
          <w:p w14:paraId="5DEF526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3985AC" w14:textId="78E59E72" w:rsidR="00F06935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9F72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C04BD" w14:textId="3DE03D7F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66,321</w:t>
            </w:r>
          </w:p>
        </w:tc>
        <w:tc>
          <w:tcPr>
            <w:tcW w:w="270" w:type="dxa"/>
          </w:tcPr>
          <w:p w14:paraId="56EE918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9513A0A" w14:textId="5717C10D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6935" w:rsidRPr="008F7775" w14:paraId="67BFFE65" w14:textId="77777777" w:rsidTr="00F06935">
        <w:tc>
          <w:tcPr>
            <w:tcW w:w="3627" w:type="dxa"/>
          </w:tcPr>
          <w:p w14:paraId="2C1BB58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3E109566" w14:textId="09B6F6E0" w:rsidR="00F06935" w:rsidRPr="008F7775" w:rsidRDefault="0009308E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36,711</w:t>
            </w:r>
          </w:p>
        </w:tc>
        <w:tc>
          <w:tcPr>
            <w:tcW w:w="252" w:type="dxa"/>
          </w:tcPr>
          <w:p w14:paraId="1D40463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D295DB" w14:textId="1BFC68A9" w:rsidR="00F06935" w:rsidRPr="008F7775" w:rsidRDefault="0009308E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3ACBBF4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62D5C" w14:textId="0CC5A14A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91,720</w:t>
            </w:r>
          </w:p>
        </w:tc>
        <w:tc>
          <w:tcPr>
            <w:tcW w:w="270" w:type="dxa"/>
          </w:tcPr>
          <w:p w14:paraId="11B6F41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2BF161C" w14:textId="085ECAA0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</w:t>
            </w:r>
          </w:p>
        </w:tc>
      </w:tr>
      <w:tr w:rsidR="0009308E" w:rsidRPr="008F7775" w14:paraId="42213274" w14:textId="77777777" w:rsidTr="00F06935">
        <w:tc>
          <w:tcPr>
            <w:tcW w:w="3627" w:type="dxa"/>
          </w:tcPr>
          <w:p w14:paraId="4B8F5ACF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559B832D" w14:textId="4B2992F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5,279</w:t>
            </w:r>
          </w:p>
        </w:tc>
        <w:tc>
          <w:tcPr>
            <w:tcW w:w="252" w:type="dxa"/>
          </w:tcPr>
          <w:p w14:paraId="4A04363B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A149F4" w14:textId="21C675AE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EEB49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51A98" w14:textId="2B40894D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1,952</w:t>
            </w:r>
          </w:p>
        </w:tc>
        <w:tc>
          <w:tcPr>
            <w:tcW w:w="270" w:type="dxa"/>
          </w:tcPr>
          <w:p w14:paraId="29CA3993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E0F75A6" w14:textId="62A76F73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09308E" w:rsidRPr="008F7775" w14:paraId="17348699" w14:textId="77777777" w:rsidTr="00F06935">
        <w:tc>
          <w:tcPr>
            <w:tcW w:w="3627" w:type="dxa"/>
          </w:tcPr>
          <w:p w14:paraId="0E995B1E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</w:tcPr>
          <w:p w14:paraId="2C49529C" w14:textId="14F7F24A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71,329</w:t>
            </w:r>
          </w:p>
        </w:tc>
        <w:tc>
          <w:tcPr>
            <w:tcW w:w="252" w:type="dxa"/>
          </w:tcPr>
          <w:p w14:paraId="13F2F3CE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7FE419" w14:textId="4AA2AFC6" w:rsidR="0009308E" w:rsidRPr="008F7775" w:rsidRDefault="00BA7332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39,919</w:t>
            </w:r>
          </w:p>
        </w:tc>
        <w:tc>
          <w:tcPr>
            <w:tcW w:w="270" w:type="dxa"/>
          </w:tcPr>
          <w:p w14:paraId="475E911C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1CCF2" w14:textId="5253C7A5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157,235</w:t>
            </w:r>
          </w:p>
        </w:tc>
        <w:tc>
          <w:tcPr>
            <w:tcW w:w="270" w:type="dxa"/>
          </w:tcPr>
          <w:p w14:paraId="0450175D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F9D0E26" w14:textId="01ABD7F6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157,889</w:t>
            </w:r>
          </w:p>
        </w:tc>
      </w:tr>
      <w:tr w:rsidR="0009308E" w:rsidRPr="008F7775" w14:paraId="1CAEE29F" w14:textId="77777777" w:rsidTr="00F06935">
        <w:tc>
          <w:tcPr>
            <w:tcW w:w="3627" w:type="dxa"/>
          </w:tcPr>
          <w:p w14:paraId="551C574D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3B4DF5E5" w14:textId="0716AB39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30,903</w:t>
            </w:r>
          </w:p>
        </w:tc>
        <w:tc>
          <w:tcPr>
            <w:tcW w:w="252" w:type="dxa"/>
          </w:tcPr>
          <w:p w14:paraId="38DF32A0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A5F532" w14:textId="5F2F0B49" w:rsidR="0009308E" w:rsidRPr="008F7775" w:rsidRDefault="003D1071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39,492</w:t>
            </w:r>
          </w:p>
        </w:tc>
        <w:tc>
          <w:tcPr>
            <w:tcW w:w="270" w:type="dxa"/>
          </w:tcPr>
          <w:p w14:paraId="2ABC6D89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2E99A" w14:textId="7018396A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110,757</w:t>
            </w:r>
          </w:p>
        </w:tc>
        <w:tc>
          <w:tcPr>
            <w:tcW w:w="270" w:type="dxa"/>
          </w:tcPr>
          <w:p w14:paraId="658881B3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0E4982E" w14:textId="27A8712F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111,757</w:t>
            </w:r>
          </w:p>
        </w:tc>
      </w:tr>
      <w:tr w:rsidR="0009308E" w:rsidRPr="008F7775" w14:paraId="361EBF09" w14:textId="77777777" w:rsidTr="00F06935">
        <w:tc>
          <w:tcPr>
            <w:tcW w:w="3627" w:type="dxa"/>
          </w:tcPr>
          <w:p w14:paraId="0A4658EC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E06F6" w14:textId="0BB34EE0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145,883</w:t>
            </w:r>
          </w:p>
        </w:tc>
        <w:tc>
          <w:tcPr>
            <w:tcW w:w="252" w:type="dxa"/>
          </w:tcPr>
          <w:p w14:paraId="45EDF22B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4703D8D" w14:textId="2AD0E456" w:rsidR="0009308E" w:rsidRPr="008F7775" w:rsidRDefault="003D1071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79,454</w:t>
            </w:r>
          </w:p>
        </w:tc>
        <w:tc>
          <w:tcPr>
            <w:tcW w:w="270" w:type="dxa"/>
          </w:tcPr>
          <w:p w14:paraId="70F63392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2550B7" w14:textId="1F9B4F51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427,985</w:t>
            </w:r>
          </w:p>
        </w:tc>
        <w:tc>
          <w:tcPr>
            <w:tcW w:w="270" w:type="dxa"/>
          </w:tcPr>
          <w:p w14:paraId="22964CE1" w14:textId="77777777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B1029C1" w14:textId="0E7C71BF" w:rsidR="0009308E" w:rsidRPr="008F7775" w:rsidRDefault="0009308E" w:rsidP="00093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270,542</w:t>
            </w:r>
          </w:p>
        </w:tc>
      </w:tr>
    </w:tbl>
    <w:p w14:paraId="549381BA" w14:textId="77777777" w:rsidR="00F06935" w:rsidRDefault="00F06935" w:rsidP="00F0693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9E4A505" w14:textId="1F73D6D5" w:rsidR="00F06935" w:rsidRPr="002B1BE4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งวดเก้า</w:t>
      </w:r>
      <w:r w:rsidRPr="002B1BE4">
        <w:rPr>
          <w:rFonts w:ascii="Angsana New" w:hAnsi="Angsana New" w:hint="cs"/>
          <w:sz w:val="30"/>
          <w:szCs w:val="30"/>
          <w:cs/>
        </w:rPr>
        <w:t>เดือน</w:t>
      </w:r>
      <w:r w:rsidRPr="002B1BE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B1BE4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 ธันวาคม</w:t>
      </w:r>
      <w:r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="004765F2">
        <w:rPr>
          <w:rFonts w:ascii="Angsana New" w:hAnsi="Angsana New" w:hint="cs"/>
          <w:sz w:val="30"/>
          <w:szCs w:val="30"/>
          <w:cs/>
        </w:rPr>
        <w:t>บริษัท</w:t>
      </w:r>
      <w:r w:rsidRPr="002B1BE4">
        <w:rPr>
          <w:rFonts w:ascii="Angsana New" w:hAnsi="Angsana New" w:hint="cs"/>
          <w:sz w:val="30"/>
          <w:szCs w:val="30"/>
          <w:cs/>
        </w:rPr>
        <w:t>บันทึกดอกเบี้ยจ่ายเป็นต้นทุนของสินทรัพย์ระหว่างก่อสร้างและติดตั้งเป็นจำนวนเงิน</w:t>
      </w:r>
      <w:r w:rsidRPr="002B1BE4">
        <w:rPr>
          <w:rFonts w:ascii="Angsana New" w:hAnsi="Angsana New"/>
          <w:sz w:val="30"/>
          <w:szCs w:val="30"/>
          <w:cs/>
        </w:rPr>
        <w:t>ทั้งสิ้น</w:t>
      </w:r>
      <w:r w:rsidR="003D1071">
        <w:rPr>
          <w:rFonts w:ascii="Angsana New" w:hAnsi="Angsana New" w:hint="cs"/>
          <w:sz w:val="30"/>
          <w:szCs w:val="30"/>
          <w:cs/>
        </w:rPr>
        <w:t xml:space="preserve"> </w:t>
      </w:r>
      <w:r w:rsidR="004765F2">
        <w:rPr>
          <w:rFonts w:ascii="Angsana New" w:hAnsi="Angsana New"/>
          <w:sz w:val="30"/>
          <w:szCs w:val="30"/>
        </w:rPr>
        <w:t>0.1</w:t>
      </w:r>
      <w:r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B1BE4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</w:t>
      </w:r>
      <w:r>
        <w:rPr>
          <w:rFonts w:ascii="Angsana New" w:hAnsi="Angsana New" w:hint="cs"/>
          <w:i/>
          <w:iCs/>
          <w:sz w:val="30"/>
          <w:szCs w:val="30"/>
          <w:cs/>
        </w:rPr>
        <w:t>60</w:t>
      </w:r>
      <w:r w:rsidRPr="002B1BE4">
        <w:rPr>
          <w:rFonts w:ascii="Angsana New" w:hAnsi="Angsana New"/>
          <w:i/>
          <w:iCs/>
          <w:sz w:val="30"/>
          <w:szCs w:val="30"/>
        </w:rPr>
        <w:t>: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A21EE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 w:hint="cs"/>
          <w:i/>
          <w:iCs/>
          <w:sz w:val="30"/>
          <w:szCs w:val="30"/>
          <w:cs/>
        </w:rPr>
        <w:t>.5</w:t>
      </w:r>
      <w:r w:rsidRPr="002B1BE4">
        <w:rPr>
          <w:rFonts w:ascii="Angsana New" w:hAnsi="Angsana New"/>
          <w:i/>
          <w:iCs/>
          <w:sz w:val="30"/>
          <w:szCs w:val="30"/>
        </w:rPr>
        <w:t xml:space="preserve"> 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>ล้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านบาท)</w:t>
      </w:r>
    </w:p>
    <w:p w14:paraId="202C911E" w14:textId="45F46810" w:rsidR="00C7183F" w:rsidRPr="002B1BE4" w:rsidRDefault="008E4989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7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68C7F002" w14:textId="77777777" w:rsidR="00C7183F" w:rsidRPr="00D71535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94F5AD6" w14:textId="77777777" w:rsidR="00C7183F" w:rsidRPr="002B1BE4" w:rsidRDefault="00C7183F" w:rsidP="00C7183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 xml:space="preserve">บริษัทมี 2 ส่วนงานที่รายงาน ดังรายละเอียดข้างล่าง ซึ่งเป็นหน่วยงานธุรกิจที่สำคัญของบริษัท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 </w:t>
      </w:r>
    </w:p>
    <w:p w14:paraId="545CA2FA" w14:textId="77777777" w:rsidR="00C7183F" w:rsidRPr="00D71535" w:rsidRDefault="00C7183F" w:rsidP="00C7183F">
      <w:pPr>
        <w:spacing w:line="240" w:lineRule="auto"/>
        <w:ind w:left="518"/>
        <w:jc w:val="thaiDistribute"/>
        <w:rPr>
          <w:rFonts w:ascii="Angsana New" w:hAnsi="Angsana New"/>
          <w:b/>
          <w:bCs/>
          <w:lang w:bidi="ar-SA"/>
        </w:rPr>
      </w:pPr>
    </w:p>
    <w:p w14:paraId="00E5257E" w14:textId="77777777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77777777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225E461D" w14:textId="77777777" w:rsidR="00C7183F" w:rsidRPr="00D71535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</w:rPr>
      </w:pPr>
    </w:p>
    <w:p w14:paraId="15B48674" w14:textId="77777777" w:rsidR="00C7183F" w:rsidRPr="00CF7C61" w:rsidRDefault="00C7183F" w:rsidP="008D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31F3C01" w14:textId="77777777" w:rsidR="002B1BE4" w:rsidRPr="00D71535" w:rsidRDefault="002B1BE4" w:rsidP="00E66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p w14:paraId="42DA832F" w14:textId="77777777" w:rsidR="000D06AC" w:rsidRDefault="000D06AC" w:rsidP="00144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90" w:firstLine="450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tbl>
      <w:tblPr>
        <w:tblpPr w:leftFromText="180" w:rightFromText="180" w:vertAnchor="text" w:tblpX="450" w:tblpY="1"/>
        <w:tblOverlap w:val="never"/>
        <w:tblW w:w="9653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0"/>
      </w:tblGrid>
      <w:tr w:rsidR="000D06AC" w:rsidRPr="00D47FE8" w14:paraId="45DB8B9B" w14:textId="77777777" w:rsidTr="009458A1">
        <w:tc>
          <w:tcPr>
            <w:tcW w:w="2160" w:type="dxa"/>
          </w:tcPr>
          <w:p w14:paraId="53E78581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3" w:type="dxa"/>
            <w:gridSpan w:val="11"/>
          </w:tcPr>
          <w:p w14:paraId="73F9812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14:paraId="608E1324" w14:textId="77777777" w:rsidTr="009458A1">
        <w:tc>
          <w:tcPr>
            <w:tcW w:w="2160" w:type="dxa"/>
          </w:tcPr>
          <w:p w14:paraId="12879134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50" w:type="dxa"/>
            <w:gridSpan w:val="3"/>
          </w:tcPr>
          <w:p w14:paraId="75DA2DD6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1D628D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85AA625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8A4BB0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3"/>
          </w:tcPr>
          <w:p w14:paraId="52A6B582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4437B" w:rsidRPr="006C7560" w14:paraId="2B873D6F" w14:textId="77777777" w:rsidTr="009458A1">
        <w:tc>
          <w:tcPr>
            <w:tcW w:w="2160" w:type="dxa"/>
          </w:tcPr>
          <w:p w14:paraId="458140E4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14:paraId="0AA34B7D" w14:textId="3FDF6DC1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14:paraId="3593BA06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545A2F" w14:textId="79826099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</w:tcPr>
          <w:p w14:paraId="6214AD64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CB9F5" w14:textId="19C0C578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14:paraId="7086C3AB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0D64E3" w14:textId="1364580D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</w:tcPr>
          <w:p w14:paraId="05E45CB8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4C5A2E3" w14:textId="0B929AD5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14:paraId="4D06A01A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38E3C8" w14:textId="124A8206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</w:tr>
      <w:tr w:rsidR="000D06AC" w:rsidRPr="00D47FE8" w14:paraId="55EB726F" w14:textId="77777777" w:rsidTr="009458A1">
        <w:tc>
          <w:tcPr>
            <w:tcW w:w="2160" w:type="dxa"/>
          </w:tcPr>
          <w:p w14:paraId="7E4C93A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3" w:type="dxa"/>
            <w:gridSpan w:val="11"/>
          </w:tcPr>
          <w:p w14:paraId="5AC86C31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14437B" w:rsidRPr="00C96298" w14:paraId="6ABBE5CF" w14:textId="77777777" w:rsidTr="009458A1">
        <w:tc>
          <w:tcPr>
            <w:tcW w:w="2160" w:type="dxa"/>
          </w:tcPr>
          <w:p w14:paraId="4491F5F9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90" w:type="dxa"/>
            <w:vAlign w:val="bottom"/>
          </w:tcPr>
          <w:p w14:paraId="2E962FA5" w14:textId="22AAD1BF" w:rsidR="000D06AC" w:rsidRPr="00A37CBE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1,111,209</w:t>
            </w:r>
          </w:p>
        </w:tc>
        <w:tc>
          <w:tcPr>
            <w:tcW w:w="270" w:type="dxa"/>
          </w:tcPr>
          <w:p w14:paraId="52AE8CC8" w14:textId="77777777" w:rsidR="000D06AC" w:rsidRPr="00A37CBE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5BA535" w14:textId="1D6406A2" w:rsidR="000D06AC" w:rsidRPr="0062596A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1,275,444</w:t>
            </w:r>
          </w:p>
        </w:tc>
        <w:tc>
          <w:tcPr>
            <w:tcW w:w="270" w:type="dxa"/>
            <w:vAlign w:val="bottom"/>
          </w:tcPr>
          <w:p w14:paraId="0FDD9FD9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4A0726" w14:textId="10ADE39A" w:rsidR="000D06AC" w:rsidRPr="00D84DD8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977,597</w:t>
            </w:r>
          </w:p>
        </w:tc>
        <w:tc>
          <w:tcPr>
            <w:tcW w:w="270" w:type="dxa"/>
            <w:vAlign w:val="bottom"/>
          </w:tcPr>
          <w:p w14:paraId="670102EF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DA8BA1" w14:textId="4D170E6A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1,053,955</w:t>
            </w:r>
          </w:p>
        </w:tc>
        <w:tc>
          <w:tcPr>
            <w:tcW w:w="270" w:type="dxa"/>
            <w:vAlign w:val="bottom"/>
          </w:tcPr>
          <w:p w14:paraId="572B5C2E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57C2F7F" w14:textId="17243CA3" w:rsidR="000D06AC" w:rsidRPr="00D84DD8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2,088,806</w:t>
            </w:r>
          </w:p>
        </w:tc>
        <w:tc>
          <w:tcPr>
            <w:tcW w:w="270" w:type="dxa"/>
            <w:vAlign w:val="bottom"/>
          </w:tcPr>
          <w:p w14:paraId="7836EC5B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165B5D" w14:textId="4946BA2A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2,329,399</w:t>
            </w:r>
          </w:p>
        </w:tc>
      </w:tr>
      <w:tr w:rsidR="0014437B" w:rsidRPr="00C96298" w14:paraId="10C9EB8D" w14:textId="77777777" w:rsidTr="009458A1">
        <w:tc>
          <w:tcPr>
            <w:tcW w:w="2160" w:type="dxa"/>
          </w:tcPr>
          <w:p w14:paraId="456C2D1C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0B6F20" w14:textId="0E3D5FEF" w:rsidR="000D06AC" w:rsidRPr="00A37CBE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(1,002,813)</w:t>
            </w:r>
          </w:p>
        </w:tc>
        <w:tc>
          <w:tcPr>
            <w:tcW w:w="270" w:type="dxa"/>
          </w:tcPr>
          <w:p w14:paraId="6BB3044D" w14:textId="77777777" w:rsidR="000D06AC" w:rsidRPr="00A37CBE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B8EA78" w14:textId="5F3E1AC6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(1,120,903)</w:t>
            </w:r>
          </w:p>
        </w:tc>
        <w:tc>
          <w:tcPr>
            <w:tcW w:w="270" w:type="dxa"/>
          </w:tcPr>
          <w:p w14:paraId="4A07D808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F78DF7" w14:textId="7A0139B3" w:rsidR="000D06AC" w:rsidRPr="00D84DD8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(875,670)</w:t>
            </w:r>
          </w:p>
        </w:tc>
        <w:tc>
          <w:tcPr>
            <w:tcW w:w="270" w:type="dxa"/>
            <w:vAlign w:val="bottom"/>
          </w:tcPr>
          <w:p w14:paraId="190DF527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82AA64" w14:textId="3683AD47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(952,045)</w:t>
            </w:r>
          </w:p>
        </w:tc>
        <w:tc>
          <w:tcPr>
            <w:tcW w:w="270" w:type="dxa"/>
            <w:vAlign w:val="bottom"/>
          </w:tcPr>
          <w:p w14:paraId="7ACF9445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8780206" w14:textId="6436F6CE" w:rsidR="000D06AC" w:rsidRPr="00D84DD8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(1,878,483)</w:t>
            </w:r>
          </w:p>
        </w:tc>
        <w:tc>
          <w:tcPr>
            <w:tcW w:w="270" w:type="dxa"/>
            <w:vAlign w:val="bottom"/>
          </w:tcPr>
          <w:p w14:paraId="7EF24378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1341A4" w14:textId="4FAD5C9F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(2,072,948)</w:t>
            </w:r>
          </w:p>
        </w:tc>
      </w:tr>
      <w:tr w:rsidR="0014437B" w:rsidRPr="00C96298" w14:paraId="2F5274AA" w14:textId="77777777" w:rsidTr="009458A1">
        <w:tc>
          <w:tcPr>
            <w:tcW w:w="2160" w:type="dxa"/>
          </w:tcPr>
          <w:p w14:paraId="2D5E31D4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A4EEF" w14:textId="63961B9B" w:rsidR="000D06AC" w:rsidRPr="00D84DD8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108,396</w:t>
            </w:r>
          </w:p>
        </w:tc>
        <w:tc>
          <w:tcPr>
            <w:tcW w:w="270" w:type="dxa"/>
          </w:tcPr>
          <w:p w14:paraId="4DA2F426" w14:textId="77777777" w:rsidR="000D06AC" w:rsidRPr="00A37CBE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D4106" w14:textId="53E408FB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154,541</w:t>
            </w:r>
          </w:p>
        </w:tc>
        <w:tc>
          <w:tcPr>
            <w:tcW w:w="270" w:type="dxa"/>
            <w:vAlign w:val="bottom"/>
          </w:tcPr>
          <w:p w14:paraId="0334809D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6BD36" w14:textId="1C0F6F0E" w:rsidR="000D06AC" w:rsidRPr="00D84DD8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101,927</w:t>
            </w:r>
          </w:p>
        </w:tc>
        <w:tc>
          <w:tcPr>
            <w:tcW w:w="270" w:type="dxa"/>
            <w:vAlign w:val="bottom"/>
          </w:tcPr>
          <w:p w14:paraId="1F05809C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3AFCC" w14:textId="024C8516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101,910</w:t>
            </w:r>
          </w:p>
        </w:tc>
        <w:tc>
          <w:tcPr>
            <w:tcW w:w="270" w:type="dxa"/>
            <w:vAlign w:val="bottom"/>
          </w:tcPr>
          <w:p w14:paraId="411BF7C1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C8E5D" w14:textId="2BA72284" w:rsidR="000D06AC" w:rsidRPr="001B5CF2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210,323</w:t>
            </w:r>
          </w:p>
        </w:tc>
        <w:tc>
          <w:tcPr>
            <w:tcW w:w="270" w:type="dxa"/>
            <w:vAlign w:val="bottom"/>
          </w:tcPr>
          <w:p w14:paraId="3BEE6B2A" w14:textId="77777777" w:rsidR="000D06AC" w:rsidRPr="001B5CF2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1FAE1" w14:textId="1B97FED1" w:rsidR="000D06AC" w:rsidRPr="001B5CF2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256,451</w:t>
            </w:r>
          </w:p>
        </w:tc>
      </w:tr>
      <w:tr w:rsidR="0014437B" w:rsidRPr="00D47FE8" w14:paraId="69914D34" w14:textId="77777777" w:rsidTr="009458A1">
        <w:tc>
          <w:tcPr>
            <w:tcW w:w="2160" w:type="dxa"/>
          </w:tcPr>
          <w:p w14:paraId="095258F4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2B4F26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883BB9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67F6A8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6BB0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262512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68C6D6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A0A20F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5FAA3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01CF144" w14:textId="77777777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60A46E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90EAEE" w14:textId="77777777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14437B" w:rsidRPr="00D47FE8" w14:paraId="1671CBDB" w14:textId="77777777" w:rsidTr="009458A1">
        <w:tc>
          <w:tcPr>
            <w:tcW w:w="2160" w:type="dxa"/>
          </w:tcPr>
          <w:p w14:paraId="064BAC32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90" w:type="dxa"/>
          </w:tcPr>
          <w:p w14:paraId="2019A7A6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14899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8ADF63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8AF95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64C011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93D50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22310F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0BDD5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23F3C64" w14:textId="45E3E816" w:rsidR="000D06AC" w:rsidRPr="00D84DD8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(56,519)</w:t>
            </w:r>
          </w:p>
        </w:tc>
        <w:tc>
          <w:tcPr>
            <w:tcW w:w="270" w:type="dxa"/>
          </w:tcPr>
          <w:p w14:paraId="0EFCA205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E05D8E" w14:textId="65166733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(36,328)</w:t>
            </w:r>
          </w:p>
        </w:tc>
      </w:tr>
      <w:tr w:rsidR="0014437B" w:rsidRPr="00D47FE8" w14:paraId="0F5DC694" w14:textId="77777777" w:rsidTr="009458A1">
        <w:tc>
          <w:tcPr>
            <w:tcW w:w="2160" w:type="dxa"/>
          </w:tcPr>
          <w:p w14:paraId="26A65E09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57725210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32500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F4E22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56616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FA3E05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A3289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1A11C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EAC3A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5520CFA" w14:textId="534B6E6E" w:rsidR="000D06AC" w:rsidRPr="00D84DD8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(80,426)</w:t>
            </w:r>
          </w:p>
        </w:tc>
        <w:tc>
          <w:tcPr>
            <w:tcW w:w="270" w:type="dxa"/>
          </w:tcPr>
          <w:p w14:paraId="17C8BFD8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747FF6" w14:textId="4309F176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(40,633)</w:t>
            </w:r>
          </w:p>
        </w:tc>
      </w:tr>
      <w:tr w:rsidR="0014437B" w:rsidRPr="00D47FE8" w14:paraId="3F1BD017" w14:textId="77777777" w:rsidTr="009458A1">
        <w:tc>
          <w:tcPr>
            <w:tcW w:w="2160" w:type="dxa"/>
          </w:tcPr>
          <w:p w14:paraId="1B97D6D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2B18A223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10D182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425C49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DB6AA9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F979EE7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B7BEA9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1A42D2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823B92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3341C3D" w14:textId="78D72A21" w:rsidR="000D06AC" w:rsidRPr="00D84DD8" w:rsidRDefault="00C112DA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(10,55</w:t>
            </w:r>
            <w:r w:rsidR="003D1071">
              <w:rPr>
                <w:rFonts w:ascii="Angsana New" w:hAnsi="Angsana New"/>
                <w:bCs/>
                <w:sz w:val="26"/>
                <w:szCs w:val="26"/>
              </w:rPr>
              <w:t>7)</w:t>
            </w:r>
          </w:p>
        </w:tc>
        <w:tc>
          <w:tcPr>
            <w:tcW w:w="270" w:type="dxa"/>
          </w:tcPr>
          <w:p w14:paraId="612C45F2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84436E" w14:textId="44560782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(13,512)</w:t>
            </w:r>
          </w:p>
        </w:tc>
      </w:tr>
      <w:tr w:rsidR="0014437B" w:rsidRPr="00D47FE8" w14:paraId="3B22EABF" w14:textId="77777777" w:rsidTr="009458A1">
        <w:tc>
          <w:tcPr>
            <w:tcW w:w="2160" w:type="dxa"/>
          </w:tcPr>
          <w:p w14:paraId="290AE962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2A82514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A326E4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917BC44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E4276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6886D3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94450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8E8E0C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C4C29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E3286A6" w14:textId="01664A63" w:rsidR="000D06AC" w:rsidRPr="00D84DD8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7,059</w:t>
            </w:r>
          </w:p>
        </w:tc>
        <w:tc>
          <w:tcPr>
            <w:tcW w:w="270" w:type="dxa"/>
          </w:tcPr>
          <w:p w14:paraId="736492A0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59FBEF" w14:textId="2342DEF5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18,498</w:t>
            </w:r>
          </w:p>
        </w:tc>
      </w:tr>
      <w:tr w:rsidR="0014437B" w:rsidRPr="00D47FE8" w14:paraId="50ECDC8E" w14:textId="77777777" w:rsidTr="009458A1">
        <w:tc>
          <w:tcPr>
            <w:tcW w:w="2160" w:type="dxa"/>
          </w:tcPr>
          <w:p w14:paraId="45948305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14:paraId="6D73244A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44240A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788E5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B9D5F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9119BC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4FB11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7096BD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53A927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68D0480" w14:textId="5B7C2299" w:rsidR="000D06AC" w:rsidRPr="00A37CBE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F27958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25EC74" w14:textId="448C7548" w:rsidR="000D06AC" w:rsidRPr="001B5CF2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14437B" w:rsidRPr="00D47FE8" w14:paraId="0A9BE02F" w14:textId="77777777" w:rsidTr="009458A1">
        <w:tc>
          <w:tcPr>
            <w:tcW w:w="2160" w:type="dxa"/>
          </w:tcPr>
          <w:p w14:paraId="29D61931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90" w:type="dxa"/>
          </w:tcPr>
          <w:p w14:paraId="15912BF8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08149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47CD691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034B2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325718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442A07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0D478E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ED38D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2868E34" w14:textId="14810549" w:rsidR="000D06AC" w:rsidRPr="00A37CBE" w:rsidRDefault="00DC74B5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DC74B5">
              <w:rPr>
                <w:rFonts w:ascii="Angsana New" w:hAnsi="Angsana New"/>
                <w:bCs/>
                <w:sz w:val="26"/>
                <w:szCs w:val="26"/>
              </w:rPr>
              <w:t>33,561</w:t>
            </w:r>
          </w:p>
        </w:tc>
        <w:tc>
          <w:tcPr>
            <w:tcW w:w="270" w:type="dxa"/>
          </w:tcPr>
          <w:p w14:paraId="0F0A53C2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3BFE6A" w14:textId="0403B007" w:rsidR="000D06AC" w:rsidRPr="001B5CF2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35,879</w:t>
            </w:r>
          </w:p>
        </w:tc>
      </w:tr>
      <w:tr w:rsidR="0014437B" w:rsidRPr="00D47FE8" w14:paraId="0FEFFC32" w14:textId="77777777" w:rsidTr="009458A1">
        <w:tc>
          <w:tcPr>
            <w:tcW w:w="2160" w:type="dxa"/>
          </w:tcPr>
          <w:p w14:paraId="18F41CFB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68087B9C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AF2E1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FC46819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DA500F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E3E4C81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9D0D9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9DE275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05833D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08881D2" w14:textId="2074A04D" w:rsidR="000D06AC" w:rsidRPr="00D84DD8" w:rsidRDefault="00DC74B5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103,441</w:t>
            </w:r>
          </w:p>
        </w:tc>
        <w:tc>
          <w:tcPr>
            <w:tcW w:w="270" w:type="dxa"/>
          </w:tcPr>
          <w:p w14:paraId="0FE913C8" w14:textId="77777777" w:rsidR="000D06AC" w:rsidRPr="0055214D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A8A5DD" w14:textId="2A24F8B2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220,355</w:t>
            </w:r>
          </w:p>
        </w:tc>
      </w:tr>
      <w:tr w:rsidR="0014437B" w:rsidRPr="00D47FE8" w14:paraId="4D8A1DE6" w14:textId="77777777" w:rsidTr="009458A1">
        <w:tc>
          <w:tcPr>
            <w:tcW w:w="2160" w:type="dxa"/>
          </w:tcPr>
          <w:p w14:paraId="04AAD16D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830EC1C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DEB9C5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9C556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43700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EF522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EF609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A1AB8E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F6331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35CD2B43" w14:textId="4C40678B" w:rsidR="000D06AC" w:rsidRPr="00D84DD8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(13,040)</w:t>
            </w:r>
          </w:p>
        </w:tc>
        <w:tc>
          <w:tcPr>
            <w:tcW w:w="270" w:type="dxa"/>
          </w:tcPr>
          <w:p w14:paraId="1B0188BA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E703D1" w14:textId="3EACE17C" w:rsidR="000D06AC" w:rsidRPr="00D84DD8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(40,187)</w:t>
            </w:r>
          </w:p>
        </w:tc>
      </w:tr>
      <w:tr w:rsidR="0014437B" w:rsidRPr="00D47FE8" w14:paraId="1F10C746" w14:textId="77777777" w:rsidTr="009458A1">
        <w:tc>
          <w:tcPr>
            <w:tcW w:w="2160" w:type="dxa"/>
          </w:tcPr>
          <w:p w14:paraId="46A9EA81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0" w:type="dxa"/>
          </w:tcPr>
          <w:p w14:paraId="7F962A8E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B85AB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73C32A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131E7D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5818A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C78D0E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7B50F0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DCF4E2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B58F1" w14:textId="35367D85" w:rsidR="000D06AC" w:rsidRPr="00D84DD8" w:rsidRDefault="00DC74B5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90,401</w:t>
            </w:r>
          </w:p>
        </w:tc>
        <w:tc>
          <w:tcPr>
            <w:tcW w:w="270" w:type="dxa"/>
          </w:tcPr>
          <w:p w14:paraId="6E800365" w14:textId="77777777" w:rsidR="000D06AC" w:rsidRPr="00D84DD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F1E78" w14:textId="59065B45" w:rsidR="000D06AC" w:rsidRPr="001B5CF2" w:rsidRDefault="000D06AC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180,168</w:t>
            </w:r>
          </w:p>
        </w:tc>
      </w:tr>
    </w:tbl>
    <w:p w14:paraId="61B98E90" w14:textId="77777777" w:rsidR="000D06AC" w:rsidRDefault="000D06AC" w:rsidP="000D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63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990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0D06AC" w:rsidRPr="00D47FE8" w14:paraId="5D0BE99E" w14:textId="77777777" w:rsidTr="006D5EED">
        <w:trPr>
          <w:tblHeader/>
        </w:trPr>
        <w:tc>
          <w:tcPr>
            <w:tcW w:w="2340" w:type="dxa"/>
          </w:tcPr>
          <w:p w14:paraId="269F04C1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0" w:type="dxa"/>
            <w:gridSpan w:val="11"/>
          </w:tcPr>
          <w:p w14:paraId="3D861CCE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14:paraId="0D05E787" w14:textId="77777777" w:rsidTr="006D5EED">
        <w:trPr>
          <w:tblHeader/>
        </w:trPr>
        <w:tc>
          <w:tcPr>
            <w:tcW w:w="2340" w:type="dxa"/>
          </w:tcPr>
          <w:p w14:paraId="2D0E49FC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250" w:type="dxa"/>
            <w:gridSpan w:val="3"/>
          </w:tcPr>
          <w:p w14:paraId="18391E7E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253885C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39A3214A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240F4FD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51037755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4233D" w:rsidRPr="006C7560" w14:paraId="4DA59D14" w14:textId="77777777" w:rsidTr="00D4233D">
        <w:trPr>
          <w:tblHeader/>
        </w:trPr>
        <w:tc>
          <w:tcPr>
            <w:tcW w:w="2340" w:type="dxa"/>
          </w:tcPr>
          <w:p w14:paraId="368FCBE2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14:paraId="458D6C87" w14:textId="0EB80F90" w:rsidR="000D06AC" w:rsidRPr="00D84DD8" w:rsidRDefault="000D06AC" w:rsidP="005F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14:paraId="5D893F33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4A5E4B" w14:textId="4639BB9D" w:rsidR="000D06AC" w:rsidRPr="00D84DD8" w:rsidRDefault="000D06AC" w:rsidP="005F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</w:tcPr>
          <w:p w14:paraId="41104A1F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F8703D" w14:textId="2FDF47A2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center" w:pos="36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14:paraId="5DF699FE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7E8A33" w14:textId="23CBE446" w:rsidR="000D06AC" w:rsidRPr="00D84DD8" w:rsidRDefault="000D06AC" w:rsidP="005F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</w:tcPr>
          <w:p w14:paraId="0988BA12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56FB76" w14:textId="600123C6" w:rsidR="000D06AC" w:rsidRPr="00D84DD8" w:rsidRDefault="000D06AC" w:rsidP="005F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14:paraId="6CF9BD2C" w14:textId="77777777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DB42FC" w14:textId="26C654AC" w:rsidR="000D06AC" w:rsidRPr="00D84DD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</w:tr>
      <w:tr w:rsidR="000D06AC" w:rsidRPr="00D47FE8" w14:paraId="1DEF57F2" w14:textId="77777777" w:rsidTr="006D5EED">
        <w:trPr>
          <w:tblHeader/>
        </w:trPr>
        <w:tc>
          <w:tcPr>
            <w:tcW w:w="2340" w:type="dxa"/>
          </w:tcPr>
          <w:p w14:paraId="6587F8CE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0" w:type="dxa"/>
            <w:gridSpan w:val="11"/>
          </w:tcPr>
          <w:p w14:paraId="2C60F04C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D4233D" w:rsidRPr="0061518E" w14:paraId="259D26C4" w14:textId="77777777" w:rsidTr="00D4233D">
        <w:tc>
          <w:tcPr>
            <w:tcW w:w="2340" w:type="dxa"/>
          </w:tcPr>
          <w:p w14:paraId="020DAB92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90" w:type="dxa"/>
            <w:vAlign w:val="bottom"/>
          </w:tcPr>
          <w:p w14:paraId="617BAC8B" w14:textId="5DD12672" w:rsidR="000D06AC" w:rsidRPr="0061518E" w:rsidRDefault="003D1071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3,222,111</w:t>
            </w:r>
          </w:p>
        </w:tc>
        <w:tc>
          <w:tcPr>
            <w:tcW w:w="270" w:type="dxa"/>
          </w:tcPr>
          <w:p w14:paraId="60974CA7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6492B0" w14:textId="1C2345B5" w:rsidR="000D06AC" w:rsidRPr="0061518E" w:rsidRDefault="000D06AC" w:rsidP="005F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3,585,813</w:t>
            </w:r>
          </w:p>
        </w:tc>
        <w:tc>
          <w:tcPr>
            <w:tcW w:w="270" w:type="dxa"/>
            <w:vAlign w:val="bottom"/>
          </w:tcPr>
          <w:p w14:paraId="585C329E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40EB894" w14:textId="1A30070A" w:rsidR="000D06AC" w:rsidRPr="0061518E" w:rsidRDefault="003D1071" w:rsidP="005F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3,029,264</w:t>
            </w:r>
          </w:p>
        </w:tc>
        <w:tc>
          <w:tcPr>
            <w:tcW w:w="270" w:type="dxa"/>
            <w:vAlign w:val="bottom"/>
          </w:tcPr>
          <w:p w14:paraId="23CBF629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AF480D" w14:textId="5E9AFDF3" w:rsidR="000D06AC" w:rsidRPr="0061518E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3,055,763</w:t>
            </w:r>
          </w:p>
        </w:tc>
        <w:tc>
          <w:tcPr>
            <w:tcW w:w="270" w:type="dxa"/>
            <w:vAlign w:val="bottom"/>
          </w:tcPr>
          <w:p w14:paraId="796C0DA9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154FEA9" w14:textId="53CFB95C" w:rsidR="000D06AC" w:rsidRPr="0061518E" w:rsidRDefault="003D1071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6,251,375</w:t>
            </w:r>
          </w:p>
        </w:tc>
        <w:tc>
          <w:tcPr>
            <w:tcW w:w="270" w:type="dxa"/>
            <w:vAlign w:val="bottom"/>
          </w:tcPr>
          <w:p w14:paraId="74BA7361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E95636" w14:textId="52DF386F" w:rsidR="000D06AC" w:rsidRPr="0061518E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6,641,576</w:t>
            </w:r>
          </w:p>
        </w:tc>
      </w:tr>
      <w:tr w:rsidR="00D4233D" w:rsidRPr="0061518E" w14:paraId="7971130E" w14:textId="77777777" w:rsidTr="00D4233D">
        <w:tc>
          <w:tcPr>
            <w:tcW w:w="2340" w:type="dxa"/>
          </w:tcPr>
          <w:p w14:paraId="18E4FC2E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AB356C" w14:textId="3BBCDEBF" w:rsidR="000D06AC" w:rsidRPr="0061518E" w:rsidRDefault="003D1071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(2,918,461)</w:t>
            </w:r>
          </w:p>
        </w:tc>
        <w:tc>
          <w:tcPr>
            <w:tcW w:w="270" w:type="dxa"/>
          </w:tcPr>
          <w:p w14:paraId="7A2D395C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FE896A" w14:textId="7FA37411" w:rsidR="000D06AC" w:rsidRPr="00E664EA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(3,161,759)</w:t>
            </w:r>
          </w:p>
        </w:tc>
        <w:tc>
          <w:tcPr>
            <w:tcW w:w="270" w:type="dxa"/>
          </w:tcPr>
          <w:p w14:paraId="46EA7F40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2088A0" w14:textId="3F8AC082" w:rsidR="000D06AC" w:rsidRPr="0061518E" w:rsidRDefault="003D1071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(2,733,448)</w:t>
            </w:r>
          </w:p>
        </w:tc>
        <w:tc>
          <w:tcPr>
            <w:tcW w:w="270" w:type="dxa"/>
            <w:vAlign w:val="bottom"/>
          </w:tcPr>
          <w:p w14:paraId="54263BD0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D184A9" w14:textId="4703C17B" w:rsidR="000D06AC" w:rsidRPr="0061518E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(2,759,288)</w:t>
            </w:r>
          </w:p>
        </w:tc>
        <w:tc>
          <w:tcPr>
            <w:tcW w:w="270" w:type="dxa"/>
            <w:vAlign w:val="bottom"/>
          </w:tcPr>
          <w:p w14:paraId="55DB2906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C1BF05" w14:textId="6306D8A2" w:rsidR="000D06AC" w:rsidRPr="0061518E" w:rsidRDefault="003D1071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(5,651,909)</w:t>
            </w:r>
          </w:p>
        </w:tc>
        <w:tc>
          <w:tcPr>
            <w:tcW w:w="270" w:type="dxa"/>
            <w:vAlign w:val="bottom"/>
          </w:tcPr>
          <w:p w14:paraId="4AC9F59D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E056DC" w14:textId="7A47E6E0" w:rsidR="000D06AC" w:rsidRPr="0061518E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(5,921,047)</w:t>
            </w:r>
          </w:p>
        </w:tc>
      </w:tr>
      <w:tr w:rsidR="00D4233D" w:rsidRPr="00C96298" w14:paraId="00EBC821" w14:textId="77777777" w:rsidTr="00D4233D">
        <w:tc>
          <w:tcPr>
            <w:tcW w:w="2340" w:type="dxa"/>
          </w:tcPr>
          <w:p w14:paraId="01F4F7D3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DD41752" w14:textId="57BA1E7A" w:rsidR="000D06AC" w:rsidRPr="006D5EED" w:rsidRDefault="003D1071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="Angsana New" w:hAnsi="Angsana New"/>
                <w:b/>
                <w:sz w:val="26"/>
                <w:szCs w:val="26"/>
              </w:rPr>
            </w:pPr>
            <w:r w:rsidRPr="006D5EED">
              <w:rPr>
                <w:rFonts w:ascii="Angsana New" w:hAnsi="Angsana New"/>
                <w:b/>
                <w:sz w:val="26"/>
                <w:szCs w:val="26"/>
              </w:rPr>
              <w:t>303,650</w:t>
            </w:r>
          </w:p>
        </w:tc>
        <w:tc>
          <w:tcPr>
            <w:tcW w:w="270" w:type="dxa"/>
          </w:tcPr>
          <w:p w14:paraId="3C8F6B13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50B90EA" w14:textId="2CA4B08F" w:rsidR="000D06AC" w:rsidRPr="0061518E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8" w:right="-115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424,054</w:t>
            </w:r>
          </w:p>
        </w:tc>
        <w:tc>
          <w:tcPr>
            <w:tcW w:w="270" w:type="dxa"/>
            <w:vAlign w:val="bottom"/>
          </w:tcPr>
          <w:p w14:paraId="07C3591F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C3EB441" w14:textId="490805B4" w:rsidR="000D06AC" w:rsidRPr="0061518E" w:rsidRDefault="003D1071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8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295,816</w:t>
            </w:r>
          </w:p>
        </w:tc>
        <w:tc>
          <w:tcPr>
            <w:tcW w:w="270" w:type="dxa"/>
            <w:vAlign w:val="bottom"/>
          </w:tcPr>
          <w:p w14:paraId="3C961215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407BD4" w14:textId="1ED1AC0C" w:rsidR="000D06AC" w:rsidRPr="0061518E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296,475</w:t>
            </w:r>
          </w:p>
        </w:tc>
        <w:tc>
          <w:tcPr>
            <w:tcW w:w="270" w:type="dxa"/>
            <w:vAlign w:val="bottom"/>
          </w:tcPr>
          <w:p w14:paraId="18DB69CE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76CBFE" w14:textId="18B1B35E" w:rsidR="000D06AC" w:rsidRPr="0061518E" w:rsidRDefault="003D1071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15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599,466</w:t>
            </w:r>
          </w:p>
        </w:tc>
        <w:tc>
          <w:tcPr>
            <w:tcW w:w="270" w:type="dxa"/>
            <w:vAlign w:val="bottom"/>
          </w:tcPr>
          <w:p w14:paraId="4C7CA60A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FAB482" w14:textId="156DC72C" w:rsidR="000D06AC" w:rsidRPr="0061518E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720,529</w:t>
            </w:r>
          </w:p>
        </w:tc>
      </w:tr>
      <w:tr w:rsidR="00D4233D" w:rsidRPr="00D47FE8" w14:paraId="5574DBDE" w14:textId="77777777" w:rsidTr="00D4233D">
        <w:tc>
          <w:tcPr>
            <w:tcW w:w="2340" w:type="dxa"/>
          </w:tcPr>
          <w:p w14:paraId="706958DA" w14:textId="77777777" w:rsidR="000D06AC" w:rsidRPr="00947532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828C40" w14:textId="77777777" w:rsidR="000D06AC" w:rsidRPr="00947532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F4B253A" w14:textId="77777777" w:rsidR="000D06AC" w:rsidRPr="00947532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E001D4" w14:textId="77777777" w:rsidR="000D06AC" w:rsidRPr="00947532" w:rsidRDefault="000D06AC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115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CB30141" w14:textId="77777777" w:rsidR="000D06AC" w:rsidRPr="00947532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43C8EC" w14:textId="77777777" w:rsidR="000D06AC" w:rsidRPr="00947532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57FC2F4" w14:textId="77777777" w:rsidR="000D06AC" w:rsidRPr="00947532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66CD7B" w14:textId="77777777" w:rsidR="000D06AC" w:rsidRPr="00947532" w:rsidRDefault="000D06AC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FE59C0F" w14:textId="77777777" w:rsidR="000D06AC" w:rsidRPr="00947532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A0C405" w14:textId="77777777" w:rsidR="000D06AC" w:rsidRPr="00947532" w:rsidRDefault="000D06AC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08CA737" w14:textId="77777777" w:rsidR="000D06AC" w:rsidRPr="00947532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21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F7DA0D" w14:textId="77777777" w:rsidR="000D06AC" w:rsidRPr="00947532" w:rsidRDefault="000D06AC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4233D" w:rsidRPr="00D47FE8" w14:paraId="2AF77476" w14:textId="77777777" w:rsidTr="00D4233D">
        <w:tc>
          <w:tcPr>
            <w:tcW w:w="2340" w:type="dxa"/>
          </w:tcPr>
          <w:p w14:paraId="7F23C7DC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90" w:type="dxa"/>
          </w:tcPr>
          <w:p w14:paraId="1AB73890" w14:textId="77777777" w:rsidR="000D06AC" w:rsidRPr="0061518E" w:rsidRDefault="000D06AC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01A6B0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4644E29" w14:textId="77777777" w:rsidR="000D06AC" w:rsidRPr="0061518E" w:rsidRDefault="000D06AC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115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17326B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FF61433" w14:textId="77777777" w:rsidR="000D06AC" w:rsidRPr="0061518E" w:rsidRDefault="000D06AC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71E6DC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B242FE" w14:textId="77777777" w:rsidR="000D06AC" w:rsidRPr="0061518E" w:rsidRDefault="000D06AC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0BF2C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2DDF8" w14:textId="743AE1EE" w:rsidR="000D06AC" w:rsidRPr="000E5B38" w:rsidRDefault="003D1071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(166,297)</w:t>
            </w:r>
          </w:p>
        </w:tc>
        <w:tc>
          <w:tcPr>
            <w:tcW w:w="270" w:type="dxa"/>
          </w:tcPr>
          <w:p w14:paraId="2DBA248C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918E434" w14:textId="26959C15" w:rsidR="000D06AC" w:rsidRPr="002C06A8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(152,426)</w:t>
            </w:r>
          </w:p>
        </w:tc>
      </w:tr>
      <w:tr w:rsidR="00D4233D" w:rsidRPr="00D47FE8" w14:paraId="5537803E" w14:textId="77777777" w:rsidTr="00D4233D">
        <w:tc>
          <w:tcPr>
            <w:tcW w:w="2340" w:type="dxa"/>
          </w:tcPr>
          <w:p w14:paraId="723B96F9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731BD2ED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7D3B3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012868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780854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3E46398" w14:textId="77777777" w:rsidR="000D06AC" w:rsidRPr="0061518E" w:rsidRDefault="000D06AC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D9955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8026EB" w14:textId="77777777" w:rsidR="000D06AC" w:rsidRPr="0061518E" w:rsidRDefault="000D06AC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620BCB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06B3F7F" w14:textId="11FA5DED" w:rsidR="000D06AC" w:rsidRPr="000E5B38" w:rsidRDefault="003D1071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(167,469)</w:t>
            </w:r>
          </w:p>
        </w:tc>
        <w:tc>
          <w:tcPr>
            <w:tcW w:w="270" w:type="dxa"/>
          </w:tcPr>
          <w:p w14:paraId="2D6F88F6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AE60416" w14:textId="731E4FC1" w:rsidR="000D06AC" w:rsidRPr="002C06A8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(148,972)</w:t>
            </w:r>
          </w:p>
        </w:tc>
      </w:tr>
      <w:tr w:rsidR="00D4233D" w:rsidRPr="00E664EA" w14:paraId="325E5E38" w14:textId="77777777" w:rsidTr="00D4233D">
        <w:tc>
          <w:tcPr>
            <w:tcW w:w="2340" w:type="dxa"/>
          </w:tcPr>
          <w:p w14:paraId="4D3FAE37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1F0B547E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B51774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E518107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CFB2BF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60934FC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27B17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790F7F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47BCB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21DC993" w14:textId="4CF20751" w:rsidR="000D06AC" w:rsidRPr="000E5B38" w:rsidRDefault="003D1071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(33,073)</w:t>
            </w:r>
          </w:p>
        </w:tc>
        <w:tc>
          <w:tcPr>
            <w:tcW w:w="270" w:type="dxa"/>
          </w:tcPr>
          <w:p w14:paraId="7BCAFA65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4F4E768" w14:textId="65D6DF9E" w:rsidR="000D06AC" w:rsidRPr="00E664EA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(44,034)</w:t>
            </w:r>
          </w:p>
        </w:tc>
      </w:tr>
      <w:tr w:rsidR="00D4233D" w:rsidRPr="00D47FE8" w14:paraId="34B5A2D4" w14:textId="77777777" w:rsidTr="00D4233D">
        <w:tc>
          <w:tcPr>
            <w:tcW w:w="2340" w:type="dxa"/>
          </w:tcPr>
          <w:p w14:paraId="69515139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FA5F177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2D4270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5AA537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129B6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D2A1957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1AD97F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16D47F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E2F39D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3A8A1F4" w14:textId="7C0F8D6E" w:rsidR="000D06AC" w:rsidRPr="000E5B38" w:rsidRDefault="003D1071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68,802</w:t>
            </w:r>
          </w:p>
        </w:tc>
        <w:tc>
          <w:tcPr>
            <w:tcW w:w="270" w:type="dxa"/>
          </w:tcPr>
          <w:p w14:paraId="2759F844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1960E76" w14:textId="5F7A7846" w:rsidR="000D06AC" w:rsidRPr="00E664EA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62,050</w:t>
            </w:r>
          </w:p>
        </w:tc>
      </w:tr>
      <w:tr w:rsidR="00D4233D" w:rsidRPr="00D47FE8" w14:paraId="5F0D1D5B" w14:textId="77777777" w:rsidTr="00D4233D">
        <w:tc>
          <w:tcPr>
            <w:tcW w:w="2340" w:type="dxa"/>
          </w:tcPr>
          <w:p w14:paraId="37347050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14:paraId="71C589F9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4AF84A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123F8D6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0E0E4B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2474A4E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3FA844E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B26274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77C5DF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EECBA9" w14:textId="77777777" w:rsidR="000D06AC" w:rsidRPr="002C06A8" w:rsidRDefault="000D06AC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07EF74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E7A25E8" w14:textId="77777777" w:rsidR="000D06AC" w:rsidRPr="002C06A8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D4233D" w:rsidRPr="00D47FE8" w14:paraId="6E4994D6" w14:textId="77777777" w:rsidTr="00D4233D">
        <w:tc>
          <w:tcPr>
            <w:tcW w:w="2340" w:type="dxa"/>
          </w:tcPr>
          <w:p w14:paraId="152C1171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90" w:type="dxa"/>
          </w:tcPr>
          <w:p w14:paraId="56A5C64F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B5AFA0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1F4852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26384C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14A9287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E4137E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CCA96F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8CC6F0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B8C732" w14:textId="44482072" w:rsidR="000D06AC" w:rsidRPr="002C06A8" w:rsidRDefault="00DC74B5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91,068</w:t>
            </w:r>
          </w:p>
        </w:tc>
        <w:tc>
          <w:tcPr>
            <w:tcW w:w="270" w:type="dxa"/>
          </w:tcPr>
          <w:p w14:paraId="54BE931E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1ECA74" w14:textId="57B9C802" w:rsidR="000D06AC" w:rsidRPr="002C06A8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87,185</w:t>
            </w:r>
          </w:p>
        </w:tc>
      </w:tr>
      <w:tr w:rsidR="00D4233D" w:rsidRPr="00D47FE8" w14:paraId="61444F30" w14:textId="77777777" w:rsidTr="00D4233D">
        <w:tc>
          <w:tcPr>
            <w:tcW w:w="2340" w:type="dxa"/>
          </w:tcPr>
          <w:p w14:paraId="17DFC7A3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EFA6F49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8C30C3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537A2BF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26B6789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D6FA6B3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5ACFC9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E212AF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F3940C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836D58" w14:textId="1E119F97" w:rsidR="000D06AC" w:rsidRPr="002C06A8" w:rsidRDefault="00DC74B5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392,497</w:t>
            </w:r>
          </w:p>
        </w:tc>
        <w:tc>
          <w:tcPr>
            <w:tcW w:w="270" w:type="dxa"/>
          </w:tcPr>
          <w:p w14:paraId="7C06B2C4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04F554" w14:textId="2435E0CC" w:rsidR="000D06AC" w:rsidRPr="002C06A8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524,332</w:t>
            </w:r>
          </w:p>
        </w:tc>
      </w:tr>
      <w:tr w:rsidR="00D4233D" w:rsidRPr="00D47FE8" w14:paraId="2EE33C5E" w14:textId="77777777" w:rsidTr="00D4233D">
        <w:tc>
          <w:tcPr>
            <w:tcW w:w="2340" w:type="dxa"/>
          </w:tcPr>
          <w:p w14:paraId="149EBCB5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8BA1E2F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24ADEB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30D6BB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AA8CEA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2ECC3B2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1C89F1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E482D8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7C7D54" w14:textId="77777777" w:rsidR="000D06AC" w:rsidRPr="002C06A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E0ADBF" w14:textId="7BB1C173" w:rsidR="000D06AC" w:rsidRPr="000E5B38" w:rsidRDefault="003D1071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(57,733)</w:t>
            </w:r>
          </w:p>
        </w:tc>
        <w:tc>
          <w:tcPr>
            <w:tcW w:w="270" w:type="dxa"/>
          </w:tcPr>
          <w:p w14:paraId="06765500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A7A7F6" w14:textId="3ECB4EDE" w:rsidR="000D06AC" w:rsidRPr="002C06A8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(96,592)</w:t>
            </w:r>
          </w:p>
        </w:tc>
      </w:tr>
      <w:tr w:rsidR="00D4233D" w:rsidRPr="00D47FE8" w14:paraId="294EB735" w14:textId="77777777" w:rsidTr="00D4233D">
        <w:tc>
          <w:tcPr>
            <w:tcW w:w="2340" w:type="dxa"/>
          </w:tcPr>
          <w:p w14:paraId="5E8FBE3C" w14:textId="77777777" w:rsidR="000D06AC" w:rsidRPr="00D47FE8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0" w:type="dxa"/>
          </w:tcPr>
          <w:p w14:paraId="4B81E6B4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7C583D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A51F5A0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8D052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56CA16B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797896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13EFED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E84459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2B75D" w14:textId="25242618" w:rsidR="000D06AC" w:rsidRPr="0061518E" w:rsidRDefault="00DC74B5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15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334,764</w:t>
            </w:r>
          </w:p>
        </w:tc>
        <w:tc>
          <w:tcPr>
            <w:tcW w:w="270" w:type="dxa"/>
          </w:tcPr>
          <w:p w14:paraId="29914AFF" w14:textId="77777777" w:rsidR="000D06AC" w:rsidRPr="0061518E" w:rsidRDefault="000D06AC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 w:firstLine="26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6D4CE" w14:textId="68D8D01E" w:rsidR="000D06AC" w:rsidRPr="0061518E" w:rsidRDefault="000D06AC" w:rsidP="00270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427,740</w:t>
            </w:r>
          </w:p>
        </w:tc>
      </w:tr>
    </w:tbl>
    <w:p w14:paraId="414AA9B5" w14:textId="77777777" w:rsidR="000D06AC" w:rsidRDefault="000D06AC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990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527BEF" w:rsidRPr="00D47FE8" w14:paraId="70349251" w14:textId="77777777" w:rsidTr="006D5EED">
        <w:tc>
          <w:tcPr>
            <w:tcW w:w="2340" w:type="dxa"/>
          </w:tcPr>
          <w:p w14:paraId="10DC4741" w14:textId="77777777" w:rsidR="00527BEF" w:rsidRPr="00D47FE8" w:rsidRDefault="00527BEF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11"/>
          </w:tcPr>
          <w:p w14:paraId="03CD25EC" w14:textId="42968080" w:rsidR="00527BEF" w:rsidRPr="003C753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3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27BEF" w:rsidRPr="00D47FE8" w14:paraId="34B163AF" w14:textId="77777777" w:rsidTr="006D5EED">
        <w:tc>
          <w:tcPr>
            <w:tcW w:w="2340" w:type="dxa"/>
          </w:tcPr>
          <w:p w14:paraId="2CC17229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4456B6F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6374150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50D1788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F0A6E9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1E40BD78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27BEF" w:rsidRPr="006C7560" w14:paraId="27650354" w14:textId="77777777" w:rsidTr="00D4233D">
        <w:tc>
          <w:tcPr>
            <w:tcW w:w="2340" w:type="dxa"/>
            <w:shd w:val="clear" w:color="auto" w:fill="auto"/>
          </w:tcPr>
          <w:p w14:paraId="144A082B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281A0E" w14:textId="70257885" w:rsidR="00527BEF" w:rsidRDefault="00F0693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87C9361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E2ED9AA" w14:textId="5324E5E1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2661180A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5E403D5" w14:textId="13DF6293" w:rsidR="00527BEF" w:rsidRDefault="00F0693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773F82B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0451C7" w14:textId="2EC3887C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0BC21610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D52454" w14:textId="40E6FBC4" w:rsidR="00527BEF" w:rsidRDefault="00F0693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EDF6D0E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6770F3" w14:textId="798A576A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527BEF" w:rsidRPr="006C7560" w14:paraId="113C1D1A" w14:textId="77777777" w:rsidTr="00D4233D">
        <w:tc>
          <w:tcPr>
            <w:tcW w:w="2340" w:type="dxa"/>
            <w:shd w:val="clear" w:color="auto" w:fill="auto"/>
          </w:tcPr>
          <w:p w14:paraId="693D7A7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9015F9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0A7DD22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DB1594" w14:textId="1F74AC9A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9D79964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F248E3B" w14:textId="29DCC4BC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87165D9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5CE556" w14:textId="000D227C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3D6F439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6422B3" w14:textId="52E6AE3C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493E765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920FAA3" w14:textId="59BB6042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527BEF" w:rsidRPr="006C7560" w14:paraId="208F93D3" w14:textId="77777777" w:rsidTr="006D5EED">
        <w:tc>
          <w:tcPr>
            <w:tcW w:w="2340" w:type="dxa"/>
            <w:shd w:val="clear" w:color="auto" w:fill="auto"/>
          </w:tcPr>
          <w:p w14:paraId="4A3538C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14:paraId="76CFE4F5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27BEF" w:rsidRPr="00D47FE8" w14:paraId="649A8812" w14:textId="77777777" w:rsidTr="00D4233D">
        <w:tc>
          <w:tcPr>
            <w:tcW w:w="7110" w:type="dxa"/>
            <w:gridSpan w:val="8"/>
            <w:shd w:val="clear" w:color="auto" w:fill="auto"/>
          </w:tcPr>
          <w:p w14:paraId="3F26D334" w14:textId="77777777" w:rsidR="00527BEF" w:rsidRPr="009C0F09" w:rsidRDefault="00527BEF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C0F0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4F814BA7" w14:textId="77777777" w:rsidR="00527BEF" w:rsidRPr="00D47FE8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E4036B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80A7C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B27E0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BEF" w:rsidRPr="00D87B1A" w14:paraId="68B95A9B" w14:textId="77777777" w:rsidTr="00D4233D">
        <w:tc>
          <w:tcPr>
            <w:tcW w:w="2340" w:type="dxa"/>
            <w:shd w:val="clear" w:color="auto" w:fill="auto"/>
          </w:tcPr>
          <w:p w14:paraId="17630218" w14:textId="77777777" w:rsidR="00527BEF" w:rsidRPr="00D47FE8" w:rsidRDefault="00527BEF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4C54073E" w14:textId="34C8D8C1" w:rsidR="00527BEF" w:rsidRPr="002F243E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470,408</w:t>
            </w:r>
          </w:p>
        </w:tc>
        <w:tc>
          <w:tcPr>
            <w:tcW w:w="270" w:type="dxa"/>
            <w:shd w:val="clear" w:color="auto" w:fill="auto"/>
          </w:tcPr>
          <w:p w14:paraId="4EA6BC06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D881E99" w14:textId="77777777" w:rsidR="00527BEF" w:rsidRPr="002F243E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458,362</w:t>
            </w:r>
          </w:p>
        </w:tc>
        <w:tc>
          <w:tcPr>
            <w:tcW w:w="270" w:type="dxa"/>
            <w:shd w:val="clear" w:color="auto" w:fill="auto"/>
          </w:tcPr>
          <w:p w14:paraId="1A0ACD6B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B7742D6" w14:textId="18302860" w:rsidR="00527BEF" w:rsidRPr="002F243E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917,152</w:t>
            </w:r>
          </w:p>
        </w:tc>
        <w:tc>
          <w:tcPr>
            <w:tcW w:w="270" w:type="dxa"/>
            <w:shd w:val="clear" w:color="auto" w:fill="auto"/>
          </w:tcPr>
          <w:p w14:paraId="194BD1BA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B99913" w14:textId="77777777" w:rsidR="00527BEF" w:rsidRPr="002F243E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907,516</w:t>
            </w:r>
          </w:p>
        </w:tc>
        <w:tc>
          <w:tcPr>
            <w:tcW w:w="270" w:type="dxa"/>
            <w:shd w:val="clear" w:color="auto" w:fill="auto"/>
          </w:tcPr>
          <w:p w14:paraId="473232D6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D519C6" w14:textId="0A89B090" w:rsidR="00527BEF" w:rsidRPr="00733F2C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733F2C">
              <w:rPr>
                <w:rFonts w:ascii="Angsana New" w:hAnsi="Angsana New"/>
                <w:bCs/>
                <w:sz w:val="26"/>
                <w:szCs w:val="26"/>
              </w:rPr>
              <w:t>1,387,560</w:t>
            </w:r>
          </w:p>
        </w:tc>
        <w:tc>
          <w:tcPr>
            <w:tcW w:w="270" w:type="dxa"/>
            <w:shd w:val="clear" w:color="auto" w:fill="auto"/>
          </w:tcPr>
          <w:p w14:paraId="694ABF8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A3A9E3" w14:textId="77777777" w:rsidR="00527BEF" w:rsidRPr="002F243E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1,365,878</w:t>
            </w:r>
          </w:p>
        </w:tc>
      </w:tr>
      <w:tr w:rsidR="00527BEF" w:rsidRPr="00D87B1A" w14:paraId="76EAF878" w14:textId="77777777" w:rsidTr="00D4233D">
        <w:tc>
          <w:tcPr>
            <w:tcW w:w="2340" w:type="dxa"/>
            <w:shd w:val="clear" w:color="auto" w:fill="auto"/>
          </w:tcPr>
          <w:p w14:paraId="29D5D0F0" w14:textId="77777777" w:rsidR="00527BEF" w:rsidRPr="00D47FE8" w:rsidRDefault="00527BEF" w:rsidP="00945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0ABD5EDB" w14:textId="77777777" w:rsidR="00527BEF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ECBEF8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66E78B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CD82DB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321F0B7" w14:textId="77777777" w:rsidR="00527BEF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1C5859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762D32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B088FE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844A18" w14:textId="77777777" w:rsidR="00527BEF" w:rsidRPr="00733F2C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1B620B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48D2C58" w14:textId="77777777" w:rsidR="00527BEF" w:rsidRPr="002C0913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BEF" w:rsidRPr="00D87B1A" w14:paraId="6BA401DB" w14:textId="77777777" w:rsidTr="00D4233D">
        <w:tc>
          <w:tcPr>
            <w:tcW w:w="2340" w:type="dxa"/>
            <w:shd w:val="clear" w:color="auto" w:fill="auto"/>
          </w:tcPr>
          <w:p w14:paraId="2F4AFEE4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shd w:val="clear" w:color="auto" w:fill="auto"/>
          </w:tcPr>
          <w:p w14:paraId="6B214EDC" w14:textId="5F4734F0" w:rsidR="00527BEF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717,665</w:t>
            </w:r>
          </w:p>
        </w:tc>
        <w:tc>
          <w:tcPr>
            <w:tcW w:w="270" w:type="dxa"/>
            <w:shd w:val="clear" w:color="auto" w:fill="auto"/>
          </w:tcPr>
          <w:p w14:paraId="77DB4C8C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314962A" w14:textId="77777777" w:rsidR="00527BEF" w:rsidRPr="002C0913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713,975</w:t>
            </w:r>
          </w:p>
        </w:tc>
        <w:tc>
          <w:tcPr>
            <w:tcW w:w="270" w:type="dxa"/>
            <w:shd w:val="clear" w:color="auto" w:fill="auto"/>
          </w:tcPr>
          <w:p w14:paraId="37D1941D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E2BE19E" w14:textId="49C6D6F8" w:rsidR="00527BEF" w:rsidRDefault="003D1071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326,505</w:t>
            </w:r>
          </w:p>
        </w:tc>
        <w:tc>
          <w:tcPr>
            <w:tcW w:w="270" w:type="dxa"/>
            <w:shd w:val="clear" w:color="auto" w:fill="auto"/>
          </w:tcPr>
          <w:p w14:paraId="747B565E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AD4A9C" w14:textId="77777777" w:rsidR="00527BEF" w:rsidRPr="002C0913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C3847">
              <w:rPr>
                <w:rFonts w:ascii="Angsana New" w:hAnsi="Angsana New"/>
                <w:bCs/>
                <w:sz w:val="26"/>
                <w:szCs w:val="26"/>
              </w:rPr>
              <w:t>328,903</w:t>
            </w:r>
          </w:p>
        </w:tc>
        <w:tc>
          <w:tcPr>
            <w:tcW w:w="270" w:type="dxa"/>
            <w:shd w:val="clear" w:color="auto" w:fill="auto"/>
          </w:tcPr>
          <w:p w14:paraId="25142342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9953A0" w14:textId="37BE25DA" w:rsidR="00527BEF" w:rsidRPr="00733F2C" w:rsidRDefault="000B5F74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733F2C">
              <w:rPr>
                <w:rFonts w:ascii="Angsana New" w:hAnsi="Angsana New"/>
                <w:bCs/>
                <w:sz w:val="26"/>
                <w:szCs w:val="26"/>
              </w:rPr>
              <w:t>1,044,170</w:t>
            </w:r>
          </w:p>
        </w:tc>
        <w:tc>
          <w:tcPr>
            <w:tcW w:w="270" w:type="dxa"/>
            <w:shd w:val="clear" w:color="auto" w:fill="auto"/>
          </w:tcPr>
          <w:p w14:paraId="6529E0E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A55469" w14:textId="77777777" w:rsidR="00527BEF" w:rsidRPr="002C0913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1,042,878</w:t>
            </w:r>
          </w:p>
        </w:tc>
      </w:tr>
      <w:tr w:rsidR="00527BEF" w:rsidRPr="00D87B1A" w14:paraId="67CBD672" w14:textId="77777777" w:rsidTr="00D4233D">
        <w:tc>
          <w:tcPr>
            <w:tcW w:w="2340" w:type="dxa"/>
            <w:shd w:val="clear" w:color="auto" w:fill="auto"/>
          </w:tcPr>
          <w:p w14:paraId="0DE813DD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  <w:shd w:val="clear" w:color="auto" w:fill="auto"/>
          </w:tcPr>
          <w:p w14:paraId="1B4ECEF1" w14:textId="0183C2D2" w:rsidR="00527BEF" w:rsidRDefault="000B5F74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65BC3B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EF3049E" w14:textId="77777777" w:rsidR="00527BEF" w:rsidRPr="002C0913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04EB6E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C8A020" w14:textId="36D5A83D" w:rsidR="00527BEF" w:rsidRDefault="000B5F74" w:rsidP="005F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391D7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EEB101" w14:textId="77777777" w:rsidR="00527BEF" w:rsidRPr="002C0913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0973A4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A63339" w14:textId="14BEFA75" w:rsidR="00527BEF" w:rsidRPr="00733F2C" w:rsidRDefault="000B5F74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733F2C">
              <w:rPr>
                <w:rFonts w:ascii="Angsana New" w:hAnsi="Angsana New"/>
                <w:bCs/>
                <w:sz w:val="26"/>
                <w:szCs w:val="26"/>
              </w:rPr>
              <w:t>185,268</w:t>
            </w:r>
          </w:p>
        </w:tc>
        <w:tc>
          <w:tcPr>
            <w:tcW w:w="270" w:type="dxa"/>
            <w:shd w:val="clear" w:color="auto" w:fill="auto"/>
          </w:tcPr>
          <w:p w14:paraId="2507C09D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7515A3" w14:textId="77777777" w:rsidR="00527BEF" w:rsidRPr="00733F2C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170,611</w:t>
            </w:r>
          </w:p>
        </w:tc>
      </w:tr>
      <w:tr w:rsidR="00527BEF" w:rsidRPr="00D87B1A" w14:paraId="1AE29EF5" w14:textId="77777777" w:rsidTr="00D4233D">
        <w:tc>
          <w:tcPr>
            <w:tcW w:w="2340" w:type="dxa"/>
            <w:shd w:val="clear" w:color="auto" w:fill="auto"/>
          </w:tcPr>
          <w:p w14:paraId="11EEB127" w14:textId="77777777" w:rsidR="00527BEF" w:rsidRPr="00D47FE8" w:rsidRDefault="00527BEF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D0EE190" w14:textId="77777777" w:rsidR="00527BEF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F0143A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B44B06A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530A6F5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681AD51" w14:textId="77777777" w:rsidR="00527BEF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E2CBA0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AA92BD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CC3FCB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80E23" w14:textId="7D9B214F" w:rsidR="00527BEF" w:rsidRPr="00733F2C" w:rsidRDefault="000B5F74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733F2C">
              <w:rPr>
                <w:rFonts w:ascii="Angsana New" w:hAnsi="Angsana New"/>
                <w:bCs/>
                <w:sz w:val="26"/>
                <w:szCs w:val="26"/>
              </w:rPr>
              <w:t>1,229,438</w:t>
            </w:r>
          </w:p>
        </w:tc>
        <w:tc>
          <w:tcPr>
            <w:tcW w:w="270" w:type="dxa"/>
            <w:shd w:val="clear" w:color="auto" w:fill="auto"/>
          </w:tcPr>
          <w:p w14:paraId="120321D2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5253F" w14:textId="77777777" w:rsidR="00527BEF" w:rsidRPr="00733F2C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1,213,489</w:t>
            </w:r>
          </w:p>
        </w:tc>
      </w:tr>
      <w:tr w:rsidR="00527BEF" w:rsidRPr="00D87B1A" w14:paraId="7BCC4BD2" w14:textId="77777777" w:rsidTr="00D4233D">
        <w:tc>
          <w:tcPr>
            <w:tcW w:w="2340" w:type="dxa"/>
            <w:shd w:val="clear" w:color="auto" w:fill="auto"/>
          </w:tcPr>
          <w:p w14:paraId="02F8D1E8" w14:textId="50B1D58F" w:rsidR="00527BEF" w:rsidRPr="00D47FE8" w:rsidRDefault="009C0F09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</w:t>
            </w:r>
            <w:r w:rsidR="00527B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="00527BEF" w:rsidRPr="00D47FE8">
              <w:rPr>
                <w:rFonts w:ascii="Angsana New" w:hAnsi="Angsana New"/>
                <w:sz w:val="26"/>
                <w:szCs w:val="26"/>
              </w:rPr>
              <w:t>-</w:t>
            </w:r>
            <w:r w:rsidR="00527B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1E996DE7" w14:textId="77777777" w:rsidR="00527BEF" w:rsidRPr="00D47FE8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19E85F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F470D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9A7492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376FE45" w14:textId="77777777" w:rsidR="00527BEF" w:rsidRPr="00D47FE8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05995F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D9B87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8676BD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85EB67" w14:textId="77777777" w:rsidR="00527BEF" w:rsidRPr="00D47FE8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A4B7D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22DA2D4" w14:textId="77777777" w:rsidR="00527BEF" w:rsidRPr="00D47FE8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527BEF" w:rsidRPr="00D87B1A" w14:paraId="6ADAA3C0" w14:textId="77777777" w:rsidTr="00D4233D">
        <w:tc>
          <w:tcPr>
            <w:tcW w:w="2340" w:type="dxa"/>
            <w:shd w:val="clear" w:color="auto" w:fill="auto"/>
          </w:tcPr>
          <w:p w14:paraId="6785A8F4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AF879D" w14:textId="4359C67D" w:rsidR="00527BEF" w:rsidRPr="002F243E" w:rsidRDefault="000B5F74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2,952,922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F245E3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66FE39D" w14:textId="77777777" w:rsidR="00527BEF" w:rsidRPr="002F243E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3,262,226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BE92E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AD802C" w14:textId="66208DBD" w:rsidR="00527BEF" w:rsidRPr="002F243E" w:rsidRDefault="000B5F74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830,100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1AF892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BEB1B0" w14:textId="77777777" w:rsidR="00527BEF" w:rsidRPr="002F243E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912,870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B36CB4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5DFEF9" w14:textId="09EA6DD2" w:rsidR="00527BEF" w:rsidRPr="002F243E" w:rsidRDefault="000B5F74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3,783,022</w:t>
            </w:r>
          </w:p>
        </w:tc>
        <w:tc>
          <w:tcPr>
            <w:tcW w:w="270" w:type="dxa"/>
            <w:shd w:val="clear" w:color="auto" w:fill="auto"/>
          </w:tcPr>
          <w:p w14:paraId="3A0B582B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424EEC" w14:textId="77777777" w:rsidR="00527BEF" w:rsidRPr="00733F2C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733F2C">
              <w:rPr>
                <w:rFonts w:ascii="Angsana New" w:hAnsi="Angsana New"/>
                <w:bCs/>
                <w:sz w:val="26"/>
                <w:szCs w:val="26"/>
              </w:rPr>
              <w:t>4,175,096</w:t>
            </w:r>
          </w:p>
        </w:tc>
      </w:tr>
      <w:tr w:rsidR="00527BEF" w:rsidRPr="00D87B1A" w14:paraId="6ECB22C1" w14:textId="77777777" w:rsidTr="00D4233D">
        <w:tc>
          <w:tcPr>
            <w:tcW w:w="2340" w:type="dxa"/>
            <w:shd w:val="clear" w:color="auto" w:fill="auto"/>
          </w:tcPr>
          <w:p w14:paraId="60C8EBCB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  <w:shd w:val="clear" w:color="auto" w:fill="auto"/>
          </w:tcPr>
          <w:p w14:paraId="170AAC15" w14:textId="3DA3FD9C" w:rsidR="00527BEF" w:rsidRPr="001E2B79" w:rsidRDefault="000B5F74" w:rsidP="005E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1E2B79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8533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1DE1B7" w14:textId="677E912A" w:rsidR="00527BEF" w:rsidRPr="00D47FE8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8F6CF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CD1280F" w14:textId="5745199F" w:rsidR="00527BEF" w:rsidRPr="00A47E5F" w:rsidRDefault="000B5F74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A9E84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A00A57" w14:textId="138FE522" w:rsidR="00527BEF" w:rsidRPr="00D47FE8" w:rsidRDefault="00527BEF" w:rsidP="00733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9840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A9A8B" w14:textId="10F4BB56" w:rsidR="00527BEF" w:rsidRPr="002F243E" w:rsidRDefault="000B5F74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151,123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AD7A17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9F2FA" w14:textId="77777777" w:rsidR="00527BEF" w:rsidRPr="002F243E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165,282</w:t>
            </w:r>
          </w:p>
        </w:tc>
      </w:tr>
      <w:tr w:rsidR="00527BEF" w:rsidRPr="00D87B1A" w14:paraId="047A9C31" w14:textId="77777777" w:rsidTr="00D4233D">
        <w:tc>
          <w:tcPr>
            <w:tcW w:w="2340" w:type="dxa"/>
            <w:shd w:val="clear" w:color="auto" w:fill="auto"/>
          </w:tcPr>
          <w:p w14:paraId="02014053" w14:textId="77777777" w:rsidR="00527BEF" w:rsidRPr="00D47FE8" w:rsidRDefault="00527BEF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50D6D8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2F581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5353D9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C46CF2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B9453D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60FD01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D6D50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7B8045A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BC61C" w14:textId="17C38C2A" w:rsidR="00527BEF" w:rsidRPr="002F243E" w:rsidRDefault="000B5F74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3,934,145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23C231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A4FF7" w14:textId="77777777" w:rsidR="00527BEF" w:rsidRPr="002F243E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4,340,378</w:t>
            </w:r>
          </w:p>
        </w:tc>
      </w:tr>
      <w:tr w:rsidR="00527BEF" w:rsidRPr="00D87B1A" w14:paraId="448E8D91" w14:textId="77777777" w:rsidTr="00D4233D">
        <w:tc>
          <w:tcPr>
            <w:tcW w:w="3330" w:type="dxa"/>
            <w:gridSpan w:val="2"/>
            <w:shd w:val="clear" w:color="auto" w:fill="auto"/>
          </w:tcPr>
          <w:p w14:paraId="6EC6A5AA" w14:textId="77777777" w:rsidR="00527BEF" w:rsidRPr="006D5EED" w:rsidRDefault="00527BEF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F935F5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สินทรัพย์อื่นไม่สามารถปันส่วนได้</w:t>
            </w:r>
          </w:p>
        </w:tc>
        <w:tc>
          <w:tcPr>
            <w:tcW w:w="270" w:type="dxa"/>
            <w:shd w:val="clear" w:color="auto" w:fill="auto"/>
          </w:tcPr>
          <w:p w14:paraId="55CE6EDB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7FAA6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B8883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14E36FE" w14:textId="77777777" w:rsidR="00527BEF" w:rsidRPr="00B734D6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A06AAB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28E509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E7459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677FB" w14:textId="76D63012" w:rsidR="00527BEF" w:rsidRPr="002F243E" w:rsidRDefault="00DC74B5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2,169,301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915B581" w14:textId="77777777" w:rsidR="00527BEF" w:rsidRPr="002F243E" w:rsidRDefault="00527BEF" w:rsidP="00E1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10BCD" w14:textId="0E3B96DC" w:rsidR="00527BEF" w:rsidRPr="002F243E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1,841,420</w:t>
            </w:r>
          </w:p>
        </w:tc>
      </w:tr>
      <w:tr w:rsidR="00527BEF" w:rsidRPr="00D87B1A" w14:paraId="01EF7810" w14:textId="77777777" w:rsidTr="00D4233D">
        <w:trPr>
          <w:trHeight w:val="379"/>
        </w:trPr>
        <w:tc>
          <w:tcPr>
            <w:tcW w:w="2340" w:type="dxa"/>
          </w:tcPr>
          <w:p w14:paraId="2BD9C234" w14:textId="77777777" w:rsidR="00527BEF" w:rsidRPr="006D5EED" w:rsidRDefault="00527BEF" w:rsidP="006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hanging="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5E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90" w:type="dxa"/>
          </w:tcPr>
          <w:p w14:paraId="5BFC062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84E80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6108F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62AD1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855914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B34CA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905FCF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B86A6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D7DCD1" w14:textId="02E4D05C" w:rsidR="00527BEF" w:rsidRPr="00E11224" w:rsidRDefault="00DC74B5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8,720,444</w:t>
            </w:r>
          </w:p>
        </w:tc>
        <w:tc>
          <w:tcPr>
            <w:tcW w:w="270" w:type="dxa"/>
            <w:vAlign w:val="center"/>
          </w:tcPr>
          <w:p w14:paraId="243F3C7B" w14:textId="77777777" w:rsidR="00527BEF" w:rsidRPr="002F243E" w:rsidRDefault="00527BEF" w:rsidP="00E1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000C95" w14:textId="5A30F678" w:rsidR="00527BEF" w:rsidRPr="002F243E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8,761,165</w:t>
            </w:r>
          </w:p>
        </w:tc>
      </w:tr>
    </w:tbl>
    <w:p w14:paraId="3C635CDD" w14:textId="302EBDA8" w:rsidR="00CA55F5" w:rsidRDefault="00CA55F5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98ED6AF" w14:textId="0847A978" w:rsidR="00C7183F" w:rsidRPr="00947532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423DCCB" w14:textId="77777777" w:rsidR="00B85CAE" w:rsidRPr="00265538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37CEB787" w14:textId="756238A4" w:rsidR="00C7183F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7D5D0A54" w14:textId="77777777" w:rsidR="00B85CAE" w:rsidRPr="00265538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01021C04" w14:textId="274A80FF" w:rsidR="005A4926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47532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288EAFAC" w14:textId="70437905" w:rsidR="00265538" w:rsidRDefault="00265538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7055F446" w14:textId="2980692F" w:rsidR="00C7183F" w:rsidRPr="00947532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4753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6EDBFA8B" w14:textId="77777777" w:rsidR="000D06AC" w:rsidRPr="00947532" w:rsidRDefault="000D06AC" w:rsidP="000D06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33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4"/>
        <w:gridCol w:w="1655"/>
        <w:gridCol w:w="243"/>
        <w:gridCol w:w="1659"/>
      </w:tblGrid>
      <w:tr w:rsidR="000D06AC" w:rsidRPr="008F7775" w14:paraId="716E0833" w14:textId="77777777" w:rsidTr="00750B66">
        <w:tc>
          <w:tcPr>
            <w:tcW w:w="5774" w:type="dxa"/>
            <w:tcBorders>
              <w:top w:val="nil"/>
              <w:bottom w:val="nil"/>
            </w:tcBorders>
          </w:tcPr>
          <w:p w14:paraId="0827A3EE" w14:textId="77777777" w:rsidR="000D06AC" w:rsidRPr="008F7775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  <w:tcBorders>
              <w:top w:val="nil"/>
              <w:bottom w:val="nil"/>
            </w:tcBorders>
          </w:tcPr>
          <w:p w14:paraId="73C897A2" w14:textId="77777777" w:rsidR="000D06AC" w:rsidRPr="008F7775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D06AC" w:rsidRPr="008F7775" w14:paraId="3C307392" w14:textId="77777777" w:rsidTr="00750B66">
        <w:tc>
          <w:tcPr>
            <w:tcW w:w="5774" w:type="dxa"/>
            <w:tcBorders>
              <w:top w:val="nil"/>
            </w:tcBorders>
          </w:tcPr>
          <w:p w14:paraId="253D9187" w14:textId="77777777" w:rsidR="000D06AC" w:rsidRPr="008F7775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  <w:tcBorders>
              <w:top w:val="nil"/>
            </w:tcBorders>
          </w:tcPr>
          <w:p w14:paraId="4604AB67" w14:textId="77777777" w:rsidR="000D06AC" w:rsidRPr="008F7775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0D06AC" w:rsidRPr="008F7775" w14:paraId="75ED48D9" w14:textId="77777777" w:rsidTr="00750B66">
        <w:tc>
          <w:tcPr>
            <w:tcW w:w="5774" w:type="dxa"/>
          </w:tcPr>
          <w:p w14:paraId="29CE8A1F" w14:textId="77777777" w:rsidR="000D06AC" w:rsidRPr="000C4D66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0C4D6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55" w:type="dxa"/>
          </w:tcPr>
          <w:p w14:paraId="7395982E" w14:textId="5B1000AD" w:rsidR="000D06AC" w:rsidRPr="00C54FF4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3" w:type="dxa"/>
          </w:tcPr>
          <w:p w14:paraId="4CFC2382" w14:textId="77777777" w:rsidR="000D06AC" w:rsidRPr="00C54FF4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FEB035F" w14:textId="0FF6C9C3" w:rsidR="000D06AC" w:rsidRPr="00C54FF4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0D06AC" w:rsidRPr="008F7775" w14:paraId="1F621C6D" w14:textId="77777777" w:rsidTr="00750B66">
        <w:tc>
          <w:tcPr>
            <w:tcW w:w="5774" w:type="dxa"/>
          </w:tcPr>
          <w:p w14:paraId="2B10980E" w14:textId="77777777" w:rsidR="000D06AC" w:rsidRPr="008F7775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57" w:type="dxa"/>
            <w:gridSpan w:val="3"/>
          </w:tcPr>
          <w:p w14:paraId="36A6283A" w14:textId="77777777" w:rsidR="000D06AC" w:rsidRPr="008F7775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0D06AC" w:rsidRPr="008F7775" w14:paraId="5F23C3D4" w14:textId="77777777" w:rsidTr="00750B66">
        <w:tc>
          <w:tcPr>
            <w:tcW w:w="5774" w:type="dxa"/>
            <w:tcBorders>
              <w:bottom w:val="nil"/>
            </w:tcBorders>
          </w:tcPr>
          <w:p w14:paraId="11E955E5" w14:textId="77777777" w:rsidR="000D06AC" w:rsidRPr="008F7775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55" w:type="dxa"/>
            <w:tcBorders>
              <w:bottom w:val="nil"/>
            </w:tcBorders>
          </w:tcPr>
          <w:p w14:paraId="3F90F2EE" w14:textId="77777777" w:rsidR="000D06AC" w:rsidRPr="008F7775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36C46BE7" w14:textId="77777777" w:rsidR="000D06AC" w:rsidRPr="008F7775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286C55C9" w14:textId="77777777" w:rsidR="000D06AC" w:rsidRPr="008F7775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6AC" w:rsidRPr="008F7775" w14:paraId="7DE7C912" w14:textId="77777777" w:rsidTr="00750B66">
        <w:tc>
          <w:tcPr>
            <w:tcW w:w="5774" w:type="dxa"/>
            <w:tcBorders>
              <w:bottom w:val="nil"/>
            </w:tcBorders>
          </w:tcPr>
          <w:p w14:paraId="7A1C849D" w14:textId="77777777" w:rsidR="000D06AC" w:rsidRPr="00751B7D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1B7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55" w:type="dxa"/>
            <w:tcBorders>
              <w:bottom w:val="nil"/>
            </w:tcBorders>
          </w:tcPr>
          <w:p w14:paraId="33186AC1" w14:textId="3D877DAA" w:rsidR="000D06AC" w:rsidRPr="008F7775" w:rsidRDefault="006745B0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1,151,411</w:t>
            </w:r>
          </w:p>
        </w:tc>
        <w:tc>
          <w:tcPr>
            <w:tcW w:w="243" w:type="dxa"/>
            <w:tcBorders>
              <w:bottom w:val="nil"/>
            </w:tcBorders>
          </w:tcPr>
          <w:p w14:paraId="4AC4415C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660C38B1" w14:textId="560454DA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1,267,576</w:t>
            </w:r>
          </w:p>
        </w:tc>
      </w:tr>
      <w:tr w:rsidR="000D06AC" w:rsidRPr="008F7775" w14:paraId="4EDAEF30" w14:textId="77777777" w:rsidTr="00750B66">
        <w:tc>
          <w:tcPr>
            <w:tcW w:w="5774" w:type="dxa"/>
            <w:tcBorders>
              <w:bottom w:val="nil"/>
            </w:tcBorders>
          </w:tcPr>
          <w:p w14:paraId="4019B186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55" w:type="dxa"/>
            <w:tcBorders>
              <w:bottom w:val="nil"/>
            </w:tcBorders>
          </w:tcPr>
          <w:p w14:paraId="34BC306E" w14:textId="11ECB170" w:rsidR="000D06AC" w:rsidRPr="008F7775" w:rsidRDefault="006745B0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387,181</w:t>
            </w:r>
          </w:p>
        </w:tc>
        <w:tc>
          <w:tcPr>
            <w:tcW w:w="243" w:type="dxa"/>
            <w:tcBorders>
              <w:bottom w:val="nil"/>
            </w:tcBorders>
          </w:tcPr>
          <w:p w14:paraId="329AC221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7616417A" w14:textId="244969BC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442,784</w:t>
            </w:r>
          </w:p>
        </w:tc>
      </w:tr>
      <w:tr w:rsidR="000D06AC" w:rsidRPr="008F7775" w14:paraId="212C90FF" w14:textId="77777777" w:rsidTr="00750B66">
        <w:tc>
          <w:tcPr>
            <w:tcW w:w="5774" w:type="dxa"/>
            <w:tcBorders>
              <w:bottom w:val="nil"/>
            </w:tcBorders>
          </w:tcPr>
          <w:p w14:paraId="4016E6AB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บังคลาเทศ</w:t>
            </w:r>
          </w:p>
        </w:tc>
        <w:tc>
          <w:tcPr>
            <w:tcW w:w="1655" w:type="dxa"/>
            <w:tcBorders>
              <w:bottom w:val="nil"/>
            </w:tcBorders>
          </w:tcPr>
          <w:p w14:paraId="499C0CFB" w14:textId="6EE7F323" w:rsidR="000D06AC" w:rsidRPr="008F7775" w:rsidRDefault="0098596A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173,970</w:t>
            </w:r>
          </w:p>
        </w:tc>
        <w:tc>
          <w:tcPr>
            <w:tcW w:w="243" w:type="dxa"/>
            <w:tcBorders>
              <w:bottom w:val="nil"/>
            </w:tcBorders>
          </w:tcPr>
          <w:p w14:paraId="02AAD161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6E2F21B2" w14:textId="16143A41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86,219</w:t>
            </w:r>
          </w:p>
        </w:tc>
      </w:tr>
      <w:tr w:rsidR="000D06AC" w:rsidRPr="008F7775" w14:paraId="419EA0BE" w14:textId="77777777" w:rsidTr="00750B66">
        <w:tc>
          <w:tcPr>
            <w:tcW w:w="5774" w:type="dxa"/>
            <w:tcBorders>
              <w:bottom w:val="nil"/>
            </w:tcBorders>
          </w:tcPr>
          <w:p w14:paraId="45C33D42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มิเรตส์</w:t>
            </w:r>
            <w:proofErr w:type="spellEnd"/>
          </w:p>
        </w:tc>
        <w:tc>
          <w:tcPr>
            <w:tcW w:w="1655" w:type="dxa"/>
            <w:tcBorders>
              <w:bottom w:val="nil"/>
            </w:tcBorders>
          </w:tcPr>
          <w:p w14:paraId="6E11F6C6" w14:textId="341CF44C" w:rsidR="000D06AC" w:rsidRPr="008F7775" w:rsidRDefault="006745B0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42,753</w:t>
            </w:r>
          </w:p>
        </w:tc>
        <w:tc>
          <w:tcPr>
            <w:tcW w:w="243" w:type="dxa"/>
            <w:tcBorders>
              <w:bottom w:val="nil"/>
            </w:tcBorders>
          </w:tcPr>
          <w:p w14:paraId="4234F60D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04D02EC3" w14:textId="51C21A40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58,800</w:t>
            </w:r>
          </w:p>
        </w:tc>
      </w:tr>
      <w:tr w:rsidR="000D06AC" w:rsidRPr="00A44CB1" w14:paraId="101638F6" w14:textId="77777777" w:rsidTr="00750B66">
        <w:tc>
          <w:tcPr>
            <w:tcW w:w="5774" w:type="dxa"/>
            <w:tcBorders>
              <w:top w:val="nil"/>
              <w:bottom w:val="nil"/>
            </w:tcBorders>
          </w:tcPr>
          <w:p w14:paraId="7D8971CF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655" w:type="dxa"/>
            <w:tcBorders>
              <w:top w:val="nil"/>
              <w:bottom w:val="single" w:sz="4" w:space="0" w:color="auto"/>
            </w:tcBorders>
          </w:tcPr>
          <w:p w14:paraId="1CE01BC5" w14:textId="45165F4A" w:rsidR="000D06AC" w:rsidRPr="008F7775" w:rsidRDefault="006745B0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333,49</w:t>
            </w:r>
            <w:r w:rsidR="009859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C961AEC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nil"/>
              <w:bottom w:val="single" w:sz="4" w:space="0" w:color="auto"/>
            </w:tcBorders>
          </w:tcPr>
          <w:p w14:paraId="0593BF15" w14:textId="2D8FA444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474,020</w:t>
            </w:r>
          </w:p>
        </w:tc>
      </w:tr>
      <w:tr w:rsidR="000D06AC" w:rsidRPr="008F7775" w14:paraId="6AA873EE" w14:textId="77777777" w:rsidTr="00750B66">
        <w:tc>
          <w:tcPr>
            <w:tcW w:w="5774" w:type="dxa"/>
            <w:tcBorders>
              <w:top w:val="nil"/>
              <w:bottom w:val="nil"/>
            </w:tcBorders>
          </w:tcPr>
          <w:p w14:paraId="3F93EEEA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</w:tcPr>
          <w:p w14:paraId="29414DAB" w14:textId="5E7E7CA0" w:rsidR="000D06AC" w:rsidRPr="008F7775" w:rsidRDefault="006745B0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2,088,806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94D579C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3726E83E" w14:textId="0C50C6BD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2,329,399</w:t>
            </w:r>
          </w:p>
        </w:tc>
      </w:tr>
      <w:tr w:rsidR="000D06AC" w:rsidRPr="008F7775" w14:paraId="1F6AF8A8" w14:textId="77777777" w:rsidTr="00750B66">
        <w:tc>
          <w:tcPr>
            <w:tcW w:w="5774" w:type="dxa"/>
          </w:tcPr>
          <w:p w14:paraId="5B745065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5" w:type="dxa"/>
          </w:tcPr>
          <w:p w14:paraId="183D11DA" w14:textId="77777777" w:rsidR="000D06AC" w:rsidRPr="00C54FF4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9E2A5E5" w14:textId="77777777" w:rsidR="000D06AC" w:rsidRPr="00C54FF4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70329E5" w14:textId="77777777" w:rsidR="000D06AC" w:rsidRPr="00C54FF4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6AC" w:rsidRPr="008F7775" w14:paraId="440E219A" w14:textId="77777777" w:rsidTr="00750B66">
        <w:tc>
          <w:tcPr>
            <w:tcW w:w="5774" w:type="dxa"/>
          </w:tcPr>
          <w:p w14:paraId="65D1FCED" w14:textId="77777777" w:rsidR="000D06AC" w:rsidRPr="00CF7C61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0C4D6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55" w:type="dxa"/>
          </w:tcPr>
          <w:p w14:paraId="43E0FD45" w14:textId="77777777" w:rsidR="000D06AC" w:rsidRPr="00C54FF4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9610C7F" w14:textId="77777777" w:rsidR="000D06AC" w:rsidRPr="00C54FF4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B29221B" w14:textId="77777777" w:rsidR="000D06AC" w:rsidRPr="00C54FF4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6AC" w:rsidRPr="008F7775" w14:paraId="5F768888" w14:textId="77777777" w:rsidTr="00750B66">
        <w:tc>
          <w:tcPr>
            <w:tcW w:w="5774" w:type="dxa"/>
          </w:tcPr>
          <w:p w14:paraId="6D2BE8D5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57" w:type="dxa"/>
            <w:gridSpan w:val="3"/>
          </w:tcPr>
          <w:p w14:paraId="4890360E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D06AC" w:rsidRPr="008F7775" w14:paraId="51E6E6F8" w14:textId="77777777" w:rsidTr="00750B66">
        <w:tc>
          <w:tcPr>
            <w:tcW w:w="5774" w:type="dxa"/>
            <w:tcBorders>
              <w:bottom w:val="nil"/>
            </w:tcBorders>
          </w:tcPr>
          <w:p w14:paraId="6160B441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55" w:type="dxa"/>
            <w:tcBorders>
              <w:bottom w:val="nil"/>
            </w:tcBorders>
          </w:tcPr>
          <w:p w14:paraId="55EFFC33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72AB2184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2A31C1DC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6AC" w:rsidRPr="008F7775" w14:paraId="297D0557" w14:textId="77777777" w:rsidTr="00750B66">
        <w:tc>
          <w:tcPr>
            <w:tcW w:w="5774" w:type="dxa"/>
            <w:tcBorders>
              <w:bottom w:val="nil"/>
            </w:tcBorders>
          </w:tcPr>
          <w:p w14:paraId="22378DF7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55" w:type="dxa"/>
            <w:tcBorders>
              <w:bottom w:val="nil"/>
            </w:tcBorders>
          </w:tcPr>
          <w:p w14:paraId="484DF65A" w14:textId="357FF997" w:rsidR="000D06AC" w:rsidRPr="008F7775" w:rsidRDefault="006745B0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3,498,870</w:t>
            </w:r>
          </w:p>
        </w:tc>
        <w:tc>
          <w:tcPr>
            <w:tcW w:w="243" w:type="dxa"/>
            <w:tcBorders>
              <w:bottom w:val="nil"/>
            </w:tcBorders>
          </w:tcPr>
          <w:p w14:paraId="71F0A851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38763286" w14:textId="74A88040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3,732,700</w:t>
            </w:r>
          </w:p>
        </w:tc>
      </w:tr>
      <w:tr w:rsidR="000D06AC" w:rsidRPr="008F7775" w14:paraId="2D506C16" w14:textId="77777777" w:rsidTr="00750B66">
        <w:tc>
          <w:tcPr>
            <w:tcW w:w="5774" w:type="dxa"/>
            <w:tcBorders>
              <w:bottom w:val="nil"/>
            </w:tcBorders>
          </w:tcPr>
          <w:p w14:paraId="3C429919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55" w:type="dxa"/>
            <w:tcBorders>
              <w:bottom w:val="nil"/>
            </w:tcBorders>
          </w:tcPr>
          <w:p w14:paraId="61F81A4A" w14:textId="0996EC2D" w:rsidR="000D06AC" w:rsidRPr="008F7775" w:rsidRDefault="006745B0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1,280,184</w:t>
            </w:r>
          </w:p>
        </w:tc>
        <w:tc>
          <w:tcPr>
            <w:tcW w:w="243" w:type="dxa"/>
            <w:tcBorders>
              <w:bottom w:val="nil"/>
            </w:tcBorders>
          </w:tcPr>
          <w:p w14:paraId="06156A4B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7E9B77D0" w14:textId="4C0DC8F0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1,204,838</w:t>
            </w:r>
          </w:p>
        </w:tc>
      </w:tr>
      <w:tr w:rsidR="000D06AC" w:rsidRPr="008F7775" w14:paraId="1CD111C5" w14:textId="77777777" w:rsidTr="00750B66">
        <w:tc>
          <w:tcPr>
            <w:tcW w:w="5774" w:type="dxa"/>
            <w:tcBorders>
              <w:bottom w:val="nil"/>
            </w:tcBorders>
          </w:tcPr>
          <w:p w14:paraId="014F55D9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บังคลา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ทศ</w:t>
            </w:r>
          </w:p>
        </w:tc>
        <w:tc>
          <w:tcPr>
            <w:tcW w:w="1655" w:type="dxa"/>
            <w:tcBorders>
              <w:bottom w:val="nil"/>
            </w:tcBorders>
          </w:tcPr>
          <w:p w14:paraId="5B9D0EBE" w14:textId="7DEF3769" w:rsidR="000D06AC" w:rsidRPr="008F7775" w:rsidRDefault="006745B0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342,372</w:t>
            </w:r>
          </w:p>
        </w:tc>
        <w:tc>
          <w:tcPr>
            <w:tcW w:w="243" w:type="dxa"/>
            <w:tcBorders>
              <w:bottom w:val="nil"/>
            </w:tcBorders>
          </w:tcPr>
          <w:p w14:paraId="334B6F9C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700577C7" w14:textId="579D03F4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271,425</w:t>
            </w:r>
          </w:p>
        </w:tc>
      </w:tr>
      <w:tr w:rsidR="000D06AC" w:rsidRPr="008F7775" w14:paraId="1AE59D40" w14:textId="77777777" w:rsidTr="00750B66">
        <w:tc>
          <w:tcPr>
            <w:tcW w:w="5774" w:type="dxa"/>
            <w:tcBorders>
              <w:bottom w:val="nil"/>
            </w:tcBorders>
          </w:tcPr>
          <w:p w14:paraId="1BA36B71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หรัฐอาหรับเอ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มิเรตส์</w:t>
            </w:r>
            <w:proofErr w:type="spellEnd"/>
            <w:r w:rsidRPr="008F7775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655" w:type="dxa"/>
            <w:tcBorders>
              <w:bottom w:val="nil"/>
            </w:tcBorders>
          </w:tcPr>
          <w:p w14:paraId="675D7C5B" w14:textId="5D2DB8C5" w:rsidR="000D06AC" w:rsidRPr="008F7775" w:rsidRDefault="006745B0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164,943</w:t>
            </w:r>
          </w:p>
        </w:tc>
        <w:tc>
          <w:tcPr>
            <w:tcW w:w="243" w:type="dxa"/>
            <w:tcBorders>
              <w:bottom w:val="nil"/>
            </w:tcBorders>
          </w:tcPr>
          <w:p w14:paraId="087892A4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149E606B" w14:textId="461908AA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201,753</w:t>
            </w:r>
          </w:p>
        </w:tc>
      </w:tr>
      <w:tr w:rsidR="000D06AC" w:rsidRPr="00A44CB1" w14:paraId="134E9C2C" w14:textId="77777777" w:rsidTr="00750B66">
        <w:tc>
          <w:tcPr>
            <w:tcW w:w="5774" w:type="dxa"/>
            <w:tcBorders>
              <w:top w:val="nil"/>
              <w:bottom w:val="nil"/>
            </w:tcBorders>
          </w:tcPr>
          <w:p w14:paraId="75CE5273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655" w:type="dxa"/>
            <w:tcBorders>
              <w:top w:val="nil"/>
              <w:bottom w:val="single" w:sz="4" w:space="0" w:color="auto"/>
            </w:tcBorders>
          </w:tcPr>
          <w:p w14:paraId="073DFA72" w14:textId="3E1640B2" w:rsidR="000D06AC" w:rsidRPr="008F7775" w:rsidRDefault="006745B0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965,006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FBD93D8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nil"/>
              <w:bottom w:val="single" w:sz="4" w:space="0" w:color="auto"/>
            </w:tcBorders>
          </w:tcPr>
          <w:p w14:paraId="56DDBAA8" w14:textId="23CBFB72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1,230,860</w:t>
            </w:r>
          </w:p>
        </w:tc>
      </w:tr>
      <w:tr w:rsidR="000D06AC" w:rsidRPr="008F7775" w14:paraId="6D88BF56" w14:textId="77777777" w:rsidTr="00750B66">
        <w:tc>
          <w:tcPr>
            <w:tcW w:w="5774" w:type="dxa"/>
            <w:tcBorders>
              <w:top w:val="nil"/>
              <w:bottom w:val="nil"/>
            </w:tcBorders>
          </w:tcPr>
          <w:p w14:paraId="49C9EEFE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</w:tcPr>
          <w:p w14:paraId="62E26A27" w14:textId="76BCD26A" w:rsidR="000D06AC" w:rsidRPr="008F7775" w:rsidRDefault="006745B0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6,251,375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30F38E1" w14:textId="77777777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1A05D9FF" w14:textId="5E96F8E8" w:rsidR="000D06AC" w:rsidRPr="008F7775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6,641,576</w:t>
            </w:r>
          </w:p>
        </w:tc>
      </w:tr>
    </w:tbl>
    <w:p w14:paraId="03AC69C8" w14:textId="6748C478" w:rsidR="00C93EC5" w:rsidRDefault="00C93EC5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08D1791B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671FB089" w14:textId="77777777" w:rsidR="00C7183F" w:rsidRPr="00C93EC5" w:rsidRDefault="00C7183F" w:rsidP="00C43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2"/>
          <w:szCs w:val="12"/>
          <w:cs/>
          <w:lang w:val="th-TH"/>
        </w:rPr>
      </w:pPr>
    </w:p>
    <w:p w14:paraId="45C46CA8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1B8950A9" w14:textId="77777777" w:rsidR="00C7183F" w:rsidRPr="00C93EC5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7DE81EE2" w14:textId="7C0DD21A" w:rsidR="00C7183F" w:rsidRPr="00C52C41" w:rsidRDefault="00C7183F" w:rsidP="00C7183F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C52C4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CF5CCD8" w14:textId="1B93CA36" w:rsidR="00C7183F" w:rsidRPr="00C93EC5" w:rsidRDefault="00C7183F" w:rsidP="00C7183F">
      <w:pPr>
        <w:ind w:left="540"/>
        <w:rPr>
          <w:rFonts w:ascii="Angsana New" w:hAnsi="Angsana New"/>
          <w:sz w:val="12"/>
          <w:szCs w:val="12"/>
        </w:rPr>
      </w:pPr>
    </w:p>
    <w:p w14:paraId="4E6CD531" w14:textId="6F5C5F99" w:rsidR="000D06AC" w:rsidRPr="00C52C41" w:rsidRDefault="000D06AC" w:rsidP="000D06A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C52C41">
        <w:rPr>
          <w:rFonts w:ascii="Angsana New" w:hAnsi="Angsana New"/>
          <w:sz w:val="30"/>
          <w:szCs w:val="30"/>
        </w:rPr>
        <w:t xml:space="preserve">1 </w:t>
      </w:r>
      <w:r w:rsidRPr="00C52C41">
        <w:rPr>
          <w:rFonts w:ascii="Angsana New" w:hAnsi="Angsana New"/>
          <w:sz w:val="30"/>
          <w:szCs w:val="30"/>
          <w:cs/>
        </w:rPr>
        <w:t xml:space="preserve">และ </w:t>
      </w:r>
      <w:r w:rsidRPr="00C52C41"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6745B0">
        <w:rPr>
          <w:rFonts w:ascii="Angsana New" w:hAnsi="Angsana New" w:hint="cs"/>
          <w:sz w:val="30"/>
          <w:szCs w:val="30"/>
          <w:cs/>
        </w:rPr>
        <w:t xml:space="preserve"> </w:t>
      </w:r>
      <w:r w:rsidR="006745B0">
        <w:rPr>
          <w:rFonts w:ascii="Angsana New" w:hAnsi="Angsana New"/>
          <w:sz w:val="30"/>
          <w:szCs w:val="30"/>
        </w:rPr>
        <w:t>267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6745B0">
        <w:rPr>
          <w:rFonts w:ascii="Angsana New" w:hAnsi="Angsana New"/>
          <w:sz w:val="30"/>
          <w:szCs w:val="30"/>
        </w:rPr>
        <w:t>857</w:t>
      </w:r>
      <w:r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C52C41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>
        <w:rPr>
          <w:rFonts w:ascii="Angsana New" w:hAnsi="Angsana New" w:hint="cs"/>
          <w:i/>
          <w:iCs/>
          <w:sz w:val="30"/>
          <w:szCs w:val="30"/>
          <w:cs/>
        </w:rPr>
        <w:t>2560</w:t>
      </w:r>
      <w:r w:rsidRPr="00C52C41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310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 และ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887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C52C41">
        <w:rPr>
          <w:rFonts w:ascii="Angsana New" w:hAnsi="Angsana New"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6CE7BC33" w14:textId="6831FEB9" w:rsidR="004B3181" w:rsidRPr="00C93EC5" w:rsidRDefault="004B3181" w:rsidP="004B3181">
      <w:pPr>
        <w:pStyle w:val="a"/>
        <w:tabs>
          <w:tab w:val="clear" w:pos="1080"/>
          <w:tab w:val="left" w:pos="540"/>
        </w:tabs>
        <w:rPr>
          <w:rFonts w:ascii="Angsana New" w:hAnsi="Angsana New"/>
          <w:sz w:val="16"/>
          <w:szCs w:val="16"/>
          <w:lang w:val="en-US"/>
        </w:rPr>
      </w:pPr>
    </w:p>
    <w:p w14:paraId="2DC534F0" w14:textId="6786B278" w:rsidR="002059AA" w:rsidRPr="0044007D" w:rsidRDefault="008E4989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7310343" w14:textId="77777777" w:rsidR="002059AA" w:rsidRPr="00C93EC5" w:rsidRDefault="002059AA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  <w:cs/>
        </w:rPr>
      </w:pPr>
    </w:p>
    <w:p w14:paraId="14A12E64" w14:textId="5EB865EF" w:rsidR="005A4926" w:rsidRDefault="002059AA" w:rsidP="00E10D1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C82794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สำหรับงวด</w:t>
      </w:r>
      <w:r w:rsidR="00C14163">
        <w:rPr>
          <w:rFonts w:ascii="Angsana New" w:hAnsi="Angsana New" w:hint="cs"/>
          <w:sz w:val="30"/>
          <w:szCs w:val="30"/>
          <w:cs/>
        </w:rPr>
        <w:t>เก้า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F06935">
        <w:rPr>
          <w:rFonts w:ascii="Angsana New" w:hAnsi="Angsana New"/>
          <w:sz w:val="30"/>
          <w:szCs w:val="30"/>
        </w:rPr>
        <w:t xml:space="preserve">31 </w:t>
      </w:r>
      <w:r w:rsidR="00F06935">
        <w:rPr>
          <w:rFonts w:ascii="Angsana New" w:hAnsi="Angsana New"/>
          <w:sz w:val="30"/>
          <w:szCs w:val="30"/>
          <w:cs/>
        </w:rPr>
        <w:t>ธันวาคม</w:t>
      </w:r>
      <w:r w:rsidR="00DF5D53">
        <w:rPr>
          <w:rFonts w:ascii="Angsana New" w:hAnsi="Angsana New" w:hint="cs"/>
          <w:sz w:val="30"/>
          <w:szCs w:val="30"/>
          <w:cs/>
        </w:rPr>
        <w:t xml:space="preserve"> </w:t>
      </w:r>
      <w:r w:rsidR="00DF5D53">
        <w:rPr>
          <w:rFonts w:ascii="Angsana New" w:hAnsi="Angsana New"/>
          <w:sz w:val="30"/>
          <w:szCs w:val="30"/>
        </w:rPr>
        <w:t>2561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DF5D53">
        <w:rPr>
          <w:rFonts w:ascii="Angsana New" w:hAnsi="Angsana New"/>
          <w:sz w:val="30"/>
          <w:szCs w:val="30"/>
        </w:rPr>
        <w:t>2560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ในงบการเงินที่แสดง</w:t>
      </w:r>
      <w:r w:rsidR="00E10D1D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 xml:space="preserve">เงินลงทุนตามวิธีส่วนได้เสียคือร้อยละ </w:t>
      </w:r>
      <w:r w:rsidR="00FD2302">
        <w:rPr>
          <w:rFonts w:ascii="Angsana New" w:hAnsi="Angsana New"/>
          <w:sz w:val="30"/>
          <w:szCs w:val="30"/>
        </w:rPr>
        <w:t>14.71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CB4C5D">
        <w:rPr>
          <w:rFonts w:ascii="Angsana New" w:hAnsi="Angsana New"/>
          <w:sz w:val="30"/>
          <w:szCs w:val="30"/>
        </w:rPr>
        <w:t>18.42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E10D1D">
        <w:rPr>
          <w:rFonts w:ascii="Angsana New" w:hAnsi="Angsana New"/>
          <w:i/>
          <w:iCs/>
          <w:sz w:val="30"/>
          <w:szCs w:val="30"/>
          <w:cs/>
        </w:rPr>
        <w:br/>
      </w:r>
      <w:r w:rsidR="008167CA">
        <w:rPr>
          <w:rFonts w:ascii="Angsana New" w:hAnsi="Angsana New"/>
          <w:i/>
          <w:iCs/>
          <w:sz w:val="30"/>
          <w:szCs w:val="30"/>
          <w:cs/>
        </w:rPr>
        <w:t>งวด</w:t>
      </w:r>
      <w:r w:rsidR="00C14163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8167CA">
        <w:rPr>
          <w:rFonts w:ascii="Angsana New" w:hAnsi="Angsana New" w:hint="cs"/>
          <w:i/>
          <w:iCs/>
          <w:sz w:val="30"/>
          <w:szCs w:val="30"/>
          <w:cs/>
        </w:rPr>
        <w:t>เ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ดือนสิ้นสุดวันที่ </w:t>
      </w:r>
      <w:r w:rsidR="00F06935">
        <w:rPr>
          <w:rFonts w:ascii="Angsana New" w:hAnsi="Angsana New"/>
          <w:i/>
          <w:iCs/>
          <w:sz w:val="30"/>
          <w:szCs w:val="30"/>
        </w:rPr>
        <w:t xml:space="preserve">31 </w:t>
      </w:r>
      <w:r w:rsidR="00F06935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DF5D5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F5D53">
        <w:rPr>
          <w:rFonts w:ascii="Angsana New" w:hAnsi="Angsana New"/>
          <w:i/>
          <w:iCs/>
          <w:sz w:val="30"/>
          <w:szCs w:val="30"/>
        </w:rPr>
        <w:t>2561</w:t>
      </w:r>
      <w:r w:rsidR="003E337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DF5D53">
        <w:rPr>
          <w:rFonts w:ascii="Angsana New" w:hAnsi="Angsana New"/>
          <w:i/>
          <w:iCs/>
          <w:sz w:val="30"/>
          <w:szCs w:val="30"/>
        </w:rPr>
        <w:t>2560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: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EE158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B4C5D">
        <w:rPr>
          <w:rFonts w:ascii="Angsana New" w:hAnsi="Angsana New"/>
          <w:i/>
          <w:iCs/>
          <w:sz w:val="30"/>
          <w:szCs w:val="30"/>
        </w:rPr>
        <w:t>16</w:t>
      </w:r>
      <w:r w:rsidR="00EE1587">
        <w:rPr>
          <w:rFonts w:ascii="Angsana New" w:hAnsi="Angsana New"/>
          <w:i/>
          <w:iCs/>
          <w:sz w:val="30"/>
          <w:szCs w:val="30"/>
        </w:rPr>
        <w:t>.</w:t>
      </w:r>
      <w:r w:rsidR="00CB4C5D">
        <w:rPr>
          <w:rFonts w:ascii="Angsana New" w:hAnsi="Angsana New"/>
          <w:i/>
          <w:iCs/>
          <w:sz w:val="30"/>
          <w:szCs w:val="30"/>
        </w:rPr>
        <w:t>30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="00CB4C5D">
        <w:rPr>
          <w:rFonts w:ascii="Angsana New" w:hAnsi="Angsana New"/>
          <w:i/>
          <w:iCs/>
          <w:sz w:val="30"/>
          <w:szCs w:val="30"/>
        </w:rPr>
        <w:t>19</w:t>
      </w:r>
      <w:r w:rsidR="00EE1587">
        <w:rPr>
          <w:rFonts w:ascii="Angsana New" w:hAnsi="Angsana New"/>
          <w:i/>
          <w:iCs/>
          <w:sz w:val="30"/>
          <w:szCs w:val="30"/>
        </w:rPr>
        <w:t>.</w:t>
      </w:r>
      <w:r w:rsidR="00CB4C5D">
        <w:rPr>
          <w:rFonts w:ascii="Angsana New" w:hAnsi="Angsana New"/>
          <w:i/>
          <w:iCs/>
          <w:sz w:val="30"/>
          <w:szCs w:val="30"/>
        </w:rPr>
        <w:t>6</w:t>
      </w:r>
      <w:r w:rsidR="00EE1587">
        <w:rPr>
          <w:rFonts w:ascii="Angsana New" w:hAnsi="Angsana New"/>
          <w:i/>
          <w:iCs/>
          <w:sz w:val="30"/>
          <w:szCs w:val="30"/>
        </w:rPr>
        <w:t>1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44007D">
        <w:rPr>
          <w:rFonts w:ascii="Angsana New" w:hAnsi="Angsana New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โดยเฉพาะอย่างยิ่งในเรื่องเกี่ยวกับ</w:t>
      </w:r>
      <w:r w:rsidR="000574DF">
        <w:rPr>
          <w:rFonts w:ascii="Angsana New" w:hAnsi="Angsana New" w:hint="cs"/>
          <w:sz w:val="30"/>
          <w:szCs w:val="30"/>
          <w:cs/>
        </w:rPr>
        <w:t>รายได้เงินปันผล</w:t>
      </w:r>
      <w:r w:rsidR="001255F6">
        <w:rPr>
          <w:rFonts w:ascii="Angsana New" w:hAnsi="Angsana New" w:hint="cs"/>
          <w:sz w:val="30"/>
          <w:szCs w:val="30"/>
          <w:cs/>
        </w:rPr>
        <w:t>และค่าเสื่อมราคา</w:t>
      </w:r>
    </w:p>
    <w:p w14:paraId="573F0B56" w14:textId="1532D071" w:rsidR="00C433A2" w:rsidRPr="00C93EC5" w:rsidRDefault="00C433A2" w:rsidP="00E10D1D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A2FBA2D" w14:textId="58E4C7FB" w:rsidR="00C7187D" w:rsidRPr="0044007D" w:rsidRDefault="008E4989" w:rsidP="00715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C7187D" w:rsidRPr="0044007D">
        <w:rPr>
          <w:rFonts w:ascii="Angsana New" w:hAnsi="Angsana New"/>
          <w:b/>
          <w:bCs/>
          <w:sz w:val="30"/>
          <w:szCs w:val="30"/>
        </w:rPr>
        <w:tab/>
      </w:r>
      <w:r w:rsidR="00C7187D" w:rsidRPr="0044007D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31C43674" w14:textId="77777777" w:rsidR="006C6F12" w:rsidRPr="00C93EC5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0"/>
        <w:rPr>
          <w:rFonts w:ascii="Angsana New" w:hAnsi="Angsana New"/>
          <w:sz w:val="12"/>
          <w:szCs w:val="12"/>
        </w:rPr>
      </w:pPr>
    </w:p>
    <w:p w14:paraId="7F12CEA2" w14:textId="1F59F287" w:rsidR="00527BEF" w:rsidRDefault="006C6F12" w:rsidP="00250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6325F4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B4C5D">
        <w:rPr>
          <w:rFonts w:ascii="Angsana New" w:hAnsi="Angsana New" w:hint="cs"/>
          <w:sz w:val="30"/>
          <w:szCs w:val="30"/>
          <w:cs/>
        </w:rPr>
        <w:t>เ</w:t>
      </w:r>
      <w:r w:rsidR="00527BEF">
        <w:rPr>
          <w:rFonts w:ascii="Angsana New" w:hAnsi="Angsana New" w:hint="cs"/>
          <w:sz w:val="30"/>
          <w:szCs w:val="30"/>
          <w:cs/>
        </w:rPr>
        <w:t>ก</w:t>
      </w:r>
      <w:r w:rsidR="00CB4C5D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="001255F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06935">
        <w:rPr>
          <w:rFonts w:ascii="Angsana New" w:hAnsi="Angsana New"/>
          <w:sz w:val="30"/>
          <w:szCs w:val="30"/>
        </w:rPr>
        <w:t xml:space="preserve">31 </w:t>
      </w:r>
      <w:r w:rsidR="00F06935">
        <w:rPr>
          <w:rFonts w:ascii="Angsana New" w:hAnsi="Angsana New"/>
          <w:sz w:val="30"/>
          <w:szCs w:val="30"/>
          <w:cs/>
        </w:rPr>
        <w:t>ธันวาคม</w:t>
      </w:r>
      <w:r w:rsidR="001255F6">
        <w:rPr>
          <w:rFonts w:ascii="Angsana New" w:hAnsi="Angsana New" w:hint="cs"/>
          <w:sz w:val="30"/>
          <w:szCs w:val="30"/>
          <w:cs/>
        </w:rPr>
        <w:t xml:space="preserve"> </w:t>
      </w:r>
      <w:r w:rsidR="001255F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1255F6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55F6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คำนวณจากกำไรสำหรับ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8212D5">
        <w:rPr>
          <w:rFonts w:ascii="Angsana New" w:hAnsi="Angsana New"/>
          <w:sz w:val="30"/>
          <w:szCs w:val="30"/>
          <w:cs/>
        </w:rPr>
        <w:t>ที่เป็นส่วนของผู้ถือหุ้นของ</w:t>
      </w:r>
      <w:r w:rsidRPr="00C52C41">
        <w:rPr>
          <w:rFonts w:ascii="Angsana New" w:hAnsi="Angsana New"/>
          <w:sz w:val="30"/>
          <w:szCs w:val="30"/>
          <w:cs/>
        </w:rPr>
        <w:t>บริษัทและจำนวนหุ้</w:t>
      </w:r>
      <w:r>
        <w:rPr>
          <w:rFonts w:ascii="Angsana New" w:hAnsi="Angsana New"/>
          <w:sz w:val="30"/>
          <w:szCs w:val="30"/>
          <w:cs/>
        </w:rPr>
        <w:t>นสามัญที่ออกจำหน่ายแล้ว</w:t>
      </w:r>
      <w:r w:rsidR="008212D5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ระหว่างงวด</w:t>
      </w:r>
      <w:r w:rsidRPr="00C52C41">
        <w:rPr>
          <w:rFonts w:ascii="Angsana New" w:hAnsi="Angsana New"/>
          <w:sz w:val="30"/>
          <w:szCs w:val="30"/>
          <w:cs/>
        </w:rPr>
        <w:t>โดยแสดง</w:t>
      </w:r>
      <w:r w:rsidR="000C2B6C">
        <w:rPr>
          <w:rFonts w:ascii="Angsana New" w:hAnsi="Angsana New"/>
          <w:sz w:val="30"/>
          <w:szCs w:val="30"/>
        </w:rPr>
        <w:br/>
      </w:r>
      <w:r w:rsidRPr="00C52C41">
        <w:rPr>
          <w:rFonts w:ascii="Angsana New" w:hAnsi="Angsana New"/>
          <w:sz w:val="30"/>
          <w:szCs w:val="30"/>
          <w:cs/>
        </w:rPr>
        <w:t>การคำนวณ</w:t>
      </w:r>
      <w:r w:rsidR="008212D5">
        <w:rPr>
          <w:rFonts w:ascii="Angsana New" w:hAnsi="Angsana New" w:hint="cs"/>
          <w:sz w:val="30"/>
          <w:szCs w:val="30"/>
          <w:cs/>
        </w:rPr>
        <w:t>ได้</w:t>
      </w:r>
      <w:r w:rsidRPr="00C52C41">
        <w:rPr>
          <w:rFonts w:ascii="Angsana New" w:hAnsi="Angsana New"/>
          <w:sz w:val="30"/>
          <w:szCs w:val="30"/>
          <w:cs/>
        </w:rPr>
        <w:t>ดังนี้</w:t>
      </w:r>
    </w:p>
    <w:p w14:paraId="6DB8C7B7" w14:textId="77777777" w:rsidR="000D06AC" w:rsidRPr="00414A9A" w:rsidRDefault="000D06AC" w:rsidP="000D06AC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38"/>
        <w:gridCol w:w="243"/>
        <w:gridCol w:w="1107"/>
        <w:gridCol w:w="270"/>
        <w:gridCol w:w="1080"/>
        <w:gridCol w:w="270"/>
        <w:gridCol w:w="1080"/>
      </w:tblGrid>
      <w:tr w:rsidR="000D06AC" w:rsidRPr="007553D7" w14:paraId="6B0CD3CC" w14:textId="77777777" w:rsidTr="00750B66">
        <w:trPr>
          <w:trHeight w:val="236"/>
        </w:trPr>
        <w:tc>
          <w:tcPr>
            <w:tcW w:w="4140" w:type="dxa"/>
          </w:tcPr>
          <w:p w14:paraId="64D2A925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</w:tcPr>
          <w:p w14:paraId="00AFDF6A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761A995B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57A2C92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0D06AC" w:rsidRPr="007553D7" w14:paraId="707A88C3" w14:textId="77777777" w:rsidTr="00750B66">
        <w:trPr>
          <w:trHeight w:val="236"/>
        </w:trPr>
        <w:tc>
          <w:tcPr>
            <w:tcW w:w="4140" w:type="dxa"/>
          </w:tcPr>
          <w:p w14:paraId="66263590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</w:tcPr>
          <w:p w14:paraId="62E1CA46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B19CE07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80199E9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D06AC" w:rsidRPr="00D84DD8" w14:paraId="3FACA48A" w14:textId="77777777" w:rsidTr="00750B66">
        <w:tc>
          <w:tcPr>
            <w:tcW w:w="4140" w:type="dxa"/>
          </w:tcPr>
          <w:p w14:paraId="27DD8A44" w14:textId="77777777" w:rsidR="000D06AC" w:rsidRPr="00994C2D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38" w:type="dxa"/>
          </w:tcPr>
          <w:p w14:paraId="790E1C0E" w14:textId="3EF5E774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3" w:type="dxa"/>
          </w:tcPr>
          <w:p w14:paraId="2D573E9F" w14:textId="77777777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70A2538" w14:textId="7ABD32E4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14:paraId="2B428573" w14:textId="77777777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657C8" w14:textId="4756484B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386266AD" w14:textId="77777777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209DE94" w14:textId="54203BA3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0D06AC" w:rsidRPr="007553D7" w14:paraId="47DCCF18" w14:textId="77777777" w:rsidTr="00750B66">
        <w:trPr>
          <w:trHeight w:val="380"/>
        </w:trPr>
        <w:tc>
          <w:tcPr>
            <w:tcW w:w="4140" w:type="dxa"/>
          </w:tcPr>
          <w:p w14:paraId="5D3114A1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8" w:type="dxa"/>
            <w:gridSpan w:val="7"/>
          </w:tcPr>
          <w:p w14:paraId="3EF13DCE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B4C5D" w:rsidRPr="007553D7" w14:paraId="3B2C8DE2" w14:textId="77777777" w:rsidTr="00CB4C5D">
        <w:trPr>
          <w:trHeight w:val="200"/>
        </w:trPr>
        <w:tc>
          <w:tcPr>
            <w:tcW w:w="4140" w:type="dxa"/>
          </w:tcPr>
          <w:p w14:paraId="7000B371" w14:textId="6FE70F12" w:rsidR="00CB4C5D" w:rsidRPr="00C77E11" w:rsidRDefault="00CB4C5D" w:rsidP="00CB4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E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65F0DDC0" w14:textId="249220A6" w:rsidR="00CB4C5D" w:rsidRPr="00CB4C5D" w:rsidRDefault="00FD2302" w:rsidP="00CB4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90,401</w:t>
            </w:r>
          </w:p>
        </w:tc>
        <w:tc>
          <w:tcPr>
            <w:tcW w:w="243" w:type="dxa"/>
          </w:tcPr>
          <w:p w14:paraId="6477F793" w14:textId="77777777" w:rsidR="00CB4C5D" w:rsidRPr="00CB4C5D" w:rsidRDefault="00CB4C5D" w:rsidP="00CB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961A0A9" w14:textId="7C65EF8F" w:rsidR="00CB4C5D" w:rsidRPr="00CB4C5D" w:rsidRDefault="00CB4C5D" w:rsidP="00CB4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C5D">
              <w:rPr>
                <w:rFonts w:ascii="Angsana New" w:hAnsi="Angsana New"/>
                <w:b/>
                <w:bCs/>
                <w:sz w:val="30"/>
                <w:szCs w:val="30"/>
              </w:rPr>
              <w:t>180,168</w:t>
            </w:r>
          </w:p>
        </w:tc>
        <w:tc>
          <w:tcPr>
            <w:tcW w:w="270" w:type="dxa"/>
          </w:tcPr>
          <w:p w14:paraId="615D6090" w14:textId="77777777" w:rsidR="00CB4C5D" w:rsidRPr="00CB4C5D" w:rsidRDefault="00CB4C5D" w:rsidP="00CB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4E671A" w14:textId="73144E47" w:rsidR="00CB4C5D" w:rsidRPr="00CB4C5D" w:rsidRDefault="00CB4C5D" w:rsidP="00CB4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56,840</w:t>
            </w:r>
          </w:p>
        </w:tc>
        <w:tc>
          <w:tcPr>
            <w:tcW w:w="270" w:type="dxa"/>
          </w:tcPr>
          <w:p w14:paraId="18D634C7" w14:textId="77777777" w:rsidR="00CB4C5D" w:rsidRPr="00CB4C5D" w:rsidRDefault="00CB4C5D" w:rsidP="00CB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CB37215" w14:textId="54989098" w:rsidR="00CB4C5D" w:rsidRPr="00CB4C5D" w:rsidRDefault="00CB4C5D" w:rsidP="00CB4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C5D">
              <w:rPr>
                <w:rFonts w:ascii="Angsana New" w:hAnsi="Angsana New"/>
                <w:b/>
                <w:bCs/>
                <w:sz w:val="30"/>
                <w:szCs w:val="30"/>
              </w:rPr>
              <w:t>144,289</w:t>
            </w:r>
          </w:p>
        </w:tc>
      </w:tr>
      <w:tr w:rsidR="000D06AC" w:rsidRPr="007553D7" w14:paraId="463F4364" w14:textId="77777777" w:rsidTr="00CB4C5D">
        <w:trPr>
          <w:trHeight w:val="164"/>
        </w:trPr>
        <w:tc>
          <w:tcPr>
            <w:tcW w:w="4140" w:type="dxa"/>
          </w:tcPr>
          <w:p w14:paraId="374BF37D" w14:textId="77777777" w:rsidR="000D06AC" w:rsidRPr="00C77E11" w:rsidRDefault="000D06AC" w:rsidP="000D06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E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</w:tcPr>
          <w:p w14:paraId="77C8DAD3" w14:textId="6D0BF4E6" w:rsidR="000D06AC" w:rsidRPr="00CB4C5D" w:rsidRDefault="00CB4C5D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243" w:type="dxa"/>
          </w:tcPr>
          <w:p w14:paraId="6F7FB760" w14:textId="77777777" w:rsidR="000D06AC" w:rsidRPr="00CB4C5D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11AADF48" w14:textId="4E424AEC" w:rsidR="000D06AC" w:rsidRPr="00CB4C5D" w:rsidRDefault="000D06AC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C5D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634474F1" w14:textId="77777777" w:rsidR="000D06AC" w:rsidRPr="00CB4C5D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4472CB3" w14:textId="5FD35D56" w:rsidR="000D06AC" w:rsidRPr="00CB4C5D" w:rsidRDefault="00CB4C5D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498A9F20" w14:textId="77777777" w:rsidR="000D06AC" w:rsidRPr="00CB4C5D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6076F21" w14:textId="3E6744FA" w:rsidR="000D06AC" w:rsidRPr="00CB4C5D" w:rsidRDefault="000D06AC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C5D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</w:tr>
      <w:tr w:rsidR="00CB4C5D" w:rsidRPr="007553D7" w14:paraId="6151D6EA" w14:textId="77777777" w:rsidTr="00CB4C5D">
        <w:trPr>
          <w:trHeight w:val="164"/>
        </w:trPr>
        <w:tc>
          <w:tcPr>
            <w:tcW w:w="4140" w:type="dxa"/>
          </w:tcPr>
          <w:p w14:paraId="063D5ADB" w14:textId="77777777" w:rsidR="00CB4C5D" w:rsidRDefault="00CB4C5D" w:rsidP="000D06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7AD33A2E" w14:textId="77777777" w:rsidR="00CB4C5D" w:rsidRPr="00732DC2" w:rsidRDefault="00CB4C5D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6BE083" w14:textId="77777777" w:rsidR="00CB4C5D" w:rsidRPr="00732DC2" w:rsidRDefault="00CB4C5D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0990C75A" w14:textId="77777777" w:rsidR="00CB4C5D" w:rsidRDefault="00CB4C5D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C7F4C" w14:textId="77777777" w:rsidR="00CB4C5D" w:rsidRPr="00732DC2" w:rsidRDefault="00CB4C5D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EC318B" w14:textId="77777777" w:rsidR="00CB4C5D" w:rsidRPr="00732DC2" w:rsidRDefault="00CB4C5D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57E68" w14:textId="77777777" w:rsidR="00CB4C5D" w:rsidRPr="00732DC2" w:rsidRDefault="00CB4C5D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3F3E9D" w14:textId="77777777" w:rsidR="00CB4C5D" w:rsidRDefault="00CB4C5D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6AC" w:rsidRPr="007553D7" w14:paraId="76580A30" w14:textId="77777777" w:rsidTr="00CB4C5D">
        <w:trPr>
          <w:trHeight w:val="260"/>
        </w:trPr>
        <w:tc>
          <w:tcPr>
            <w:tcW w:w="4140" w:type="dxa"/>
          </w:tcPr>
          <w:p w14:paraId="04093D95" w14:textId="7CE369EA" w:rsidR="000D06AC" w:rsidRPr="00C131AE" w:rsidRDefault="0098596A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="000D06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D06AC" w:rsidRPr="00CF58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="000D06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38" w:type="dxa"/>
            <w:tcBorders>
              <w:bottom w:val="double" w:sz="4" w:space="0" w:color="auto"/>
            </w:tcBorders>
            <w:vAlign w:val="center"/>
          </w:tcPr>
          <w:p w14:paraId="718C1FF8" w14:textId="14FB4D7C" w:rsidR="000D06AC" w:rsidRPr="00732DC2" w:rsidRDefault="00FD2302" w:rsidP="001E2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1.74</w:t>
            </w:r>
          </w:p>
        </w:tc>
        <w:tc>
          <w:tcPr>
            <w:tcW w:w="243" w:type="dxa"/>
          </w:tcPr>
          <w:p w14:paraId="27B358B1" w14:textId="77777777" w:rsidR="000D06AC" w:rsidRPr="00732DC2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center"/>
          </w:tcPr>
          <w:p w14:paraId="265E51D9" w14:textId="3C4570A9" w:rsidR="000D06AC" w:rsidRPr="00732DC2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3.48</w:t>
            </w:r>
          </w:p>
        </w:tc>
        <w:tc>
          <w:tcPr>
            <w:tcW w:w="270" w:type="dxa"/>
          </w:tcPr>
          <w:p w14:paraId="0B76B99E" w14:textId="77777777" w:rsidR="000D06AC" w:rsidRPr="00732DC2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BB9652" w14:textId="4AB0936B" w:rsidR="000D06AC" w:rsidRPr="00732DC2" w:rsidRDefault="00CB4C5D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1.10</w:t>
            </w:r>
          </w:p>
        </w:tc>
        <w:tc>
          <w:tcPr>
            <w:tcW w:w="270" w:type="dxa"/>
          </w:tcPr>
          <w:p w14:paraId="0B82C346" w14:textId="77777777" w:rsidR="000D06AC" w:rsidRPr="00732DC2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8A1518" w14:textId="6AC3EE04" w:rsidR="000D06AC" w:rsidRPr="00732DC2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2.78</w:t>
            </w:r>
          </w:p>
        </w:tc>
      </w:tr>
    </w:tbl>
    <w:p w14:paraId="2A8BD6CA" w14:textId="77777777" w:rsidR="000D06AC" w:rsidRDefault="000D06AC" w:rsidP="000D06AC">
      <w:r>
        <w:br w:type="page"/>
      </w: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38"/>
        <w:gridCol w:w="243"/>
        <w:gridCol w:w="1107"/>
        <w:gridCol w:w="270"/>
        <w:gridCol w:w="1080"/>
        <w:gridCol w:w="270"/>
        <w:gridCol w:w="1080"/>
      </w:tblGrid>
      <w:tr w:rsidR="000D06AC" w:rsidRPr="007553D7" w14:paraId="551B2546" w14:textId="77777777" w:rsidTr="00750B66">
        <w:trPr>
          <w:trHeight w:val="236"/>
        </w:trPr>
        <w:tc>
          <w:tcPr>
            <w:tcW w:w="4140" w:type="dxa"/>
          </w:tcPr>
          <w:p w14:paraId="51BBC6E4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</w:tcPr>
          <w:p w14:paraId="2BCA0BEB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1381037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D2B94A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0D06AC" w:rsidRPr="007553D7" w14:paraId="77AAE34A" w14:textId="77777777" w:rsidTr="00750B66">
        <w:trPr>
          <w:trHeight w:val="236"/>
        </w:trPr>
        <w:tc>
          <w:tcPr>
            <w:tcW w:w="4140" w:type="dxa"/>
          </w:tcPr>
          <w:p w14:paraId="0D71C81F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</w:tcPr>
          <w:p w14:paraId="611710FF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CF3E845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4226C8B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D06AC" w:rsidRPr="00D84DD8" w14:paraId="58E902FB" w14:textId="77777777" w:rsidTr="00750B66">
        <w:tc>
          <w:tcPr>
            <w:tcW w:w="4140" w:type="dxa"/>
          </w:tcPr>
          <w:p w14:paraId="71DE8311" w14:textId="77777777" w:rsidR="000D06AC" w:rsidRPr="00994C2D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38" w:type="dxa"/>
          </w:tcPr>
          <w:p w14:paraId="005726AE" w14:textId="75DAB71F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3" w:type="dxa"/>
          </w:tcPr>
          <w:p w14:paraId="2A738C4C" w14:textId="77777777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2DDA0419" w14:textId="62B01140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14:paraId="1FDBF5B2" w14:textId="77777777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D737F" w14:textId="1792C129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05F4B412" w14:textId="77777777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7ACBD5B" w14:textId="7408ED80" w:rsidR="000D06AC" w:rsidRPr="00D84DD8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0D06AC" w:rsidRPr="007553D7" w14:paraId="3BFEAAAE" w14:textId="77777777" w:rsidTr="00750B66">
        <w:trPr>
          <w:trHeight w:val="380"/>
        </w:trPr>
        <w:tc>
          <w:tcPr>
            <w:tcW w:w="4140" w:type="dxa"/>
          </w:tcPr>
          <w:p w14:paraId="7E24367D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8" w:type="dxa"/>
            <w:gridSpan w:val="7"/>
          </w:tcPr>
          <w:p w14:paraId="4E4B5B69" w14:textId="77777777" w:rsidR="000D06AC" w:rsidRPr="007553D7" w:rsidRDefault="000D06AC" w:rsidP="0075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B4C5D" w:rsidRPr="007553D7" w14:paraId="455985A9" w14:textId="77777777" w:rsidTr="00CB4C5D">
        <w:trPr>
          <w:trHeight w:val="200"/>
        </w:trPr>
        <w:tc>
          <w:tcPr>
            <w:tcW w:w="4140" w:type="dxa"/>
          </w:tcPr>
          <w:p w14:paraId="6B917688" w14:textId="5BDB8831" w:rsidR="00CB4C5D" w:rsidRPr="00CB4C5D" w:rsidRDefault="00CB4C5D" w:rsidP="00CB4C5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4C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467D2DC7" w14:textId="1440C710" w:rsidR="00CB4C5D" w:rsidRPr="00CB4C5D" w:rsidRDefault="00FD2302" w:rsidP="00CB4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334,764</w:t>
            </w:r>
          </w:p>
        </w:tc>
        <w:tc>
          <w:tcPr>
            <w:tcW w:w="243" w:type="dxa"/>
          </w:tcPr>
          <w:p w14:paraId="4B51F433" w14:textId="77777777" w:rsidR="00CB4C5D" w:rsidRPr="00CB4C5D" w:rsidRDefault="00CB4C5D" w:rsidP="00CB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2121841" w14:textId="3888E662" w:rsidR="00CB4C5D" w:rsidRPr="00CB4C5D" w:rsidRDefault="00CB4C5D" w:rsidP="00CB4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C5D">
              <w:rPr>
                <w:rFonts w:ascii="Angsana New" w:hAnsi="Angsana New"/>
                <w:b/>
                <w:bCs/>
                <w:sz w:val="30"/>
                <w:szCs w:val="30"/>
              </w:rPr>
              <w:t>427,740</w:t>
            </w:r>
          </w:p>
        </w:tc>
        <w:tc>
          <w:tcPr>
            <w:tcW w:w="270" w:type="dxa"/>
          </w:tcPr>
          <w:p w14:paraId="2B393348" w14:textId="77777777" w:rsidR="00CB4C5D" w:rsidRPr="00CB4C5D" w:rsidRDefault="00CB4C5D" w:rsidP="00CB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711770" w14:textId="20E74031" w:rsidR="00CB4C5D" w:rsidRPr="00CB4C5D" w:rsidRDefault="00CB4C5D" w:rsidP="00CB4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296,508</w:t>
            </w:r>
          </w:p>
        </w:tc>
        <w:tc>
          <w:tcPr>
            <w:tcW w:w="270" w:type="dxa"/>
          </w:tcPr>
          <w:p w14:paraId="299D0C10" w14:textId="77777777" w:rsidR="00CB4C5D" w:rsidRPr="00CB4C5D" w:rsidRDefault="00CB4C5D" w:rsidP="00CB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E49CA1" w14:textId="716E9FC2" w:rsidR="00CB4C5D" w:rsidRPr="00CB4C5D" w:rsidRDefault="00CB4C5D" w:rsidP="00CB4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C5D">
              <w:rPr>
                <w:rFonts w:ascii="Angsana New" w:hAnsi="Angsana New"/>
                <w:b/>
                <w:bCs/>
                <w:sz w:val="30"/>
                <w:szCs w:val="30"/>
              </w:rPr>
              <w:t>396,022</w:t>
            </w:r>
          </w:p>
        </w:tc>
      </w:tr>
      <w:tr w:rsidR="000D06AC" w:rsidRPr="007553D7" w14:paraId="3A30AD62" w14:textId="77777777" w:rsidTr="00CB4C5D">
        <w:trPr>
          <w:trHeight w:val="164"/>
        </w:trPr>
        <w:tc>
          <w:tcPr>
            <w:tcW w:w="4140" w:type="dxa"/>
          </w:tcPr>
          <w:p w14:paraId="16696E94" w14:textId="77777777" w:rsidR="000D06AC" w:rsidRPr="00CB4C5D" w:rsidRDefault="000D06AC" w:rsidP="000D06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4C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</w:tcPr>
          <w:p w14:paraId="65C3D07F" w14:textId="5347DE27" w:rsidR="000D06AC" w:rsidRPr="00CB4C5D" w:rsidRDefault="00CB4C5D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243" w:type="dxa"/>
          </w:tcPr>
          <w:p w14:paraId="242282D6" w14:textId="77777777" w:rsidR="000D06AC" w:rsidRPr="00CB4C5D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5B021864" w14:textId="1A8292EE" w:rsidR="000D06AC" w:rsidRPr="00CB4C5D" w:rsidRDefault="000D06AC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C5D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7A6EAD8F" w14:textId="77777777" w:rsidR="000D06AC" w:rsidRPr="00CB4C5D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305431C" w14:textId="62966B1F" w:rsidR="000D06AC" w:rsidRPr="00CB4C5D" w:rsidRDefault="00CB4C5D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7BEC3BE5" w14:textId="77777777" w:rsidR="000D06AC" w:rsidRPr="00CB4C5D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0C2BF46" w14:textId="14116945" w:rsidR="000D06AC" w:rsidRPr="00CB4C5D" w:rsidRDefault="000D06AC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C5D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</w:tr>
      <w:tr w:rsidR="00CB4C5D" w:rsidRPr="007553D7" w14:paraId="40A4BC1C" w14:textId="77777777" w:rsidTr="00CB4C5D">
        <w:trPr>
          <w:trHeight w:val="164"/>
        </w:trPr>
        <w:tc>
          <w:tcPr>
            <w:tcW w:w="4140" w:type="dxa"/>
          </w:tcPr>
          <w:p w14:paraId="68FAE662" w14:textId="77777777" w:rsidR="00CB4C5D" w:rsidRDefault="00CB4C5D" w:rsidP="000D06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7C652D51" w14:textId="77777777" w:rsidR="00CB4C5D" w:rsidRPr="00871738" w:rsidRDefault="00CB4C5D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08875F5" w14:textId="77777777" w:rsidR="00CB4C5D" w:rsidRPr="00E71292" w:rsidRDefault="00CB4C5D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1E2229D3" w14:textId="77777777" w:rsidR="00CB4C5D" w:rsidRDefault="00CB4C5D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B33C2" w14:textId="77777777" w:rsidR="00CB4C5D" w:rsidRPr="007553D7" w:rsidRDefault="00CB4C5D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ED647C" w14:textId="77777777" w:rsidR="00CB4C5D" w:rsidRPr="007553D7" w:rsidRDefault="00CB4C5D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495B3" w14:textId="77777777" w:rsidR="00CB4C5D" w:rsidRPr="007553D7" w:rsidRDefault="00CB4C5D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5FFE1F" w14:textId="77777777" w:rsidR="00CB4C5D" w:rsidRDefault="00CB4C5D" w:rsidP="000D0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6AC" w:rsidRPr="007553D7" w14:paraId="582D72AE" w14:textId="77777777" w:rsidTr="00CB4C5D">
        <w:trPr>
          <w:trHeight w:val="259"/>
        </w:trPr>
        <w:tc>
          <w:tcPr>
            <w:tcW w:w="4140" w:type="dxa"/>
          </w:tcPr>
          <w:p w14:paraId="787850FB" w14:textId="3368FE39" w:rsidR="000D06AC" w:rsidRPr="00C131AE" w:rsidRDefault="007C1DDB" w:rsidP="007C1D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="000D06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ขั้นพื้นฐาน </w:t>
            </w:r>
            <w:r w:rsidR="000D06AC" w:rsidRPr="00CF58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="000D06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38" w:type="dxa"/>
            <w:tcBorders>
              <w:bottom w:val="double" w:sz="4" w:space="0" w:color="auto"/>
            </w:tcBorders>
            <w:vAlign w:val="center"/>
          </w:tcPr>
          <w:p w14:paraId="3AC798DB" w14:textId="142167BD" w:rsidR="000D06AC" w:rsidRPr="00BA36A1" w:rsidRDefault="00FD2302" w:rsidP="00FD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6.46</w:t>
            </w:r>
          </w:p>
        </w:tc>
        <w:tc>
          <w:tcPr>
            <w:tcW w:w="243" w:type="dxa"/>
          </w:tcPr>
          <w:p w14:paraId="163FE426" w14:textId="77777777" w:rsidR="000D06AC" w:rsidRPr="00E71292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center"/>
          </w:tcPr>
          <w:p w14:paraId="2C20506F" w14:textId="51D30656" w:rsidR="000D06AC" w:rsidRPr="00033A8E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8.25</w:t>
            </w:r>
          </w:p>
        </w:tc>
        <w:tc>
          <w:tcPr>
            <w:tcW w:w="270" w:type="dxa"/>
          </w:tcPr>
          <w:p w14:paraId="6EBA88DD" w14:textId="77777777" w:rsidR="000D06AC" w:rsidRPr="00E71292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17EA0" w14:textId="3F985D80" w:rsidR="000D06AC" w:rsidRPr="00E13B7E" w:rsidRDefault="00CB4C5D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5.72</w:t>
            </w:r>
          </w:p>
        </w:tc>
        <w:tc>
          <w:tcPr>
            <w:tcW w:w="270" w:type="dxa"/>
          </w:tcPr>
          <w:p w14:paraId="710368CF" w14:textId="77777777" w:rsidR="000D06AC" w:rsidRPr="00BA36A1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D8BF3E" w14:textId="516356B6" w:rsidR="000D06AC" w:rsidRPr="0021272E" w:rsidRDefault="000D06AC" w:rsidP="000D0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7.64</w:t>
            </w:r>
          </w:p>
        </w:tc>
      </w:tr>
    </w:tbl>
    <w:p w14:paraId="60C3F263" w14:textId="77777777" w:rsidR="000D06AC" w:rsidRPr="00695D22" w:rsidRDefault="000D06AC">
      <w:pPr>
        <w:rPr>
          <w:rFonts w:asciiTheme="majorBidi" w:hAnsiTheme="majorBidi" w:cstheme="majorBidi"/>
          <w:sz w:val="24"/>
          <w:szCs w:val="24"/>
        </w:rPr>
      </w:pPr>
    </w:p>
    <w:p w14:paraId="6DA42872" w14:textId="5B5EA05E" w:rsidR="00744ED4" w:rsidRDefault="00744ED4" w:rsidP="00744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Pr="0044007D">
        <w:rPr>
          <w:rFonts w:ascii="Angsana New" w:hAnsi="Angsana New"/>
          <w:b/>
          <w:bCs/>
          <w:sz w:val="30"/>
          <w:szCs w:val="30"/>
        </w:rPr>
        <w:tab/>
      </w:r>
      <w:r w:rsidR="00960449" w:rsidRPr="001558B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F43FC04" w14:textId="77777777" w:rsidR="00695D22" w:rsidRPr="001558BB" w:rsidRDefault="00695D22" w:rsidP="00744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2040407" w14:textId="632B6D45" w:rsidR="00A71087" w:rsidRPr="00A71087" w:rsidRDefault="00110A24" w:rsidP="00110A24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  <w:r>
        <w:rPr>
          <w:rFonts w:ascii="Angsana New" w:hAnsi="Angsana New" w:hint="cs"/>
          <w:b w:val="0"/>
          <w:bCs w:val="0"/>
          <w:cs/>
          <w:lang w:val="en-US" w:eastAsia="en-US"/>
        </w:rPr>
        <w:t>ในการ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ประชุมคณะกรรมการของบริษัทเมื่อวันที่ </w:t>
      </w:r>
      <w:r w:rsidR="00A71087" w:rsidRPr="00F71BB9">
        <w:rPr>
          <w:rFonts w:ascii="Angsana New" w:hAnsi="Angsana New"/>
          <w:b w:val="0"/>
          <w:bCs w:val="0"/>
          <w:lang w:val="en-US" w:eastAsia="en-US"/>
        </w:rPr>
        <w:t>2</w:t>
      </w:r>
      <w:r w:rsidR="00A71087">
        <w:rPr>
          <w:rFonts w:ascii="Angsana New" w:hAnsi="Angsana New"/>
          <w:b w:val="0"/>
          <w:bCs w:val="0"/>
          <w:lang w:val="en-US" w:eastAsia="en-US"/>
        </w:rPr>
        <w:t>0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="00A71087" w:rsidRPr="00F71BB9">
        <w:rPr>
          <w:rFonts w:ascii="Angsana New" w:hAnsi="Angsana New" w:hint="cs"/>
          <w:b w:val="0"/>
          <w:bCs w:val="0"/>
          <w:cs/>
          <w:lang w:val="en-US" w:eastAsia="en-US"/>
        </w:rPr>
        <w:t>ธันวาคม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="00A71087">
        <w:rPr>
          <w:rFonts w:ascii="Angsana New" w:hAnsi="Angsana New"/>
          <w:b w:val="0"/>
          <w:bCs w:val="0"/>
          <w:lang w:val="en-US" w:eastAsia="en-US"/>
        </w:rPr>
        <w:t>2561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ที่ประชุม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>ได้อนุมัติ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>การจัดสรร</w:t>
      </w:r>
      <w:r w:rsidR="00A71087">
        <w:rPr>
          <w:rFonts w:ascii="Angsana New" w:hAnsi="Angsana New" w:hint="cs"/>
          <w:b w:val="0"/>
          <w:bCs w:val="0"/>
          <w:cs/>
          <w:lang w:val="en-US" w:eastAsia="en-US"/>
        </w:rPr>
        <w:t>กำไรเป็น</w:t>
      </w:r>
      <w:r>
        <w:rPr>
          <w:rFonts w:ascii="Angsana New" w:hAnsi="Angsana New"/>
          <w:b w:val="0"/>
          <w:bCs w:val="0"/>
          <w:cs/>
          <w:lang w:val="en-US" w:eastAsia="en-US"/>
        </w:rPr>
        <w:br/>
        <w:t>เงินปันผล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>ระหว่างกาล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>ในอัตราหุ้นละ</w:t>
      </w:r>
      <w:r w:rsidR="00A71087" w:rsidRPr="00F71BB9">
        <w:rPr>
          <w:rFonts w:ascii="Angsana New" w:hAnsi="Angsana New"/>
          <w:b w:val="0"/>
          <w:bCs w:val="0"/>
          <w:lang w:val="en-US" w:eastAsia="en-US"/>
        </w:rPr>
        <w:t xml:space="preserve"> 1.5</w:t>
      </w:r>
      <w:r w:rsidR="00A71087">
        <w:rPr>
          <w:rFonts w:ascii="Angsana New" w:hAnsi="Angsana New"/>
          <w:b w:val="0"/>
          <w:bCs w:val="0"/>
          <w:lang w:val="en-US" w:eastAsia="en-US"/>
        </w:rPr>
        <w:t>0</w:t>
      </w:r>
      <w:r w:rsidR="00A71087" w:rsidRPr="00F71BB9">
        <w:rPr>
          <w:rFonts w:ascii="Angsana New" w:hAnsi="Angsana New"/>
          <w:b w:val="0"/>
          <w:bCs w:val="0"/>
          <w:lang w:val="en-US" w:eastAsia="en-US"/>
        </w:rPr>
        <w:t xml:space="preserve"> 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>บาท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 xml:space="preserve"> สำหรับหุ้นสา</w:t>
      </w:r>
      <w:r w:rsidR="00307D36">
        <w:rPr>
          <w:rFonts w:ascii="Angsana New" w:hAnsi="Angsana New" w:hint="cs"/>
          <w:b w:val="0"/>
          <w:bCs w:val="0"/>
          <w:cs/>
          <w:lang w:val="en-US" w:eastAsia="en-US"/>
        </w:rPr>
        <w:t xml:space="preserve">มัญจำนวน </w:t>
      </w:r>
      <w:r w:rsidR="00307D36">
        <w:rPr>
          <w:rFonts w:ascii="Angsana New" w:hAnsi="Angsana New"/>
          <w:b w:val="0"/>
          <w:bCs w:val="0"/>
          <w:lang w:val="en-US" w:eastAsia="en-US"/>
        </w:rPr>
        <w:t xml:space="preserve">51.84 </w:t>
      </w:r>
      <w:r w:rsidR="00307D36">
        <w:rPr>
          <w:rFonts w:ascii="Angsana New" w:hAnsi="Angsana New" w:hint="cs"/>
          <w:b w:val="0"/>
          <w:bCs w:val="0"/>
          <w:cs/>
          <w:lang w:val="en-US" w:eastAsia="en-US"/>
        </w:rPr>
        <w:t>ล้านหุ้น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 xml:space="preserve"> เป็นจำนวนเงิน </w:t>
      </w:r>
      <w:r>
        <w:rPr>
          <w:rFonts w:ascii="Angsana New" w:hAnsi="Angsana New"/>
          <w:b w:val="0"/>
          <w:bCs w:val="0"/>
          <w:lang w:val="en-US" w:eastAsia="en-US"/>
        </w:rPr>
        <w:t xml:space="preserve">77.76 </w:t>
      </w:r>
      <w:r>
        <w:rPr>
          <w:rFonts w:ascii="Angsana New" w:hAnsi="Angsana New"/>
          <w:b w:val="0"/>
          <w:bCs w:val="0"/>
          <w:cs/>
          <w:lang w:val="en-US" w:eastAsia="en-US"/>
        </w:rPr>
        <w:br/>
      </w:r>
      <w:r>
        <w:rPr>
          <w:rFonts w:ascii="Angsana New" w:hAnsi="Angsana New" w:hint="cs"/>
          <w:b w:val="0"/>
          <w:bCs w:val="0"/>
          <w:cs/>
          <w:lang w:val="en-US" w:eastAsia="en-US"/>
        </w:rPr>
        <w:t>ล้านบาท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เงินปันผล</w:t>
      </w:r>
      <w:r w:rsidR="00A71087">
        <w:rPr>
          <w:rFonts w:ascii="Angsana New" w:hAnsi="Angsana New" w:hint="cs"/>
          <w:b w:val="0"/>
          <w:bCs w:val="0"/>
          <w:cs/>
          <w:lang w:val="en-US" w:eastAsia="en-US"/>
        </w:rPr>
        <w:t>ระหว่างกาล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ดังกล่าวจ่ายจากกำไรสะสมตามอัตราภาษีเงินได้นิติบุคคลร้อยละ </w:t>
      </w:r>
      <w:r w:rsidR="00A71087" w:rsidRPr="00F71BB9">
        <w:rPr>
          <w:rFonts w:ascii="Angsana New" w:hAnsi="Angsana New"/>
          <w:b w:val="0"/>
          <w:bCs w:val="0"/>
          <w:lang w:val="en-US" w:eastAsia="en-US"/>
        </w:rPr>
        <w:t>30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และ</w:t>
      </w:r>
      <w:r w:rsidR="00A71087" w:rsidRPr="00F71BB9">
        <w:rPr>
          <w:rFonts w:ascii="Angsana New" w:hAnsi="Angsana New" w:hint="cs"/>
          <w:b w:val="0"/>
          <w:bCs w:val="0"/>
          <w:cs/>
          <w:lang w:val="en-US" w:eastAsia="en-US"/>
        </w:rPr>
        <w:t>ได้</w:t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>จ่าย</w:t>
      </w:r>
      <w:r>
        <w:rPr>
          <w:rFonts w:ascii="Angsana New" w:hAnsi="Angsana New"/>
          <w:b w:val="0"/>
          <w:bCs w:val="0"/>
          <w:cs/>
          <w:lang w:val="en-US" w:eastAsia="en-US"/>
        </w:rPr>
        <w:br/>
      </w:r>
      <w:r w:rsidR="00A71087" w:rsidRPr="00F71BB9">
        <w:rPr>
          <w:rFonts w:ascii="Angsana New" w:hAnsi="Angsana New"/>
          <w:b w:val="0"/>
          <w:bCs w:val="0"/>
          <w:cs/>
          <w:lang w:val="en-US" w:eastAsia="en-US"/>
        </w:rPr>
        <w:t>ให้แก่ผู้ถือหุ้นในเดือน</w:t>
      </w:r>
      <w:r w:rsidR="00A71087" w:rsidRPr="00F71BB9">
        <w:rPr>
          <w:rFonts w:ascii="Angsana New" w:hAnsi="Angsana New" w:hint="cs"/>
          <w:b w:val="0"/>
          <w:bCs w:val="0"/>
          <w:cs/>
          <w:lang w:val="en-US" w:eastAsia="en-US"/>
        </w:rPr>
        <w:t>มกราคม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 xml:space="preserve"> </w:t>
      </w:r>
      <w:r>
        <w:rPr>
          <w:rFonts w:ascii="Angsana New" w:hAnsi="Angsana New"/>
          <w:b w:val="0"/>
          <w:bCs w:val="0"/>
          <w:lang w:val="en-US" w:eastAsia="en-US"/>
        </w:rPr>
        <w:t>2562</w:t>
      </w:r>
    </w:p>
    <w:p w14:paraId="31E31F7D" w14:textId="77777777" w:rsidR="00110A24" w:rsidRPr="001558BB" w:rsidRDefault="00110A24" w:rsidP="0015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26ED40D" w14:textId="16934C9E" w:rsidR="00A769D7" w:rsidRDefault="00A769D7" w:rsidP="009C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</w:t>
      </w:r>
      <w:r w:rsidR="00DC124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อนุมัติการจัดสรรก</w:t>
      </w:r>
      <w:r w:rsidR="000C2B6C">
        <w:rPr>
          <w:rFonts w:ascii="Angsana New" w:hAnsi="Angsana New" w:hint="cs"/>
          <w:sz w:val="30"/>
          <w:szCs w:val="30"/>
          <w:cs/>
        </w:rPr>
        <w:t>ำไรเป็นเงินปันผลสำหรับปีสิ้นสุด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จากกำไรสะสมตามอัตราภาษีเงินได้</w:t>
      </w:r>
      <w:r w:rsidR="00DC124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นิติบุคคลในอัตราร้อยละ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ในอัตรา</w:t>
      </w:r>
      <w:r w:rsidR="00EF1148">
        <w:rPr>
          <w:rFonts w:ascii="Angsana New" w:hAnsi="Angsana New" w:hint="cs"/>
          <w:sz w:val="30"/>
          <w:szCs w:val="30"/>
          <w:cs/>
        </w:rPr>
        <w:t>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361DD">
        <w:rPr>
          <w:rFonts w:ascii="Angsana New" w:hAnsi="Angsana New"/>
          <w:sz w:val="30"/>
          <w:szCs w:val="30"/>
        </w:rPr>
        <w:t>2.75</w:t>
      </w:r>
      <w:r>
        <w:rPr>
          <w:rFonts w:ascii="Angsana New" w:hAnsi="Angsana New"/>
          <w:sz w:val="30"/>
          <w:szCs w:val="30"/>
        </w:rPr>
        <w:t xml:space="preserve"> </w:t>
      </w:r>
      <w:r w:rsidR="00EE1587">
        <w:rPr>
          <w:rFonts w:ascii="Angsana New" w:hAnsi="Angsana New" w:hint="cs"/>
          <w:sz w:val="30"/>
          <w:szCs w:val="30"/>
          <w:cs/>
        </w:rPr>
        <w:t xml:space="preserve">บาท </w:t>
      </w:r>
      <w:r w:rsidR="001361DD">
        <w:rPr>
          <w:rFonts w:ascii="Angsana New" w:hAnsi="Angsana New" w:hint="cs"/>
          <w:sz w:val="30"/>
          <w:szCs w:val="30"/>
          <w:cs/>
        </w:rPr>
        <w:t xml:space="preserve">สำหรับหุ้นสามัญจำนวน </w:t>
      </w:r>
      <w:r w:rsidR="001361DD">
        <w:rPr>
          <w:rFonts w:ascii="Angsana New" w:hAnsi="Angsana New"/>
          <w:sz w:val="30"/>
          <w:szCs w:val="30"/>
        </w:rPr>
        <w:t xml:space="preserve">51.84 </w:t>
      </w:r>
      <w:r w:rsidR="001361DD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B7035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="001361DD">
        <w:rPr>
          <w:rFonts w:ascii="Angsana New" w:hAnsi="Angsana New"/>
          <w:sz w:val="30"/>
          <w:szCs w:val="30"/>
        </w:rPr>
        <w:t>142.56</w:t>
      </w:r>
      <w:r>
        <w:rPr>
          <w:rFonts w:ascii="Angsana New" w:hAnsi="Angsana New"/>
          <w:sz w:val="30"/>
          <w:szCs w:val="30"/>
        </w:rPr>
        <w:t xml:space="preserve"> </w:t>
      </w:r>
      <w:r w:rsidR="006325F4">
        <w:rPr>
          <w:rFonts w:ascii="Angsana New" w:hAnsi="Angsana New" w:hint="cs"/>
          <w:sz w:val="30"/>
          <w:szCs w:val="30"/>
          <w:cs/>
        </w:rPr>
        <w:t>ล้านบาท ซึ่งรวมเงินปันผล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ระหว่างกาลที่จ่ายให้กับผู้ถือหุ้นแล้วเมื่อเดือนมกราคม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 xml:space="preserve">1.25 </w:t>
      </w:r>
      <w:r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="00794D7C">
        <w:rPr>
          <w:rFonts w:ascii="Angsana New" w:hAnsi="Angsana New" w:hint="cs"/>
          <w:sz w:val="30"/>
          <w:szCs w:val="30"/>
          <w:cs/>
        </w:rPr>
        <w:t xml:space="preserve"> </w:t>
      </w:r>
      <w:r w:rsidR="00794D7C">
        <w:rPr>
          <w:rFonts w:ascii="Angsana New" w:hAnsi="Angsana New"/>
          <w:sz w:val="30"/>
          <w:szCs w:val="30"/>
        </w:rPr>
        <w:t>64.8</w:t>
      </w:r>
      <w:r w:rsidR="009C0F09">
        <w:rPr>
          <w:rFonts w:ascii="Angsana New" w:hAnsi="Angsana New"/>
          <w:sz w:val="30"/>
          <w:szCs w:val="30"/>
        </w:rPr>
        <w:t>0</w:t>
      </w:r>
      <w:r w:rsidR="00794D7C">
        <w:rPr>
          <w:rFonts w:ascii="Angsana New" w:hAnsi="Angsana New"/>
          <w:sz w:val="30"/>
          <w:szCs w:val="30"/>
        </w:rPr>
        <w:t xml:space="preserve"> </w:t>
      </w:r>
      <w:r w:rsidR="00794D7C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794D7C">
        <w:rPr>
          <w:rFonts w:ascii="Angsana New" w:hAnsi="Angsana New" w:hint="cs"/>
          <w:sz w:val="30"/>
          <w:szCs w:val="30"/>
          <w:cs/>
        </w:rPr>
        <w:t xml:space="preserve">ดังนั้นส่วนที่เหลือในอัตราหุ้นละ </w:t>
      </w:r>
      <w:r w:rsidR="00794D7C">
        <w:rPr>
          <w:rFonts w:ascii="Angsana New" w:hAnsi="Angsana New"/>
          <w:sz w:val="30"/>
          <w:szCs w:val="30"/>
        </w:rPr>
        <w:t>1.5</w:t>
      </w:r>
      <w:r w:rsidR="009C0F09">
        <w:rPr>
          <w:rFonts w:ascii="Angsana New" w:hAnsi="Angsana New"/>
          <w:sz w:val="30"/>
          <w:szCs w:val="30"/>
        </w:rPr>
        <w:t>0</w:t>
      </w:r>
      <w:r w:rsidR="00794D7C">
        <w:rPr>
          <w:rFonts w:ascii="Angsana New" w:hAnsi="Angsana New"/>
          <w:sz w:val="30"/>
          <w:szCs w:val="30"/>
        </w:rPr>
        <w:t xml:space="preserve"> </w:t>
      </w:r>
      <w:r w:rsidR="00794D7C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794D7C">
        <w:rPr>
          <w:rFonts w:ascii="Angsana New" w:hAnsi="Angsana New"/>
          <w:sz w:val="30"/>
          <w:szCs w:val="30"/>
        </w:rPr>
        <w:t xml:space="preserve">77.76 </w:t>
      </w:r>
      <w:r w:rsidR="00794D7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C1243">
        <w:rPr>
          <w:rFonts w:ascii="Angsana New" w:hAnsi="Angsana New"/>
          <w:sz w:val="30"/>
          <w:szCs w:val="30"/>
        </w:rPr>
        <w:br/>
      </w:r>
      <w:r w:rsidR="0083394A">
        <w:rPr>
          <w:rFonts w:ascii="Angsana New" w:hAnsi="Angsana New" w:hint="cs"/>
          <w:sz w:val="30"/>
          <w:szCs w:val="30"/>
          <w:cs/>
        </w:rPr>
        <w:t>ได้จ่ายให้แก่ผู้ถือหุ้นในเดือน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2561</w:t>
      </w:r>
    </w:p>
    <w:p w14:paraId="5AF2FA9C" w14:textId="77777777" w:rsidR="003A33C8" w:rsidRPr="001558BB" w:rsidRDefault="003A33C8" w:rsidP="0015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D665C61" w14:textId="612DC757" w:rsidR="003A33C8" w:rsidRDefault="001558BB" w:rsidP="001558BB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  <w:r>
        <w:rPr>
          <w:rFonts w:ascii="Angsana New" w:hAnsi="Angsana New" w:hint="cs"/>
          <w:b w:val="0"/>
          <w:bCs w:val="0"/>
          <w:cs/>
          <w:lang w:val="en-US" w:eastAsia="en-US"/>
        </w:rPr>
        <w:t>ในการ</w:t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ประชุมคณะกรรมการของบริษัทเมื่อวันที่ </w:t>
      </w:r>
      <w:r w:rsidR="003A33C8" w:rsidRPr="00F71BB9">
        <w:rPr>
          <w:rFonts w:ascii="Angsana New" w:hAnsi="Angsana New"/>
          <w:b w:val="0"/>
          <w:bCs w:val="0"/>
          <w:lang w:val="en-US" w:eastAsia="en-US"/>
        </w:rPr>
        <w:t>21</w:t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="003A33C8" w:rsidRPr="00F71BB9">
        <w:rPr>
          <w:rFonts w:ascii="Angsana New" w:hAnsi="Angsana New" w:hint="cs"/>
          <w:b w:val="0"/>
          <w:bCs w:val="0"/>
          <w:cs/>
          <w:lang w:val="en-US" w:eastAsia="en-US"/>
        </w:rPr>
        <w:t>ธันวาคม</w:t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</w:t>
      </w:r>
      <w:r w:rsidR="003A33C8">
        <w:rPr>
          <w:rFonts w:ascii="Angsana New" w:hAnsi="Angsana New"/>
          <w:b w:val="0"/>
          <w:bCs w:val="0"/>
          <w:lang w:val="en-US" w:eastAsia="en-US"/>
        </w:rPr>
        <w:t>2560</w:t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ที่ประชุม</w:t>
      </w:r>
      <w:r w:rsidR="00C14163">
        <w:rPr>
          <w:rFonts w:ascii="Angsana New" w:hAnsi="Angsana New" w:hint="cs"/>
          <w:b w:val="0"/>
          <w:bCs w:val="0"/>
          <w:cs/>
          <w:lang w:val="en-US" w:eastAsia="en-US"/>
        </w:rPr>
        <w:t>ได้</w:t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>อนุมัติการจัดสรร</w:t>
      </w:r>
      <w:r w:rsidR="00A71087">
        <w:rPr>
          <w:rFonts w:ascii="Angsana New" w:hAnsi="Angsana New" w:hint="cs"/>
          <w:b w:val="0"/>
          <w:bCs w:val="0"/>
          <w:cs/>
          <w:lang w:val="en-US" w:eastAsia="en-US"/>
        </w:rPr>
        <w:t>กำไรเป็น</w:t>
      </w:r>
      <w:r>
        <w:rPr>
          <w:rFonts w:ascii="Angsana New" w:hAnsi="Angsana New"/>
          <w:b w:val="0"/>
          <w:bCs w:val="0"/>
          <w:cs/>
          <w:lang w:val="en-US" w:eastAsia="en-US"/>
        </w:rPr>
        <w:br/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>เงินปันผลระหว่างกาล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>ในอัตราหุ้นละ</w:t>
      </w:r>
      <w:r w:rsidR="003A33C8" w:rsidRPr="00F71BB9">
        <w:rPr>
          <w:rFonts w:ascii="Angsana New" w:hAnsi="Angsana New"/>
          <w:b w:val="0"/>
          <w:bCs w:val="0"/>
          <w:lang w:val="en-US" w:eastAsia="en-US"/>
        </w:rPr>
        <w:t xml:space="preserve"> 1.25 </w:t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>บาท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 xml:space="preserve"> สำหรับหุ้นสามัญจำนวน </w:t>
      </w:r>
      <w:r>
        <w:rPr>
          <w:rFonts w:ascii="Angsana New" w:hAnsi="Angsana New"/>
          <w:b w:val="0"/>
          <w:bCs w:val="0"/>
          <w:lang w:val="en-US" w:eastAsia="en-US"/>
        </w:rPr>
        <w:t xml:space="preserve">51.84 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 xml:space="preserve">ล้านหุ้น </w:t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>เป็น</w:t>
      </w:r>
      <w:r>
        <w:rPr>
          <w:rFonts w:ascii="Angsana New" w:hAnsi="Angsana New" w:hint="cs"/>
          <w:b w:val="0"/>
          <w:bCs w:val="0"/>
          <w:cs/>
          <w:lang w:val="en-US" w:eastAsia="en-US"/>
        </w:rPr>
        <w:t>จำนวน</w:t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เงิน </w:t>
      </w:r>
      <w:r w:rsidR="003A33C8" w:rsidRPr="00F71BB9">
        <w:rPr>
          <w:rFonts w:ascii="Angsana New" w:hAnsi="Angsana New"/>
          <w:b w:val="0"/>
          <w:bCs w:val="0"/>
          <w:lang w:val="en-US" w:eastAsia="en-US"/>
        </w:rPr>
        <w:t>64.8</w:t>
      </w:r>
      <w:r w:rsidR="00C84D4D">
        <w:rPr>
          <w:rFonts w:ascii="Angsana New" w:hAnsi="Angsana New"/>
          <w:b w:val="0"/>
          <w:bCs w:val="0"/>
          <w:lang w:val="en-US" w:eastAsia="en-US"/>
        </w:rPr>
        <w:t>0</w:t>
      </w:r>
      <w:r>
        <w:rPr>
          <w:rFonts w:ascii="Angsana New" w:hAnsi="Angsana New"/>
          <w:b w:val="0"/>
          <w:bCs w:val="0"/>
          <w:cs/>
          <w:lang w:val="en-US" w:eastAsia="en-US"/>
        </w:rPr>
        <w:br/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>ล้านบาท เงินปันผล</w:t>
      </w:r>
      <w:r w:rsidR="00A71087">
        <w:rPr>
          <w:rFonts w:ascii="Angsana New" w:hAnsi="Angsana New" w:hint="cs"/>
          <w:b w:val="0"/>
          <w:bCs w:val="0"/>
          <w:cs/>
          <w:lang w:val="en-US" w:eastAsia="en-US"/>
        </w:rPr>
        <w:t>ระหว่างกาล</w:t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ดังกล่าวจ่ายจากกำไรสะสมตามอัตราภาษีเงินได้นิติบุคคลร้อยละ </w:t>
      </w:r>
      <w:r w:rsidR="003A33C8" w:rsidRPr="00F71BB9">
        <w:rPr>
          <w:rFonts w:ascii="Angsana New" w:hAnsi="Angsana New"/>
          <w:b w:val="0"/>
          <w:bCs w:val="0"/>
          <w:lang w:val="en-US" w:eastAsia="en-US"/>
        </w:rPr>
        <w:t>30</w:t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 xml:space="preserve"> และ</w:t>
      </w:r>
      <w:r w:rsidR="003A33C8" w:rsidRPr="00F71BB9">
        <w:rPr>
          <w:rFonts w:ascii="Angsana New" w:hAnsi="Angsana New" w:hint="cs"/>
          <w:b w:val="0"/>
          <w:bCs w:val="0"/>
          <w:cs/>
          <w:lang w:val="en-US" w:eastAsia="en-US"/>
        </w:rPr>
        <w:t>ได้</w:t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>จ่าย</w:t>
      </w:r>
      <w:r>
        <w:rPr>
          <w:rFonts w:ascii="Angsana New" w:hAnsi="Angsana New"/>
          <w:b w:val="0"/>
          <w:bCs w:val="0"/>
          <w:cs/>
          <w:lang w:val="en-US" w:eastAsia="en-US"/>
        </w:rPr>
        <w:br/>
      </w:r>
      <w:r w:rsidR="003A33C8" w:rsidRPr="00F71BB9">
        <w:rPr>
          <w:rFonts w:ascii="Angsana New" w:hAnsi="Angsana New"/>
          <w:b w:val="0"/>
          <w:bCs w:val="0"/>
          <w:cs/>
          <w:lang w:val="en-US" w:eastAsia="en-US"/>
        </w:rPr>
        <w:t>ให้แก่ผู้ถือหุ้นในเดือน</w:t>
      </w:r>
      <w:r w:rsidR="003A33C8" w:rsidRPr="00F71BB9">
        <w:rPr>
          <w:rFonts w:ascii="Angsana New" w:hAnsi="Angsana New" w:hint="cs"/>
          <w:b w:val="0"/>
          <w:bCs w:val="0"/>
          <w:cs/>
          <w:lang w:val="en-US" w:eastAsia="en-US"/>
        </w:rPr>
        <w:t>มกราคม</w:t>
      </w:r>
      <w:r w:rsidR="003A33C8">
        <w:rPr>
          <w:rFonts w:ascii="Angsana New" w:hAnsi="Angsana New"/>
          <w:b w:val="0"/>
          <w:bCs w:val="0"/>
          <w:lang w:val="en-US" w:eastAsia="en-US"/>
        </w:rPr>
        <w:t xml:space="preserve"> 2561</w:t>
      </w:r>
    </w:p>
    <w:p w14:paraId="25B07432" w14:textId="77777777" w:rsidR="003A33C8" w:rsidRPr="001558BB" w:rsidRDefault="003A33C8" w:rsidP="0015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454E7F0" w14:textId="77777777" w:rsidR="003B2045" w:rsidRDefault="003B2045" w:rsidP="00A7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BC5BEEF" w14:textId="0ED35A89" w:rsidR="00A769D7" w:rsidRPr="00A769D7" w:rsidRDefault="00A769D7" w:rsidP="00A7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794D7C">
        <w:rPr>
          <w:rFonts w:ascii="Angsana New" w:hAnsi="Angsana New"/>
          <w:sz w:val="30"/>
          <w:szCs w:val="30"/>
        </w:rPr>
        <w:t xml:space="preserve">25 </w:t>
      </w:r>
      <w:r w:rsidR="00794D7C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794D7C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 ผู้ถือหุ้นของบริษัทได้</w:t>
      </w:r>
      <w:r w:rsidR="00DC124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อนุมัติการจัดสรรกำไรเป็นเงินปันผลสำหรับปีสิ้นสุดวันที่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94D7C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="00EE1587">
        <w:rPr>
          <w:rFonts w:ascii="Angsana New" w:hAnsi="Angsana New" w:hint="cs"/>
          <w:sz w:val="30"/>
          <w:szCs w:val="30"/>
          <w:cs/>
        </w:rPr>
        <w:t>จากกำไรสะ</w:t>
      </w:r>
      <w:r>
        <w:rPr>
          <w:rFonts w:ascii="Angsana New" w:hAnsi="Angsana New" w:hint="cs"/>
          <w:sz w:val="30"/>
          <w:szCs w:val="30"/>
          <w:cs/>
        </w:rPr>
        <w:t>สมตามอัตราภาษีเงินได้</w:t>
      </w:r>
      <w:r w:rsidR="00DC124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นิติบุคคลในอัตราร้อยละ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>2.5</w:t>
      </w:r>
      <w:r w:rsidR="009C0F0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1361DD">
        <w:rPr>
          <w:rFonts w:ascii="Angsana New" w:hAnsi="Angsana New" w:hint="cs"/>
          <w:sz w:val="30"/>
          <w:szCs w:val="30"/>
          <w:cs/>
        </w:rPr>
        <w:t xml:space="preserve">สำหรับหุ้นสามัญจำนวน </w:t>
      </w:r>
      <w:r w:rsidR="001361DD">
        <w:rPr>
          <w:rFonts w:ascii="Angsana New" w:hAnsi="Angsana New"/>
          <w:sz w:val="30"/>
          <w:szCs w:val="30"/>
        </w:rPr>
        <w:t xml:space="preserve">51.84 </w:t>
      </w:r>
      <w:r w:rsidR="001361DD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C14163">
        <w:rPr>
          <w:rFonts w:ascii="Angsana New" w:hAnsi="Angsana New"/>
          <w:sz w:val="30"/>
          <w:szCs w:val="30"/>
          <w:cs/>
        </w:rPr>
        <w:br/>
      </w:r>
      <w:r w:rsidR="007C1DDB">
        <w:rPr>
          <w:rFonts w:ascii="Angsana New" w:hAnsi="Angsana New" w:hint="cs"/>
          <w:sz w:val="30"/>
          <w:szCs w:val="30"/>
          <w:cs/>
        </w:rPr>
        <w:t>ทั้งสิ้น</w:t>
      </w:r>
      <w:r w:rsidR="00D057B5">
        <w:rPr>
          <w:rFonts w:ascii="Angsana New" w:hAnsi="Angsana New" w:hint="cs"/>
          <w:sz w:val="30"/>
          <w:szCs w:val="30"/>
          <w:cs/>
        </w:rPr>
        <w:t xml:space="preserve"> </w:t>
      </w:r>
      <w:r w:rsidR="00794D7C">
        <w:rPr>
          <w:rFonts w:ascii="Angsana New" w:hAnsi="Angsana New"/>
          <w:sz w:val="30"/>
          <w:szCs w:val="30"/>
        </w:rPr>
        <w:t>129.6</w:t>
      </w:r>
      <w:r w:rsidR="009C0F0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ซึ่งรวมเงินปันผลระหว่างกาลที่จ่ายให้กับผู้ถือหุ้นแล้วเมื่อเดือนมกราคม </w:t>
      </w:r>
      <w:r w:rsidR="00794D7C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ในอั</w:t>
      </w:r>
      <w:r w:rsidR="009C0F09">
        <w:rPr>
          <w:rFonts w:ascii="Angsana New" w:hAnsi="Angsana New" w:hint="cs"/>
          <w:sz w:val="30"/>
          <w:szCs w:val="30"/>
          <w:cs/>
        </w:rPr>
        <w:t>ต</w:t>
      </w:r>
      <w:r>
        <w:rPr>
          <w:rFonts w:ascii="Angsana New" w:hAnsi="Angsana New" w:hint="cs"/>
          <w:sz w:val="30"/>
          <w:szCs w:val="30"/>
          <w:cs/>
        </w:rPr>
        <w:t xml:space="preserve">ราหุ้นละ </w:t>
      </w:r>
      <w:r w:rsidR="001558BB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 xml:space="preserve">1.25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hAnsi="Angsana New"/>
          <w:sz w:val="30"/>
          <w:szCs w:val="30"/>
        </w:rPr>
        <w:t>64.8</w:t>
      </w:r>
      <w:r w:rsidR="009C0F0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558BB">
        <w:rPr>
          <w:rFonts w:ascii="Angsana New" w:hAnsi="Angsana New" w:hint="cs"/>
          <w:sz w:val="30"/>
          <w:szCs w:val="30"/>
          <w:cs/>
        </w:rPr>
        <w:t>และส่วนที่เหลือในอัตรา</w:t>
      </w:r>
      <w:r w:rsidR="008D50C2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8D50C2">
        <w:rPr>
          <w:rFonts w:ascii="Angsana New" w:hAnsi="Angsana New"/>
          <w:sz w:val="30"/>
          <w:szCs w:val="30"/>
        </w:rPr>
        <w:t xml:space="preserve">1.25 </w:t>
      </w:r>
      <w:r w:rsidR="008D50C2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8D50C2">
        <w:rPr>
          <w:rFonts w:ascii="Angsana New" w:hAnsi="Angsana New"/>
          <w:sz w:val="30"/>
          <w:szCs w:val="30"/>
        </w:rPr>
        <w:t>64.8</w:t>
      </w:r>
      <w:r w:rsidR="009C0F09">
        <w:rPr>
          <w:rFonts w:ascii="Angsana New" w:hAnsi="Angsana New"/>
          <w:sz w:val="30"/>
          <w:szCs w:val="30"/>
        </w:rPr>
        <w:t>0</w:t>
      </w:r>
      <w:r w:rsidR="008D50C2">
        <w:rPr>
          <w:rFonts w:ascii="Angsana New" w:hAnsi="Angsana New"/>
          <w:sz w:val="30"/>
          <w:szCs w:val="30"/>
        </w:rPr>
        <w:t xml:space="preserve"> </w:t>
      </w:r>
      <w:r w:rsidR="008D50C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C1243">
        <w:rPr>
          <w:rFonts w:ascii="Angsana New" w:hAnsi="Angsana New"/>
          <w:sz w:val="30"/>
          <w:szCs w:val="30"/>
        </w:rPr>
        <w:br/>
      </w:r>
      <w:r w:rsidR="0083394A">
        <w:rPr>
          <w:rFonts w:ascii="Angsana New" w:hAnsi="Angsana New" w:hint="cs"/>
          <w:sz w:val="30"/>
          <w:szCs w:val="30"/>
          <w:cs/>
        </w:rPr>
        <w:t>ได้จ่ายให้แก่ผู้ถือหุ้นในเดือน</w:t>
      </w:r>
      <w:r w:rsidR="008D50C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960D8">
        <w:rPr>
          <w:rFonts w:ascii="Angsana New" w:hAnsi="Angsana New"/>
          <w:sz w:val="30"/>
          <w:szCs w:val="30"/>
        </w:rPr>
        <w:t>2560</w:t>
      </w:r>
      <w:r w:rsidR="00D41FC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56C81B6" w14:textId="77777777" w:rsidR="00744ED4" w:rsidRPr="00695D22" w:rsidRDefault="00744ED4">
      <w:pPr>
        <w:rPr>
          <w:rFonts w:asciiTheme="majorBidi" w:hAnsiTheme="majorBidi" w:cstheme="majorBidi"/>
          <w:sz w:val="24"/>
          <w:szCs w:val="24"/>
        </w:rPr>
      </w:pPr>
    </w:p>
    <w:p w14:paraId="66641701" w14:textId="6F269E00" w:rsidR="00DF698D" w:rsidRPr="0044007D" w:rsidRDefault="00744ED4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417F83" w:rsidRPr="0044007D">
        <w:rPr>
          <w:rFonts w:ascii="Angsana New" w:hAnsi="Angsana New"/>
          <w:b/>
          <w:bCs/>
          <w:sz w:val="30"/>
          <w:szCs w:val="30"/>
          <w:cs/>
        </w:rPr>
        <w:tab/>
      </w:r>
      <w:r w:rsidR="00DF698D" w:rsidRPr="0044007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8D35F53" w14:textId="77777777" w:rsidR="00DF698D" w:rsidRPr="00695D22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FFCC473" w14:textId="77777777" w:rsidR="00DF698D" w:rsidRPr="004D2C5B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C5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094CB1" w14:textId="77777777" w:rsidR="00DF698D" w:rsidRPr="00695D22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FB4D9DF" w14:textId="77777777" w:rsidR="00527BEF" w:rsidRDefault="00DF698D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4D2C5B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4D2C5B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br/>
        <w:t>ตามบัญชีใกล้เคียงกับมูลค่ายุติธรรมอย่างสมเหตุสมผล</w:t>
      </w:r>
    </w:p>
    <w:p w14:paraId="04909F91" w14:textId="77777777" w:rsidR="00C77E11" w:rsidRPr="00C77E11" w:rsidRDefault="00C77E11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DF698D" w:rsidRPr="00A36F32" w14:paraId="7AC9DB70" w14:textId="77777777" w:rsidTr="00BA35E8">
        <w:trPr>
          <w:cantSplit/>
          <w:trHeight w:val="326"/>
          <w:tblHeader/>
        </w:trPr>
        <w:tc>
          <w:tcPr>
            <w:tcW w:w="3060" w:type="dxa"/>
            <w:shd w:val="clear" w:color="auto" w:fill="auto"/>
            <w:vAlign w:val="bottom"/>
          </w:tcPr>
          <w:p w14:paraId="1F51F400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14:paraId="260A78D2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698D" w:rsidRPr="00A36F32" w14:paraId="784C25CD" w14:textId="77777777" w:rsidTr="00BA35E8">
        <w:trPr>
          <w:cantSplit/>
          <w:trHeight w:val="453"/>
          <w:tblHeader/>
        </w:trPr>
        <w:tc>
          <w:tcPr>
            <w:tcW w:w="3060" w:type="dxa"/>
            <w:shd w:val="clear" w:color="auto" w:fill="auto"/>
            <w:vAlign w:val="bottom"/>
          </w:tcPr>
          <w:p w14:paraId="2CF45F02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DAB5D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14:paraId="79D3EE3E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5267AA19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585F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F698D" w:rsidRPr="00A36F32" w14:paraId="4BFA6D23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1C531BE4" w14:textId="77777777" w:rsidR="00DF698D" w:rsidRPr="009F74BB" w:rsidRDefault="00DF698D" w:rsidP="00BA35E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61BB64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5EC2B2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15FF88F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39CF743F" w14:textId="77777777"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6AB56BF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62BD0A0" w14:textId="77777777"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9EF71E6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1F1745A" w14:textId="77777777"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7095478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F698D" w:rsidRPr="00A36F32" w14:paraId="35D31819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6139C6FB" w14:textId="77777777" w:rsidR="00DF698D" w:rsidRPr="009F74BB" w:rsidRDefault="00DF698D" w:rsidP="00BA35E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00938146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F698D" w:rsidRPr="00C40E7D" w14:paraId="5041C15D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7E503D5D" w14:textId="0EA7ACC1" w:rsidR="00DF698D" w:rsidRPr="002C402E" w:rsidRDefault="00F06935" w:rsidP="00877F2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="00DF69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698D" w:rsidRPr="002C402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F698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741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674F0C9F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EA42912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5AC8744D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572282DE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620350C5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43E7267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B7B547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B25928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91330BE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F698D" w:rsidRPr="00C40E7D" w14:paraId="1846D239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05A3EC8C" w14:textId="77777777" w:rsidR="00DF698D" w:rsidRPr="00563310" w:rsidRDefault="00DF698D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7CB66F94" w14:textId="77777777" w:rsidR="00DF698D" w:rsidRPr="00563310" w:rsidRDefault="00DF698D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7DE36DDC" w14:textId="77777777" w:rsidR="00DF698D" w:rsidRPr="002C402E" w:rsidRDefault="00DF698D" w:rsidP="00BA35E8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18FA7CBF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C906D8C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2BC77C9C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1F0443F7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01B025AA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DA19072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A2F4D45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3B4111B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4E0105C2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F698D" w:rsidRPr="00C40E7D" w14:paraId="60590C66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FFB9A03" w14:textId="77777777" w:rsidR="00DF698D" w:rsidRPr="00033A8E" w:rsidRDefault="00DF698D" w:rsidP="00BA35E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225065F8" w14:textId="01FF258C" w:rsidR="00DF698D" w:rsidRPr="00F45CA3" w:rsidRDefault="0037283C" w:rsidP="00EF11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143,939</w:t>
            </w:r>
          </w:p>
        </w:tc>
        <w:tc>
          <w:tcPr>
            <w:tcW w:w="180" w:type="dxa"/>
          </w:tcPr>
          <w:p w14:paraId="01649EC2" w14:textId="77777777" w:rsidR="00DF698D" w:rsidRPr="00F45CA3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0C2B2CC8" w14:textId="3C4C167F" w:rsidR="00DF698D" w:rsidRPr="00F45CA3" w:rsidRDefault="0037283C" w:rsidP="00BA35E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143,939</w:t>
            </w:r>
          </w:p>
        </w:tc>
        <w:tc>
          <w:tcPr>
            <w:tcW w:w="184" w:type="dxa"/>
            <w:shd w:val="clear" w:color="auto" w:fill="auto"/>
          </w:tcPr>
          <w:p w14:paraId="6F619FE3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3FCBC1" w14:textId="4E07E359" w:rsidR="00DF698D" w:rsidRPr="009D1F69" w:rsidRDefault="0037283C" w:rsidP="00EE158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7865C9" w14:textId="77777777" w:rsidR="00DF698D" w:rsidRPr="006B2166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EE58C1D" w14:textId="1FA9A5AD" w:rsidR="00DF698D" w:rsidRPr="006B2166" w:rsidRDefault="0037283C" w:rsidP="008212D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3D01F0" w14:textId="77777777" w:rsidR="00DF698D" w:rsidRPr="006B2166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802004" w14:textId="4A45973E" w:rsidR="00DF698D" w:rsidRPr="00E25771" w:rsidRDefault="0037283C" w:rsidP="006325F4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143,939</w:t>
            </w:r>
          </w:p>
        </w:tc>
      </w:tr>
      <w:tr w:rsidR="00DF698D" w:rsidRPr="00C40E7D" w14:paraId="228B4170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33D81D1" w14:textId="77777777" w:rsidR="00DF698D" w:rsidRPr="00033A8E" w:rsidRDefault="00DF698D" w:rsidP="00BA35E8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79AA03D1" w14:textId="34502D59" w:rsidR="00DF698D" w:rsidRPr="0037283C" w:rsidRDefault="0037283C" w:rsidP="006325F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37283C">
              <w:rPr>
                <w:rFonts w:ascii="Angsana New" w:hAnsi="Angsana New"/>
                <w:sz w:val="30"/>
                <w:szCs w:val="30"/>
              </w:rPr>
              <w:t>(74,726)</w:t>
            </w:r>
          </w:p>
        </w:tc>
        <w:tc>
          <w:tcPr>
            <w:tcW w:w="180" w:type="dxa"/>
            <w:vAlign w:val="bottom"/>
          </w:tcPr>
          <w:p w14:paraId="0A61616A" w14:textId="77777777" w:rsidR="00DF698D" w:rsidRPr="0037283C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4E2D5FB" w14:textId="6AC8049B" w:rsidR="00DF698D" w:rsidRPr="0037283C" w:rsidRDefault="0037283C" w:rsidP="00EE158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D37DA0C" w14:textId="77777777" w:rsidR="00DF698D" w:rsidRPr="0037283C" w:rsidRDefault="00DF698D" w:rsidP="00BA35E8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B4CC5D" w14:textId="16659B68" w:rsidR="00DF698D" w:rsidRPr="0037283C" w:rsidRDefault="0037283C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(74,726)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0C2A1" w14:textId="77777777" w:rsidR="00DF698D" w:rsidRPr="0037283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79932" w14:textId="5307AA3D" w:rsidR="00DF698D" w:rsidRPr="0037283C" w:rsidRDefault="0037283C" w:rsidP="008212D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8CE390" w14:textId="77777777" w:rsidR="00DF698D" w:rsidRPr="0037283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02E154" w14:textId="2C010757" w:rsidR="00DF698D" w:rsidRPr="0037283C" w:rsidRDefault="00C112DA" w:rsidP="00594980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(74,7</w:t>
            </w:r>
            <w:r w:rsidR="0037283C">
              <w:rPr>
                <w:rFonts w:ascii="Angsana New" w:hAnsi="Angsana New"/>
                <w:sz w:val="30"/>
                <w:szCs w:val="30"/>
              </w:rPr>
              <w:t>26)</w:t>
            </w:r>
          </w:p>
        </w:tc>
      </w:tr>
      <w:tr w:rsidR="00DF698D" w:rsidRPr="00C40E7D" w14:paraId="498DEC89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35A2B25" w14:textId="77777777" w:rsidR="00DF698D" w:rsidRPr="000B00BC" w:rsidRDefault="00DF698D" w:rsidP="00BA35E8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53612E4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67F969C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7C1BA16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E0CA88C" w14:textId="77777777" w:rsidR="00DF698D" w:rsidRPr="000B00BC" w:rsidRDefault="00DF698D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AAD26F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57C26A" w14:textId="77777777" w:rsidR="00DF698D" w:rsidRPr="000B00B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A5166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A17752" w14:textId="77777777" w:rsidR="00DF698D" w:rsidRPr="000B00B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6B4048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4980" w:rsidRPr="00C40E7D" w14:paraId="48CAFE59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4B83090" w14:textId="77777777" w:rsidR="00594980" w:rsidRPr="00563310" w:rsidRDefault="00594980" w:rsidP="00594980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092BFAA1" w14:textId="77777777" w:rsidR="00594980" w:rsidRPr="00563310" w:rsidRDefault="00594980" w:rsidP="00594980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14:paraId="773A9EB1" w14:textId="77777777" w:rsidR="00594980" w:rsidRPr="00210569" w:rsidRDefault="00594980" w:rsidP="00594980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1EE6F2F3" w14:textId="77777777" w:rsidR="00594980" w:rsidRPr="00210569" w:rsidRDefault="00594980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03177E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AA8EDA1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B0FD72" w14:textId="77777777" w:rsidR="00594980" w:rsidRPr="00C40E7D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F7F4F3" w14:textId="77777777" w:rsidR="00594980" w:rsidRPr="006B2166" w:rsidRDefault="00594980" w:rsidP="005949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7CF5C0" w14:textId="77777777" w:rsidR="00594980" w:rsidRPr="006B2166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CC109" w14:textId="77777777" w:rsidR="00594980" w:rsidRPr="006B2166" w:rsidRDefault="00594980" w:rsidP="0059498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63A88" w14:textId="77777777" w:rsidR="00594980" w:rsidRPr="006B2166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F03918" w14:textId="77777777" w:rsidR="00594980" w:rsidRPr="006B2166" w:rsidRDefault="00594980" w:rsidP="0059498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980" w:rsidRPr="00C40E7D" w14:paraId="7CA23211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7E4C135A" w14:textId="28A56384" w:rsidR="00594980" w:rsidRPr="00563310" w:rsidRDefault="00594980" w:rsidP="00594980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478F65FF" w14:textId="67751874" w:rsidR="00594980" w:rsidRPr="00210569" w:rsidRDefault="0037283C" w:rsidP="00EF11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(978,444)</w:t>
            </w:r>
          </w:p>
        </w:tc>
        <w:tc>
          <w:tcPr>
            <w:tcW w:w="180" w:type="dxa"/>
            <w:vAlign w:val="bottom"/>
          </w:tcPr>
          <w:p w14:paraId="6348BCAE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87B3F44" w14:textId="1237F58E" w:rsidR="00594980" w:rsidRPr="0037283C" w:rsidRDefault="0037283C" w:rsidP="00803E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728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370EA9" w14:textId="77777777" w:rsidR="00594980" w:rsidRPr="0037283C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3A4614" w14:textId="07D41325" w:rsidR="00594980" w:rsidRPr="0037283C" w:rsidRDefault="0037283C" w:rsidP="00803E2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(937,157)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F618E" w14:textId="77777777" w:rsidR="00594980" w:rsidRPr="0037283C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6E5AD5" w14:textId="6DEF1BA6" w:rsidR="00594980" w:rsidRPr="0037283C" w:rsidRDefault="0037283C" w:rsidP="0059498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F5379" w14:textId="77777777" w:rsidR="00594980" w:rsidRPr="0037283C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524EB3" w14:textId="0904ABC4" w:rsidR="00594980" w:rsidRPr="0037283C" w:rsidRDefault="0037283C" w:rsidP="00594980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(937,157)</w:t>
            </w:r>
          </w:p>
        </w:tc>
      </w:tr>
      <w:tr w:rsidR="00594980" w:rsidRPr="00C40E7D" w14:paraId="26723533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6F1748B" w14:textId="77777777" w:rsidR="00594980" w:rsidRPr="004F7A6E" w:rsidRDefault="00594980" w:rsidP="005949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78109FAE" w14:textId="3677A793" w:rsidR="00594980" w:rsidRPr="00210569" w:rsidRDefault="003B2045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(369,400</w:t>
            </w:r>
            <w:r w:rsidR="003728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0CAD657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08D9275" w14:textId="52558548" w:rsidR="00594980" w:rsidRPr="0037283C" w:rsidRDefault="0037283C" w:rsidP="00EF11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387DF5" w14:textId="77777777" w:rsidR="00594980" w:rsidRPr="0037283C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C44BF66" w14:textId="5699AE67" w:rsidR="00594980" w:rsidRPr="0037283C" w:rsidRDefault="0037283C" w:rsidP="005949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(528,087)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6F8A05" w14:textId="77777777" w:rsidR="00594980" w:rsidRPr="0037283C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0EA3C1" w14:textId="60C48733" w:rsidR="00594980" w:rsidRPr="0037283C" w:rsidRDefault="0037283C" w:rsidP="0059498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ACF6F5" w14:textId="77777777" w:rsidR="00594980" w:rsidRPr="0037283C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8AF8A9" w14:textId="6E838AF0" w:rsidR="00594980" w:rsidRPr="0037283C" w:rsidRDefault="0037283C" w:rsidP="006325F4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(528,087)</w:t>
            </w:r>
          </w:p>
        </w:tc>
      </w:tr>
      <w:tr w:rsidR="00EE34C6" w:rsidRPr="00C40E7D" w14:paraId="0986A082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3BF01F5B" w14:textId="77777777" w:rsidR="00EE34C6" w:rsidRPr="002C402E" w:rsidRDefault="00EE34C6" w:rsidP="00EE34C6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FB21D" w14:textId="77777777"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90C405" w14:textId="77777777"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67BCEA93" w14:textId="70A429D8" w:rsidR="00EE34C6" w:rsidRDefault="00EE34C6" w:rsidP="00EE34C6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558005C8" w14:textId="77777777"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2B6AB794" w14:textId="64E63775" w:rsidR="00EE34C6" w:rsidRDefault="00EE34C6" w:rsidP="00EE34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shd w:val="clear" w:color="auto" w:fill="auto"/>
          </w:tcPr>
          <w:p w14:paraId="38116E26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FBB894A" w14:textId="6EEA643C"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88E9B6C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ED5947" w14:textId="31143EBE" w:rsidR="00EE34C6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34C6" w:rsidRPr="00C40E7D" w14:paraId="1C21BE0D" w14:textId="77777777" w:rsidTr="009458A1">
        <w:trPr>
          <w:cantSplit/>
        </w:trPr>
        <w:tc>
          <w:tcPr>
            <w:tcW w:w="3060" w:type="dxa"/>
            <w:shd w:val="clear" w:color="auto" w:fill="auto"/>
          </w:tcPr>
          <w:p w14:paraId="51B54AF5" w14:textId="77777777" w:rsidR="00EE34C6" w:rsidRPr="002C402E" w:rsidRDefault="00EE34C6" w:rsidP="00EE34C6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2EF8DC22" w14:textId="1AFF48D9" w:rsidR="00EE34C6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E34C6" w:rsidRPr="00C40E7D" w14:paraId="4BD0FD83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5192DA12" w14:textId="2D1AA8C0" w:rsidR="00EE34C6" w:rsidRPr="004F7A6E" w:rsidRDefault="00EE34C6" w:rsidP="00EE34C6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14:paraId="09C4CCB1" w14:textId="77777777"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ED6835" w14:textId="77777777"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77C3A526" w14:textId="77777777" w:rsidR="00EE34C6" w:rsidRDefault="00EE34C6" w:rsidP="00EE34C6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7A3923A" w14:textId="77777777"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492D7271" w14:textId="77777777" w:rsidR="00EE34C6" w:rsidRDefault="00EE34C6" w:rsidP="00EE34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8C3BCE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DF371C" w14:textId="77777777"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520EF5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148221" w14:textId="77777777" w:rsidR="00EE34C6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4C6" w:rsidRPr="00C40E7D" w14:paraId="1808DBA9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2B9A560B" w14:textId="77777777" w:rsidR="00EE34C6" w:rsidRPr="00563310" w:rsidRDefault="00EE34C6" w:rsidP="00EE34C6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5AE3BA76" w14:textId="77777777" w:rsidR="00EE34C6" w:rsidRPr="00563310" w:rsidRDefault="00EE34C6" w:rsidP="00EE34C6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6D75323B" w14:textId="77777777" w:rsidR="00EE34C6" w:rsidRPr="00563310" w:rsidRDefault="00EE34C6" w:rsidP="00EE34C6">
            <w:pPr>
              <w:ind w:left="11" w:firstLine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4414FAD1" w14:textId="77777777"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E707A7" w14:textId="77777777"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011D88CF" w14:textId="77777777" w:rsidR="00EE34C6" w:rsidRDefault="00EE34C6" w:rsidP="00EE34C6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6516197B" w14:textId="77777777"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1BDC6AF0" w14:textId="77777777" w:rsidR="00EE34C6" w:rsidRDefault="00EE34C6" w:rsidP="00EE34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FF43AA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8D3BFB9" w14:textId="77777777"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6F1CDC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B2F90B" w14:textId="77777777" w:rsidR="00EE34C6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4C6" w:rsidRPr="00C40E7D" w14:paraId="31A1FDC1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6DFB2DF" w14:textId="77777777" w:rsidR="00EE34C6" w:rsidRPr="004F7A6E" w:rsidRDefault="00EE34C6" w:rsidP="00EE34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6EDDCBA2" w14:textId="067AE1C7"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  <w:tc>
          <w:tcPr>
            <w:tcW w:w="180" w:type="dxa"/>
          </w:tcPr>
          <w:p w14:paraId="4DD9EFA6" w14:textId="77777777"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3CCB9F6D" w14:textId="27FDDF28" w:rsidR="00EE34C6" w:rsidRDefault="00EE34C6" w:rsidP="00EE34C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  <w:tc>
          <w:tcPr>
            <w:tcW w:w="184" w:type="dxa"/>
            <w:shd w:val="clear" w:color="auto" w:fill="auto"/>
          </w:tcPr>
          <w:p w14:paraId="6AAFF68E" w14:textId="77777777"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B929D3E" w14:textId="77777777" w:rsidR="00EE34C6" w:rsidRDefault="00EE34C6" w:rsidP="00EE34C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A756CC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8B9B2F1" w14:textId="77777777"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12916D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62068C" w14:textId="5CD5C31B" w:rsidR="00EE34C6" w:rsidRPr="001B3A7E" w:rsidRDefault="00EE34C6" w:rsidP="00EE34C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20,140</w:t>
            </w:r>
          </w:p>
        </w:tc>
      </w:tr>
      <w:tr w:rsidR="00EE34C6" w:rsidRPr="00C40E7D" w14:paraId="69633333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E90A73C" w14:textId="77777777" w:rsidR="00EE34C6" w:rsidRPr="004F7A6E" w:rsidRDefault="00EE34C6" w:rsidP="00EE34C6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7E6C85A1" w14:textId="536914BC"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  <w:tc>
          <w:tcPr>
            <w:tcW w:w="180" w:type="dxa"/>
            <w:vAlign w:val="bottom"/>
          </w:tcPr>
          <w:p w14:paraId="244F73B7" w14:textId="77777777"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71701A2" w14:textId="77777777" w:rsidR="00EE34C6" w:rsidRDefault="00EE34C6" w:rsidP="00EE3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A668A2" w14:textId="77777777"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090550" w14:textId="5233A86A" w:rsidR="00EE34C6" w:rsidRDefault="00EE34C6" w:rsidP="00EE34C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1DAE93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BEEF15" w14:textId="77777777"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6BC83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ADD28" w14:textId="54B27F0C" w:rsidR="00EE34C6" w:rsidRDefault="00EE34C6" w:rsidP="00EE34C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</w:tr>
      <w:tr w:rsidR="00EE34C6" w:rsidRPr="00C40E7D" w14:paraId="494D3219" w14:textId="77777777" w:rsidTr="00F07737">
        <w:trPr>
          <w:cantSplit/>
          <w:trHeight w:val="299"/>
        </w:trPr>
        <w:tc>
          <w:tcPr>
            <w:tcW w:w="3060" w:type="dxa"/>
            <w:shd w:val="clear" w:color="auto" w:fill="auto"/>
            <w:vAlign w:val="bottom"/>
          </w:tcPr>
          <w:p w14:paraId="05654C15" w14:textId="77777777" w:rsidR="00EE34C6" w:rsidRPr="00F07737" w:rsidRDefault="00EE34C6" w:rsidP="00EE34C6">
            <w:pPr>
              <w:ind w:left="11" w:firstLine="1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1A2466F2" w14:textId="77777777" w:rsidR="00EE34C6" w:rsidRPr="00F07737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18E16ED" w14:textId="77777777" w:rsidR="00EE34C6" w:rsidRPr="00F07737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31240BD" w14:textId="77777777" w:rsidR="00EE34C6" w:rsidRPr="00F07737" w:rsidRDefault="00EE34C6" w:rsidP="00EE3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E4A66CF" w14:textId="77777777" w:rsidR="00EE34C6" w:rsidRPr="00F07737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756D176" w14:textId="77777777" w:rsidR="00EE34C6" w:rsidRPr="00F07737" w:rsidRDefault="00EE34C6" w:rsidP="00EE34C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AE99E5" w14:textId="77777777" w:rsidR="00EE34C6" w:rsidRPr="00F07737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52D41D" w14:textId="77777777" w:rsidR="00EE34C6" w:rsidRPr="00F07737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A021EC" w14:textId="77777777" w:rsidR="00EE34C6" w:rsidRPr="00F07737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4215DA" w14:textId="77777777" w:rsidR="00EE34C6" w:rsidRPr="00F07737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0"/>
              </w:rPr>
            </w:pPr>
          </w:p>
        </w:tc>
      </w:tr>
      <w:tr w:rsidR="00EE34C6" w:rsidRPr="00C40E7D" w14:paraId="42E82002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98AA5E0" w14:textId="77777777" w:rsidR="00EE34C6" w:rsidRPr="00563310" w:rsidRDefault="00EE34C6" w:rsidP="00EE34C6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470A430A" w14:textId="77777777" w:rsidR="00EE34C6" w:rsidRPr="00563310" w:rsidRDefault="00EE34C6" w:rsidP="00EE34C6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14:paraId="62BE1781" w14:textId="6FBAA71A" w:rsidR="00EE34C6" w:rsidRPr="009A57B8" w:rsidRDefault="00EE34C6" w:rsidP="00EE34C6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31989B16" w14:textId="77777777" w:rsidR="00EE34C6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82720F" w14:textId="77777777"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55E85D7" w14:textId="77777777" w:rsidR="00EE34C6" w:rsidRDefault="00EE34C6" w:rsidP="00EE3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6413B28" w14:textId="77777777"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F875441" w14:textId="77777777" w:rsidR="00EE34C6" w:rsidRDefault="00EE34C6" w:rsidP="00EE34C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B842F1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ECDECE" w14:textId="77777777"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2C7B13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7A53A7" w14:textId="77777777" w:rsidR="00EE34C6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4C6" w:rsidRPr="00C40E7D" w14:paraId="37D77881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DB02C7B" w14:textId="66A993CB" w:rsidR="00EE34C6" w:rsidRPr="000B00BC" w:rsidRDefault="00EE34C6" w:rsidP="00EE34C6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0AA73551" w14:textId="1297BC9F" w:rsidR="00EE34C6" w:rsidRPr="000B00BC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(942,189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BB5149B" w14:textId="77777777" w:rsidR="00EE34C6" w:rsidRPr="000B00BC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CE45047" w14:textId="622BEC7D" w:rsidR="00EE34C6" w:rsidRPr="000B00BC" w:rsidRDefault="00EE34C6" w:rsidP="00EE3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DE8A90E" w14:textId="77777777" w:rsidR="00EE34C6" w:rsidRPr="000B00BC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AA6244" w14:textId="4A1C5140" w:rsidR="00EE34C6" w:rsidRPr="000B00BC" w:rsidRDefault="00EE34C6" w:rsidP="00EE34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(889,334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889EEC" w14:textId="77777777" w:rsidR="00EE34C6" w:rsidRPr="000B00BC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45A3DE" w14:textId="3B65D5EC" w:rsidR="00EE34C6" w:rsidRPr="000B00BC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C5737" w14:textId="77777777" w:rsidR="00EE34C6" w:rsidRPr="000B00BC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9A8B1D" w14:textId="4CCC9820" w:rsidR="00EE34C6" w:rsidRPr="000B00BC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(889,334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34C6" w:rsidRPr="00C40E7D" w14:paraId="0D293181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3138D82" w14:textId="5FF4D1D9" w:rsidR="00EE34C6" w:rsidRPr="00563310" w:rsidRDefault="00EE34C6" w:rsidP="00EE34C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40288719" w14:textId="4E2363F3" w:rsidR="00EE34C6" w:rsidRPr="009D1F69" w:rsidRDefault="00EE34C6" w:rsidP="00EE34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(383,342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DD39FDF" w14:textId="77777777" w:rsidR="00EE34C6" w:rsidRPr="00C40E7D" w:rsidRDefault="00EE34C6" w:rsidP="00EE34C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AA92D63" w14:textId="3EBE2D41" w:rsidR="00EE34C6" w:rsidRPr="00EF1148" w:rsidRDefault="00EE34C6" w:rsidP="00EE34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73F2712" w14:textId="77777777" w:rsidR="00EE34C6" w:rsidRPr="00C40E7D" w:rsidRDefault="00EE34C6" w:rsidP="00EE34C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CCAE442" w14:textId="20DAF77F" w:rsidR="00EE34C6" w:rsidRDefault="00EE34C6" w:rsidP="00EE34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(558,553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A3A899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87A949" w14:textId="0B5597A9" w:rsidR="00EE34C6" w:rsidRDefault="00EE34C6" w:rsidP="00EE34C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7615BB" w14:textId="77777777" w:rsidR="00EE34C6" w:rsidRPr="009D1F69" w:rsidRDefault="00EE34C6" w:rsidP="00EE34C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2C9A53" w14:textId="6DA7DDAC" w:rsidR="00EE34C6" w:rsidRDefault="00EE34C6" w:rsidP="00EE34C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(558,553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28C465C" w14:textId="4F5697FF" w:rsidR="004B31B3" w:rsidRDefault="004B31B3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20"/>
          <w:lang w:bidi="th-TH"/>
        </w:rPr>
      </w:pPr>
    </w:p>
    <w:p w14:paraId="3849E36F" w14:textId="664A7C37" w:rsidR="008F1957" w:rsidRPr="0044007D" w:rsidRDefault="008F1957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44007D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>เทคนิคการประเมินมูลค่า</w:t>
      </w:r>
    </w:p>
    <w:p w14:paraId="3A7B3F93" w14:textId="77777777" w:rsidR="008F1957" w:rsidRPr="001D63B6" w:rsidRDefault="008F1957" w:rsidP="008F195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1205D672" w14:textId="4572ED8E" w:rsidR="00F13AEF" w:rsidRPr="0044007D" w:rsidRDefault="0056725C" w:rsidP="00F9542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</w:t>
      </w:r>
      <w:r w:rsidR="00563310"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>ที่ใ</w:t>
      </w: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ช้ในการวัดมูลค่ายุติธรรมระดับ </w:t>
      </w:r>
      <w:r w:rsidRPr="0044007D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 w:rsidR="00F06935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="00F06935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B3A7E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="00BF5982" w:rsidRPr="0044007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F5982"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BF5982" w:rsidRPr="0044007D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BF5982" w:rsidRPr="004400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BF5982" w:rsidRPr="0044007D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6C6F1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1</w:t>
      </w:r>
    </w:p>
    <w:p w14:paraId="1D88FAC6" w14:textId="77777777" w:rsidR="0056725C" w:rsidRPr="001D63B6" w:rsidRDefault="0056725C" w:rsidP="005672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05009D26" w14:textId="0CC8590C"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F40EF03" w14:textId="77777777" w:rsidR="002A0546" w:rsidRPr="001D63B6" w:rsidRDefault="002A0546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2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70"/>
        <w:gridCol w:w="5490"/>
      </w:tblGrid>
      <w:tr w:rsidR="00F66EAE" w:rsidRPr="004542C3" w14:paraId="4A405383" w14:textId="77777777" w:rsidTr="00F66EAE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03996418" w14:textId="77777777"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1A36B" w14:textId="77777777"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shd w:val="clear" w:color="auto" w:fill="auto"/>
            <w:vAlign w:val="bottom"/>
          </w:tcPr>
          <w:p w14:paraId="0A070A47" w14:textId="77777777"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66EAE" w:rsidRPr="0048235B" w14:paraId="621C912E" w14:textId="77777777" w:rsidTr="00F66EAE">
        <w:tc>
          <w:tcPr>
            <w:tcW w:w="3510" w:type="dxa"/>
            <w:shd w:val="clear" w:color="auto" w:fill="auto"/>
          </w:tcPr>
          <w:p w14:paraId="20D09F22" w14:textId="1BCEC4D2" w:rsidR="00F66EAE" w:rsidRPr="007579FF" w:rsidRDefault="00F66EAE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70" w:type="dxa"/>
            <w:shd w:val="clear" w:color="auto" w:fill="auto"/>
          </w:tcPr>
          <w:p w14:paraId="7E75AD52" w14:textId="77777777"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490" w:type="dxa"/>
            <w:shd w:val="clear" w:color="auto" w:fill="auto"/>
          </w:tcPr>
          <w:p w14:paraId="0387180E" w14:textId="0C3951E3" w:rsidR="00F66EAE" w:rsidRPr="0048235B" w:rsidRDefault="00F66EAE" w:rsidP="00265538">
            <w:pPr>
              <w:pStyle w:val="block"/>
              <w:spacing w:after="0" w:line="240" w:lineRule="atLeast"/>
              <w:ind w:left="342" w:right="-108" w:hanging="36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23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48235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06A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มูลค่ายุติธรรมอ้างอิงราคาเสน</w:t>
            </w:r>
            <w:r w:rsidR="004B31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ซื้อขายจากนายหน้า สัญญาแบบเดียวกันที่มีการซื้อขายในตลาดที่</w:t>
            </w:r>
            <w:r w:rsidR="004B31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สภาพคล่องและราคา</w:t>
            </w:r>
            <w:r w:rsidR="001255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เสนอซื้อขายสะท้อนลักษณะรายการที</w:t>
            </w:r>
            <w:r w:rsidR="001255F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่</w:t>
            </w:r>
            <w:r w:rsidR="00E06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แท้จริ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งสำหรับเครื่องมือทางการเงินที่เหมือนกัน</w:t>
            </w:r>
          </w:p>
        </w:tc>
      </w:tr>
    </w:tbl>
    <w:p w14:paraId="4494C82E" w14:textId="77777777" w:rsidR="009518E9" w:rsidRPr="001D63B6" w:rsidRDefault="009518E9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20"/>
          <w:lang w:bidi="th-TH"/>
        </w:rPr>
      </w:pPr>
    </w:p>
    <w:p w14:paraId="1147A8A7" w14:textId="77777777" w:rsidR="003B2045" w:rsidRDefault="003B2045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br w:type="page"/>
      </w:r>
    </w:p>
    <w:p w14:paraId="30F68FA0" w14:textId="53CA41B5"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</w:t>
      </w:r>
      <w:r w:rsidRPr="0044007D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14:paraId="7DF0B4AE" w14:textId="77777777" w:rsidR="00F13AEF" w:rsidRPr="001D63B6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2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5524"/>
      </w:tblGrid>
      <w:tr w:rsidR="00F13AEF" w:rsidRPr="005E1231" w14:paraId="5F93AD18" w14:textId="77777777" w:rsidTr="00F71E7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65062F6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132A3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  <w:vAlign w:val="bottom"/>
          </w:tcPr>
          <w:p w14:paraId="543064B1" w14:textId="77777777" w:rsidR="00F13AEF" w:rsidRPr="00D43290" w:rsidRDefault="00F13AEF" w:rsidP="002841DE">
            <w:pPr>
              <w:pStyle w:val="block"/>
              <w:spacing w:after="0" w:line="240" w:lineRule="atLeast"/>
              <w:ind w:left="0" w:right="-108" w:firstLine="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14:paraId="1CD5C768" w14:textId="77777777" w:rsidTr="00F71E72">
        <w:tc>
          <w:tcPr>
            <w:tcW w:w="3510" w:type="dxa"/>
            <w:shd w:val="clear" w:color="auto" w:fill="auto"/>
          </w:tcPr>
          <w:p w14:paraId="4D49BA68" w14:textId="77777777" w:rsidR="00C14163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FA7DD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  <w:p w14:paraId="3F6466E8" w14:textId="611C2B04" w:rsidR="00F13AEF" w:rsidRPr="00D43290" w:rsidRDefault="00C14163" w:rsidP="00D0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14:paraId="09CCAF6C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7E0449D1" w14:textId="149DF88E" w:rsidR="008212D5" w:rsidRDefault="00F13AEF" w:rsidP="00C92279">
            <w:pPr>
              <w:pStyle w:val="FSContent"/>
              <w:ind w:left="376" w:hanging="360"/>
            </w:pPr>
            <w:r w:rsidRPr="0048235B">
              <w:rPr>
                <w:i/>
                <w:iCs/>
                <w:cs/>
              </w:rPr>
              <w:t>การคิดลดกระแสเงินสด</w:t>
            </w:r>
            <w:r w:rsidR="0048235B">
              <w:t xml:space="preserve"> </w:t>
            </w:r>
            <w:r w:rsidR="008212D5" w:rsidRPr="0044007D">
              <w:rPr>
                <w:cs/>
              </w:rPr>
              <w:t>มูลค่ายุติธรรมคำนวณจากมูลค่าปัจจุบั</w:t>
            </w:r>
            <w:r w:rsidR="00E06ADC">
              <w:rPr>
                <w:cs/>
              </w:rPr>
              <w:t xml:space="preserve">น </w:t>
            </w:r>
            <w:r w:rsidR="008212D5" w:rsidRPr="0044007D">
              <w:rPr>
                <w:cs/>
              </w:rPr>
              <w:t>ของกระแสเงินสดในอนาคตของเงินต้น ซึ่งคิดลดโดยใช้อัตราดอกเบี้ยในท้องตลาด ณ วันที่ในรายงาน</w:t>
            </w:r>
          </w:p>
          <w:p w14:paraId="0C726D3F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19BE1DDC" w14:textId="2BEDB652" w:rsidR="00686A2E" w:rsidRPr="00C52C41" w:rsidRDefault="00744ED4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5C590DAC" w14:textId="77777777" w:rsidR="006C6F12" w:rsidRPr="00265538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710"/>
      </w:tblGrid>
      <w:tr w:rsidR="006C6F12" w:rsidRPr="00C52C41" w14:paraId="459347B2" w14:textId="77777777" w:rsidTr="00F71E72">
        <w:trPr>
          <w:tblHeader/>
        </w:trPr>
        <w:tc>
          <w:tcPr>
            <w:tcW w:w="5670" w:type="dxa"/>
          </w:tcPr>
          <w:p w14:paraId="5F6E5B5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27B33356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C5211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6F12" w:rsidRPr="00C52C41" w14:paraId="3A76362A" w14:textId="77777777" w:rsidTr="00F71E72">
        <w:trPr>
          <w:tblHeader/>
        </w:trPr>
        <w:tc>
          <w:tcPr>
            <w:tcW w:w="5670" w:type="dxa"/>
          </w:tcPr>
          <w:p w14:paraId="3E32576C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50A952" w14:textId="3A7E9AB1" w:rsidR="006C6F12" w:rsidRDefault="00F06935" w:rsidP="008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D7C7586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B55B24" w14:textId="1A6983C8" w:rsidR="006C6F12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C6F1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C6F12" w:rsidRPr="00C52C41" w14:paraId="5833D238" w14:textId="77777777" w:rsidTr="00F71E72">
        <w:trPr>
          <w:tblHeader/>
        </w:trPr>
        <w:tc>
          <w:tcPr>
            <w:tcW w:w="5670" w:type="dxa"/>
          </w:tcPr>
          <w:p w14:paraId="6408CB0A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21A0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E8E08EB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F8C894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C6F12" w:rsidRPr="00C52C41" w14:paraId="5320E932" w14:textId="77777777" w:rsidTr="00F71E7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670" w:type="dxa"/>
          </w:tcPr>
          <w:p w14:paraId="5714A34E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4DC9D5EE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C52C41" w14:paraId="17506081" w14:textId="77777777" w:rsidTr="00F71E72">
        <w:tc>
          <w:tcPr>
            <w:tcW w:w="5670" w:type="dxa"/>
          </w:tcPr>
          <w:p w14:paraId="309F05EC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5FB2F1A5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D28A5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3D3CC0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F12" w:rsidRPr="00C52C41" w14:paraId="201071CE" w14:textId="77777777" w:rsidTr="00F71E72">
        <w:tc>
          <w:tcPr>
            <w:tcW w:w="5670" w:type="dxa"/>
          </w:tcPr>
          <w:p w14:paraId="0192E4AC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7B5B499C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3EF8A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A96EE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F12" w:rsidRPr="00C52C41" w14:paraId="3E9A268E" w14:textId="77777777" w:rsidTr="00F71E72">
        <w:tc>
          <w:tcPr>
            <w:tcW w:w="5670" w:type="dxa"/>
          </w:tcPr>
          <w:p w14:paraId="31EAB62A" w14:textId="77777777" w:rsidR="006C6F12" w:rsidRPr="00C52C41" w:rsidRDefault="006C6F12" w:rsidP="00D05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45B4A4B" w14:textId="27CFCE91" w:rsidR="006C6F12" w:rsidRPr="00C52C41" w:rsidRDefault="0037283C" w:rsidP="001D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8,433</w:t>
            </w:r>
          </w:p>
        </w:tc>
        <w:tc>
          <w:tcPr>
            <w:tcW w:w="270" w:type="dxa"/>
          </w:tcPr>
          <w:p w14:paraId="0D3DDB5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146602" w14:textId="77777777" w:rsidR="006C6F12" w:rsidRPr="00C52C41" w:rsidRDefault="006C6F12" w:rsidP="0045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92279" w:rsidRPr="00C52C41" w14:paraId="2E9B35FB" w14:textId="77777777" w:rsidTr="00C92279">
        <w:tc>
          <w:tcPr>
            <w:tcW w:w="5670" w:type="dxa"/>
          </w:tcPr>
          <w:p w14:paraId="5E095CAE" w14:textId="77777777" w:rsidR="00C92279" w:rsidRPr="00C52C41" w:rsidRDefault="00C92279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356CAF" w14:textId="77777777" w:rsidR="00C92279" w:rsidRDefault="00C92279" w:rsidP="001D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73783" w14:textId="77777777" w:rsidR="00C92279" w:rsidRPr="00C52C41" w:rsidRDefault="00C92279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39706F" w14:textId="77777777" w:rsidR="00C92279" w:rsidRDefault="00C92279" w:rsidP="0045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6F12" w:rsidRPr="0057423C" w14:paraId="245E793D" w14:textId="77777777" w:rsidTr="00F71E72">
        <w:tc>
          <w:tcPr>
            <w:tcW w:w="5670" w:type="dxa"/>
          </w:tcPr>
          <w:p w14:paraId="06C49D87" w14:textId="4C9B8974" w:rsidR="006C6F12" w:rsidRPr="0093525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3FDBEBAE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D4F6B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0CBA94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6F12" w:rsidRPr="00C52C41" w14:paraId="178715EC" w14:textId="77777777" w:rsidTr="00F71E72">
        <w:tc>
          <w:tcPr>
            <w:tcW w:w="5670" w:type="dxa"/>
          </w:tcPr>
          <w:p w14:paraId="575DD8D9" w14:textId="77777777" w:rsidR="006C6F12" w:rsidRPr="007F1BF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firstLine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620" w:type="dxa"/>
          </w:tcPr>
          <w:p w14:paraId="4654E5CE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0FC0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D1A3D6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6F12" w:rsidRPr="00C52C41" w14:paraId="6DA319A0" w14:textId="77777777" w:rsidTr="00F71E72">
        <w:tc>
          <w:tcPr>
            <w:tcW w:w="5670" w:type="dxa"/>
          </w:tcPr>
          <w:p w14:paraId="3460B5A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</w:tcPr>
          <w:p w14:paraId="7D25CD56" w14:textId="6A345B14" w:rsidR="006C6F12" w:rsidRPr="00AC4BC9" w:rsidRDefault="0037283C" w:rsidP="0074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2,255</w:t>
            </w:r>
          </w:p>
        </w:tc>
        <w:tc>
          <w:tcPr>
            <w:tcW w:w="270" w:type="dxa"/>
          </w:tcPr>
          <w:p w14:paraId="2E435E3F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83500E" w14:textId="77777777" w:rsidR="006C6F12" w:rsidRPr="00AC4BC9" w:rsidRDefault="006C6F12" w:rsidP="0074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2,903</w:t>
            </w:r>
          </w:p>
        </w:tc>
      </w:tr>
      <w:tr w:rsidR="006C6F12" w:rsidRPr="00C52C41" w14:paraId="71D73744" w14:textId="77777777" w:rsidTr="00F71E72">
        <w:tc>
          <w:tcPr>
            <w:tcW w:w="5670" w:type="dxa"/>
          </w:tcPr>
          <w:p w14:paraId="251B0896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92526E8" w14:textId="06D1BD83" w:rsidR="006C6F12" w:rsidRPr="00AC4BC9" w:rsidRDefault="00C112DA" w:rsidP="00C1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4,016</w:t>
            </w:r>
          </w:p>
        </w:tc>
        <w:tc>
          <w:tcPr>
            <w:tcW w:w="270" w:type="dxa"/>
          </w:tcPr>
          <w:p w14:paraId="41523F8A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5C5FE3" w14:textId="77777777" w:rsidR="006C6F12" w:rsidRPr="00AC4BC9" w:rsidRDefault="006C6F12" w:rsidP="0074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4,438</w:t>
            </w:r>
          </w:p>
        </w:tc>
      </w:tr>
      <w:tr w:rsidR="006C6F12" w:rsidRPr="00C52C41" w14:paraId="396E03FB" w14:textId="77777777" w:rsidTr="00F71E72">
        <w:tc>
          <w:tcPr>
            <w:tcW w:w="5670" w:type="dxa"/>
          </w:tcPr>
          <w:p w14:paraId="6870278F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1AA7C88" w14:textId="08D303CD" w:rsidR="006C6F12" w:rsidRPr="00AC4BC9" w:rsidRDefault="00C112DA" w:rsidP="0074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6,271</w:t>
            </w:r>
          </w:p>
        </w:tc>
        <w:tc>
          <w:tcPr>
            <w:tcW w:w="270" w:type="dxa"/>
          </w:tcPr>
          <w:p w14:paraId="7478303D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DF9543" w14:textId="77777777" w:rsidR="006C6F12" w:rsidRPr="00E72977" w:rsidRDefault="006C6F12" w:rsidP="0074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977">
              <w:rPr>
                <w:rFonts w:ascii="Angsana New" w:hAnsi="Angsana New"/>
                <w:b/>
                <w:bCs/>
                <w:sz w:val="30"/>
                <w:szCs w:val="30"/>
              </w:rPr>
              <w:t>7,341</w:t>
            </w:r>
          </w:p>
        </w:tc>
      </w:tr>
    </w:tbl>
    <w:p w14:paraId="6DFAA417" w14:textId="77777777" w:rsidR="00494A98" w:rsidRDefault="00494A98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A00483C" w14:textId="2A6FDDB5" w:rsidR="00AE0718" w:rsidRDefault="009D17CB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บริษัทมี</w:t>
      </w:r>
      <w:r w:rsidR="007F1BFE" w:rsidRPr="0044007D">
        <w:rPr>
          <w:rFonts w:ascii="Angsana New" w:hAnsi="Angsana New" w:hint="cs"/>
          <w:sz w:val="30"/>
          <w:szCs w:val="30"/>
          <w:cs/>
        </w:rPr>
        <w:t>สัญญาเช่า</w:t>
      </w:r>
      <w:r w:rsidR="00C92279">
        <w:rPr>
          <w:rFonts w:ascii="Angsana New" w:hAnsi="Angsana New"/>
          <w:sz w:val="30"/>
          <w:szCs w:val="30"/>
          <w:cs/>
        </w:rPr>
        <w:t>ยานพาหนะ</w:t>
      </w:r>
      <w:r w:rsidRPr="0044007D">
        <w:rPr>
          <w:rFonts w:ascii="Angsana New" w:hAnsi="Angsana New"/>
          <w:sz w:val="30"/>
          <w:szCs w:val="30"/>
          <w:cs/>
        </w:rPr>
        <w:t>กับบริษัท</w:t>
      </w:r>
      <w:r w:rsidR="007F1BFE" w:rsidRPr="0044007D">
        <w:rPr>
          <w:rFonts w:ascii="Angsana New" w:hAnsi="Angsana New" w:hint="cs"/>
          <w:sz w:val="30"/>
          <w:szCs w:val="30"/>
          <w:cs/>
        </w:rPr>
        <w:t>ในประเทศ</w:t>
      </w:r>
      <w:r w:rsidR="00C92279">
        <w:rPr>
          <w:rFonts w:ascii="Angsana New" w:hAnsi="Angsana New" w:hint="cs"/>
          <w:sz w:val="30"/>
          <w:szCs w:val="30"/>
          <w:cs/>
        </w:rPr>
        <w:t>หลายแห่ง</w:t>
      </w:r>
      <w:r w:rsidR="00C17AE3">
        <w:rPr>
          <w:rFonts w:ascii="Angsana New" w:hAnsi="Angsana New"/>
          <w:sz w:val="30"/>
          <w:szCs w:val="30"/>
          <w:cs/>
        </w:rPr>
        <w:t>เป็นระยะเวลา</w:t>
      </w:r>
      <w:r w:rsidR="00C17AE3">
        <w:rPr>
          <w:rFonts w:ascii="Angsana New" w:hAnsi="Angsana New"/>
          <w:sz w:val="30"/>
          <w:szCs w:val="30"/>
        </w:rPr>
        <w:t xml:space="preserve"> </w:t>
      </w:r>
      <w:r w:rsidR="00C14163">
        <w:rPr>
          <w:rFonts w:ascii="Angsana New" w:hAnsi="Angsana New"/>
          <w:sz w:val="30"/>
          <w:szCs w:val="30"/>
        </w:rPr>
        <w:t>4</w:t>
      </w:r>
      <w:r w:rsidR="001316CC">
        <w:rPr>
          <w:rFonts w:ascii="Angsana New" w:hAnsi="Angsana New"/>
          <w:sz w:val="30"/>
          <w:szCs w:val="30"/>
        </w:rPr>
        <w:t xml:space="preserve"> </w:t>
      </w:r>
      <w:r w:rsidR="00C14163">
        <w:rPr>
          <w:rFonts w:ascii="Angsana New" w:hAnsi="Angsana New"/>
          <w:sz w:val="30"/>
          <w:szCs w:val="30"/>
        </w:rPr>
        <w:t>-</w:t>
      </w:r>
      <w:r w:rsidR="001316CC">
        <w:rPr>
          <w:rFonts w:ascii="Angsana New" w:hAnsi="Angsana New"/>
          <w:sz w:val="30"/>
          <w:szCs w:val="30"/>
        </w:rPr>
        <w:t xml:space="preserve"> 5</w:t>
      </w:r>
      <w:r w:rsidRPr="0044007D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 w:rsidRPr="0044007D">
        <w:rPr>
          <w:rFonts w:ascii="Angsana New" w:hAnsi="Angsana New" w:hint="cs"/>
          <w:sz w:val="30"/>
          <w:szCs w:val="30"/>
          <w:cs/>
        </w:rPr>
        <w:t>ครบกำหนด</w:t>
      </w:r>
      <w:r w:rsidRPr="0044007D">
        <w:rPr>
          <w:rFonts w:ascii="Angsana New" w:hAnsi="Angsana New"/>
          <w:sz w:val="30"/>
          <w:szCs w:val="30"/>
          <w:cs/>
        </w:rPr>
        <w:t xml:space="preserve">ในช่วงปี </w:t>
      </w:r>
      <w:r w:rsidR="005E2EF1" w:rsidRPr="00C17AE3">
        <w:rPr>
          <w:rFonts w:ascii="Angsana New" w:hAnsi="Angsana New"/>
          <w:sz w:val="30"/>
          <w:szCs w:val="30"/>
        </w:rPr>
        <w:t>256</w:t>
      </w:r>
      <w:r w:rsidR="00C14163">
        <w:rPr>
          <w:rFonts w:ascii="Angsana New" w:hAnsi="Angsana New"/>
          <w:sz w:val="30"/>
          <w:szCs w:val="30"/>
        </w:rPr>
        <w:t>2</w:t>
      </w:r>
      <w:r w:rsidR="00B936A2" w:rsidRPr="00C17AE3">
        <w:rPr>
          <w:rFonts w:ascii="Angsana New" w:hAnsi="Angsana New"/>
          <w:sz w:val="30"/>
          <w:szCs w:val="30"/>
        </w:rPr>
        <w:t xml:space="preserve"> </w:t>
      </w:r>
      <w:r w:rsidR="008374FD" w:rsidRPr="00C17AE3">
        <w:rPr>
          <w:rFonts w:ascii="Angsana New" w:hAnsi="Angsana New" w:hint="cs"/>
          <w:sz w:val="30"/>
          <w:szCs w:val="30"/>
          <w:cs/>
        </w:rPr>
        <w:t>ถึง</w:t>
      </w:r>
      <w:r w:rsidR="00EA325B" w:rsidRPr="00C17AE3">
        <w:rPr>
          <w:rFonts w:ascii="Angsana New" w:hAnsi="Angsana New"/>
          <w:sz w:val="30"/>
          <w:szCs w:val="30"/>
        </w:rPr>
        <w:t xml:space="preserve"> 2565</w:t>
      </w:r>
    </w:p>
    <w:p w14:paraId="22895F2B" w14:textId="77777777" w:rsidR="00265538" w:rsidRDefault="00265538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710"/>
      </w:tblGrid>
      <w:tr w:rsidR="00965B7F" w:rsidRPr="00C52C41" w14:paraId="691616E1" w14:textId="77777777" w:rsidTr="00F71E72">
        <w:trPr>
          <w:tblHeader/>
        </w:trPr>
        <w:tc>
          <w:tcPr>
            <w:tcW w:w="5670" w:type="dxa"/>
          </w:tcPr>
          <w:p w14:paraId="7C8748ED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6D05AA6D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D67FB08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B7F" w:rsidRPr="00C52C41" w14:paraId="711AF2DB" w14:textId="77777777" w:rsidTr="00F71E72">
        <w:trPr>
          <w:tblHeader/>
        </w:trPr>
        <w:tc>
          <w:tcPr>
            <w:tcW w:w="5670" w:type="dxa"/>
          </w:tcPr>
          <w:p w14:paraId="0F789FB1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92F6A2" w14:textId="1CB31580" w:rsidR="00965B7F" w:rsidRDefault="00F06935" w:rsidP="008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E0C7A92" w14:textId="77777777" w:rsidR="00965B7F" w:rsidRPr="00D47FE8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C70515" w14:textId="32DDDE63" w:rsidR="00965B7F" w:rsidRDefault="008741B6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65B7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65B7F" w:rsidRPr="00C52C41" w14:paraId="407D5A5C" w14:textId="77777777" w:rsidTr="00F71E72">
        <w:trPr>
          <w:tblHeader/>
        </w:trPr>
        <w:tc>
          <w:tcPr>
            <w:tcW w:w="5670" w:type="dxa"/>
          </w:tcPr>
          <w:p w14:paraId="31E3C1E8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992AEFC" w14:textId="77777777" w:rsidR="00965B7F" w:rsidRPr="00D47FE8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B4FBAE2" w14:textId="77777777" w:rsidR="00965B7F" w:rsidRPr="00D47FE8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C158EE" w14:textId="77777777" w:rsidR="00965B7F" w:rsidRPr="00D47FE8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965B7F" w:rsidRPr="00C52C41" w14:paraId="5B29E540" w14:textId="77777777" w:rsidTr="00F71E7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670" w:type="dxa"/>
          </w:tcPr>
          <w:p w14:paraId="2400423B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38F99DDC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B7F" w:rsidRPr="0057423C" w14:paraId="397FB053" w14:textId="77777777" w:rsidTr="00F71E72">
        <w:tc>
          <w:tcPr>
            <w:tcW w:w="5670" w:type="dxa"/>
          </w:tcPr>
          <w:p w14:paraId="714CAA67" w14:textId="4CF39B47" w:rsidR="00965B7F" w:rsidRPr="00965B7F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  <w:r w:rsidRPr="00965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5322FAD" w14:textId="77777777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BB5E0" w14:textId="77777777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5D046E" w14:textId="77777777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5B7F" w:rsidRPr="00C52C41" w14:paraId="6DAAC15C" w14:textId="77777777" w:rsidTr="00F71E72">
        <w:tc>
          <w:tcPr>
            <w:tcW w:w="5670" w:type="dxa"/>
          </w:tcPr>
          <w:p w14:paraId="729C3B1D" w14:textId="3F976D2D" w:rsidR="00965B7F" w:rsidRPr="007F1BFE" w:rsidRDefault="00965B7F" w:rsidP="0096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หนังสือค้ำประกันค่าไฟฟ้าจาก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620" w:type="dxa"/>
          </w:tcPr>
          <w:p w14:paraId="6E94B501" w14:textId="2FCDE67C" w:rsidR="00965B7F" w:rsidRPr="00965B7F" w:rsidRDefault="0037283C" w:rsidP="0096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  <w:tc>
          <w:tcPr>
            <w:tcW w:w="270" w:type="dxa"/>
          </w:tcPr>
          <w:p w14:paraId="59F0CFBD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5E608D" w14:textId="565BDEE3" w:rsidR="00965B7F" w:rsidRPr="00965B7F" w:rsidRDefault="00965B7F" w:rsidP="001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65B7F"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</w:tr>
      <w:tr w:rsidR="00965B7F" w:rsidRPr="00C52C41" w14:paraId="54912E1C" w14:textId="77777777" w:rsidTr="00F71E72">
        <w:tc>
          <w:tcPr>
            <w:tcW w:w="5670" w:type="dxa"/>
          </w:tcPr>
          <w:p w14:paraId="4AC8D2D8" w14:textId="43022086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</w:p>
        </w:tc>
        <w:tc>
          <w:tcPr>
            <w:tcW w:w="1620" w:type="dxa"/>
          </w:tcPr>
          <w:p w14:paraId="154D7C04" w14:textId="090FF253" w:rsidR="00965B7F" w:rsidRPr="00AC4BC9" w:rsidRDefault="0037283C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61,702</w:t>
            </w:r>
          </w:p>
        </w:tc>
        <w:tc>
          <w:tcPr>
            <w:tcW w:w="270" w:type="dxa"/>
          </w:tcPr>
          <w:p w14:paraId="589B6D3C" w14:textId="77777777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BA7115" w14:textId="3E2ABD14" w:rsidR="00965B7F" w:rsidRPr="00AC4BC9" w:rsidRDefault="00965B7F" w:rsidP="001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19,063</w:t>
            </w:r>
          </w:p>
        </w:tc>
      </w:tr>
      <w:tr w:rsidR="00965B7F" w:rsidRPr="00C52C41" w14:paraId="2B466BD1" w14:textId="77777777" w:rsidTr="00F71E72">
        <w:tc>
          <w:tcPr>
            <w:tcW w:w="5670" w:type="dxa"/>
          </w:tcPr>
          <w:p w14:paraId="41DBC551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72D85BA" w14:textId="43D0145F" w:rsidR="00965B7F" w:rsidRPr="00AC4BC9" w:rsidRDefault="0037283C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155,000</w:t>
            </w:r>
          </w:p>
        </w:tc>
        <w:tc>
          <w:tcPr>
            <w:tcW w:w="270" w:type="dxa"/>
          </w:tcPr>
          <w:p w14:paraId="186FE71F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8024CBB" w14:textId="58F9592E" w:rsidR="00965B7F" w:rsidRPr="007003BF" w:rsidRDefault="00965B7F" w:rsidP="001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3BF">
              <w:rPr>
                <w:rFonts w:ascii="Angsana New" w:hAnsi="Angsana New"/>
                <w:b/>
                <w:bCs/>
                <w:sz w:val="30"/>
                <w:szCs w:val="30"/>
              </w:rPr>
              <w:t>112,361</w:t>
            </w:r>
          </w:p>
        </w:tc>
      </w:tr>
    </w:tbl>
    <w:p w14:paraId="53CA3709" w14:textId="7AF17A9E" w:rsidR="004960D8" w:rsidRDefault="004960D8" w:rsidP="00496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5889CFB" w14:textId="486BBC96" w:rsidR="001E2B79" w:rsidRDefault="001E2B79" w:rsidP="001E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008D579" w14:textId="77777777" w:rsidR="00C14163" w:rsidRDefault="00C14163" w:rsidP="001E2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C9B255" w14:textId="08E3CE3D" w:rsidR="002A2296" w:rsidRDefault="002A2296" w:rsidP="002A22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2296">
        <w:rPr>
          <w:rFonts w:ascii="Angsana New" w:hAnsi="Angsana New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ผู้ถือหุ้นของบริษัทได้อนุมัติการควบบริษัทระหว่างบริษัทกับบริษัท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ไทย</w:t>
      </w:r>
      <w:proofErr w:type="spellStart"/>
      <w:r w:rsidRPr="002A2296">
        <w:rPr>
          <w:rFonts w:ascii="Angsana New" w:hAnsi="Angsana New"/>
          <w:sz w:val="30"/>
          <w:szCs w:val="30"/>
          <w:cs/>
        </w:rPr>
        <w:t>โทเร</w:t>
      </w:r>
      <w:proofErr w:type="spellEnd"/>
      <w:r w:rsidRPr="002A2296">
        <w:rPr>
          <w:rFonts w:ascii="Angsana New" w:hAnsi="Angsana New"/>
          <w:sz w:val="30"/>
          <w:szCs w:val="30"/>
          <w:cs/>
        </w:rPr>
        <w:t>เท็กซ์</w:t>
      </w:r>
      <w:proofErr w:type="spellStart"/>
      <w:r w:rsidRPr="002A2296">
        <w:rPr>
          <w:rFonts w:ascii="Angsana New" w:hAnsi="Angsana New"/>
          <w:sz w:val="30"/>
          <w:szCs w:val="30"/>
          <w:cs/>
        </w:rPr>
        <w:t>ไทล์มิลลส์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(</w:t>
      </w:r>
      <w:r w:rsidRPr="002A2296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 w:rsidRPr="002A2296">
        <w:rPr>
          <w:rFonts w:ascii="Angsana New" w:hAnsi="Angsana New"/>
          <w:sz w:val="30"/>
          <w:szCs w:val="30"/>
          <w:cs/>
        </w:rPr>
        <w:t xml:space="preserve"> (บริษัทที่เกี่ยวข้องกันแห่งหนึ่ง)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ซึ่งประกอบธุรกิจผลิต</w:t>
      </w:r>
      <w:r w:rsidR="001D1804">
        <w:rPr>
          <w:rFonts w:ascii="Angsana New" w:hAnsi="Angsana New" w:hint="cs"/>
          <w:sz w:val="30"/>
          <w:szCs w:val="30"/>
          <w:cs/>
        </w:rPr>
        <w:t>และจัดจำหน่าย</w:t>
      </w:r>
      <w:r w:rsidR="001D1804">
        <w:rPr>
          <w:rFonts w:ascii="Angsana New" w:hAnsi="Angsana New"/>
          <w:sz w:val="30"/>
          <w:szCs w:val="30"/>
          <w:cs/>
        </w:rPr>
        <w:t>สิ่งทอ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เป็นบริษัทใหม่ (</w:t>
      </w:r>
      <w:r w:rsidRPr="002A2296">
        <w:rPr>
          <w:rFonts w:ascii="Angsana New" w:hAnsi="Angsana New"/>
          <w:sz w:val="30"/>
          <w:szCs w:val="30"/>
        </w:rPr>
        <w:t>“</w:t>
      </w:r>
      <w:r w:rsidRPr="002A2296">
        <w:rPr>
          <w:rFonts w:ascii="Angsana New" w:hAnsi="Angsana New" w:hint="cs"/>
          <w:sz w:val="30"/>
          <w:szCs w:val="30"/>
          <w:cs/>
        </w:rPr>
        <w:t>บริษัทใหม่</w:t>
      </w:r>
      <w:r w:rsidRPr="002A2296">
        <w:rPr>
          <w:rFonts w:ascii="Angsana New" w:hAnsi="Angsana New"/>
          <w:sz w:val="30"/>
          <w:szCs w:val="30"/>
        </w:rPr>
        <w:t>”</w:t>
      </w:r>
      <w:r w:rsidRPr="002A2296">
        <w:rPr>
          <w:rFonts w:ascii="Angsana New" w:hAnsi="Angsana New" w:hint="cs"/>
          <w:sz w:val="30"/>
          <w:szCs w:val="30"/>
          <w:cs/>
        </w:rPr>
        <w:t xml:space="preserve">) </w:t>
      </w:r>
      <w:r w:rsidRPr="002A2296">
        <w:rPr>
          <w:rFonts w:ascii="Angsana New" w:hAnsi="Angsana New"/>
          <w:sz w:val="30"/>
          <w:szCs w:val="30"/>
          <w:cs/>
        </w:rPr>
        <w:t>ที่จะมีสถานะเป็นบริษัทจดทะเบียนในตลาดหลักทรัพย์แห่งประเทศไทย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 xml:space="preserve">โดยการควบบริษัทจะช่วยสร้างมูลค่าให้กับบริษัทจาก </w:t>
      </w:r>
      <w:r w:rsidRPr="002A2296">
        <w:rPr>
          <w:rFonts w:ascii="Angsana New" w:hAnsi="Angsana New"/>
          <w:sz w:val="30"/>
          <w:szCs w:val="30"/>
        </w:rPr>
        <w:t xml:space="preserve">Synergies </w:t>
      </w:r>
      <w:r w:rsidRPr="002A2296">
        <w:rPr>
          <w:rFonts w:ascii="Angsana New" w:hAnsi="Angsana New"/>
          <w:sz w:val="30"/>
          <w:szCs w:val="30"/>
          <w:cs/>
        </w:rPr>
        <w:t>ที่เกิดขึ้นจากการเพิ่มประสิทธิภาพในการดำเนินธุรกิจและการเพิ่มศักยภาพในการแข่งขันในอนาคต</w:t>
      </w:r>
    </w:p>
    <w:p w14:paraId="00CB19D6" w14:textId="77777777" w:rsidR="002A2296" w:rsidRDefault="002A2296" w:rsidP="002A22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F6C4BCA" w14:textId="0AAAD607" w:rsidR="002A2296" w:rsidRPr="002A2296" w:rsidRDefault="002A2296" w:rsidP="002A22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2296">
        <w:rPr>
          <w:rFonts w:ascii="Angsana New" w:hAnsi="Angsana New"/>
          <w:sz w:val="30"/>
          <w:szCs w:val="30"/>
          <w:cs/>
        </w:rPr>
        <w:t>ทั้งนี้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การควบบริษัทจะต้องได้รับการอนุมัติคำขอให้รับหลักทรัพย์ของบริษัทใหม่เป็นหลักทรัพย์จดทะเบียนโดยตลาดหลักทรัพย์แห่งประเทศไทย</w:t>
      </w:r>
    </w:p>
    <w:sectPr w:rsidR="002A2296" w:rsidRPr="002A2296" w:rsidSect="00915318">
      <w:headerReference w:type="default" r:id="rId9"/>
      <w:footerReference w:type="default" r:id="rId10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CB187" w14:textId="77777777" w:rsidR="00DC47D7" w:rsidRDefault="00DC47D7">
      <w:r>
        <w:separator/>
      </w:r>
    </w:p>
  </w:endnote>
  <w:endnote w:type="continuationSeparator" w:id="0">
    <w:p w14:paraId="7DC46A5F" w14:textId="77777777" w:rsidR="00DC47D7" w:rsidRDefault="00DC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00A10A0D" w:rsidR="007003BF" w:rsidRDefault="007003BF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A3722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6EB00" w14:textId="77777777" w:rsidR="00DC47D7" w:rsidRDefault="00DC47D7">
      <w:r>
        <w:separator/>
      </w:r>
    </w:p>
  </w:footnote>
  <w:footnote w:type="continuationSeparator" w:id="0">
    <w:p w14:paraId="06A1F4EC" w14:textId="77777777" w:rsidR="00DC47D7" w:rsidRDefault="00DC4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FE19E" w14:textId="77777777" w:rsidR="007003BF" w:rsidRPr="004C2CF4" w:rsidRDefault="007003BF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4C2CF4">
      <w:rPr>
        <w:rFonts w:ascii="Angsana New" w:hAnsi="Angsana New"/>
        <w:b/>
        <w:bCs/>
        <w:sz w:val="32"/>
        <w:szCs w:val="32"/>
        <w:cs/>
      </w:rPr>
      <w:t>ลัค</w:t>
    </w:r>
    <w:proofErr w:type="spellEnd"/>
    <w:r w:rsidRPr="004C2CF4">
      <w:rPr>
        <w:rFonts w:ascii="Angsana New" w:hAnsi="Angsana New"/>
        <w:b/>
        <w:bCs/>
        <w:sz w:val="32"/>
        <w:szCs w:val="32"/>
        <w:cs/>
      </w:rPr>
      <w:t>กี้</w:t>
    </w:r>
    <w:proofErr w:type="spellStart"/>
    <w:r w:rsidRPr="004C2CF4">
      <w:rPr>
        <w:rFonts w:ascii="Angsana New" w:hAnsi="Angsana New"/>
        <w:b/>
        <w:bCs/>
        <w:sz w:val="32"/>
        <w:szCs w:val="32"/>
        <w:cs/>
      </w:rPr>
      <w:t>เท็คซ์</w:t>
    </w:r>
    <w:proofErr w:type="spellEnd"/>
    <w:r w:rsidRPr="004C2CF4">
      <w:rPr>
        <w:rFonts w:ascii="Angsana New" w:hAnsi="Angsana New"/>
        <w:b/>
        <w:bCs/>
        <w:sz w:val="32"/>
        <w:szCs w:val="32"/>
        <w:cs/>
      </w:rPr>
      <w:t xml:space="preserve"> (ไทย) จำกัด (มหาชน)</w:t>
    </w:r>
  </w:p>
  <w:p w14:paraId="282F637C" w14:textId="34E25E25" w:rsidR="007003BF" w:rsidRDefault="007003BF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7A6ECEA" w14:textId="1C1DD32D" w:rsidR="007003BF" w:rsidRDefault="007003BF" w:rsidP="00F069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2561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87A62E" w14:textId="77777777" w:rsidR="007003BF" w:rsidRPr="00985A84" w:rsidRDefault="007003BF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9"/>
  </w:num>
  <w:num w:numId="14">
    <w:abstractNumId w:val="18"/>
  </w:num>
  <w:num w:numId="15">
    <w:abstractNumId w:val="20"/>
  </w:num>
  <w:num w:numId="16">
    <w:abstractNumId w:val="24"/>
  </w:num>
  <w:num w:numId="17">
    <w:abstractNumId w:val="10"/>
  </w:num>
  <w:num w:numId="18">
    <w:abstractNumId w:val="26"/>
  </w:num>
  <w:num w:numId="19">
    <w:abstractNumId w:val="22"/>
  </w:num>
  <w:num w:numId="20">
    <w:abstractNumId w:val="30"/>
  </w:num>
  <w:num w:numId="21">
    <w:abstractNumId w:val="35"/>
  </w:num>
  <w:num w:numId="22">
    <w:abstractNumId w:val="11"/>
  </w:num>
  <w:num w:numId="23">
    <w:abstractNumId w:val="27"/>
  </w:num>
  <w:num w:numId="24">
    <w:abstractNumId w:val="31"/>
  </w:num>
  <w:num w:numId="25">
    <w:abstractNumId w:val="34"/>
  </w:num>
  <w:num w:numId="26">
    <w:abstractNumId w:val="13"/>
  </w:num>
  <w:num w:numId="27">
    <w:abstractNumId w:val="21"/>
  </w:num>
  <w:num w:numId="28">
    <w:abstractNumId w:val="1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7"/>
  </w:num>
  <w:num w:numId="31">
    <w:abstractNumId w:val="23"/>
  </w:num>
  <w:num w:numId="32">
    <w:abstractNumId w:val="12"/>
  </w:num>
  <w:num w:numId="33">
    <w:abstractNumId w:val="28"/>
  </w:num>
  <w:num w:numId="34">
    <w:abstractNumId w:val="32"/>
  </w:num>
  <w:num w:numId="35">
    <w:abstractNumId w:val="33"/>
  </w:num>
  <w:num w:numId="36">
    <w:abstractNumId w:val="14"/>
  </w:num>
  <w:num w:numId="3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226"/>
    <w:rsid w:val="0001536B"/>
    <w:rsid w:val="00015552"/>
    <w:rsid w:val="000158D3"/>
    <w:rsid w:val="00015C3B"/>
    <w:rsid w:val="000169BD"/>
    <w:rsid w:val="00017605"/>
    <w:rsid w:val="00017710"/>
    <w:rsid w:val="00021921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6F5E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0991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58B9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378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08E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6708"/>
    <w:rsid w:val="000A6E77"/>
    <w:rsid w:val="000A7692"/>
    <w:rsid w:val="000A7BC0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CAB"/>
    <w:rsid w:val="000B4EEE"/>
    <w:rsid w:val="000B53B0"/>
    <w:rsid w:val="000B5778"/>
    <w:rsid w:val="000B5875"/>
    <w:rsid w:val="000B5F74"/>
    <w:rsid w:val="000B6E6F"/>
    <w:rsid w:val="000B6FE7"/>
    <w:rsid w:val="000B7674"/>
    <w:rsid w:val="000B7E49"/>
    <w:rsid w:val="000C1568"/>
    <w:rsid w:val="000C15E7"/>
    <w:rsid w:val="000C1606"/>
    <w:rsid w:val="000C1F08"/>
    <w:rsid w:val="000C2248"/>
    <w:rsid w:val="000C2B6C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6AC"/>
    <w:rsid w:val="000D0781"/>
    <w:rsid w:val="000D0E0C"/>
    <w:rsid w:val="000D15D5"/>
    <w:rsid w:val="000D2670"/>
    <w:rsid w:val="000D63B7"/>
    <w:rsid w:val="000D67DF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4FC6"/>
    <w:rsid w:val="000E5015"/>
    <w:rsid w:val="000E528F"/>
    <w:rsid w:val="000E6287"/>
    <w:rsid w:val="000E6E07"/>
    <w:rsid w:val="000E7327"/>
    <w:rsid w:val="000E746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3DD5"/>
    <w:rsid w:val="000F3EB2"/>
    <w:rsid w:val="000F3F31"/>
    <w:rsid w:val="000F422A"/>
    <w:rsid w:val="000F5132"/>
    <w:rsid w:val="000F5341"/>
    <w:rsid w:val="000F57ED"/>
    <w:rsid w:val="000F5AB4"/>
    <w:rsid w:val="000F691A"/>
    <w:rsid w:val="000F6965"/>
    <w:rsid w:val="000F719C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5926"/>
    <w:rsid w:val="00106125"/>
    <w:rsid w:val="001064BA"/>
    <w:rsid w:val="0010762E"/>
    <w:rsid w:val="00107AE9"/>
    <w:rsid w:val="00107D60"/>
    <w:rsid w:val="001105CD"/>
    <w:rsid w:val="00110A24"/>
    <w:rsid w:val="00110F5E"/>
    <w:rsid w:val="00110F7D"/>
    <w:rsid w:val="00111550"/>
    <w:rsid w:val="00111DEC"/>
    <w:rsid w:val="00112022"/>
    <w:rsid w:val="00112148"/>
    <w:rsid w:val="00112C8F"/>
    <w:rsid w:val="00113244"/>
    <w:rsid w:val="00113DA2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7F1"/>
    <w:rsid w:val="00122FDB"/>
    <w:rsid w:val="00123130"/>
    <w:rsid w:val="0012397C"/>
    <w:rsid w:val="0012455A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6CC"/>
    <w:rsid w:val="00131DBA"/>
    <w:rsid w:val="001324F4"/>
    <w:rsid w:val="00132529"/>
    <w:rsid w:val="00132626"/>
    <w:rsid w:val="0013273A"/>
    <w:rsid w:val="00132869"/>
    <w:rsid w:val="00133AB4"/>
    <w:rsid w:val="00133D01"/>
    <w:rsid w:val="001361DD"/>
    <w:rsid w:val="00136566"/>
    <w:rsid w:val="001373ED"/>
    <w:rsid w:val="001403E4"/>
    <w:rsid w:val="00140A18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37B"/>
    <w:rsid w:val="0014467E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8BB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A74"/>
    <w:rsid w:val="00165D13"/>
    <w:rsid w:val="00167A46"/>
    <w:rsid w:val="001706B5"/>
    <w:rsid w:val="0017114F"/>
    <w:rsid w:val="00172569"/>
    <w:rsid w:val="00172795"/>
    <w:rsid w:val="00172ECE"/>
    <w:rsid w:val="00173D76"/>
    <w:rsid w:val="001740D8"/>
    <w:rsid w:val="00174DFA"/>
    <w:rsid w:val="00174EB6"/>
    <w:rsid w:val="00175773"/>
    <w:rsid w:val="001757EC"/>
    <w:rsid w:val="00176571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639"/>
    <w:rsid w:val="001A111B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04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68F"/>
    <w:rsid w:val="001F374C"/>
    <w:rsid w:val="001F4BD0"/>
    <w:rsid w:val="001F6BE7"/>
    <w:rsid w:val="001F726B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04AF"/>
    <w:rsid w:val="0025108A"/>
    <w:rsid w:val="0025133B"/>
    <w:rsid w:val="002529E1"/>
    <w:rsid w:val="00252C71"/>
    <w:rsid w:val="0025327D"/>
    <w:rsid w:val="0025332D"/>
    <w:rsid w:val="002535F9"/>
    <w:rsid w:val="00253E2C"/>
    <w:rsid w:val="00253E77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7084"/>
    <w:rsid w:val="002771D1"/>
    <w:rsid w:val="00280418"/>
    <w:rsid w:val="00281198"/>
    <w:rsid w:val="0028138B"/>
    <w:rsid w:val="00281B8A"/>
    <w:rsid w:val="00281C5A"/>
    <w:rsid w:val="002820DD"/>
    <w:rsid w:val="00283613"/>
    <w:rsid w:val="00283D69"/>
    <w:rsid w:val="00283D92"/>
    <w:rsid w:val="002841DE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2296"/>
    <w:rsid w:val="002A2866"/>
    <w:rsid w:val="002A2A6D"/>
    <w:rsid w:val="002A3153"/>
    <w:rsid w:val="002A3494"/>
    <w:rsid w:val="002A36CF"/>
    <w:rsid w:val="002A3DB4"/>
    <w:rsid w:val="002A3FEF"/>
    <w:rsid w:val="002A6A9C"/>
    <w:rsid w:val="002A71AE"/>
    <w:rsid w:val="002A7B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5EF"/>
    <w:rsid w:val="002B7DCF"/>
    <w:rsid w:val="002C05A0"/>
    <w:rsid w:val="002C0785"/>
    <w:rsid w:val="002C0913"/>
    <w:rsid w:val="002C09A2"/>
    <w:rsid w:val="002C1849"/>
    <w:rsid w:val="002C23A4"/>
    <w:rsid w:val="002C2C16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E"/>
    <w:rsid w:val="002D60EF"/>
    <w:rsid w:val="002D695A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5564"/>
    <w:rsid w:val="002F6559"/>
    <w:rsid w:val="002F6BF6"/>
    <w:rsid w:val="003002FE"/>
    <w:rsid w:val="00300C57"/>
    <w:rsid w:val="0030182A"/>
    <w:rsid w:val="00302990"/>
    <w:rsid w:val="00302FB6"/>
    <w:rsid w:val="00303D0C"/>
    <w:rsid w:val="0030421E"/>
    <w:rsid w:val="003042CE"/>
    <w:rsid w:val="00304D24"/>
    <w:rsid w:val="003060FC"/>
    <w:rsid w:val="003067C3"/>
    <w:rsid w:val="00307021"/>
    <w:rsid w:val="00307D36"/>
    <w:rsid w:val="0031063E"/>
    <w:rsid w:val="00311AE5"/>
    <w:rsid w:val="00311B19"/>
    <w:rsid w:val="003129C5"/>
    <w:rsid w:val="00312BDC"/>
    <w:rsid w:val="00312D2C"/>
    <w:rsid w:val="003136C4"/>
    <w:rsid w:val="00313E43"/>
    <w:rsid w:val="00314392"/>
    <w:rsid w:val="003149A0"/>
    <w:rsid w:val="0031586E"/>
    <w:rsid w:val="00315CA5"/>
    <w:rsid w:val="003160FB"/>
    <w:rsid w:val="00316264"/>
    <w:rsid w:val="00316337"/>
    <w:rsid w:val="003173E5"/>
    <w:rsid w:val="003175AC"/>
    <w:rsid w:val="0031785B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62CE"/>
    <w:rsid w:val="003365DC"/>
    <w:rsid w:val="0033675E"/>
    <w:rsid w:val="00336C7B"/>
    <w:rsid w:val="00336CB3"/>
    <w:rsid w:val="00336D62"/>
    <w:rsid w:val="00337D25"/>
    <w:rsid w:val="00340053"/>
    <w:rsid w:val="00340444"/>
    <w:rsid w:val="00340587"/>
    <w:rsid w:val="0034127D"/>
    <w:rsid w:val="0034232D"/>
    <w:rsid w:val="00343A8D"/>
    <w:rsid w:val="00343FE6"/>
    <w:rsid w:val="003446E1"/>
    <w:rsid w:val="00344AC0"/>
    <w:rsid w:val="00345137"/>
    <w:rsid w:val="003454C3"/>
    <w:rsid w:val="003454FC"/>
    <w:rsid w:val="00345822"/>
    <w:rsid w:val="003462BF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E5B"/>
    <w:rsid w:val="00372770"/>
    <w:rsid w:val="0037283C"/>
    <w:rsid w:val="0037295A"/>
    <w:rsid w:val="00372B0E"/>
    <w:rsid w:val="00372E31"/>
    <w:rsid w:val="00375D1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1C44"/>
    <w:rsid w:val="003A254A"/>
    <w:rsid w:val="003A33C8"/>
    <w:rsid w:val="003A343D"/>
    <w:rsid w:val="003A4417"/>
    <w:rsid w:val="003A4F8D"/>
    <w:rsid w:val="003A759F"/>
    <w:rsid w:val="003A7F16"/>
    <w:rsid w:val="003B1A39"/>
    <w:rsid w:val="003B1A8C"/>
    <w:rsid w:val="003B1C71"/>
    <w:rsid w:val="003B2045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417E"/>
    <w:rsid w:val="003C4853"/>
    <w:rsid w:val="003C4E5B"/>
    <w:rsid w:val="003C541C"/>
    <w:rsid w:val="003C5880"/>
    <w:rsid w:val="003C62B8"/>
    <w:rsid w:val="003C7537"/>
    <w:rsid w:val="003C7B1B"/>
    <w:rsid w:val="003D1071"/>
    <w:rsid w:val="003D160D"/>
    <w:rsid w:val="003D236A"/>
    <w:rsid w:val="003D379E"/>
    <w:rsid w:val="003D3CB3"/>
    <w:rsid w:val="003D40F3"/>
    <w:rsid w:val="003D4112"/>
    <w:rsid w:val="003D44F0"/>
    <w:rsid w:val="003D5384"/>
    <w:rsid w:val="003D696E"/>
    <w:rsid w:val="003D7D7F"/>
    <w:rsid w:val="003E00B5"/>
    <w:rsid w:val="003E0CBC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6E85"/>
    <w:rsid w:val="00416F4A"/>
    <w:rsid w:val="00417044"/>
    <w:rsid w:val="00417829"/>
    <w:rsid w:val="00417F83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FE2"/>
    <w:rsid w:val="00442E87"/>
    <w:rsid w:val="004444B7"/>
    <w:rsid w:val="00445AC6"/>
    <w:rsid w:val="00445B5E"/>
    <w:rsid w:val="00445D4E"/>
    <w:rsid w:val="00445F09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210C"/>
    <w:rsid w:val="004523F0"/>
    <w:rsid w:val="004541FF"/>
    <w:rsid w:val="00454EC9"/>
    <w:rsid w:val="00454F08"/>
    <w:rsid w:val="00455556"/>
    <w:rsid w:val="00455A83"/>
    <w:rsid w:val="0045660F"/>
    <w:rsid w:val="004576BB"/>
    <w:rsid w:val="00460944"/>
    <w:rsid w:val="00461BF1"/>
    <w:rsid w:val="00461EC6"/>
    <w:rsid w:val="00462891"/>
    <w:rsid w:val="00463AFF"/>
    <w:rsid w:val="00464552"/>
    <w:rsid w:val="0046460F"/>
    <w:rsid w:val="00465018"/>
    <w:rsid w:val="00465130"/>
    <w:rsid w:val="00465441"/>
    <w:rsid w:val="0046581A"/>
    <w:rsid w:val="00465FB2"/>
    <w:rsid w:val="00466184"/>
    <w:rsid w:val="004670D3"/>
    <w:rsid w:val="0046761F"/>
    <w:rsid w:val="004679E4"/>
    <w:rsid w:val="00467F81"/>
    <w:rsid w:val="004706DB"/>
    <w:rsid w:val="00470F98"/>
    <w:rsid w:val="004711D8"/>
    <w:rsid w:val="00471671"/>
    <w:rsid w:val="00473168"/>
    <w:rsid w:val="004735BE"/>
    <w:rsid w:val="00473F95"/>
    <w:rsid w:val="0047406E"/>
    <w:rsid w:val="004743F7"/>
    <w:rsid w:val="00474AF1"/>
    <w:rsid w:val="00474C71"/>
    <w:rsid w:val="004753F6"/>
    <w:rsid w:val="004759F6"/>
    <w:rsid w:val="00475EF4"/>
    <w:rsid w:val="004765F2"/>
    <w:rsid w:val="00476972"/>
    <w:rsid w:val="00476E1E"/>
    <w:rsid w:val="00476EDC"/>
    <w:rsid w:val="00480985"/>
    <w:rsid w:val="00481E6D"/>
    <w:rsid w:val="00481EFB"/>
    <w:rsid w:val="00482037"/>
    <w:rsid w:val="0048235B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0CD5"/>
    <w:rsid w:val="004B0D4D"/>
    <w:rsid w:val="004B1F47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BFB"/>
    <w:rsid w:val="004B7CE6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57"/>
    <w:rsid w:val="004E00E1"/>
    <w:rsid w:val="004E100A"/>
    <w:rsid w:val="004E2483"/>
    <w:rsid w:val="004E338A"/>
    <w:rsid w:val="004E3FC5"/>
    <w:rsid w:val="004E4137"/>
    <w:rsid w:val="004E46D5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4F21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12AA"/>
    <w:rsid w:val="00501553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17D0"/>
    <w:rsid w:val="00512C47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0937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E84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1D2E"/>
    <w:rsid w:val="00531EF8"/>
    <w:rsid w:val="00532EE8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A8A"/>
    <w:rsid w:val="00552216"/>
    <w:rsid w:val="005528AD"/>
    <w:rsid w:val="00554042"/>
    <w:rsid w:val="00554505"/>
    <w:rsid w:val="00554769"/>
    <w:rsid w:val="005552B1"/>
    <w:rsid w:val="00555E8B"/>
    <w:rsid w:val="00555F97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062"/>
    <w:rsid w:val="00590F45"/>
    <w:rsid w:val="005915F0"/>
    <w:rsid w:val="00591A96"/>
    <w:rsid w:val="00592221"/>
    <w:rsid w:val="00592DC5"/>
    <w:rsid w:val="005934E5"/>
    <w:rsid w:val="00593D38"/>
    <w:rsid w:val="00594475"/>
    <w:rsid w:val="00594980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1E"/>
    <w:rsid w:val="005A28E1"/>
    <w:rsid w:val="005A2D6A"/>
    <w:rsid w:val="005A31B9"/>
    <w:rsid w:val="005A329E"/>
    <w:rsid w:val="005A35E1"/>
    <w:rsid w:val="005A3B09"/>
    <w:rsid w:val="005A3BB3"/>
    <w:rsid w:val="005A482E"/>
    <w:rsid w:val="005A4926"/>
    <w:rsid w:val="005A495B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16A6"/>
    <w:rsid w:val="005D19FA"/>
    <w:rsid w:val="005D22B2"/>
    <w:rsid w:val="005D24A7"/>
    <w:rsid w:val="005D2F10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D22"/>
    <w:rsid w:val="005E129C"/>
    <w:rsid w:val="005E2138"/>
    <w:rsid w:val="005E252C"/>
    <w:rsid w:val="005E2563"/>
    <w:rsid w:val="005E2C43"/>
    <w:rsid w:val="005E2EF1"/>
    <w:rsid w:val="005E2F90"/>
    <w:rsid w:val="005E3D31"/>
    <w:rsid w:val="005E4F88"/>
    <w:rsid w:val="005E5492"/>
    <w:rsid w:val="005E5E2E"/>
    <w:rsid w:val="005E68EA"/>
    <w:rsid w:val="005E6E14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5D13"/>
    <w:rsid w:val="00607A98"/>
    <w:rsid w:val="00607A9E"/>
    <w:rsid w:val="006103AE"/>
    <w:rsid w:val="00610545"/>
    <w:rsid w:val="00610D6B"/>
    <w:rsid w:val="00612455"/>
    <w:rsid w:val="00612DDE"/>
    <w:rsid w:val="006132C6"/>
    <w:rsid w:val="00615312"/>
    <w:rsid w:val="006156D5"/>
    <w:rsid w:val="00615C75"/>
    <w:rsid w:val="006161EA"/>
    <w:rsid w:val="00616B84"/>
    <w:rsid w:val="006177A1"/>
    <w:rsid w:val="006206F5"/>
    <w:rsid w:val="0062149D"/>
    <w:rsid w:val="006215EB"/>
    <w:rsid w:val="006225E2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60C1"/>
    <w:rsid w:val="0063779C"/>
    <w:rsid w:val="006406E9"/>
    <w:rsid w:val="00641726"/>
    <w:rsid w:val="00641798"/>
    <w:rsid w:val="00642390"/>
    <w:rsid w:val="00642715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47DF1"/>
    <w:rsid w:val="006503FC"/>
    <w:rsid w:val="00650A98"/>
    <w:rsid w:val="00650E1F"/>
    <w:rsid w:val="006510CD"/>
    <w:rsid w:val="00651D19"/>
    <w:rsid w:val="00651DB2"/>
    <w:rsid w:val="00652879"/>
    <w:rsid w:val="006537D1"/>
    <w:rsid w:val="00653B12"/>
    <w:rsid w:val="00654847"/>
    <w:rsid w:val="00654D68"/>
    <w:rsid w:val="00655849"/>
    <w:rsid w:val="00656C68"/>
    <w:rsid w:val="00657098"/>
    <w:rsid w:val="006571E1"/>
    <w:rsid w:val="00657926"/>
    <w:rsid w:val="006601C6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BD1"/>
    <w:rsid w:val="00672FDA"/>
    <w:rsid w:val="0067310E"/>
    <w:rsid w:val="006735F1"/>
    <w:rsid w:val="006737C2"/>
    <w:rsid w:val="006745B0"/>
    <w:rsid w:val="00674ACF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E05"/>
    <w:rsid w:val="00687FEE"/>
    <w:rsid w:val="006901AD"/>
    <w:rsid w:val="006902DE"/>
    <w:rsid w:val="00690439"/>
    <w:rsid w:val="006908BF"/>
    <w:rsid w:val="006908D4"/>
    <w:rsid w:val="006909DC"/>
    <w:rsid w:val="00690A9D"/>
    <w:rsid w:val="00690CCF"/>
    <w:rsid w:val="00690D3C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D22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327"/>
    <w:rsid w:val="006B2840"/>
    <w:rsid w:val="006B3C4A"/>
    <w:rsid w:val="006B43E9"/>
    <w:rsid w:val="006B468B"/>
    <w:rsid w:val="006B4DD5"/>
    <w:rsid w:val="006B53F7"/>
    <w:rsid w:val="006B5F22"/>
    <w:rsid w:val="006B6357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287"/>
    <w:rsid w:val="006D755C"/>
    <w:rsid w:val="006D75D0"/>
    <w:rsid w:val="006D7AAE"/>
    <w:rsid w:val="006E01F0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778"/>
    <w:rsid w:val="006E5AF1"/>
    <w:rsid w:val="006E5C9F"/>
    <w:rsid w:val="006E69E9"/>
    <w:rsid w:val="006E761B"/>
    <w:rsid w:val="006E7988"/>
    <w:rsid w:val="006E7EB4"/>
    <w:rsid w:val="006F0917"/>
    <w:rsid w:val="006F0A3A"/>
    <w:rsid w:val="006F0ED4"/>
    <w:rsid w:val="006F1D64"/>
    <w:rsid w:val="006F1DEA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3BF"/>
    <w:rsid w:val="0070058E"/>
    <w:rsid w:val="007009A9"/>
    <w:rsid w:val="0070147D"/>
    <w:rsid w:val="00701F7B"/>
    <w:rsid w:val="0070202E"/>
    <w:rsid w:val="007044D3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380A"/>
    <w:rsid w:val="00713F0E"/>
    <w:rsid w:val="007155F7"/>
    <w:rsid w:val="0071560A"/>
    <w:rsid w:val="0071567C"/>
    <w:rsid w:val="007164B3"/>
    <w:rsid w:val="00716EFA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2F52"/>
    <w:rsid w:val="007232F9"/>
    <w:rsid w:val="007238F2"/>
    <w:rsid w:val="00725499"/>
    <w:rsid w:val="00725D2F"/>
    <w:rsid w:val="00725FEB"/>
    <w:rsid w:val="00726062"/>
    <w:rsid w:val="00726570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3F2C"/>
    <w:rsid w:val="007350CA"/>
    <w:rsid w:val="00735465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1DAA"/>
    <w:rsid w:val="00751E52"/>
    <w:rsid w:val="00752DAA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C96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780"/>
    <w:rsid w:val="00794D7C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7010"/>
    <w:rsid w:val="007A709C"/>
    <w:rsid w:val="007A7475"/>
    <w:rsid w:val="007A7D54"/>
    <w:rsid w:val="007B00EF"/>
    <w:rsid w:val="007B094B"/>
    <w:rsid w:val="007B28AE"/>
    <w:rsid w:val="007B314A"/>
    <w:rsid w:val="007B32AC"/>
    <w:rsid w:val="007B3E36"/>
    <w:rsid w:val="007B403F"/>
    <w:rsid w:val="007B4E90"/>
    <w:rsid w:val="007B552D"/>
    <w:rsid w:val="007B5786"/>
    <w:rsid w:val="007B5D8F"/>
    <w:rsid w:val="007B6EC6"/>
    <w:rsid w:val="007B782E"/>
    <w:rsid w:val="007C03D8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5635"/>
    <w:rsid w:val="007D613C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4C89"/>
    <w:rsid w:val="007E5A80"/>
    <w:rsid w:val="007E67DE"/>
    <w:rsid w:val="007E69DF"/>
    <w:rsid w:val="007F036E"/>
    <w:rsid w:val="007F0404"/>
    <w:rsid w:val="007F0DE7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18FD"/>
    <w:rsid w:val="00802C5C"/>
    <w:rsid w:val="00803422"/>
    <w:rsid w:val="00803E2F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EB4"/>
    <w:rsid w:val="00806FD6"/>
    <w:rsid w:val="008070D5"/>
    <w:rsid w:val="00810DF8"/>
    <w:rsid w:val="00811555"/>
    <w:rsid w:val="0081158D"/>
    <w:rsid w:val="00812011"/>
    <w:rsid w:val="008122B7"/>
    <w:rsid w:val="008122D0"/>
    <w:rsid w:val="00813AF1"/>
    <w:rsid w:val="00814713"/>
    <w:rsid w:val="00814AB7"/>
    <w:rsid w:val="00814D3A"/>
    <w:rsid w:val="008152F3"/>
    <w:rsid w:val="008154FB"/>
    <w:rsid w:val="00815EEF"/>
    <w:rsid w:val="00816741"/>
    <w:rsid w:val="008167CA"/>
    <w:rsid w:val="00816FF5"/>
    <w:rsid w:val="008172AC"/>
    <w:rsid w:val="00817521"/>
    <w:rsid w:val="00820677"/>
    <w:rsid w:val="008206AB"/>
    <w:rsid w:val="00820D4C"/>
    <w:rsid w:val="00820D83"/>
    <w:rsid w:val="00820EF8"/>
    <w:rsid w:val="008212D5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5F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7FB"/>
    <w:rsid w:val="00837466"/>
    <w:rsid w:val="008374FD"/>
    <w:rsid w:val="00837925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173"/>
    <w:rsid w:val="00855279"/>
    <w:rsid w:val="00857391"/>
    <w:rsid w:val="00857AF2"/>
    <w:rsid w:val="00860A56"/>
    <w:rsid w:val="008615D2"/>
    <w:rsid w:val="00861711"/>
    <w:rsid w:val="00861EBC"/>
    <w:rsid w:val="00861FC2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926"/>
    <w:rsid w:val="00867B22"/>
    <w:rsid w:val="008704E4"/>
    <w:rsid w:val="00870985"/>
    <w:rsid w:val="0087123B"/>
    <w:rsid w:val="00871DE8"/>
    <w:rsid w:val="0087212C"/>
    <w:rsid w:val="008725A8"/>
    <w:rsid w:val="00873201"/>
    <w:rsid w:val="00873D54"/>
    <w:rsid w:val="008741B6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9C6"/>
    <w:rsid w:val="00877F26"/>
    <w:rsid w:val="0088140D"/>
    <w:rsid w:val="0088174A"/>
    <w:rsid w:val="008819AE"/>
    <w:rsid w:val="00881DC4"/>
    <w:rsid w:val="00882685"/>
    <w:rsid w:val="008826D7"/>
    <w:rsid w:val="00882D87"/>
    <w:rsid w:val="00882FEC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B0211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3E2"/>
    <w:rsid w:val="008D2A86"/>
    <w:rsid w:val="008D33E2"/>
    <w:rsid w:val="008D3612"/>
    <w:rsid w:val="008D366D"/>
    <w:rsid w:val="008D3EEF"/>
    <w:rsid w:val="008D4C94"/>
    <w:rsid w:val="008D4F16"/>
    <w:rsid w:val="008D50C2"/>
    <w:rsid w:val="008D5562"/>
    <w:rsid w:val="008D5F00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989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806"/>
    <w:rsid w:val="00905992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5AF1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43B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25D6"/>
    <w:rsid w:val="00952676"/>
    <w:rsid w:val="00954EAF"/>
    <w:rsid w:val="0095591D"/>
    <w:rsid w:val="009564F9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89B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6CD"/>
    <w:rsid w:val="00985738"/>
    <w:rsid w:val="0098596A"/>
    <w:rsid w:val="00985A84"/>
    <w:rsid w:val="00985E86"/>
    <w:rsid w:val="00986240"/>
    <w:rsid w:val="0098657C"/>
    <w:rsid w:val="00987D60"/>
    <w:rsid w:val="009904F8"/>
    <w:rsid w:val="0099105C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74B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FCC"/>
    <w:rsid w:val="009B5696"/>
    <w:rsid w:val="009B5AC0"/>
    <w:rsid w:val="009B5B04"/>
    <w:rsid w:val="009B7B4A"/>
    <w:rsid w:val="009B7D95"/>
    <w:rsid w:val="009C08DC"/>
    <w:rsid w:val="009C0C35"/>
    <w:rsid w:val="009C0F09"/>
    <w:rsid w:val="009C18A3"/>
    <w:rsid w:val="009C18F2"/>
    <w:rsid w:val="009C2DE8"/>
    <w:rsid w:val="009C3802"/>
    <w:rsid w:val="009C39A7"/>
    <w:rsid w:val="009C40DA"/>
    <w:rsid w:val="009C4E0A"/>
    <w:rsid w:val="009C61A9"/>
    <w:rsid w:val="009C6C2E"/>
    <w:rsid w:val="009C7000"/>
    <w:rsid w:val="009C79A7"/>
    <w:rsid w:val="009D057E"/>
    <w:rsid w:val="009D120E"/>
    <w:rsid w:val="009D17CB"/>
    <w:rsid w:val="009D1F69"/>
    <w:rsid w:val="009D2CA3"/>
    <w:rsid w:val="009D327A"/>
    <w:rsid w:val="009D3B55"/>
    <w:rsid w:val="009D3D04"/>
    <w:rsid w:val="009D3F98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12B0"/>
    <w:rsid w:val="009E1F1A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D01"/>
    <w:rsid w:val="00A4217E"/>
    <w:rsid w:val="00A42637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47E5F"/>
    <w:rsid w:val="00A508EE"/>
    <w:rsid w:val="00A5189E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FDC"/>
    <w:rsid w:val="00A70793"/>
    <w:rsid w:val="00A709E3"/>
    <w:rsid w:val="00A71087"/>
    <w:rsid w:val="00A72747"/>
    <w:rsid w:val="00A73E5C"/>
    <w:rsid w:val="00A75194"/>
    <w:rsid w:val="00A75BB6"/>
    <w:rsid w:val="00A762D5"/>
    <w:rsid w:val="00A7646E"/>
    <w:rsid w:val="00A7679F"/>
    <w:rsid w:val="00A769D7"/>
    <w:rsid w:val="00A7749F"/>
    <w:rsid w:val="00A806B8"/>
    <w:rsid w:val="00A81815"/>
    <w:rsid w:val="00A83C59"/>
    <w:rsid w:val="00A84BFC"/>
    <w:rsid w:val="00A868F6"/>
    <w:rsid w:val="00A86A98"/>
    <w:rsid w:val="00A8732D"/>
    <w:rsid w:val="00A8744C"/>
    <w:rsid w:val="00A875BB"/>
    <w:rsid w:val="00A87B17"/>
    <w:rsid w:val="00A9061E"/>
    <w:rsid w:val="00A90D3A"/>
    <w:rsid w:val="00A91650"/>
    <w:rsid w:val="00A92121"/>
    <w:rsid w:val="00A92275"/>
    <w:rsid w:val="00A9389E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C71BC"/>
    <w:rsid w:val="00AD04D6"/>
    <w:rsid w:val="00AD0804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D7D12"/>
    <w:rsid w:val="00AE02B2"/>
    <w:rsid w:val="00AE0718"/>
    <w:rsid w:val="00AE1206"/>
    <w:rsid w:val="00AE1A39"/>
    <w:rsid w:val="00AE27F6"/>
    <w:rsid w:val="00AE289A"/>
    <w:rsid w:val="00AE28E5"/>
    <w:rsid w:val="00AE2D50"/>
    <w:rsid w:val="00AE2D6F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AF61ED"/>
    <w:rsid w:val="00B00A45"/>
    <w:rsid w:val="00B014AE"/>
    <w:rsid w:val="00B0181B"/>
    <w:rsid w:val="00B01F68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1C0"/>
    <w:rsid w:val="00B11AAB"/>
    <w:rsid w:val="00B11F4E"/>
    <w:rsid w:val="00B121A1"/>
    <w:rsid w:val="00B12576"/>
    <w:rsid w:val="00B12BC3"/>
    <w:rsid w:val="00B136E8"/>
    <w:rsid w:val="00B13822"/>
    <w:rsid w:val="00B139FC"/>
    <w:rsid w:val="00B142DF"/>
    <w:rsid w:val="00B147B4"/>
    <w:rsid w:val="00B14903"/>
    <w:rsid w:val="00B15482"/>
    <w:rsid w:val="00B1564C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5C5"/>
    <w:rsid w:val="00B229CC"/>
    <w:rsid w:val="00B239E6"/>
    <w:rsid w:val="00B2408A"/>
    <w:rsid w:val="00B242AC"/>
    <w:rsid w:val="00B245FA"/>
    <w:rsid w:val="00B24675"/>
    <w:rsid w:val="00B24AA1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37FC2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B99"/>
    <w:rsid w:val="00B5195B"/>
    <w:rsid w:val="00B526A2"/>
    <w:rsid w:val="00B52828"/>
    <w:rsid w:val="00B528AC"/>
    <w:rsid w:val="00B52ED1"/>
    <w:rsid w:val="00B54A72"/>
    <w:rsid w:val="00B56295"/>
    <w:rsid w:val="00B60ADB"/>
    <w:rsid w:val="00B60B2F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16E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903"/>
    <w:rsid w:val="00BB09A9"/>
    <w:rsid w:val="00BB0F3C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164"/>
    <w:rsid w:val="00BC284B"/>
    <w:rsid w:val="00BC2856"/>
    <w:rsid w:val="00BC30B9"/>
    <w:rsid w:val="00BC379D"/>
    <w:rsid w:val="00BC5219"/>
    <w:rsid w:val="00BC54E0"/>
    <w:rsid w:val="00BC586F"/>
    <w:rsid w:val="00BC611A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1955"/>
    <w:rsid w:val="00BF24AD"/>
    <w:rsid w:val="00BF26B8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762"/>
    <w:rsid w:val="00C36E28"/>
    <w:rsid w:val="00C40274"/>
    <w:rsid w:val="00C40E7D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7761D"/>
    <w:rsid w:val="00C77E1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4D4D"/>
    <w:rsid w:val="00C8504D"/>
    <w:rsid w:val="00C853DC"/>
    <w:rsid w:val="00C85703"/>
    <w:rsid w:val="00C85766"/>
    <w:rsid w:val="00C86BA9"/>
    <w:rsid w:val="00C87E31"/>
    <w:rsid w:val="00C90D96"/>
    <w:rsid w:val="00C91475"/>
    <w:rsid w:val="00C92279"/>
    <w:rsid w:val="00C922EE"/>
    <w:rsid w:val="00C93BBF"/>
    <w:rsid w:val="00C93BDB"/>
    <w:rsid w:val="00C93DC0"/>
    <w:rsid w:val="00C93EC5"/>
    <w:rsid w:val="00C9444A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105"/>
    <w:rsid w:val="00CC48BA"/>
    <w:rsid w:val="00CC4EE0"/>
    <w:rsid w:val="00CC4F60"/>
    <w:rsid w:val="00CC5215"/>
    <w:rsid w:val="00CC5C5D"/>
    <w:rsid w:val="00CC69D0"/>
    <w:rsid w:val="00CC7233"/>
    <w:rsid w:val="00CC7D59"/>
    <w:rsid w:val="00CD0939"/>
    <w:rsid w:val="00CD0BD3"/>
    <w:rsid w:val="00CD1097"/>
    <w:rsid w:val="00CD19BB"/>
    <w:rsid w:val="00CD1AF5"/>
    <w:rsid w:val="00CD2B4E"/>
    <w:rsid w:val="00CD2D90"/>
    <w:rsid w:val="00CD301E"/>
    <w:rsid w:val="00CD30D6"/>
    <w:rsid w:val="00CD34F2"/>
    <w:rsid w:val="00CD3767"/>
    <w:rsid w:val="00CD3E15"/>
    <w:rsid w:val="00CD43A8"/>
    <w:rsid w:val="00CD4C18"/>
    <w:rsid w:val="00CD4D91"/>
    <w:rsid w:val="00CD58BC"/>
    <w:rsid w:val="00CD5F2A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44BE"/>
    <w:rsid w:val="00CE458E"/>
    <w:rsid w:val="00CE4698"/>
    <w:rsid w:val="00CE6A73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724B"/>
    <w:rsid w:val="00D077C7"/>
    <w:rsid w:val="00D077C9"/>
    <w:rsid w:val="00D0788C"/>
    <w:rsid w:val="00D112F9"/>
    <w:rsid w:val="00D11C42"/>
    <w:rsid w:val="00D11F46"/>
    <w:rsid w:val="00D127E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5AF"/>
    <w:rsid w:val="00D32791"/>
    <w:rsid w:val="00D329D8"/>
    <w:rsid w:val="00D333C8"/>
    <w:rsid w:val="00D336DA"/>
    <w:rsid w:val="00D34D09"/>
    <w:rsid w:val="00D35043"/>
    <w:rsid w:val="00D356B3"/>
    <w:rsid w:val="00D35F7D"/>
    <w:rsid w:val="00D3601A"/>
    <w:rsid w:val="00D361B7"/>
    <w:rsid w:val="00D36529"/>
    <w:rsid w:val="00D36973"/>
    <w:rsid w:val="00D36A63"/>
    <w:rsid w:val="00D36B66"/>
    <w:rsid w:val="00D36BB6"/>
    <w:rsid w:val="00D36D1E"/>
    <w:rsid w:val="00D37571"/>
    <w:rsid w:val="00D402FD"/>
    <w:rsid w:val="00D4047A"/>
    <w:rsid w:val="00D404F0"/>
    <w:rsid w:val="00D4084E"/>
    <w:rsid w:val="00D41FC2"/>
    <w:rsid w:val="00D4233D"/>
    <w:rsid w:val="00D4392C"/>
    <w:rsid w:val="00D43AD5"/>
    <w:rsid w:val="00D43B79"/>
    <w:rsid w:val="00D43BD9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1679"/>
    <w:rsid w:val="00D62548"/>
    <w:rsid w:val="00D63342"/>
    <w:rsid w:val="00D63ADA"/>
    <w:rsid w:val="00D63F3D"/>
    <w:rsid w:val="00D6439C"/>
    <w:rsid w:val="00D6464D"/>
    <w:rsid w:val="00D64801"/>
    <w:rsid w:val="00D64A66"/>
    <w:rsid w:val="00D64EA3"/>
    <w:rsid w:val="00D65CE3"/>
    <w:rsid w:val="00D66157"/>
    <w:rsid w:val="00D66A93"/>
    <w:rsid w:val="00D66BDD"/>
    <w:rsid w:val="00D707DA"/>
    <w:rsid w:val="00D70806"/>
    <w:rsid w:val="00D70BA6"/>
    <w:rsid w:val="00D70DFE"/>
    <w:rsid w:val="00D70EA4"/>
    <w:rsid w:val="00D7120A"/>
    <w:rsid w:val="00D71535"/>
    <w:rsid w:val="00D716CC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77BF0"/>
    <w:rsid w:val="00D8053B"/>
    <w:rsid w:val="00D80EED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90375"/>
    <w:rsid w:val="00D90475"/>
    <w:rsid w:val="00D9254A"/>
    <w:rsid w:val="00D9264E"/>
    <w:rsid w:val="00D92AB3"/>
    <w:rsid w:val="00D94178"/>
    <w:rsid w:val="00D949C5"/>
    <w:rsid w:val="00D9507D"/>
    <w:rsid w:val="00D95087"/>
    <w:rsid w:val="00D95192"/>
    <w:rsid w:val="00D951D4"/>
    <w:rsid w:val="00D9600F"/>
    <w:rsid w:val="00D9647D"/>
    <w:rsid w:val="00D96B5E"/>
    <w:rsid w:val="00D96C78"/>
    <w:rsid w:val="00D97133"/>
    <w:rsid w:val="00D972C7"/>
    <w:rsid w:val="00D976B4"/>
    <w:rsid w:val="00D97891"/>
    <w:rsid w:val="00D97AD5"/>
    <w:rsid w:val="00D97C45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E5"/>
    <w:rsid w:val="00DA7E61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097"/>
    <w:rsid w:val="00DB5941"/>
    <w:rsid w:val="00DB61AA"/>
    <w:rsid w:val="00DB749D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D7"/>
    <w:rsid w:val="00DC47F9"/>
    <w:rsid w:val="00DC4C17"/>
    <w:rsid w:val="00DC55FE"/>
    <w:rsid w:val="00DC5DB0"/>
    <w:rsid w:val="00DC665A"/>
    <w:rsid w:val="00DC6710"/>
    <w:rsid w:val="00DC6AC5"/>
    <w:rsid w:val="00DC74B5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ABA"/>
    <w:rsid w:val="00DE1EEC"/>
    <w:rsid w:val="00DE356A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98D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679"/>
    <w:rsid w:val="00E06ADC"/>
    <w:rsid w:val="00E0720B"/>
    <w:rsid w:val="00E10D1D"/>
    <w:rsid w:val="00E10D2D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DBC"/>
    <w:rsid w:val="00E66DF1"/>
    <w:rsid w:val="00E67334"/>
    <w:rsid w:val="00E6792B"/>
    <w:rsid w:val="00E70630"/>
    <w:rsid w:val="00E71292"/>
    <w:rsid w:val="00E71368"/>
    <w:rsid w:val="00E71877"/>
    <w:rsid w:val="00E72080"/>
    <w:rsid w:val="00E72977"/>
    <w:rsid w:val="00E72FFF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1"/>
    <w:rsid w:val="00E808F1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CE"/>
    <w:rsid w:val="00EA420D"/>
    <w:rsid w:val="00EA4252"/>
    <w:rsid w:val="00EA4481"/>
    <w:rsid w:val="00EA46D7"/>
    <w:rsid w:val="00EA4BC0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47E"/>
    <w:rsid w:val="00EC4D88"/>
    <w:rsid w:val="00EC4EFC"/>
    <w:rsid w:val="00EC5719"/>
    <w:rsid w:val="00EC5A5E"/>
    <w:rsid w:val="00EC671B"/>
    <w:rsid w:val="00EC6A00"/>
    <w:rsid w:val="00EC741A"/>
    <w:rsid w:val="00ED047A"/>
    <w:rsid w:val="00ED121A"/>
    <w:rsid w:val="00ED18B7"/>
    <w:rsid w:val="00ED258A"/>
    <w:rsid w:val="00ED28D5"/>
    <w:rsid w:val="00ED2BBF"/>
    <w:rsid w:val="00ED32F1"/>
    <w:rsid w:val="00ED4CA5"/>
    <w:rsid w:val="00ED5B95"/>
    <w:rsid w:val="00ED631F"/>
    <w:rsid w:val="00ED78F9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B22"/>
    <w:rsid w:val="00EE5CAC"/>
    <w:rsid w:val="00EE619D"/>
    <w:rsid w:val="00EE7652"/>
    <w:rsid w:val="00EF0136"/>
    <w:rsid w:val="00EF078D"/>
    <w:rsid w:val="00EF091D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ED0"/>
    <w:rsid w:val="00EF7624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5594"/>
    <w:rsid w:val="00F05D92"/>
    <w:rsid w:val="00F06341"/>
    <w:rsid w:val="00F068F1"/>
    <w:rsid w:val="00F06935"/>
    <w:rsid w:val="00F07737"/>
    <w:rsid w:val="00F105AA"/>
    <w:rsid w:val="00F1128D"/>
    <w:rsid w:val="00F11423"/>
    <w:rsid w:val="00F11906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124"/>
    <w:rsid w:val="00F62584"/>
    <w:rsid w:val="00F631CA"/>
    <w:rsid w:val="00F63879"/>
    <w:rsid w:val="00F648F6"/>
    <w:rsid w:val="00F64E34"/>
    <w:rsid w:val="00F6606F"/>
    <w:rsid w:val="00F661B0"/>
    <w:rsid w:val="00F665CC"/>
    <w:rsid w:val="00F66EAE"/>
    <w:rsid w:val="00F6705F"/>
    <w:rsid w:val="00F67212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105"/>
    <w:rsid w:val="00F83645"/>
    <w:rsid w:val="00F84488"/>
    <w:rsid w:val="00F84505"/>
    <w:rsid w:val="00F85916"/>
    <w:rsid w:val="00F8601C"/>
    <w:rsid w:val="00F8605B"/>
    <w:rsid w:val="00F86213"/>
    <w:rsid w:val="00F86341"/>
    <w:rsid w:val="00F86D23"/>
    <w:rsid w:val="00F91B47"/>
    <w:rsid w:val="00F92184"/>
    <w:rsid w:val="00F92FBF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4A0"/>
    <w:rsid w:val="00F95AE2"/>
    <w:rsid w:val="00F9604B"/>
    <w:rsid w:val="00F96607"/>
    <w:rsid w:val="00F96873"/>
    <w:rsid w:val="00F970BC"/>
    <w:rsid w:val="00F97471"/>
    <w:rsid w:val="00F97851"/>
    <w:rsid w:val="00F9787A"/>
    <w:rsid w:val="00F97F30"/>
    <w:rsid w:val="00FA03EB"/>
    <w:rsid w:val="00FA0970"/>
    <w:rsid w:val="00FA09EB"/>
    <w:rsid w:val="00FA0C44"/>
    <w:rsid w:val="00FA14F1"/>
    <w:rsid w:val="00FA1512"/>
    <w:rsid w:val="00FA1523"/>
    <w:rsid w:val="00FA231E"/>
    <w:rsid w:val="00FA25C1"/>
    <w:rsid w:val="00FA3722"/>
    <w:rsid w:val="00FA38ED"/>
    <w:rsid w:val="00FA451F"/>
    <w:rsid w:val="00FA48E0"/>
    <w:rsid w:val="00FA512E"/>
    <w:rsid w:val="00FA52F8"/>
    <w:rsid w:val="00FA595E"/>
    <w:rsid w:val="00FA6FB8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7A29"/>
    <w:rsid w:val="00FC0068"/>
    <w:rsid w:val="00FC1C69"/>
    <w:rsid w:val="00FC1F10"/>
    <w:rsid w:val="00FC1FFD"/>
    <w:rsid w:val="00FC2DC7"/>
    <w:rsid w:val="00FC31E4"/>
    <w:rsid w:val="00FC3D41"/>
    <w:rsid w:val="00FC4588"/>
    <w:rsid w:val="00FC584D"/>
    <w:rsid w:val="00FC6CE3"/>
    <w:rsid w:val="00FC7CF7"/>
    <w:rsid w:val="00FD0590"/>
    <w:rsid w:val="00FD05B9"/>
    <w:rsid w:val="00FD0827"/>
    <w:rsid w:val="00FD0977"/>
    <w:rsid w:val="00FD1963"/>
    <w:rsid w:val="00FD1D6A"/>
    <w:rsid w:val="00FD22F4"/>
    <w:rsid w:val="00FD2302"/>
    <w:rsid w:val="00FD2EE7"/>
    <w:rsid w:val="00FD359F"/>
    <w:rsid w:val="00FD3F6F"/>
    <w:rsid w:val="00FD572A"/>
    <w:rsid w:val="00FD58A5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8D87C-320F-4895-A72E-6E4CFC0E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22</Pages>
  <Words>5313</Words>
  <Characters>23086</Characters>
  <Application>Microsoft Office Word</Application>
  <DocSecurity>0</DocSecurity>
  <Lines>192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28343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Saisamorn, Chimyoo</cp:lastModifiedBy>
  <cp:revision>3</cp:revision>
  <cp:lastPrinted>2019-02-04T03:58:00Z</cp:lastPrinted>
  <dcterms:created xsi:type="dcterms:W3CDTF">2019-02-11T11:48:00Z</dcterms:created>
  <dcterms:modified xsi:type="dcterms:W3CDTF">2019-02-11T11:48:00Z</dcterms:modified>
</cp:coreProperties>
</file>