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30EA6" w14:textId="77777777" w:rsidR="004818D9" w:rsidRDefault="004818D9" w:rsidP="00227F70">
      <w:pPr>
        <w:pStyle w:val="BlockText"/>
        <w:spacing w:before="0"/>
        <w:ind w:left="0" w:right="-40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3E5D456" w14:textId="77777777" w:rsidR="004818D9" w:rsidRPr="00131DD2" w:rsidRDefault="004818D9" w:rsidP="00B91FBE">
      <w:pPr>
        <w:pStyle w:val="BlockText"/>
        <w:spacing w:before="0"/>
        <w:ind w:left="0" w:right="387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030FE5E0" w14:textId="77777777" w:rsidR="004818D9" w:rsidRPr="00FC5A4A" w:rsidRDefault="004818D9" w:rsidP="00B91FBE">
      <w:pPr>
        <w:pStyle w:val="BlockText"/>
        <w:spacing w:before="0"/>
        <w:ind w:left="0" w:right="387" w:firstLine="0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13F274CE" w14:textId="77777777" w:rsidR="004818D9" w:rsidRPr="00131DD2" w:rsidRDefault="004818D9" w:rsidP="00131DD2">
      <w:pPr>
        <w:pStyle w:val="BlockText"/>
        <w:spacing w:before="0"/>
        <w:ind w:left="0" w:right="387" w:firstLine="0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77BFAE" w14:textId="77777777" w:rsidR="004818D9" w:rsidRPr="00D16957" w:rsidRDefault="004818D9" w:rsidP="008D7F46">
      <w:pPr>
        <w:pStyle w:val="BlockText"/>
        <w:tabs>
          <w:tab w:val="left" w:pos="5583"/>
        </w:tabs>
        <w:spacing w:before="0"/>
        <w:ind w:left="0" w:right="-27" w:firstLine="0"/>
        <w:jc w:val="left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28015393" w14:textId="77777777" w:rsidR="004818D9" w:rsidRPr="00941748" w:rsidRDefault="004818D9" w:rsidP="00CC1BC4">
      <w:pPr>
        <w:pStyle w:val="BlockText"/>
        <w:spacing w:before="0"/>
        <w:ind w:left="0" w:right="-27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94174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5EFEE51" w14:textId="77777777" w:rsidR="00441885" w:rsidRPr="00941748" w:rsidRDefault="00441885" w:rsidP="00CC1BC4">
      <w:pPr>
        <w:pStyle w:val="BlockText"/>
        <w:spacing w:before="0"/>
        <w:ind w:left="0" w:right="-27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09670F0" w14:textId="77777777" w:rsidR="003A719A" w:rsidRPr="00941748" w:rsidRDefault="003A719A" w:rsidP="003A719A">
      <w:pPr>
        <w:spacing w:line="240" w:lineRule="auto"/>
        <w:ind w:right="387"/>
        <w:jc w:val="center"/>
        <w:rPr>
          <w:rFonts w:ascii="Angsana New" w:hAnsi="Angsana New"/>
          <w:sz w:val="32"/>
          <w:szCs w:val="32"/>
        </w:rPr>
      </w:pPr>
      <w:r w:rsidRPr="00941748">
        <w:rPr>
          <w:rFonts w:ascii="Angsana New" w:hAnsi="Angsana New"/>
          <w:sz w:val="32"/>
          <w:szCs w:val="32"/>
        </w:rPr>
        <w:t xml:space="preserve">     </w:t>
      </w:r>
      <w:r w:rsidRPr="00941748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5677AD62" w14:textId="053ABF10" w:rsidR="003A719A" w:rsidRPr="00941748" w:rsidRDefault="003A719A" w:rsidP="003A719A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941748">
        <w:rPr>
          <w:rFonts w:ascii="Angsana New" w:hAnsi="Angsana New" w:cs="Angsana New"/>
          <w:sz w:val="32"/>
          <w:szCs w:val="32"/>
          <w:u w:val="none"/>
          <w:cs/>
        </w:rPr>
        <w:t xml:space="preserve">สำหรับงวดสามเดือนสิ้นสุดวันที่ </w:t>
      </w:r>
      <w:r w:rsidRPr="00941748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7675A9" w:rsidRPr="00941748">
        <w:rPr>
          <w:rFonts w:ascii="Angsana New" w:hAnsi="Angsana New" w:cs="Angsana New" w:hint="cs"/>
          <w:sz w:val="32"/>
          <w:szCs w:val="32"/>
          <w:u w:val="none"/>
          <w:cs/>
        </w:rPr>
        <w:t>ธันวาคม</w:t>
      </w:r>
      <w:r w:rsidRPr="00941748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906F89" w:rsidRPr="00941748">
        <w:rPr>
          <w:rFonts w:ascii="Angsana New" w:hAnsi="Angsana New" w:cs="Angsana New"/>
          <w:sz w:val="32"/>
          <w:szCs w:val="32"/>
          <w:u w:val="none"/>
          <w:cs/>
        </w:rPr>
        <w:t>25</w:t>
      </w:r>
      <w:r w:rsidR="00545916">
        <w:rPr>
          <w:rFonts w:ascii="Angsana New" w:hAnsi="Angsana New" w:cs="Angsana New"/>
          <w:sz w:val="32"/>
          <w:szCs w:val="32"/>
          <w:u w:val="none"/>
        </w:rPr>
        <w:t>6</w:t>
      </w:r>
      <w:r w:rsidR="00545916">
        <w:rPr>
          <w:rFonts w:ascii="Angsana New" w:hAnsi="Angsana New" w:cs="Angsana New" w:hint="cs"/>
          <w:sz w:val="32"/>
          <w:szCs w:val="32"/>
          <w:u w:val="none"/>
          <w:cs/>
        </w:rPr>
        <w:t>1</w:t>
      </w:r>
    </w:p>
    <w:p w14:paraId="48436EBB" w14:textId="77777777" w:rsidR="003A719A" w:rsidRPr="00941748" w:rsidRDefault="003A719A" w:rsidP="003A719A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94174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5DFBC583" w14:textId="77777777" w:rsidR="003A719A" w:rsidRPr="00941748" w:rsidRDefault="003A719A" w:rsidP="003A719A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941748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ED51AAB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</w:p>
    <w:p w14:paraId="706CD10F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</w:p>
    <w:p w14:paraId="199D1C78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</w:p>
    <w:p w14:paraId="3B59F05A" w14:textId="77777777" w:rsidR="003A719A" w:rsidRPr="00941748" w:rsidRDefault="003A719A" w:rsidP="005C1CB9">
      <w:pPr>
        <w:pStyle w:val="Title"/>
        <w:ind w:left="0" w:right="-40"/>
        <w:rPr>
          <w:rFonts w:ascii="Angsana New" w:hAnsi="Angsana New" w:cs="Angsana New"/>
          <w:sz w:val="20"/>
          <w:szCs w:val="20"/>
          <w:u w:val="none"/>
        </w:rPr>
        <w:sectPr w:rsidR="003A719A" w:rsidRPr="00941748" w:rsidSect="00E67BC6">
          <w:headerReference w:type="default" r:id="rId8"/>
          <w:footerReference w:type="even" r:id="rId9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  <w:docGrid w:linePitch="381"/>
        </w:sectPr>
      </w:pPr>
    </w:p>
    <w:p w14:paraId="04666E7C" w14:textId="77777777" w:rsidR="00717806" w:rsidRPr="00941748" w:rsidRDefault="00717806" w:rsidP="00717806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941748">
        <w:rPr>
          <w:rFonts w:ascii="Angsana New" w:hAnsi="Angsana New"/>
          <w:cs/>
        </w:rPr>
        <w:lastRenderedPageBreak/>
        <w:t>รายงาน</w:t>
      </w:r>
      <w:r w:rsidRPr="00941748">
        <w:rPr>
          <w:rFonts w:ascii="Angsana New" w:hAnsi="Angsana New"/>
          <w:cs/>
          <w:lang w:val="th-TH"/>
        </w:rPr>
        <w:t>การสอบทาน</w:t>
      </w:r>
      <w:r w:rsidRPr="00941748">
        <w:rPr>
          <w:rFonts w:ascii="Angsana New" w:hAnsi="Angsana New" w:hint="cs"/>
          <w:cs/>
        </w:rPr>
        <w:t>ข้อมูลทางการเงินระหว่างกาล</w:t>
      </w:r>
      <w:r w:rsidRPr="00941748">
        <w:rPr>
          <w:rFonts w:ascii="Angsana New" w:hAnsi="Angsana New"/>
          <w:cs/>
          <w:lang w:val="th-TH"/>
        </w:rPr>
        <w:t>โดย</w:t>
      </w:r>
      <w:r w:rsidRPr="00941748">
        <w:rPr>
          <w:rFonts w:ascii="Angsana New" w:hAnsi="Angsana New"/>
          <w:cs/>
        </w:rPr>
        <w:t>ผู้สอบบัญชีรับอนุญาต</w:t>
      </w:r>
    </w:p>
    <w:p w14:paraId="68A950F4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938C8A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174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94174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94174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31835330" w14:textId="77777777" w:rsidR="00717806" w:rsidRPr="00941748" w:rsidRDefault="00717806" w:rsidP="0054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1B361A" w14:textId="521431C6" w:rsidR="00717806" w:rsidRPr="00941748" w:rsidRDefault="00717806" w:rsidP="0054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รวมและงบ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แสดงฐานะการเงิน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941748">
        <w:rPr>
          <w:rFonts w:ascii="Angsana New" w:hAnsi="Angsana New"/>
          <w:spacing w:val="-4"/>
          <w:sz w:val="30"/>
          <w:szCs w:val="30"/>
          <w:cs/>
        </w:rPr>
        <w:t>ณ</w:t>
      </w:r>
      <w:r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941748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="007675A9" w:rsidRPr="00941748">
        <w:rPr>
          <w:rFonts w:ascii="Angsana New" w:hAnsi="Angsana New" w:hint="cs"/>
          <w:spacing w:val="-4"/>
          <w:sz w:val="30"/>
          <w:szCs w:val="30"/>
          <w:cs/>
        </w:rPr>
        <w:t>31 ธันวาคม</w:t>
      </w:r>
      <w:r w:rsidR="00883815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="007675A9" w:rsidRPr="00941748">
        <w:rPr>
          <w:rFonts w:ascii="Angsana New" w:hAnsi="Angsana New"/>
          <w:spacing w:val="-4"/>
          <w:sz w:val="30"/>
          <w:szCs w:val="30"/>
        </w:rPr>
        <w:t>25</w:t>
      </w:r>
      <w:r w:rsidR="00545916">
        <w:rPr>
          <w:rFonts w:ascii="Angsana New" w:hAnsi="Angsana New"/>
          <w:spacing w:val="-4"/>
          <w:sz w:val="30"/>
          <w:szCs w:val="30"/>
        </w:rPr>
        <w:t>6</w:t>
      </w:r>
      <w:r w:rsidR="00545916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74250E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  <w:cs/>
        </w:rPr>
        <w:t>งบกำไรขาดทุน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เบ็ดเสร็จ</w:t>
      </w:r>
      <w:r w:rsidRPr="00941748">
        <w:rPr>
          <w:rFonts w:ascii="Angsana New" w:hAnsi="Angsana New"/>
          <w:spacing w:val="-4"/>
          <w:sz w:val="30"/>
          <w:szCs w:val="30"/>
          <w:cs/>
        </w:rPr>
        <w:t>รวมและงบกำไรขาดทุน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เบ็ดเสร็จ</w:t>
      </w:r>
      <w:r w:rsidRPr="00941748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Pr="00941748">
        <w:rPr>
          <w:rFonts w:ascii="Angsana New" w:hAnsi="Angsana New"/>
          <w:spacing w:val="-8"/>
          <w:sz w:val="30"/>
          <w:szCs w:val="30"/>
          <w:cs/>
        </w:rPr>
        <w:t>กิจการ</w:t>
      </w:r>
      <w:r w:rsidR="00525254" w:rsidRPr="0094174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แสดงการเป</w:t>
      </w:r>
      <w:r w:rsidRPr="00941748">
        <w:rPr>
          <w:rFonts w:ascii="Angsana New" w:hAnsi="Angsana New"/>
          <w:spacing w:val="-4"/>
          <w:sz w:val="30"/>
          <w:szCs w:val="30"/>
          <w:cs/>
        </w:rPr>
        <w:t>ลี่ยนแปลงส่วนของ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รวมและงบแสดงการเปลี่ยนแปลงส่วนของ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="0060581B" w:rsidRPr="00941748">
        <w:rPr>
          <w:rFonts w:ascii="Angsana New" w:hAnsi="Angsana New"/>
          <w:spacing w:val="-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43050" w:rsidRPr="00941748">
        <w:rPr>
          <w:rFonts w:ascii="Angsana New" w:hAnsi="Angsana New"/>
          <w:color w:val="FFFFFF"/>
          <w:spacing w:val="-4"/>
          <w:sz w:val="30"/>
          <w:szCs w:val="30"/>
        </w:rPr>
        <w:t>.</w:t>
      </w:r>
      <w:r w:rsidRPr="00941748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E37192" w:rsidRPr="00941748">
        <w:rPr>
          <w:rFonts w:ascii="Angsana New" w:hAnsi="Angsana New"/>
          <w:spacing w:val="-4"/>
          <w:sz w:val="30"/>
          <w:szCs w:val="30"/>
        </w:rPr>
        <w:br/>
      </w:r>
      <w:r w:rsidR="003A719A" w:rsidRPr="00941748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61FDD" w:rsidRPr="00941748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41748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941748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7675A9" w:rsidRPr="00941748">
        <w:rPr>
          <w:rFonts w:ascii="Angsana New" w:hAnsi="Angsana New"/>
          <w:spacing w:val="-4"/>
          <w:sz w:val="30"/>
          <w:szCs w:val="30"/>
          <w:cs/>
        </w:rPr>
        <w:t>31 ธันวาคม 25</w:t>
      </w:r>
      <w:r w:rsidR="00545916">
        <w:rPr>
          <w:rFonts w:ascii="Angsana New" w:hAnsi="Angsana New"/>
          <w:spacing w:val="-4"/>
          <w:sz w:val="30"/>
          <w:szCs w:val="30"/>
        </w:rPr>
        <w:t>6</w:t>
      </w:r>
      <w:r w:rsidR="00545916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7675A9" w:rsidRPr="009417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913A4F" w:rsidRPr="00941748">
        <w:rPr>
          <w:rFonts w:ascii="Angsana New" w:hAnsi="Angsana New"/>
          <w:spacing w:val="-4"/>
          <w:sz w:val="30"/>
          <w:szCs w:val="30"/>
        </w:rPr>
        <w:br/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เสริมสุข จำกัด </w:t>
      </w:r>
      <w:r w:rsidRPr="00941748">
        <w:rPr>
          <w:rFonts w:ascii="Angsana New" w:hAnsi="Angsana New" w:hint="cs"/>
          <w:spacing w:val="-2"/>
          <w:sz w:val="30"/>
          <w:szCs w:val="30"/>
          <w:cs/>
        </w:rPr>
        <w:t>(มหาชน) และบริษัทย่อย</w:t>
      </w:r>
      <w:r w:rsidR="004529D6" w:rsidRPr="00941748">
        <w:rPr>
          <w:rFonts w:ascii="Angsana New" w:hAnsi="Angsana New"/>
          <w:color w:val="FFFFFF"/>
          <w:spacing w:val="-2"/>
          <w:sz w:val="30"/>
          <w:szCs w:val="30"/>
        </w:rPr>
        <w:t>.</w:t>
      </w:r>
      <w:r w:rsidRPr="00941748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</w:t>
      </w:r>
      <w:r w:rsidR="001A0F04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A0F04" w:rsidRPr="00941748">
        <w:rPr>
          <w:rFonts w:ascii="Angsana New" w:hAnsi="Angsana New"/>
          <w:spacing w:val="-4"/>
          <w:sz w:val="30"/>
          <w:szCs w:val="30"/>
        </w:rPr>
        <w:t>34</w:t>
      </w:r>
      <w:r w:rsidR="001A0F04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A0F04" w:rsidRPr="00941748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60581B" w:rsidRPr="00941748">
        <w:rPr>
          <w:rFonts w:ascii="Angsana New" w:hAnsi="Angsana New"/>
          <w:spacing w:val="-4"/>
          <w:sz w:val="30"/>
          <w:szCs w:val="30"/>
        </w:rPr>
        <w:br/>
      </w:r>
      <w:r w:rsidR="001A0F04" w:rsidRPr="00941748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</w:t>
      </w:r>
      <w:r w:rsidR="001A0F04" w:rsidRPr="009417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A0F04" w:rsidRPr="0094174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1A0F04" w:rsidRPr="00941748">
        <w:rPr>
          <w:rFonts w:ascii="Angsana New" w:hAnsi="Angsana New"/>
          <w:sz w:val="30"/>
          <w:szCs w:val="30"/>
          <w:cs/>
        </w:rPr>
        <w:t>ดังกล่าวจาก</w:t>
      </w:r>
      <w:r w:rsidR="00E37192" w:rsidRPr="00941748">
        <w:rPr>
          <w:rFonts w:ascii="Angsana New" w:hAnsi="Angsana New"/>
          <w:sz w:val="30"/>
          <w:szCs w:val="30"/>
        </w:rPr>
        <w:br/>
      </w:r>
      <w:r w:rsidR="001A0F04" w:rsidRPr="00941748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2CF738DF" w14:textId="77777777" w:rsidR="00717806" w:rsidRPr="00941748" w:rsidRDefault="00717806" w:rsidP="0054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4D8A0C" w14:textId="77777777" w:rsidR="00717806" w:rsidRPr="00941748" w:rsidRDefault="00717806" w:rsidP="00542C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0B5A953" w14:textId="77777777" w:rsidR="00717806" w:rsidRPr="00941748" w:rsidRDefault="00717806" w:rsidP="00542C6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2DD37C" w14:textId="77777777" w:rsidR="00717806" w:rsidRPr="00941748" w:rsidRDefault="00717806" w:rsidP="00542C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รหัส</w:t>
      </w:r>
      <w:r w:rsidRPr="00941748">
        <w:rPr>
          <w:rFonts w:ascii="Angsana New" w:hAnsi="Angsana New"/>
          <w:sz w:val="30"/>
          <w:szCs w:val="30"/>
        </w:rPr>
        <w:t xml:space="preserve"> 2410 “</w:t>
      </w:r>
      <w:r w:rsidRPr="009417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748">
        <w:rPr>
          <w:rFonts w:ascii="Angsana New" w:hAnsi="Angsana New"/>
          <w:sz w:val="30"/>
          <w:szCs w:val="30"/>
        </w:rPr>
        <w:t>”</w:t>
      </w:r>
      <w:r w:rsidRPr="0094174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94174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941748">
        <w:rPr>
          <w:rFonts w:ascii="Angsana New" w:hAnsi="Angsana New"/>
          <w:spacing w:val="-24"/>
          <w:sz w:val="30"/>
          <w:szCs w:val="30"/>
        </w:rPr>
        <w:t xml:space="preserve"> </w:t>
      </w:r>
      <w:r w:rsidRPr="0094174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941748">
        <w:rPr>
          <w:rFonts w:ascii="Angsana New" w:hAnsi="Angsana New"/>
          <w:sz w:val="30"/>
          <w:szCs w:val="30"/>
          <w:cs/>
        </w:rPr>
        <w:t>ใช้วิธีการสอบถามบุคลากรซึ่ง</w:t>
      </w:r>
      <w:r w:rsidRPr="009417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41748">
        <w:rPr>
          <w:rFonts w:ascii="Angsana New" w:hAnsi="Angsana New"/>
          <w:sz w:val="30"/>
          <w:szCs w:val="30"/>
          <w:cs/>
        </w:rPr>
        <w:t>รับผิดชอบ</w:t>
      </w:r>
      <w:r w:rsidRPr="00941748">
        <w:rPr>
          <w:rFonts w:ascii="Angsana New" w:hAnsi="Angsana New" w:hint="cs"/>
          <w:sz w:val="30"/>
          <w:szCs w:val="30"/>
          <w:cs/>
        </w:rPr>
        <w:t>ด้าน</w:t>
      </w:r>
      <w:r w:rsidRPr="009417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4174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Pr="009417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41748">
        <w:rPr>
          <w:rFonts w:ascii="Angsana New" w:hAnsi="Angsana New"/>
          <w:sz w:val="30"/>
          <w:szCs w:val="30"/>
          <w:cs/>
        </w:rPr>
        <w:t>ไม่สามารถ</w:t>
      </w:r>
      <w:r w:rsidRPr="00941748">
        <w:rPr>
          <w:rFonts w:ascii="Angsana New" w:hAnsi="Angsana New" w:hint="cs"/>
          <w:sz w:val="30"/>
          <w:szCs w:val="30"/>
          <w:cs/>
        </w:rPr>
        <w:t>ได้</w:t>
      </w:r>
      <w:r w:rsidRPr="009417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41748">
        <w:rPr>
          <w:rFonts w:ascii="Angsana New" w:hAnsi="Angsana New" w:hint="cs"/>
          <w:sz w:val="30"/>
          <w:szCs w:val="30"/>
          <w:cs/>
        </w:rPr>
        <w:t>พบ</w:t>
      </w:r>
      <w:r w:rsidRPr="009417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41748">
        <w:rPr>
          <w:rFonts w:ascii="Angsana New" w:hAnsi="Angsana New"/>
          <w:sz w:val="30"/>
          <w:szCs w:val="30"/>
        </w:rPr>
        <w:t xml:space="preserve"> </w:t>
      </w:r>
      <w:r w:rsidRPr="009417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41748">
        <w:rPr>
          <w:rFonts w:ascii="Angsana New" w:hAnsi="Angsana New" w:hint="cs"/>
          <w:sz w:val="30"/>
          <w:szCs w:val="30"/>
          <w:cs/>
        </w:rPr>
        <w:t>ข้อมูลทาง</w:t>
      </w:r>
      <w:r w:rsidRPr="009417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16F91C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5FA8CD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1DB7D3D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C6072EA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B25481C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04C307D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5ED0ED7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5F295F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17806" w:rsidRPr="00941748" w:rsidSect="00833AAE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07C2DE22" w14:textId="3891C915" w:rsidR="00245535" w:rsidRPr="00941748" w:rsidRDefault="00245535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14:paraId="59D06FCE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417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C5E072E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464548" w14:textId="77777777" w:rsidR="00717806" w:rsidRPr="00941748" w:rsidRDefault="00717806" w:rsidP="002672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41748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</w:t>
      </w:r>
      <w:r w:rsidRPr="00941748">
        <w:rPr>
          <w:rFonts w:ascii="Angsana New" w:hAnsi="Angsana New" w:hint="cs"/>
          <w:spacing w:val="-4"/>
          <w:sz w:val="30"/>
          <w:szCs w:val="30"/>
          <w:cs/>
        </w:rPr>
        <w:t>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41748">
        <w:rPr>
          <w:rFonts w:ascii="Angsana New" w:hAnsi="Angsana New" w:hint="cs"/>
          <w:sz w:val="30"/>
          <w:szCs w:val="30"/>
          <w:cs/>
        </w:rPr>
        <w:t xml:space="preserve"> </w:t>
      </w:r>
      <w:r w:rsidRPr="00941748">
        <w:rPr>
          <w:rFonts w:ascii="Angsana New" w:hAnsi="Angsana New"/>
          <w:sz w:val="30"/>
          <w:szCs w:val="30"/>
        </w:rPr>
        <w:t xml:space="preserve">34 </w:t>
      </w:r>
      <w:r w:rsidRPr="00941748">
        <w:rPr>
          <w:rFonts w:ascii="Angsana New" w:hAnsi="Angsana New"/>
          <w:sz w:val="30"/>
          <w:szCs w:val="30"/>
          <w:cs/>
        </w:rPr>
        <w:t>เรื่อง งบการเงินระหว่างกาล ในสาระสำคัญจากการสอบทานของข้าพเจ้า</w:t>
      </w:r>
    </w:p>
    <w:p w14:paraId="58DC9F44" w14:textId="77777777" w:rsidR="00717806" w:rsidRPr="00941748" w:rsidRDefault="00717806" w:rsidP="0071780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174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2D6D1D1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263BF7CC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659E21C7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7E82B2DF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7714FE35" w14:textId="11DD8778" w:rsidR="00717806" w:rsidRPr="00941748" w:rsidRDefault="00717806" w:rsidP="00717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80" w:lineRule="exact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941748">
        <w:rPr>
          <w:rFonts w:ascii="Angsana New" w:hAnsi="Angsana New" w:cs="Angsana New"/>
          <w:sz w:val="30"/>
          <w:szCs w:val="30"/>
          <w:cs/>
        </w:rPr>
        <w:t>(</w:t>
      </w:r>
      <w:r w:rsidR="001C387A" w:rsidRPr="00941748">
        <w:rPr>
          <w:rFonts w:ascii="Angsana New" w:hAnsi="Angsana New" w:cs="Angsana New" w:hint="cs"/>
          <w:sz w:val="30"/>
          <w:szCs w:val="30"/>
          <w:cs/>
        </w:rPr>
        <w:t>สุรีย์รัตน์ ทองอรุณแสง</w:t>
      </w:r>
      <w:r w:rsidRPr="00941748">
        <w:rPr>
          <w:rFonts w:ascii="Angsana New" w:hAnsi="Angsana New" w:cs="Angsana New"/>
          <w:sz w:val="30"/>
          <w:szCs w:val="30"/>
          <w:cs/>
        </w:rPr>
        <w:t>)</w:t>
      </w:r>
    </w:p>
    <w:p w14:paraId="7B69385A" w14:textId="77777777" w:rsidR="00717806" w:rsidRPr="00941748" w:rsidRDefault="00717806" w:rsidP="007178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cs="Angsana New"/>
          <w:sz w:val="30"/>
          <w:szCs w:val="30"/>
          <w:cs/>
        </w:rPr>
        <w:t>ผู้สอบบัญชีรับอนุญาต</w:t>
      </w:r>
    </w:p>
    <w:p w14:paraId="0EA3D3B4" w14:textId="0F85ED70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C387A" w:rsidRPr="00941748">
        <w:rPr>
          <w:rFonts w:ascii="Angsana New" w:hAnsi="Angsana New"/>
          <w:sz w:val="30"/>
          <w:szCs w:val="30"/>
        </w:rPr>
        <w:t>4409</w:t>
      </w:r>
    </w:p>
    <w:p w14:paraId="3DFD4F5F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9DAC515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94174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94174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18C77ABE" w14:textId="77777777" w:rsidR="00717806" w:rsidRPr="00941748" w:rsidRDefault="00717806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 w:rsidRPr="009417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BC82C5" w14:textId="3DBA1837" w:rsidR="00212790" w:rsidRPr="00941748" w:rsidRDefault="00E17857" w:rsidP="0071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E9469C" w:rsidRPr="00941748">
        <w:rPr>
          <w:rFonts w:ascii="Angsana New" w:hAnsi="Angsana New"/>
          <w:sz w:val="30"/>
          <w:szCs w:val="30"/>
        </w:rPr>
        <w:t xml:space="preserve"> </w:t>
      </w:r>
      <w:r w:rsidR="00E9469C" w:rsidRPr="0094174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45916">
        <w:rPr>
          <w:rFonts w:ascii="Angsana New" w:hAnsi="Angsana New"/>
          <w:sz w:val="30"/>
          <w:szCs w:val="30"/>
        </w:rPr>
        <w:t>256</w:t>
      </w:r>
      <w:r w:rsidR="00545916">
        <w:rPr>
          <w:rFonts w:ascii="Angsana New" w:hAnsi="Angsana New" w:hint="cs"/>
          <w:sz w:val="30"/>
          <w:szCs w:val="30"/>
          <w:cs/>
        </w:rPr>
        <w:t>2</w:t>
      </w:r>
    </w:p>
    <w:p w14:paraId="0507BFDD" w14:textId="5B64436E" w:rsidR="002D40B3" w:rsidRDefault="002D40B3" w:rsidP="00833AA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2D40B3" w:rsidSect="00833AAE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paperSrc w:first="15" w:other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2DF5E" w14:textId="77777777" w:rsidR="00CD7989" w:rsidRDefault="00CD7989" w:rsidP="004956B4">
      <w:r>
        <w:separator/>
      </w:r>
    </w:p>
  </w:endnote>
  <w:endnote w:type="continuationSeparator" w:id="0">
    <w:p w14:paraId="497CD652" w14:textId="77777777" w:rsidR="00CD7989" w:rsidRDefault="00CD798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6CDD5" w14:textId="77777777" w:rsidR="00610BC1" w:rsidRPr="003C6472" w:rsidRDefault="00610BC1" w:rsidP="00642887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noProof/>
        <w:sz w:val="28"/>
        <w:szCs w:val="28"/>
      </w:rPr>
      <w:fldChar w:fldCharType="begin"/>
    </w:r>
    <w:r>
      <w:rPr>
        <w:rFonts w:ascii="Angsana New" w:hAnsi="Angsana New"/>
        <w:i/>
        <w:iCs/>
        <w:noProof/>
        <w:sz w:val="28"/>
        <w:szCs w:val="28"/>
      </w:rPr>
      <w:instrText xml:space="preserve"> FILENAME   \* MERGEFORMAT </w:instrText>
    </w:r>
    <w:r>
      <w:rPr>
        <w:rFonts w:ascii="Angsana New" w:hAnsi="Angsana New"/>
        <w:i/>
        <w:iCs/>
        <w:noProof/>
        <w:sz w:val="28"/>
        <w:szCs w:val="28"/>
      </w:rPr>
      <w:fldChar w:fldCharType="separate"/>
    </w:r>
    <w:r w:rsidR="00833AAE">
      <w:rPr>
        <w:rFonts w:ascii="Angsana New" w:hAnsi="Angsana New"/>
        <w:i/>
        <w:iCs/>
        <w:noProof/>
        <w:sz w:val="28"/>
        <w:szCs w:val="28"/>
      </w:rPr>
      <w:t>ssct1</w:t>
    </w:r>
    <w:r>
      <w:rPr>
        <w:rFonts w:ascii="Angsana New" w:hAnsi="Angsana New"/>
        <w:i/>
        <w:iCs/>
        <w:noProof/>
        <w:sz w:val="28"/>
        <w:szCs w:val="28"/>
      </w:rPr>
      <w:fldChar w:fldCharType="end"/>
    </w:r>
    <w:r w:rsidRPr="003C6472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C264A" w14:textId="77777777" w:rsidR="00610BC1" w:rsidRPr="007F2605" w:rsidRDefault="00610BC1" w:rsidP="000213F2">
    <w:pPr>
      <w:pStyle w:val="Footer"/>
      <w:rPr>
        <w:rStyle w:val="PageNumber"/>
        <w:rFonts w:ascii="Angsana New" w:hAnsi="Angsana New" w:cs="Angsana New"/>
        <w:i/>
        <w:iCs/>
        <w:sz w:val="28"/>
        <w:szCs w:val="28"/>
        <w:lang w:val="pt-B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36D5F" w14:textId="77777777" w:rsidR="00610BC1" w:rsidRPr="007F2605" w:rsidRDefault="00610BC1" w:rsidP="00DD5B80">
    <w:pPr>
      <w:pStyle w:val="Footer"/>
      <w:rPr>
        <w:rStyle w:val="PageNumber"/>
        <w:rFonts w:ascii="Angsana New" w:hAnsi="Angsana New" w:cs="Angsana New"/>
        <w:i/>
        <w:iCs/>
        <w:sz w:val="28"/>
        <w:szCs w:val="28"/>
        <w:lang w:val="pt-B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6759" w14:textId="77777777" w:rsidR="00610BC1" w:rsidRDefault="00610BC1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 w:rsidR="00833AAE">
      <w:rPr>
        <w:rFonts w:ascii="Angsana New" w:hAnsi="Angsana New"/>
        <w:noProof/>
        <w:sz w:val="30"/>
        <w:szCs w:val="30"/>
      </w:rPr>
      <w:t>2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062C0" w14:textId="77777777" w:rsidR="00610BC1" w:rsidRPr="00907A32" w:rsidRDefault="00610BC1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33AAE">
      <w:rPr>
        <w:rStyle w:val="PageNumber"/>
        <w:rFonts w:ascii="Angsana New" w:hAnsi="Angsana New" w:cs="Angsana New"/>
        <w:noProof/>
        <w:sz w:val="30"/>
        <w:szCs w:val="30"/>
      </w:rPr>
      <w:t>33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090FB5" w14:textId="77777777" w:rsidR="00610BC1" w:rsidRPr="00907A32" w:rsidRDefault="00610BC1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A4247" w14:textId="77777777" w:rsidR="00CD7989" w:rsidRDefault="00CD7989" w:rsidP="004956B4">
      <w:r>
        <w:separator/>
      </w:r>
    </w:p>
  </w:footnote>
  <w:footnote w:type="continuationSeparator" w:id="0">
    <w:p w14:paraId="22B700A5" w14:textId="77777777" w:rsidR="00CD7989" w:rsidRDefault="00CD798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9634A" w14:textId="77777777" w:rsidR="00610BC1" w:rsidRPr="00C70EC6" w:rsidRDefault="00610BC1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002CBED" w14:textId="77777777" w:rsidR="00610BC1" w:rsidRPr="00C70EC6" w:rsidRDefault="00610BC1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65605DC" w14:textId="77777777" w:rsidR="00610BC1" w:rsidRDefault="00610BC1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4D2B9CB1" w14:textId="77777777" w:rsidR="00610BC1" w:rsidRDefault="00610BC1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C8016" w14:textId="77777777" w:rsidR="00610BC1" w:rsidRDefault="00610B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8FAAC" w14:textId="77777777" w:rsidR="00610BC1" w:rsidRPr="00801FFF" w:rsidRDefault="00610BC1" w:rsidP="00B91FBE">
    <w:pPr>
      <w:pStyle w:val="Header"/>
      <w:rPr>
        <w:rFonts w:ascii="Angsana New" w:hAnsi="Angsana New"/>
        <w:sz w:val="32"/>
        <w:szCs w:val="32"/>
      </w:rPr>
    </w:pPr>
  </w:p>
  <w:p w14:paraId="05954DD6" w14:textId="77777777" w:rsidR="00610BC1" w:rsidRPr="00801FFF" w:rsidRDefault="00610BC1" w:rsidP="00801FFF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C54C2" w14:textId="77777777" w:rsidR="00610BC1" w:rsidRPr="009953C4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558C7868" w14:textId="77777777" w:rsidR="00610BC1" w:rsidRPr="009953C4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08F41736" w14:textId="77777777" w:rsidR="00610BC1" w:rsidRPr="009953C4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172B1589" w14:textId="77777777" w:rsidR="00610BC1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6AE5F4F8" w14:textId="77777777" w:rsidR="00610BC1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12F3C3E2" w14:textId="77777777" w:rsidR="00610BC1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2CAE7D42" w14:textId="77777777" w:rsidR="00610BC1" w:rsidRDefault="00610BC1" w:rsidP="00A050A0">
    <w:pPr>
      <w:autoSpaceDE w:val="0"/>
      <w:autoSpaceDN w:val="0"/>
      <w:adjustRightInd w:val="0"/>
      <w:spacing w:line="240" w:lineRule="auto"/>
      <w:rPr>
        <w:rFonts w:ascii="Angsana New" w:hAnsi="Angsana New"/>
        <w:b/>
        <w:bCs/>
        <w:sz w:val="32"/>
        <w:szCs w:val="32"/>
      </w:rPr>
    </w:pPr>
  </w:p>
  <w:p w14:paraId="3D0823BE" w14:textId="77777777" w:rsidR="00610BC1" w:rsidRDefault="00610BC1" w:rsidP="00A050A0">
    <w:pPr>
      <w:spacing w:line="240" w:lineRule="auto"/>
      <w:outlineLvl w:val="0"/>
      <w:rPr>
        <w:rFonts w:ascii="Angsana New" w:hAnsi="Angsana New"/>
        <w:b/>
        <w:bCs/>
        <w:sz w:val="32"/>
        <w:szCs w:val="32"/>
      </w:rPr>
    </w:pPr>
  </w:p>
  <w:p w14:paraId="7C5016E6" w14:textId="77777777" w:rsidR="00610BC1" w:rsidRPr="0048531E" w:rsidRDefault="00610BC1" w:rsidP="003D799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3664C" w14:textId="77777777" w:rsidR="00610BC1" w:rsidRDefault="00610BC1" w:rsidP="004914D4">
    <w:pPr>
      <w:pStyle w:val="Header"/>
      <w:rPr>
        <w:rFonts w:ascii="Angsana New" w:hAnsi="Angsana New"/>
        <w:b/>
        <w:bCs/>
        <w:sz w:val="32"/>
        <w:szCs w:val="32"/>
      </w:rPr>
    </w:pPr>
  </w:p>
  <w:p w14:paraId="0839C308" w14:textId="77777777" w:rsidR="00833AAE" w:rsidRDefault="00833AA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576F9"/>
    <w:multiLevelType w:val="hybridMultilevel"/>
    <w:tmpl w:val="0C765D3E"/>
    <w:lvl w:ilvl="0" w:tplc="86725332">
      <w:start w:val="2"/>
      <w:numFmt w:val="bullet"/>
      <w:lvlText w:val="-"/>
      <w:lvlJc w:val="left"/>
      <w:pPr>
        <w:ind w:left="765" w:hanging="4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62363"/>
    <w:multiLevelType w:val="hybridMultilevel"/>
    <w:tmpl w:val="EF68F198"/>
    <w:lvl w:ilvl="0" w:tplc="512A483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10EA"/>
    <w:rsid w:val="000014D6"/>
    <w:rsid w:val="000019C7"/>
    <w:rsid w:val="000019E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30"/>
    <w:rsid w:val="000047E3"/>
    <w:rsid w:val="00004B3E"/>
    <w:rsid w:val="00004D8D"/>
    <w:rsid w:val="000056A6"/>
    <w:rsid w:val="00005C4A"/>
    <w:rsid w:val="000065DC"/>
    <w:rsid w:val="00006750"/>
    <w:rsid w:val="000068AF"/>
    <w:rsid w:val="00007791"/>
    <w:rsid w:val="000077D3"/>
    <w:rsid w:val="00007A87"/>
    <w:rsid w:val="00010663"/>
    <w:rsid w:val="0001120F"/>
    <w:rsid w:val="00011380"/>
    <w:rsid w:val="000118E9"/>
    <w:rsid w:val="000119AB"/>
    <w:rsid w:val="000124DD"/>
    <w:rsid w:val="0001283B"/>
    <w:rsid w:val="00012C38"/>
    <w:rsid w:val="00012E96"/>
    <w:rsid w:val="00012EC9"/>
    <w:rsid w:val="00013521"/>
    <w:rsid w:val="000139F1"/>
    <w:rsid w:val="00013A4F"/>
    <w:rsid w:val="00013B9C"/>
    <w:rsid w:val="00013C69"/>
    <w:rsid w:val="00013E01"/>
    <w:rsid w:val="00013ED5"/>
    <w:rsid w:val="0001402F"/>
    <w:rsid w:val="00014446"/>
    <w:rsid w:val="000145D6"/>
    <w:rsid w:val="000146FD"/>
    <w:rsid w:val="000149CE"/>
    <w:rsid w:val="00014EEE"/>
    <w:rsid w:val="00015528"/>
    <w:rsid w:val="00015A90"/>
    <w:rsid w:val="00016071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39"/>
    <w:rsid w:val="00017AAB"/>
    <w:rsid w:val="00017F71"/>
    <w:rsid w:val="000200D1"/>
    <w:rsid w:val="00020220"/>
    <w:rsid w:val="00020EBB"/>
    <w:rsid w:val="000210C1"/>
    <w:rsid w:val="000213F2"/>
    <w:rsid w:val="00021A9E"/>
    <w:rsid w:val="00021B44"/>
    <w:rsid w:val="00021E09"/>
    <w:rsid w:val="00021E20"/>
    <w:rsid w:val="000221F0"/>
    <w:rsid w:val="000228EA"/>
    <w:rsid w:val="00022D3B"/>
    <w:rsid w:val="00022D62"/>
    <w:rsid w:val="0002337A"/>
    <w:rsid w:val="0002371F"/>
    <w:rsid w:val="00023765"/>
    <w:rsid w:val="00023ACA"/>
    <w:rsid w:val="00023E11"/>
    <w:rsid w:val="0002441F"/>
    <w:rsid w:val="00024520"/>
    <w:rsid w:val="00024872"/>
    <w:rsid w:val="0002497B"/>
    <w:rsid w:val="00024FD0"/>
    <w:rsid w:val="000251C5"/>
    <w:rsid w:val="000256FA"/>
    <w:rsid w:val="000257EC"/>
    <w:rsid w:val="00025A8E"/>
    <w:rsid w:val="00026079"/>
    <w:rsid w:val="000262CA"/>
    <w:rsid w:val="00026482"/>
    <w:rsid w:val="0002667F"/>
    <w:rsid w:val="0002713C"/>
    <w:rsid w:val="00027C98"/>
    <w:rsid w:val="00027DE5"/>
    <w:rsid w:val="00027EE7"/>
    <w:rsid w:val="00027FAB"/>
    <w:rsid w:val="00030246"/>
    <w:rsid w:val="0003075D"/>
    <w:rsid w:val="000308E2"/>
    <w:rsid w:val="00030A73"/>
    <w:rsid w:val="000311EE"/>
    <w:rsid w:val="0003173F"/>
    <w:rsid w:val="00031C7B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413D"/>
    <w:rsid w:val="000342F1"/>
    <w:rsid w:val="000343A7"/>
    <w:rsid w:val="00034910"/>
    <w:rsid w:val="00034AFA"/>
    <w:rsid w:val="000354A8"/>
    <w:rsid w:val="00035623"/>
    <w:rsid w:val="00035793"/>
    <w:rsid w:val="00035AA5"/>
    <w:rsid w:val="00035D45"/>
    <w:rsid w:val="00035EC0"/>
    <w:rsid w:val="00036FFD"/>
    <w:rsid w:val="000372E2"/>
    <w:rsid w:val="000375FC"/>
    <w:rsid w:val="00037B04"/>
    <w:rsid w:val="00037CED"/>
    <w:rsid w:val="00037EC7"/>
    <w:rsid w:val="00037FB8"/>
    <w:rsid w:val="0004002E"/>
    <w:rsid w:val="00040A86"/>
    <w:rsid w:val="00040AAF"/>
    <w:rsid w:val="000414CB"/>
    <w:rsid w:val="0004172A"/>
    <w:rsid w:val="000418C5"/>
    <w:rsid w:val="00041DB2"/>
    <w:rsid w:val="00042453"/>
    <w:rsid w:val="00042747"/>
    <w:rsid w:val="0004283B"/>
    <w:rsid w:val="00042867"/>
    <w:rsid w:val="00042BB1"/>
    <w:rsid w:val="00042E53"/>
    <w:rsid w:val="00043284"/>
    <w:rsid w:val="000432DD"/>
    <w:rsid w:val="0004342C"/>
    <w:rsid w:val="000438CD"/>
    <w:rsid w:val="00043E57"/>
    <w:rsid w:val="00044092"/>
    <w:rsid w:val="0004410A"/>
    <w:rsid w:val="0004424B"/>
    <w:rsid w:val="00044319"/>
    <w:rsid w:val="00044545"/>
    <w:rsid w:val="00044643"/>
    <w:rsid w:val="000449CB"/>
    <w:rsid w:val="00044CDE"/>
    <w:rsid w:val="0004613D"/>
    <w:rsid w:val="00046287"/>
    <w:rsid w:val="00046490"/>
    <w:rsid w:val="0004693B"/>
    <w:rsid w:val="00046A1D"/>
    <w:rsid w:val="00046AFE"/>
    <w:rsid w:val="00046E1C"/>
    <w:rsid w:val="000470BC"/>
    <w:rsid w:val="00047A50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2201"/>
    <w:rsid w:val="0005250D"/>
    <w:rsid w:val="00052567"/>
    <w:rsid w:val="0005281D"/>
    <w:rsid w:val="00052870"/>
    <w:rsid w:val="00052A3A"/>
    <w:rsid w:val="0005317C"/>
    <w:rsid w:val="00053BE3"/>
    <w:rsid w:val="00054C24"/>
    <w:rsid w:val="00054E4D"/>
    <w:rsid w:val="000552E9"/>
    <w:rsid w:val="000558A5"/>
    <w:rsid w:val="00055960"/>
    <w:rsid w:val="00055D63"/>
    <w:rsid w:val="0005619C"/>
    <w:rsid w:val="00056B25"/>
    <w:rsid w:val="00056BA3"/>
    <w:rsid w:val="00056BAE"/>
    <w:rsid w:val="00056FF1"/>
    <w:rsid w:val="000574DA"/>
    <w:rsid w:val="00057AF4"/>
    <w:rsid w:val="000600D0"/>
    <w:rsid w:val="000601D4"/>
    <w:rsid w:val="0006029F"/>
    <w:rsid w:val="00060623"/>
    <w:rsid w:val="000606F8"/>
    <w:rsid w:val="00060B2A"/>
    <w:rsid w:val="00060C07"/>
    <w:rsid w:val="000613AC"/>
    <w:rsid w:val="00061642"/>
    <w:rsid w:val="000616A9"/>
    <w:rsid w:val="000619AA"/>
    <w:rsid w:val="000622B0"/>
    <w:rsid w:val="0006246B"/>
    <w:rsid w:val="0006283F"/>
    <w:rsid w:val="00062C6D"/>
    <w:rsid w:val="00062FD4"/>
    <w:rsid w:val="0006335C"/>
    <w:rsid w:val="00063361"/>
    <w:rsid w:val="00064063"/>
    <w:rsid w:val="000646A7"/>
    <w:rsid w:val="00064795"/>
    <w:rsid w:val="000649B4"/>
    <w:rsid w:val="00064BE2"/>
    <w:rsid w:val="00065107"/>
    <w:rsid w:val="000656E1"/>
    <w:rsid w:val="000658D8"/>
    <w:rsid w:val="00065C80"/>
    <w:rsid w:val="00065EE6"/>
    <w:rsid w:val="00065F7D"/>
    <w:rsid w:val="00065FC7"/>
    <w:rsid w:val="000663C4"/>
    <w:rsid w:val="00066B77"/>
    <w:rsid w:val="00066BC8"/>
    <w:rsid w:val="00066CB5"/>
    <w:rsid w:val="0006713A"/>
    <w:rsid w:val="00067B88"/>
    <w:rsid w:val="00067D22"/>
    <w:rsid w:val="0007005B"/>
    <w:rsid w:val="00070279"/>
    <w:rsid w:val="00070515"/>
    <w:rsid w:val="000705E6"/>
    <w:rsid w:val="00070654"/>
    <w:rsid w:val="0007098E"/>
    <w:rsid w:val="00070A62"/>
    <w:rsid w:val="000717AB"/>
    <w:rsid w:val="000727A8"/>
    <w:rsid w:val="000727BD"/>
    <w:rsid w:val="00072A17"/>
    <w:rsid w:val="00072DB5"/>
    <w:rsid w:val="00072F76"/>
    <w:rsid w:val="000730CF"/>
    <w:rsid w:val="000731B6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4D3"/>
    <w:rsid w:val="000756BC"/>
    <w:rsid w:val="000757A0"/>
    <w:rsid w:val="00075A1C"/>
    <w:rsid w:val="0007630B"/>
    <w:rsid w:val="00076912"/>
    <w:rsid w:val="00076A63"/>
    <w:rsid w:val="000775FE"/>
    <w:rsid w:val="000779D2"/>
    <w:rsid w:val="000803C6"/>
    <w:rsid w:val="00080464"/>
    <w:rsid w:val="000806A5"/>
    <w:rsid w:val="00080736"/>
    <w:rsid w:val="00080998"/>
    <w:rsid w:val="00080CAC"/>
    <w:rsid w:val="00080E2D"/>
    <w:rsid w:val="00081067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957"/>
    <w:rsid w:val="00082EDC"/>
    <w:rsid w:val="00082F02"/>
    <w:rsid w:val="00083534"/>
    <w:rsid w:val="0008356D"/>
    <w:rsid w:val="0008388B"/>
    <w:rsid w:val="00083BAF"/>
    <w:rsid w:val="00083BC5"/>
    <w:rsid w:val="00083C0B"/>
    <w:rsid w:val="00083F31"/>
    <w:rsid w:val="0008417C"/>
    <w:rsid w:val="000844BF"/>
    <w:rsid w:val="00084805"/>
    <w:rsid w:val="00084823"/>
    <w:rsid w:val="0008506C"/>
    <w:rsid w:val="00085D6B"/>
    <w:rsid w:val="00085F28"/>
    <w:rsid w:val="00085FA2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844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448C"/>
    <w:rsid w:val="00095168"/>
    <w:rsid w:val="000951B3"/>
    <w:rsid w:val="00095521"/>
    <w:rsid w:val="00095695"/>
    <w:rsid w:val="00095755"/>
    <w:rsid w:val="000966C6"/>
    <w:rsid w:val="00096D73"/>
    <w:rsid w:val="00096DF5"/>
    <w:rsid w:val="000973E8"/>
    <w:rsid w:val="00097415"/>
    <w:rsid w:val="000974BF"/>
    <w:rsid w:val="000974DB"/>
    <w:rsid w:val="0009756E"/>
    <w:rsid w:val="00097D29"/>
    <w:rsid w:val="000A0666"/>
    <w:rsid w:val="000A0B25"/>
    <w:rsid w:val="000A120F"/>
    <w:rsid w:val="000A1422"/>
    <w:rsid w:val="000A155D"/>
    <w:rsid w:val="000A1775"/>
    <w:rsid w:val="000A1895"/>
    <w:rsid w:val="000A1B6A"/>
    <w:rsid w:val="000A20AB"/>
    <w:rsid w:val="000A29E5"/>
    <w:rsid w:val="000A35D5"/>
    <w:rsid w:val="000A3AF1"/>
    <w:rsid w:val="000A3B49"/>
    <w:rsid w:val="000A3CF4"/>
    <w:rsid w:val="000A418E"/>
    <w:rsid w:val="000A4274"/>
    <w:rsid w:val="000A439B"/>
    <w:rsid w:val="000A4A6D"/>
    <w:rsid w:val="000A5A19"/>
    <w:rsid w:val="000A5AF4"/>
    <w:rsid w:val="000A5D56"/>
    <w:rsid w:val="000A6442"/>
    <w:rsid w:val="000A660D"/>
    <w:rsid w:val="000A693F"/>
    <w:rsid w:val="000A6997"/>
    <w:rsid w:val="000A6C35"/>
    <w:rsid w:val="000A72AD"/>
    <w:rsid w:val="000A7765"/>
    <w:rsid w:val="000A7C2F"/>
    <w:rsid w:val="000B082D"/>
    <w:rsid w:val="000B0CB2"/>
    <w:rsid w:val="000B0E74"/>
    <w:rsid w:val="000B109A"/>
    <w:rsid w:val="000B1403"/>
    <w:rsid w:val="000B148E"/>
    <w:rsid w:val="000B1B44"/>
    <w:rsid w:val="000B1D27"/>
    <w:rsid w:val="000B2645"/>
    <w:rsid w:val="000B282D"/>
    <w:rsid w:val="000B28B8"/>
    <w:rsid w:val="000B2D00"/>
    <w:rsid w:val="000B3728"/>
    <w:rsid w:val="000B3843"/>
    <w:rsid w:val="000B39F1"/>
    <w:rsid w:val="000B3A1B"/>
    <w:rsid w:val="000B3B36"/>
    <w:rsid w:val="000B42FF"/>
    <w:rsid w:val="000B4368"/>
    <w:rsid w:val="000B43CB"/>
    <w:rsid w:val="000B4A51"/>
    <w:rsid w:val="000B506F"/>
    <w:rsid w:val="000B508A"/>
    <w:rsid w:val="000B55C0"/>
    <w:rsid w:val="000B592D"/>
    <w:rsid w:val="000B5CE2"/>
    <w:rsid w:val="000B5DF4"/>
    <w:rsid w:val="000B60BC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399C"/>
    <w:rsid w:val="000C3D53"/>
    <w:rsid w:val="000C3DDB"/>
    <w:rsid w:val="000C3E35"/>
    <w:rsid w:val="000C4154"/>
    <w:rsid w:val="000C42D3"/>
    <w:rsid w:val="000C4A50"/>
    <w:rsid w:val="000C4D6B"/>
    <w:rsid w:val="000C4E30"/>
    <w:rsid w:val="000C5270"/>
    <w:rsid w:val="000C5841"/>
    <w:rsid w:val="000C5D04"/>
    <w:rsid w:val="000C5F80"/>
    <w:rsid w:val="000C6248"/>
    <w:rsid w:val="000C666D"/>
    <w:rsid w:val="000C684B"/>
    <w:rsid w:val="000C6CD8"/>
    <w:rsid w:val="000C6D34"/>
    <w:rsid w:val="000C773B"/>
    <w:rsid w:val="000C7A2F"/>
    <w:rsid w:val="000C7C1D"/>
    <w:rsid w:val="000C7D2D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41FB"/>
    <w:rsid w:val="000D42B6"/>
    <w:rsid w:val="000D4B30"/>
    <w:rsid w:val="000D4CBE"/>
    <w:rsid w:val="000D4E70"/>
    <w:rsid w:val="000D50EC"/>
    <w:rsid w:val="000D54AE"/>
    <w:rsid w:val="000D58E7"/>
    <w:rsid w:val="000D5A22"/>
    <w:rsid w:val="000D5B99"/>
    <w:rsid w:val="000D626E"/>
    <w:rsid w:val="000D6CD1"/>
    <w:rsid w:val="000D6CF8"/>
    <w:rsid w:val="000D6DD3"/>
    <w:rsid w:val="000D6ECC"/>
    <w:rsid w:val="000D7014"/>
    <w:rsid w:val="000D77C7"/>
    <w:rsid w:val="000D79DC"/>
    <w:rsid w:val="000E030A"/>
    <w:rsid w:val="000E03EF"/>
    <w:rsid w:val="000E066E"/>
    <w:rsid w:val="000E0726"/>
    <w:rsid w:val="000E0B79"/>
    <w:rsid w:val="000E1055"/>
    <w:rsid w:val="000E11D7"/>
    <w:rsid w:val="000E16DA"/>
    <w:rsid w:val="000E1821"/>
    <w:rsid w:val="000E1A80"/>
    <w:rsid w:val="000E1D58"/>
    <w:rsid w:val="000E1E4D"/>
    <w:rsid w:val="000E1EDA"/>
    <w:rsid w:val="000E2091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2BCB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A1C"/>
    <w:rsid w:val="000F6042"/>
    <w:rsid w:val="000F612C"/>
    <w:rsid w:val="000F6219"/>
    <w:rsid w:val="000F664D"/>
    <w:rsid w:val="000F6D39"/>
    <w:rsid w:val="000F7082"/>
    <w:rsid w:val="000F71D3"/>
    <w:rsid w:val="000F7616"/>
    <w:rsid w:val="000F77B1"/>
    <w:rsid w:val="000F7C37"/>
    <w:rsid w:val="000F7DCA"/>
    <w:rsid w:val="000F7F6A"/>
    <w:rsid w:val="0010012B"/>
    <w:rsid w:val="00100D9B"/>
    <w:rsid w:val="00100DBB"/>
    <w:rsid w:val="00100E75"/>
    <w:rsid w:val="00101128"/>
    <w:rsid w:val="00101D7E"/>
    <w:rsid w:val="00101E08"/>
    <w:rsid w:val="00102042"/>
    <w:rsid w:val="00102668"/>
    <w:rsid w:val="00103019"/>
    <w:rsid w:val="0010305C"/>
    <w:rsid w:val="0010306F"/>
    <w:rsid w:val="001030B2"/>
    <w:rsid w:val="00103625"/>
    <w:rsid w:val="00103743"/>
    <w:rsid w:val="00103DD9"/>
    <w:rsid w:val="0010401D"/>
    <w:rsid w:val="001042AA"/>
    <w:rsid w:val="00105057"/>
    <w:rsid w:val="0010554E"/>
    <w:rsid w:val="001056F5"/>
    <w:rsid w:val="00105758"/>
    <w:rsid w:val="00105CB6"/>
    <w:rsid w:val="00106660"/>
    <w:rsid w:val="00106B21"/>
    <w:rsid w:val="00107193"/>
    <w:rsid w:val="0010750C"/>
    <w:rsid w:val="001077C4"/>
    <w:rsid w:val="00107C76"/>
    <w:rsid w:val="00107CE9"/>
    <w:rsid w:val="00107FF5"/>
    <w:rsid w:val="00110103"/>
    <w:rsid w:val="00110224"/>
    <w:rsid w:val="001104E0"/>
    <w:rsid w:val="001104EE"/>
    <w:rsid w:val="001107D8"/>
    <w:rsid w:val="001109A9"/>
    <w:rsid w:val="00110E1B"/>
    <w:rsid w:val="00111829"/>
    <w:rsid w:val="0011241C"/>
    <w:rsid w:val="00112D40"/>
    <w:rsid w:val="0011355F"/>
    <w:rsid w:val="00113CE4"/>
    <w:rsid w:val="0011407B"/>
    <w:rsid w:val="001145AD"/>
    <w:rsid w:val="00114C5D"/>
    <w:rsid w:val="001160B1"/>
    <w:rsid w:val="0011617A"/>
    <w:rsid w:val="001164A4"/>
    <w:rsid w:val="0011683D"/>
    <w:rsid w:val="00117B4D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37"/>
    <w:rsid w:val="001245F3"/>
    <w:rsid w:val="00124623"/>
    <w:rsid w:val="00124724"/>
    <w:rsid w:val="00124AD6"/>
    <w:rsid w:val="00124CEC"/>
    <w:rsid w:val="00125186"/>
    <w:rsid w:val="001254A8"/>
    <w:rsid w:val="001257FF"/>
    <w:rsid w:val="00125C23"/>
    <w:rsid w:val="00125DE2"/>
    <w:rsid w:val="001261CD"/>
    <w:rsid w:val="00126382"/>
    <w:rsid w:val="00126C10"/>
    <w:rsid w:val="00126CD8"/>
    <w:rsid w:val="00126FEB"/>
    <w:rsid w:val="00127299"/>
    <w:rsid w:val="00127496"/>
    <w:rsid w:val="001274BC"/>
    <w:rsid w:val="0012753C"/>
    <w:rsid w:val="00127829"/>
    <w:rsid w:val="001300C1"/>
    <w:rsid w:val="00130305"/>
    <w:rsid w:val="00130989"/>
    <w:rsid w:val="00130E5F"/>
    <w:rsid w:val="00131590"/>
    <w:rsid w:val="001317BB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B64"/>
    <w:rsid w:val="00134BC2"/>
    <w:rsid w:val="001350A1"/>
    <w:rsid w:val="001352D1"/>
    <w:rsid w:val="001355D7"/>
    <w:rsid w:val="001355F5"/>
    <w:rsid w:val="00135613"/>
    <w:rsid w:val="00135B18"/>
    <w:rsid w:val="00135D8D"/>
    <w:rsid w:val="00135E61"/>
    <w:rsid w:val="001360B5"/>
    <w:rsid w:val="00136174"/>
    <w:rsid w:val="0013618E"/>
    <w:rsid w:val="00136974"/>
    <w:rsid w:val="00136A30"/>
    <w:rsid w:val="00136A73"/>
    <w:rsid w:val="00137929"/>
    <w:rsid w:val="001405D1"/>
    <w:rsid w:val="00140926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3179"/>
    <w:rsid w:val="00143230"/>
    <w:rsid w:val="00143907"/>
    <w:rsid w:val="00143F4D"/>
    <w:rsid w:val="001440FF"/>
    <w:rsid w:val="00144115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D23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880"/>
    <w:rsid w:val="00152A3E"/>
    <w:rsid w:val="00152B69"/>
    <w:rsid w:val="0015309D"/>
    <w:rsid w:val="001530BF"/>
    <w:rsid w:val="00153335"/>
    <w:rsid w:val="00153B72"/>
    <w:rsid w:val="00153C2E"/>
    <w:rsid w:val="00153D25"/>
    <w:rsid w:val="00153EA3"/>
    <w:rsid w:val="00153EF8"/>
    <w:rsid w:val="001540EB"/>
    <w:rsid w:val="00154505"/>
    <w:rsid w:val="00154693"/>
    <w:rsid w:val="00154855"/>
    <w:rsid w:val="00155048"/>
    <w:rsid w:val="0015524E"/>
    <w:rsid w:val="00155536"/>
    <w:rsid w:val="0015588B"/>
    <w:rsid w:val="001560CB"/>
    <w:rsid w:val="001561C0"/>
    <w:rsid w:val="00156481"/>
    <w:rsid w:val="00156C81"/>
    <w:rsid w:val="001571A2"/>
    <w:rsid w:val="001574BE"/>
    <w:rsid w:val="0015761F"/>
    <w:rsid w:val="00157F14"/>
    <w:rsid w:val="00160938"/>
    <w:rsid w:val="00160FCF"/>
    <w:rsid w:val="00161A84"/>
    <w:rsid w:val="00161AB0"/>
    <w:rsid w:val="00161E33"/>
    <w:rsid w:val="001620C9"/>
    <w:rsid w:val="001622D7"/>
    <w:rsid w:val="00162308"/>
    <w:rsid w:val="00162670"/>
    <w:rsid w:val="00162BF7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EA4"/>
    <w:rsid w:val="00164FDE"/>
    <w:rsid w:val="00165048"/>
    <w:rsid w:val="00165480"/>
    <w:rsid w:val="00165B15"/>
    <w:rsid w:val="00166089"/>
    <w:rsid w:val="001661CB"/>
    <w:rsid w:val="0016711F"/>
    <w:rsid w:val="00167312"/>
    <w:rsid w:val="00167A25"/>
    <w:rsid w:val="00167B94"/>
    <w:rsid w:val="00167E4A"/>
    <w:rsid w:val="0017096B"/>
    <w:rsid w:val="001712BA"/>
    <w:rsid w:val="001717D9"/>
    <w:rsid w:val="00171BB4"/>
    <w:rsid w:val="00171D05"/>
    <w:rsid w:val="00172840"/>
    <w:rsid w:val="00172B9E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53AC"/>
    <w:rsid w:val="00175418"/>
    <w:rsid w:val="00175778"/>
    <w:rsid w:val="00175B79"/>
    <w:rsid w:val="00175CA1"/>
    <w:rsid w:val="00176128"/>
    <w:rsid w:val="001762F1"/>
    <w:rsid w:val="001765E5"/>
    <w:rsid w:val="001768F0"/>
    <w:rsid w:val="001777DF"/>
    <w:rsid w:val="001805DF"/>
    <w:rsid w:val="001808C6"/>
    <w:rsid w:val="0018098C"/>
    <w:rsid w:val="00180BF0"/>
    <w:rsid w:val="0018159A"/>
    <w:rsid w:val="00181609"/>
    <w:rsid w:val="00181AAC"/>
    <w:rsid w:val="00181DDF"/>
    <w:rsid w:val="00182000"/>
    <w:rsid w:val="0018231E"/>
    <w:rsid w:val="00182344"/>
    <w:rsid w:val="00182422"/>
    <w:rsid w:val="001829C5"/>
    <w:rsid w:val="00183138"/>
    <w:rsid w:val="0018316F"/>
    <w:rsid w:val="00183367"/>
    <w:rsid w:val="001833FE"/>
    <w:rsid w:val="00183A2C"/>
    <w:rsid w:val="00184104"/>
    <w:rsid w:val="00184878"/>
    <w:rsid w:val="00184BC0"/>
    <w:rsid w:val="00184FD3"/>
    <w:rsid w:val="001851A8"/>
    <w:rsid w:val="0018539B"/>
    <w:rsid w:val="001853F3"/>
    <w:rsid w:val="0018689C"/>
    <w:rsid w:val="00186D69"/>
    <w:rsid w:val="001875DC"/>
    <w:rsid w:val="00187630"/>
    <w:rsid w:val="00187892"/>
    <w:rsid w:val="001879BF"/>
    <w:rsid w:val="00187B71"/>
    <w:rsid w:val="00187BD2"/>
    <w:rsid w:val="00190300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757"/>
    <w:rsid w:val="00194BD3"/>
    <w:rsid w:val="00194BF2"/>
    <w:rsid w:val="00194EB5"/>
    <w:rsid w:val="001955F1"/>
    <w:rsid w:val="00195BBD"/>
    <w:rsid w:val="00195CA7"/>
    <w:rsid w:val="00195ED5"/>
    <w:rsid w:val="001963B7"/>
    <w:rsid w:val="00196E40"/>
    <w:rsid w:val="00196F38"/>
    <w:rsid w:val="00196F74"/>
    <w:rsid w:val="00197AF6"/>
    <w:rsid w:val="00197C0F"/>
    <w:rsid w:val="00197E25"/>
    <w:rsid w:val="00197EC9"/>
    <w:rsid w:val="00197FF4"/>
    <w:rsid w:val="001A0111"/>
    <w:rsid w:val="001A0865"/>
    <w:rsid w:val="001A0F04"/>
    <w:rsid w:val="001A1649"/>
    <w:rsid w:val="001A1825"/>
    <w:rsid w:val="001A1FF6"/>
    <w:rsid w:val="001A2197"/>
    <w:rsid w:val="001A2787"/>
    <w:rsid w:val="001A297A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6F7"/>
    <w:rsid w:val="001A4B20"/>
    <w:rsid w:val="001A4B4E"/>
    <w:rsid w:val="001A507C"/>
    <w:rsid w:val="001A5088"/>
    <w:rsid w:val="001A5867"/>
    <w:rsid w:val="001A5999"/>
    <w:rsid w:val="001A5DB4"/>
    <w:rsid w:val="001A630F"/>
    <w:rsid w:val="001A652C"/>
    <w:rsid w:val="001A68E9"/>
    <w:rsid w:val="001A69DB"/>
    <w:rsid w:val="001A6A03"/>
    <w:rsid w:val="001A6E9F"/>
    <w:rsid w:val="001A713D"/>
    <w:rsid w:val="001A75F9"/>
    <w:rsid w:val="001B064A"/>
    <w:rsid w:val="001B0ABD"/>
    <w:rsid w:val="001B0E2F"/>
    <w:rsid w:val="001B0EBA"/>
    <w:rsid w:val="001B17F5"/>
    <w:rsid w:val="001B1C98"/>
    <w:rsid w:val="001B1D1C"/>
    <w:rsid w:val="001B1EE8"/>
    <w:rsid w:val="001B2245"/>
    <w:rsid w:val="001B298C"/>
    <w:rsid w:val="001B2D6E"/>
    <w:rsid w:val="001B2E65"/>
    <w:rsid w:val="001B32DD"/>
    <w:rsid w:val="001B355B"/>
    <w:rsid w:val="001B3D52"/>
    <w:rsid w:val="001B3DAD"/>
    <w:rsid w:val="001B4023"/>
    <w:rsid w:val="001B425C"/>
    <w:rsid w:val="001B4547"/>
    <w:rsid w:val="001B4989"/>
    <w:rsid w:val="001B4D95"/>
    <w:rsid w:val="001B4F1E"/>
    <w:rsid w:val="001B4F61"/>
    <w:rsid w:val="001B57CB"/>
    <w:rsid w:val="001B58BF"/>
    <w:rsid w:val="001B58E5"/>
    <w:rsid w:val="001B5AD8"/>
    <w:rsid w:val="001B5B9E"/>
    <w:rsid w:val="001B61B3"/>
    <w:rsid w:val="001B6335"/>
    <w:rsid w:val="001B6651"/>
    <w:rsid w:val="001B6A5C"/>
    <w:rsid w:val="001C06C6"/>
    <w:rsid w:val="001C0819"/>
    <w:rsid w:val="001C0A55"/>
    <w:rsid w:val="001C0E39"/>
    <w:rsid w:val="001C16DA"/>
    <w:rsid w:val="001C17AF"/>
    <w:rsid w:val="001C18BC"/>
    <w:rsid w:val="001C19AD"/>
    <w:rsid w:val="001C19C3"/>
    <w:rsid w:val="001C19EF"/>
    <w:rsid w:val="001C1B3C"/>
    <w:rsid w:val="001C2353"/>
    <w:rsid w:val="001C24E1"/>
    <w:rsid w:val="001C28B2"/>
    <w:rsid w:val="001C2D53"/>
    <w:rsid w:val="001C3353"/>
    <w:rsid w:val="001C34A6"/>
    <w:rsid w:val="001C35BA"/>
    <w:rsid w:val="001C3674"/>
    <w:rsid w:val="001C387A"/>
    <w:rsid w:val="001C3945"/>
    <w:rsid w:val="001C3DB1"/>
    <w:rsid w:val="001C3FEE"/>
    <w:rsid w:val="001C4052"/>
    <w:rsid w:val="001C47FD"/>
    <w:rsid w:val="001C4951"/>
    <w:rsid w:val="001C4EB3"/>
    <w:rsid w:val="001C52F3"/>
    <w:rsid w:val="001C5543"/>
    <w:rsid w:val="001C55FC"/>
    <w:rsid w:val="001C5A9A"/>
    <w:rsid w:val="001C5E1B"/>
    <w:rsid w:val="001C6218"/>
    <w:rsid w:val="001C6575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77F"/>
    <w:rsid w:val="001D1CDA"/>
    <w:rsid w:val="001D1D4E"/>
    <w:rsid w:val="001D1D96"/>
    <w:rsid w:val="001D2534"/>
    <w:rsid w:val="001D29F1"/>
    <w:rsid w:val="001D2D73"/>
    <w:rsid w:val="001D318B"/>
    <w:rsid w:val="001D354A"/>
    <w:rsid w:val="001D3EA2"/>
    <w:rsid w:val="001D4291"/>
    <w:rsid w:val="001D45D5"/>
    <w:rsid w:val="001D48A7"/>
    <w:rsid w:val="001D49C4"/>
    <w:rsid w:val="001D49D4"/>
    <w:rsid w:val="001D4D7E"/>
    <w:rsid w:val="001D4DF8"/>
    <w:rsid w:val="001D4ED1"/>
    <w:rsid w:val="001D5064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EBC"/>
    <w:rsid w:val="001D7310"/>
    <w:rsid w:val="001D73B3"/>
    <w:rsid w:val="001D73DA"/>
    <w:rsid w:val="001D7580"/>
    <w:rsid w:val="001D7728"/>
    <w:rsid w:val="001D7781"/>
    <w:rsid w:val="001D78CB"/>
    <w:rsid w:val="001D79F0"/>
    <w:rsid w:val="001D7A16"/>
    <w:rsid w:val="001D7CDB"/>
    <w:rsid w:val="001E00D6"/>
    <w:rsid w:val="001E00F7"/>
    <w:rsid w:val="001E0500"/>
    <w:rsid w:val="001E062D"/>
    <w:rsid w:val="001E07B6"/>
    <w:rsid w:val="001E14A5"/>
    <w:rsid w:val="001E1C75"/>
    <w:rsid w:val="001E2171"/>
    <w:rsid w:val="001E225E"/>
    <w:rsid w:val="001E2B35"/>
    <w:rsid w:val="001E2DC8"/>
    <w:rsid w:val="001E3685"/>
    <w:rsid w:val="001E3760"/>
    <w:rsid w:val="001E4715"/>
    <w:rsid w:val="001E5223"/>
    <w:rsid w:val="001E5CA3"/>
    <w:rsid w:val="001E5CF3"/>
    <w:rsid w:val="001E6402"/>
    <w:rsid w:val="001E663A"/>
    <w:rsid w:val="001E66E6"/>
    <w:rsid w:val="001E6792"/>
    <w:rsid w:val="001E6808"/>
    <w:rsid w:val="001E68F1"/>
    <w:rsid w:val="001E742F"/>
    <w:rsid w:val="001E7594"/>
    <w:rsid w:val="001E75DB"/>
    <w:rsid w:val="001E761E"/>
    <w:rsid w:val="001E789C"/>
    <w:rsid w:val="001E7AFD"/>
    <w:rsid w:val="001E7F32"/>
    <w:rsid w:val="001F029F"/>
    <w:rsid w:val="001F078C"/>
    <w:rsid w:val="001F07BB"/>
    <w:rsid w:val="001F0A09"/>
    <w:rsid w:val="001F0A42"/>
    <w:rsid w:val="001F0F23"/>
    <w:rsid w:val="001F1A1A"/>
    <w:rsid w:val="001F23FD"/>
    <w:rsid w:val="001F2F67"/>
    <w:rsid w:val="001F31BB"/>
    <w:rsid w:val="001F352B"/>
    <w:rsid w:val="001F37BA"/>
    <w:rsid w:val="001F3BA0"/>
    <w:rsid w:val="001F426F"/>
    <w:rsid w:val="001F482D"/>
    <w:rsid w:val="001F48C5"/>
    <w:rsid w:val="001F51C7"/>
    <w:rsid w:val="001F53B4"/>
    <w:rsid w:val="001F53E7"/>
    <w:rsid w:val="001F5486"/>
    <w:rsid w:val="001F5C62"/>
    <w:rsid w:val="001F5F99"/>
    <w:rsid w:val="001F64A6"/>
    <w:rsid w:val="001F6677"/>
    <w:rsid w:val="001F67DF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96C"/>
    <w:rsid w:val="00204550"/>
    <w:rsid w:val="00204B00"/>
    <w:rsid w:val="00204B6D"/>
    <w:rsid w:val="00204D9D"/>
    <w:rsid w:val="00204F7F"/>
    <w:rsid w:val="00205B17"/>
    <w:rsid w:val="00205BEB"/>
    <w:rsid w:val="00205D88"/>
    <w:rsid w:val="002060AD"/>
    <w:rsid w:val="00206419"/>
    <w:rsid w:val="00206741"/>
    <w:rsid w:val="00206744"/>
    <w:rsid w:val="00206ABC"/>
    <w:rsid w:val="00206CCD"/>
    <w:rsid w:val="00206E0A"/>
    <w:rsid w:val="00207036"/>
    <w:rsid w:val="00207358"/>
    <w:rsid w:val="00207723"/>
    <w:rsid w:val="002100C2"/>
    <w:rsid w:val="0021056F"/>
    <w:rsid w:val="00210C85"/>
    <w:rsid w:val="0021142B"/>
    <w:rsid w:val="0021177A"/>
    <w:rsid w:val="002118FC"/>
    <w:rsid w:val="00211981"/>
    <w:rsid w:val="00212368"/>
    <w:rsid w:val="002124F0"/>
    <w:rsid w:val="00212790"/>
    <w:rsid w:val="00212945"/>
    <w:rsid w:val="00212ABB"/>
    <w:rsid w:val="00212F0F"/>
    <w:rsid w:val="00212F3A"/>
    <w:rsid w:val="00213F7A"/>
    <w:rsid w:val="00214872"/>
    <w:rsid w:val="002148EB"/>
    <w:rsid w:val="00215C46"/>
    <w:rsid w:val="00215EA4"/>
    <w:rsid w:val="00216231"/>
    <w:rsid w:val="00216305"/>
    <w:rsid w:val="0021715C"/>
    <w:rsid w:val="002173F4"/>
    <w:rsid w:val="002174E8"/>
    <w:rsid w:val="002175D6"/>
    <w:rsid w:val="002178AF"/>
    <w:rsid w:val="00217C1E"/>
    <w:rsid w:val="00217E10"/>
    <w:rsid w:val="002201B6"/>
    <w:rsid w:val="002202CD"/>
    <w:rsid w:val="00220626"/>
    <w:rsid w:val="002206D8"/>
    <w:rsid w:val="00220D40"/>
    <w:rsid w:val="00220E71"/>
    <w:rsid w:val="0022128B"/>
    <w:rsid w:val="002214E6"/>
    <w:rsid w:val="0022172A"/>
    <w:rsid w:val="00221929"/>
    <w:rsid w:val="00221DA6"/>
    <w:rsid w:val="00221DB1"/>
    <w:rsid w:val="002224B6"/>
    <w:rsid w:val="002224F5"/>
    <w:rsid w:val="00222534"/>
    <w:rsid w:val="0022260B"/>
    <w:rsid w:val="00222A21"/>
    <w:rsid w:val="00222A7F"/>
    <w:rsid w:val="00223920"/>
    <w:rsid w:val="00224239"/>
    <w:rsid w:val="00224ED1"/>
    <w:rsid w:val="002250D4"/>
    <w:rsid w:val="00225A19"/>
    <w:rsid w:val="00225E0F"/>
    <w:rsid w:val="00225E9C"/>
    <w:rsid w:val="00225FC7"/>
    <w:rsid w:val="002265CF"/>
    <w:rsid w:val="002268E4"/>
    <w:rsid w:val="00226A20"/>
    <w:rsid w:val="00226BCF"/>
    <w:rsid w:val="00226F80"/>
    <w:rsid w:val="002270A5"/>
    <w:rsid w:val="002270D4"/>
    <w:rsid w:val="002272B5"/>
    <w:rsid w:val="002272BC"/>
    <w:rsid w:val="00227A4E"/>
    <w:rsid w:val="00227EF6"/>
    <w:rsid w:val="00227F70"/>
    <w:rsid w:val="00227FE4"/>
    <w:rsid w:val="00230ABA"/>
    <w:rsid w:val="00230AF4"/>
    <w:rsid w:val="002311AE"/>
    <w:rsid w:val="00231204"/>
    <w:rsid w:val="00231242"/>
    <w:rsid w:val="00231E04"/>
    <w:rsid w:val="002322AC"/>
    <w:rsid w:val="00232966"/>
    <w:rsid w:val="00232F14"/>
    <w:rsid w:val="00233208"/>
    <w:rsid w:val="0023343B"/>
    <w:rsid w:val="00233594"/>
    <w:rsid w:val="00234100"/>
    <w:rsid w:val="00234E29"/>
    <w:rsid w:val="0023558C"/>
    <w:rsid w:val="0023597C"/>
    <w:rsid w:val="00235B0A"/>
    <w:rsid w:val="00235E3D"/>
    <w:rsid w:val="00235E43"/>
    <w:rsid w:val="00236B65"/>
    <w:rsid w:val="00236F24"/>
    <w:rsid w:val="00237055"/>
    <w:rsid w:val="00237364"/>
    <w:rsid w:val="00237670"/>
    <w:rsid w:val="002377A9"/>
    <w:rsid w:val="00237B37"/>
    <w:rsid w:val="00237C11"/>
    <w:rsid w:val="00237CE8"/>
    <w:rsid w:val="00240130"/>
    <w:rsid w:val="00240217"/>
    <w:rsid w:val="002403BF"/>
    <w:rsid w:val="0024057D"/>
    <w:rsid w:val="00240791"/>
    <w:rsid w:val="0024099C"/>
    <w:rsid w:val="00240C21"/>
    <w:rsid w:val="00241504"/>
    <w:rsid w:val="00241682"/>
    <w:rsid w:val="002416D6"/>
    <w:rsid w:val="00241727"/>
    <w:rsid w:val="002417F3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69"/>
    <w:rsid w:val="00244FD7"/>
    <w:rsid w:val="00245535"/>
    <w:rsid w:val="00246221"/>
    <w:rsid w:val="0024645F"/>
    <w:rsid w:val="00246493"/>
    <w:rsid w:val="002467CF"/>
    <w:rsid w:val="00246B1B"/>
    <w:rsid w:val="00247363"/>
    <w:rsid w:val="002473D1"/>
    <w:rsid w:val="00247CE0"/>
    <w:rsid w:val="00247D4E"/>
    <w:rsid w:val="00247F9F"/>
    <w:rsid w:val="0025087B"/>
    <w:rsid w:val="0025093B"/>
    <w:rsid w:val="00251049"/>
    <w:rsid w:val="00251201"/>
    <w:rsid w:val="00251312"/>
    <w:rsid w:val="00251A3C"/>
    <w:rsid w:val="0025200B"/>
    <w:rsid w:val="002520C5"/>
    <w:rsid w:val="0025214D"/>
    <w:rsid w:val="00252A35"/>
    <w:rsid w:val="00252A5D"/>
    <w:rsid w:val="0025315E"/>
    <w:rsid w:val="002535DB"/>
    <w:rsid w:val="00253C0F"/>
    <w:rsid w:val="00254451"/>
    <w:rsid w:val="00254E80"/>
    <w:rsid w:val="00254F13"/>
    <w:rsid w:val="0025583C"/>
    <w:rsid w:val="00255F11"/>
    <w:rsid w:val="00256102"/>
    <w:rsid w:val="00256276"/>
    <w:rsid w:val="002562F4"/>
    <w:rsid w:val="0025642E"/>
    <w:rsid w:val="002564CF"/>
    <w:rsid w:val="002565A1"/>
    <w:rsid w:val="00256821"/>
    <w:rsid w:val="00256A01"/>
    <w:rsid w:val="002570C6"/>
    <w:rsid w:val="00257211"/>
    <w:rsid w:val="002572E8"/>
    <w:rsid w:val="002578B7"/>
    <w:rsid w:val="00257A35"/>
    <w:rsid w:val="00257E2F"/>
    <w:rsid w:val="002606A4"/>
    <w:rsid w:val="00260E6A"/>
    <w:rsid w:val="002611CC"/>
    <w:rsid w:val="00261324"/>
    <w:rsid w:val="002613B5"/>
    <w:rsid w:val="002616E3"/>
    <w:rsid w:val="00261B62"/>
    <w:rsid w:val="00261ED0"/>
    <w:rsid w:val="00261F1B"/>
    <w:rsid w:val="002625EC"/>
    <w:rsid w:val="00262FFD"/>
    <w:rsid w:val="0026339D"/>
    <w:rsid w:val="0026349A"/>
    <w:rsid w:val="002638D7"/>
    <w:rsid w:val="00263B87"/>
    <w:rsid w:val="00264F1F"/>
    <w:rsid w:val="00264F21"/>
    <w:rsid w:val="0026595D"/>
    <w:rsid w:val="002659BD"/>
    <w:rsid w:val="00265A63"/>
    <w:rsid w:val="00266376"/>
    <w:rsid w:val="0026651A"/>
    <w:rsid w:val="00266A67"/>
    <w:rsid w:val="00266C70"/>
    <w:rsid w:val="00266D0C"/>
    <w:rsid w:val="00267077"/>
    <w:rsid w:val="00267232"/>
    <w:rsid w:val="002672BF"/>
    <w:rsid w:val="002701C3"/>
    <w:rsid w:val="002705FF"/>
    <w:rsid w:val="00270ECA"/>
    <w:rsid w:val="00271550"/>
    <w:rsid w:val="00271B33"/>
    <w:rsid w:val="00272060"/>
    <w:rsid w:val="00272084"/>
    <w:rsid w:val="0027261F"/>
    <w:rsid w:val="00272A3D"/>
    <w:rsid w:val="00272D32"/>
    <w:rsid w:val="00273D16"/>
    <w:rsid w:val="00274322"/>
    <w:rsid w:val="00274EE5"/>
    <w:rsid w:val="00275011"/>
    <w:rsid w:val="002752AE"/>
    <w:rsid w:val="002757D6"/>
    <w:rsid w:val="00275F65"/>
    <w:rsid w:val="00276309"/>
    <w:rsid w:val="0027631E"/>
    <w:rsid w:val="00276CD0"/>
    <w:rsid w:val="00277087"/>
    <w:rsid w:val="002770CE"/>
    <w:rsid w:val="0027727C"/>
    <w:rsid w:val="00277BD7"/>
    <w:rsid w:val="00277EEC"/>
    <w:rsid w:val="00280535"/>
    <w:rsid w:val="00280544"/>
    <w:rsid w:val="002805F4"/>
    <w:rsid w:val="00281447"/>
    <w:rsid w:val="00281682"/>
    <w:rsid w:val="002816B2"/>
    <w:rsid w:val="00281BFA"/>
    <w:rsid w:val="00281EC1"/>
    <w:rsid w:val="00281F89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765"/>
    <w:rsid w:val="00285B7A"/>
    <w:rsid w:val="002862A4"/>
    <w:rsid w:val="00286694"/>
    <w:rsid w:val="00286747"/>
    <w:rsid w:val="00286E4B"/>
    <w:rsid w:val="00287590"/>
    <w:rsid w:val="00287F1D"/>
    <w:rsid w:val="002900C0"/>
    <w:rsid w:val="00290917"/>
    <w:rsid w:val="00291520"/>
    <w:rsid w:val="00291C43"/>
    <w:rsid w:val="00292489"/>
    <w:rsid w:val="002927CE"/>
    <w:rsid w:val="0029293F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29"/>
    <w:rsid w:val="002942F8"/>
    <w:rsid w:val="00294766"/>
    <w:rsid w:val="00294BB1"/>
    <w:rsid w:val="00294BEA"/>
    <w:rsid w:val="002955A5"/>
    <w:rsid w:val="00295629"/>
    <w:rsid w:val="00295912"/>
    <w:rsid w:val="00295F99"/>
    <w:rsid w:val="00296704"/>
    <w:rsid w:val="0029690E"/>
    <w:rsid w:val="00296A07"/>
    <w:rsid w:val="00297070"/>
    <w:rsid w:val="002976EE"/>
    <w:rsid w:val="0029775E"/>
    <w:rsid w:val="00297808"/>
    <w:rsid w:val="00297A03"/>
    <w:rsid w:val="00297A41"/>
    <w:rsid w:val="00297DEA"/>
    <w:rsid w:val="002A0180"/>
    <w:rsid w:val="002A0233"/>
    <w:rsid w:val="002A0630"/>
    <w:rsid w:val="002A13AE"/>
    <w:rsid w:val="002A1906"/>
    <w:rsid w:val="002A1E97"/>
    <w:rsid w:val="002A1F16"/>
    <w:rsid w:val="002A21DE"/>
    <w:rsid w:val="002A22E6"/>
    <w:rsid w:val="002A25FA"/>
    <w:rsid w:val="002A28C0"/>
    <w:rsid w:val="002A2930"/>
    <w:rsid w:val="002A2990"/>
    <w:rsid w:val="002A2E6C"/>
    <w:rsid w:val="002A2FC1"/>
    <w:rsid w:val="002A3172"/>
    <w:rsid w:val="002A3570"/>
    <w:rsid w:val="002A389E"/>
    <w:rsid w:val="002A3A79"/>
    <w:rsid w:val="002A3B00"/>
    <w:rsid w:val="002A3B4E"/>
    <w:rsid w:val="002A42C6"/>
    <w:rsid w:val="002A471D"/>
    <w:rsid w:val="002A4EB1"/>
    <w:rsid w:val="002A5DDC"/>
    <w:rsid w:val="002A6088"/>
    <w:rsid w:val="002A6151"/>
    <w:rsid w:val="002A66DE"/>
    <w:rsid w:val="002A6EF1"/>
    <w:rsid w:val="002A713D"/>
    <w:rsid w:val="002A7247"/>
    <w:rsid w:val="002A77C6"/>
    <w:rsid w:val="002A7A9A"/>
    <w:rsid w:val="002A7E54"/>
    <w:rsid w:val="002A7ECA"/>
    <w:rsid w:val="002A7ED7"/>
    <w:rsid w:val="002B148C"/>
    <w:rsid w:val="002B16D7"/>
    <w:rsid w:val="002B196C"/>
    <w:rsid w:val="002B1B2F"/>
    <w:rsid w:val="002B1ECB"/>
    <w:rsid w:val="002B22AC"/>
    <w:rsid w:val="002B287C"/>
    <w:rsid w:val="002B28AB"/>
    <w:rsid w:val="002B3030"/>
    <w:rsid w:val="002B3333"/>
    <w:rsid w:val="002B44F4"/>
    <w:rsid w:val="002B4875"/>
    <w:rsid w:val="002B4964"/>
    <w:rsid w:val="002B4C0E"/>
    <w:rsid w:val="002B56FA"/>
    <w:rsid w:val="002B5796"/>
    <w:rsid w:val="002B586D"/>
    <w:rsid w:val="002B5AAD"/>
    <w:rsid w:val="002B617D"/>
    <w:rsid w:val="002B659A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47F"/>
    <w:rsid w:val="002C0526"/>
    <w:rsid w:val="002C0569"/>
    <w:rsid w:val="002C074C"/>
    <w:rsid w:val="002C0791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40ED"/>
    <w:rsid w:val="002C414C"/>
    <w:rsid w:val="002C41B2"/>
    <w:rsid w:val="002C423B"/>
    <w:rsid w:val="002C473C"/>
    <w:rsid w:val="002C4BB6"/>
    <w:rsid w:val="002C4C31"/>
    <w:rsid w:val="002C4DF7"/>
    <w:rsid w:val="002C4E5C"/>
    <w:rsid w:val="002C4EF5"/>
    <w:rsid w:val="002C5854"/>
    <w:rsid w:val="002C5A16"/>
    <w:rsid w:val="002C5C8B"/>
    <w:rsid w:val="002C5EB7"/>
    <w:rsid w:val="002C5F70"/>
    <w:rsid w:val="002C6087"/>
    <w:rsid w:val="002C6572"/>
    <w:rsid w:val="002C65AF"/>
    <w:rsid w:val="002C6B10"/>
    <w:rsid w:val="002C6E81"/>
    <w:rsid w:val="002C7860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A51"/>
    <w:rsid w:val="002D1EDB"/>
    <w:rsid w:val="002D213A"/>
    <w:rsid w:val="002D2868"/>
    <w:rsid w:val="002D2926"/>
    <w:rsid w:val="002D2DC3"/>
    <w:rsid w:val="002D3445"/>
    <w:rsid w:val="002D38C5"/>
    <w:rsid w:val="002D3EC2"/>
    <w:rsid w:val="002D3F8B"/>
    <w:rsid w:val="002D4009"/>
    <w:rsid w:val="002D40B3"/>
    <w:rsid w:val="002D4A46"/>
    <w:rsid w:val="002D4CCE"/>
    <w:rsid w:val="002D50E9"/>
    <w:rsid w:val="002D51A0"/>
    <w:rsid w:val="002D52FD"/>
    <w:rsid w:val="002D642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F1"/>
    <w:rsid w:val="002E0E28"/>
    <w:rsid w:val="002E0E9F"/>
    <w:rsid w:val="002E10AB"/>
    <w:rsid w:val="002E10D2"/>
    <w:rsid w:val="002E1216"/>
    <w:rsid w:val="002E1370"/>
    <w:rsid w:val="002E1644"/>
    <w:rsid w:val="002E195A"/>
    <w:rsid w:val="002E19F9"/>
    <w:rsid w:val="002E1D36"/>
    <w:rsid w:val="002E1F53"/>
    <w:rsid w:val="002E2301"/>
    <w:rsid w:val="002E2520"/>
    <w:rsid w:val="002E2783"/>
    <w:rsid w:val="002E2A3A"/>
    <w:rsid w:val="002E2BC3"/>
    <w:rsid w:val="002E2F65"/>
    <w:rsid w:val="002E30E6"/>
    <w:rsid w:val="002E31D8"/>
    <w:rsid w:val="002E33E6"/>
    <w:rsid w:val="002E340A"/>
    <w:rsid w:val="002E39AD"/>
    <w:rsid w:val="002E3A78"/>
    <w:rsid w:val="002E4341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55F"/>
    <w:rsid w:val="002F2C06"/>
    <w:rsid w:val="002F2F19"/>
    <w:rsid w:val="002F3A6C"/>
    <w:rsid w:val="002F3B9D"/>
    <w:rsid w:val="002F3C29"/>
    <w:rsid w:val="002F3C8E"/>
    <w:rsid w:val="002F41FD"/>
    <w:rsid w:val="002F498B"/>
    <w:rsid w:val="002F4ACF"/>
    <w:rsid w:val="002F4FEF"/>
    <w:rsid w:val="002F5506"/>
    <w:rsid w:val="002F5D51"/>
    <w:rsid w:val="002F5F66"/>
    <w:rsid w:val="002F61BB"/>
    <w:rsid w:val="002F629C"/>
    <w:rsid w:val="002F6366"/>
    <w:rsid w:val="002F63E8"/>
    <w:rsid w:val="002F68D2"/>
    <w:rsid w:val="002F6E68"/>
    <w:rsid w:val="002F6EB3"/>
    <w:rsid w:val="002F6FD2"/>
    <w:rsid w:val="002F749E"/>
    <w:rsid w:val="002F79CF"/>
    <w:rsid w:val="002F7A26"/>
    <w:rsid w:val="002F7D01"/>
    <w:rsid w:val="00300014"/>
    <w:rsid w:val="003000B9"/>
    <w:rsid w:val="00300121"/>
    <w:rsid w:val="0030083C"/>
    <w:rsid w:val="00300D67"/>
    <w:rsid w:val="0030175C"/>
    <w:rsid w:val="00301A71"/>
    <w:rsid w:val="00301EDF"/>
    <w:rsid w:val="00302038"/>
    <w:rsid w:val="0030208F"/>
    <w:rsid w:val="00302363"/>
    <w:rsid w:val="00302A0B"/>
    <w:rsid w:val="00302AE4"/>
    <w:rsid w:val="00302D45"/>
    <w:rsid w:val="00302D6C"/>
    <w:rsid w:val="00303070"/>
    <w:rsid w:val="003036FB"/>
    <w:rsid w:val="00303E7E"/>
    <w:rsid w:val="003040AD"/>
    <w:rsid w:val="0030423B"/>
    <w:rsid w:val="003042B7"/>
    <w:rsid w:val="003043BE"/>
    <w:rsid w:val="003043EC"/>
    <w:rsid w:val="00305033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026"/>
    <w:rsid w:val="00310360"/>
    <w:rsid w:val="003104D8"/>
    <w:rsid w:val="0031062C"/>
    <w:rsid w:val="00310931"/>
    <w:rsid w:val="003109CF"/>
    <w:rsid w:val="003109FE"/>
    <w:rsid w:val="0031116D"/>
    <w:rsid w:val="003116B7"/>
    <w:rsid w:val="00311703"/>
    <w:rsid w:val="0031198F"/>
    <w:rsid w:val="00311FFE"/>
    <w:rsid w:val="0031209B"/>
    <w:rsid w:val="00312286"/>
    <w:rsid w:val="00312347"/>
    <w:rsid w:val="00312349"/>
    <w:rsid w:val="00312876"/>
    <w:rsid w:val="00312B5D"/>
    <w:rsid w:val="00312ED9"/>
    <w:rsid w:val="0031333C"/>
    <w:rsid w:val="00313B91"/>
    <w:rsid w:val="00313EC1"/>
    <w:rsid w:val="00314BDB"/>
    <w:rsid w:val="00314FC3"/>
    <w:rsid w:val="003158B3"/>
    <w:rsid w:val="00317213"/>
    <w:rsid w:val="0031725E"/>
    <w:rsid w:val="00317580"/>
    <w:rsid w:val="00317668"/>
    <w:rsid w:val="003176FD"/>
    <w:rsid w:val="00320067"/>
    <w:rsid w:val="00320526"/>
    <w:rsid w:val="00320782"/>
    <w:rsid w:val="00320FE3"/>
    <w:rsid w:val="00321075"/>
    <w:rsid w:val="00321245"/>
    <w:rsid w:val="0032162E"/>
    <w:rsid w:val="003221F2"/>
    <w:rsid w:val="003223A1"/>
    <w:rsid w:val="003235D1"/>
    <w:rsid w:val="003235EA"/>
    <w:rsid w:val="003245A3"/>
    <w:rsid w:val="0032481D"/>
    <w:rsid w:val="00324909"/>
    <w:rsid w:val="00324F6F"/>
    <w:rsid w:val="00325373"/>
    <w:rsid w:val="003254F4"/>
    <w:rsid w:val="0032561E"/>
    <w:rsid w:val="00325B33"/>
    <w:rsid w:val="00325B38"/>
    <w:rsid w:val="00325C25"/>
    <w:rsid w:val="0032651B"/>
    <w:rsid w:val="0032679C"/>
    <w:rsid w:val="00326874"/>
    <w:rsid w:val="00326932"/>
    <w:rsid w:val="00326E06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9FF"/>
    <w:rsid w:val="00331E9D"/>
    <w:rsid w:val="003323CB"/>
    <w:rsid w:val="003325ED"/>
    <w:rsid w:val="00332627"/>
    <w:rsid w:val="00332F63"/>
    <w:rsid w:val="0033342F"/>
    <w:rsid w:val="00333703"/>
    <w:rsid w:val="00334216"/>
    <w:rsid w:val="0033460D"/>
    <w:rsid w:val="00334C48"/>
    <w:rsid w:val="0033536A"/>
    <w:rsid w:val="003359B5"/>
    <w:rsid w:val="00335F55"/>
    <w:rsid w:val="003368B1"/>
    <w:rsid w:val="00336A3B"/>
    <w:rsid w:val="00336A50"/>
    <w:rsid w:val="00336E0F"/>
    <w:rsid w:val="00336EFA"/>
    <w:rsid w:val="003378C0"/>
    <w:rsid w:val="00337BB4"/>
    <w:rsid w:val="00340319"/>
    <w:rsid w:val="00340C66"/>
    <w:rsid w:val="00340E56"/>
    <w:rsid w:val="00341313"/>
    <w:rsid w:val="0034189D"/>
    <w:rsid w:val="00341C31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80A"/>
    <w:rsid w:val="00345A0C"/>
    <w:rsid w:val="00345A14"/>
    <w:rsid w:val="00345C56"/>
    <w:rsid w:val="00345D95"/>
    <w:rsid w:val="00346AB9"/>
    <w:rsid w:val="00346AF2"/>
    <w:rsid w:val="003475C6"/>
    <w:rsid w:val="00347F2C"/>
    <w:rsid w:val="003502C8"/>
    <w:rsid w:val="00350687"/>
    <w:rsid w:val="00350747"/>
    <w:rsid w:val="0035091E"/>
    <w:rsid w:val="00350C3B"/>
    <w:rsid w:val="00350DE0"/>
    <w:rsid w:val="00350FA3"/>
    <w:rsid w:val="0035128B"/>
    <w:rsid w:val="00351406"/>
    <w:rsid w:val="0035176A"/>
    <w:rsid w:val="00351EFF"/>
    <w:rsid w:val="003520EF"/>
    <w:rsid w:val="00352109"/>
    <w:rsid w:val="003526F2"/>
    <w:rsid w:val="0035279E"/>
    <w:rsid w:val="00352D03"/>
    <w:rsid w:val="00353180"/>
    <w:rsid w:val="003533EF"/>
    <w:rsid w:val="0035341A"/>
    <w:rsid w:val="00353570"/>
    <w:rsid w:val="003539F8"/>
    <w:rsid w:val="00353B7A"/>
    <w:rsid w:val="00353DEB"/>
    <w:rsid w:val="00354218"/>
    <w:rsid w:val="0035454A"/>
    <w:rsid w:val="0035488B"/>
    <w:rsid w:val="003559DB"/>
    <w:rsid w:val="00355BAB"/>
    <w:rsid w:val="00355DBB"/>
    <w:rsid w:val="00355EAD"/>
    <w:rsid w:val="00356479"/>
    <w:rsid w:val="003569DF"/>
    <w:rsid w:val="00356A46"/>
    <w:rsid w:val="00357A7B"/>
    <w:rsid w:val="00357C07"/>
    <w:rsid w:val="003602DF"/>
    <w:rsid w:val="003607DD"/>
    <w:rsid w:val="0036091D"/>
    <w:rsid w:val="003614BE"/>
    <w:rsid w:val="00361875"/>
    <w:rsid w:val="00361BDE"/>
    <w:rsid w:val="00361F00"/>
    <w:rsid w:val="00362219"/>
    <w:rsid w:val="00362566"/>
    <w:rsid w:val="00362D5B"/>
    <w:rsid w:val="00362FAB"/>
    <w:rsid w:val="00363044"/>
    <w:rsid w:val="003631C4"/>
    <w:rsid w:val="0036350A"/>
    <w:rsid w:val="00363BA0"/>
    <w:rsid w:val="0036401B"/>
    <w:rsid w:val="003645D4"/>
    <w:rsid w:val="0036495D"/>
    <w:rsid w:val="00364D11"/>
    <w:rsid w:val="00364ED8"/>
    <w:rsid w:val="00365C44"/>
    <w:rsid w:val="00365DC9"/>
    <w:rsid w:val="00365F9B"/>
    <w:rsid w:val="00366136"/>
    <w:rsid w:val="00366203"/>
    <w:rsid w:val="00366220"/>
    <w:rsid w:val="00366272"/>
    <w:rsid w:val="003669B1"/>
    <w:rsid w:val="00366AD7"/>
    <w:rsid w:val="00366E7F"/>
    <w:rsid w:val="003676EE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414"/>
    <w:rsid w:val="00372DFF"/>
    <w:rsid w:val="00373294"/>
    <w:rsid w:val="0037331E"/>
    <w:rsid w:val="0037353A"/>
    <w:rsid w:val="003736FF"/>
    <w:rsid w:val="00373CC5"/>
    <w:rsid w:val="00373CCC"/>
    <w:rsid w:val="003743E0"/>
    <w:rsid w:val="00374957"/>
    <w:rsid w:val="00374A94"/>
    <w:rsid w:val="00374BED"/>
    <w:rsid w:val="00374EFE"/>
    <w:rsid w:val="00374FCF"/>
    <w:rsid w:val="003750E7"/>
    <w:rsid w:val="00375896"/>
    <w:rsid w:val="00375AE2"/>
    <w:rsid w:val="003762E5"/>
    <w:rsid w:val="0037656A"/>
    <w:rsid w:val="00376B43"/>
    <w:rsid w:val="00376D3C"/>
    <w:rsid w:val="00376E4E"/>
    <w:rsid w:val="003771BD"/>
    <w:rsid w:val="003778B1"/>
    <w:rsid w:val="00377A05"/>
    <w:rsid w:val="0038030A"/>
    <w:rsid w:val="003810B0"/>
    <w:rsid w:val="00381168"/>
    <w:rsid w:val="00381259"/>
    <w:rsid w:val="00381B6F"/>
    <w:rsid w:val="00381BCD"/>
    <w:rsid w:val="00381D06"/>
    <w:rsid w:val="0038203A"/>
    <w:rsid w:val="003821BA"/>
    <w:rsid w:val="00382512"/>
    <w:rsid w:val="0038266E"/>
    <w:rsid w:val="003827D1"/>
    <w:rsid w:val="00382AE1"/>
    <w:rsid w:val="00382BCE"/>
    <w:rsid w:val="00382CD0"/>
    <w:rsid w:val="00382E53"/>
    <w:rsid w:val="003832DD"/>
    <w:rsid w:val="0038341D"/>
    <w:rsid w:val="00383651"/>
    <w:rsid w:val="0038415D"/>
    <w:rsid w:val="003841CF"/>
    <w:rsid w:val="00384A69"/>
    <w:rsid w:val="00384AB3"/>
    <w:rsid w:val="0038527B"/>
    <w:rsid w:val="0038589E"/>
    <w:rsid w:val="0038636C"/>
    <w:rsid w:val="00387152"/>
    <w:rsid w:val="00387314"/>
    <w:rsid w:val="00387D97"/>
    <w:rsid w:val="003901F6"/>
    <w:rsid w:val="003903B8"/>
    <w:rsid w:val="0039051B"/>
    <w:rsid w:val="00390899"/>
    <w:rsid w:val="00390CFB"/>
    <w:rsid w:val="003910E9"/>
    <w:rsid w:val="0039168E"/>
    <w:rsid w:val="003917FD"/>
    <w:rsid w:val="00391853"/>
    <w:rsid w:val="00391C50"/>
    <w:rsid w:val="00391D5F"/>
    <w:rsid w:val="00391D76"/>
    <w:rsid w:val="00391FA3"/>
    <w:rsid w:val="00392950"/>
    <w:rsid w:val="00392AF7"/>
    <w:rsid w:val="00392FF4"/>
    <w:rsid w:val="0039323E"/>
    <w:rsid w:val="003934C0"/>
    <w:rsid w:val="00393615"/>
    <w:rsid w:val="003937D8"/>
    <w:rsid w:val="00393A51"/>
    <w:rsid w:val="00393C72"/>
    <w:rsid w:val="00393DD1"/>
    <w:rsid w:val="00394211"/>
    <w:rsid w:val="003942BE"/>
    <w:rsid w:val="003942CA"/>
    <w:rsid w:val="003943ED"/>
    <w:rsid w:val="00394413"/>
    <w:rsid w:val="003944F1"/>
    <w:rsid w:val="0039497A"/>
    <w:rsid w:val="0039505B"/>
    <w:rsid w:val="0039506E"/>
    <w:rsid w:val="003958B2"/>
    <w:rsid w:val="0039590B"/>
    <w:rsid w:val="00395C75"/>
    <w:rsid w:val="00395DE4"/>
    <w:rsid w:val="00396153"/>
    <w:rsid w:val="00396224"/>
    <w:rsid w:val="0039647B"/>
    <w:rsid w:val="00396A60"/>
    <w:rsid w:val="00397004"/>
    <w:rsid w:val="003970DF"/>
    <w:rsid w:val="003974D1"/>
    <w:rsid w:val="003977A6"/>
    <w:rsid w:val="003979E6"/>
    <w:rsid w:val="00397F91"/>
    <w:rsid w:val="003A08A0"/>
    <w:rsid w:val="003A0E37"/>
    <w:rsid w:val="003A122B"/>
    <w:rsid w:val="003A14DF"/>
    <w:rsid w:val="003A1569"/>
    <w:rsid w:val="003A16C3"/>
    <w:rsid w:val="003A28CB"/>
    <w:rsid w:val="003A2BDF"/>
    <w:rsid w:val="003A2EDF"/>
    <w:rsid w:val="003A3037"/>
    <w:rsid w:val="003A36EC"/>
    <w:rsid w:val="003A3D0C"/>
    <w:rsid w:val="003A3E66"/>
    <w:rsid w:val="003A3FB3"/>
    <w:rsid w:val="003A427F"/>
    <w:rsid w:val="003A442E"/>
    <w:rsid w:val="003A4DBF"/>
    <w:rsid w:val="003A568D"/>
    <w:rsid w:val="003A608D"/>
    <w:rsid w:val="003A63F1"/>
    <w:rsid w:val="003A6D75"/>
    <w:rsid w:val="003A6F50"/>
    <w:rsid w:val="003A7034"/>
    <w:rsid w:val="003A719A"/>
    <w:rsid w:val="003A7381"/>
    <w:rsid w:val="003B0045"/>
    <w:rsid w:val="003B0989"/>
    <w:rsid w:val="003B09B3"/>
    <w:rsid w:val="003B0EBF"/>
    <w:rsid w:val="003B0F8D"/>
    <w:rsid w:val="003B1087"/>
    <w:rsid w:val="003B1196"/>
    <w:rsid w:val="003B1635"/>
    <w:rsid w:val="003B18E3"/>
    <w:rsid w:val="003B1DE0"/>
    <w:rsid w:val="003B1F43"/>
    <w:rsid w:val="003B22FF"/>
    <w:rsid w:val="003B25F8"/>
    <w:rsid w:val="003B2BF2"/>
    <w:rsid w:val="003B2D8C"/>
    <w:rsid w:val="003B2E87"/>
    <w:rsid w:val="003B324A"/>
    <w:rsid w:val="003B376F"/>
    <w:rsid w:val="003B3854"/>
    <w:rsid w:val="003B3C3A"/>
    <w:rsid w:val="003B3F8F"/>
    <w:rsid w:val="003B434A"/>
    <w:rsid w:val="003B45E2"/>
    <w:rsid w:val="003B4613"/>
    <w:rsid w:val="003B4B8B"/>
    <w:rsid w:val="003B4E8C"/>
    <w:rsid w:val="003B510B"/>
    <w:rsid w:val="003B51A3"/>
    <w:rsid w:val="003B5332"/>
    <w:rsid w:val="003B53B2"/>
    <w:rsid w:val="003B604A"/>
    <w:rsid w:val="003B6F37"/>
    <w:rsid w:val="003B7082"/>
    <w:rsid w:val="003B76E4"/>
    <w:rsid w:val="003B7F30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75C"/>
    <w:rsid w:val="003C2180"/>
    <w:rsid w:val="003C23E7"/>
    <w:rsid w:val="003C26DB"/>
    <w:rsid w:val="003C2AA4"/>
    <w:rsid w:val="003C2DD3"/>
    <w:rsid w:val="003C2EB8"/>
    <w:rsid w:val="003C2FCF"/>
    <w:rsid w:val="003C3023"/>
    <w:rsid w:val="003C3590"/>
    <w:rsid w:val="003C3CC7"/>
    <w:rsid w:val="003C40C4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891"/>
    <w:rsid w:val="003C5A2A"/>
    <w:rsid w:val="003C5A7E"/>
    <w:rsid w:val="003C5DB2"/>
    <w:rsid w:val="003C60DC"/>
    <w:rsid w:val="003C612C"/>
    <w:rsid w:val="003C615C"/>
    <w:rsid w:val="003C6240"/>
    <w:rsid w:val="003C6472"/>
    <w:rsid w:val="003C6A03"/>
    <w:rsid w:val="003C7187"/>
    <w:rsid w:val="003C725E"/>
    <w:rsid w:val="003D011B"/>
    <w:rsid w:val="003D0824"/>
    <w:rsid w:val="003D178A"/>
    <w:rsid w:val="003D1C75"/>
    <w:rsid w:val="003D2229"/>
    <w:rsid w:val="003D22DA"/>
    <w:rsid w:val="003D2626"/>
    <w:rsid w:val="003D2A34"/>
    <w:rsid w:val="003D2EBC"/>
    <w:rsid w:val="003D313D"/>
    <w:rsid w:val="003D344E"/>
    <w:rsid w:val="003D36F7"/>
    <w:rsid w:val="003D37E4"/>
    <w:rsid w:val="003D3D16"/>
    <w:rsid w:val="003D4068"/>
    <w:rsid w:val="003D4264"/>
    <w:rsid w:val="003D429A"/>
    <w:rsid w:val="003D5070"/>
    <w:rsid w:val="003D6C3B"/>
    <w:rsid w:val="003D799D"/>
    <w:rsid w:val="003D7A25"/>
    <w:rsid w:val="003D7D4A"/>
    <w:rsid w:val="003E0289"/>
    <w:rsid w:val="003E03FE"/>
    <w:rsid w:val="003E05C5"/>
    <w:rsid w:val="003E0678"/>
    <w:rsid w:val="003E08B9"/>
    <w:rsid w:val="003E0AE6"/>
    <w:rsid w:val="003E0B8C"/>
    <w:rsid w:val="003E0D29"/>
    <w:rsid w:val="003E150E"/>
    <w:rsid w:val="003E177F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84F"/>
    <w:rsid w:val="003E6B9C"/>
    <w:rsid w:val="003E6BB1"/>
    <w:rsid w:val="003E6D72"/>
    <w:rsid w:val="003E6F80"/>
    <w:rsid w:val="003E75DF"/>
    <w:rsid w:val="003E7722"/>
    <w:rsid w:val="003E7724"/>
    <w:rsid w:val="003F0373"/>
    <w:rsid w:val="003F0784"/>
    <w:rsid w:val="003F0BA3"/>
    <w:rsid w:val="003F0BB6"/>
    <w:rsid w:val="003F1050"/>
    <w:rsid w:val="003F1979"/>
    <w:rsid w:val="003F1B58"/>
    <w:rsid w:val="003F288C"/>
    <w:rsid w:val="003F289A"/>
    <w:rsid w:val="003F2FCE"/>
    <w:rsid w:val="003F3069"/>
    <w:rsid w:val="003F3A4A"/>
    <w:rsid w:val="003F4691"/>
    <w:rsid w:val="003F49C4"/>
    <w:rsid w:val="003F533B"/>
    <w:rsid w:val="003F5651"/>
    <w:rsid w:val="003F5777"/>
    <w:rsid w:val="003F59CE"/>
    <w:rsid w:val="003F5CCF"/>
    <w:rsid w:val="003F60E5"/>
    <w:rsid w:val="003F66A5"/>
    <w:rsid w:val="003F7A0A"/>
    <w:rsid w:val="0040054D"/>
    <w:rsid w:val="004006C0"/>
    <w:rsid w:val="00400DD7"/>
    <w:rsid w:val="00401741"/>
    <w:rsid w:val="004017E1"/>
    <w:rsid w:val="004019E2"/>
    <w:rsid w:val="00401D2C"/>
    <w:rsid w:val="00401EE8"/>
    <w:rsid w:val="004023B1"/>
    <w:rsid w:val="0040244C"/>
    <w:rsid w:val="00402D2C"/>
    <w:rsid w:val="00402E10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47B"/>
    <w:rsid w:val="00404EEB"/>
    <w:rsid w:val="0040563D"/>
    <w:rsid w:val="0040587B"/>
    <w:rsid w:val="00405AE8"/>
    <w:rsid w:val="00405D84"/>
    <w:rsid w:val="00405DAB"/>
    <w:rsid w:val="00406175"/>
    <w:rsid w:val="00406615"/>
    <w:rsid w:val="004069BF"/>
    <w:rsid w:val="00406BF1"/>
    <w:rsid w:val="004071B1"/>
    <w:rsid w:val="004073DC"/>
    <w:rsid w:val="004075B5"/>
    <w:rsid w:val="0041007D"/>
    <w:rsid w:val="004100ED"/>
    <w:rsid w:val="004103BF"/>
    <w:rsid w:val="004105B3"/>
    <w:rsid w:val="00410AEA"/>
    <w:rsid w:val="00410EA8"/>
    <w:rsid w:val="004115DA"/>
    <w:rsid w:val="00411A2B"/>
    <w:rsid w:val="00411E52"/>
    <w:rsid w:val="004120F8"/>
    <w:rsid w:val="00412A53"/>
    <w:rsid w:val="00413052"/>
    <w:rsid w:val="004130C9"/>
    <w:rsid w:val="0041369C"/>
    <w:rsid w:val="00413A8F"/>
    <w:rsid w:val="00413B14"/>
    <w:rsid w:val="004143AB"/>
    <w:rsid w:val="0041442B"/>
    <w:rsid w:val="00414946"/>
    <w:rsid w:val="004149D7"/>
    <w:rsid w:val="00414A63"/>
    <w:rsid w:val="00414B4C"/>
    <w:rsid w:val="00414BC4"/>
    <w:rsid w:val="00414C4D"/>
    <w:rsid w:val="00414C90"/>
    <w:rsid w:val="00414E53"/>
    <w:rsid w:val="00414FC6"/>
    <w:rsid w:val="00415292"/>
    <w:rsid w:val="004154D4"/>
    <w:rsid w:val="00415C27"/>
    <w:rsid w:val="004161F3"/>
    <w:rsid w:val="00416CD0"/>
    <w:rsid w:val="0041705B"/>
    <w:rsid w:val="00417236"/>
    <w:rsid w:val="0041740F"/>
    <w:rsid w:val="004175C5"/>
    <w:rsid w:val="00417670"/>
    <w:rsid w:val="00417EFE"/>
    <w:rsid w:val="0042087B"/>
    <w:rsid w:val="00420DB8"/>
    <w:rsid w:val="00421580"/>
    <w:rsid w:val="00421AE0"/>
    <w:rsid w:val="00421C6A"/>
    <w:rsid w:val="00421F03"/>
    <w:rsid w:val="00422003"/>
    <w:rsid w:val="00422330"/>
    <w:rsid w:val="004223F4"/>
    <w:rsid w:val="004227B6"/>
    <w:rsid w:val="0042343D"/>
    <w:rsid w:val="004245F8"/>
    <w:rsid w:val="00424A1B"/>
    <w:rsid w:val="00424A29"/>
    <w:rsid w:val="00424A93"/>
    <w:rsid w:val="00424B84"/>
    <w:rsid w:val="00425061"/>
    <w:rsid w:val="0042596E"/>
    <w:rsid w:val="00425D48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CF3"/>
    <w:rsid w:val="00427D03"/>
    <w:rsid w:val="00427D7E"/>
    <w:rsid w:val="00430042"/>
    <w:rsid w:val="00430132"/>
    <w:rsid w:val="0043024B"/>
    <w:rsid w:val="004314EE"/>
    <w:rsid w:val="00431611"/>
    <w:rsid w:val="00431A4B"/>
    <w:rsid w:val="00431BA7"/>
    <w:rsid w:val="00431E2A"/>
    <w:rsid w:val="00432263"/>
    <w:rsid w:val="00432406"/>
    <w:rsid w:val="00432822"/>
    <w:rsid w:val="00432A08"/>
    <w:rsid w:val="00432AAE"/>
    <w:rsid w:val="00432CB0"/>
    <w:rsid w:val="00432E9F"/>
    <w:rsid w:val="004334F1"/>
    <w:rsid w:val="0043369A"/>
    <w:rsid w:val="00433A29"/>
    <w:rsid w:val="00433E1E"/>
    <w:rsid w:val="0043479A"/>
    <w:rsid w:val="00434A9A"/>
    <w:rsid w:val="00434E48"/>
    <w:rsid w:val="0043515E"/>
    <w:rsid w:val="004357A0"/>
    <w:rsid w:val="00435C9F"/>
    <w:rsid w:val="00435D42"/>
    <w:rsid w:val="00435FCF"/>
    <w:rsid w:val="00436049"/>
    <w:rsid w:val="00436575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1F9"/>
    <w:rsid w:val="00444554"/>
    <w:rsid w:val="00444BFB"/>
    <w:rsid w:val="00444E0F"/>
    <w:rsid w:val="0044542A"/>
    <w:rsid w:val="004454C0"/>
    <w:rsid w:val="00445660"/>
    <w:rsid w:val="00445694"/>
    <w:rsid w:val="00445A08"/>
    <w:rsid w:val="00445A7D"/>
    <w:rsid w:val="00445B3A"/>
    <w:rsid w:val="00445D46"/>
    <w:rsid w:val="004464C3"/>
    <w:rsid w:val="004465EC"/>
    <w:rsid w:val="00446619"/>
    <w:rsid w:val="00446978"/>
    <w:rsid w:val="00446A2C"/>
    <w:rsid w:val="00446FAC"/>
    <w:rsid w:val="004476EE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33"/>
    <w:rsid w:val="00451990"/>
    <w:rsid w:val="004519DB"/>
    <w:rsid w:val="004519DF"/>
    <w:rsid w:val="004529D6"/>
    <w:rsid w:val="004532CD"/>
    <w:rsid w:val="00453484"/>
    <w:rsid w:val="004540ED"/>
    <w:rsid w:val="0045416F"/>
    <w:rsid w:val="0045429D"/>
    <w:rsid w:val="0045444F"/>
    <w:rsid w:val="00454B71"/>
    <w:rsid w:val="00454FCD"/>
    <w:rsid w:val="0045536C"/>
    <w:rsid w:val="00455788"/>
    <w:rsid w:val="00455E5A"/>
    <w:rsid w:val="00456053"/>
    <w:rsid w:val="004562F2"/>
    <w:rsid w:val="00456A93"/>
    <w:rsid w:val="00456C89"/>
    <w:rsid w:val="00456CD3"/>
    <w:rsid w:val="00457225"/>
    <w:rsid w:val="004575C8"/>
    <w:rsid w:val="00457A02"/>
    <w:rsid w:val="00460BD9"/>
    <w:rsid w:val="00460EA6"/>
    <w:rsid w:val="00461D7D"/>
    <w:rsid w:val="00462214"/>
    <w:rsid w:val="00462282"/>
    <w:rsid w:val="00462F64"/>
    <w:rsid w:val="004630E2"/>
    <w:rsid w:val="00463A9C"/>
    <w:rsid w:val="00463BB0"/>
    <w:rsid w:val="00463DB3"/>
    <w:rsid w:val="00463F0D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255"/>
    <w:rsid w:val="00470463"/>
    <w:rsid w:val="004704AB"/>
    <w:rsid w:val="00470822"/>
    <w:rsid w:val="00470F2B"/>
    <w:rsid w:val="00471343"/>
    <w:rsid w:val="00471AF1"/>
    <w:rsid w:val="00471C9B"/>
    <w:rsid w:val="00471D52"/>
    <w:rsid w:val="00471EBC"/>
    <w:rsid w:val="00471EF4"/>
    <w:rsid w:val="004723BC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310"/>
    <w:rsid w:val="0047434D"/>
    <w:rsid w:val="00474B36"/>
    <w:rsid w:val="0047532B"/>
    <w:rsid w:val="004755FA"/>
    <w:rsid w:val="00475794"/>
    <w:rsid w:val="00475987"/>
    <w:rsid w:val="00475A69"/>
    <w:rsid w:val="00476A4B"/>
    <w:rsid w:val="00476BFA"/>
    <w:rsid w:val="00476C89"/>
    <w:rsid w:val="00476EC1"/>
    <w:rsid w:val="00476F35"/>
    <w:rsid w:val="004771FD"/>
    <w:rsid w:val="004778B2"/>
    <w:rsid w:val="0048000C"/>
    <w:rsid w:val="0048015E"/>
    <w:rsid w:val="00480E51"/>
    <w:rsid w:val="0048130D"/>
    <w:rsid w:val="00481699"/>
    <w:rsid w:val="004817C6"/>
    <w:rsid w:val="004818D9"/>
    <w:rsid w:val="00481A6C"/>
    <w:rsid w:val="00481B67"/>
    <w:rsid w:val="00481CB2"/>
    <w:rsid w:val="00481D0E"/>
    <w:rsid w:val="0048207C"/>
    <w:rsid w:val="004820D3"/>
    <w:rsid w:val="004822DD"/>
    <w:rsid w:val="004824A9"/>
    <w:rsid w:val="0048251C"/>
    <w:rsid w:val="00482557"/>
    <w:rsid w:val="004828AF"/>
    <w:rsid w:val="004829A5"/>
    <w:rsid w:val="00482AAD"/>
    <w:rsid w:val="00482BE5"/>
    <w:rsid w:val="00482C0C"/>
    <w:rsid w:val="00482D28"/>
    <w:rsid w:val="00482F7A"/>
    <w:rsid w:val="004830AE"/>
    <w:rsid w:val="004836ED"/>
    <w:rsid w:val="00483C84"/>
    <w:rsid w:val="00483EED"/>
    <w:rsid w:val="004844A9"/>
    <w:rsid w:val="0048473C"/>
    <w:rsid w:val="00484F64"/>
    <w:rsid w:val="00485152"/>
    <w:rsid w:val="0048531E"/>
    <w:rsid w:val="004855FA"/>
    <w:rsid w:val="0048566F"/>
    <w:rsid w:val="004859FB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64C"/>
    <w:rsid w:val="004906F0"/>
    <w:rsid w:val="00490964"/>
    <w:rsid w:val="00490973"/>
    <w:rsid w:val="00490A1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E71"/>
    <w:rsid w:val="00493EF6"/>
    <w:rsid w:val="004940C8"/>
    <w:rsid w:val="00494454"/>
    <w:rsid w:val="0049469F"/>
    <w:rsid w:val="004947AF"/>
    <w:rsid w:val="00494BD7"/>
    <w:rsid w:val="004951DE"/>
    <w:rsid w:val="004952A0"/>
    <w:rsid w:val="004956B4"/>
    <w:rsid w:val="00495EC7"/>
    <w:rsid w:val="00495F30"/>
    <w:rsid w:val="004960AD"/>
    <w:rsid w:val="0049628D"/>
    <w:rsid w:val="004966FA"/>
    <w:rsid w:val="00496891"/>
    <w:rsid w:val="004974D1"/>
    <w:rsid w:val="00497E72"/>
    <w:rsid w:val="004A0A84"/>
    <w:rsid w:val="004A0EB1"/>
    <w:rsid w:val="004A13EF"/>
    <w:rsid w:val="004A1935"/>
    <w:rsid w:val="004A2445"/>
    <w:rsid w:val="004A25C1"/>
    <w:rsid w:val="004A267D"/>
    <w:rsid w:val="004A27BC"/>
    <w:rsid w:val="004A2A27"/>
    <w:rsid w:val="004A2BBA"/>
    <w:rsid w:val="004A2C0D"/>
    <w:rsid w:val="004A2EEE"/>
    <w:rsid w:val="004A2FE1"/>
    <w:rsid w:val="004A3050"/>
    <w:rsid w:val="004A3865"/>
    <w:rsid w:val="004A3983"/>
    <w:rsid w:val="004A3B82"/>
    <w:rsid w:val="004A3B8B"/>
    <w:rsid w:val="004A40B9"/>
    <w:rsid w:val="004A4248"/>
    <w:rsid w:val="004A439E"/>
    <w:rsid w:val="004A4701"/>
    <w:rsid w:val="004A4768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01D"/>
    <w:rsid w:val="004A7568"/>
    <w:rsid w:val="004A7A1E"/>
    <w:rsid w:val="004B0060"/>
    <w:rsid w:val="004B04B0"/>
    <w:rsid w:val="004B053A"/>
    <w:rsid w:val="004B0BFB"/>
    <w:rsid w:val="004B1982"/>
    <w:rsid w:val="004B1C63"/>
    <w:rsid w:val="004B1DDA"/>
    <w:rsid w:val="004B1DDF"/>
    <w:rsid w:val="004B1FA9"/>
    <w:rsid w:val="004B2665"/>
    <w:rsid w:val="004B26F1"/>
    <w:rsid w:val="004B2D3A"/>
    <w:rsid w:val="004B2F39"/>
    <w:rsid w:val="004B3153"/>
    <w:rsid w:val="004B3480"/>
    <w:rsid w:val="004B373B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11C"/>
    <w:rsid w:val="004B512B"/>
    <w:rsid w:val="004B562C"/>
    <w:rsid w:val="004B5638"/>
    <w:rsid w:val="004B591B"/>
    <w:rsid w:val="004B5BB8"/>
    <w:rsid w:val="004B5CD8"/>
    <w:rsid w:val="004B5EE8"/>
    <w:rsid w:val="004B5F35"/>
    <w:rsid w:val="004B60C8"/>
    <w:rsid w:val="004B6479"/>
    <w:rsid w:val="004B6EED"/>
    <w:rsid w:val="004B7068"/>
    <w:rsid w:val="004B78A2"/>
    <w:rsid w:val="004B7A5E"/>
    <w:rsid w:val="004B7A91"/>
    <w:rsid w:val="004B7C4C"/>
    <w:rsid w:val="004B7D80"/>
    <w:rsid w:val="004B7FCD"/>
    <w:rsid w:val="004C04F9"/>
    <w:rsid w:val="004C08E6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3BF"/>
    <w:rsid w:val="004C25E4"/>
    <w:rsid w:val="004C2F16"/>
    <w:rsid w:val="004C32A2"/>
    <w:rsid w:val="004C365C"/>
    <w:rsid w:val="004C383A"/>
    <w:rsid w:val="004C3AAF"/>
    <w:rsid w:val="004C3BCE"/>
    <w:rsid w:val="004C3EE2"/>
    <w:rsid w:val="004C44E4"/>
    <w:rsid w:val="004C4685"/>
    <w:rsid w:val="004C489B"/>
    <w:rsid w:val="004C4A7A"/>
    <w:rsid w:val="004C4A8B"/>
    <w:rsid w:val="004C5B33"/>
    <w:rsid w:val="004C5F5B"/>
    <w:rsid w:val="004C6040"/>
    <w:rsid w:val="004C6070"/>
    <w:rsid w:val="004C62CF"/>
    <w:rsid w:val="004C6AE8"/>
    <w:rsid w:val="004C6D3E"/>
    <w:rsid w:val="004C6F60"/>
    <w:rsid w:val="004C6FD2"/>
    <w:rsid w:val="004C713F"/>
    <w:rsid w:val="004C724C"/>
    <w:rsid w:val="004C766E"/>
    <w:rsid w:val="004C76F6"/>
    <w:rsid w:val="004D0152"/>
    <w:rsid w:val="004D0361"/>
    <w:rsid w:val="004D0723"/>
    <w:rsid w:val="004D089B"/>
    <w:rsid w:val="004D0ACB"/>
    <w:rsid w:val="004D0C92"/>
    <w:rsid w:val="004D0CB1"/>
    <w:rsid w:val="004D0D6B"/>
    <w:rsid w:val="004D1143"/>
    <w:rsid w:val="004D1152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9B5"/>
    <w:rsid w:val="004D2A24"/>
    <w:rsid w:val="004D2A9F"/>
    <w:rsid w:val="004D304C"/>
    <w:rsid w:val="004D3AFE"/>
    <w:rsid w:val="004D3B30"/>
    <w:rsid w:val="004D3B7A"/>
    <w:rsid w:val="004D3BA5"/>
    <w:rsid w:val="004D3FB8"/>
    <w:rsid w:val="004D4092"/>
    <w:rsid w:val="004D4BBC"/>
    <w:rsid w:val="004D4DDA"/>
    <w:rsid w:val="004D5169"/>
    <w:rsid w:val="004D55C9"/>
    <w:rsid w:val="004D657D"/>
    <w:rsid w:val="004D6B45"/>
    <w:rsid w:val="004D6F95"/>
    <w:rsid w:val="004D7AC0"/>
    <w:rsid w:val="004E0293"/>
    <w:rsid w:val="004E0313"/>
    <w:rsid w:val="004E03DC"/>
    <w:rsid w:val="004E0507"/>
    <w:rsid w:val="004E09C7"/>
    <w:rsid w:val="004E0EDB"/>
    <w:rsid w:val="004E16B7"/>
    <w:rsid w:val="004E1B44"/>
    <w:rsid w:val="004E1EE7"/>
    <w:rsid w:val="004E224E"/>
    <w:rsid w:val="004E27FA"/>
    <w:rsid w:val="004E287E"/>
    <w:rsid w:val="004E2BC2"/>
    <w:rsid w:val="004E2CA4"/>
    <w:rsid w:val="004E3034"/>
    <w:rsid w:val="004E3472"/>
    <w:rsid w:val="004E35FA"/>
    <w:rsid w:val="004E38C5"/>
    <w:rsid w:val="004E3A39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D31"/>
    <w:rsid w:val="004E6156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E7EF5"/>
    <w:rsid w:val="004F0134"/>
    <w:rsid w:val="004F0390"/>
    <w:rsid w:val="004F0C18"/>
    <w:rsid w:val="004F0CC7"/>
    <w:rsid w:val="004F0EB6"/>
    <w:rsid w:val="004F16B6"/>
    <w:rsid w:val="004F1E2D"/>
    <w:rsid w:val="004F26F9"/>
    <w:rsid w:val="004F273F"/>
    <w:rsid w:val="004F2A88"/>
    <w:rsid w:val="004F2D7B"/>
    <w:rsid w:val="004F30D6"/>
    <w:rsid w:val="004F3141"/>
    <w:rsid w:val="004F3248"/>
    <w:rsid w:val="004F3A09"/>
    <w:rsid w:val="004F3A98"/>
    <w:rsid w:val="004F41B0"/>
    <w:rsid w:val="004F45B7"/>
    <w:rsid w:val="004F4656"/>
    <w:rsid w:val="004F48B1"/>
    <w:rsid w:val="004F53F6"/>
    <w:rsid w:val="004F55C9"/>
    <w:rsid w:val="004F5895"/>
    <w:rsid w:val="004F5D58"/>
    <w:rsid w:val="004F6172"/>
    <w:rsid w:val="004F6248"/>
    <w:rsid w:val="004F6F67"/>
    <w:rsid w:val="004F6FC0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75C"/>
    <w:rsid w:val="00501914"/>
    <w:rsid w:val="00501976"/>
    <w:rsid w:val="00501AD3"/>
    <w:rsid w:val="00501FD1"/>
    <w:rsid w:val="005020EC"/>
    <w:rsid w:val="005022D5"/>
    <w:rsid w:val="005024D0"/>
    <w:rsid w:val="0050296F"/>
    <w:rsid w:val="00502A2E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7044"/>
    <w:rsid w:val="005071FB"/>
    <w:rsid w:val="00507B8E"/>
    <w:rsid w:val="005100B1"/>
    <w:rsid w:val="0051018C"/>
    <w:rsid w:val="005112A5"/>
    <w:rsid w:val="005116F8"/>
    <w:rsid w:val="005117AB"/>
    <w:rsid w:val="005117B2"/>
    <w:rsid w:val="00511896"/>
    <w:rsid w:val="00511AF3"/>
    <w:rsid w:val="00511F5A"/>
    <w:rsid w:val="005120AC"/>
    <w:rsid w:val="00512124"/>
    <w:rsid w:val="005124B3"/>
    <w:rsid w:val="00512AA3"/>
    <w:rsid w:val="00512B92"/>
    <w:rsid w:val="0051331E"/>
    <w:rsid w:val="00513584"/>
    <w:rsid w:val="005136BF"/>
    <w:rsid w:val="005137DC"/>
    <w:rsid w:val="00513D0E"/>
    <w:rsid w:val="00513DC6"/>
    <w:rsid w:val="00513EE9"/>
    <w:rsid w:val="00514464"/>
    <w:rsid w:val="00514776"/>
    <w:rsid w:val="005148AB"/>
    <w:rsid w:val="00514FB8"/>
    <w:rsid w:val="005159C3"/>
    <w:rsid w:val="00515A71"/>
    <w:rsid w:val="005166AB"/>
    <w:rsid w:val="005167F2"/>
    <w:rsid w:val="00516FA0"/>
    <w:rsid w:val="0051737A"/>
    <w:rsid w:val="005173AA"/>
    <w:rsid w:val="005177A5"/>
    <w:rsid w:val="00517839"/>
    <w:rsid w:val="00520466"/>
    <w:rsid w:val="0052071B"/>
    <w:rsid w:val="005210A3"/>
    <w:rsid w:val="005213E6"/>
    <w:rsid w:val="0052147D"/>
    <w:rsid w:val="005214C3"/>
    <w:rsid w:val="00521934"/>
    <w:rsid w:val="00521984"/>
    <w:rsid w:val="00521BCD"/>
    <w:rsid w:val="0052218E"/>
    <w:rsid w:val="005222BA"/>
    <w:rsid w:val="00522397"/>
    <w:rsid w:val="00522536"/>
    <w:rsid w:val="005226A2"/>
    <w:rsid w:val="00522BDA"/>
    <w:rsid w:val="00522C41"/>
    <w:rsid w:val="00522FA9"/>
    <w:rsid w:val="005232CA"/>
    <w:rsid w:val="0052363C"/>
    <w:rsid w:val="00523835"/>
    <w:rsid w:val="00523C96"/>
    <w:rsid w:val="00523EE5"/>
    <w:rsid w:val="00523FA6"/>
    <w:rsid w:val="0052413B"/>
    <w:rsid w:val="0052417C"/>
    <w:rsid w:val="00525254"/>
    <w:rsid w:val="00525300"/>
    <w:rsid w:val="00525312"/>
    <w:rsid w:val="00525382"/>
    <w:rsid w:val="0052571D"/>
    <w:rsid w:val="00525F33"/>
    <w:rsid w:val="005261BD"/>
    <w:rsid w:val="0052632B"/>
    <w:rsid w:val="0052639A"/>
    <w:rsid w:val="005264F8"/>
    <w:rsid w:val="00526829"/>
    <w:rsid w:val="0052685F"/>
    <w:rsid w:val="005269E0"/>
    <w:rsid w:val="00526EBA"/>
    <w:rsid w:val="005270E8"/>
    <w:rsid w:val="00527439"/>
    <w:rsid w:val="005275CE"/>
    <w:rsid w:val="00527770"/>
    <w:rsid w:val="00527A47"/>
    <w:rsid w:val="005300D7"/>
    <w:rsid w:val="0053017A"/>
    <w:rsid w:val="00530383"/>
    <w:rsid w:val="00530427"/>
    <w:rsid w:val="00530A28"/>
    <w:rsid w:val="00530DDA"/>
    <w:rsid w:val="00530ED3"/>
    <w:rsid w:val="005310A2"/>
    <w:rsid w:val="00531541"/>
    <w:rsid w:val="00532066"/>
    <w:rsid w:val="005320CF"/>
    <w:rsid w:val="005320EF"/>
    <w:rsid w:val="005324C8"/>
    <w:rsid w:val="005329C5"/>
    <w:rsid w:val="00532A6B"/>
    <w:rsid w:val="00532C28"/>
    <w:rsid w:val="00532F30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B8E"/>
    <w:rsid w:val="00537F5F"/>
    <w:rsid w:val="005401BB"/>
    <w:rsid w:val="00540A15"/>
    <w:rsid w:val="00540C1A"/>
    <w:rsid w:val="00540E58"/>
    <w:rsid w:val="00541113"/>
    <w:rsid w:val="005416DD"/>
    <w:rsid w:val="005416DE"/>
    <w:rsid w:val="00541AD8"/>
    <w:rsid w:val="00541D63"/>
    <w:rsid w:val="005422EE"/>
    <w:rsid w:val="00542C68"/>
    <w:rsid w:val="0054363E"/>
    <w:rsid w:val="00543834"/>
    <w:rsid w:val="00543875"/>
    <w:rsid w:val="00543AE6"/>
    <w:rsid w:val="00543C6A"/>
    <w:rsid w:val="00543F02"/>
    <w:rsid w:val="00543F4B"/>
    <w:rsid w:val="00544125"/>
    <w:rsid w:val="0054424D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16"/>
    <w:rsid w:val="00545992"/>
    <w:rsid w:val="00545CE7"/>
    <w:rsid w:val="00545EF3"/>
    <w:rsid w:val="00545F76"/>
    <w:rsid w:val="00546094"/>
    <w:rsid w:val="005463B4"/>
    <w:rsid w:val="005463DF"/>
    <w:rsid w:val="005465B8"/>
    <w:rsid w:val="00546714"/>
    <w:rsid w:val="00546A63"/>
    <w:rsid w:val="00546CE8"/>
    <w:rsid w:val="00546F31"/>
    <w:rsid w:val="00547136"/>
    <w:rsid w:val="00547468"/>
    <w:rsid w:val="0054779E"/>
    <w:rsid w:val="00547C7C"/>
    <w:rsid w:val="00547D37"/>
    <w:rsid w:val="005509C8"/>
    <w:rsid w:val="00550AD0"/>
    <w:rsid w:val="00551232"/>
    <w:rsid w:val="0055145C"/>
    <w:rsid w:val="00551DD8"/>
    <w:rsid w:val="0055217A"/>
    <w:rsid w:val="00552381"/>
    <w:rsid w:val="00552DBF"/>
    <w:rsid w:val="00552F51"/>
    <w:rsid w:val="0055329F"/>
    <w:rsid w:val="005533CE"/>
    <w:rsid w:val="00553584"/>
    <w:rsid w:val="0055375C"/>
    <w:rsid w:val="00553D54"/>
    <w:rsid w:val="00554038"/>
    <w:rsid w:val="0055436F"/>
    <w:rsid w:val="0055499D"/>
    <w:rsid w:val="00554CCF"/>
    <w:rsid w:val="005551C7"/>
    <w:rsid w:val="005551FE"/>
    <w:rsid w:val="00555231"/>
    <w:rsid w:val="00555241"/>
    <w:rsid w:val="005553DE"/>
    <w:rsid w:val="00555991"/>
    <w:rsid w:val="00556045"/>
    <w:rsid w:val="005564EE"/>
    <w:rsid w:val="005565E7"/>
    <w:rsid w:val="00556893"/>
    <w:rsid w:val="00556AB0"/>
    <w:rsid w:val="00556F01"/>
    <w:rsid w:val="00557F74"/>
    <w:rsid w:val="0056023C"/>
    <w:rsid w:val="005609A2"/>
    <w:rsid w:val="00560B5F"/>
    <w:rsid w:val="00560EC9"/>
    <w:rsid w:val="00560F6A"/>
    <w:rsid w:val="00561985"/>
    <w:rsid w:val="005619D1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4C4B"/>
    <w:rsid w:val="00564FC2"/>
    <w:rsid w:val="00565023"/>
    <w:rsid w:val="0056502B"/>
    <w:rsid w:val="00565073"/>
    <w:rsid w:val="00565287"/>
    <w:rsid w:val="0056591B"/>
    <w:rsid w:val="00566B7E"/>
    <w:rsid w:val="00567361"/>
    <w:rsid w:val="0056769F"/>
    <w:rsid w:val="00567D81"/>
    <w:rsid w:val="0057019F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CA4"/>
    <w:rsid w:val="00575250"/>
    <w:rsid w:val="005754D8"/>
    <w:rsid w:val="005761C3"/>
    <w:rsid w:val="0057635E"/>
    <w:rsid w:val="00576360"/>
    <w:rsid w:val="005764DD"/>
    <w:rsid w:val="0057669A"/>
    <w:rsid w:val="005766C1"/>
    <w:rsid w:val="00576A75"/>
    <w:rsid w:val="00576D81"/>
    <w:rsid w:val="00577623"/>
    <w:rsid w:val="00577FE5"/>
    <w:rsid w:val="0058000D"/>
    <w:rsid w:val="0058011C"/>
    <w:rsid w:val="00580824"/>
    <w:rsid w:val="00580EF4"/>
    <w:rsid w:val="00580F65"/>
    <w:rsid w:val="00581018"/>
    <w:rsid w:val="005812F8"/>
    <w:rsid w:val="0058153D"/>
    <w:rsid w:val="00581558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FB4"/>
    <w:rsid w:val="005848A2"/>
    <w:rsid w:val="005849DC"/>
    <w:rsid w:val="00584B06"/>
    <w:rsid w:val="00584B2A"/>
    <w:rsid w:val="00584C42"/>
    <w:rsid w:val="00584D7E"/>
    <w:rsid w:val="00584EEC"/>
    <w:rsid w:val="00585400"/>
    <w:rsid w:val="00585428"/>
    <w:rsid w:val="00585800"/>
    <w:rsid w:val="00586375"/>
    <w:rsid w:val="00586766"/>
    <w:rsid w:val="005867C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80D"/>
    <w:rsid w:val="005919E5"/>
    <w:rsid w:val="00591F7A"/>
    <w:rsid w:val="005925D9"/>
    <w:rsid w:val="00592863"/>
    <w:rsid w:val="00592A31"/>
    <w:rsid w:val="00592B90"/>
    <w:rsid w:val="00592BAC"/>
    <w:rsid w:val="00592EB1"/>
    <w:rsid w:val="00593562"/>
    <w:rsid w:val="00593784"/>
    <w:rsid w:val="005937C5"/>
    <w:rsid w:val="00593BA5"/>
    <w:rsid w:val="00594812"/>
    <w:rsid w:val="00594925"/>
    <w:rsid w:val="00595862"/>
    <w:rsid w:val="00595CBD"/>
    <w:rsid w:val="00595DC4"/>
    <w:rsid w:val="0059601C"/>
    <w:rsid w:val="005967BB"/>
    <w:rsid w:val="00597267"/>
    <w:rsid w:val="00597720"/>
    <w:rsid w:val="00597B6B"/>
    <w:rsid w:val="00597C09"/>
    <w:rsid w:val="005A0105"/>
    <w:rsid w:val="005A01BB"/>
    <w:rsid w:val="005A0253"/>
    <w:rsid w:val="005A0566"/>
    <w:rsid w:val="005A09D5"/>
    <w:rsid w:val="005A0CE1"/>
    <w:rsid w:val="005A104F"/>
    <w:rsid w:val="005A10EC"/>
    <w:rsid w:val="005A13FF"/>
    <w:rsid w:val="005A1416"/>
    <w:rsid w:val="005A20D7"/>
    <w:rsid w:val="005A2133"/>
    <w:rsid w:val="005A230D"/>
    <w:rsid w:val="005A2839"/>
    <w:rsid w:val="005A284D"/>
    <w:rsid w:val="005A3040"/>
    <w:rsid w:val="005A3D9C"/>
    <w:rsid w:val="005A3EDF"/>
    <w:rsid w:val="005A40F9"/>
    <w:rsid w:val="005A4411"/>
    <w:rsid w:val="005A47F4"/>
    <w:rsid w:val="005A497D"/>
    <w:rsid w:val="005A4BED"/>
    <w:rsid w:val="005A4C46"/>
    <w:rsid w:val="005A54F5"/>
    <w:rsid w:val="005A5924"/>
    <w:rsid w:val="005A6162"/>
    <w:rsid w:val="005A645C"/>
    <w:rsid w:val="005A6759"/>
    <w:rsid w:val="005A683B"/>
    <w:rsid w:val="005A68FF"/>
    <w:rsid w:val="005A72ED"/>
    <w:rsid w:val="005A76C0"/>
    <w:rsid w:val="005A7EA0"/>
    <w:rsid w:val="005B0492"/>
    <w:rsid w:val="005B09F3"/>
    <w:rsid w:val="005B0BAF"/>
    <w:rsid w:val="005B1058"/>
    <w:rsid w:val="005B14F9"/>
    <w:rsid w:val="005B1737"/>
    <w:rsid w:val="005B17E1"/>
    <w:rsid w:val="005B1B5E"/>
    <w:rsid w:val="005B1B76"/>
    <w:rsid w:val="005B1CCB"/>
    <w:rsid w:val="005B1CF4"/>
    <w:rsid w:val="005B1D3B"/>
    <w:rsid w:val="005B1E45"/>
    <w:rsid w:val="005B1ED3"/>
    <w:rsid w:val="005B206E"/>
    <w:rsid w:val="005B2210"/>
    <w:rsid w:val="005B2764"/>
    <w:rsid w:val="005B3048"/>
    <w:rsid w:val="005B3584"/>
    <w:rsid w:val="005B3824"/>
    <w:rsid w:val="005B390F"/>
    <w:rsid w:val="005B3953"/>
    <w:rsid w:val="005B3987"/>
    <w:rsid w:val="005B39DA"/>
    <w:rsid w:val="005B3E10"/>
    <w:rsid w:val="005B3FCD"/>
    <w:rsid w:val="005B4495"/>
    <w:rsid w:val="005B4882"/>
    <w:rsid w:val="005B536F"/>
    <w:rsid w:val="005B56FC"/>
    <w:rsid w:val="005B59D8"/>
    <w:rsid w:val="005B6329"/>
    <w:rsid w:val="005B6932"/>
    <w:rsid w:val="005B7365"/>
    <w:rsid w:val="005B73E3"/>
    <w:rsid w:val="005C0217"/>
    <w:rsid w:val="005C03F1"/>
    <w:rsid w:val="005C066A"/>
    <w:rsid w:val="005C0BE0"/>
    <w:rsid w:val="005C0D6D"/>
    <w:rsid w:val="005C186F"/>
    <w:rsid w:val="005C1CB9"/>
    <w:rsid w:val="005C1D37"/>
    <w:rsid w:val="005C215A"/>
    <w:rsid w:val="005C21AE"/>
    <w:rsid w:val="005C2796"/>
    <w:rsid w:val="005C2CC2"/>
    <w:rsid w:val="005C2F4A"/>
    <w:rsid w:val="005C31B6"/>
    <w:rsid w:val="005C3807"/>
    <w:rsid w:val="005C3BC5"/>
    <w:rsid w:val="005C3E3C"/>
    <w:rsid w:val="005C471F"/>
    <w:rsid w:val="005C4CFF"/>
    <w:rsid w:val="005C4EAC"/>
    <w:rsid w:val="005C58D2"/>
    <w:rsid w:val="005C59DE"/>
    <w:rsid w:val="005C5B21"/>
    <w:rsid w:val="005C5BF2"/>
    <w:rsid w:val="005C6045"/>
    <w:rsid w:val="005C6105"/>
    <w:rsid w:val="005C61AB"/>
    <w:rsid w:val="005C63BC"/>
    <w:rsid w:val="005C63EC"/>
    <w:rsid w:val="005C65A2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E39"/>
    <w:rsid w:val="005D1393"/>
    <w:rsid w:val="005D16D6"/>
    <w:rsid w:val="005D17B0"/>
    <w:rsid w:val="005D18B1"/>
    <w:rsid w:val="005D1B97"/>
    <w:rsid w:val="005D1D18"/>
    <w:rsid w:val="005D24AB"/>
    <w:rsid w:val="005D2783"/>
    <w:rsid w:val="005D2B92"/>
    <w:rsid w:val="005D33E9"/>
    <w:rsid w:val="005D3689"/>
    <w:rsid w:val="005D36D5"/>
    <w:rsid w:val="005D446B"/>
    <w:rsid w:val="005D477B"/>
    <w:rsid w:val="005D4CAD"/>
    <w:rsid w:val="005D5313"/>
    <w:rsid w:val="005D5A89"/>
    <w:rsid w:val="005D60BE"/>
    <w:rsid w:val="005D65B6"/>
    <w:rsid w:val="005D6999"/>
    <w:rsid w:val="005D6C7D"/>
    <w:rsid w:val="005D7EE1"/>
    <w:rsid w:val="005D7EF9"/>
    <w:rsid w:val="005E01C4"/>
    <w:rsid w:val="005E02DD"/>
    <w:rsid w:val="005E0370"/>
    <w:rsid w:val="005E07B6"/>
    <w:rsid w:val="005E0A12"/>
    <w:rsid w:val="005E0D85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D0"/>
    <w:rsid w:val="005E4176"/>
    <w:rsid w:val="005E41EF"/>
    <w:rsid w:val="005E443D"/>
    <w:rsid w:val="005E4679"/>
    <w:rsid w:val="005E49E1"/>
    <w:rsid w:val="005E4ADB"/>
    <w:rsid w:val="005E52A4"/>
    <w:rsid w:val="005E56B7"/>
    <w:rsid w:val="005E59F3"/>
    <w:rsid w:val="005E5AD0"/>
    <w:rsid w:val="005E6224"/>
    <w:rsid w:val="005E6F90"/>
    <w:rsid w:val="005E7015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3A1"/>
    <w:rsid w:val="005F15F0"/>
    <w:rsid w:val="005F18CA"/>
    <w:rsid w:val="005F27D3"/>
    <w:rsid w:val="005F2A46"/>
    <w:rsid w:val="005F3214"/>
    <w:rsid w:val="005F326E"/>
    <w:rsid w:val="005F37F9"/>
    <w:rsid w:val="005F3870"/>
    <w:rsid w:val="005F3AFE"/>
    <w:rsid w:val="005F3B4B"/>
    <w:rsid w:val="005F473E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57A"/>
    <w:rsid w:val="005F7909"/>
    <w:rsid w:val="005F797C"/>
    <w:rsid w:val="005F7AE8"/>
    <w:rsid w:val="005F7C5C"/>
    <w:rsid w:val="005F7E90"/>
    <w:rsid w:val="00600225"/>
    <w:rsid w:val="00600681"/>
    <w:rsid w:val="0060084C"/>
    <w:rsid w:val="00600A57"/>
    <w:rsid w:val="00600B8C"/>
    <w:rsid w:val="00600E67"/>
    <w:rsid w:val="00600EFE"/>
    <w:rsid w:val="00601C1E"/>
    <w:rsid w:val="00601E2A"/>
    <w:rsid w:val="0060239D"/>
    <w:rsid w:val="006026DC"/>
    <w:rsid w:val="00602828"/>
    <w:rsid w:val="006029B7"/>
    <w:rsid w:val="00602DF2"/>
    <w:rsid w:val="006030D0"/>
    <w:rsid w:val="006034CB"/>
    <w:rsid w:val="00603B55"/>
    <w:rsid w:val="00603C1D"/>
    <w:rsid w:val="00603C2C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93A"/>
    <w:rsid w:val="006079BE"/>
    <w:rsid w:val="00607B87"/>
    <w:rsid w:val="00607DAC"/>
    <w:rsid w:val="00607F3E"/>
    <w:rsid w:val="00610358"/>
    <w:rsid w:val="006106B0"/>
    <w:rsid w:val="00610B10"/>
    <w:rsid w:val="00610B8B"/>
    <w:rsid w:val="00610BC1"/>
    <w:rsid w:val="00610EB9"/>
    <w:rsid w:val="0061114D"/>
    <w:rsid w:val="00611727"/>
    <w:rsid w:val="00611CF7"/>
    <w:rsid w:val="00611F5C"/>
    <w:rsid w:val="006122CA"/>
    <w:rsid w:val="00612365"/>
    <w:rsid w:val="0061299C"/>
    <w:rsid w:val="00613413"/>
    <w:rsid w:val="00613537"/>
    <w:rsid w:val="006136EE"/>
    <w:rsid w:val="0061490C"/>
    <w:rsid w:val="00614944"/>
    <w:rsid w:val="00614F92"/>
    <w:rsid w:val="0061530C"/>
    <w:rsid w:val="006157A5"/>
    <w:rsid w:val="00615837"/>
    <w:rsid w:val="00615927"/>
    <w:rsid w:val="00615CCE"/>
    <w:rsid w:val="00615EED"/>
    <w:rsid w:val="006167E8"/>
    <w:rsid w:val="00616B01"/>
    <w:rsid w:val="00617530"/>
    <w:rsid w:val="0061769F"/>
    <w:rsid w:val="00617DB9"/>
    <w:rsid w:val="00617E55"/>
    <w:rsid w:val="00617EC6"/>
    <w:rsid w:val="00620195"/>
    <w:rsid w:val="006202AD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CA3"/>
    <w:rsid w:val="006232E5"/>
    <w:rsid w:val="0062387C"/>
    <w:rsid w:val="00623A3B"/>
    <w:rsid w:val="00624A8C"/>
    <w:rsid w:val="00624BFD"/>
    <w:rsid w:val="00624EA0"/>
    <w:rsid w:val="006250F5"/>
    <w:rsid w:val="006251A0"/>
    <w:rsid w:val="00625352"/>
    <w:rsid w:val="006253F6"/>
    <w:rsid w:val="006255BF"/>
    <w:rsid w:val="006256F8"/>
    <w:rsid w:val="00625B0B"/>
    <w:rsid w:val="00626C61"/>
    <w:rsid w:val="00627326"/>
    <w:rsid w:val="00627612"/>
    <w:rsid w:val="00627AEC"/>
    <w:rsid w:val="00627EC7"/>
    <w:rsid w:val="00630201"/>
    <w:rsid w:val="00630645"/>
    <w:rsid w:val="00630903"/>
    <w:rsid w:val="0063093D"/>
    <w:rsid w:val="006309BD"/>
    <w:rsid w:val="00630D7C"/>
    <w:rsid w:val="00630FE8"/>
    <w:rsid w:val="0063101B"/>
    <w:rsid w:val="00631250"/>
    <w:rsid w:val="006318EA"/>
    <w:rsid w:val="00631AB1"/>
    <w:rsid w:val="00631B49"/>
    <w:rsid w:val="00631C22"/>
    <w:rsid w:val="00631C61"/>
    <w:rsid w:val="006321F8"/>
    <w:rsid w:val="0063232D"/>
    <w:rsid w:val="00632647"/>
    <w:rsid w:val="00632A9F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C4"/>
    <w:rsid w:val="006356AF"/>
    <w:rsid w:val="00635ACB"/>
    <w:rsid w:val="006361BA"/>
    <w:rsid w:val="00636C6C"/>
    <w:rsid w:val="00636EB3"/>
    <w:rsid w:val="00637696"/>
    <w:rsid w:val="006376A1"/>
    <w:rsid w:val="00637C85"/>
    <w:rsid w:val="0064014C"/>
    <w:rsid w:val="006402C0"/>
    <w:rsid w:val="00640322"/>
    <w:rsid w:val="006403AA"/>
    <w:rsid w:val="00640563"/>
    <w:rsid w:val="00641612"/>
    <w:rsid w:val="00641D33"/>
    <w:rsid w:val="00641DA3"/>
    <w:rsid w:val="00642280"/>
    <w:rsid w:val="006425CB"/>
    <w:rsid w:val="0064274D"/>
    <w:rsid w:val="00642887"/>
    <w:rsid w:val="00642CD5"/>
    <w:rsid w:val="0064336F"/>
    <w:rsid w:val="00643404"/>
    <w:rsid w:val="006437F5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96E"/>
    <w:rsid w:val="006479BC"/>
    <w:rsid w:val="00647E7E"/>
    <w:rsid w:val="00650467"/>
    <w:rsid w:val="006508AA"/>
    <w:rsid w:val="006508B4"/>
    <w:rsid w:val="00650C4C"/>
    <w:rsid w:val="0065105F"/>
    <w:rsid w:val="006513FC"/>
    <w:rsid w:val="006515E5"/>
    <w:rsid w:val="00651982"/>
    <w:rsid w:val="00652150"/>
    <w:rsid w:val="006523F7"/>
    <w:rsid w:val="00652EA8"/>
    <w:rsid w:val="006536E7"/>
    <w:rsid w:val="00653D59"/>
    <w:rsid w:val="0065417B"/>
    <w:rsid w:val="006541AA"/>
    <w:rsid w:val="0065468E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74DC"/>
    <w:rsid w:val="0065764B"/>
    <w:rsid w:val="00657757"/>
    <w:rsid w:val="00657944"/>
    <w:rsid w:val="00657982"/>
    <w:rsid w:val="00657AD9"/>
    <w:rsid w:val="00657BF5"/>
    <w:rsid w:val="006600DE"/>
    <w:rsid w:val="0066111E"/>
    <w:rsid w:val="00661184"/>
    <w:rsid w:val="006612C3"/>
    <w:rsid w:val="00661760"/>
    <w:rsid w:val="0066185E"/>
    <w:rsid w:val="00661BAA"/>
    <w:rsid w:val="00661BD2"/>
    <w:rsid w:val="006623FB"/>
    <w:rsid w:val="0066258C"/>
    <w:rsid w:val="006628D5"/>
    <w:rsid w:val="006631D6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2BA"/>
    <w:rsid w:val="006669F7"/>
    <w:rsid w:val="00666A7D"/>
    <w:rsid w:val="00666C0B"/>
    <w:rsid w:val="00666C38"/>
    <w:rsid w:val="00666D6B"/>
    <w:rsid w:val="00666E4D"/>
    <w:rsid w:val="00666FA1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1066"/>
    <w:rsid w:val="006716B8"/>
    <w:rsid w:val="00671749"/>
    <w:rsid w:val="00671954"/>
    <w:rsid w:val="00671B4C"/>
    <w:rsid w:val="00671D07"/>
    <w:rsid w:val="00671F66"/>
    <w:rsid w:val="006720B7"/>
    <w:rsid w:val="0067227F"/>
    <w:rsid w:val="00672F40"/>
    <w:rsid w:val="00673285"/>
    <w:rsid w:val="00673A33"/>
    <w:rsid w:val="00674D7F"/>
    <w:rsid w:val="00675231"/>
    <w:rsid w:val="0067561E"/>
    <w:rsid w:val="0067575C"/>
    <w:rsid w:val="00675887"/>
    <w:rsid w:val="00675BC5"/>
    <w:rsid w:val="00675C04"/>
    <w:rsid w:val="00676399"/>
    <w:rsid w:val="006764D9"/>
    <w:rsid w:val="00676582"/>
    <w:rsid w:val="0067674F"/>
    <w:rsid w:val="006767A4"/>
    <w:rsid w:val="00676833"/>
    <w:rsid w:val="00676C8F"/>
    <w:rsid w:val="006774BB"/>
    <w:rsid w:val="006800FA"/>
    <w:rsid w:val="00680D35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B6E"/>
    <w:rsid w:val="00682D85"/>
    <w:rsid w:val="00682DFD"/>
    <w:rsid w:val="006834BA"/>
    <w:rsid w:val="00683D5E"/>
    <w:rsid w:val="0068430F"/>
    <w:rsid w:val="006843A3"/>
    <w:rsid w:val="00684749"/>
    <w:rsid w:val="00684A26"/>
    <w:rsid w:val="00684A7A"/>
    <w:rsid w:val="00684D28"/>
    <w:rsid w:val="00684DA8"/>
    <w:rsid w:val="006850BF"/>
    <w:rsid w:val="0068526A"/>
    <w:rsid w:val="00685402"/>
    <w:rsid w:val="00685444"/>
    <w:rsid w:val="00685471"/>
    <w:rsid w:val="00685666"/>
    <w:rsid w:val="00685F26"/>
    <w:rsid w:val="0068608C"/>
    <w:rsid w:val="006865C6"/>
    <w:rsid w:val="00686751"/>
    <w:rsid w:val="006867D8"/>
    <w:rsid w:val="006868C6"/>
    <w:rsid w:val="006869F2"/>
    <w:rsid w:val="00686BB1"/>
    <w:rsid w:val="006875D3"/>
    <w:rsid w:val="006877E8"/>
    <w:rsid w:val="00687F9C"/>
    <w:rsid w:val="00690BAC"/>
    <w:rsid w:val="00691093"/>
    <w:rsid w:val="00691425"/>
    <w:rsid w:val="00691992"/>
    <w:rsid w:val="00691C3F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FCE"/>
    <w:rsid w:val="00696BD6"/>
    <w:rsid w:val="00696EE6"/>
    <w:rsid w:val="0069727E"/>
    <w:rsid w:val="006972C9"/>
    <w:rsid w:val="00697775"/>
    <w:rsid w:val="00697CF7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97B"/>
    <w:rsid w:val="006A2CCB"/>
    <w:rsid w:val="006A3107"/>
    <w:rsid w:val="006A3153"/>
    <w:rsid w:val="006A3616"/>
    <w:rsid w:val="006A39E0"/>
    <w:rsid w:val="006A3C00"/>
    <w:rsid w:val="006A3CBB"/>
    <w:rsid w:val="006A465E"/>
    <w:rsid w:val="006A47F7"/>
    <w:rsid w:val="006A48AB"/>
    <w:rsid w:val="006A4C4E"/>
    <w:rsid w:val="006A5430"/>
    <w:rsid w:val="006A5B09"/>
    <w:rsid w:val="006A6002"/>
    <w:rsid w:val="006A6047"/>
    <w:rsid w:val="006A61D5"/>
    <w:rsid w:val="006A6BAA"/>
    <w:rsid w:val="006A7052"/>
    <w:rsid w:val="006A7188"/>
    <w:rsid w:val="006A7322"/>
    <w:rsid w:val="006A77E4"/>
    <w:rsid w:val="006A79BB"/>
    <w:rsid w:val="006A7D05"/>
    <w:rsid w:val="006B07C3"/>
    <w:rsid w:val="006B0991"/>
    <w:rsid w:val="006B147D"/>
    <w:rsid w:val="006B154C"/>
    <w:rsid w:val="006B2043"/>
    <w:rsid w:val="006B208D"/>
    <w:rsid w:val="006B2218"/>
    <w:rsid w:val="006B254C"/>
    <w:rsid w:val="006B2B83"/>
    <w:rsid w:val="006B2C2F"/>
    <w:rsid w:val="006B3187"/>
    <w:rsid w:val="006B381B"/>
    <w:rsid w:val="006B406B"/>
    <w:rsid w:val="006B52F4"/>
    <w:rsid w:val="006B53F0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23"/>
    <w:rsid w:val="006B7C95"/>
    <w:rsid w:val="006B7EC1"/>
    <w:rsid w:val="006B7F65"/>
    <w:rsid w:val="006C069B"/>
    <w:rsid w:val="006C0ACA"/>
    <w:rsid w:val="006C1109"/>
    <w:rsid w:val="006C110B"/>
    <w:rsid w:val="006C12FF"/>
    <w:rsid w:val="006C16D9"/>
    <w:rsid w:val="006C176E"/>
    <w:rsid w:val="006C18F4"/>
    <w:rsid w:val="006C222E"/>
    <w:rsid w:val="006C2239"/>
    <w:rsid w:val="006C24D9"/>
    <w:rsid w:val="006C2BEC"/>
    <w:rsid w:val="006C2D34"/>
    <w:rsid w:val="006C313C"/>
    <w:rsid w:val="006C3EFB"/>
    <w:rsid w:val="006C4059"/>
    <w:rsid w:val="006C4580"/>
    <w:rsid w:val="006C4F78"/>
    <w:rsid w:val="006C4FB9"/>
    <w:rsid w:val="006C519D"/>
    <w:rsid w:val="006C543B"/>
    <w:rsid w:val="006C5444"/>
    <w:rsid w:val="006C568A"/>
    <w:rsid w:val="006C5965"/>
    <w:rsid w:val="006C5A78"/>
    <w:rsid w:val="006C5B9F"/>
    <w:rsid w:val="006C5CC9"/>
    <w:rsid w:val="006C61C4"/>
    <w:rsid w:val="006C6362"/>
    <w:rsid w:val="006C64C4"/>
    <w:rsid w:val="006C6E42"/>
    <w:rsid w:val="006C79D8"/>
    <w:rsid w:val="006C7E01"/>
    <w:rsid w:val="006D0369"/>
    <w:rsid w:val="006D0D54"/>
    <w:rsid w:val="006D10CE"/>
    <w:rsid w:val="006D1A79"/>
    <w:rsid w:val="006D1CB4"/>
    <w:rsid w:val="006D1D61"/>
    <w:rsid w:val="006D1DDA"/>
    <w:rsid w:val="006D1E0D"/>
    <w:rsid w:val="006D2419"/>
    <w:rsid w:val="006D24A1"/>
    <w:rsid w:val="006D258B"/>
    <w:rsid w:val="006D25F5"/>
    <w:rsid w:val="006D28E7"/>
    <w:rsid w:val="006D32E6"/>
    <w:rsid w:val="006D34BD"/>
    <w:rsid w:val="006D3D9B"/>
    <w:rsid w:val="006D44C2"/>
    <w:rsid w:val="006D457A"/>
    <w:rsid w:val="006D47AA"/>
    <w:rsid w:val="006D47F0"/>
    <w:rsid w:val="006D523D"/>
    <w:rsid w:val="006D5417"/>
    <w:rsid w:val="006D559C"/>
    <w:rsid w:val="006D5873"/>
    <w:rsid w:val="006D5F33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0D2"/>
    <w:rsid w:val="006E0138"/>
    <w:rsid w:val="006E0B6F"/>
    <w:rsid w:val="006E0D9C"/>
    <w:rsid w:val="006E13F8"/>
    <w:rsid w:val="006E15DE"/>
    <w:rsid w:val="006E1BF9"/>
    <w:rsid w:val="006E1F13"/>
    <w:rsid w:val="006E2991"/>
    <w:rsid w:val="006E3573"/>
    <w:rsid w:val="006E3587"/>
    <w:rsid w:val="006E365B"/>
    <w:rsid w:val="006E36DC"/>
    <w:rsid w:val="006E3782"/>
    <w:rsid w:val="006E37C0"/>
    <w:rsid w:val="006E3F38"/>
    <w:rsid w:val="006E47FF"/>
    <w:rsid w:val="006E4E32"/>
    <w:rsid w:val="006E5137"/>
    <w:rsid w:val="006E5F30"/>
    <w:rsid w:val="006E663F"/>
    <w:rsid w:val="006E67D1"/>
    <w:rsid w:val="006E6CF0"/>
    <w:rsid w:val="006E6D2C"/>
    <w:rsid w:val="006E6E0B"/>
    <w:rsid w:val="006E6F8A"/>
    <w:rsid w:val="006E73A6"/>
    <w:rsid w:val="006E73CA"/>
    <w:rsid w:val="006E76A7"/>
    <w:rsid w:val="006E7B2C"/>
    <w:rsid w:val="006E7CA4"/>
    <w:rsid w:val="006E7EC7"/>
    <w:rsid w:val="006F0157"/>
    <w:rsid w:val="006F072B"/>
    <w:rsid w:val="006F0BB4"/>
    <w:rsid w:val="006F0E26"/>
    <w:rsid w:val="006F1596"/>
    <w:rsid w:val="006F1A30"/>
    <w:rsid w:val="006F1DA0"/>
    <w:rsid w:val="006F1F82"/>
    <w:rsid w:val="006F20DD"/>
    <w:rsid w:val="006F25CE"/>
    <w:rsid w:val="006F2757"/>
    <w:rsid w:val="006F28BF"/>
    <w:rsid w:val="006F2A82"/>
    <w:rsid w:val="006F2BD0"/>
    <w:rsid w:val="006F2CEA"/>
    <w:rsid w:val="006F3421"/>
    <w:rsid w:val="006F36A0"/>
    <w:rsid w:val="006F3BDE"/>
    <w:rsid w:val="006F3F87"/>
    <w:rsid w:val="006F407C"/>
    <w:rsid w:val="006F4326"/>
    <w:rsid w:val="006F4D03"/>
    <w:rsid w:val="006F5358"/>
    <w:rsid w:val="006F5699"/>
    <w:rsid w:val="006F6595"/>
    <w:rsid w:val="006F6885"/>
    <w:rsid w:val="006F7030"/>
    <w:rsid w:val="006F70F6"/>
    <w:rsid w:val="006F72A2"/>
    <w:rsid w:val="006F73AD"/>
    <w:rsid w:val="006F7B62"/>
    <w:rsid w:val="006F7B82"/>
    <w:rsid w:val="006F7D6A"/>
    <w:rsid w:val="006F7E7C"/>
    <w:rsid w:val="006F7E7E"/>
    <w:rsid w:val="007006E2"/>
    <w:rsid w:val="0070080C"/>
    <w:rsid w:val="00700BCF"/>
    <w:rsid w:val="007016BB"/>
    <w:rsid w:val="007017C5"/>
    <w:rsid w:val="00701AAF"/>
    <w:rsid w:val="00701B94"/>
    <w:rsid w:val="00701B95"/>
    <w:rsid w:val="00701E2E"/>
    <w:rsid w:val="0070213A"/>
    <w:rsid w:val="007024E1"/>
    <w:rsid w:val="0070269F"/>
    <w:rsid w:val="007031EE"/>
    <w:rsid w:val="0070328B"/>
    <w:rsid w:val="0070391B"/>
    <w:rsid w:val="00703D9B"/>
    <w:rsid w:val="00703E66"/>
    <w:rsid w:val="0070471C"/>
    <w:rsid w:val="007049D9"/>
    <w:rsid w:val="00704B33"/>
    <w:rsid w:val="00704F7C"/>
    <w:rsid w:val="0070520D"/>
    <w:rsid w:val="00705349"/>
    <w:rsid w:val="00705458"/>
    <w:rsid w:val="00705A77"/>
    <w:rsid w:val="007060A9"/>
    <w:rsid w:val="0070633D"/>
    <w:rsid w:val="00706B72"/>
    <w:rsid w:val="00706BE6"/>
    <w:rsid w:val="00706CC0"/>
    <w:rsid w:val="00706F9E"/>
    <w:rsid w:val="0070745D"/>
    <w:rsid w:val="007078B8"/>
    <w:rsid w:val="0070794F"/>
    <w:rsid w:val="00707EF6"/>
    <w:rsid w:val="007104DC"/>
    <w:rsid w:val="007109E3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212E"/>
    <w:rsid w:val="007121AB"/>
    <w:rsid w:val="007133F9"/>
    <w:rsid w:val="0071374D"/>
    <w:rsid w:val="0071390E"/>
    <w:rsid w:val="007142C7"/>
    <w:rsid w:val="0071463E"/>
    <w:rsid w:val="0071498E"/>
    <w:rsid w:val="00714F3E"/>
    <w:rsid w:val="007153B9"/>
    <w:rsid w:val="007153D7"/>
    <w:rsid w:val="00715816"/>
    <w:rsid w:val="00715862"/>
    <w:rsid w:val="00715AF0"/>
    <w:rsid w:val="00715CD0"/>
    <w:rsid w:val="00715D4D"/>
    <w:rsid w:val="00715E09"/>
    <w:rsid w:val="0071609E"/>
    <w:rsid w:val="0071641B"/>
    <w:rsid w:val="007165E0"/>
    <w:rsid w:val="00716B98"/>
    <w:rsid w:val="00716F29"/>
    <w:rsid w:val="0071715E"/>
    <w:rsid w:val="0071775D"/>
    <w:rsid w:val="007177DF"/>
    <w:rsid w:val="00717806"/>
    <w:rsid w:val="0071796E"/>
    <w:rsid w:val="007201ED"/>
    <w:rsid w:val="00720327"/>
    <w:rsid w:val="0072073C"/>
    <w:rsid w:val="00720A43"/>
    <w:rsid w:val="00721C9E"/>
    <w:rsid w:val="00721E36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F0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180"/>
    <w:rsid w:val="007275BA"/>
    <w:rsid w:val="00727924"/>
    <w:rsid w:val="00727A36"/>
    <w:rsid w:val="00727DD8"/>
    <w:rsid w:val="00727F48"/>
    <w:rsid w:val="007301B2"/>
    <w:rsid w:val="00730597"/>
    <w:rsid w:val="007305BB"/>
    <w:rsid w:val="00730A25"/>
    <w:rsid w:val="00731803"/>
    <w:rsid w:val="00731D02"/>
    <w:rsid w:val="00731D60"/>
    <w:rsid w:val="00731FCE"/>
    <w:rsid w:val="00731FE4"/>
    <w:rsid w:val="0073247D"/>
    <w:rsid w:val="0073268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556C"/>
    <w:rsid w:val="007357A3"/>
    <w:rsid w:val="00735875"/>
    <w:rsid w:val="007358AD"/>
    <w:rsid w:val="007359AD"/>
    <w:rsid w:val="00735B4B"/>
    <w:rsid w:val="00735DCE"/>
    <w:rsid w:val="00735F6F"/>
    <w:rsid w:val="007362D8"/>
    <w:rsid w:val="007365D1"/>
    <w:rsid w:val="00736FAE"/>
    <w:rsid w:val="0073722D"/>
    <w:rsid w:val="00737613"/>
    <w:rsid w:val="00737A7A"/>
    <w:rsid w:val="00737EB0"/>
    <w:rsid w:val="00740407"/>
    <w:rsid w:val="00740C97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154"/>
    <w:rsid w:val="007441EF"/>
    <w:rsid w:val="00744DDF"/>
    <w:rsid w:val="00744F6F"/>
    <w:rsid w:val="00744F96"/>
    <w:rsid w:val="00745336"/>
    <w:rsid w:val="00745757"/>
    <w:rsid w:val="007457DC"/>
    <w:rsid w:val="00745C3B"/>
    <w:rsid w:val="00745C69"/>
    <w:rsid w:val="00745D39"/>
    <w:rsid w:val="00746380"/>
    <w:rsid w:val="007464EC"/>
    <w:rsid w:val="0074676E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E38"/>
    <w:rsid w:val="00750F5A"/>
    <w:rsid w:val="007511C5"/>
    <w:rsid w:val="007518D7"/>
    <w:rsid w:val="00751DFB"/>
    <w:rsid w:val="00751F30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E6"/>
    <w:rsid w:val="00753A92"/>
    <w:rsid w:val="00753DD1"/>
    <w:rsid w:val="00754083"/>
    <w:rsid w:val="0075431F"/>
    <w:rsid w:val="00754743"/>
    <w:rsid w:val="00754AE0"/>
    <w:rsid w:val="00755063"/>
    <w:rsid w:val="00755132"/>
    <w:rsid w:val="00755F1C"/>
    <w:rsid w:val="00756514"/>
    <w:rsid w:val="0075688E"/>
    <w:rsid w:val="0075689E"/>
    <w:rsid w:val="0075711D"/>
    <w:rsid w:val="0075721B"/>
    <w:rsid w:val="00757462"/>
    <w:rsid w:val="00757696"/>
    <w:rsid w:val="0075793F"/>
    <w:rsid w:val="00757B59"/>
    <w:rsid w:val="00757EA0"/>
    <w:rsid w:val="007604E0"/>
    <w:rsid w:val="00760867"/>
    <w:rsid w:val="00760A46"/>
    <w:rsid w:val="00760E42"/>
    <w:rsid w:val="00760F5D"/>
    <w:rsid w:val="0076130F"/>
    <w:rsid w:val="0076134D"/>
    <w:rsid w:val="007616A9"/>
    <w:rsid w:val="00761D4F"/>
    <w:rsid w:val="00761FDD"/>
    <w:rsid w:val="00762159"/>
    <w:rsid w:val="00762206"/>
    <w:rsid w:val="0076231A"/>
    <w:rsid w:val="007624EB"/>
    <w:rsid w:val="00762740"/>
    <w:rsid w:val="00763010"/>
    <w:rsid w:val="0076376E"/>
    <w:rsid w:val="00763935"/>
    <w:rsid w:val="00763FE5"/>
    <w:rsid w:val="0076405F"/>
    <w:rsid w:val="007646A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50B"/>
    <w:rsid w:val="0076651F"/>
    <w:rsid w:val="00766BA6"/>
    <w:rsid w:val="00767012"/>
    <w:rsid w:val="007675A9"/>
    <w:rsid w:val="00767670"/>
    <w:rsid w:val="00770225"/>
    <w:rsid w:val="0077084A"/>
    <w:rsid w:val="00770925"/>
    <w:rsid w:val="00770CFD"/>
    <w:rsid w:val="00770EB5"/>
    <w:rsid w:val="00771278"/>
    <w:rsid w:val="007712CB"/>
    <w:rsid w:val="007713A3"/>
    <w:rsid w:val="0077148C"/>
    <w:rsid w:val="007715CC"/>
    <w:rsid w:val="007726DC"/>
    <w:rsid w:val="00772896"/>
    <w:rsid w:val="00773023"/>
    <w:rsid w:val="007730F3"/>
    <w:rsid w:val="007737FD"/>
    <w:rsid w:val="00773BC9"/>
    <w:rsid w:val="007745FF"/>
    <w:rsid w:val="007746F5"/>
    <w:rsid w:val="00774775"/>
    <w:rsid w:val="00774A00"/>
    <w:rsid w:val="00774B9E"/>
    <w:rsid w:val="00774C74"/>
    <w:rsid w:val="00775297"/>
    <w:rsid w:val="007753A2"/>
    <w:rsid w:val="007753AB"/>
    <w:rsid w:val="0077585B"/>
    <w:rsid w:val="00775BA3"/>
    <w:rsid w:val="007760CE"/>
    <w:rsid w:val="0077671F"/>
    <w:rsid w:val="00776825"/>
    <w:rsid w:val="00776CE9"/>
    <w:rsid w:val="00776F16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DED"/>
    <w:rsid w:val="00781637"/>
    <w:rsid w:val="00781A15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A5"/>
    <w:rsid w:val="00784F65"/>
    <w:rsid w:val="0078564A"/>
    <w:rsid w:val="007857BE"/>
    <w:rsid w:val="0078596D"/>
    <w:rsid w:val="00785ACA"/>
    <w:rsid w:val="00786149"/>
    <w:rsid w:val="00786179"/>
    <w:rsid w:val="00786F49"/>
    <w:rsid w:val="00787C45"/>
    <w:rsid w:val="00790949"/>
    <w:rsid w:val="00790D51"/>
    <w:rsid w:val="00790DBF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E3"/>
    <w:rsid w:val="007943B2"/>
    <w:rsid w:val="00794723"/>
    <w:rsid w:val="00795B85"/>
    <w:rsid w:val="007969A2"/>
    <w:rsid w:val="00796D9B"/>
    <w:rsid w:val="00797AD6"/>
    <w:rsid w:val="00797BAD"/>
    <w:rsid w:val="007A09CC"/>
    <w:rsid w:val="007A0C44"/>
    <w:rsid w:val="007A12BA"/>
    <w:rsid w:val="007A1D86"/>
    <w:rsid w:val="007A1F17"/>
    <w:rsid w:val="007A2AA9"/>
    <w:rsid w:val="007A2F88"/>
    <w:rsid w:val="007A3547"/>
    <w:rsid w:val="007A35D9"/>
    <w:rsid w:val="007A3AB4"/>
    <w:rsid w:val="007A4605"/>
    <w:rsid w:val="007A4B77"/>
    <w:rsid w:val="007A4C96"/>
    <w:rsid w:val="007A501C"/>
    <w:rsid w:val="007A5476"/>
    <w:rsid w:val="007A57F9"/>
    <w:rsid w:val="007A5A96"/>
    <w:rsid w:val="007A5CE2"/>
    <w:rsid w:val="007A5F8E"/>
    <w:rsid w:val="007A600E"/>
    <w:rsid w:val="007A63B1"/>
    <w:rsid w:val="007A6550"/>
    <w:rsid w:val="007A6AC7"/>
    <w:rsid w:val="007A6D8A"/>
    <w:rsid w:val="007A711B"/>
    <w:rsid w:val="007A71CF"/>
    <w:rsid w:val="007A7CA8"/>
    <w:rsid w:val="007B00A5"/>
    <w:rsid w:val="007B00EB"/>
    <w:rsid w:val="007B0159"/>
    <w:rsid w:val="007B09EE"/>
    <w:rsid w:val="007B1693"/>
    <w:rsid w:val="007B1A9B"/>
    <w:rsid w:val="007B1D9A"/>
    <w:rsid w:val="007B1EDB"/>
    <w:rsid w:val="007B1FED"/>
    <w:rsid w:val="007B210E"/>
    <w:rsid w:val="007B231A"/>
    <w:rsid w:val="007B233E"/>
    <w:rsid w:val="007B2A35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50ED"/>
    <w:rsid w:val="007B5726"/>
    <w:rsid w:val="007B6258"/>
    <w:rsid w:val="007B6A30"/>
    <w:rsid w:val="007B6CBD"/>
    <w:rsid w:val="007B7279"/>
    <w:rsid w:val="007B7C4C"/>
    <w:rsid w:val="007B7FD8"/>
    <w:rsid w:val="007C089C"/>
    <w:rsid w:val="007C08EF"/>
    <w:rsid w:val="007C0BFF"/>
    <w:rsid w:val="007C11C2"/>
    <w:rsid w:val="007C12B6"/>
    <w:rsid w:val="007C2103"/>
    <w:rsid w:val="007C2621"/>
    <w:rsid w:val="007C28D2"/>
    <w:rsid w:val="007C2AE5"/>
    <w:rsid w:val="007C2DFA"/>
    <w:rsid w:val="007C3277"/>
    <w:rsid w:val="007C34EE"/>
    <w:rsid w:val="007C387C"/>
    <w:rsid w:val="007C3A06"/>
    <w:rsid w:val="007C3BFE"/>
    <w:rsid w:val="007C4232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86E"/>
    <w:rsid w:val="007D22FB"/>
    <w:rsid w:val="007D2455"/>
    <w:rsid w:val="007D2810"/>
    <w:rsid w:val="007D2A09"/>
    <w:rsid w:val="007D2B6C"/>
    <w:rsid w:val="007D2BA5"/>
    <w:rsid w:val="007D2E63"/>
    <w:rsid w:val="007D430A"/>
    <w:rsid w:val="007D4A90"/>
    <w:rsid w:val="007D4D92"/>
    <w:rsid w:val="007D5530"/>
    <w:rsid w:val="007D5809"/>
    <w:rsid w:val="007D59C0"/>
    <w:rsid w:val="007D5F02"/>
    <w:rsid w:val="007D60BC"/>
    <w:rsid w:val="007D6244"/>
    <w:rsid w:val="007D63E4"/>
    <w:rsid w:val="007D7165"/>
    <w:rsid w:val="007E0331"/>
    <w:rsid w:val="007E08F1"/>
    <w:rsid w:val="007E0CA0"/>
    <w:rsid w:val="007E15F8"/>
    <w:rsid w:val="007E19C8"/>
    <w:rsid w:val="007E22B3"/>
    <w:rsid w:val="007E2350"/>
    <w:rsid w:val="007E23AD"/>
    <w:rsid w:val="007E2CD9"/>
    <w:rsid w:val="007E2E42"/>
    <w:rsid w:val="007E3091"/>
    <w:rsid w:val="007E30BA"/>
    <w:rsid w:val="007E30F6"/>
    <w:rsid w:val="007E36DB"/>
    <w:rsid w:val="007E38AF"/>
    <w:rsid w:val="007E3CF7"/>
    <w:rsid w:val="007E408E"/>
    <w:rsid w:val="007E5070"/>
    <w:rsid w:val="007E5226"/>
    <w:rsid w:val="007E58D5"/>
    <w:rsid w:val="007E59BB"/>
    <w:rsid w:val="007E5A6D"/>
    <w:rsid w:val="007E5D6A"/>
    <w:rsid w:val="007E5E7F"/>
    <w:rsid w:val="007E63E6"/>
    <w:rsid w:val="007E63F7"/>
    <w:rsid w:val="007E6719"/>
    <w:rsid w:val="007E70C7"/>
    <w:rsid w:val="007E7510"/>
    <w:rsid w:val="007E78A0"/>
    <w:rsid w:val="007E790F"/>
    <w:rsid w:val="007F0980"/>
    <w:rsid w:val="007F1174"/>
    <w:rsid w:val="007F17EB"/>
    <w:rsid w:val="007F196D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A0D"/>
    <w:rsid w:val="007F4CCF"/>
    <w:rsid w:val="007F552C"/>
    <w:rsid w:val="007F55E3"/>
    <w:rsid w:val="007F561D"/>
    <w:rsid w:val="007F5669"/>
    <w:rsid w:val="007F63A2"/>
    <w:rsid w:val="007F63D7"/>
    <w:rsid w:val="007F74F2"/>
    <w:rsid w:val="007F75D5"/>
    <w:rsid w:val="007F76C2"/>
    <w:rsid w:val="007F7A6A"/>
    <w:rsid w:val="007F7A91"/>
    <w:rsid w:val="007F7FFB"/>
    <w:rsid w:val="00800182"/>
    <w:rsid w:val="0080036A"/>
    <w:rsid w:val="008008A7"/>
    <w:rsid w:val="0080095C"/>
    <w:rsid w:val="00800DCF"/>
    <w:rsid w:val="008010A8"/>
    <w:rsid w:val="008013A6"/>
    <w:rsid w:val="008016AC"/>
    <w:rsid w:val="00801A1D"/>
    <w:rsid w:val="00801FFF"/>
    <w:rsid w:val="00802130"/>
    <w:rsid w:val="00802973"/>
    <w:rsid w:val="00802E29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693B"/>
    <w:rsid w:val="008069CF"/>
    <w:rsid w:val="00806AD2"/>
    <w:rsid w:val="00806B98"/>
    <w:rsid w:val="00806E22"/>
    <w:rsid w:val="008077D7"/>
    <w:rsid w:val="008078D8"/>
    <w:rsid w:val="00810A38"/>
    <w:rsid w:val="00810E45"/>
    <w:rsid w:val="00811416"/>
    <w:rsid w:val="0081147F"/>
    <w:rsid w:val="00811576"/>
    <w:rsid w:val="0081169B"/>
    <w:rsid w:val="00811891"/>
    <w:rsid w:val="008119D5"/>
    <w:rsid w:val="00812267"/>
    <w:rsid w:val="008122C2"/>
    <w:rsid w:val="00812759"/>
    <w:rsid w:val="008128D1"/>
    <w:rsid w:val="00812B82"/>
    <w:rsid w:val="00812DD9"/>
    <w:rsid w:val="00813ED0"/>
    <w:rsid w:val="008140BB"/>
    <w:rsid w:val="0081430A"/>
    <w:rsid w:val="008143E3"/>
    <w:rsid w:val="00814408"/>
    <w:rsid w:val="00814881"/>
    <w:rsid w:val="00814FE2"/>
    <w:rsid w:val="0081511C"/>
    <w:rsid w:val="0081513E"/>
    <w:rsid w:val="00815451"/>
    <w:rsid w:val="00815557"/>
    <w:rsid w:val="00815EAF"/>
    <w:rsid w:val="00815EC0"/>
    <w:rsid w:val="00815FAB"/>
    <w:rsid w:val="0081602D"/>
    <w:rsid w:val="0081607E"/>
    <w:rsid w:val="00816522"/>
    <w:rsid w:val="00816865"/>
    <w:rsid w:val="008168B8"/>
    <w:rsid w:val="00816A8D"/>
    <w:rsid w:val="00817402"/>
    <w:rsid w:val="008177A7"/>
    <w:rsid w:val="00817B23"/>
    <w:rsid w:val="008200C1"/>
    <w:rsid w:val="00820F5B"/>
    <w:rsid w:val="008212F0"/>
    <w:rsid w:val="00821C35"/>
    <w:rsid w:val="00821EA7"/>
    <w:rsid w:val="00821FC0"/>
    <w:rsid w:val="008222C8"/>
    <w:rsid w:val="00822405"/>
    <w:rsid w:val="0082247A"/>
    <w:rsid w:val="008226A4"/>
    <w:rsid w:val="00822E25"/>
    <w:rsid w:val="008230B8"/>
    <w:rsid w:val="00823200"/>
    <w:rsid w:val="0082333E"/>
    <w:rsid w:val="00823572"/>
    <w:rsid w:val="0082389B"/>
    <w:rsid w:val="00823D14"/>
    <w:rsid w:val="00823DE6"/>
    <w:rsid w:val="008241C0"/>
    <w:rsid w:val="0082473B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5EEC"/>
    <w:rsid w:val="0082638B"/>
    <w:rsid w:val="00826713"/>
    <w:rsid w:val="00826987"/>
    <w:rsid w:val="00826A05"/>
    <w:rsid w:val="0082726B"/>
    <w:rsid w:val="008273FD"/>
    <w:rsid w:val="008276E3"/>
    <w:rsid w:val="008277CB"/>
    <w:rsid w:val="008279F0"/>
    <w:rsid w:val="008300A4"/>
    <w:rsid w:val="008307E7"/>
    <w:rsid w:val="0083094A"/>
    <w:rsid w:val="00830F04"/>
    <w:rsid w:val="0083108E"/>
    <w:rsid w:val="008310F1"/>
    <w:rsid w:val="00831B50"/>
    <w:rsid w:val="00831C93"/>
    <w:rsid w:val="00831DC6"/>
    <w:rsid w:val="0083299D"/>
    <w:rsid w:val="00833076"/>
    <w:rsid w:val="008335E4"/>
    <w:rsid w:val="00833A0C"/>
    <w:rsid w:val="00833AAE"/>
    <w:rsid w:val="00833AC0"/>
    <w:rsid w:val="00833BB7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A3"/>
    <w:rsid w:val="008354EA"/>
    <w:rsid w:val="00835748"/>
    <w:rsid w:val="00835A89"/>
    <w:rsid w:val="00835ACB"/>
    <w:rsid w:val="00835B02"/>
    <w:rsid w:val="00835EF2"/>
    <w:rsid w:val="00836552"/>
    <w:rsid w:val="00836E2B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C4A"/>
    <w:rsid w:val="00840D54"/>
    <w:rsid w:val="00840FA1"/>
    <w:rsid w:val="00840FDF"/>
    <w:rsid w:val="008413C0"/>
    <w:rsid w:val="00841443"/>
    <w:rsid w:val="00841E6F"/>
    <w:rsid w:val="008421AC"/>
    <w:rsid w:val="00842504"/>
    <w:rsid w:val="008425AB"/>
    <w:rsid w:val="00842F20"/>
    <w:rsid w:val="00842FD0"/>
    <w:rsid w:val="00843724"/>
    <w:rsid w:val="0084383E"/>
    <w:rsid w:val="00843A48"/>
    <w:rsid w:val="00843FC8"/>
    <w:rsid w:val="00844359"/>
    <w:rsid w:val="00844687"/>
    <w:rsid w:val="008446A2"/>
    <w:rsid w:val="0084483B"/>
    <w:rsid w:val="0084495A"/>
    <w:rsid w:val="00844C23"/>
    <w:rsid w:val="00844ED1"/>
    <w:rsid w:val="00845295"/>
    <w:rsid w:val="00845780"/>
    <w:rsid w:val="00845D66"/>
    <w:rsid w:val="00845E17"/>
    <w:rsid w:val="0084609C"/>
    <w:rsid w:val="0084621B"/>
    <w:rsid w:val="0084684C"/>
    <w:rsid w:val="00846C46"/>
    <w:rsid w:val="00846E57"/>
    <w:rsid w:val="00846FA4"/>
    <w:rsid w:val="00847359"/>
    <w:rsid w:val="008473F2"/>
    <w:rsid w:val="00847D51"/>
    <w:rsid w:val="00847E32"/>
    <w:rsid w:val="00847EB7"/>
    <w:rsid w:val="00850A77"/>
    <w:rsid w:val="00850BC4"/>
    <w:rsid w:val="00850BC8"/>
    <w:rsid w:val="0085178F"/>
    <w:rsid w:val="00851E27"/>
    <w:rsid w:val="00851F25"/>
    <w:rsid w:val="008526ED"/>
    <w:rsid w:val="008527EA"/>
    <w:rsid w:val="00852898"/>
    <w:rsid w:val="00852903"/>
    <w:rsid w:val="00852C77"/>
    <w:rsid w:val="008532A4"/>
    <w:rsid w:val="00853743"/>
    <w:rsid w:val="00853C6F"/>
    <w:rsid w:val="00853F43"/>
    <w:rsid w:val="00853FCD"/>
    <w:rsid w:val="00854543"/>
    <w:rsid w:val="00854577"/>
    <w:rsid w:val="0085460D"/>
    <w:rsid w:val="00854B5C"/>
    <w:rsid w:val="00855542"/>
    <w:rsid w:val="00855714"/>
    <w:rsid w:val="0085595D"/>
    <w:rsid w:val="00855B32"/>
    <w:rsid w:val="00855B6E"/>
    <w:rsid w:val="008561DF"/>
    <w:rsid w:val="0085632D"/>
    <w:rsid w:val="0085691B"/>
    <w:rsid w:val="008569E5"/>
    <w:rsid w:val="00857126"/>
    <w:rsid w:val="0085773F"/>
    <w:rsid w:val="00857BFC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CC"/>
    <w:rsid w:val="00861A3B"/>
    <w:rsid w:val="00861A64"/>
    <w:rsid w:val="00861DD4"/>
    <w:rsid w:val="00862163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30"/>
    <w:rsid w:val="00864184"/>
    <w:rsid w:val="00864188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7009D"/>
    <w:rsid w:val="008701AF"/>
    <w:rsid w:val="00870516"/>
    <w:rsid w:val="008707B4"/>
    <w:rsid w:val="008709BB"/>
    <w:rsid w:val="00870B0B"/>
    <w:rsid w:val="00870CE6"/>
    <w:rsid w:val="00871101"/>
    <w:rsid w:val="0087116F"/>
    <w:rsid w:val="0087146A"/>
    <w:rsid w:val="00871AD7"/>
    <w:rsid w:val="008720CB"/>
    <w:rsid w:val="00872323"/>
    <w:rsid w:val="00872936"/>
    <w:rsid w:val="00872B0E"/>
    <w:rsid w:val="00872CAC"/>
    <w:rsid w:val="00872EC0"/>
    <w:rsid w:val="0087308C"/>
    <w:rsid w:val="008733C2"/>
    <w:rsid w:val="008737CC"/>
    <w:rsid w:val="0087388F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6197"/>
    <w:rsid w:val="008762CF"/>
    <w:rsid w:val="0087654C"/>
    <w:rsid w:val="00876B66"/>
    <w:rsid w:val="00876E5E"/>
    <w:rsid w:val="0087725D"/>
    <w:rsid w:val="00877341"/>
    <w:rsid w:val="00877F1B"/>
    <w:rsid w:val="008801A1"/>
    <w:rsid w:val="00880388"/>
    <w:rsid w:val="0088051B"/>
    <w:rsid w:val="008808E5"/>
    <w:rsid w:val="00880E04"/>
    <w:rsid w:val="0088119C"/>
    <w:rsid w:val="0088129E"/>
    <w:rsid w:val="008814A5"/>
    <w:rsid w:val="008818F1"/>
    <w:rsid w:val="00882A32"/>
    <w:rsid w:val="00882CA8"/>
    <w:rsid w:val="008831AD"/>
    <w:rsid w:val="008832D9"/>
    <w:rsid w:val="008836D0"/>
    <w:rsid w:val="00883815"/>
    <w:rsid w:val="00883D95"/>
    <w:rsid w:val="00884422"/>
    <w:rsid w:val="0088475A"/>
    <w:rsid w:val="008847BE"/>
    <w:rsid w:val="00884B52"/>
    <w:rsid w:val="00884B94"/>
    <w:rsid w:val="00885109"/>
    <w:rsid w:val="0088529B"/>
    <w:rsid w:val="008859FF"/>
    <w:rsid w:val="00885A9D"/>
    <w:rsid w:val="00885C74"/>
    <w:rsid w:val="00886124"/>
    <w:rsid w:val="00886216"/>
    <w:rsid w:val="008867FC"/>
    <w:rsid w:val="00886A8C"/>
    <w:rsid w:val="00887746"/>
    <w:rsid w:val="0088777D"/>
    <w:rsid w:val="008878CE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C9"/>
    <w:rsid w:val="00891A23"/>
    <w:rsid w:val="00891C10"/>
    <w:rsid w:val="00891D30"/>
    <w:rsid w:val="0089201F"/>
    <w:rsid w:val="0089225D"/>
    <w:rsid w:val="0089390C"/>
    <w:rsid w:val="008939B9"/>
    <w:rsid w:val="00894263"/>
    <w:rsid w:val="0089455A"/>
    <w:rsid w:val="008948D4"/>
    <w:rsid w:val="00894BA7"/>
    <w:rsid w:val="00894CC9"/>
    <w:rsid w:val="00895564"/>
    <w:rsid w:val="00895AE4"/>
    <w:rsid w:val="00895B0F"/>
    <w:rsid w:val="00895B16"/>
    <w:rsid w:val="00895B7F"/>
    <w:rsid w:val="00895CDF"/>
    <w:rsid w:val="00895DBA"/>
    <w:rsid w:val="00896379"/>
    <w:rsid w:val="0089641A"/>
    <w:rsid w:val="008966B5"/>
    <w:rsid w:val="0089682A"/>
    <w:rsid w:val="00897324"/>
    <w:rsid w:val="00897685"/>
    <w:rsid w:val="0089768E"/>
    <w:rsid w:val="0089787D"/>
    <w:rsid w:val="008979C6"/>
    <w:rsid w:val="00897F2C"/>
    <w:rsid w:val="008A0561"/>
    <w:rsid w:val="008A06C6"/>
    <w:rsid w:val="008A07DE"/>
    <w:rsid w:val="008A083A"/>
    <w:rsid w:val="008A09B3"/>
    <w:rsid w:val="008A0A08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571"/>
    <w:rsid w:val="008A4A2C"/>
    <w:rsid w:val="008A5109"/>
    <w:rsid w:val="008A5EED"/>
    <w:rsid w:val="008A5FFC"/>
    <w:rsid w:val="008A6126"/>
    <w:rsid w:val="008A61DD"/>
    <w:rsid w:val="008A624C"/>
    <w:rsid w:val="008A67BC"/>
    <w:rsid w:val="008A696D"/>
    <w:rsid w:val="008A6FFB"/>
    <w:rsid w:val="008A7197"/>
    <w:rsid w:val="008A74EA"/>
    <w:rsid w:val="008A79F8"/>
    <w:rsid w:val="008A7A30"/>
    <w:rsid w:val="008A7BEB"/>
    <w:rsid w:val="008A7F48"/>
    <w:rsid w:val="008B0033"/>
    <w:rsid w:val="008B026D"/>
    <w:rsid w:val="008B0A04"/>
    <w:rsid w:val="008B0DF7"/>
    <w:rsid w:val="008B1347"/>
    <w:rsid w:val="008B17B2"/>
    <w:rsid w:val="008B18E6"/>
    <w:rsid w:val="008B2549"/>
    <w:rsid w:val="008B2691"/>
    <w:rsid w:val="008B2E28"/>
    <w:rsid w:val="008B30D8"/>
    <w:rsid w:val="008B3466"/>
    <w:rsid w:val="008B353D"/>
    <w:rsid w:val="008B35E3"/>
    <w:rsid w:val="008B3B42"/>
    <w:rsid w:val="008B59AC"/>
    <w:rsid w:val="008B5C5A"/>
    <w:rsid w:val="008B5EF2"/>
    <w:rsid w:val="008B6054"/>
    <w:rsid w:val="008B61C0"/>
    <w:rsid w:val="008B6DA7"/>
    <w:rsid w:val="008B6E31"/>
    <w:rsid w:val="008B6E98"/>
    <w:rsid w:val="008B6F17"/>
    <w:rsid w:val="008B6F98"/>
    <w:rsid w:val="008B709C"/>
    <w:rsid w:val="008B717B"/>
    <w:rsid w:val="008B71C5"/>
    <w:rsid w:val="008B7424"/>
    <w:rsid w:val="008B7716"/>
    <w:rsid w:val="008B781D"/>
    <w:rsid w:val="008B7851"/>
    <w:rsid w:val="008B7883"/>
    <w:rsid w:val="008B7AA0"/>
    <w:rsid w:val="008B7E72"/>
    <w:rsid w:val="008C03B1"/>
    <w:rsid w:val="008C040E"/>
    <w:rsid w:val="008C05CC"/>
    <w:rsid w:val="008C0769"/>
    <w:rsid w:val="008C08EB"/>
    <w:rsid w:val="008C0CEE"/>
    <w:rsid w:val="008C1814"/>
    <w:rsid w:val="008C1996"/>
    <w:rsid w:val="008C2103"/>
    <w:rsid w:val="008C257C"/>
    <w:rsid w:val="008C25C0"/>
    <w:rsid w:val="008C2FE2"/>
    <w:rsid w:val="008C392A"/>
    <w:rsid w:val="008C3F87"/>
    <w:rsid w:val="008C461F"/>
    <w:rsid w:val="008C4951"/>
    <w:rsid w:val="008C4D75"/>
    <w:rsid w:val="008C5813"/>
    <w:rsid w:val="008C645E"/>
    <w:rsid w:val="008C69C0"/>
    <w:rsid w:val="008C6CAB"/>
    <w:rsid w:val="008C6DAA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444"/>
    <w:rsid w:val="008D0840"/>
    <w:rsid w:val="008D09BB"/>
    <w:rsid w:val="008D1122"/>
    <w:rsid w:val="008D1513"/>
    <w:rsid w:val="008D1575"/>
    <w:rsid w:val="008D158B"/>
    <w:rsid w:val="008D1BBB"/>
    <w:rsid w:val="008D215A"/>
    <w:rsid w:val="008D2380"/>
    <w:rsid w:val="008D2B83"/>
    <w:rsid w:val="008D2BAC"/>
    <w:rsid w:val="008D32B6"/>
    <w:rsid w:val="008D3376"/>
    <w:rsid w:val="008D3427"/>
    <w:rsid w:val="008D35F1"/>
    <w:rsid w:val="008D3692"/>
    <w:rsid w:val="008D3CAD"/>
    <w:rsid w:val="008D4357"/>
    <w:rsid w:val="008D44B0"/>
    <w:rsid w:val="008D4CAA"/>
    <w:rsid w:val="008D522A"/>
    <w:rsid w:val="008D537C"/>
    <w:rsid w:val="008D5747"/>
    <w:rsid w:val="008D5A81"/>
    <w:rsid w:val="008D5C5D"/>
    <w:rsid w:val="008D65B1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932"/>
    <w:rsid w:val="008E3BB9"/>
    <w:rsid w:val="008E3C4C"/>
    <w:rsid w:val="008E3CA4"/>
    <w:rsid w:val="008E40C1"/>
    <w:rsid w:val="008E4625"/>
    <w:rsid w:val="008E4F5A"/>
    <w:rsid w:val="008E5672"/>
    <w:rsid w:val="008E5A00"/>
    <w:rsid w:val="008E5A79"/>
    <w:rsid w:val="008E5C38"/>
    <w:rsid w:val="008E5C7A"/>
    <w:rsid w:val="008E5FBA"/>
    <w:rsid w:val="008E6D43"/>
    <w:rsid w:val="008E6FEF"/>
    <w:rsid w:val="008E7161"/>
    <w:rsid w:val="008E7228"/>
    <w:rsid w:val="008E7249"/>
    <w:rsid w:val="008E7470"/>
    <w:rsid w:val="008E7659"/>
    <w:rsid w:val="008E7666"/>
    <w:rsid w:val="008E7BF7"/>
    <w:rsid w:val="008F072D"/>
    <w:rsid w:val="008F0865"/>
    <w:rsid w:val="008F16D6"/>
    <w:rsid w:val="008F199C"/>
    <w:rsid w:val="008F1C53"/>
    <w:rsid w:val="008F1F07"/>
    <w:rsid w:val="008F1F78"/>
    <w:rsid w:val="008F2051"/>
    <w:rsid w:val="008F22BB"/>
    <w:rsid w:val="008F27CD"/>
    <w:rsid w:val="008F297B"/>
    <w:rsid w:val="008F29DC"/>
    <w:rsid w:val="008F2D83"/>
    <w:rsid w:val="008F2F2F"/>
    <w:rsid w:val="008F3070"/>
    <w:rsid w:val="008F3335"/>
    <w:rsid w:val="008F341F"/>
    <w:rsid w:val="008F3C74"/>
    <w:rsid w:val="008F3DC2"/>
    <w:rsid w:val="008F407D"/>
    <w:rsid w:val="008F4303"/>
    <w:rsid w:val="008F4534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D6C"/>
    <w:rsid w:val="0090020F"/>
    <w:rsid w:val="009008A8"/>
    <w:rsid w:val="00901429"/>
    <w:rsid w:val="009014B2"/>
    <w:rsid w:val="00901CEE"/>
    <w:rsid w:val="00901E79"/>
    <w:rsid w:val="00902368"/>
    <w:rsid w:val="00902477"/>
    <w:rsid w:val="009028A6"/>
    <w:rsid w:val="009028C4"/>
    <w:rsid w:val="00903057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119"/>
    <w:rsid w:val="00905357"/>
    <w:rsid w:val="009056F4"/>
    <w:rsid w:val="00905718"/>
    <w:rsid w:val="00905A9D"/>
    <w:rsid w:val="0090614E"/>
    <w:rsid w:val="009069C6"/>
    <w:rsid w:val="00906F85"/>
    <w:rsid w:val="00906F89"/>
    <w:rsid w:val="00907069"/>
    <w:rsid w:val="00907169"/>
    <w:rsid w:val="009072F6"/>
    <w:rsid w:val="009079E1"/>
    <w:rsid w:val="00907A32"/>
    <w:rsid w:val="00910083"/>
    <w:rsid w:val="0091031F"/>
    <w:rsid w:val="00910E88"/>
    <w:rsid w:val="009113A5"/>
    <w:rsid w:val="00911814"/>
    <w:rsid w:val="00911950"/>
    <w:rsid w:val="00911985"/>
    <w:rsid w:val="0091198D"/>
    <w:rsid w:val="009130B3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3DF"/>
    <w:rsid w:val="00915674"/>
    <w:rsid w:val="00915770"/>
    <w:rsid w:val="009157A4"/>
    <w:rsid w:val="009157CD"/>
    <w:rsid w:val="009168FE"/>
    <w:rsid w:val="0091698F"/>
    <w:rsid w:val="00916AA7"/>
    <w:rsid w:val="009170EC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3155"/>
    <w:rsid w:val="00923452"/>
    <w:rsid w:val="00923521"/>
    <w:rsid w:val="00923BD1"/>
    <w:rsid w:val="00923C9B"/>
    <w:rsid w:val="00923F53"/>
    <w:rsid w:val="00923FEE"/>
    <w:rsid w:val="0092468C"/>
    <w:rsid w:val="009246A7"/>
    <w:rsid w:val="00924DC0"/>
    <w:rsid w:val="0092532E"/>
    <w:rsid w:val="009253AD"/>
    <w:rsid w:val="00925D77"/>
    <w:rsid w:val="00925FA4"/>
    <w:rsid w:val="0092603D"/>
    <w:rsid w:val="0092642B"/>
    <w:rsid w:val="0092691D"/>
    <w:rsid w:val="009271BA"/>
    <w:rsid w:val="00927876"/>
    <w:rsid w:val="00927A5F"/>
    <w:rsid w:val="00927A67"/>
    <w:rsid w:val="00927BD3"/>
    <w:rsid w:val="009306CF"/>
    <w:rsid w:val="00930A00"/>
    <w:rsid w:val="00930BB4"/>
    <w:rsid w:val="009312EE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B28"/>
    <w:rsid w:val="00933DD7"/>
    <w:rsid w:val="00933F6A"/>
    <w:rsid w:val="0093409F"/>
    <w:rsid w:val="0093437A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606D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748"/>
    <w:rsid w:val="009419FD"/>
    <w:rsid w:val="00941A78"/>
    <w:rsid w:val="00941A84"/>
    <w:rsid w:val="00941E2B"/>
    <w:rsid w:val="009423D1"/>
    <w:rsid w:val="0094278F"/>
    <w:rsid w:val="00942DC2"/>
    <w:rsid w:val="0094306B"/>
    <w:rsid w:val="00943076"/>
    <w:rsid w:val="00943BB2"/>
    <w:rsid w:val="00943BD2"/>
    <w:rsid w:val="00944623"/>
    <w:rsid w:val="009446A4"/>
    <w:rsid w:val="00944710"/>
    <w:rsid w:val="009453BC"/>
    <w:rsid w:val="009456F2"/>
    <w:rsid w:val="00945AC7"/>
    <w:rsid w:val="00945ECB"/>
    <w:rsid w:val="009466AE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104F"/>
    <w:rsid w:val="009517B5"/>
    <w:rsid w:val="009521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9D3"/>
    <w:rsid w:val="009541A9"/>
    <w:rsid w:val="0095471C"/>
    <w:rsid w:val="00954AB5"/>
    <w:rsid w:val="0095501F"/>
    <w:rsid w:val="009550EF"/>
    <w:rsid w:val="009551EE"/>
    <w:rsid w:val="009552AC"/>
    <w:rsid w:val="00956543"/>
    <w:rsid w:val="00956C09"/>
    <w:rsid w:val="00956F68"/>
    <w:rsid w:val="00956F6A"/>
    <w:rsid w:val="009570DC"/>
    <w:rsid w:val="009574F7"/>
    <w:rsid w:val="00957D91"/>
    <w:rsid w:val="00957EC1"/>
    <w:rsid w:val="00957FF6"/>
    <w:rsid w:val="00960800"/>
    <w:rsid w:val="0096111C"/>
    <w:rsid w:val="009616B4"/>
    <w:rsid w:val="009619E7"/>
    <w:rsid w:val="00961D52"/>
    <w:rsid w:val="00961E0B"/>
    <w:rsid w:val="00962223"/>
    <w:rsid w:val="00962DC7"/>
    <w:rsid w:val="00962F09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98A"/>
    <w:rsid w:val="00965A94"/>
    <w:rsid w:val="00965AA9"/>
    <w:rsid w:val="00965D93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70605"/>
    <w:rsid w:val="00970DE4"/>
    <w:rsid w:val="00971270"/>
    <w:rsid w:val="0097144B"/>
    <w:rsid w:val="00971A53"/>
    <w:rsid w:val="00971E03"/>
    <w:rsid w:val="00972C35"/>
    <w:rsid w:val="0097363E"/>
    <w:rsid w:val="00973789"/>
    <w:rsid w:val="0097388C"/>
    <w:rsid w:val="00973B6F"/>
    <w:rsid w:val="00973D4F"/>
    <w:rsid w:val="009743B1"/>
    <w:rsid w:val="00974CEC"/>
    <w:rsid w:val="00974EB9"/>
    <w:rsid w:val="00974F2D"/>
    <w:rsid w:val="00974FC5"/>
    <w:rsid w:val="009751B7"/>
    <w:rsid w:val="00975404"/>
    <w:rsid w:val="00975A22"/>
    <w:rsid w:val="00975BE4"/>
    <w:rsid w:val="009760C7"/>
    <w:rsid w:val="00976493"/>
    <w:rsid w:val="00976713"/>
    <w:rsid w:val="0097680E"/>
    <w:rsid w:val="00976FB0"/>
    <w:rsid w:val="009771A6"/>
    <w:rsid w:val="009777DA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540"/>
    <w:rsid w:val="0098260C"/>
    <w:rsid w:val="00982FF4"/>
    <w:rsid w:val="009831B3"/>
    <w:rsid w:val="00983961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9C9"/>
    <w:rsid w:val="00986E50"/>
    <w:rsid w:val="00986E93"/>
    <w:rsid w:val="00987A36"/>
    <w:rsid w:val="00987C4C"/>
    <w:rsid w:val="00987C9C"/>
    <w:rsid w:val="0099035C"/>
    <w:rsid w:val="0099060A"/>
    <w:rsid w:val="00990658"/>
    <w:rsid w:val="0099072D"/>
    <w:rsid w:val="00990838"/>
    <w:rsid w:val="00990E8B"/>
    <w:rsid w:val="0099113F"/>
    <w:rsid w:val="009912BD"/>
    <w:rsid w:val="00991310"/>
    <w:rsid w:val="00991585"/>
    <w:rsid w:val="00991A9B"/>
    <w:rsid w:val="00992728"/>
    <w:rsid w:val="009929E3"/>
    <w:rsid w:val="00992D26"/>
    <w:rsid w:val="00992D80"/>
    <w:rsid w:val="00993374"/>
    <w:rsid w:val="009934FE"/>
    <w:rsid w:val="00993B09"/>
    <w:rsid w:val="00993B85"/>
    <w:rsid w:val="00994562"/>
    <w:rsid w:val="00994A34"/>
    <w:rsid w:val="00994C02"/>
    <w:rsid w:val="00994D80"/>
    <w:rsid w:val="00994DFE"/>
    <w:rsid w:val="00994F78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70"/>
    <w:rsid w:val="009969B2"/>
    <w:rsid w:val="00996AC0"/>
    <w:rsid w:val="00996C08"/>
    <w:rsid w:val="00996C7B"/>
    <w:rsid w:val="009970F8"/>
    <w:rsid w:val="009973CC"/>
    <w:rsid w:val="00997A14"/>
    <w:rsid w:val="00997FC1"/>
    <w:rsid w:val="009A022F"/>
    <w:rsid w:val="009A06AE"/>
    <w:rsid w:val="009A0943"/>
    <w:rsid w:val="009A098A"/>
    <w:rsid w:val="009A1190"/>
    <w:rsid w:val="009A1299"/>
    <w:rsid w:val="009A12D3"/>
    <w:rsid w:val="009A1746"/>
    <w:rsid w:val="009A1B83"/>
    <w:rsid w:val="009A1ED0"/>
    <w:rsid w:val="009A1F7B"/>
    <w:rsid w:val="009A2436"/>
    <w:rsid w:val="009A25B0"/>
    <w:rsid w:val="009A2780"/>
    <w:rsid w:val="009A3389"/>
    <w:rsid w:val="009A3653"/>
    <w:rsid w:val="009A3694"/>
    <w:rsid w:val="009A3EB3"/>
    <w:rsid w:val="009A48FE"/>
    <w:rsid w:val="009A49DC"/>
    <w:rsid w:val="009A4E02"/>
    <w:rsid w:val="009A4EA8"/>
    <w:rsid w:val="009A5804"/>
    <w:rsid w:val="009A5CC1"/>
    <w:rsid w:val="009A6800"/>
    <w:rsid w:val="009A6B8B"/>
    <w:rsid w:val="009A6D3C"/>
    <w:rsid w:val="009B0286"/>
    <w:rsid w:val="009B0316"/>
    <w:rsid w:val="009B06BA"/>
    <w:rsid w:val="009B072F"/>
    <w:rsid w:val="009B0A4B"/>
    <w:rsid w:val="009B14B8"/>
    <w:rsid w:val="009B16AC"/>
    <w:rsid w:val="009B16FC"/>
    <w:rsid w:val="009B170D"/>
    <w:rsid w:val="009B1907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D68"/>
    <w:rsid w:val="009B3FA1"/>
    <w:rsid w:val="009B471B"/>
    <w:rsid w:val="009B47C3"/>
    <w:rsid w:val="009B4E27"/>
    <w:rsid w:val="009B525A"/>
    <w:rsid w:val="009B57F4"/>
    <w:rsid w:val="009B5A61"/>
    <w:rsid w:val="009B5D90"/>
    <w:rsid w:val="009B6152"/>
    <w:rsid w:val="009B61B1"/>
    <w:rsid w:val="009B6669"/>
    <w:rsid w:val="009B6725"/>
    <w:rsid w:val="009B6EE5"/>
    <w:rsid w:val="009B7047"/>
    <w:rsid w:val="009B7183"/>
    <w:rsid w:val="009B741D"/>
    <w:rsid w:val="009B75A4"/>
    <w:rsid w:val="009B76F8"/>
    <w:rsid w:val="009B7A14"/>
    <w:rsid w:val="009B7B7E"/>
    <w:rsid w:val="009C014D"/>
    <w:rsid w:val="009C0376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595"/>
    <w:rsid w:val="009C295B"/>
    <w:rsid w:val="009C2D6A"/>
    <w:rsid w:val="009C34AB"/>
    <w:rsid w:val="009C3A0D"/>
    <w:rsid w:val="009C421D"/>
    <w:rsid w:val="009C4ACB"/>
    <w:rsid w:val="009C5556"/>
    <w:rsid w:val="009C58D4"/>
    <w:rsid w:val="009C59A5"/>
    <w:rsid w:val="009C647A"/>
    <w:rsid w:val="009C6821"/>
    <w:rsid w:val="009C68DD"/>
    <w:rsid w:val="009C6C24"/>
    <w:rsid w:val="009C707E"/>
    <w:rsid w:val="009C72D2"/>
    <w:rsid w:val="009C73D1"/>
    <w:rsid w:val="009C7723"/>
    <w:rsid w:val="009C78E7"/>
    <w:rsid w:val="009C7BAB"/>
    <w:rsid w:val="009D03AA"/>
    <w:rsid w:val="009D07D8"/>
    <w:rsid w:val="009D1AD5"/>
    <w:rsid w:val="009D2016"/>
    <w:rsid w:val="009D23B9"/>
    <w:rsid w:val="009D29E1"/>
    <w:rsid w:val="009D2C73"/>
    <w:rsid w:val="009D2C87"/>
    <w:rsid w:val="009D2E4A"/>
    <w:rsid w:val="009D2F45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5138"/>
    <w:rsid w:val="009D52BC"/>
    <w:rsid w:val="009D56F3"/>
    <w:rsid w:val="009D5727"/>
    <w:rsid w:val="009D605C"/>
    <w:rsid w:val="009D6083"/>
    <w:rsid w:val="009D60C4"/>
    <w:rsid w:val="009D67E5"/>
    <w:rsid w:val="009D6E2D"/>
    <w:rsid w:val="009D700D"/>
    <w:rsid w:val="009D702E"/>
    <w:rsid w:val="009D7571"/>
    <w:rsid w:val="009D7D82"/>
    <w:rsid w:val="009D7F56"/>
    <w:rsid w:val="009E002D"/>
    <w:rsid w:val="009E0494"/>
    <w:rsid w:val="009E08D7"/>
    <w:rsid w:val="009E09A9"/>
    <w:rsid w:val="009E0BB9"/>
    <w:rsid w:val="009E0D85"/>
    <w:rsid w:val="009E0E8E"/>
    <w:rsid w:val="009E180D"/>
    <w:rsid w:val="009E1901"/>
    <w:rsid w:val="009E199A"/>
    <w:rsid w:val="009E19D1"/>
    <w:rsid w:val="009E1DB4"/>
    <w:rsid w:val="009E225B"/>
    <w:rsid w:val="009E2643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63C"/>
    <w:rsid w:val="009E6B5E"/>
    <w:rsid w:val="009E6C5E"/>
    <w:rsid w:val="009E6EC3"/>
    <w:rsid w:val="009E6F26"/>
    <w:rsid w:val="009E7054"/>
    <w:rsid w:val="009E708C"/>
    <w:rsid w:val="009E727E"/>
    <w:rsid w:val="009E76A6"/>
    <w:rsid w:val="009E7DFB"/>
    <w:rsid w:val="009E7FE9"/>
    <w:rsid w:val="009F0CD9"/>
    <w:rsid w:val="009F1229"/>
    <w:rsid w:val="009F1538"/>
    <w:rsid w:val="009F169F"/>
    <w:rsid w:val="009F1BFC"/>
    <w:rsid w:val="009F1BFE"/>
    <w:rsid w:val="009F2110"/>
    <w:rsid w:val="009F255C"/>
    <w:rsid w:val="009F290E"/>
    <w:rsid w:val="009F2B80"/>
    <w:rsid w:val="009F3BDD"/>
    <w:rsid w:val="009F3F3B"/>
    <w:rsid w:val="009F3F9D"/>
    <w:rsid w:val="009F3FE3"/>
    <w:rsid w:val="009F411F"/>
    <w:rsid w:val="009F4230"/>
    <w:rsid w:val="009F4618"/>
    <w:rsid w:val="009F463A"/>
    <w:rsid w:val="009F467B"/>
    <w:rsid w:val="009F4699"/>
    <w:rsid w:val="009F47AE"/>
    <w:rsid w:val="009F49F0"/>
    <w:rsid w:val="009F4BCB"/>
    <w:rsid w:val="009F4BD9"/>
    <w:rsid w:val="009F4FEF"/>
    <w:rsid w:val="009F5269"/>
    <w:rsid w:val="009F52A0"/>
    <w:rsid w:val="009F5395"/>
    <w:rsid w:val="009F5448"/>
    <w:rsid w:val="009F547A"/>
    <w:rsid w:val="009F59E5"/>
    <w:rsid w:val="009F5B93"/>
    <w:rsid w:val="009F6983"/>
    <w:rsid w:val="009F6985"/>
    <w:rsid w:val="009F6F5E"/>
    <w:rsid w:val="009F7456"/>
    <w:rsid w:val="009F7968"/>
    <w:rsid w:val="009F7A1E"/>
    <w:rsid w:val="009F7AB3"/>
    <w:rsid w:val="009F7DC2"/>
    <w:rsid w:val="009F7EAA"/>
    <w:rsid w:val="00A00544"/>
    <w:rsid w:val="00A0083B"/>
    <w:rsid w:val="00A00DB7"/>
    <w:rsid w:val="00A00F51"/>
    <w:rsid w:val="00A01081"/>
    <w:rsid w:val="00A0127B"/>
    <w:rsid w:val="00A01428"/>
    <w:rsid w:val="00A01468"/>
    <w:rsid w:val="00A015A1"/>
    <w:rsid w:val="00A01AFA"/>
    <w:rsid w:val="00A01F78"/>
    <w:rsid w:val="00A0228B"/>
    <w:rsid w:val="00A024D0"/>
    <w:rsid w:val="00A02757"/>
    <w:rsid w:val="00A02DC7"/>
    <w:rsid w:val="00A03123"/>
    <w:rsid w:val="00A03468"/>
    <w:rsid w:val="00A03473"/>
    <w:rsid w:val="00A034F2"/>
    <w:rsid w:val="00A03A0A"/>
    <w:rsid w:val="00A03B27"/>
    <w:rsid w:val="00A03C1B"/>
    <w:rsid w:val="00A03DFE"/>
    <w:rsid w:val="00A0497D"/>
    <w:rsid w:val="00A04BC4"/>
    <w:rsid w:val="00A04D8D"/>
    <w:rsid w:val="00A04F14"/>
    <w:rsid w:val="00A050A0"/>
    <w:rsid w:val="00A0525D"/>
    <w:rsid w:val="00A05B08"/>
    <w:rsid w:val="00A05E7D"/>
    <w:rsid w:val="00A05FD0"/>
    <w:rsid w:val="00A06747"/>
    <w:rsid w:val="00A06C79"/>
    <w:rsid w:val="00A06E9B"/>
    <w:rsid w:val="00A06EDC"/>
    <w:rsid w:val="00A06F8E"/>
    <w:rsid w:val="00A07B3D"/>
    <w:rsid w:val="00A1003A"/>
    <w:rsid w:val="00A10042"/>
    <w:rsid w:val="00A1038C"/>
    <w:rsid w:val="00A10B21"/>
    <w:rsid w:val="00A10E77"/>
    <w:rsid w:val="00A11393"/>
    <w:rsid w:val="00A11A15"/>
    <w:rsid w:val="00A11C48"/>
    <w:rsid w:val="00A120F7"/>
    <w:rsid w:val="00A124F6"/>
    <w:rsid w:val="00A125A7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B65"/>
    <w:rsid w:val="00A14746"/>
    <w:rsid w:val="00A14C19"/>
    <w:rsid w:val="00A15964"/>
    <w:rsid w:val="00A15F2F"/>
    <w:rsid w:val="00A16481"/>
    <w:rsid w:val="00A1698E"/>
    <w:rsid w:val="00A16FBE"/>
    <w:rsid w:val="00A17506"/>
    <w:rsid w:val="00A1798D"/>
    <w:rsid w:val="00A17BB9"/>
    <w:rsid w:val="00A17C99"/>
    <w:rsid w:val="00A2076E"/>
    <w:rsid w:val="00A20A2E"/>
    <w:rsid w:val="00A20E91"/>
    <w:rsid w:val="00A20F34"/>
    <w:rsid w:val="00A21854"/>
    <w:rsid w:val="00A22143"/>
    <w:rsid w:val="00A2224F"/>
    <w:rsid w:val="00A227FE"/>
    <w:rsid w:val="00A22822"/>
    <w:rsid w:val="00A228B1"/>
    <w:rsid w:val="00A22929"/>
    <w:rsid w:val="00A22D61"/>
    <w:rsid w:val="00A23002"/>
    <w:rsid w:val="00A2305E"/>
    <w:rsid w:val="00A237EC"/>
    <w:rsid w:val="00A2389C"/>
    <w:rsid w:val="00A238CA"/>
    <w:rsid w:val="00A23BC8"/>
    <w:rsid w:val="00A23CEB"/>
    <w:rsid w:val="00A2445C"/>
    <w:rsid w:val="00A245A9"/>
    <w:rsid w:val="00A249C4"/>
    <w:rsid w:val="00A24F86"/>
    <w:rsid w:val="00A2505F"/>
    <w:rsid w:val="00A254D6"/>
    <w:rsid w:val="00A256ED"/>
    <w:rsid w:val="00A2584C"/>
    <w:rsid w:val="00A25B60"/>
    <w:rsid w:val="00A25DC8"/>
    <w:rsid w:val="00A26279"/>
    <w:rsid w:val="00A26316"/>
    <w:rsid w:val="00A26BB5"/>
    <w:rsid w:val="00A26C58"/>
    <w:rsid w:val="00A26E10"/>
    <w:rsid w:val="00A2765E"/>
    <w:rsid w:val="00A27BF1"/>
    <w:rsid w:val="00A27E29"/>
    <w:rsid w:val="00A27F70"/>
    <w:rsid w:val="00A30118"/>
    <w:rsid w:val="00A30330"/>
    <w:rsid w:val="00A306E9"/>
    <w:rsid w:val="00A30776"/>
    <w:rsid w:val="00A30998"/>
    <w:rsid w:val="00A30D0D"/>
    <w:rsid w:val="00A30DCB"/>
    <w:rsid w:val="00A30EB7"/>
    <w:rsid w:val="00A314EB"/>
    <w:rsid w:val="00A31C00"/>
    <w:rsid w:val="00A3250F"/>
    <w:rsid w:val="00A328CB"/>
    <w:rsid w:val="00A32A38"/>
    <w:rsid w:val="00A32D5B"/>
    <w:rsid w:val="00A32FD8"/>
    <w:rsid w:val="00A3369E"/>
    <w:rsid w:val="00A33B92"/>
    <w:rsid w:val="00A33D70"/>
    <w:rsid w:val="00A33E00"/>
    <w:rsid w:val="00A33EA3"/>
    <w:rsid w:val="00A341AE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7054"/>
    <w:rsid w:val="00A37062"/>
    <w:rsid w:val="00A37211"/>
    <w:rsid w:val="00A3730E"/>
    <w:rsid w:val="00A37450"/>
    <w:rsid w:val="00A378A9"/>
    <w:rsid w:val="00A37A9A"/>
    <w:rsid w:val="00A37CDF"/>
    <w:rsid w:val="00A4071E"/>
    <w:rsid w:val="00A407C2"/>
    <w:rsid w:val="00A40DA7"/>
    <w:rsid w:val="00A40E67"/>
    <w:rsid w:val="00A41800"/>
    <w:rsid w:val="00A41A28"/>
    <w:rsid w:val="00A41EB7"/>
    <w:rsid w:val="00A4230F"/>
    <w:rsid w:val="00A42B9F"/>
    <w:rsid w:val="00A42E43"/>
    <w:rsid w:val="00A42F9B"/>
    <w:rsid w:val="00A42FB0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B86"/>
    <w:rsid w:val="00A44D2C"/>
    <w:rsid w:val="00A44E43"/>
    <w:rsid w:val="00A45086"/>
    <w:rsid w:val="00A45518"/>
    <w:rsid w:val="00A45C7C"/>
    <w:rsid w:val="00A45DDE"/>
    <w:rsid w:val="00A4644B"/>
    <w:rsid w:val="00A464BF"/>
    <w:rsid w:val="00A4670E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85A"/>
    <w:rsid w:val="00A51EF8"/>
    <w:rsid w:val="00A51F3C"/>
    <w:rsid w:val="00A51F78"/>
    <w:rsid w:val="00A52371"/>
    <w:rsid w:val="00A52620"/>
    <w:rsid w:val="00A5294F"/>
    <w:rsid w:val="00A52E36"/>
    <w:rsid w:val="00A52E58"/>
    <w:rsid w:val="00A531F3"/>
    <w:rsid w:val="00A5322A"/>
    <w:rsid w:val="00A541A0"/>
    <w:rsid w:val="00A54542"/>
    <w:rsid w:val="00A54962"/>
    <w:rsid w:val="00A54B90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60039"/>
    <w:rsid w:val="00A601D0"/>
    <w:rsid w:val="00A606DB"/>
    <w:rsid w:val="00A60AD0"/>
    <w:rsid w:val="00A60BCC"/>
    <w:rsid w:val="00A60D82"/>
    <w:rsid w:val="00A61B95"/>
    <w:rsid w:val="00A62117"/>
    <w:rsid w:val="00A621C0"/>
    <w:rsid w:val="00A62A33"/>
    <w:rsid w:val="00A631D4"/>
    <w:rsid w:val="00A6354D"/>
    <w:rsid w:val="00A637D4"/>
    <w:rsid w:val="00A63AF3"/>
    <w:rsid w:val="00A64041"/>
    <w:rsid w:val="00A64082"/>
    <w:rsid w:val="00A643E5"/>
    <w:rsid w:val="00A64468"/>
    <w:rsid w:val="00A64B68"/>
    <w:rsid w:val="00A64E87"/>
    <w:rsid w:val="00A65058"/>
    <w:rsid w:val="00A65197"/>
    <w:rsid w:val="00A65A0B"/>
    <w:rsid w:val="00A65E0C"/>
    <w:rsid w:val="00A66640"/>
    <w:rsid w:val="00A66A66"/>
    <w:rsid w:val="00A66E8F"/>
    <w:rsid w:val="00A66F9E"/>
    <w:rsid w:val="00A67B87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744"/>
    <w:rsid w:val="00A72836"/>
    <w:rsid w:val="00A729D9"/>
    <w:rsid w:val="00A72BDA"/>
    <w:rsid w:val="00A72DDC"/>
    <w:rsid w:val="00A72E63"/>
    <w:rsid w:val="00A7317D"/>
    <w:rsid w:val="00A746EC"/>
    <w:rsid w:val="00A74909"/>
    <w:rsid w:val="00A749A8"/>
    <w:rsid w:val="00A74B64"/>
    <w:rsid w:val="00A74ED2"/>
    <w:rsid w:val="00A75382"/>
    <w:rsid w:val="00A75482"/>
    <w:rsid w:val="00A75700"/>
    <w:rsid w:val="00A75773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80209"/>
    <w:rsid w:val="00A803B8"/>
    <w:rsid w:val="00A807B8"/>
    <w:rsid w:val="00A80A48"/>
    <w:rsid w:val="00A80CE0"/>
    <w:rsid w:val="00A8133B"/>
    <w:rsid w:val="00A81820"/>
    <w:rsid w:val="00A81EFE"/>
    <w:rsid w:val="00A825D4"/>
    <w:rsid w:val="00A82852"/>
    <w:rsid w:val="00A82ACA"/>
    <w:rsid w:val="00A8330D"/>
    <w:rsid w:val="00A834C7"/>
    <w:rsid w:val="00A834E3"/>
    <w:rsid w:val="00A843B3"/>
    <w:rsid w:val="00A843B6"/>
    <w:rsid w:val="00A849D2"/>
    <w:rsid w:val="00A849F6"/>
    <w:rsid w:val="00A849FD"/>
    <w:rsid w:val="00A84B77"/>
    <w:rsid w:val="00A84FBF"/>
    <w:rsid w:val="00A852D2"/>
    <w:rsid w:val="00A8574E"/>
    <w:rsid w:val="00A85BA5"/>
    <w:rsid w:val="00A85D27"/>
    <w:rsid w:val="00A86200"/>
    <w:rsid w:val="00A86526"/>
    <w:rsid w:val="00A86C97"/>
    <w:rsid w:val="00A8782A"/>
    <w:rsid w:val="00A8797D"/>
    <w:rsid w:val="00A90145"/>
    <w:rsid w:val="00A902DA"/>
    <w:rsid w:val="00A90906"/>
    <w:rsid w:val="00A90F19"/>
    <w:rsid w:val="00A911F7"/>
    <w:rsid w:val="00A9135A"/>
    <w:rsid w:val="00A91529"/>
    <w:rsid w:val="00A916C6"/>
    <w:rsid w:val="00A9219C"/>
    <w:rsid w:val="00A92214"/>
    <w:rsid w:val="00A9295F"/>
    <w:rsid w:val="00A92B02"/>
    <w:rsid w:val="00A92F2F"/>
    <w:rsid w:val="00A93387"/>
    <w:rsid w:val="00A933A5"/>
    <w:rsid w:val="00A933D6"/>
    <w:rsid w:val="00A939A0"/>
    <w:rsid w:val="00A93C9F"/>
    <w:rsid w:val="00A93DE4"/>
    <w:rsid w:val="00A9429C"/>
    <w:rsid w:val="00A949C8"/>
    <w:rsid w:val="00A94F2A"/>
    <w:rsid w:val="00A94FC5"/>
    <w:rsid w:val="00A951E8"/>
    <w:rsid w:val="00A952AB"/>
    <w:rsid w:val="00A9571F"/>
    <w:rsid w:val="00A95DEF"/>
    <w:rsid w:val="00A95E1B"/>
    <w:rsid w:val="00A95E7F"/>
    <w:rsid w:val="00A961D4"/>
    <w:rsid w:val="00A966E9"/>
    <w:rsid w:val="00A96842"/>
    <w:rsid w:val="00A96B80"/>
    <w:rsid w:val="00A96CA9"/>
    <w:rsid w:val="00A96D5A"/>
    <w:rsid w:val="00A96EF0"/>
    <w:rsid w:val="00A970F6"/>
    <w:rsid w:val="00A971F1"/>
    <w:rsid w:val="00A9766C"/>
    <w:rsid w:val="00A97795"/>
    <w:rsid w:val="00A97CCA"/>
    <w:rsid w:val="00AA01D0"/>
    <w:rsid w:val="00AA0346"/>
    <w:rsid w:val="00AA05F9"/>
    <w:rsid w:val="00AA0610"/>
    <w:rsid w:val="00AA0F08"/>
    <w:rsid w:val="00AA1674"/>
    <w:rsid w:val="00AA1831"/>
    <w:rsid w:val="00AA1BD9"/>
    <w:rsid w:val="00AA1D32"/>
    <w:rsid w:val="00AA1FD4"/>
    <w:rsid w:val="00AA2DC7"/>
    <w:rsid w:val="00AA30E4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737A"/>
    <w:rsid w:val="00AA7648"/>
    <w:rsid w:val="00AA79A3"/>
    <w:rsid w:val="00AA7C8B"/>
    <w:rsid w:val="00AA7EE1"/>
    <w:rsid w:val="00AB00D5"/>
    <w:rsid w:val="00AB018B"/>
    <w:rsid w:val="00AB049B"/>
    <w:rsid w:val="00AB04D3"/>
    <w:rsid w:val="00AB06F0"/>
    <w:rsid w:val="00AB0CEE"/>
    <w:rsid w:val="00AB0F21"/>
    <w:rsid w:val="00AB1002"/>
    <w:rsid w:val="00AB1405"/>
    <w:rsid w:val="00AB16EF"/>
    <w:rsid w:val="00AB1BA9"/>
    <w:rsid w:val="00AB1CC2"/>
    <w:rsid w:val="00AB23A3"/>
    <w:rsid w:val="00AB2495"/>
    <w:rsid w:val="00AB2FDD"/>
    <w:rsid w:val="00AB3133"/>
    <w:rsid w:val="00AB3142"/>
    <w:rsid w:val="00AB3304"/>
    <w:rsid w:val="00AB3847"/>
    <w:rsid w:val="00AB3BB8"/>
    <w:rsid w:val="00AB3E0A"/>
    <w:rsid w:val="00AB4274"/>
    <w:rsid w:val="00AB460B"/>
    <w:rsid w:val="00AB4A0A"/>
    <w:rsid w:val="00AB4F93"/>
    <w:rsid w:val="00AB5637"/>
    <w:rsid w:val="00AB5A5D"/>
    <w:rsid w:val="00AB5AAC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0ED"/>
    <w:rsid w:val="00AC2333"/>
    <w:rsid w:val="00AC3075"/>
    <w:rsid w:val="00AC37A5"/>
    <w:rsid w:val="00AC3D84"/>
    <w:rsid w:val="00AC3FDF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C58"/>
    <w:rsid w:val="00AC5E06"/>
    <w:rsid w:val="00AC5FD1"/>
    <w:rsid w:val="00AC5FDA"/>
    <w:rsid w:val="00AC604C"/>
    <w:rsid w:val="00AC60BB"/>
    <w:rsid w:val="00AC60F7"/>
    <w:rsid w:val="00AC624E"/>
    <w:rsid w:val="00AC67B7"/>
    <w:rsid w:val="00AC67E8"/>
    <w:rsid w:val="00AC70CA"/>
    <w:rsid w:val="00AC7189"/>
    <w:rsid w:val="00AC7A90"/>
    <w:rsid w:val="00AC7BAA"/>
    <w:rsid w:val="00AD02A7"/>
    <w:rsid w:val="00AD03C8"/>
    <w:rsid w:val="00AD055D"/>
    <w:rsid w:val="00AD0A65"/>
    <w:rsid w:val="00AD143B"/>
    <w:rsid w:val="00AD1606"/>
    <w:rsid w:val="00AD18E9"/>
    <w:rsid w:val="00AD1D41"/>
    <w:rsid w:val="00AD1D7E"/>
    <w:rsid w:val="00AD2487"/>
    <w:rsid w:val="00AD2583"/>
    <w:rsid w:val="00AD27DE"/>
    <w:rsid w:val="00AD2A85"/>
    <w:rsid w:val="00AD2F12"/>
    <w:rsid w:val="00AD32CB"/>
    <w:rsid w:val="00AD463F"/>
    <w:rsid w:val="00AD496F"/>
    <w:rsid w:val="00AD4C6E"/>
    <w:rsid w:val="00AD50CF"/>
    <w:rsid w:val="00AD5353"/>
    <w:rsid w:val="00AD5429"/>
    <w:rsid w:val="00AD5993"/>
    <w:rsid w:val="00AD5C08"/>
    <w:rsid w:val="00AD6256"/>
    <w:rsid w:val="00AD625C"/>
    <w:rsid w:val="00AD6946"/>
    <w:rsid w:val="00AD6F99"/>
    <w:rsid w:val="00AD72D7"/>
    <w:rsid w:val="00AE0108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1F93"/>
    <w:rsid w:val="00AE200E"/>
    <w:rsid w:val="00AE2033"/>
    <w:rsid w:val="00AE225A"/>
    <w:rsid w:val="00AE2440"/>
    <w:rsid w:val="00AE25A5"/>
    <w:rsid w:val="00AE262E"/>
    <w:rsid w:val="00AE26FB"/>
    <w:rsid w:val="00AE28BD"/>
    <w:rsid w:val="00AE2DBA"/>
    <w:rsid w:val="00AE3661"/>
    <w:rsid w:val="00AE3D49"/>
    <w:rsid w:val="00AE3FB6"/>
    <w:rsid w:val="00AE3FFD"/>
    <w:rsid w:val="00AE5455"/>
    <w:rsid w:val="00AE5765"/>
    <w:rsid w:val="00AE592A"/>
    <w:rsid w:val="00AE5A43"/>
    <w:rsid w:val="00AE60FD"/>
    <w:rsid w:val="00AE622D"/>
    <w:rsid w:val="00AE625B"/>
    <w:rsid w:val="00AE6412"/>
    <w:rsid w:val="00AE65F2"/>
    <w:rsid w:val="00AE6BA8"/>
    <w:rsid w:val="00AE7E1B"/>
    <w:rsid w:val="00AF0146"/>
    <w:rsid w:val="00AF0183"/>
    <w:rsid w:val="00AF022B"/>
    <w:rsid w:val="00AF0820"/>
    <w:rsid w:val="00AF0BE8"/>
    <w:rsid w:val="00AF1028"/>
    <w:rsid w:val="00AF1248"/>
    <w:rsid w:val="00AF134B"/>
    <w:rsid w:val="00AF153D"/>
    <w:rsid w:val="00AF16B7"/>
    <w:rsid w:val="00AF1707"/>
    <w:rsid w:val="00AF2142"/>
    <w:rsid w:val="00AF254E"/>
    <w:rsid w:val="00AF2E4C"/>
    <w:rsid w:val="00AF30B9"/>
    <w:rsid w:val="00AF32CA"/>
    <w:rsid w:val="00AF3835"/>
    <w:rsid w:val="00AF38DC"/>
    <w:rsid w:val="00AF3A4B"/>
    <w:rsid w:val="00AF3D5F"/>
    <w:rsid w:val="00AF3DA1"/>
    <w:rsid w:val="00AF4277"/>
    <w:rsid w:val="00AF44D2"/>
    <w:rsid w:val="00AF47DB"/>
    <w:rsid w:val="00AF4B5F"/>
    <w:rsid w:val="00AF4E42"/>
    <w:rsid w:val="00AF4EB7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FFD"/>
    <w:rsid w:val="00B00484"/>
    <w:rsid w:val="00B0066A"/>
    <w:rsid w:val="00B00A3E"/>
    <w:rsid w:val="00B01330"/>
    <w:rsid w:val="00B01BDD"/>
    <w:rsid w:val="00B0209D"/>
    <w:rsid w:val="00B02466"/>
    <w:rsid w:val="00B026B7"/>
    <w:rsid w:val="00B026CE"/>
    <w:rsid w:val="00B029A4"/>
    <w:rsid w:val="00B03387"/>
    <w:rsid w:val="00B037FE"/>
    <w:rsid w:val="00B03C65"/>
    <w:rsid w:val="00B03C82"/>
    <w:rsid w:val="00B03CDB"/>
    <w:rsid w:val="00B0410D"/>
    <w:rsid w:val="00B041BA"/>
    <w:rsid w:val="00B042FD"/>
    <w:rsid w:val="00B048B1"/>
    <w:rsid w:val="00B04997"/>
    <w:rsid w:val="00B051FF"/>
    <w:rsid w:val="00B05845"/>
    <w:rsid w:val="00B058D1"/>
    <w:rsid w:val="00B05995"/>
    <w:rsid w:val="00B06320"/>
    <w:rsid w:val="00B06463"/>
    <w:rsid w:val="00B06473"/>
    <w:rsid w:val="00B0658C"/>
    <w:rsid w:val="00B06704"/>
    <w:rsid w:val="00B067E8"/>
    <w:rsid w:val="00B06F85"/>
    <w:rsid w:val="00B07421"/>
    <w:rsid w:val="00B076ED"/>
    <w:rsid w:val="00B1039A"/>
    <w:rsid w:val="00B10838"/>
    <w:rsid w:val="00B10C88"/>
    <w:rsid w:val="00B10E60"/>
    <w:rsid w:val="00B1137B"/>
    <w:rsid w:val="00B1179E"/>
    <w:rsid w:val="00B11C45"/>
    <w:rsid w:val="00B11D7F"/>
    <w:rsid w:val="00B11EC0"/>
    <w:rsid w:val="00B121A6"/>
    <w:rsid w:val="00B124DB"/>
    <w:rsid w:val="00B12649"/>
    <w:rsid w:val="00B12830"/>
    <w:rsid w:val="00B12897"/>
    <w:rsid w:val="00B12EB4"/>
    <w:rsid w:val="00B12EC2"/>
    <w:rsid w:val="00B12F0E"/>
    <w:rsid w:val="00B12FB7"/>
    <w:rsid w:val="00B130A9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E6"/>
    <w:rsid w:val="00B1584D"/>
    <w:rsid w:val="00B15E55"/>
    <w:rsid w:val="00B160FF"/>
    <w:rsid w:val="00B17E4E"/>
    <w:rsid w:val="00B17EB2"/>
    <w:rsid w:val="00B17F36"/>
    <w:rsid w:val="00B20235"/>
    <w:rsid w:val="00B20281"/>
    <w:rsid w:val="00B205B2"/>
    <w:rsid w:val="00B2072C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A73"/>
    <w:rsid w:val="00B2362A"/>
    <w:rsid w:val="00B2375A"/>
    <w:rsid w:val="00B23827"/>
    <w:rsid w:val="00B23C2A"/>
    <w:rsid w:val="00B23DFD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B69"/>
    <w:rsid w:val="00B30737"/>
    <w:rsid w:val="00B309B1"/>
    <w:rsid w:val="00B30A93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A1F"/>
    <w:rsid w:val="00B32D47"/>
    <w:rsid w:val="00B32F06"/>
    <w:rsid w:val="00B331FB"/>
    <w:rsid w:val="00B33325"/>
    <w:rsid w:val="00B337FE"/>
    <w:rsid w:val="00B339BF"/>
    <w:rsid w:val="00B33A2D"/>
    <w:rsid w:val="00B346E9"/>
    <w:rsid w:val="00B34A21"/>
    <w:rsid w:val="00B34B24"/>
    <w:rsid w:val="00B34BD0"/>
    <w:rsid w:val="00B34CF1"/>
    <w:rsid w:val="00B34F8C"/>
    <w:rsid w:val="00B3514F"/>
    <w:rsid w:val="00B35150"/>
    <w:rsid w:val="00B3524B"/>
    <w:rsid w:val="00B352A5"/>
    <w:rsid w:val="00B353B6"/>
    <w:rsid w:val="00B3576E"/>
    <w:rsid w:val="00B35B72"/>
    <w:rsid w:val="00B35C51"/>
    <w:rsid w:val="00B36680"/>
    <w:rsid w:val="00B36D8D"/>
    <w:rsid w:val="00B3723A"/>
    <w:rsid w:val="00B37276"/>
    <w:rsid w:val="00B377EA"/>
    <w:rsid w:val="00B37813"/>
    <w:rsid w:val="00B37B8D"/>
    <w:rsid w:val="00B37E60"/>
    <w:rsid w:val="00B37FF1"/>
    <w:rsid w:val="00B40402"/>
    <w:rsid w:val="00B404BD"/>
    <w:rsid w:val="00B40892"/>
    <w:rsid w:val="00B40D9B"/>
    <w:rsid w:val="00B40F67"/>
    <w:rsid w:val="00B41007"/>
    <w:rsid w:val="00B410C1"/>
    <w:rsid w:val="00B4148B"/>
    <w:rsid w:val="00B41AD1"/>
    <w:rsid w:val="00B41F94"/>
    <w:rsid w:val="00B42B75"/>
    <w:rsid w:val="00B42E5E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48D"/>
    <w:rsid w:val="00B448B0"/>
    <w:rsid w:val="00B44B18"/>
    <w:rsid w:val="00B44B26"/>
    <w:rsid w:val="00B44C6A"/>
    <w:rsid w:val="00B44CD5"/>
    <w:rsid w:val="00B44ED4"/>
    <w:rsid w:val="00B44F07"/>
    <w:rsid w:val="00B4502E"/>
    <w:rsid w:val="00B45577"/>
    <w:rsid w:val="00B459E9"/>
    <w:rsid w:val="00B45C00"/>
    <w:rsid w:val="00B45F17"/>
    <w:rsid w:val="00B46184"/>
    <w:rsid w:val="00B46A14"/>
    <w:rsid w:val="00B46B98"/>
    <w:rsid w:val="00B4741F"/>
    <w:rsid w:val="00B4798C"/>
    <w:rsid w:val="00B47B39"/>
    <w:rsid w:val="00B47B6D"/>
    <w:rsid w:val="00B47BFA"/>
    <w:rsid w:val="00B47C2A"/>
    <w:rsid w:val="00B47CD5"/>
    <w:rsid w:val="00B5020B"/>
    <w:rsid w:val="00B506A6"/>
    <w:rsid w:val="00B50E74"/>
    <w:rsid w:val="00B510A7"/>
    <w:rsid w:val="00B51187"/>
    <w:rsid w:val="00B513E1"/>
    <w:rsid w:val="00B51AAD"/>
    <w:rsid w:val="00B52877"/>
    <w:rsid w:val="00B529D7"/>
    <w:rsid w:val="00B53143"/>
    <w:rsid w:val="00B536BA"/>
    <w:rsid w:val="00B53CF6"/>
    <w:rsid w:val="00B54180"/>
    <w:rsid w:val="00B5424B"/>
    <w:rsid w:val="00B543D2"/>
    <w:rsid w:val="00B5447A"/>
    <w:rsid w:val="00B55B30"/>
    <w:rsid w:val="00B55B6A"/>
    <w:rsid w:val="00B55D33"/>
    <w:rsid w:val="00B56141"/>
    <w:rsid w:val="00B56541"/>
    <w:rsid w:val="00B56646"/>
    <w:rsid w:val="00B567EF"/>
    <w:rsid w:val="00B572D8"/>
    <w:rsid w:val="00B57974"/>
    <w:rsid w:val="00B57F48"/>
    <w:rsid w:val="00B6080A"/>
    <w:rsid w:val="00B61ADB"/>
    <w:rsid w:val="00B61B03"/>
    <w:rsid w:val="00B61D51"/>
    <w:rsid w:val="00B61DDB"/>
    <w:rsid w:val="00B62243"/>
    <w:rsid w:val="00B62759"/>
    <w:rsid w:val="00B628C8"/>
    <w:rsid w:val="00B62BAA"/>
    <w:rsid w:val="00B62D23"/>
    <w:rsid w:val="00B62D62"/>
    <w:rsid w:val="00B62FD2"/>
    <w:rsid w:val="00B634B3"/>
    <w:rsid w:val="00B637D9"/>
    <w:rsid w:val="00B6390F"/>
    <w:rsid w:val="00B63A3C"/>
    <w:rsid w:val="00B63CA9"/>
    <w:rsid w:val="00B63CBB"/>
    <w:rsid w:val="00B647D1"/>
    <w:rsid w:val="00B64C9B"/>
    <w:rsid w:val="00B657EE"/>
    <w:rsid w:val="00B65BB0"/>
    <w:rsid w:val="00B662B8"/>
    <w:rsid w:val="00B67235"/>
    <w:rsid w:val="00B673DB"/>
    <w:rsid w:val="00B6745F"/>
    <w:rsid w:val="00B676D1"/>
    <w:rsid w:val="00B6775E"/>
    <w:rsid w:val="00B6778F"/>
    <w:rsid w:val="00B67B8C"/>
    <w:rsid w:val="00B67F45"/>
    <w:rsid w:val="00B703F6"/>
    <w:rsid w:val="00B70450"/>
    <w:rsid w:val="00B7048D"/>
    <w:rsid w:val="00B70648"/>
    <w:rsid w:val="00B710B7"/>
    <w:rsid w:val="00B71116"/>
    <w:rsid w:val="00B714C8"/>
    <w:rsid w:val="00B715C0"/>
    <w:rsid w:val="00B71924"/>
    <w:rsid w:val="00B71B15"/>
    <w:rsid w:val="00B72319"/>
    <w:rsid w:val="00B7286C"/>
    <w:rsid w:val="00B72870"/>
    <w:rsid w:val="00B72B82"/>
    <w:rsid w:val="00B72BE9"/>
    <w:rsid w:val="00B72EC8"/>
    <w:rsid w:val="00B7351B"/>
    <w:rsid w:val="00B738A6"/>
    <w:rsid w:val="00B73908"/>
    <w:rsid w:val="00B739D2"/>
    <w:rsid w:val="00B73BF5"/>
    <w:rsid w:val="00B73CA3"/>
    <w:rsid w:val="00B7402B"/>
    <w:rsid w:val="00B740EF"/>
    <w:rsid w:val="00B7476D"/>
    <w:rsid w:val="00B74A77"/>
    <w:rsid w:val="00B758AA"/>
    <w:rsid w:val="00B76068"/>
    <w:rsid w:val="00B762F7"/>
    <w:rsid w:val="00B763ED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41"/>
    <w:rsid w:val="00B80F3F"/>
    <w:rsid w:val="00B813D1"/>
    <w:rsid w:val="00B813E8"/>
    <w:rsid w:val="00B8173B"/>
    <w:rsid w:val="00B817A8"/>
    <w:rsid w:val="00B81BAC"/>
    <w:rsid w:val="00B81E16"/>
    <w:rsid w:val="00B81EA3"/>
    <w:rsid w:val="00B81EA8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368"/>
    <w:rsid w:val="00B86BBB"/>
    <w:rsid w:val="00B876C0"/>
    <w:rsid w:val="00B90062"/>
    <w:rsid w:val="00B900C9"/>
    <w:rsid w:val="00B9016C"/>
    <w:rsid w:val="00B902ED"/>
    <w:rsid w:val="00B907C1"/>
    <w:rsid w:val="00B90BF6"/>
    <w:rsid w:val="00B9104B"/>
    <w:rsid w:val="00B91509"/>
    <w:rsid w:val="00B91802"/>
    <w:rsid w:val="00B919A9"/>
    <w:rsid w:val="00B91FBE"/>
    <w:rsid w:val="00B9208C"/>
    <w:rsid w:val="00B9258C"/>
    <w:rsid w:val="00B92B35"/>
    <w:rsid w:val="00B92CA9"/>
    <w:rsid w:val="00B93AF1"/>
    <w:rsid w:val="00B93E24"/>
    <w:rsid w:val="00B9435B"/>
    <w:rsid w:val="00B94838"/>
    <w:rsid w:val="00B94B25"/>
    <w:rsid w:val="00B94F56"/>
    <w:rsid w:val="00B94F91"/>
    <w:rsid w:val="00B950CD"/>
    <w:rsid w:val="00B9690C"/>
    <w:rsid w:val="00B974B4"/>
    <w:rsid w:val="00B975C0"/>
    <w:rsid w:val="00B977A6"/>
    <w:rsid w:val="00B977C7"/>
    <w:rsid w:val="00B97849"/>
    <w:rsid w:val="00B97F23"/>
    <w:rsid w:val="00BA0154"/>
    <w:rsid w:val="00BA0CCC"/>
    <w:rsid w:val="00BA11B7"/>
    <w:rsid w:val="00BA196C"/>
    <w:rsid w:val="00BA1983"/>
    <w:rsid w:val="00BA1F00"/>
    <w:rsid w:val="00BA20BB"/>
    <w:rsid w:val="00BA215D"/>
    <w:rsid w:val="00BA2384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C1B"/>
    <w:rsid w:val="00BA4F2C"/>
    <w:rsid w:val="00BA5399"/>
    <w:rsid w:val="00BA59B2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CC"/>
    <w:rsid w:val="00BB02BA"/>
    <w:rsid w:val="00BB0A3D"/>
    <w:rsid w:val="00BB0A8D"/>
    <w:rsid w:val="00BB0B32"/>
    <w:rsid w:val="00BB0F09"/>
    <w:rsid w:val="00BB1017"/>
    <w:rsid w:val="00BB1274"/>
    <w:rsid w:val="00BB127B"/>
    <w:rsid w:val="00BB12B8"/>
    <w:rsid w:val="00BB17FF"/>
    <w:rsid w:val="00BB2299"/>
    <w:rsid w:val="00BB2337"/>
    <w:rsid w:val="00BB30EB"/>
    <w:rsid w:val="00BB33E4"/>
    <w:rsid w:val="00BB3451"/>
    <w:rsid w:val="00BB381B"/>
    <w:rsid w:val="00BB38C3"/>
    <w:rsid w:val="00BB3DE2"/>
    <w:rsid w:val="00BB40B9"/>
    <w:rsid w:val="00BB4278"/>
    <w:rsid w:val="00BB44E0"/>
    <w:rsid w:val="00BB45DA"/>
    <w:rsid w:val="00BB4C4A"/>
    <w:rsid w:val="00BB50A2"/>
    <w:rsid w:val="00BB5E3E"/>
    <w:rsid w:val="00BB5FEF"/>
    <w:rsid w:val="00BB6625"/>
    <w:rsid w:val="00BB67DA"/>
    <w:rsid w:val="00BB685F"/>
    <w:rsid w:val="00BB6E5F"/>
    <w:rsid w:val="00BB6FF8"/>
    <w:rsid w:val="00BB7080"/>
    <w:rsid w:val="00BB758C"/>
    <w:rsid w:val="00BB75CC"/>
    <w:rsid w:val="00BB7651"/>
    <w:rsid w:val="00BB790E"/>
    <w:rsid w:val="00BC0313"/>
    <w:rsid w:val="00BC0428"/>
    <w:rsid w:val="00BC062D"/>
    <w:rsid w:val="00BC0C05"/>
    <w:rsid w:val="00BC0F8F"/>
    <w:rsid w:val="00BC106C"/>
    <w:rsid w:val="00BC11DB"/>
    <w:rsid w:val="00BC1286"/>
    <w:rsid w:val="00BC1518"/>
    <w:rsid w:val="00BC15DD"/>
    <w:rsid w:val="00BC16AE"/>
    <w:rsid w:val="00BC1A51"/>
    <w:rsid w:val="00BC251C"/>
    <w:rsid w:val="00BC2EF3"/>
    <w:rsid w:val="00BC2FDC"/>
    <w:rsid w:val="00BC30F3"/>
    <w:rsid w:val="00BC3210"/>
    <w:rsid w:val="00BC3893"/>
    <w:rsid w:val="00BC39D7"/>
    <w:rsid w:val="00BC39F7"/>
    <w:rsid w:val="00BC3F23"/>
    <w:rsid w:val="00BC4977"/>
    <w:rsid w:val="00BC4B74"/>
    <w:rsid w:val="00BC4C8B"/>
    <w:rsid w:val="00BC4CBE"/>
    <w:rsid w:val="00BC54CA"/>
    <w:rsid w:val="00BC54FD"/>
    <w:rsid w:val="00BC5E87"/>
    <w:rsid w:val="00BC61D8"/>
    <w:rsid w:val="00BC65FD"/>
    <w:rsid w:val="00BC6705"/>
    <w:rsid w:val="00BC68FD"/>
    <w:rsid w:val="00BC6A8C"/>
    <w:rsid w:val="00BC7014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1095"/>
    <w:rsid w:val="00BD1DE1"/>
    <w:rsid w:val="00BD2076"/>
    <w:rsid w:val="00BD27AB"/>
    <w:rsid w:val="00BD2813"/>
    <w:rsid w:val="00BD2A1B"/>
    <w:rsid w:val="00BD2FF4"/>
    <w:rsid w:val="00BD31D9"/>
    <w:rsid w:val="00BD366A"/>
    <w:rsid w:val="00BD3CA0"/>
    <w:rsid w:val="00BD3E7D"/>
    <w:rsid w:val="00BD4401"/>
    <w:rsid w:val="00BD4A77"/>
    <w:rsid w:val="00BD4D75"/>
    <w:rsid w:val="00BD4ED4"/>
    <w:rsid w:val="00BD507F"/>
    <w:rsid w:val="00BD5118"/>
    <w:rsid w:val="00BD54C7"/>
    <w:rsid w:val="00BD56DA"/>
    <w:rsid w:val="00BD635F"/>
    <w:rsid w:val="00BD6371"/>
    <w:rsid w:val="00BD64CA"/>
    <w:rsid w:val="00BD688C"/>
    <w:rsid w:val="00BD69C0"/>
    <w:rsid w:val="00BD71C7"/>
    <w:rsid w:val="00BD740A"/>
    <w:rsid w:val="00BD7742"/>
    <w:rsid w:val="00BD7A07"/>
    <w:rsid w:val="00BD7B61"/>
    <w:rsid w:val="00BD7BB1"/>
    <w:rsid w:val="00BD7C27"/>
    <w:rsid w:val="00BE039C"/>
    <w:rsid w:val="00BE0554"/>
    <w:rsid w:val="00BE09B3"/>
    <w:rsid w:val="00BE146D"/>
    <w:rsid w:val="00BE1573"/>
    <w:rsid w:val="00BE19B3"/>
    <w:rsid w:val="00BE1D84"/>
    <w:rsid w:val="00BE1E1A"/>
    <w:rsid w:val="00BE1E6B"/>
    <w:rsid w:val="00BE1F62"/>
    <w:rsid w:val="00BE2217"/>
    <w:rsid w:val="00BE23F6"/>
    <w:rsid w:val="00BE2415"/>
    <w:rsid w:val="00BE24B1"/>
    <w:rsid w:val="00BE27AC"/>
    <w:rsid w:val="00BE30EA"/>
    <w:rsid w:val="00BE3186"/>
    <w:rsid w:val="00BE36E5"/>
    <w:rsid w:val="00BE376B"/>
    <w:rsid w:val="00BE390D"/>
    <w:rsid w:val="00BE3D31"/>
    <w:rsid w:val="00BE3FD8"/>
    <w:rsid w:val="00BE4368"/>
    <w:rsid w:val="00BE46A7"/>
    <w:rsid w:val="00BE48E6"/>
    <w:rsid w:val="00BE4BD4"/>
    <w:rsid w:val="00BE5196"/>
    <w:rsid w:val="00BE5326"/>
    <w:rsid w:val="00BE5741"/>
    <w:rsid w:val="00BE6680"/>
    <w:rsid w:val="00BE6DC7"/>
    <w:rsid w:val="00BE6F60"/>
    <w:rsid w:val="00BE70FA"/>
    <w:rsid w:val="00BE7125"/>
    <w:rsid w:val="00BE7173"/>
    <w:rsid w:val="00BE721F"/>
    <w:rsid w:val="00BE753B"/>
    <w:rsid w:val="00BE7599"/>
    <w:rsid w:val="00BE799A"/>
    <w:rsid w:val="00BE7F5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97C"/>
    <w:rsid w:val="00BF40DC"/>
    <w:rsid w:val="00BF4474"/>
    <w:rsid w:val="00BF460F"/>
    <w:rsid w:val="00BF4AE3"/>
    <w:rsid w:val="00BF4B8E"/>
    <w:rsid w:val="00BF502C"/>
    <w:rsid w:val="00BF51AB"/>
    <w:rsid w:val="00BF51C2"/>
    <w:rsid w:val="00BF5309"/>
    <w:rsid w:val="00BF549F"/>
    <w:rsid w:val="00BF54A6"/>
    <w:rsid w:val="00BF56FD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694"/>
    <w:rsid w:val="00C00771"/>
    <w:rsid w:val="00C012E2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6FE"/>
    <w:rsid w:val="00C02746"/>
    <w:rsid w:val="00C027AE"/>
    <w:rsid w:val="00C02CA6"/>
    <w:rsid w:val="00C031F0"/>
    <w:rsid w:val="00C03215"/>
    <w:rsid w:val="00C032BA"/>
    <w:rsid w:val="00C03362"/>
    <w:rsid w:val="00C033B6"/>
    <w:rsid w:val="00C03439"/>
    <w:rsid w:val="00C0375F"/>
    <w:rsid w:val="00C03A86"/>
    <w:rsid w:val="00C03D0E"/>
    <w:rsid w:val="00C03E17"/>
    <w:rsid w:val="00C03E1B"/>
    <w:rsid w:val="00C04C1E"/>
    <w:rsid w:val="00C04F96"/>
    <w:rsid w:val="00C0505F"/>
    <w:rsid w:val="00C0509B"/>
    <w:rsid w:val="00C05B8E"/>
    <w:rsid w:val="00C06060"/>
    <w:rsid w:val="00C063D8"/>
    <w:rsid w:val="00C06755"/>
    <w:rsid w:val="00C069DD"/>
    <w:rsid w:val="00C071E4"/>
    <w:rsid w:val="00C07346"/>
    <w:rsid w:val="00C073FB"/>
    <w:rsid w:val="00C074BA"/>
    <w:rsid w:val="00C07DA1"/>
    <w:rsid w:val="00C1007C"/>
    <w:rsid w:val="00C10223"/>
    <w:rsid w:val="00C109BE"/>
    <w:rsid w:val="00C10C1E"/>
    <w:rsid w:val="00C10D0E"/>
    <w:rsid w:val="00C10F58"/>
    <w:rsid w:val="00C1212E"/>
    <w:rsid w:val="00C1238E"/>
    <w:rsid w:val="00C12959"/>
    <w:rsid w:val="00C12AE9"/>
    <w:rsid w:val="00C12DD6"/>
    <w:rsid w:val="00C13EB9"/>
    <w:rsid w:val="00C13FE4"/>
    <w:rsid w:val="00C14010"/>
    <w:rsid w:val="00C140D8"/>
    <w:rsid w:val="00C144A7"/>
    <w:rsid w:val="00C15013"/>
    <w:rsid w:val="00C1548C"/>
    <w:rsid w:val="00C155EE"/>
    <w:rsid w:val="00C15771"/>
    <w:rsid w:val="00C15B04"/>
    <w:rsid w:val="00C15C7C"/>
    <w:rsid w:val="00C16658"/>
    <w:rsid w:val="00C16962"/>
    <w:rsid w:val="00C16C28"/>
    <w:rsid w:val="00C16E53"/>
    <w:rsid w:val="00C16EAE"/>
    <w:rsid w:val="00C17261"/>
    <w:rsid w:val="00C202FB"/>
    <w:rsid w:val="00C20645"/>
    <w:rsid w:val="00C2118C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990"/>
    <w:rsid w:val="00C2490B"/>
    <w:rsid w:val="00C25229"/>
    <w:rsid w:val="00C2566E"/>
    <w:rsid w:val="00C256DF"/>
    <w:rsid w:val="00C25B36"/>
    <w:rsid w:val="00C27021"/>
    <w:rsid w:val="00C27382"/>
    <w:rsid w:val="00C27AE6"/>
    <w:rsid w:val="00C30356"/>
    <w:rsid w:val="00C303A4"/>
    <w:rsid w:val="00C3076A"/>
    <w:rsid w:val="00C309B2"/>
    <w:rsid w:val="00C30E71"/>
    <w:rsid w:val="00C31384"/>
    <w:rsid w:val="00C3301E"/>
    <w:rsid w:val="00C33F2F"/>
    <w:rsid w:val="00C34008"/>
    <w:rsid w:val="00C3431C"/>
    <w:rsid w:val="00C34634"/>
    <w:rsid w:val="00C34C3C"/>
    <w:rsid w:val="00C34E91"/>
    <w:rsid w:val="00C36012"/>
    <w:rsid w:val="00C36350"/>
    <w:rsid w:val="00C3641A"/>
    <w:rsid w:val="00C3667D"/>
    <w:rsid w:val="00C37915"/>
    <w:rsid w:val="00C37CAA"/>
    <w:rsid w:val="00C37F6F"/>
    <w:rsid w:val="00C400E7"/>
    <w:rsid w:val="00C4029B"/>
    <w:rsid w:val="00C4050F"/>
    <w:rsid w:val="00C40B4F"/>
    <w:rsid w:val="00C40EAA"/>
    <w:rsid w:val="00C41216"/>
    <w:rsid w:val="00C41479"/>
    <w:rsid w:val="00C4163A"/>
    <w:rsid w:val="00C41BA8"/>
    <w:rsid w:val="00C41BE1"/>
    <w:rsid w:val="00C41E36"/>
    <w:rsid w:val="00C4217B"/>
    <w:rsid w:val="00C42351"/>
    <w:rsid w:val="00C42CB4"/>
    <w:rsid w:val="00C440FD"/>
    <w:rsid w:val="00C44A95"/>
    <w:rsid w:val="00C4519B"/>
    <w:rsid w:val="00C456B7"/>
    <w:rsid w:val="00C45870"/>
    <w:rsid w:val="00C45C6C"/>
    <w:rsid w:val="00C45FB1"/>
    <w:rsid w:val="00C46093"/>
    <w:rsid w:val="00C461C5"/>
    <w:rsid w:val="00C4628C"/>
    <w:rsid w:val="00C46430"/>
    <w:rsid w:val="00C46C6B"/>
    <w:rsid w:val="00C4706E"/>
    <w:rsid w:val="00C4721F"/>
    <w:rsid w:val="00C47248"/>
    <w:rsid w:val="00C47742"/>
    <w:rsid w:val="00C50B8B"/>
    <w:rsid w:val="00C50D0E"/>
    <w:rsid w:val="00C50D12"/>
    <w:rsid w:val="00C50D2A"/>
    <w:rsid w:val="00C51207"/>
    <w:rsid w:val="00C51909"/>
    <w:rsid w:val="00C51DA5"/>
    <w:rsid w:val="00C51DD8"/>
    <w:rsid w:val="00C51F0B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B97"/>
    <w:rsid w:val="00C53F78"/>
    <w:rsid w:val="00C5435D"/>
    <w:rsid w:val="00C54727"/>
    <w:rsid w:val="00C54B75"/>
    <w:rsid w:val="00C54FDD"/>
    <w:rsid w:val="00C5556E"/>
    <w:rsid w:val="00C55863"/>
    <w:rsid w:val="00C5592E"/>
    <w:rsid w:val="00C56A31"/>
    <w:rsid w:val="00C56DBB"/>
    <w:rsid w:val="00C56F4D"/>
    <w:rsid w:val="00C56FC1"/>
    <w:rsid w:val="00C574EB"/>
    <w:rsid w:val="00C576EF"/>
    <w:rsid w:val="00C57985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113"/>
    <w:rsid w:val="00C61278"/>
    <w:rsid w:val="00C61B84"/>
    <w:rsid w:val="00C61C53"/>
    <w:rsid w:val="00C61CEF"/>
    <w:rsid w:val="00C61F81"/>
    <w:rsid w:val="00C61FC8"/>
    <w:rsid w:val="00C62406"/>
    <w:rsid w:val="00C62776"/>
    <w:rsid w:val="00C62792"/>
    <w:rsid w:val="00C62858"/>
    <w:rsid w:val="00C62AFB"/>
    <w:rsid w:val="00C62B70"/>
    <w:rsid w:val="00C63488"/>
    <w:rsid w:val="00C64054"/>
    <w:rsid w:val="00C642CC"/>
    <w:rsid w:val="00C64402"/>
    <w:rsid w:val="00C64900"/>
    <w:rsid w:val="00C64AB9"/>
    <w:rsid w:val="00C65767"/>
    <w:rsid w:val="00C65AFF"/>
    <w:rsid w:val="00C65F1B"/>
    <w:rsid w:val="00C66297"/>
    <w:rsid w:val="00C66CAA"/>
    <w:rsid w:val="00C66D54"/>
    <w:rsid w:val="00C67022"/>
    <w:rsid w:val="00C671BE"/>
    <w:rsid w:val="00C672C6"/>
    <w:rsid w:val="00C67556"/>
    <w:rsid w:val="00C676AE"/>
    <w:rsid w:val="00C67757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2A8"/>
    <w:rsid w:val="00C7369D"/>
    <w:rsid w:val="00C73BD0"/>
    <w:rsid w:val="00C73DEF"/>
    <w:rsid w:val="00C73F0D"/>
    <w:rsid w:val="00C74179"/>
    <w:rsid w:val="00C74353"/>
    <w:rsid w:val="00C74CAF"/>
    <w:rsid w:val="00C759CE"/>
    <w:rsid w:val="00C75F03"/>
    <w:rsid w:val="00C761AD"/>
    <w:rsid w:val="00C76218"/>
    <w:rsid w:val="00C76977"/>
    <w:rsid w:val="00C77020"/>
    <w:rsid w:val="00C7715D"/>
    <w:rsid w:val="00C77319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22B9"/>
    <w:rsid w:val="00C82634"/>
    <w:rsid w:val="00C82FA3"/>
    <w:rsid w:val="00C82FCB"/>
    <w:rsid w:val="00C83300"/>
    <w:rsid w:val="00C83331"/>
    <w:rsid w:val="00C83FDD"/>
    <w:rsid w:val="00C84089"/>
    <w:rsid w:val="00C844EF"/>
    <w:rsid w:val="00C84889"/>
    <w:rsid w:val="00C848EF"/>
    <w:rsid w:val="00C854D5"/>
    <w:rsid w:val="00C85B18"/>
    <w:rsid w:val="00C85FCF"/>
    <w:rsid w:val="00C8638E"/>
    <w:rsid w:val="00C863CE"/>
    <w:rsid w:val="00C867BA"/>
    <w:rsid w:val="00C86E4F"/>
    <w:rsid w:val="00C875B7"/>
    <w:rsid w:val="00C87DB1"/>
    <w:rsid w:val="00C87E2F"/>
    <w:rsid w:val="00C9011D"/>
    <w:rsid w:val="00C9036E"/>
    <w:rsid w:val="00C906AF"/>
    <w:rsid w:val="00C90832"/>
    <w:rsid w:val="00C9099E"/>
    <w:rsid w:val="00C90C83"/>
    <w:rsid w:val="00C910E5"/>
    <w:rsid w:val="00C911AF"/>
    <w:rsid w:val="00C91584"/>
    <w:rsid w:val="00C919B5"/>
    <w:rsid w:val="00C91A05"/>
    <w:rsid w:val="00C91D65"/>
    <w:rsid w:val="00C91E15"/>
    <w:rsid w:val="00C91E4F"/>
    <w:rsid w:val="00C922CD"/>
    <w:rsid w:val="00C92320"/>
    <w:rsid w:val="00C92701"/>
    <w:rsid w:val="00C9284E"/>
    <w:rsid w:val="00C92851"/>
    <w:rsid w:val="00C92BA7"/>
    <w:rsid w:val="00C92CBB"/>
    <w:rsid w:val="00C92F81"/>
    <w:rsid w:val="00C92FFD"/>
    <w:rsid w:val="00C930D8"/>
    <w:rsid w:val="00C9358E"/>
    <w:rsid w:val="00C9415F"/>
    <w:rsid w:val="00C94570"/>
    <w:rsid w:val="00C94645"/>
    <w:rsid w:val="00C946A6"/>
    <w:rsid w:val="00C946A8"/>
    <w:rsid w:val="00C94871"/>
    <w:rsid w:val="00C94A64"/>
    <w:rsid w:val="00C94B82"/>
    <w:rsid w:val="00C95438"/>
    <w:rsid w:val="00C95B07"/>
    <w:rsid w:val="00C95B7A"/>
    <w:rsid w:val="00C95BCF"/>
    <w:rsid w:val="00C95CC0"/>
    <w:rsid w:val="00C9604F"/>
    <w:rsid w:val="00C964C7"/>
    <w:rsid w:val="00C9668D"/>
    <w:rsid w:val="00C9690B"/>
    <w:rsid w:val="00C969AB"/>
    <w:rsid w:val="00C96EF0"/>
    <w:rsid w:val="00C97218"/>
    <w:rsid w:val="00C97250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A9E"/>
    <w:rsid w:val="00CA21BF"/>
    <w:rsid w:val="00CA260C"/>
    <w:rsid w:val="00CA2AC1"/>
    <w:rsid w:val="00CA2B1C"/>
    <w:rsid w:val="00CA2C9B"/>
    <w:rsid w:val="00CA301B"/>
    <w:rsid w:val="00CA30F2"/>
    <w:rsid w:val="00CA32D1"/>
    <w:rsid w:val="00CA3451"/>
    <w:rsid w:val="00CA3584"/>
    <w:rsid w:val="00CA35E4"/>
    <w:rsid w:val="00CA3BF9"/>
    <w:rsid w:val="00CA3EE4"/>
    <w:rsid w:val="00CA429A"/>
    <w:rsid w:val="00CA46FC"/>
    <w:rsid w:val="00CA4968"/>
    <w:rsid w:val="00CA4A3D"/>
    <w:rsid w:val="00CA4CAB"/>
    <w:rsid w:val="00CA4D70"/>
    <w:rsid w:val="00CA4DCF"/>
    <w:rsid w:val="00CA4F81"/>
    <w:rsid w:val="00CA5817"/>
    <w:rsid w:val="00CA591F"/>
    <w:rsid w:val="00CA5B01"/>
    <w:rsid w:val="00CA5B63"/>
    <w:rsid w:val="00CA6510"/>
    <w:rsid w:val="00CA6705"/>
    <w:rsid w:val="00CA6755"/>
    <w:rsid w:val="00CA6AE2"/>
    <w:rsid w:val="00CA6B35"/>
    <w:rsid w:val="00CA6EB3"/>
    <w:rsid w:val="00CA79B5"/>
    <w:rsid w:val="00CA7A92"/>
    <w:rsid w:val="00CA7EF8"/>
    <w:rsid w:val="00CA7F5B"/>
    <w:rsid w:val="00CB0131"/>
    <w:rsid w:val="00CB0231"/>
    <w:rsid w:val="00CB09D0"/>
    <w:rsid w:val="00CB11BD"/>
    <w:rsid w:val="00CB164E"/>
    <w:rsid w:val="00CB16E5"/>
    <w:rsid w:val="00CB1E66"/>
    <w:rsid w:val="00CB23D3"/>
    <w:rsid w:val="00CB25FB"/>
    <w:rsid w:val="00CB2D87"/>
    <w:rsid w:val="00CB2EC1"/>
    <w:rsid w:val="00CB3023"/>
    <w:rsid w:val="00CB304D"/>
    <w:rsid w:val="00CB3AE1"/>
    <w:rsid w:val="00CB3C29"/>
    <w:rsid w:val="00CB3E95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F62"/>
    <w:rsid w:val="00CB64D4"/>
    <w:rsid w:val="00CB650E"/>
    <w:rsid w:val="00CB665A"/>
    <w:rsid w:val="00CB6CE2"/>
    <w:rsid w:val="00CB71AD"/>
    <w:rsid w:val="00CC0431"/>
    <w:rsid w:val="00CC0CC4"/>
    <w:rsid w:val="00CC0CE9"/>
    <w:rsid w:val="00CC11AE"/>
    <w:rsid w:val="00CC11F1"/>
    <w:rsid w:val="00CC159D"/>
    <w:rsid w:val="00CC15D7"/>
    <w:rsid w:val="00CC1BC4"/>
    <w:rsid w:val="00CC1EEB"/>
    <w:rsid w:val="00CC1F9C"/>
    <w:rsid w:val="00CC27B2"/>
    <w:rsid w:val="00CC2975"/>
    <w:rsid w:val="00CC2C6E"/>
    <w:rsid w:val="00CC2D36"/>
    <w:rsid w:val="00CC33D2"/>
    <w:rsid w:val="00CC35A4"/>
    <w:rsid w:val="00CC385C"/>
    <w:rsid w:val="00CC40DD"/>
    <w:rsid w:val="00CC4591"/>
    <w:rsid w:val="00CC475F"/>
    <w:rsid w:val="00CC498C"/>
    <w:rsid w:val="00CC4AA1"/>
    <w:rsid w:val="00CC4ACD"/>
    <w:rsid w:val="00CC4AE5"/>
    <w:rsid w:val="00CC4FEA"/>
    <w:rsid w:val="00CC5165"/>
    <w:rsid w:val="00CC52E6"/>
    <w:rsid w:val="00CC5576"/>
    <w:rsid w:val="00CC5B45"/>
    <w:rsid w:val="00CC6065"/>
    <w:rsid w:val="00CC6246"/>
    <w:rsid w:val="00CC6335"/>
    <w:rsid w:val="00CC63CD"/>
    <w:rsid w:val="00CC651F"/>
    <w:rsid w:val="00CC7027"/>
    <w:rsid w:val="00CC7970"/>
    <w:rsid w:val="00CC7993"/>
    <w:rsid w:val="00CC7D3D"/>
    <w:rsid w:val="00CC7D41"/>
    <w:rsid w:val="00CD0027"/>
    <w:rsid w:val="00CD0400"/>
    <w:rsid w:val="00CD04A7"/>
    <w:rsid w:val="00CD05E5"/>
    <w:rsid w:val="00CD061B"/>
    <w:rsid w:val="00CD063C"/>
    <w:rsid w:val="00CD08BA"/>
    <w:rsid w:val="00CD08CF"/>
    <w:rsid w:val="00CD105B"/>
    <w:rsid w:val="00CD1154"/>
    <w:rsid w:val="00CD1369"/>
    <w:rsid w:val="00CD19A5"/>
    <w:rsid w:val="00CD1A63"/>
    <w:rsid w:val="00CD1BC4"/>
    <w:rsid w:val="00CD2099"/>
    <w:rsid w:val="00CD2819"/>
    <w:rsid w:val="00CD3B22"/>
    <w:rsid w:val="00CD3F4E"/>
    <w:rsid w:val="00CD4D3B"/>
    <w:rsid w:val="00CD5236"/>
    <w:rsid w:val="00CD5484"/>
    <w:rsid w:val="00CD5748"/>
    <w:rsid w:val="00CD5A76"/>
    <w:rsid w:val="00CD6400"/>
    <w:rsid w:val="00CD640F"/>
    <w:rsid w:val="00CD679B"/>
    <w:rsid w:val="00CD6A53"/>
    <w:rsid w:val="00CD6E03"/>
    <w:rsid w:val="00CD6E16"/>
    <w:rsid w:val="00CD72BF"/>
    <w:rsid w:val="00CD7367"/>
    <w:rsid w:val="00CD7577"/>
    <w:rsid w:val="00CD7989"/>
    <w:rsid w:val="00CD7F90"/>
    <w:rsid w:val="00CE03C1"/>
    <w:rsid w:val="00CE0CC6"/>
    <w:rsid w:val="00CE0F03"/>
    <w:rsid w:val="00CE10CE"/>
    <w:rsid w:val="00CE134F"/>
    <w:rsid w:val="00CE16FF"/>
    <w:rsid w:val="00CE1717"/>
    <w:rsid w:val="00CE19D6"/>
    <w:rsid w:val="00CE205F"/>
    <w:rsid w:val="00CE2274"/>
    <w:rsid w:val="00CE25A7"/>
    <w:rsid w:val="00CE26AE"/>
    <w:rsid w:val="00CE2A2B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933"/>
    <w:rsid w:val="00CE5A0A"/>
    <w:rsid w:val="00CE60F1"/>
    <w:rsid w:val="00CE64B6"/>
    <w:rsid w:val="00CE65F8"/>
    <w:rsid w:val="00CE6BB3"/>
    <w:rsid w:val="00CE6EC8"/>
    <w:rsid w:val="00CE70DD"/>
    <w:rsid w:val="00CE7525"/>
    <w:rsid w:val="00CE7839"/>
    <w:rsid w:val="00CE79DA"/>
    <w:rsid w:val="00CE7AD4"/>
    <w:rsid w:val="00CF03A6"/>
    <w:rsid w:val="00CF12D2"/>
    <w:rsid w:val="00CF14BE"/>
    <w:rsid w:val="00CF1522"/>
    <w:rsid w:val="00CF2087"/>
    <w:rsid w:val="00CF2308"/>
    <w:rsid w:val="00CF24EC"/>
    <w:rsid w:val="00CF2863"/>
    <w:rsid w:val="00CF2959"/>
    <w:rsid w:val="00CF35F4"/>
    <w:rsid w:val="00CF3BDE"/>
    <w:rsid w:val="00CF3EF2"/>
    <w:rsid w:val="00CF437A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AC1"/>
    <w:rsid w:val="00CF6EC0"/>
    <w:rsid w:val="00CF6EC8"/>
    <w:rsid w:val="00CF71DD"/>
    <w:rsid w:val="00CF72FA"/>
    <w:rsid w:val="00D00AF1"/>
    <w:rsid w:val="00D01076"/>
    <w:rsid w:val="00D01ADB"/>
    <w:rsid w:val="00D02031"/>
    <w:rsid w:val="00D02094"/>
    <w:rsid w:val="00D0244C"/>
    <w:rsid w:val="00D026ED"/>
    <w:rsid w:val="00D02A6D"/>
    <w:rsid w:val="00D02D20"/>
    <w:rsid w:val="00D041E5"/>
    <w:rsid w:val="00D0462F"/>
    <w:rsid w:val="00D04BA3"/>
    <w:rsid w:val="00D05245"/>
    <w:rsid w:val="00D05605"/>
    <w:rsid w:val="00D05929"/>
    <w:rsid w:val="00D059B4"/>
    <w:rsid w:val="00D05A3F"/>
    <w:rsid w:val="00D05A88"/>
    <w:rsid w:val="00D05EA4"/>
    <w:rsid w:val="00D05F1C"/>
    <w:rsid w:val="00D067FD"/>
    <w:rsid w:val="00D06B43"/>
    <w:rsid w:val="00D06D3B"/>
    <w:rsid w:val="00D07272"/>
    <w:rsid w:val="00D0777B"/>
    <w:rsid w:val="00D079C1"/>
    <w:rsid w:val="00D07C08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2F5B"/>
    <w:rsid w:val="00D1329F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957"/>
    <w:rsid w:val="00D16ABD"/>
    <w:rsid w:val="00D16BB6"/>
    <w:rsid w:val="00D17B19"/>
    <w:rsid w:val="00D17D2F"/>
    <w:rsid w:val="00D17FBF"/>
    <w:rsid w:val="00D201F9"/>
    <w:rsid w:val="00D203D4"/>
    <w:rsid w:val="00D2045E"/>
    <w:rsid w:val="00D21116"/>
    <w:rsid w:val="00D21184"/>
    <w:rsid w:val="00D21881"/>
    <w:rsid w:val="00D21C26"/>
    <w:rsid w:val="00D21FB4"/>
    <w:rsid w:val="00D2245E"/>
    <w:rsid w:val="00D225A3"/>
    <w:rsid w:val="00D22C41"/>
    <w:rsid w:val="00D23061"/>
    <w:rsid w:val="00D23235"/>
    <w:rsid w:val="00D23245"/>
    <w:rsid w:val="00D233E4"/>
    <w:rsid w:val="00D2342F"/>
    <w:rsid w:val="00D23ED4"/>
    <w:rsid w:val="00D244B0"/>
    <w:rsid w:val="00D24578"/>
    <w:rsid w:val="00D24696"/>
    <w:rsid w:val="00D247CD"/>
    <w:rsid w:val="00D247D4"/>
    <w:rsid w:val="00D24877"/>
    <w:rsid w:val="00D24982"/>
    <w:rsid w:val="00D2505D"/>
    <w:rsid w:val="00D25BCD"/>
    <w:rsid w:val="00D26410"/>
    <w:rsid w:val="00D26926"/>
    <w:rsid w:val="00D269AB"/>
    <w:rsid w:val="00D26C87"/>
    <w:rsid w:val="00D26EFB"/>
    <w:rsid w:val="00D27269"/>
    <w:rsid w:val="00D27480"/>
    <w:rsid w:val="00D27516"/>
    <w:rsid w:val="00D3128A"/>
    <w:rsid w:val="00D315A8"/>
    <w:rsid w:val="00D3198E"/>
    <w:rsid w:val="00D3274B"/>
    <w:rsid w:val="00D327C6"/>
    <w:rsid w:val="00D32817"/>
    <w:rsid w:val="00D32858"/>
    <w:rsid w:val="00D32BF9"/>
    <w:rsid w:val="00D32D41"/>
    <w:rsid w:val="00D33029"/>
    <w:rsid w:val="00D33CF1"/>
    <w:rsid w:val="00D346A1"/>
    <w:rsid w:val="00D3480E"/>
    <w:rsid w:val="00D34F39"/>
    <w:rsid w:val="00D351A8"/>
    <w:rsid w:val="00D351F6"/>
    <w:rsid w:val="00D35480"/>
    <w:rsid w:val="00D35810"/>
    <w:rsid w:val="00D35D39"/>
    <w:rsid w:val="00D35F78"/>
    <w:rsid w:val="00D3654E"/>
    <w:rsid w:val="00D369E1"/>
    <w:rsid w:val="00D36EF5"/>
    <w:rsid w:val="00D37368"/>
    <w:rsid w:val="00D3737E"/>
    <w:rsid w:val="00D379B8"/>
    <w:rsid w:val="00D400EC"/>
    <w:rsid w:val="00D400F3"/>
    <w:rsid w:val="00D402FE"/>
    <w:rsid w:val="00D40397"/>
    <w:rsid w:val="00D404FD"/>
    <w:rsid w:val="00D4101D"/>
    <w:rsid w:val="00D42341"/>
    <w:rsid w:val="00D426DE"/>
    <w:rsid w:val="00D42767"/>
    <w:rsid w:val="00D42F26"/>
    <w:rsid w:val="00D431BF"/>
    <w:rsid w:val="00D43967"/>
    <w:rsid w:val="00D44017"/>
    <w:rsid w:val="00D441AE"/>
    <w:rsid w:val="00D444FA"/>
    <w:rsid w:val="00D44943"/>
    <w:rsid w:val="00D44A88"/>
    <w:rsid w:val="00D44C13"/>
    <w:rsid w:val="00D44C66"/>
    <w:rsid w:val="00D4504D"/>
    <w:rsid w:val="00D4505D"/>
    <w:rsid w:val="00D451F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719B"/>
    <w:rsid w:val="00D472D1"/>
    <w:rsid w:val="00D47578"/>
    <w:rsid w:val="00D47CB6"/>
    <w:rsid w:val="00D50176"/>
    <w:rsid w:val="00D501C2"/>
    <w:rsid w:val="00D505A7"/>
    <w:rsid w:val="00D507AB"/>
    <w:rsid w:val="00D51044"/>
    <w:rsid w:val="00D510E3"/>
    <w:rsid w:val="00D51B41"/>
    <w:rsid w:val="00D51B82"/>
    <w:rsid w:val="00D52606"/>
    <w:rsid w:val="00D52BBF"/>
    <w:rsid w:val="00D52CB7"/>
    <w:rsid w:val="00D52E7D"/>
    <w:rsid w:val="00D530E9"/>
    <w:rsid w:val="00D53523"/>
    <w:rsid w:val="00D53CA7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A5D"/>
    <w:rsid w:val="00D56A6B"/>
    <w:rsid w:val="00D56E3D"/>
    <w:rsid w:val="00D56E82"/>
    <w:rsid w:val="00D572B0"/>
    <w:rsid w:val="00D601A6"/>
    <w:rsid w:val="00D60459"/>
    <w:rsid w:val="00D60503"/>
    <w:rsid w:val="00D6074A"/>
    <w:rsid w:val="00D607B7"/>
    <w:rsid w:val="00D60B87"/>
    <w:rsid w:val="00D60BE4"/>
    <w:rsid w:val="00D60FA8"/>
    <w:rsid w:val="00D614A6"/>
    <w:rsid w:val="00D61E45"/>
    <w:rsid w:val="00D6231C"/>
    <w:rsid w:val="00D6263F"/>
    <w:rsid w:val="00D6270E"/>
    <w:rsid w:val="00D629A2"/>
    <w:rsid w:val="00D62CDC"/>
    <w:rsid w:val="00D62FEB"/>
    <w:rsid w:val="00D6361B"/>
    <w:rsid w:val="00D63882"/>
    <w:rsid w:val="00D63B32"/>
    <w:rsid w:val="00D63B40"/>
    <w:rsid w:val="00D63B93"/>
    <w:rsid w:val="00D643F8"/>
    <w:rsid w:val="00D64A89"/>
    <w:rsid w:val="00D64DCD"/>
    <w:rsid w:val="00D64EA9"/>
    <w:rsid w:val="00D653A1"/>
    <w:rsid w:val="00D65516"/>
    <w:rsid w:val="00D65FF0"/>
    <w:rsid w:val="00D662A4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BA7"/>
    <w:rsid w:val="00D70D07"/>
    <w:rsid w:val="00D70F7D"/>
    <w:rsid w:val="00D710C9"/>
    <w:rsid w:val="00D710F2"/>
    <w:rsid w:val="00D715EE"/>
    <w:rsid w:val="00D7205E"/>
    <w:rsid w:val="00D72528"/>
    <w:rsid w:val="00D728C7"/>
    <w:rsid w:val="00D72A67"/>
    <w:rsid w:val="00D72D54"/>
    <w:rsid w:val="00D72EFE"/>
    <w:rsid w:val="00D731D3"/>
    <w:rsid w:val="00D73208"/>
    <w:rsid w:val="00D733EF"/>
    <w:rsid w:val="00D73508"/>
    <w:rsid w:val="00D7393F"/>
    <w:rsid w:val="00D73ABD"/>
    <w:rsid w:val="00D740AC"/>
    <w:rsid w:val="00D7418F"/>
    <w:rsid w:val="00D74208"/>
    <w:rsid w:val="00D744C7"/>
    <w:rsid w:val="00D74563"/>
    <w:rsid w:val="00D7490D"/>
    <w:rsid w:val="00D74A83"/>
    <w:rsid w:val="00D74E47"/>
    <w:rsid w:val="00D75088"/>
    <w:rsid w:val="00D75350"/>
    <w:rsid w:val="00D75359"/>
    <w:rsid w:val="00D75623"/>
    <w:rsid w:val="00D75668"/>
    <w:rsid w:val="00D75807"/>
    <w:rsid w:val="00D75C1F"/>
    <w:rsid w:val="00D75F72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7F0"/>
    <w:rsid w:val="00D80B3C"/>
    <w:rsid w:val="00D80B95"/>
    <w:rsid w:val="00D80C18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743"/>
    <w:rsid w:val="00D81869"/>
    <w:rsid w:val="00D81BE8"/>
    <w:rsid w:val="00D81DE9"/>
    <w:rsid w:val="00D825F9"/>
    <w:rsid w:val="00D82F96"/>
    <w:rsid w:val="00D83962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6639"/>
    <w:rsid w:val="00D8672C"/>
    <w:rsid w:val="00D86826"/>
    <w:rsid w:val="00D86A84"/>
    <w:rsid w:val="00D871EB"/>
    <w:rsid w:val="00D87265"/>
    <w:rsid w:val="00D87465"/>
    <w:rsid w:val="00D87BA2"/>
    <w:rsid w:val="00D90055"/>
    <w:rsid w:val="00D90336"/>
    <w:rsid w:val="00D90696"/>
    <w:rsid w:val="00D90750"/>
    <w:rsid w:val="00D909CF"/>
    <w:rsid w:val="00D90B2C"/>
    <w:rsid w:val="00D90DC6"/>
    <w:rsid w:val="00D9147C"/>
    <w:rsid w:val="00D9197F"/>
    <w:rsid w:val="00D91EFA"/>
    <w:rsid w:val="00D920FB"/>
    <w:rsid w:val="00D929D7"/>
    <w:rsid w:val="00D92C74"/>
    <w:rsid w:val="00D92EE5"/>
    <w:rsid w:val="00D93917"/>
    <w:rsid w:val="00D93E45"/>
    <w:rsid w:val="00D9400C"/>
    <w:rsid w:val="00D9437E"/>
    <w:rsid w:val="00D944EA"/>
    <w:rsid w:val="00D94744"/>
    <w:rsid w:val="00D94D04"/>
    <w:rsid w:val="00D9511D"/>
    <w:rsid w:val="00D95D57"/>
    <w:rsid w:val="00D96661"/>
    <w:rsid w:val="00D96788"/>
    <w:rsid w:val="00D96FF1"/>
    <w:rsid w:val="00D970FB"/>
    <w:rsid w:val="00D97469"/>
    <w:rsid w:val="00D9790F"/>
    <w:rsid w:val="00D97A06"/>
    <w:rsid w:val="00D97D74"/>
    <w:rsid w:val="00D97ECF"/>
    <w:rsid w:val="00D97FD0"/>
    <w:rsid w:val="00DA0238"/>
    <w:rsid w:val="00DA0852"/>
    <w:rsid w:val="00DA0C71"/>
    <w:rsid w:val="00DA0ECE"/>
    <w:rsid w:val="00DA0F39"/>
    <w:rsid w:val="00DA10FC"/>
    <w:rsid w:val="00DA121F"/>
    <w:rsid w:val="00DA1A09"/>
    <w:rsid w:val="00DA1A56"/>
    <w:rsid w:val="00DA1B02"/>
    <w:rsid w:val="00DA26A3"/>
    <w:rsid w:val="00DA287F"/>
    <w:rsid w:val="00DA28FE"/>
    <w:rsid w:val="00DA2F7D"/>
    <w:rsid w:val="00DA333B"/>
    <w:rsid w:val="00DA3958"/>
    <w:rsid w:val="00DA3A77"/>
    <w:rsid w:val="00DA3E10"/>
    <w:rsid w:val="00DA3E42"/>
    <w:rsid w:val="00DA3F93"/>
    <w:rsid w:val="00DA4626"/>
    <w:rsid w:val="00DA4F46"/>
    <w:rsid w:val="00DA53D3"/>
    <w:rsid w:val="00DA55E2"/>
    <w:rsid w:val="00DA5A53"/>
    <w:rsid w:val="00DA5E8D"/>
    <w:rsid w:val="00DA6595"/>
    <w:rsid w:val="00DA667C"/>
    <w:rsid w:val="00DA6847"/>
    <w:rsid w:val="00DA6A80"/>
    <w:rsid w:val="00DA6B79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A0F"/>
    <w:rsid w:val="00DB1EE9"/>
    <w:rsid w:val="00DB234B"/>
    <w:rsid w:val="00DB3C20"/>
    <w:rsid w:val="00DB3E29"/>
    <w:rsid w:val="00DB4525"/>
    <w:rsid w:val="00DB48D9"/>
    <w:rsid w:val="00DB49DA"/>
    <w:rsid w:val="00DB4A6E"/>
    <w:rsid w:val="00DB5108"/>
    <w:rsid w:val="00DB51C7"/>
    <w:rsid w:val="00DB5514"/>
    <w:rsid w:val="00DB5B31"/>
    <w:rsid w:val="00DB5CF0"/>
    <w:rsid w:val="00DB5F3E"/>
    <w:rsid w:val="00DB61D8"/>
    <w:rsid w:val="00DB63CE"/>
    <w:rsid w:val="00DB6AA8"/>
    <w:rsid w:val="00DB6BB8"/>
    <w:rsid w:val="00DB6EA2"/>
    <w:rsid w:val="00DB6FDD"/>
    <w:rsid w:val="00DB71C2"/>
    <w:rsid w:val="00DB738B"/>
    <w:rsid w:val="00DB7454"/>
    <w:rsid w:val="00DB793C"/>
    <w:rsid w:val="00DB7CEB"/>
    <w:rsid w:val="00DB7ED2"/>
    <w:rsid w:val="00DB7F86"/>
    <w:rsid w:val="00DC054E"/>
    <w:rsid w:val="00DC05A7"/>
    <w:rsid w:val="00DC0696"/>
    <w:rsid w:val="00DC1280"/>
    <w:rsid w:val="00DC1E8D"/>
    <w:rsid w:val="00DC22B2"/>
    <w:rsid w:val="00DC24C1"/>
    <w:rsid w:val="00DC26EE"/>
    <w:rsid w:val="00DC276C"/>
    <w:rsid w:val="00DC2B34"/>
    <w:rsid w:val="00DC2B51"/>
    <w:rsid w:val="00DC2E39"/>
    <w:rsid w:val="00DC31D4"/>
    <w:rsid w:val="00DC3509"/>
    <w:rsid w:val="00DC3A51"/>
    <w:rsid w:val="00DC3C84"/>
    <w:rsid w:val="00DC3D00"/>
    <w:rsid w:val="00DC4044"/>
    <w:rsid w:val="00DC41F5"/>
    <w:rsid w:val="00DC4948"/>
    <w:rsid w:val="00DC4C8D"/>
    <w:rsid w:val="00DC50C9"/>
    <w:rsid w:val="00DC5227"/>
    <w:rsid w:val="00DC5534"/>
    <w:rsid w:val="00DC56A7"/>
    <w:rsid w:val="00DC5AF7"/>
    <w:rsid w:val="00DC5B42"/>
    <w:rsid w:val="00DC6393"/>
    <w:rsid w:val="00DC67C0"/>
    <w:rsid w:val="00DC6CFA"/>
    <w:rsid w:val="00DC6D2C"/>
    <w:rsid w:val="00DC6F51"/>
    <w:rsid w:val="00DC76AE"/>
    <w:rsid w:val="00DC778E"/>
    <w:rsid w:val="00DC77E7"/>
    <w:rsid w:val="00DC7B65"/>
    <w:rsid w:val="00DD05C3"/>
    <w:rsid w:val="00DD06D0"/>
    <w:rsid w:val="00DD0894"/>
    <w:rsid w:val="00DD0D78"/>
    <w:rsid w:val="00DD1284"/>
    <w:rsid w:val="00DD220D"/>
    <w:rsid w:val="00DD2D7E"/>
    <w:rsid w:val="00DD315B"/>
    <w:rsid w:val="00DD43BD"/>
    <w:rsid w:val="00DD4B39"/>
    <w:rsid w:val="00DD4BEA"/>
    <w:rsid w:val="00DD5104"/>
    <w:rsid w:val="00DD5255"/>
    <w:rsid w:val="00DD5682"/>
    <w:rsid w:val="00DD56A3"/>
    <w:rsid w:val="00DD5A1D"/>
    <w:rsid w:val="00DD5AED"/>
    <w:rsid w:val="00DD5B80"/>
    <w:rsid w:val="00DD5C36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CD2"/>
    <w:rsid w:val="00DE0065"/>
    <w:rsid w:val="00DE061F"/>
    <w:rsid w:val="00DE106F"/>
    <w:rsid w:val="00DE153F"/>
    <w:rsid w:val="00DE154B"/>
    <w:rsid w:val="00DE1902"/>
    <w:rsid w:val="00DE1F08"/>
    <w:rsid w:val="00DE1FDE"/>
    <w:rsid w:val="00DE24D7"/>
    <w:rsid w:val="00DE27BB"/>
    <w:rsid w:val="00DE2D5D"/>
    <w:rsid w:val="00DE30A6"/>
    <w:rsid w:val="00DE39E8"/>
    <w:rsid w:val="00DE3DF6"/>
    <w:rsid w:val="00DE41AB"/>
    <w:rsid w:val="00DE45A8"/>
    <w:rsid w:val="00DE4EB9"/>
    <w:rsid w:val="00DE552C"/>
    <w:rsid w:val="00DE5A02"/>
    <w:rsid w:val="00DE5CFA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8B"/>
    <w:rsid w:val="00DF0213"/>
    <w:rsid w:val="00DF03B7"/>
    <w:rsid w:val="00DF047B"/>
    <w:rsid w:val="00DF0D68"/>
    <w:rsid w:val="00DF1168"/>
    <w:rsid w:val="00DF15CA"/>
    <w:rsid w:val="00DF1DCB"/>
    <w:rsid w:val="00DF2130"/>
    <w:rsid w:val="00DF231D"/>
    <w:rsid w:val="00DF2365"/>
    <w:rsid w:val="00DF2C3D"/>
    <w:rsid w:val="00DF30F2"/>
    <w:rsid w:val="00DF3463"/>
    <w:rsid w:val="00DF3562"/>
    <w:rsid w:val="00DF35E2"/>
    <w:rsid w:val="00DF3C7B"/>
    <w:rsid w:val="00DF3E94"/>
    <w:rsid w:val="00DF3EA7"/>
    <w:rsid w:val="00DF46F2"/>
    <w:rsid w:val="00DF478C"/>
    <w:rsid w:val="00DF4B70"/>
    <w:rsid w:val="00DF565D"/>
    <w:rsid w:val="00DF5D1B"/>
    <w:rsid w:val="00DF61BA"/>
    <w:rsid w:val="00DF63EF"/>
    <w:rsid w:val="00DF65B3"/>
    <w:rsid w:val="00DF6A2C"/>
    <w:rsid w:val="00DF6C52"/>
    <w:rsid w:val="00DF7546"/>
    <w:rsid w:val="00DF7F88"/>
    <w:rsid w:val="00DF7F9A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3632"/>
    <w:rsid w:val="00E037A5"/>
    <w:rsid w:val="00E038E0"/>
    <w:rsid w:val="00E04923"/>
    <w:rsid w:val="00E04CDF"/>
    <w:rsid w:val="00E04DDC"/>
    <w:rsid w:val="00E0551F"/>
    <w:rsid w:val="00E0599A"/>
    <w:rsid w:val="00E060D7"/>
    <w:rsid w:val="00E06BED"/>
    <w:rsid w:val="00E06CD8"/>
    <w:rsid w:val="00E06CDF"/>
    <w:rsid w:val="00E06E92"/>
    <w:rsid w:val="00E07118"/>
    <w:rsid w:val="00E07916"/>
    <w:rsid w:val="00E07ABD"/>
    <w:rsid w:val="00E07CFC"/>
    <w:rsid w:val="00E100B6"/>
    <w:rsid w:val="00E10779"/>
    <w:rsid w:val="00E108A3"/>
    <w:rsid w:val="00E10B27"/>
    <w:rsid w:val="00E11980"/>
    <w:rsid w:val="00E119B7"/>
    <w:rsid w:val="00E126A2"/>
    <w:rsid w:val="00E12808"/>
    <w:rsid w:val="00E12893"/>
    <w:rsid w:val="00E12A48"/>
    <w:rsid w:val="00E12AB8"/>
    <w:rsid w:val="00E12D45"/>
    <w:rsid w:val="00E12FD2"/>
    <w:rsid w:val="00E1331E"/>
    <w:rsid w:val="00E13402"/>
    <w:rsid w:val="00E13953"/>
    <w:rsid w:val="00E1395E"/>
    <w:rsid w:val="00E13E01"/>
    <w:rsid w:val="00E14285"/>
    <w:rsid w:val="00E149DB"/>
    <w:rsid w:val="00E14CE2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857"/>
    <w:rsid w:val="00E17CA2"/>
    <w:rsid w:val="00E17ED7"/>
    <w:rsid w:val="00E20174"/>
    <w:rsid w:val="00E201CC"/>
    <w:rsid w:val="00E203F9"/>
    <w:rsid w:val="00E204BE"/>
    <w:rsid w:val="00E20787"/>
    <w:rsid w:val="00E207A5"/>
    <w:rsid w:val="00E209F4"/>
    <w:rsid w:val="00E21593"/>
    <w:rsid w:val="00E21642"/>
    <w:rsid w:val="00E21860"/>
    <w:rsid w:val="00E224CC"/>
    <w:rsid w:val="00E22CDC"/>
    <w:rsid w:val="00E22FFD"/>
    <w:rsid w:val="00E23011"/>
    <w:rsid w:val="00E23463"/>
    <w:rsid w:val="00E23869"/>
    <w:rsid w:val="00E250C8"/>
    <w:rsid w:val="00E252D1"/>
    <w:rsid w:val="00E25AAF"/>
    <w:rsid w:val="00E25D41"/>
    <w:rsid w:val="00E25E6F"/>
    <w:rsid w:val="00E262E7"/>
    <w:rsid w:val="00E26321"/>
    <w:rsid w:val="00E27583"/>
    <w:rsid w:val="00E278AE"/>
    <w:rsid w:val="00E27D47"/>
    <w:rsid w:val="00E300AF"/>
    <w:rsid w:val="00E3066E"/>
    <w:rsid w:val="00E309E6"/>
    <w:rsid w:val="00E309F9"/>
    <w:rsid w:val="00E30D08"/>
    <w:rsid w:val="00E30E13"/>
    <w:rsid w:val="00E310AF"/>
    <w:rsid w:val="00E3117E"/>
    <w:rsid w:val="00E3144F"/>
    <w:rsid w:val="00E3158B"/>
    <w:rsid w:val="00E3231D"/>
    <w:rsid w:val="00E326DB"/>
    <w:rsid w:val="00E32710"/>
    <w:rsid w:val="00E32813"/>
    <w:rsid w:val="00E329EC"/>
    <w:rsid w:val="00E32C4D"/>
    <w:rsid w:val="00E32D96"/>
    <w:rsid w:val="00E32E66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2F"/>
    <w:rsid w:val="00E3504C"/>
    <w:rsid w:val="00E350DD"/>
    <w:rsid w:val="00E35920"/>
    <w:rsid w:val="00E361B7"/>
    <w:rsid w:val="00E369EB"/>
    <w:rsid w:val="00E36D53"/>
    <w:rsid w:val="00E36D9D"/>
    <w:rsid w:val="00E37192"/>
    <w:rsid w:val="00E371FB"/>
    <w:rsid w:val="00E3748C"/>
    <w:rsid w:val="00E40200"/>
    <w:rsid w:val="00E41BA5"/>
    <w:rsid w:val="00E41BA9"/>
    <w:rsid w:val="00E42556"/>
    <w:rsid w:val="00E42959"/>
    <w:rsid w:val="00E42C84"/>
    <w:rsid w:val="00E42DA4"/>
    <w:rsid w:val="00E42EA7"/>
    <w:rsid w:val="00E4334C"/>
    <w:rsid w:val="00E433C6"/>
    <w:rsid w:val="00E43C5A"/>
    <w:rsid w:val="00E43DAF"/>
    <w:rsid w:val="00E4410A"/>
    <w:rsid w:val="00E44248"/>
    <w:rsid w:val="00E446F7"/>
    <w:rsid w:val="00E449C9"/>
    <w:rsid w:val="00E4531A"/>
    <w:rsid w:val="00E454F7"/>
    <w:rsid w:val="00E458D7"/>
    <w:rsid w:val="00E45E19"/>
    <w:rsid w:val="00E460E8"/>
    <w:rsid w:val="00E46154"/>
    <w:rsid w:val="00E46717"/>
    <w:rsid w:val="00E46D33"/>
    <w:rsid w:val="00E46D71"/>
    <w:rsid w:val="00E471EF"/>
    <w:rsid w:val="00E47673"/>
    <w:rsid w:val="00E47D5D"/>
    <w:rsid w:val="00E47D91"/>
    <w:rsid w:val="00E47DD8"/>
    <w:rsid w:val="00E50018"/>
    <w:rsid w:val="00E501DE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D71"/>
    <w:rsid w:val="00E529BB"/>
    <w:rsid w:val="00E529EB"/>
    <w:rsid w:val="00E52A88"/>
    <w:rsid w:val="00E52C63"/>
    <w:rsid w:val="00E53469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47D"/>
    <w:rsid w:val="00E56624"/>
    <w:rsid w:val="00E5667E"/>
    <w:rsid w:val="00E569FA"/>
    <w:rsid w:val="00E56F27"/>
    <w:rsid w:val="00E5708A"/>
    <w:rsid w:val="00E57292"/>
    <w:rsid w:val="00E5788B"/>
    <w:rsid w:val="00E57B42"/>
    <w:rsid w:val="00E57BA7"/>
    <w:rsid w:val="00E57FEF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64F"/>
    <w:rsid w:val="00E618A3"/>
    <w:rsid w:val="00E61C43"/>
    <w:rsid w:val="00E62022"/>
    <w:rsid w:val="00E62194"/>
    <w:rsid w:val="00E62397"/>
    <w:rsid w:val="00E6274A"/>
    <w:rsid w:val="00E6299D"/>
    <w:rsid w:val="00E629F8"/>
    <w:rsid w:val="00E62C9E"/>
    <w:rsid w:val="00E633BA"/>
    <w:rsid w:val="00E6344F"/>
    <w:rsid w:val="00E637E0"/>
    <w:rsid w:val="00E6385E"/>
    <w:rsid w:val="00E639DA"/>
    <w:rsid w:val="00E63AFE"/>
    <w:rsid w:val="00E6439A"/>
    <w:rsid w:val="00E64585"/>
    <w:rsid w:val="00E64B23"/>
    <w:rsid w:val="00E64B93"/>
    <w:rsid w:val="00E64EB4"/>
    <w:rsid w:val="00E64F06"/>
    <w:rsid w:val="00E653EF"/>
    <w:rsid w:val="00E65DA6"/>
    <w:rsid w:val="00E6606A"/>
    <w:rsid w:val="00E66338"/>
    <w:rsid w:val="00E666F0"/>
    <w:rsid w:val="00E6679A"/>
    <w:rsid w:val="00E66913"/>
    <w:rsid w:val="00E6692D"/>
    <w:rsid w:val="00E66AAC"/>
    <w:rsid w:val="00E66C8D"/>
    <w:rsid w:val="00E67BBF"/>
    <w:rsid w:val="00E67BC6"/>
    <w:rsid w:val="00E67F47"/>
    <w:rsid w:val="00E700F6"/>
    <w:rsid w:val="00E702F1"/>
    <w:rsid w:val="00E7076D"/>
    <w:rsid w:val="00E70779"/>
    <w:rsid w:val="00E7079E"/>
    <w:rsid w:val="00E70A93"/>
    <w:rsid w:val="00E70FA9"/>
    <w:rsid w:val="00E716C2"/>
    <w:rsid w:val="00E71B72"/>
    <w:rsid w:val="00E71BDC"/>
    <w:rsid w:val="00E722DD"/>
    <w:rsid w:val="00E72A64"/>
    <w:rsid w:val="00E72DB8"/>
    <w:rsid w:val="00E72F56"/>
    <w:rsid w:val="00E72FF0"/>
    <w:rsid w:val="00E73034"/>
    <w:rsid w:val="00E73265"/>
    <w:rsid w:val="00E740C4"/>
    <w:rsid w:val="00E74236"/>
    <w:rsid w:val="00E7497E"/>
    <w:rsid w:val="00E74F07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F50"/>
    <w:rsid w:val="00E77354"/>
    <w:rsid w:val="00E77579"/>
    <w:rsid w:val="00E77A12"/>
    <w:rsid w:val="00E77CCA"/>
    <w:rsid w:val="00E77E71"/>
    <w:rsid w:val="00E805B6"/>
    <w:rsid w:val="00E80838"/>
    <w:rsid w:val="00E80C1A"/>
    <w:rsid w:val="00E81132"/>
    <w:rsid w:val="00E81223"/>
    <w:rsid w:val="00E81844"/>
    <w:rsid w:val="00E8257C"/>
    <w:rsid w:val="00E828E1"/>
    <w:rsid w:val="00E82FC0"/>
    <w:rsid w:val="00E83010"/>
    <w:rsid w:val="00E83400"/>
    <w:rsid w:val="00E83E70"/>
    <w:rsid w:val="00E84058"/>
    <w:rsid w:val="00E842C5"/>
    <w:rsid w:val="00E84923"/>
    <w:rsid w:val="00E8494D"/>
    <w:rsid w:val="00E84DE7"/>
    <w:rsid w:val="00E84F05"/>
    <w:rsid w:val="00E85254"/>
    <w:rsid w:val="00E85689"/>
    <w:rsid w:val="00E8594A"/>
    <w:rsid w:val="00E85999"/>
    <w:rsid w:val="00E85A3E"/>
    <w:rsid w:val="00E85EE4"/>
    <w:rsid w:val="00E85F0A"/>
    <w:rsid w:val="00E86510"/>
    <w:rsid w:val="00E86815"/>
    <w:rsid w:val="00E869D6"/>
    <w:rsid w:val="00E86A31"/>
    <w:rsid w:val="00E86F85"/>
    <w:rsid w:val="00E870FF"/>
    <w:rsid w:val="00E873FB"/>
    <w:rsid w:val="00E87531"/>
    <w:rsid w:val="00E875FE"/>
    <w:rsid w:val="00E87771"/>
    <w:rsid w:val="00E87A63"/>
    <w:rsid w:val="00E90DFB"/>
    <w:rsid w:val="00E90F33"/>
    <w:rsid w:val="00E911A3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4080"/>
    <w:rsid w:val="00E94274"/>
    <w:rsid w:val="00E94615"/>
    <w:rsid w:val="00E9467F"/>
    <w:rsid w:val="00E9469C"/>
    <w:rsid w:val="00E94A3D"/>
    <w:rsid w:val="00E95160"/>
    <w:rsid w:val="00E9536C"/>
    <w:rsid w:val="00E95918"/>
    <w:rsid w:val="00E95A64"/>
    <w:rsid w:val="00E95ABC"/>
    <w:rsid w:val="00E95DAB"/>
    <w:rsid w:val="00E95F64"/>
    <w:rsid w:val="00E963AE"/>
    <w:rsid w:val="00E96662"/>
    <w:rsid w:val="00E96F4E"/>
    <w:rsid w:val="00E972D2"/>
    <w:rsid w:val="00E9749C"/>
    <w:rsid w:val="00E976F0"/>
    <w:rsid w:val="00E97715"/>
    <w:rsid w:val="00E978BB"/>
    <w:rsid w:val="00E97F10"/>
    <w:rsid w:val="00EA0D63"/>
    <w:rsid w:val="00EA0EAA"/>
    <w:rsid w:val="00EA10E7"/>
    <w:rsid w:val="00EA155B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B63"/>
    <w:rsid w:val="00EA4365"/>
    <w:rsid w:val="00EA4707"/>
    <w:rsid w:val="00EA473F"/>
    <w:rsid w:val="00EA49B6"/>
    <w:rsid w:val="00EA4B4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C04"/>
    <w:rsid w:val="00EB02C0"/>
    <w:rsid w:val="00EB10F1"/>
    <w:rsid w:val="00EB1CC8"/>
    <w:rsid w:val="00EB1FC9"/>
    <w:rsid w:val="00EB2138"/>
    <w:rsid w:val="00EB2175"/>
    <w:rsid w:val="00EB22CE"/>
    <w:rsid w:val="00EB2E96"/>
    <w:rsid w:val="00EB2FBF"/>
    <w:rsid w:val="00EB3179"/>
    <w:rsid w:val="00EB3443"/>
    <w:rsid w:val="00EB36D4"/>
    <w:rsid w:val="00EB36F1"/>
    <w:rsid w:val="00EB3BAB"/>
    <w:rsid w:val="00EB40B6"/>
    <w:rsid w:val="00EB4163"/>
    <w:rsid w:val="00EB4291"/>
    <w:rsid w:val="00EB4C32"/>
    <w:rsid w:val="00EB4CC4"/>
    <w:rsid w:val="00EB4D3C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C01D2"/>
    <w:rsid w:val="00EC0315"/>
    <w:rsid w:val="00EC0502"/>
    <w:rsid w:val="00EC05C7"/>
    <w:rsid w:val="00EC0735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85F"/>
    <w:rsid w:val="00EC4B4D"/>
    <w:rsid w:val="00EC4C82"/>
    <w:rsid w:val="00EC52CB"/>
    <w:rsid w:val="00EC5CE4"/>
    <w:rsid w:val="00EC5E45"/>
    <w:rsid w:val="00EC5EE7"/>
    <w:rsid w:val="00EC6145"/>
    <w:rsid w:val="00EC6149"/>
    <w:rsid w:val="00EC6509"/>
    <w:rsid w:val="00EC6600"/>
    <w:rsid w:val="00EC6632"/>
    <w:rsid w:val="00EC6EA0"/>
    <w:rsid w:val="00EC7355"/>
    <w:rsid w:val="00EC7382"/>
    <w:rsid w:val="00EC741F"/>
    <w:rsid w:val="00EC7BF5"/>
    <w:rsid w:val="00ED0391"/>
    <w:rsid w:val="00ED0534"/>
    <w:rsid w:val="00ED06EA"/>
    <w:rsid w:val="00ED07E7"/>
    <w:rsid w:val="00ED0842"/>
    <w:rsid w:val="00ED0847"/>
    <w:rsid w:val="00ED0CC9"/>
    <w:rsid w:val="00ED0E67"/>
    <w:rsid w:val="00ED18C9"/>
    <w:rsid w:val="00ED2238"/>
    <w:rsid w:val="00ED2358"/>
    <w:rsid w:val="00ED23B7"/>
    <w:rsid w:val="00ED26D2"/>
    <w:rsid w:val="00ED2823"/>
    <w:rsid w:val="00ED2B2A"/>
    <w:rsid w:val="00ED2FF2"/>
    <w:rsid w:val="00ED3BBD"/>
    <w:rsid w:val="00ED3E8C"/>
    <w:rsid w:val="00ED3F93"/>
    <w:rsid w:val="00ED4144"/>
    <w:rsid w:val="00ED4659"/>
    <w:rsid w:val="00ED49AA"/>
    <w:rsid w:val="00ED4A3F"/>
    <w:rsid w:val="00ED4F08"/>
    <w:rsid w:val="00ED542E"/>
    <w:rsid w:val="00ED59A9"/>
    <w:rsid w:val="00ED64A0"/>
    <w:rsid w:val="00ED6B8A"/>
    <w:rsid w:val="00ED6F1E"/>
    <w:rsid w:val="00ED7382"/>
    <w:rsid w:val="00ED7384"/>
    <w:rsid w:val="00EE1235"/>
    <w:rsid w:val="00EE13D6"/>
    <w:rsid w:val="00EE1797"/>
    <w:rsid w:val="00EE1E0F"/>
    <w:rsid w:val="00EE2947"/>
    <w:rsid w:val="00EE29F8"/>
    <w:rsid w:val="00EE30DC"/>
    <w:rsid w:val="00EE3280"/>
    <w:rsid w:val="00EE362D"/>
    <w:rsid w:val="00EE3ABB"/>
    <w:rsid w:val="00EE3B8D"/>
    <w:rsid w:val="00EE3C38"/>
    <w:rsid w:val="00EE3C85"/>
    <w:rsid w:val="00EE3FBB"/>
    <w:rsid w:val="00EE43BE"/>
    <w:rsid w:val="00EE53CA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D8"/>
    <w:rsid w:val="00EF01E6"/>
    <w:rsid w:val="00EF0444"/>
    <w:rsid w:val="00EF06FB"/>
    <w:rsid w:val="00EF0E3D"/>
    <w:rsid w:val="00EF0E63"/>
    <w:rsid w:val="00EF10A6"/>
    <w:rsid w:val="00EF1451"/>
    <w:rsid w:val="00EF1847"/>
    <w:rsid w:val="00EF1A22"/>
    <w:rsid w:val="00EF1E6F"/>
    <w:rsid w:val="00EF20EC"/>
    <w:rsid w:val="00EF2296"/>
    <w:rsid w:val="00EF24DA"/>
    <w:rsid w:val="00EF2855"/>
    <w:rsid w:val="00EF2FFC"/>
    <w:rsid w:val="00EF363E"/>
    <w:rsid w:val="00EF38D2"/>
    <w:rsid w:val="00EF3CAA"/>
    <w:rsid w:val="00EF44B1"/>
    <w:rsid w:val="00EF4B02"/>
    <w:rsid w:val="00EF4CF3"/>
    <w:rsid w:val="00EF5235"/>
    <w:rsid w:val="00EF58E6"/>
    <w:rsid w:val="00EF5941"/>
    <w:rsid w:val="00EF5978"/>
    <w:rsid w:val="00EF6177"/>
    <w:rsid w:val="00EF6432"/>
    <w:rsid w:val="00EF65AA"/>
    <w:rsid w:val="00EF681E"/>
    <w:rsid w:val="00EF694E"/>
    <w:rsid w:val="00EF6B86"/>
    <w:rsid w:val="00EF6E3E"/>
    <w:rsid w:val="00EF70FC"/>
    <w:rsid w:val="00EF7135"/>
    <w:rsid w:val="00EF73FE"/>
    <w:rsid w:val="00F00065"/>
    <w:rsid w:val="00F00D4E"/>
    <w:rsid w:val="00F014DA"/>
    <w:rsid w:val="00F02A40"/>
    <w:rsid w:val="00F02B96"/>
    <w:rsid w:val="00F02C06"/>
    <w:rsid w:val="00F02F16"/>
    <w:rsid w:val="00F02F52"/>
    <w:rsid w:val="00F034FB"/>
    <w:rsid w:val="00F0351A"/>
    <w:rsid w:val="00F03638"/>
    <w:rsid w:val="00F03911"/>
    <w:rsid w:val="00F039D2"/>
    <w:rsid w:val="00F03DCF"/>
    <w:rsid w:val="00F041EF"/>
    <w:rsid w:val="00F0476B"/>
    <w:rsid w:val="00F04B5B"/>
    <w:rsid w:val="00F04EE5"/>
    <w:rsid w:val="00F05263"/>
    <w:rsid w:val="00F0583B"/>
    <w:rsid w:val="00F05AE0"/>
    <w:rsid w:val="00F05B62"/>
    <w:rsid w:val="00F05BE3"/>
    <w:rsid w:val="00F05DD2"/>
    <w:rsid w:val="00F063F1"/>
    <w:rsid w:val="00F067E2"/>
    <w:rsid w:val="00F069BF"/>
    <w:rsid w:val="00F07647"/>
    <w:rsid w:val="00F0765A"/>
    <w:rsid w:val="00F07B9F"/>
    <w:rsid w:val="00F07BC4"/>
    <w:rsid w:val="00F07EDE"/>
    <w:rsid w:val="00F07FA9"/>
    <w:rsid w:val="00F10131"/>
    <w:rsid w:val="00F101DF"/>
    <w:rsid w:val="00F10207"/>
    <w:rsid w:val="00F105B2"/>
    <w:rsid w:val="00F105F3"/>
    <w:rsid w:val="00F1060B"/>
    <w:rsid w:val="00F10FAC"/>
    <w:rsid w:val="00F112D4"/>
    <w:rsid w:val="00F113A4"/>
    <w:rsid w:val="00F113B9"/>
    <w:rsid w:val="00F1194A"/>
    <w:rsid w:val="00F11A23"/>
    <w:rsid w:val="00F11C21"/>
    <w:rsid w:val="00F11C3F"/>
    <w:rsid w:val="00F12157"/>
    <w:rsid w:val="00F12887"/>
    <w:rsid w:val="00F12ED6"/>
    <w:rsid w:val="00F12ED7"/>
    <w:rsid w:val="00F1301F"/>
    <w:rsid w:val="00F13190"/>
    <w:rsid w:val="00F133A1"/>
    <w:rsid w:val="00F135F4"/>
    <w:rsid w:val="00F137E5"/>
    <w:rsid w:val="00F13DAB"/>
    <w:rsid w:val="00F1426A"/>
    <w:rsid w:val="00F14320"/>
    <w:rsid w:val="00F14605"/>
    <w:rsid w:val="00F147EF"/>
    <w:rsid w:val="00F14DF4"/>
    <w:rsid w:val="00F150D1"/>
    <w:rsid w:val="00F151F2"/>
    <w:rsid w:val="00F15345"/>
    <w:rsid w:val="00F155FC"/>
    <w:rsid w:val="00F15C94"/>
    <w:rsid w:val="00F15D7D"/>
    <w:rsid w:val="00F16376"/>
    <w:rsid w:val="00F165A0"/>
    <w:rsid w:val="00F16683"/>
    <w:rsid w:val="00F16CDA"/>
    <w:rsid w:val="00F16DCC"/>
    <w:rsid w:val="00F17308"/>
    <w:rsid w:val="00F17C41"/>
    <w:rsid w:val="00F17D92"/>
    <w:rsid w:val="00F20622"/>
    <w:rsid w:val="00F20AC3"/>
    <w:rsid w:val="00F2127F"/>
    <w:rsid w:val="00F2129E"/>
    <w:rsid w:val="00F212DE"/>
    <w:rsid w:val="00F215A3"/>
    <w:rsid w:val="00F21AC9"/>
    <w:rsid w:val="00F21BB3"/>
    <w:rsid w:val="00F21C32"/>
    <w:rsid w:val="00F21F46"/>
    <w:rsid w:val="00F22172"/>
    <w:rsid w:val="00F221E6"/>
    <w:rsid w:val="00F223F7"/>
    <w:rsid w:val="00F22FD9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F4A"/>
    <w:rsid w:val="00F251F7"/>
    <w:rsid w:val="00F252FE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146F"/>
    <w:rsid w:val="00F31524"/>
    <w:rsid w:val="00F31851"/>
    <w:rsid w:val="00F31D83"/>
    <w:rsid w:val="00F31F4E"/>
    <w:rsid w:val="00F32835"/>
    <w:rsid w:val="00F32AC6"/>
    <w:rsid w:val="00F32DFB"/>
    <w:rsid w:val="00F3311D"/>
    <w:rsid w:val="00F33228"/>
    <w:rsid w:val="00F33B63"/>
    <w:rsid w:val="00F347BC"/>
    <w:rsid w:val="00F34AE5"/>
    <w:rsid w:val="00F34BAD"/>
    <w:rsid w:val="00F3557A"/>
    <w:rsid w:val="00F356E2"/>
    <w:rsid w:val="00F359F3"/>
    <w:rsid w:val="00F35CAD"/>
    <w:rsid w:val="00F35DAB"/>
    <w:rsid w:val="00F3668F"/>
    <w:rsid w:val="00F36FB6"/>
    <w:rsid w:val="00F371A4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3CE1"/>
    <w:rsid w:val="00F442D1"/>
    <w:rsid w:val="00F44674"/>
    <w:rsid w:val="00F4470E"/>
    <w:rsid w:val="00F44890"/>
    <w:rsid w:val="00F44D88"/>
    <w:rsid w:val="00F44DFE"/>
    <w:rsid w:val="00F44EF8"/>
    <w:rsid w:val="00F44FBF"/>
    <w:rsid w:val="00F45B44"/>
    <w:rsid w:val="00F45C80"/>
    <w:rsid w:val="00F4655A"/>
    <w:rsid w:val="00F46BE1"/>
    <w:rsid w:val="00F470B7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A8A"/>
    <w:rsid w:val="00F50C13"/>
    <w:rsid w:val="00F50C2D"/>
    <w:rsid w:val="00F50D08"/>
    <w:rsid w:val="00F518D5"/>
    <w:rsid w:val="00F51A60"/>
    <w:rsid w:val="00F51E04"/>
    <w:rsid w:val="00F527BA"/>
    <w:rsid w:val="00F52813"/>
    <w:rsid w:val="00F52857"/>
    <w:rsid w:val="00F52A44"/>
    <w:rsid w:val="00F53937"/>
    <w:rsid w:val="00F53BA0"/>
    <w:rsid w:val="00F550F4"/>
    <w:rsid w:val="00F55276"/>
    <w:rsid w:val="00F553CA"/>
    <w:rsid w:val="00F556A8"/>
    <w:rsid w:val="00F556DC"/>
    <w:rsid w:val="00F55A4D"/>
    <w:rsid w:val="00F55CDF"/>
    <w:rsid w:val="00F55D9A"/>
    <w:rsid w:val="00F56259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AE9"/>
    <w:rsid w:val="00F6037A"/>
    <w:rsid w:val="00F6063F"/>
    <w:rsid w:val="00F608D9"/>
    <w:rsid w:val="00F60E4A"/>
    <w:rsid w:val="00F610D6"/>
    <w:rsid w:val="00F6115A"/>
    <w:rsid w:val="00F6138A"/>
    <w:rsid w:val="00F61432"/>
    <w:rsid w:val="00F61496"/>
    <w:rsid w:val="00F6152A"/>
    <w:rsid w:val="00F61983"/>
    <w:rsid w:val="00F619B1"/>
    <w:rsid w:val="00F61CEB"/>
    <w:rsid w:val="00F61F0A"/>
    <w:rsid w:val="00F61FAC"/>
    <w:rsid w:val="00F62083"/>
    <w:rsid w:val="00F621ED"/>
    <w:rsid w:val="00F6242D"/>
    <w:rsid w:val="00F624A1"/>
    <w:rsid w:val="00F62511"/>
    <w:rsid w:val="00F6268B"/>
    <w:rsid w:val="00F630F7"/>
    <w:rsid w:val="00F638AD"/>
    <w:rsid w:val="00F63AA8"/>
    <w:rsid w:val="00F649B1"/>
    <w:rsid w:val="00F64A14"/>
    <w:rsid w:val="00F64F2F"/>
    <w:rsid w:val="00F64F9D"/>
    <w:rsid w:val="00F65DD1"/>
    <w:rsid w:val="00F664FE"/>
    <w:rsid w:val="00F66569"/>
    <w:rsid w:val="00F667C6"/>
    <w:rsid w:val="00F669F2"/>
    <w:rsid w:val="00F66AC8"/>
    <w:rsid w:val="00F66B87"/>
    <w:rsid w:val="00F66D01"/>
    <w:rsid w:val="00F67524"/>
    <w:rsid w:val="00F67AFA"/>
    <w:rsid w:val="00F67EB6"/>
    <w:rsid w:val="00F70230"/>
    <w:rsid w:val="00F703BF"/>
    <w:rsid w:val="00F7072D"/>
    <w:rsid w:val="00F709C4"/>
    <w:rsid w:val="00F710FA"/>
    <w:rsid w:val="00F713D0"/>
    <w:rsid w:val="00F71875"/>
    <w:rsid w:val="00F71F41"/>
    <w:rsid w:val="00F72326"/>
    <w:rsid w:val="00F7246A"/>
    <w:rsid w:val="00F7269D"/>
    <w:rsid w:val="00F726FF"/>
    <w:rsid w:val="00F72727"/>
    <w:rsid w:val="00F72B48"/>
    <w:rsid w:val="00F72B7B"/>
    <w:rsid w:val="00F72FBB"/>
    <w:rsid w:val="00F7337B"/>
    <w:rsid w:val="00F7380D"/>
    <w:rsid w:val="00F73897"/>
    <w:rsid w:val="00F73C2E"/>
    <w:rsid w:val="00F73CC6"/>
    <w:rsid w:val="00F74180"/>
    <w:rsid w:val="00F7418D"/>
    <w:rsid w:val="00F750B8"/>
    <w:rsid w:val="00F75172"/>
    <w:rsid w:val="00F751D3"/>
    <w:rsid w:val="00F75731"/>
    <w:rsid w:val="00F75AEE"/>
    <w:rsid w:val="00F75EE9"/>
    <w:rsid w:val="00F76111"/>
    <w:rsid w:val="00F762BD"/>
    <w:rsid w:val="00F762CF"/>
    <w:rsid w:val="00F76439"/>
    <w:rsid w:val="00F76C9D"/>
    <w:rsid w:val="00F77185"/>
    <w:rsid w:val="00F77757"/>
    <w:rsid w:val="00F777C4"/>
    <w:rsid w:val="00F77BE8"/>
    <w:rsid w:val="00F77FDF"/>
    <w:rsid w:val="00F77FF7"/>
    <w:rsid w:val="00F807DE"/>
    <w:rsid w:val="00F81923"/>
    <w:rsid w:val="00F81B75"/>
    <w:rsid w:val="00F8202C"/>
    <w:rsid w:val="00F82AFD"/>
    <w:rsid w:val="00F833F2"/>
    <w:rsid w:val="00F8351E"/>
    <w:rsid w:val="00F835DA"/>
    <w:rsid w:val="00F83A2E"/>
    <w:rsid w:val="00F83C3D"/>
    <w:rsid w:val="00F84014"/>
    <w:rsid w:val="00F84521"/>
    <w:rsid w:val="00F8490C"/>
    <w:rsid w:val="00F84B14"/>
    <w:rsid w:val="00F855C3"/>
    <w:rsid w:val="00F8583B"/>
    <w:rsid w:val="00F85B26"/>
    <w:rsid w:val="00F85F70"/>
    <w:rsid w:val="00F8626D"/>
    <w:rsid w:val="00F867CC"/>
    <w:rsid w:val="00F86BD1"/>
    <w:rsid w:val="00F86C20"/>
    <w:rsid w:val="00F86C71"/>
    <w:rsid w:val="00F86CF3"/>
    <w:rsid w:val="00F872E6"/>
    <w:rsid w:val="00F872F8"/>
    <w:rsid w:val="00F87780"/>
    <w:rsid w:val="00F87846"/>
    <w:rsid w:val="00F87870"/>
    <w:rsid w:val="00F878C6"/>
    <w:rsid w:val="00F878E4"/>
    <w:rsid w:val="00F87BEB"/>
    <w:rsid w:val="00F87E5E"/>
    <w:rsid w:val="00F9020A"/>
    <w:rsid w:val="00F90804"/>
    <w:rsid w:val="00F9097C"/>
    <w:rsid w:val="00F90B0D"/>
    <w:rsid w:val="00F9104F"/>
    <w:rsid w:val="00F91AEE"/>
    <w:rsid w:val="00F9260D"/>
    <w:rsid w:val="00F9265F"/>
    <w:rsid w:val="00F9309B"/>
    <w:rsid w:val="00F930A9"/>
    <w:rsid w:val="00F9318D"/>
    <w:rsid w:val="00F93528"/>
    <w:rsid w:val="00F93C4C"/>
    <w:rsid w:val="00F94063"/>
    <w:rsid w:val="00F943D8"/>
    <w:rsid w:val="00F94574"/>
    <w:rsid w:val="00F94A21"/>
    <w:rsid w:val="00F94CFA"/>
    <w:rsid w:val="00F95577"/>
    <w:rsid w:val="00F95963"/>
    <w:rsid w:val="00F95DD4"/>
    <w:rsid w:val="00F95DD7"/>
    <w:rsid w:val="00F95FE9"/>
    <w:rsid w:val="00F965F1"/>
    <w:rsid w:val="00F96662"/>
    <w:rsid w:val="00F9688A"/>
    <w:rsid w:val="00F96B1E"/>
    <w:rsid w:val="00F97181"/>
    <w:rsid w:val="00F975D2"/>
    <w:rsid w:val="00F978BB"/>
    <w:rsid w:val="00F97A9A"/>
    <w:rsid w:val="00F97FF2"/>
    <w:rsid w:val="00FA073F"/>
    <w:rsid w:val="00FA0969"/>
    <w:rsid w:val="00FA0C3C"/>
    <w:rsid w:val="00FA0FD1"/>
    <w:rsid w:val="00FA153E"/>
    <w:rsid w:val="00FA181F"/>
    <w:rsid w:val="00FA1988"/>
    <w:rsid w:val="00FA1FF3"/>
    <w:rsid w:val="00FA207B"/>
    <w:rsid w:val="00FA2482"/>
    <w:rsid w:val="00FA2946"/>
    <w:rsid w:val="00FA2B88"/>
    <w:rsid w:val="00FA2DB5"/>
    <w:rsid w:val="00FA31A9"/>
    <w:rsid w:val="00FA33F7"/>
    <w:rsid w:val="00FA3A6F"/>
    <w:rsid w:val="00FA3AEB"/>
    <w:rsid w:val="00FA4059"/>
    <w:rsid w:val="00FA4192"/>
    <w:rsid w:val="00FA422B"/>
    <w:rsid w:val="00FA4D8B"/>
    <w:rsid w:val="00FA4E30"/>
    <w:rsid w:val="00FA4E55"/>
    <w:rsid w:val="00FA4F1A"/>
    <w:rsid w:val="00FA5062"/>
    <w:rsid w:val="00FA57E1"/>
    <w:rsid w:val="00FA5ADF"/>
    <w:rsid w:val="00FA5C29"/>
    <w:rsid w:val="00FA6306"/>
    <w:rsid w:val="00FA6313"/>
    <w:rsid w:val="00FA6474"/>
    <w:rsid w:val="00FA653D"/>
    <w:rsid w:val="00FA6821"/>
    <w:rsid w:val="00FA68DF"/>
    <w:rsid w:val="00FA6AF2"/>
    <w:rsid w:val="00FA6F0F"/>
    <w:rsid w:val="00FA6FB1"/>
    <w:rsid w:val="00FA788C"/>
    <w:rsid w:val="00FB02C9"/>
    <w:rsid w:val="00FB0556"/>
    <w:rsid w:val="00FB0B45"/>
    <w:rsid w:val="00FB0CB7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346C"/>
    <w:rsid w:val="00FB35A2"/>
    <w:rsid w:val="00FB361C"/>
    <w:rsid w:val="00FB4AAB"/>
    <w:rsid w:val="00FB565E"/>
    <w:rsid w:val="00FB5683"/>
    <w:rsid w:val="00FB57E2"/>
    <w:rsid w:val="00FB591E"/>
    <w:rsid w:val="00FB5B09"/>
    <w:rsid w:val="00FB5B61"/>
    <w:rsid w:val="00FB667F"/>
    <w:rsid w:val="00FB6CCD"/>
    <w:rsid w:val="00FB6CDF"/>
    <w:rsid w:val="00FC0F6B"/>
    <w:rsid w:val="00FC1529"/>
    <w:rsid w:val="00FC16EE"/>
    <w:rsid w:val="00FC1E21"/>
    <w:rsid w:val="00FC1F93"/>
    <w:rsid w:val="00FC213C"/>
    <w:rsid w:val="00FC2AF7"/>
    <w:rsid w:val="00FC2C93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928"/>
    <w:rsid w:val="00FC4E56"/>
    <w:rsid w:val="00FC4FB8"/>
    <w:rsid w:val="00FC59DF"/>
    <w:rsid w:val="00FC5A01"/>
    <w:rsid w:val="00FC5A4A"/>
    <w:rsid w:val="00FC5DB2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C2"/>
    <w:rsid w:val="00FD2538"/>
    <w:rsid w:val="00FD254B"/>
    <w:rsid w:val="00FD2608"/>
    <w:rsid w:val="00FD2A4B"/>
    <w:rsid w:val="00FD2C49"/>
    <w:rsid w:val="00FD48AE"/>
    <w:rsid w:val="00FD49C4"/>
    <w:rsid w:val="00FD4B6A"/>
    <w:rsid w:val="00FD4EBF"/>
    <w:rsid w:val="00FD4EFD"/>
    <w:rsid w:val="00FD507B"/>
    <w:rsid w:val="00FD5184"/>
    <w:rsid w:val="00FD56CC"/>
    <w:rsid w:val="00FD5D18"/>
    <w:rsid w:val="00FD5FB7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59C"/>
    <w:rsid w:val="00FE36D4"/>
    <w:rsid w:val="00FE3C5E"/>
    <w:rsid w:val="00FE4333"/>
    <w:rsid w:val="00FE4D9D"/>
    <w:rsid w:val="00FE5076"/>
    <w:rsid w:val="00FE5A53"/>
    <w:rsid w:val="00FE5AB7"/>
    <w:rsid w:val="00FE5C59"/>
    <w:rsid w:val="00FE6AB9"/>
    <w:rsid w:val="00FE6C19"/>
    <w:rsid w:val="00FE700E"/>
    <w:rsid w:val="00FE7A78"/>
    <w:rsid w:val="00FE7ACF"/>
    <w:rsid w:val="00FE7AFD"/>
    <w:rsid w:val="00FF059C"/>
    <w:rsid w:val="00FF0627"/>
    <w:rsid w:val="00FF0D31"/>
    <w:rsid w:val="00FF135F"/>
    <w:rsid w:val="00FF142E"/>
    <w:rsid w:val="00FF170B"/>
    <w:rsid w:val="00FF17A4"/>
    <w:rsid w:val="00FF17BB"/>
    <w:rsid w:val="00FF1CFB"/>
    <w:rsid w:val="00FF1D87"/>
    <w:rsid w:val="00FF209F"/>
    <w:rsid w:val="00FF24B1"/>
    <w:rsid w:val="00FF2565"/>
    <w:rsid w:val="00FF28BF"/>
    <w:rsid w:val="00FF2C51"/>
    <w:rsid w:val="00FF3933"/>
    <w:rsid w:val="00FF3B9C"/>
    <w:rsid w:val="00FF4126"/>
    <w:rsid w:val="00FF4218"/>
    <w:rsid w:val="00FF4AEB"/>
    <w:rsid w:val="00FF509B"/>
    <w:rsid w:val="00FF5216"/>
    <w:rsid w:val="00FF52B1"/>
    <w:rsid w:val="00FF58AF"/>
    <w:rsid w:val="00FF5A1D"/>
    <w:rsid w:val="00FF5CD4"/>
    <w:rsid w:val="00FF7526"/>
    <w:rsid w:val="00FF776D"/>
    <w:rsid w:val="00FF78D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31CCB5"/>
  <w15:docId w15:val="{5D165CFF-A069-4BD2-A146-9B63F85D1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5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C8949-40AC-424F-BA34-9757C347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391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2019-02-01T07:13:00Z</cp:lastPrinted>
  <dcterms:created xsi:type="dcterms:W3CDTF">2019-02-05T05:56:00Z</dcterms:created>
  <dcterms:modified xsi:type="dcterms:W3CDTF">2019-02-05T05:59:00Z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