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C57988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53D2" w:rsidRPr="001B41B9" w:rsidTr="00913126">
        <w:tc>
          <w:tcPr>
            <w:tcW w:w="1368" w:type="dxa"/>
          </w:tcPr>
          <w:p w:rsidR="00B553D2" w:rsidRPr="00B553D2" w:rsidRDefault="00B553D2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553D2" w:rsidRPr="001B41B9" w:rsidRDefault="00B553D2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553D2" w:rsidRPr="001B41B9" w:rsidRDefault="00B553D2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553D2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B553D2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D6546C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2A2A4B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A2A4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940019" w:rsidP="00940019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146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4639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83551E" w:rsidRPr="001B41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83551E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F7EEF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F85B0A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F7EEF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920FF" w:rsidRPr="001B41B9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C57988" w:rsidRDefault="00C920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F7EEF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B15D08" w:rsidRDefault="00C920FF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FE4781" w:rsidRPr="001B41B9" w:rsidTr="00913126">
        <w:tc>
          <w:tcPr>
            <w:tcW w:w="1368" w:type="dxa"/>
          </w:tcPr>
          <w:p w:rsidR="00FE4781" w:rsidRPr="00914639" w:rsidRDefault="00914639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:rsidR="00FE4781" w:rsidRPr="001B41B9" w:rsidRDefault="00FE4781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FE4781" w:rsidRPr="001B41B9" w:rsidRDefault="00914639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77621C" w:rsidRPr="001B41B9" w:rsidTr="00826FB8">
        <w:tc>
          <w:tcPr>
            <w:tcW w:w="1368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ab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D1558" w:rsidRPr="00BA2923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tab/>
      </w: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1B41B9">
        <w:rPr>
          <w:rFonts w:ascii="Angsana New" w:hAnsi="Angsana New"/>
          <w:sz w:val="30"/>
          <w:szCs w:val="30"/>
          <w:cs/>
        </w:rPr>
        <w:t>คณะ</w:t>
      </w:r>
      <w:r w:rsidRPr="001B41B9">
        <w:rPr>
          <w:rFonts w:ascii="Angsana New" w:hAnsi="Angsana New"/>
          <w:sz w:val="30"/>
          <w:szCs w:val="30"/>
          <w:cs/>
        </w:rPr>
        <w:t>กรรมการ</w:t>
      </w:r>
      <w:r w:rsidRPr="00477E7C">
        <w:rPr>
          <w:rFonts w:ascii="Angsana New" w:hAnsi="Angsana New"/>
          <w:sz w:val="30"/>
          <w:szCs w:val="30"/>
          <w:cs/>
        </w:rPr>
        <w:t>เมื่อ</w:t>
      </w:r>
      <w:r w:rsidR="00267D07" w:rsidRPr="00F74793">
        <w:rPr>
          <w:rFonts w:ascii="Angsana New" w:hAnsi="Angsana New"/>
          <w:sz w:val="30"/>
          <w:szCs w:val="30"/>
          <w:cs/>
        </w:rPr>
        <w:t>วันท</w:t>
      </w:r>
      <w:r w:rsidR="0004390F" w:rsidRPr="00F74793">
        <w:rPr>
          <w:rFonts w:ascii="Angsana New" w:hAnsi="Angsana New" w:hint="cs"/>
          <w:sz w:val="30"/>
          <w:szCs w:val="30"/>
          <w:cs/>
        </w:rPr>
        <w:t xml:space="preserve">ี่ </w:t>
      </w:r>
      <w:r w:rsidR="00BA2923">
        <w:rPr>
          <w:rFonts w:ascii="Angsana New" w:hAnsi="Angsana New"/>
          <w:sz w:val="30"/>
          <w:szCs w:val="30"/>
        </w:rPr>
        <w:t xml:space="preserve">8 </w:t>
      </w:r>
      <w:r w:rsidR="00BA292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A2923">
        <w:rPr>
          <w:rFonts w:ascii="Angsana New" w:hAnsi="Angsana New"/>
          <w:sz w:val="30"/>
          <w:szCs w:val="30"/>
        </w:rPr>
        <w:t>2562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30"/>
          <w:szCs w:val="30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</w:rPr>
        <w:t>1</w:t>
      </w:r>
      <w:r w:rsidR="005F5E41" w:rsidRPr="001B41B9">
        <w:rPr>
          <w:rFonts w:ascii="Angsana New" w:hAnsi="Angsana New"/>
          <w:b/>
          <w:bCs/>
          <w:sz w:val="30"/>
          <w:szCs w:val="30"/>
        </w:rPr>
        <w:tab/>
      </w:r>
      <w:r w:rsidR="005F5E41" w:rsidRPr="001B41B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1B41B9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บริษัท</w:t>
      </w:r>
      <w:r w:rsidR="004F4D76" w:rsidRPr="001B41B9">
        <w:rPr>
          <w:rFonts w:ascii="Angsana New" w:hAnsi="Angsana New"/>
          <w:sz w:val="30"/>
          <w:szCs w:val="30"/>
        </w:rPr>
        <w:t>”</w:t>
      </w:r>
      <w:r w:rsidR="004F4D76" w:rsidRPr="001B41B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F4D76">
        <w:rPr>
          <w:rFonts w:ascii="Angsana New" w:hAnsi="Angsana New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และมีที่อยู่จดทะเบียนตั้งอยู่เลขที่</w:t>
      </w:r>
      <w:r w:rsidR="0028002C">
        <w:rPr>
          <w:rFonts w:ascii="Angsana New" w:hAnsi="Angsana New"/>
          <w:sz w:val="30"/>
          <w:szCs w:val="30"/>
          <w:cs/>
        </w:rPr>
        <w:t xml:space="preserve"> </w:t>
      </w:r>
      <w:r w:rsidR="0028002C">
        <w:rPr>
          <w:rFonts w:ascii="Angsana New" w:hAnsi="Angsana New"/>
          <w:sz w:val="30"/>
          <w:szCs w:val="30"/>
        </w:rPr>
        <w:t xml:space="preserve">1 </w:t>
      </w:r>
      <w:r w:rsidR="00AA73F6" w:rsidRPr="001B41B9">
        <w:rPr>
          <w:rFonts w:ascii="Angsana New" w:hAnsi="Angsana New"/>
          <w:sz w:val="30"/>
          <w:szCs w:val="30"/>
          <w:cs/>
        </w:rPr>
        <w:t>อาคาร</w:t>
      </w:r>
      <w:proofErr w:type="spellStart"/>
      <w:r w:rsidR="00AA73F6" w:rsidRPr="001B41B9">
        <w:rPr>
          <w:rFonts w:ascii="Angsana New" w:hAnsi="Angsana New"/>
          <w:sz w:val="30"/>
          <w:szCs w:val="30"/>
          <w:cs/>
        </w:rPr>
        <w:t>เอ็มไพร์</w:t>
      </w:r>
      <w:proofErr w:type="spellEnd"/>
      <w:r w:rsidR="00AA73F6" w:rsidRPr="001B41B9">
        <w:rPr>
          <w:rFonts w:ascii="Angsana New" w:hAnsi="Angsana New"/>
          <w:sz w:val="30"/>
          <w:szCs w:val="30"/>
          <w:cs/>
        </w:rPr>
        <w:t>ทาว</w:t>
      </w:r>
      <w:proofErr w:type="spellStart"/>
      <w:r w:rsidR="00AA73F6" w:rsidRPr="001B41B9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="00AA73F6" w:rsidRPr="001B41B9">
        <w:rPr>
          <w:rFonts w:ascii="Angsana New" w:hAnsi="Angsana New"/>
          <w:sz w:val="30"/>
          <w:szCs w:val="30"/>
          <w:cs/>
        </w:rPr>
        <w:t xml:space="preserve"> ชั้น 43 ถนนสา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>รใต้ แขวงยานนาวา เขตสา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 xml:space="preserve">ร </w:t>
      </w:r>
      <w:r w:rsidR="00D27B2B" w:rsidRPr="001B41B9">
        <w:rPr>
          <w:rFonts w:ascii="Angsana New" w:hAnsi="Angsana New"/>
          <w:sz w:val="30"/>
          <w:szCs w:val="30"/>
          <w:cs/>
        </w:rPr>
        <w:t>กรุงเทพมหานคร และมีสำนักงานโร</w:t>
      </w:r>
      <w:r w:rsidR="00B36947" w:rsidRPr="001B41B9">
        <w:rPr>
          <w:rFonts w:ascii="Angsana New" w:hAnsi="Angsana New"/>
          <w:sz w:val="30"/>
          <w:szCs w:val="30"/>
          <w:cs/>
        </w:rPr>
        <w:t>ง</w:t>
      </w:r>
      <w:r w:rsidR="005A405A" w:rsidRPr="001B41B9">
        <w:rPr>
          <w:rFonts w:ascii="Angsana New" w:hAnsi="Angsana New"/>
          <w:sz w:val="30"/>
          <w:szCs w:val="30"/>
          <w:cs/>
        </w:rPr>
        <w:t>งาน</w:t>
      </w:r>
      <w:r w:rsidR="00D27B2B" w:rsidRPr="001B41B9">
        <w:rPr>
          <w:rFonts w:ascii="Angsana New" w:hAnsi="Angsana New"/>
          <w:sz w:val="30"/>
          <w:szCs w:val="30"/>
          <w:cs/>
        </w:rPr>
        <w:t xml:space="preserve">ตั้งอยู่เลขที่ 218 หมู่ </w:t>
      </w:r>
      <w:r w:rsidR="00A57732" w:rsidRPr="001B41B9">
        <w:rPr>
          <w:rFonts w:ascii="Angsana New" w:hAnsi="Angsana New"/>
          <w:sz w:val="30"/>
          <w:szCs w:val="30"/>
          <w:cs/>
        </w:rPr>
        <w:t>8 ถนนซุปเปอร์</w:t>
      </w:r>
      <w:proofErr w:type="spellStart"/>
      <w:r w:rsidR="00A57732" w:rsidRPr="001B41B9">
        <w:rPr>
          <w:rFonts w:ascii="Angsana New" w:hAnsi="Angsana New"/>
          <w:sz w:val="30"/>
          <w:szCs w:val="30"/>
          <w:cs/>
        </w:rPr>
        <w:t>ไฮเวย์</w:t>
      </w:r>
      <w:proofErr w:type="spellEnd"/>
      <w:r w:rsidR="00A57732" w:rsidRPr="001B41B9">
        <w:rPr>
          <w:rFonts w:ascii="Angsana New" w:hAnsi="Angsana New"/>
          <w:sz w:val="30"/>
          <w:szCs w:val="30"/>
          <w:cs/>
        </w:rPr>
        <w:t xml:space="preserve"> สัตหีบ-ฉะเชิงเทรา ตำบล</w:t>
      </w:r>
      <w:proofErr w:type="spellStart"/>
      <w:r w:rsidR="00A57732" w:rsidRPr="001B41B9">
        <w:rPr>
          <w:rFonts w:ascii="Angsana New" w:hAnsi="Angsana New"/>
          <w:sz w:val="30"/>
          <w:szCs w:val="30"/>
          <w:cs/>
        </w:rPr>
        <w:t>หนองอิรุณ</w:t>
      </w:r>
      <w:proofErr w:type="spellEnd"/>
      <w:r w:rsidR="004F4D76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="007E61A8">
        <w:rPr>
          <w:rFonts w:ascii="Angsana New" w:hAnsi="Angsana New"/>
          <w:sz w:val="30"/>
          <w:szCs w:val="30"/>
        </w:rPr>
        <w:t xml:space="preserve"> </w:t>
      </w:r>
      <w:r w:rsidR="005A405A" w:rsidRPr="001B41B9">
        <w:rPr>
          <w:rFonts w:ascii="Angsana New" w:hAnsi="Angsana New"/>
          <w:sz w:val="30"/>
          <w:szCs w:val="30"/>
          <w:cs/>
        </w:rPr>
        <w:t>จังหวัดชลบุรี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บริษัทจดทะเบีย</w:t>
      </w:r>
      <w:r w:rsidR="00C546D9" w:rsidRPr="001B41B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1B41B9">
        <w:rPr>
          <w:rFonts w:ascii="Angsana New" w:hAnsi="Angsana New"/>
          <w:sz w:val="30"/>
          <w:szCs w:val="30"/>
          <w:cs/>
        </w:rPr>
        <w:t>เมื่อ</w:t>
      </w:r>
      <w:r w:rsidR="00C546D9" w:rsidRPr="001B41B9">
        <w:rPr>
          <w:rFonts w:ascii="Angsana New" w:hAnsi="Angsana New"/>
          <w:sz w:val="30"/>
          <w:szCs w:val="30"/>
          <w:cs/>
        </w:rPr>
        <w:t>เดือน</w:t>
      </w:r>
      <w:r w:rsidR="00D13533" w:rsidRPr="001B41B9">
        <w:rPr>
          <w:rFonts w:ascii="Angsana New" w:hAnsi="Angsana New"/>
          <w:sz w:val="30"/>
          <w:szCs w:val="30"/>
          <w:cs/>
        </w:rPr>
        <w:t>กรกฎาคม</w:t>
      </w:r>
      <w:r w:rsidR="00FD5511" w:rsidRPr="001B41B9">
        <w:rPr>
          <w:rFonts w:ascii="Angsana New" w:hAnsi="Angsana New"/>
          <w:sz w:val="30"/>
          <w:szCs w:val="30"/>
          <w:cs/>
        </w:rPr>
        <w:t xml:space="preserve"> 25</w:t>
      </w:r>
      <w:r w:rsidR="00D13533" w:rsidRPr="001B41B9">
        <w:rPr>
          <w:rFonts w:ascii="Angsana New" w:hAnsi="Angsana New"/>
          <w:sz w:val="30"/>
          <w:szCs w:val="30"/>
          <w:cs/>
        </w:rPr>
        <w:t>28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23E9" w:rsidRDefault="005B23E9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Pr="001B41B9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ือหุ้นรายใหญ่ในระหว่างงวดได้แก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/>
          <w:sz w:val="30"/>
          <w:szCs w:val="30"/>
          <w:cs/>
        </w:rPr>
        <w:t>พรรณธิ</w:t>
      </w:r>
      <w:proofErr w:type="spellEnd"/>
      <w:r>
        <w:rPr>
          <w:rFonts w:ascii="Angsana New" w:hAnsi="Angsana New"/>
          <w:sz w:val="30"/>
          <w:szCs w:val="30"/>
          <w:cs/>
        </w:rPr>
        <w:t>อร จำกั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414D9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032594">
        <w:rPr>
          <w:rFonts w:ascii="Angsana New" w:hAnsi="Angsana New"/>
          <w:sz w:val="30"/>
          <w:szCs w:val="30"/>
        </w:rPr>
        <w:t>70.85</w:t>
      </w:r>
      <w:r w:rsidRPr="001414D9">
        <w:rPr>
          <w:rFonts w:ascii="Angsana New" w:hAnsi="Angsana New"/>
          <w:sz w:val="30"/>
          <w:szCs w:val="30"/>
          <w:cs/>
        </w:rPr>
        <w:t>) ซึ่ง</w:t>
      </w:r>
      <w:r w:rsidRPr="001B41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ในประเทศไทย</w:t>
      </w:r>
    </w:p>
    <w:p w:rsidR="0029733A" w:rsidRPr="00C65826" w:rsidRDefault="0029733A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45EE8" w:rsidRPr="001B41B9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  <w:r w:rsidR="00D501C5" w:rsidRPr="001B41B9">
        <w:rPr>
          <w:rFonts w:ascii="Angsana New" w:hAnsi="Angsana New"/>
          <w:sz w:val="30"/>
          <w:szCs w:val="30"/>
        </w:rPr>
        <w:t xml:space="preserve"> </w:t>
      </w:r>
    </w:p>
    <w:p w:rsidR="006B4FBF" w:rsidRPr="001B41B9" w:rsidRDefault="006B4FBF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08D7" w:rsidRDefault="0025421C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รายละเอียดของบริษัท</w:t>
      </w:r>
      <w:r>
        <w:rPr>
          <w:rFonts w:ascii="Angsana New" w:hAnsi="Angsana New" w:hint="cs"/>
          <w:sz w:val="30"/>
          <w:szCs w:val="30"/>
          <w:cs/>
        </w:rPr>
        <w:t>ร่วมและบริษัทย่อย</w:t>
      </w:r>
      <w:r w:rsidR="007008D7" w:rsidRPr="001B41B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A2923">
        <w:rPr>
          <w:rFonts w:ascii="Angsana New" w:hAnsi="Angsana New"/>
          <w:sz w:val="30"/>
          <w:szCs w:val="30"/>
        </w:rPr>
        <w:t xml:space="preserve">31 </w:t>
      </w:r>
      <w:r w:rsidR="00BA2923">
        <w:rPr>
          <w:rFonts w:ascii="Angsana New" w:hAnsi="Angsana New" w:hint="cs"/>
          <w:sz w:val="30"/>
          <w:szCs w:val="30"/>
          <w:cs/>
        </w:rPr>
        <w:t>ธันวาคม</w:t>
      </w:r>
      <w:r w:rsidR="005B23E9" w:rsidRPr="00820220">
        <w:rPr>
          <w:rFonts w:ascii="Angsana New" w:hAnsi="Angsana New"/>
          <w:sz w:val="30"/>
          <w:szCs w:val="30"/>
          <w:cs/>
        </w:rPr>
        <w:t xml:space="preserve"> </w:t>
      </w:r>
      <w:r w:rsidR="005B23E9">
        <w:rPr>
          <w:rFonts w:ascii="Angsana New" w:hAnsi="Angsana New"/>
          <w:sz w:val="30"/>
          <w:szCs w:val="30"/>
        </w:rPr>
        <w:t>25</w:t>
      </w:r>
      <w:r w:rsidR="00965B8B">
        <w:rPr>
          <w:rFonts w:ascii="Angsana New" w:hAnsi="Angsana New"/>
          <w:sz w:val="30"/>
          <w:szCs w:val="30"/>
        </w:rPr>
        <w:t>61</w:t>
      </w:r>
      <w:r w:rsidR="00E161EE">
        <w:rPr>
          <w:rFonts w:ascii="Angsana New" w:hAnsi="Angsana New"/>
          <w:sz w:val="30"/>
          <w:szCs w:val="30"/>
        </w:rPr>
        <w:t xml:space="preserve"> </w:t>
      </w:r>
      <w:r w:rsidR="007008D7" w:rsidRPr="00820220">
        <w:rPr>
          <w:rFonts w:ascii="Angsana New" w:hAnsi="Angsana New"/>
          <w:sz w:val="30"/>
          <w:szCs w:val="30"/>
          <w:cs/>
        </w:rPr>
        <w:t xml:space="preserve">และ </w:t>
      </w:r>
      <w:r w:rsidR="007008D7" w:rsidRPr="00820220">
        <w:rPr>
          <w:rFonts w:ascii="Angsana New" w:hAnsi="Angsana New"/>
          <w:sz w:val="30"/>
          <w:szCs w:val="30"/>
        </w:rPr>
        <w:t>3</w:t>
      </w:r>
      <w:r w:rsidR="005B23E9">
        <w:rPr>
          <w:rFonts w:ascii="Angsana New" w:hAnsi="Angsana New"/>
          <w:sz w:val="30"/>
          <w:szCs w:val="30"/>
        </w:rPr>
        <w:t xml:space="preserve">0 </w:t>
      </w:r>
      <w:r w:rsidR="005B23E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A2923">
        <w:rPr>
          <w:rFonts w:ascii="Angsana New" w:hAnsi="Angsana New"/>
          <w:sz w:val="30"/>
          <w:szCs w:val="30"/>
        </w:rPr>
        <w:t>2561</w:t>
      </w:r>
      <w:r w:rsidR="004E0470" w:rsidRPr="00820220">
        <w:rPr>
          <w:rFonts w:ascii="Angsana New" w:hAnsi="Angsana New" w:hint="cs"/>
          <w:sz w:val="30"/>
          <w:szCs w:val="30"/>
          <w:cs/>
        </w:rPr>
        <w:t xml:space="preserve"> </w:t>
      </w:r>
      <w:r w:rsidR="00D948A7" w:rsidRPr="00820220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AD769E">
        <w:rPr>
          <w:rFonts w:ascii="Angsana New" w:hAnsi="Angsana New" w:hint="cs"/>
          <w:sz w:val="30"/>
          <w:szCs w:val="30"/>
          <w:cs/>
        </w:rPr>
        <w:t>ข้อ</w:t>
      </w:r>
      <w:r w:rsidR="00D948A7" w:rsidRPr="00820220">
        <w:rPr>
          <w:rFonts w:ascii="Angsana New" w:hAnsi="Angsana New"/>
          <w:sz w:val="30"/>
          <w:szCs w:val="30"/>
        </w:rPr>
        <w:t xml:space="preserve"> </w:t>
      </w:r>
      <w:r w:rsidR="001B4436">
        <w:rPr>
          <w:rFonts w:ascii="Angsana New" w:hAnsi="Angsana New"/>
          <w:sz w:val="30"/>
          <w:szCs w:val="30"/>
        </w:rPr>
        <w:t>7</w:t>
      </w:r>
      <w:r w:rsidR="00D948A7" w:rsidRPr="00785AA6">
        <w:rPr>
          <w:rFonts w:ascii="Angsana New" w:hAnsi="Angsana New"/>
          <w:sz w:val="30"/>
          <w:szCs w:val="30"/>
        </w:rPr>
        <w:t xml:space="preserve"> </w:t>
      </w:r>
      <w:r w:rsidR="00D948A7" w:rsidRPr="00785A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4436">
        <w:rPr>
          <w:rFonts w:ascii="Angsana New" w:hAnsi="Angsana New"/>
          <w:sz w:val="30"/>
          <w:szCs w:val="30"/>
        </w:rPr>
        <w:t>8</w:t>
      </w:r>
    </w:p>
    <w:p w:rsidR="003F2A31" w:rsidRPr="001B41B9" w:rsidRDefault="003F2A31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2A2A4B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0C22" w:rsidRPr="001B41B9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1B41B9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:rsidR="00D2494F" w:rsidRPr="001B41B9" w:rsidRDefault="00D2494F" w:rsidP="00A87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</w:t>
      </w:r>
      <w:r w:rsidR="002A2A4B">
        <w:rPr>
          <w:rFonts w:ascii="Angsana New" w:hAnsi="Angsana New"/>
          <w:sz w:val="30"/>
          <w:szCs w:val="30"/>
          <w:cs/>
        </w:rPr>
        <w:t>รูปแบบย่อและตามมาตรฐานการบัญชี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1B41B9">
        <w:rPr>
          <w:rFonts w:ascii="Angsana New" w:hAnsi="Angsana New"/>
          <w:sz w:val="30"/>
          <w:szCs w:val="30"/>
          <w:cs/>
        </w:rPr>
        <w:t>ฉบับที่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34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  <w:cs/>
        </w:rPr>
        <w:t>(ปรับปรุง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0325D3">
        <w:rPr>
          <w:rFonts w:ascii="Angsana New" w:hAnsi="Angsana New"/>
          <w:sz w:val="30"/>
          <w:szCs w:val="30"/>
        </w:rPr>
        <w:t>2560</w:t>
      </w:r>
      <w:r w:rsidRPr="00804D3A">
        <w:rPr>
          <w:rFonts w:ascii="Angsana New" w:hAnsi="Angsana New"/>
          <w:sz w:val="30"/>
          <w:szCs w:val="30"/>
        </w:rPr>
        <w:t>)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97788">
        <w:rPr>
          <w:rFonts w:ascii="Angsana New" w:hAnsi="Angsana New"/>
          <w:sz w:val="30"/>
          <w:szCs w:val="30"/>
          <w:cs/>
        </w:rPr>
        <w:t>เรื่อง</w:t>
      </w:r>
      <w:r w:rsidR="00A97788">
        <w:rPr>
          <w:rFonts w:ascii="Angsana New" w:hAnsi="Angsana New" w:hint="cs"/>
          <w:sz w:val="30"/>
          <w:szCs w:val="30"/>
          <w:cs/>
        </w:rPr>
        <w:br/>
      </w:r>
      <w:r w:rsidR="00C5798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D67917" w:rsidRDefault="00D6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5B8B" w:rsidRPr="00CC7F30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85AA6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0325D3">
        <w:rPr>
          <w:rFonts w:ascii="Angsana New" w:hAnsi="Angsana New"/>
          <w:spacing w:val="-4"/>
          <w:sz w:val="30"/>
          <w:szCs w:val="30"/>
        </w:rPr>
        <w:t>1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CC7F30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325D3">
        <w:rPr>
          <w:rFonts w:ascii="Angsana New" w:hAnsi="Angsana New"/>
          <w:sz w:val="30"/>
          <w:szCs w:val="30"/>
        </w:rPr>
        <w:t>2561</w:t>
      </w:r>
    </w:p>
    <w:p w:rsidR="00965B8B" w:rsidRPr="0041489E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7F3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  <w:cs/>
        </w:rPr>
        <w:br/>
        <w:t>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325D3">
        <w:rPr>
          <w:rFonts w:ascii="Angsana New" w:hAnsi="Angsana New"/>
          <w:sz w:val="30"/>
          <w:szCs w:val="30"/>
        </w:rPr>
        <w:t>2561</w:t>
      </w:r>
      <w:r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Pr="004A079C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</w:t>
      </w:r>
      <w:r w:rsidR="000325D3">
        <w:rPr>
          <w:rFonts w:ascii="Angsana New" w:hAnsi="Angsana New"/>
          <w:sz w:val="30"/>
          <w:szCs w:val="30"/>
          <w:cs/>
        </w:rPr>
        <w:t>่มในหรือหลังวันที่ 1 มกราคม 256</w:t>
      </w:r>
      <w:r w:rsidR="000325D3">
        <w:rPr>
          <w:rFonts w:ascii="Angsana New" w:hAnsi="Angsana New"/>
          <w:sz w:val="30"/>
          <w:szCs w:val="30"/>
        </w:rPr>
        <w:t>1</w:t>
      </w:r>
      <w:r w:rsidRPr="004A079C">
        <w:rPr>
          <w:rFonts w:ascii="Angsana New" w:hAnsi="Angsana New"/>
          <w:sz w:val="30"/>
          <w:szCs w:val="30"/>
          <w:cs/>
        </w:rPr>
        <w:t xml:space="preserve"> ทุกฉบับ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มาถือปฏิบัติ การนำมาตรฐานการรายงานทางการเงินที่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</w:t>
      </w:r>
      <w:r>
        <w:rPr>
          <w:rFonts w:ascii="Angsana New" w:hAnsi="Angsana New"/>
          <w:sz w:val="30"/>
          <w:szCs w:val="30"/>
          <w:cs/>
        </w:rPr>
        <w:br/>
      </w:r>
      <w:r w:rsidRPr="0023049E">
        <w:rPr>
          <w:rFonts w:ascii="Angsana New" w:hAnsi="Angsana New"/>
          <w:sz w:val="30"/>
          <w:szCs w:val="30"/>
          <w:cs/>
        </w:rPr>
        <w:t>อย่างเป็นสาระสำคัญต่อนโยบายการบัญชี วิธีการคำนวณ</w:t>
      </w:r>
      <w:r w:rsidR="00C57988">
        <w:rPr>
          <w:rFonts w:ascii="Angsana New" w:hAnsi="Angsana New" w:hint="cs"/>
          <w:sz w:val="30"/>
          <w:szCs w:val="30"/>
          <w:cs/>
        </w:rPr>
        <w:t xml:space="preserve"> </w:t>
      </w:r>
      <w:r w:rsidRPr="0023049E">
        <w:rPr>
          <w:rFonts w:ascii="Angsana New" w:hAnsi="Angsana New"/>
          <w:sz w:val="30"/>
          <w:szCs w:val="30"/>
          <w:cs/>
        </w:rPr>
        <w:t>และผลการดำเนินงานหรือฐานะการเงินของกลุ่มบริษัท</w:t>
      </w:r>
      <w:r>
        <w:rPr>
          <w:rFonts w:ascii="Angsana New" w:hAnsi="Angsana New"/>
          <w:sz w:val="30"/>
          <w:szCs w:val="30"/>
        </w:rPr>
        <w:br/>
      </w:r>
      <w:r w:rsidRPr="0023049E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65B8B" w:rsidRPr="0041489E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B437A6" w:rsidRDefault="00C93EC1" w:rsidP="00C9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3EC1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</w:t>
      </w:r>
      <w:r>
        <w:rPr>
          <w:rFonts w:ascii="Angsana New" w:hAnsi="Angsana New"/>
          <w:sz w:val="30"/>
          <w:szCs w:val="30"/>
          <w:cs/>
        </w:rPr>
        <w:br/>
      </w:r>
      <w:r w:rsidRPr="00C93EC1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ปรับปรุงมาตรฐานการรายงานทางการเงินซึ่งยังไม่มีผลบังคับในปัจจุบัน และกลุ่มบริษัทไม่ได้ใช้มาตรฐาน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C93EC1">
        <w:rPr>
          <w:rFonts w:ascii="Angsana New" w:hAnsi="Angsana New"/>
          <w:sz w:val="30"/>
          <w:szCs w:val="30"/>
          <w:cs/>
        </w:rPr>
        <w:t>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</w:t>
      </w:r>
      <w:r>
        <w:rPr>
          <w:rFonts w:ascii="Angsana New" w:hAnsi="Angsana New"/>
          <w:sz w:val="30"/>
          <w:szCs w:val="30"/>
          <w:cs/>
        </w:rPr>
        <w:t xml:space="preserve">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18</w:t>
      </w:r>
    </w:p>
    <w:p w:rsidR="00C93EC1" w:rsidRPr="00965B8B" w:rsidRDefault="00C93EC1" w:rsidP="00C9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B41B9">
        <w:rPr>
          <w:rFonts w:ascii="Angsana New" w:hAnsi="Angsana New"/>
          <w:b/>
          <w:bCs/>
          <w:sz w:val="30"/>
          <w:szCs w:val="30"/>
          <w:cs/>
        </w:rPr>
        <w:tab/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D70ACE" w:rsidRPr="00D70A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D70ACE"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D2494F" w:rsidRPr="00965B8B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43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70AC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D70ACE" w:rsidRPr="00D70AC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43535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ข้อมูลทางการเงินทั้งหมดมีการปัดเศษเพื่อให้</w:t>
      </w:r>
      <w:r w:rsidR="00435354">
        <w:rPr>
          <w:rFonts w:ascii="Angsana New" w:hAnsi="Angsana New"/>
          <w:sz w:val="30"/>
          <w:szCs w:val="30"/>
          <w:cs/>
        </w:rPr>
        <w:t>แสดง</w:t>
      </w:r>
      <w:r w:rsidR="00435354">
        <w:rPr>
          <w:rFonts w:ascii="Angsana New" w:hAnsi="Angsana New" w:hint="cs"/>
          <w:sz w:val="30"/>
          <w:szCs w:val="30"/>
          <w:cs/>
        </w:rPr>
        <w:t>เป็นหลักพันบาท ยกเว้นที่ระบุไว้เป็นอย่างอื่น</w:t>
      </w:r>
    </w:p>
    <w:p w:rsidR="006145B5" w:rsidRPr="00965B8B" w:rsidRDefault="006145B5" w:rsidP="0043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B02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D74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B02B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1B41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5B5" w:rsidRPr="00965B8B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2804CD">
        <w:rPr>
          <w:rFonts w:ascii="Angsana New" w:hAnsi="Angsana New" w:hint="cs"/>
          <w:sz w:val="30"/>
          <w:szCs w:val="30"/>
          <w:cs/>
        </w:rPr>
        <w:t>ให้</w:t>
      </w:r>
      <w:r w:rsidRPr="001B41B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831950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</w:t>
      </w:r>
      <w:r w:rsidR="00434695">
        <w:rPr>
          <w:rFonts w:ascii="Angsana New" w:hAnsi="Angsana New"/>
          <w:sz w:val="30"/>
          <w:szCs w:val="30"/>
          <w:cs/>
        </w:rPr>
        <w:t>ะการรายงานจำนวนเงิน</w:t>
      </w:r>
      <w:r w:rsidR="002804CD">
        <w:rPr>
          <w:rFonts w:ascii="Angsana New" w:hAnsi="Angsana New"/>
          <w:sz w:val="30"/>
          <w:szCs w:val="30"/>
          <w:cs/>
        </w:rPr>
        <w:br/>
      </w:r>
      <w:r w:rsidR="00434695">
        <w:rPr>
          <w:rFonts w:ascii="Angsana New" w:hAnsi="Angsana New"/>
          <w:sz w:val="30"/>
          <w:szCs w:val="30"/>
          <w:cs/>
        </w:rPr>
        <w:t>ที่เกี่ยวกับ</w:t>
      </w:r>
      <w:r w:rsidRPr="001B41B9">
        <w:rPr>
          <w:rFonts w:ascii="Angsana New" w:hAnsi="Angsana New"/>
          <w:sz w:val="30"/>
          <w:szCs w:val="30"/>
          <w:cs/>
        </w:rPr>
        <w:t>สินทรัพย</w:t>
      </w:r>
      <w:r w:rsidR="0083195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1B41B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F2A31" w:rsidRPr="00965B8B" w:rsidRDefault="003F2A31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6708A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การบัญชีของกลุ่มบริษัท และแหล่งข้อมูลสำคัญของความไม่แน่นอนในการประ</w:t>
      </w:r>
      <w:r w:rsidR="00AA1D89" w:rsidRPr="001B41B9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C94E0F">
        <w:rPr>
          <w:rFonts w:ascii="Angsana New" w:hAnsi="Angsana New" w:hint="cs"/>
          <w:sz w:val="30"/>
          <w:szCs w:val="30"/>
          <w:cs/>
        </w:rPr>
        <w:t>น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ในการจัดทำงบการเงินสำหรับ</w:t>
      </w:r>
      <w:r w:rsidR="00E32EA2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C7F30" w:rsidRPr="00CC7F30">
        <w:rPr>
          <w:rFonts w:ascii="Angsana New" w:hAnsi="Angsana New"/>
          <w:sz w:val="30"/>
          <w:szCs w:val="30"/>
        </w:rPr>
        <w:t>25</w:t>
      </w:r>
      <w:r w:rsidR="000325D3">
        <w:rPr>
          <w:rFonts w:ascii="Angsana New" w:hAnsi="Angsana New"/>
          <w:sz w:val="30"/>
          <w:szCs w:val="30"/>
        </w:rPr>
        <w:t>61</w:t>
      </w:r>
      <w:r w:rsidR="00C94E0F" w:rsidRPr="00CC7F30">
        <w:rPr>
          <w:rFonts w:ascii="Angsana New" w:hAnsi="Angsana New" w:hint="cs"/>
          <w:sz w:val="30"/>
          <w:szCs w:val="30"/>
          <w:cs/>
        </w:rPr>
        <w:t xml:space="preserve"> </w:t>
      </w:r>
    </w:p>
    <w:p w:rsidR="00B434E6" w:rsidRDefault="00B4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3D478A" w:rsidRPr="009B6618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61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3D478A" w:rsidRPr="004949BA" w:rsidRDefault="003D478A" w:rsidP="00B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8"/>
          <w:szCs w:val="28"/>
        </w:rPr>
      </w:pPr>
    </w:p>
    <w:p w:rsidR="00960E7D" w:rsidRDefault="00960E7D" w:rsidP="00960E7D">
      <w:pPr>
        <w:pStyle w:val="block"/>
        <w:spacing w:after="0" w:line="240" w:lineRule="atLeast"/>
        <w:ind w:left="540"/>
        <w:jc w:val="thaiDistribute"/>
        <w:rPr>
          <w:szCs w:val="22"/>
          <w:cs/>
          <w:lang w:bidi="th-TH"/>
        </w:rPr>
      </w:pP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D478A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D478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D478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Pr="00EB3A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โดยตรงต่อผู้บริหารสูงสุดทางด้านการเงิน</w:t>
      </w:r>
      <w:r w:rsidRPr="003D478A">
        <w:rPr>
          <w:rFonts w:hint="cs"/>
          <w:szCs w:val="22"/>
          <w:cs/>
          <w:lang w:bidi="th-TH"/>
        </w:rPr>
        <w:t xml:space="preserve"> 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8"/>
          <w:szCs w:val="28"/>
          <w:cs/>
          <w:lang w:val="en-GB"/>
        </w:rPr>
      </w:pPr>
    </w:p>
    <w:p w:rsidR="00960E7D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478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3D478A">
        <w:rPr>
          <w:rFonts w:ascii="Angsana New" w:hAnsi="Angsana New" w:hint="cs"/>
          <w:sz w:val="30"/>
          <w:szCs w:val="30"/>
          <w:cs/>
        </w:rPr>
        <w:t>มีการ</w:t>
      </w:r>
      <w:r w:rsidRPr="003D478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3D478A">
        <w:rPr>
          <w:rFonts w:ascii="Angsana New" w:hAnsi="Angsana New" w:hint="cs"/>
          <w:sz w:val="30"/>
          <w:szCs w:val="30"/>
          <w:cs/>
        </w:rPr>
        <w:t>ไม่สามารถ</w:t>
      </w:r>
      <w:r w:rsidRPr="003D478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3D478A">
        <w:rPr>
          <w:rFonts w:ascii="Angsana New" w:hAnsi="Angsana New" w:hint="cs"/>
          <w:sz w:val="30"/>
          <w:szCs w:val="30"/>
          <w:cs/>
        </w:rPr>
        <w:t>มีนัย</w:t>
      </w:r>
      <w:r w:rsidRPr="003D478A">
        <w:rPr>
          <w:rFonts w:ascii="Angsana New" w:hAnsi="Angsana New"/>
          <w:sz w:val="30"/>
          <w:szCs w:val="30"/>
          <w:cs/>
        </w:rPr>
        <w:t>สำคัญ</w:t>
      </w:r>
      <w:r w:rsidRPr="003D478A">
        <w:rPr>
          <w:rFonts w:ascii="Angsana New" w:hAnsi="Angsana New"/>
          <w:sz w:val="30"/>
          <w:szCs w:val="30"/>
        </w:rPr>
        <w:br/>
      </w:r>
      <w:r w:rsidRPr="003D478A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3D478A">
        <w:rPr>
          <w:rFonts w:ascii="Angsana New" w:hAnsi="Angsana New" w:hint="cs"/>
          <w:sz w:val="30"/>
          <w:szCs w:val="30"/>
          <w:cs/>
        </w:rPr>
        <w:t>หากมีการ</w:t>
      </w:r>
      <w:r w:rsidRPr="003D478A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D478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3D478A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D478A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3D478A">
        <w:rPr>
          <w:rFonts w:ascii="Angsana New" w:hAnsi="Angsana New" w:hint="cs"/>
          <w:sz w:val="30"/>
          <w:szCs w:val="30"/>
          <w:cs/>
        </w:rPr>
        <w:t>ได้</w:t>
      </w:r>
      <w:r w:rsidRPr="003D478A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3D478A">
        <w:rPr>
          <w:rFonts w:ascii="Angsana New" w:hAnsi="Angsana New" w:hint="cs"/>
          <w:sz w:val="30"/>
          <w:szCs w:val="30"/>
          <w:cs/>
        </w:rPr>
        <w:t>ที่</w:t>
      </w:r>
      <w:r w:rsidRPr="003D478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3D478A">
        <w:rPr>
          <w:rFonts w:ascii="Angsana New" w:hAnsi="Angsana New" w:hint="cs"/>
          <w:sz w:val="30"/>
          <w:szCs w:val="30"/>
          <w:cs/>
        </w:rPr>
        <w:t>เกี่ยวกับ</w:t>
      </w:r>
      <w:r w:rsidRPr="003D478A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3D478A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ลำดับ</w:t>
      </w:r>
      <w:r w:rsidRPr="003D478A">
        <w:rPr>
          <w:rFonts w:ascii="Angsana New" w:hAnsi="Angsana New"/>
          <w:sz w:val="30"/>
          <w:szCs w:val="30"/>
          <w:cs/>
        </w:rPr>
        <w:t>ชั้น</w:t>
      </w:r>
      <w:r w:rsidRPr="003D478A">
        <w:rPr>
          <w:rFonts w:ascii="Angsana New" w:hAnsi="Angsana New" w:hint="cs"/>
          <w:sz w:val="30"/>
          <w:szCs w:val="30"/>
          <w:cs/>
        </w:rPr>
        <w:t>ของ</w:t>
      </w:r>
      <w:r w:rsidRPr="003D478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3D478A">
        <w:rPr>
          <w:rFonts w:ascii="Angsana New" w:hAnsi="Angsana New" w:hint="cs"/>
          <w:sz w:val="30"/>
          <w:szCs w:val="30"/>
          <w:cs/>
        </w:rPr>
        <w:t>ว่า</w:t>
      </w:r>
      <w:r w:rsidRPr="003D478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3D478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960E7D" w:rsidRPr="003D478A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478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3D478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3D478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3D478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3D478A">
        <w:rPr>
          <w:rFonts w:ascii="Angsana New" w:hAnsi="Angsana New"/>
          <w:sz w:val="30"/>
          <w:szCs w:val="30"/>
          <w:cs/>
        </w:rPr>
        <w:t>กลุ่ม</w:t>
      </w:r>
      <w:r w:rsidRPr="003D478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960E7D" w:rsidRPr="003D478A" w:rsidRDefault="00960E7D" w:rsidP="00960E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D478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D478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D478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D478A">
        <w:rPr>
          <w:rFonts w:asciiTheme="majorBidi" w:hAnsiTheme="majorBidi"/>
          <w:sz w:val="30"/>
          <w:szCs w:val="30"/>
          <w:cs/>
        </w:rPr>
        <w:t>ลำดับชั้น</w:t>
      </w:r>
      <w:r w:rsidRPr="003D478A">
        <w:rPr>
          <w:rFonts w:asciiTheme="majorBidi" w:hAnsiTheme="majorBidi" w:hint="cs"/>
          <w:sz w:val="30"/>
          <w:szCs w:val="30"/>
          <w:cs/>
        </w:rPr>
        <w:t>ของ</w:t>
      </w:r>
      <w:r w:rsidRPr="003D478A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D478A">
        <w:rPr>
          <w:rFonts w:asciiTheme="majorBidi" w:hAnsiTheme="majorBidi"/>
          <w:sz w:val="30"/>
          <w:szCs w:val="30"/>
        </w:rPr>
        <w:t xml:space="preserve"> </w:t>
      </w:r>
      <w:r w:rsidRPr="003D478A">
        <w:rPr>
          <w:rFonts w:asciiTheme="majorBidi" w:hAnsiTheme="majorBidi" w:hint="cs"/>
          <w:sz w:val="30"/>
          <w:szCs w:val="30"/>
          <w:cs/>
        </w:rPr>
        <w:t>ดังนี้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463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91463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3D47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463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914639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D478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60E7D" w:rsidRPr="006E1CAB" w:rsidRDefault="00960E7D" w:rsidP="00960E7D">
      <w:pPr>
        <w:pStyle w:val="block"/>
        <w:numPr>
          <w:ilvl w:val="0"/>
          <w:numId w:val="20"/>
        </w:numPr>
        <w:spacing w:after="0" w:line="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463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91463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914639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1186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เป็น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ไม่ได้มาจากข้อมูลที่</w:t>
      </w:r>
      <w:r w:rsidR="0001644A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สามารถ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สังเกตได้ (ข้อมูลที่ไม่สามารถ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สังเกตได้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)</w:t>
      </w:r>
    </w:p>
    <w:p w:rsidR="00960E7D" w:rsidRPr="00320156" w:rsidRDefault="00960E7D" w:rsidP="00960E7D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B">
        <w:rPr>
          <w:rFonts w:asciiTheme="majorBidi" w:hAnsiTheme="majorBidi" w:cstheme="majorBidi"/>
          <w:sz w:val="30"/>
          <w:szCs w:val="30"/>
          <w:cs/>
        </w:rPr>
        <w:t>หา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C71CBB">
        <w:rPr>
          <w:rFonts w:asciiTheme="majorBidi" w:hAnsiTheme="majorBidi" w:cstheme="majorBidi"/>
          <w:sz w:val="30"/>
          <w:szCs w:val="30"/>
          <w:cs/>
        </w:rPr>
        <w:t>ของมูลค่ายุติธรรม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71CBB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71CBB">
        <w:rPr>
          <w:rFonts w:asciiTheme="majorBidi" w:hAnsiTheme="majorBidi" w:cstheme="majorBidi"/>
          <w:sz w:val="30"/>
          <w:szCs w:val="30"/>
          <w:cs/>
        </w:rPr>
        <w:t>ลำดับชั้นของ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C71CBB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71CBB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71CBB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960E7D" w:rsidRPr="00320156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C71CBB">
        <w:rPr>
          <w:rFonts w:ascii="Angsana New" w:hAnsi="Angsana New"/>
          <w:sz w:val="30"/>
          <w:szCs w:val="30"/>
          <w:cs/>
        </w:rPr>
        <w:t>กลุ่ม</w:t>
      </w:r>
      <w:r w:rsidRPr="00C71CB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71CBB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C71CBB">
        <w:rPr>
          <w:rFonts w:ascii="Angsana New" w:hAnsi="Angsana New" w:hint="cs"/>
          <w:sz w:val="30"/>
          <w:szCs w:val="30"/>
          <w:cs/>
        </w:rPr>
        <w:t>ของ</w:t>
      </w:r>
      <w:r w:rsidRPr="00C71CB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71CB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71CBB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C71CB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960E7D" w:rsidRPr="00320156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960E7D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E4B03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5E4B03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5E4B03">
        <w:rPr>
          <w:rFonts w:ascii="Angsana New" w:hAnsi="Angsana New"/>
          <w:sz w:val="30"/>
          <w:szCs w:val="30"/>
        </w:rPr>
        <w:t xml:space="preserve"> </w:t>
      </w:r>
      <w:r w:rsidR="00914639">
        <w:rPr>
          <w:rFonts w:ascii="Angsana New" w:hAnsi="Angsana New"/>
          <w:sz w:val="30"/>
          <w:szCs w:val="30"/>
        </w:rPr>
        <w:t>15</w:t>
      </w:r>
      <w:r w:rsidRPr="005E4B03">
        <w:rPr>
          <w:rFonts w:ascii="Angsana New" w:hAnsi="Angsana New" w:hint="cs"/>
          <w:sz w:val="30"/>
          <w:szCs w:val="30"/>
          <w:cs/>
        </w:rPr>
        <w:t xml:space="preserve"> เครื่องมือทางการเงิน</w:t>
      </w:r>
    </w:p>
    <w:p w:rsidR="006E1CAB" w:rsidRDefault="006E1CAB" w:rsidP="008459EF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10EF0" w:rsidRPr="00C435A7" w:rsidRDefault="006E5CCF" w:rsidP="0081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86FDC" w:rsidRPr="00C435A7">
        <w:rPr>
          <w:rFonts w:ascii="Angsana New" w:hAnsi="Angsana New"/>
          <w:b/>
          <w:bCs/>
          <w:sz w:val="30"/>
          <w:szCs w:val="30"/>
        </w:rPr>
        <w:tab/>
      </w:r>
      <w:r w:rsidR="00110EF0" w:rsidRPr="00C435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914639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9D1489" w:rsidRDefault="009D1489" w:rsidP="001020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88"/>
        <w:jc w:val="thaiDistribute"/>
        <w:rPr>
          <w:rFonts w:ascii="Angsana New" w:hAnsi="Angsana New"/>
          <w:b/>
          <w:sz w:val="30"/>
          <w:szCs w:val="30"/>
        </w:rPr>
      </w:pPr>
      <w:r w:rsidRPr="005F14E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หาก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18DF"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</w:t>
      </w:r>
      <w:r w:rsidR="00DA3ABF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อาจเป็นรายบุคคลหรือเป็นกิจการ</w:t>
      </w:r>
    </w:p>
    <w:p w:rsidR="009D1489" w:rsidRPr="00914639" w:rsidRDefault="009D1489" w:rsidP="00102003">
      <w:pPr>
        <w:spacing w:line="0" w:lineRule="atLeast"/>
        <w:ind w:left="547" w:right="-88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9D1489" w:rsidRDefault="009D1489" w:rsidP="00102003">
      <w:pPr>
        <w:ind w:left="540" w:right="-88"/>
        <w:jc w:val="thaiDistribute"/>
        <w:rPr>
          <w:rFonts w:ascii="Angsana New" w:hAnsi="Angsana New"/>
          <w:b/>
          <w:sz w:val="30"/>
          <w:szCs w:val="30"/>
        </w:rPr>
      </w:pPr>
      <w:r w:rsidRPr="001718F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C5E">
        <w:rPr>
          <w:rFonts w:ascii="Angsana New" w:hAnsi="Angsana New" w:hint="cs"/>
          <w:b/>
          <w:sz w:val="30"/>
          <w:szCs w:val="30"/>
          <w:cs/>
        </w:rPr>
        <w:t>บริษัทร่วมและ</w:t>
      </w:r>
      <w:r w:rsidRPr="001718F3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9A57B8">
        <w:rPr>
          <w:rFonts w:ascii="Angsana New" w:hAnsi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hint="cs"/>
          <w:b/>
          <w:sz w:val="30"/>
          <w:szCs w:val="30"/>
          <w:cs/>
        </w:rPr>
        <w:t>หมายเหตุ</w:t>
      </w:r>
      <w:r>
        <w:rPr>
          <w:rFonts w:ascii="Angsana New" w:hAnsi="Angsana New" w:hint="cs"/>
          <w:b/>
          <w:sz w:val="30"/>
          <w:szCs w:val="30"/>
          <w:cs/>
        </w:rPr>
        <w:t>ข้อ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7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D1489">
        <w:rPr>
          <w:rFonts w:ascii="Angsana New" w:hAnsi="Angsana New"/>
          <w:b/>
          <w:sz w:val="30"/>
          <w:szCs w:val="30"/>
          <w:cs/>
        </w:rPr>
        <w:t>และ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8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1718F3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</w:t>
      </w:r>
      <w:r w:rsidR="00914639">
        <w:rPr>
          <w:rFonts w:ascii="Angsana New" w:hAnsi="Angsana New"/>
          <w:b/>
          <w:sz w:val="30"/>
          <w:szCs w:val="30"/>
        </w:rPr>
        <w:br/>
      </w:r>
      <w:r w:rsidRPr="001718F3">
        <w:rPr>
          <w:rFonts w:ascii="Angsana New" w:hAnsi="Angsana New" w:hint="cs"/>
          <w:b/>
          <w:sz w:val="30"/>
          <w:szCs w:val="30"/>
          <w:cs/>
        </w:rPr>
        <w:t>ผู้บริหารสำคัญและ</w:t>
      </w:r>
      <w:r w:rsidRPr="001718F3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hint="cs"/>
          <w:b/>
          <w:sz w:val="30"/>
          <w:szCs w:val="30"/>
          <w:cs/>
        </w:rPr>
        <w:t>อื่น</w:t>
      </w:r>
      <w:r w:rsidR="00EC0DB6">
        <w:rPr>
          <w:rFonts w:ascii="Angsana New" w:hAnsi="Angsana New" w:hint="cs"/>
          <w:b/>
          <w:sz w:val="30"/>
          <w:szCs w:val="30"/>
          <w:cs/>
        </w:rPr>
        <w:t>ซึ่งมีรายการบัญชีกับกลุ่มบริษัท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Pr="001718F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6151B6" w:rsidRPr="00914639" w:rsidRDefault="006151B6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30"/>
          <w:szCs w:val="30"/>
        </w:rPr>
      </w:pPr>
    </w:p>
    <w:p w:rsidR="003F2A31" w:rsidRPr="00D03D55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9"/>
        <w:gridCol w:w="4518"/>
      </w:tblGrid>
      <w:tr w:rsidR="00110EF0" w:rsidRPr="00C435A7" w:rsidTr="00102003">
        <w:trPr>
          <w:trHeight w:val="20"/>
          <w:tblHeader/>
        </w:trPr>
        <w:tc>
          <w:tcPr>
            <w:tcW w:w="3600" w:type="dxa"/>
            <w:shd w:val="clear" w:color="auto" w:fill="auto"/>
          </w:tcPr>
          <w:p w:rsidR="00DA2451" w:rsidRPr="00C435A7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9" w:type="dxa"/>
            <w:shd w:val="clear" w:color="auto" w:fill="auto"/>
          </w:tcPr>
          <w:p w:rsidR="006E5CCF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C435A7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18" w:type="dxa"/>
            <w:shd w:val="clear" w:color="auto" w:fill="auto"/>
          </w:tcPr>
          <w:p w:rsidR="00DA2451" w:rsidRPr="00C435A7" w:rsidRDefault="00DA2451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7568B" w:rsidRPr="00C435A7" w:rsidTr="00102003">
        <w:trPr>
          <w:trHeight w:val="298"/>
        </w:trPr>
        <w:tc>
          <w:tcPr>
            <w:tcW w:w="360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27568B" w:rsidRPr="004E4944" w:rsidRDefault="0027568B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3C3F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วางแผน</w:t>
            </w:r>
            <w:r w:rsidR="006E5CCF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สั่งการและควบคุมกิจ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กรรม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ต่างๆ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ของกิจการ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ไม่ว่า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ทางตรงหรือทางอ้อม ท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ั้งนี้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รวมถึงกรรมการ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E5CC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(ไม่ว่าจะทำหน้าที่ในระดับ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บริหาร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หรือไม่)</w:t>
            </w:r>
          </w:p>
        </w:tc>
      </w:tr>
      <w:tr w:rsidR="0027568B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พรรณธิ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อร จำกัด </w:t>
            </w:r>
          </w:p>
        </w:tc>
        <w:tc>
          <w:tcPr>
            <w:tcW w:w="1359" w:type="dxa"/>
            <w:shd w:val="clear" w:color="auto" w:fill="auto"/>
          </w:tcPr>
          <w:p w:rsidR="0027568B" w:rsidRPr="005E4B03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B0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27568B" w:rsidRPr="005E4B03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เป็นผู้ถือหุ้นรายใหญ่</w:t>
            </w:r>
            <w:r w:rsidR="006E5CCF"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และมีกรรมการร่วมกันกับ</w:t>
            </w: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27568B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วา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ไรตี้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27568B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อินทร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 ประกันภัย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โฮเรก้า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คอน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เซพ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 แลนด์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6E5CCF" w:rsidRDefault="00960E7D" w:rsidP="00960E7D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C54CFC" w:rsidRDefault="00BF2C74" w:rsidP="00BF2C74">
            <w:pPr>
              <w:tabs>
                <w:tab w:val="clear" w:pos="227"/>
                <w:tab w:val="left" w:pos="252"/>
              </w:tabs>
              <w:spacing w:line="240" w:lineRule="auto"/>
              <w:ind w:left="252" w:right="-684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ที.ซี.ซี. คอม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เมอร์เชียล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แมน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ind w:hanging="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C54CFC" w:rsidRDefault="00BF2C74" w:rsidP="00BF2C74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ญาติของกรรมการถือหน่วยลงทุนส่วนใหญ่ทางอ้อม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ท้อป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แอส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เสท </w:t>
            </w:r>
          </w:p>
          <w:p w:rsidR="00BF2C74" w:rsidRPr="007C05C3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7C05C3" w:rsidRDefault="00BF2C74" w:rsidP="00BF2C7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102003" w:rsidRDefault="00BF2C74" w:rsidP="00102003">
            <w:pPr>
              <w:tabs>
                <w:tab w:val="clear" w:pos="4451"/>
                <w:tab w:val="clear" w:pos="4678"/>
                <w:tab w:val="left" w:pos="4329"/>
                <w:tab w:val="left" w:pos="4626"/>
              </w:tabs>
              <w:spacing w:line="240" w:lineRule="auto"/>
              <w:ind w:right="-28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10200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กรรมการของผู้ถือ</w:t>
            </w:r>
            <w:r w:rsidR="00914639" w:rsidRPr="0010200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หุ้นรายใหญ่เป็นญาติกับผู้มีอำนา</w:t>
            </w:r>
            <w:r w:rsidRPr="0010200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ควบคุม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เล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ควิวกอล์ฟ 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ยอร์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ชคลับ 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C54CFC" w:rsidRDefault="00BF2C74" w:rsidP="00BF2C7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ดีเสริมกิจ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เทอราโกร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เฟอร์ติไลเซอร์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3515"/>
                <w:tab w:val="left" w:pos="3402"/>
              </w:tabs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พรพัฒน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>สิน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ยูไนเต็ด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ไวน์เนอรี่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proofErr w:type="spellStart"/>
            <w:r w:rsidRPr="00C54CFC">
              <w:rPr>
                <w:rFonts w:ascii="Angsana New" w:hAnsi="Angsana New"/>
                <w:sz w:val="30"/>
                <w:szCs w:val="30"/>
                <w:cs/>
              </w:rPr>
              <w:t>ดิสทิล</w:t>
            </w:r>
            <w:proofErr w:type="spellEnd"/>
            <w:r w:rsidRPr="00C54CFC">
              <w:rPr>
                <w:rFonts w:ascii="Angsana New" w:hAnsi="Angsana New"/>
                <w:sz w:val="30"/>
                <w:szCs w:val="30"/>
                <w:cs/>
              </w:rPr>
              <w:t>เลอรี่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C54CFC" w:rsidRDefault="00BF2C74" w:rsidP="00BF2C7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</w:t>
            </w:r>
            <w:proofErr w:type="spellStart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proofErr w:type="spellEnd"/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โรงงานอุตสาหกรรมบางปะอิน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960E7D" w:rsidRPr="00C435A7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C54CFC" w:rsidRDefault="00BF2C74" w:rsidP="00BF2C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C435A7" w:rsidRDefault="00BF2C74" w:rsidP="00BF2C7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32EA2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พรรณธิ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อร เทรด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E32EA2" w:rsidRPr="00C54CFC" w:rsidRDefault="00E32EA2" w:rsidP="00815FF4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7C05C3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โออิ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ชิ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ฟู้ด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7C05C3" w:rsidRDefault="00BF2C74" w:rsidP="00BF2C7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7C05C3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F2C74" w:rsidRPr="00C435A7" w:rsidTr="00102003">
        <w:trPr>
          <w:trHeight w:val="20"/>
        </w:trPr>
        <w:tc>
          <w:tcPr>
            <w:tcW w:w="3600" w:type="dxa"/>
            <w:shd w:val="clear" w:color="auto" w:fill="auto"/>
          </w:tcPr>
          <w:p w:rsidR="00BF2C74" w:rsidRPr="00FD56FE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เดอะ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เรส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ซิ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เด้นส์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BF2C74" w:rsidRPr="007C05C3" w:rsidRDefault="00BF2C74" w:rsidP="00BF2C7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18" w:type="dxa"/>
            <w:shd w:val="clear" w:color="auto" w:fill="auto"/>
          </w:tcPr>
          <w:p w:rsidR="00BF2C74" w:rsidRPr="007C05C3" w:rsidRDefault="00BF2C74" w:rsidP="00BF2C7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D97D8D" w:rsidRPr="00D97D8D" w:rsidRDefault="00D97D8D" w:rsidP="00D97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/>
        <w:rPr>
          <w:rFonts w:ascii="Angsana New" w:hAnsi="Angsana New"/>
          <w:b/>
          <w:sz w:val="16"/>
          <w:szCs w:val="16"/>
        </w:rPr>
      </w:pPr>
    </w:p>
    <w:p w:rsidR="00110EF0" w:rsidRDefault="00110EF0" w:rsidP="00D97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firstLine="720"/>
        <w:rPr>
          <w:rFonts w:ascii="Angsana New" w:hAnsi="Angsana New"/>
          <w:b/>
          <w:sz w:val="30"/>
          <w:szCs w:val="30"/>
        </w:rPr>
      </w:pPr>
      <w:r w:rsidRPr="00C435A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7A23B0" w:rsidRPr="00C435A7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C435A7">
        <w:rPr>
          <w:rFonts w:ascii="Angsana New" w:hAnsi="Angsana New"/>
          <w:b/>
          <w:sz w:val="30"/>
          <w:szCs w:val="30"/>
          <w:cs/>
        </w:rPr>
        <w:t>อธิบายได้ดังต่อไป</w:t>
      </w:r>
      <w:r w:rsidR="001A3FD1" w:rsidRPr="00C435A7">
        <w:rPr>
          <w:rFonts w:ascii="Angsana New" w:hAnsi="Angsana New"/>
          <w:b/>
          <w:sz w:val="30"/>
          <w:szCs w:val="30"/>
          <w:cs/>
        </w:rPr>
        <w:t>นี้</w:t>
      </w:r>
    </w:p>
    <w:p w:rsidR="00D97D8D" w:rsidRPr="00D97D8D" w:rsidRDefault="00D97D8D" w:rsidP="006A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38"/>
        <w:gridCol w:w="270"/>
        <w:gridCol w:w="5562"/>
      </w:tblGrid>
      <w:tr w:rsidR="00960E7D" w:rsidRPr="00C435A7" w:rsidTr="00A034FC">
        <w:trPr>
          <w:tblHeader/>
        </w:trPr>
        <w:tc>
          <w:tcPr>
            <w:tcW w:w="3438" w:type="dxa"/>
          </w:tcPr>
          <w:p w:rsidR="00960E7D" w:rsidRPr="00E74230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จากการขาย</w:t>
            </w:r>
            <w:r>
              <w:rPr>
                <w:rFonts w:ascii="Angsana New" w:hAnsi="Angsana New" w:cs="Angsana New"/>
                <w:cs/>
                <w:lang w:val="en-US"/>
              </w:rPr>
              <w:t>บรรจุ</w:t>
            </w:r>
            <w:r w:rsidRPr="00C435A7">
              <w:rPr>
                <w:rFonts w:ascii="Angsana New" w:hAnsi="Angsana New" w:cs="Angsana New"/>
                <w:cs/>
                <w:lang w:val="en-US"/>
              </w:rPr>
              <w:t>ภัณฑ์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102003" w:rsidP="00102003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>
              <w:rPr>
                <w:rFonts w:ascii="Angsana New" w:hAnsi="Angsana New" w:cs="Angsana New"/>
                <w:cs/>
                <w:lang w:val="en-US"/>
              </w:rPr>
              <w:t>ที่ตกลง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กัน</w:t>
            </w:r>
            <w:r w:rsidR="00960E7D"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ขาย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รายได้ดอกเบี้ย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 w:rsidRPr="00D67D3D">
              <w:rPr>
                <w:rFonts w:ascii="Angsana New" w:hAnsi="Angsana New" w:cs="Angsana New"/>
                <w:lang w:val="en-US"/>
              </w:rPr>
              <w:t>2.00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-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2.50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 ต่อ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</w:t>
            </w:r>
            <w:r>
              <w:rPr>
                <w:rFonts w:ascii="Angsana New" w:hAnsi="Angsana New" w:cs="Angsana New" w:hint="cs"/>
                <w:cs/>
                <w:lang w:val="en-US"/>
              </w:rPr>
              <w:t>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ซื้อวัตถุดิบ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="00BA0080">
              <w:rPr>
                <w:rFonts w:ascii="Angsana New" w:hAnsi="Angsana New" w:cs="Angsana New" w:hint="cs"/>
                <w:cs/>
                <w:lang w:val="en-US"/>
              </w:rPr>
              <w:t>ถาวรและสินทรัพย์อื่น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 w:hint="cs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ค่าเช่าดำเนินงาน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ตามสัญญา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ค่าตอบแทนกรรมการ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C56E0E" w:rsidRPr="00C435A7" w:rsidTr="00A034FC">
        <w:tc>
          <w:tcPr>
            <w:tcW w:w="3438" w:type="dxa"/>
          </w:tcPr>
          <w:p w:rsidR="00C56E0E" w:rsidRPr="00D67D3D" w:rsidRDefault="00C56E0E" w:rsidP="00C56E0E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C56E0E" w:rsidRPr="00D67D3D" w:rsidRDefault="00C56E0E" w:rsidP="00C56E0E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C56E0E" w:rsidRPr="00D67D3D" w:rsidRDefault="00C56E0E" w:rsidP="00C56E0E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 xml:space="preserve">1.45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ต่อปี 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C435A7" w:rsidRDefault="000233AA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</w:t>
            </w:r>
            <w:r w:rsidR="00960E7D" w:rsidRPr="00564E9F">
              <w:rPr>
                <w:rFonts w:asciiTheme="majorBidi" w:hAnsiTheme="majorBidi" w:cstheme="majorBidi" w:hint="cs"/>
                <w:cs/>
                <w:lang w:val="en-US"/>
              </w:rPr>
              <w:t>ที่ตกลงร่วมกัน</w:t>
            </w:r>
          </w:p>
        </w:tc>
      </w:tr>
    </w:tbl>
    <w:p w:rsidR="00D97D8D" w:rsidRPr="00D97D8D" w:rsidRDefault="00D97D8D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pacing w:val="-8"/>
          <w:sz w:val="16"/>
          <w:szCs w:val="16"/>
        </w:rPr>
      </w:pPr>
    </w:p>
    <w:p w:rsidR="00611C17" w:rsidRDefault="00611C17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pacing w:val="-8"/>
          <w:sz w:val="30"/>
          <w:szCs w:val="30"/>
        </w:rPr>
      </w:pPr>
    </w:p>
    <w:p w:rsidR="00611C17" w:rsidRDefault="00611C17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pacing w:val="-8"/>
          <w:sz w:val="30"/>
          <w:szCs w:val="30"/>
        </w:rPr>
      </w:pPr>
    </w:p>
    <w:p w:rsidR="00611C17" w:rsidRDefault="00611C17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pacing w:val="-8"/>
          <w:sz w:val="30"/>
          <w:szCs w:val="30"/>
        </w:rPr>
      </w:pPr>
    </w:p>
    <w:p w:rsidR="00777C2E" w:rsidRPr="00A87BF4" w:rsidRDefault="00777C2E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pacing w:val="-8"/>
          <w:sz w:val="30"/>
          <w:szCs w:val="30"/>
          <w:shd w:val="clear" w:color="auto" w:fill="E0E0E0"/>
        </w:rPr>
      </w:pP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A87BF4">
        <w:rPr>
          <w:rFonts w:asciiTheme="majorBidi" w:hAnsiTheme="majorBidi" w:cstheme="majorBidi" w:hint="cs"/>
          <w:spacing w:val="-8"/>
          <w:sz w:val="30"/>
          <w:szCs w:val="30"/>
          <w:cs/>
        </w:rPr>
        <w:t>สามเดือน</w:t>
      </w: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C56E0E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="00C56E0E">
        <w:rPr>
          <w:rFonts w:asciiTheme="majorBidi" w:hAnsiTheme="majorBidi" w:cstheme="majorBidi" w:hint="cs"/>
          <w:spacing w:val="-8"/>
          <w:sz w:val="30"/>
          <w:szCs w:val="30"/>
          <w:cs/>
        </w:rPr>
        <w:t>ธันวาคม</w:t>
      </w:r>
      <w:r w:rsidR="007C79C7" w:rsidRPr="00A87BF4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10DF5" w:rsidRPr="00A87BF4">
        <w:rPr>
          <w:rFonts w:asciiTheme="majorBidi" w:hAnsiTheme="majorBidi" w:cstheme="majorBidi"/>
          <w:spacing w:val="-8"/>
          <w:sz w:val="30"/>
          <w:szCs w:val="30"/>
          <w:cs/>
        </w:rPr>
        <w:t>สรุป</w:t>
      </w: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t>ได้ดังนี้</w:t>
      </w:r>
    </w:p>
    <w:p w:rsidR="00777C2E" w:rsidRPr="00D97D8D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shd w:val="clear" w:color="auto" w:fill="E0E0E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52"/>
        <w:gridCol w:w="288"/>
        <w:gridCol w:w="1160"/>
        <w:gridCol w:w="276"/>
        <w:gridCol w:w="1245"/>
        <w:gridCol w:w="271"/>
        <w:gridCol w:w="1181"/>
      </w:tblGrid>
      <w:tr w:rsidR="00777C2E" w:rsidRPr="00F807B9" w:rsidTr="00D97D8D">
        <w:trPr>
          <w:tblHeader/>
        </w:trPr>
        <w:tc>
          <w:tcPr>
            <w:tcW w:w="2055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61F" w:rsidRPr="00F807B9" w:rsidTr="00D97D8D">
        <w:trPr>
          <w:tblHeader/>
        </w:trPr>
        <w:tc>
          <w:tcPr>
            <w:tcW w:w="2055" w:type="pct"/>
          </w:tcPr>
          <w:p w:rsidR="007C79C7" w:rsidRPr="00C56E0E" w:rsidRDefault="007C79C7" w:rsidP="00C56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56E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56E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C79C7" w:rsidRPr="001B41B9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F1B5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7C79C7" w:rsidRPr="001B41B9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F1B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7C79C7" w:rsidRPr="001B41B9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77C2E" w:rsidRPr="00F807B9" w:rsidTr="00D97D8D">
        <w:trPr>
          <w:tblHeader/>
        </w:trPr>
        <w:tc>
          <w:tcPr>
            <w:tcW w:w="2055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5" w:type="pct"/>
            <w:gridSpan w:val="7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1F" w:rsidRPr="00F807B9" w:rsidTr="00D97D8D">
        <w:tc>
          <w:tcPr>
            <w:tcW w:w="2055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67E" w:rsidRPr="00F807B9" w:rsidTr="00D97D8D">
        <w:tc>
          <w:tcPr>
            <w:tcW w:w="2055" w:type="pct"/>
          </w:tcPr>
          <w:p w:rsidR="00E3767E" w:rsidRPr="00A473C1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F807B9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</w:tr>
      <w:tr w:rsidR="00102003" w:rsidRPr="00F807B9" w:rsidTr="00D97D8D">
        <w:tc>
          <w:tcPr>
            <w:tcW w:w="2055" w:type="pct"/>
          </w:tcPr>
          <w:p w:rsidR="00102003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09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102003" w:rsidRPr="00F807B9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14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Pr="00012B36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Pr="00F807B9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Pr="00F807B9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71,355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78,122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67E" w:rsidRPr="005A14D5" w:rsidTr="00D97D8D">
        <w:tc>
          <w:tcPr>
            <w:tcW w:w="2055" w:type="pct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C436D0" w:rsidRPr="00F807B9" w:rsidTr="00D97D8D">
        <w:tc>
          <w:tcPr>
            <w:tcW w:w="2055" w:type="pct"/>
          </w:tcPr>
          <w:p w:rsidR="00C436D0" w:rsidRPr="00F807B9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143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C436D0" w:rsidRPr="00F118DF" w:rsidRDefault="00C436D0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003" w:rsidRPr="00F807B9" w:rsidTr="00D97D8D">
        <w:tc>
          <w:tcPr>
            <w:tcW w:w="2055" w:type="pct"/>
          </w:tcPr>
          <w:p w:rsidR="00102003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9" w:type="pct"/>
            <w:shd w:val="clear" w:color="auto" w:fill="auto"/>
          </w:tcPr>
          <w:p w:rsidR="00102003" w:rsidRPr="00F118DF" w:rsidRDefault="00102003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52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102003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Pr="00D64207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003" w:rsidRPr="00F807B9" w:rsidTr="00D97D8D">
        <w:tc>
          <w:tcPr>
            <w:tcW w:w="2055" w:type="pct"/>
          </w:tcPr>
          <w:p w:rsidR="00102003" w:rsidRPr="00D64207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09" w:type="pct"/>
            <w:shd w:val="clear" w:color="auto" w:fill="auto"/>
          </w:tcPr>
          <w:p w:rsidR="00102003" w:rsidRPr="003622FD" w:rsidRDefault="00102003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51,758</w:t>
            </w:r>
          </w:p>
        </w:tc>
        <w:tc>
          <w:tcPr>
            <w:tcW w:w="152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102003" w:rsidRPr="003622FD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67E" w:rsidRPr="00F807B9" w:rsidTr="00D97D8D">
        <w:tc>
          <w:tcPr>
            <w:tcW w:w="2055" w:type="pct"/>
          </w:tcPr>
          <w:p w:rsidR="00E3767E" w:rsidRPr="00161C06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67E" w:rsidRPr="00F807B9" w:rsidTr="00D97D8D">
        <w:tc>
          <w:tcPr>
            <w:tcW w:w="2055" w:type="pct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E3767E" w:rsidRPr="00F807B9" w:rsidTr="00D97D8D">
        <w:tc>
          <w:tcPr>
            <w:tcW w:w="2055" w:type="pct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629BA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003" w:rsidRPr="00F807B9" w:rsidTr="00D97D8D">
        <w:tc>
          <w:tcPr>
            <w:tcW w:w="2055" w:type="pct"/>
          </w:tcPr>
          <w:p w:rsidR="00102003" w:rsidRPr="00F807B9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09" w:type="pct"/>
            <w:shd w:val="clear" w:color="auto" w:fill="auto"/>
          </w:tcPr>
          <w:p w:rsidR="00102003" w:rsidRPr="00F118DF" w:rsidRDefault="00102003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11,979</w:t>
            </w:r>
          </w:p>
        </w:tc>
        <w:tc>
          <w:tcPr>
            <w:tcW w:w="152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10,493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11,979</w:t>
            </w:r>
          </w:p>
        </w:tc>
        <w:tc>
          <w:tcPr>
            <w:tcW w:w="14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10,493</w:t>
            </w:r>
          </w:p>
        </w:tc>
      </w:tr>
      <w:tr w:rsidR="00102003" w:rsidRPr="00CF1B54" w:rsidTr="00D97D8D">
        <w:tc>
          <w:tcPr>
            <w:tcW w:w="2055" w:type="pct"/>
          </w:tcPr>
          <w:p w:rsidR="00102003" w:rsidRPr="00F807B9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102003" w:rsidRPr="00F118DF" w:rsidRDefault="00102003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52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3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  <w:tr w:rsidR="00102003" w:rsidRPr="00CF1B54" w:rsidTr="00D97D8D">
        <w:tc>
          <w:tcPr>
            <w:tcW w:w="2055" w:type="pct"/>
          </w:tcPr>
          <w:p w:rsidR="00102003" w:rsidRPr="00F807B9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003" w:rsidRPr="00F118DF" w:rsidRDefault="00102003" w:rsidP="00C4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12,696</w:t>
            </w:r>
          </w:p>
        </w:tc>
        <w:tc>
          <w:tcPr>
            <w:tcW w:w="152" w:type="pct"/>
            <w:shd w:val="clear" w:color="auto" w:fill="auto"/>
          </w:tcPr>
          <w:p w:rsidR="00102003" w:rsidRPr="006A67BD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11,208</w:t>
            </w:r>
          </w:p>
        </w:tc>
        <w:tc>
          <w:tcPr>
            <w:tcW w:w="146" w:type="pct"/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003" w:rsidRPr="00582832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12,696</w:t>
            </w:r>
          </w:p>
        </w:tc>
        <w:tc>
          <w:tcPr>
            <w:tcW w:w="143" w:type="pct"/>
            <w:shd w:val="clear" w:color="auto" w:fill="auto"/>
          </w:tcPr>
          <w:p w:rsidR="00102003" w:rsidRPr="006A67BD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003" w:rsidRPr="00F118DF" w:rsidRDefault="00102003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11,208</w:t>
            </w:r>
          </w:p>
        </w:tc>
      </w:tr>
      <w:tr w:rsidR="00611C17" w:rsidRPr="00CF1B54" w:rsidTr="00611C17">
        <w:tc>
          <w:tcPr>
            <w:tcW w:w="2055" w:type="pct"/>
          </w:tcPr>
          <w:p w:rsidR="00611C17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:rsidR="00611C17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611C17" w:rsidRPr="006A67BD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611C17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11C17" w:rsidRPr="00F118DF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611C17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611C17" w:rsidRPr="00F118DF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611C17" w:rsidRDefault="00611C17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767E" w:rsidRPr="00F807B9" w:rsidTr="00D97D8D">
        <w:tc>
          <w:tcPr>
            <w:tcW w:w="2055" w:type="pct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9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" w:type="pct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9F2A68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3767E" w:rsidRPr="00CF1B54" w:rsidTr="00D97D8D">
        <w:tc>
          <w:tcPr>
            <w:tcW w:w="2055" w:type="pct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82832"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609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46" w:type="pct"/>
            <w:shd w:val="clear" w:color="auto" w:fill="auto"/>
          </w:tcPr>
          <w:p w:rsidR="00E3767E" w:rsidRPr="00582832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206 </w:t>
            </w:r>
          </w:p>
        </w:tc>
      </w:tr>
      <w:tr w:rsidR="00E3767E" w:rsidRPr="00B021C4" w:rsidTr="00D97D8D">
        <w:tc>
          <w:tcPr>
            <w:tcW w:w="2055" w:type="pct"/>
          </w:tcPr>
          <w:p w:rsidR="00E3767E" w:rsidRPr="00582832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="0010200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9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6" w:type="pct"/>
            <w:shd w:val="clear" w:color="auto" w:fill="auto"/>
          </w:tcPr>
          <w:p w:rsidR="00E3767E" w:rsidRPr="00582832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E3767E" w:rsidRPr="00CF1B54" w:rsidTr="00D97D8D">
        <w:tc>
          <w:tcPr>
            <w:tcW w:w="2055" w:type="pct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9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14,364</w:t>
            </w:r>
          </w:p>
        </w:tc>
        <w:tc>
          <w:tcPr>
            <w:tcW w:w="152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24,408</w:t>
            </w:r>
          </w:p>
        </w:tc>
        <w:tc>
          <w:tcPr>
            <w:tcW w:w="146" w:type="pct"/>
            <w:shd w:val="clear" w:color="auto" w:fill="auto"/>
          </w:tcPr>
          <w:p w:rsidR="00E3767E" w:rsidRPr="00582832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  <w:tc>
          <w:tcPr>
            <w:tcW w:w="143" w:type="pct"/>
            <w:shd w:val="clear" w:color="auto" w:fill="auto"/>
          </w:tcPr>
          <w:p w:rsidR="00E3767E" w:rsidRPr="00582832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20,718</w:t>
            </w:r>
          </w:p>
        </w:tc>
      </w:tr>
      <w:tr w:rsidR="00E3767E" w:rsidRPr="00CF1B54" w:rsidTr="00D97D8D">
        <w:tc>
          <w:tcPr>
            <w:tcW w:w="2055" w:type="pct"/>
          </w:tcPr>
          <w:p w:rsidR="00E3767E" w:rsidRPr="00F807B9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5,494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5,050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</w:tr>
      <w:tr w:rsidR="00E3767E" w:rsidRPr="00CF1B54" w:rsidTr="00D97D8D">
        <w:tc>
          <w:tcPr>
            <w:tcW w:w="2055" w:type="pct"/>
          </w:tcPr>
          <w:p w:rsidR="00E3767E" w:rsidRPr="00F807B9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609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152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6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3" w:type="pct"/>
            <w:shd w:val="clear" w:color="auto" w:fill="auto"/>
          </w:tcPr>
          <w:p w:rsidR="00E3767E" w:rsidRPr="00F118DF" w:rsidRDefault="00E3767E" w:rsidP="00E3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E3767E" w:rsidRPr="00F118DF" w:rsidRDefault="00E3767E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</w:tbl>
    <w:p w:rsidR="003D09CF" w:rsidRDefault="003D09CF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611C17" w:rsidRDefault="00611C17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611C17" w:rsidRPr="00D97D8D" w:rsidRDefault="00611C17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D82F8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D97D8D" w:rsidRDefault="00D82F84" w:rsidP="003D09CF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:rsidR="00D82F84" w:rsidRPr="003C3F1B" w:rsidRDefault="00D82F84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="0066396F" w:rsidRPr="0066396F">
        <w:rPr>
          <w:rFonts w:asciiTheme="majorBidi" w:hAnsiTheme="majorBidi" w:cstheme="majorBidi"/>
          <w:sz w:val="30"/>
          <w:szCs w:val="30"/>
        </w:rPr>
        <w:t>24</w:t>
      </w:r>
      <w:r w:rsidRPr="00663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66396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6D8">
        <w:rPr>
          <w:rFonts w:asciiTheme="majorBidi" w:hAnsiTheme="majorBidi" w:cstheme="majorBidi"/>
          <w:sz w:val="30"/>
          <w:szCs w:val="30"/>
        </w:rPr>
        <w:t>2562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ผู้ถือหุ้น</w:t>
      </w:r>
      <w:r w:rsidRPr="003C3F1B">
        <w:rPr>
          <w:rFonts w:asciiTheme="majorBidi" w:hAnsiTheme="majorBidi" w:cstheme="majorBidi"/>
          <w:sz w:val="30"/>
          <w:szCs w:val="30"/>
          <w:cs/>
        </w:rPr>
        <w:t>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B276D8">
        <w:rPr>
          <w:rFonts w:asciiTheme="majorBidi" w:hAnsiTheme="majorBidi" w:cstheme="majorBidi"/>
          <w:sz w:val="30"/>
          <w:szCs w:val="30"/>
        </w:rPr>
        <w:t>2562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 w:rsidRPr="005C374D">
        <w:rPr>
          <w:rFonts w:asciiTheme="majorBidi" w:hAnsiTheme="majorBidi" w:cstheme="majorBidi"/>
          <w:sz w:val="30"/>
          <w:szCs w:val="30"/>
        </w:rPr>
        <w:t>15</w:t>
      </w:r>
      <w:r w:rsidRPr="005C374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45A16" w:rsidRPr="00D97D8D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B276D8" w:rsidRPr="003C3F1B" w:rsidRDefault="00B276D8" w:rsidP="00B276D8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Pr="0066396F">
        <w:rPr>
          <w:rFonts w:asciiTheme="majorBidi" w:hAnsiTheme="majorBidi" w:cstheme="majorBidi"/>
          <w:sz w:val="30"/>
          <w:szCs w:val="30"/>
        </w:rPr>
        <w:t>24</w:t>
      </w:r>
      <w:r w:rsidRPr="0066396F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6F">
        <w:rPr>
          <w:rFonts w:asciiTheme="majorBidi" w:hAnsiTheme="majorBidi" w:cstheme="majorBidi"/>
          <w:sz w:val="30"/>
          <w:szCs w:val="30"/>
        </w:rPr>
        <w:t>2561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ผู้ถือหุ้น</w:t>
      </w:r>
      <w:r w:rsidRPr="003C3F1B">
        <w:rPr>
          <w:rFonts w:asciiTheme="majorBidi" w:hAnsiTheme="majorBidi" w:cstheme="majorBidi"/>
          <w:sz w:val="30"/>
          <w:szCs w:val="30"/>
          <w:cs/>
        </w:rPr>
        <w:t>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>
        <w:rPr>
          <w:rFonts w:asciiTheme="majorBidi" w:hAnsiTheme="majorBidi" w:cstheme="majorBidi"/>
          <w:sz w:val="30"/>
          <w:szCs w:val="30"/>
        </w:rPr>
        <w:t>2561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15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6B3E06" w:rsidRDefault="00F629BA" w:rsidP="0018222B">
      <w:pPr>
        <w:spacing w:line="0" w:lineRule="atLeas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C80239" w:rsidRDefault="00020115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>3</w:t>
      </w:r>
      <w:r w:rsidR="00FB05DB">
        <w:rPr>
          <w:rFonts w:asciiTheme="majorBidi" w:hAnsiTheme="majorBidi" w:cstheme="majorBidi"/>
          <w:sz w:val="30"/>
          <w:szCs w:val="30"/>
        </w:rPr>
        <w:t xml:space="preserve">1 </w:t>
      </w:r>
      <w:r w:rsidR="00FB05D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4C5AFB">
        <w:rPr>
          <w:rFonts w:asciiTheme="majorBidi" w:hAnsiTheme="majorBidi" w:cstheme="majorBidi"/>
          <w:sz w:val="30"/>
          <w:szCs w:val="30"/>
        </w:rPr>
        <w:t>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B05DB">
        <w:rPr>
          <w:rFonts w:asciiTheme="majorBidi" w:hAnsiTheme="majorBidi" w:cstheme="majorBidi"/>
          <w:sz w:val="30"/>
          <w:szCs w:val="30"/>
        </w:rPr>
        <w:t>2561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64646" w:rsidRPr="00D97D8D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64646" w:rsidRPr="00EE573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9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09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9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55" w:type="pct"/>
            <w:gridSpan w:val="3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464646" w:rsidRPr="00EE573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05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64646" w:rsidRPr="00A35FB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05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1B41B9" w:rsidRDefault="00464646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64646" w:rsidRPr="001B41B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4646" w:rsidRPr="006151B6" w:rsidTr="00C47E5C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64646" w:rsidRPr="006151B6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646" w:rsidRPr="00F11791" w:rsidTr="00C47E5C">
        <w:tc>
          <w:tcPr>
            <w:tcW w:w="2312" w:type="pct"/>
          </w:tcPr>
          <w:p w:rsidR="00464646" w:rsidRPr="001B41B9" w:rsidRDefault="00C47E5C" w:rsidP="004646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464646" w:rsidRPr="00B20193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464646" w:rsidRPr="00B20193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:rsidR="00464646" w:rsidRPr="00464646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:rsidR="00464646" w:rsidRPr="00464646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464646" w:rsidRPr="00564E9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464646" w:rsidRPr="001B41B9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464646" w:rsidRPr="00464646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:rsidR="00F045B0" w:rsidRPr="006B3E06" w:rsidRDefault="00F045B0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0"/>
        <w:gridCol w:w="1079"/>
        <w:gridCol w:w="273"/>
        <w:gridCol w:w="995"/>
        <w:gridCol w:w="271"/>
        <w:gridCol w:w="1079"/>
        <w:gridCol w:w="273"/>
        <w:gridCol w:w="1055"/>
      </w:tblGrid>
      <w:tr w:rsidR="004C5AFB" w:rsidRPr="00EE5739" w:rsidTr="006B3E06">
        <w:tc>
          <w:tcPr>
            <w:tcW w:w="2309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pct"/>
            <w:gridSpan w:val="3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:rsidR="004C5AFB" w:rsidRPr="00EE573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F05" w:rsidRPr="001B41B9" w:rsidTr="006B3E06">
        <w:tc>
          <w:tcPr>
            <w:tcW w:w="2309" w:type="pct"/>
          </w:tcPr>
          <w:p w:rsidR="00250F05" w:rsidRPr="006151B6" w:rsidRDefault="00250F05" w:rsidP="00250F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05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250F05" w:rsidRPr="00A35FBF" w:rsidRDefault="00250F05" w:rsidP="0025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05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50F05" w:rsidRPr="001B41B9" w:rsidTr="006B3E06">
        <w:tc>
          <w:tcPr>
            <w:tcW w:w="2309" w:type="pct"/>
          </w:tcPr>
          <w:p w:rsidR="00250F05" w:rsidRPr="001B41B9" w:rsidRDefault="00250F05" w:rsidP="00250F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250F05" w:rsidRPr="001B41B9" w:rsidRDefault="00250F05" w:rsidP="0025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B0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5AFB" w:rsidRPr="006151B6" w:rsidTr="006B3E06">
        <w:tc>
          <w:tcPr>
            <w:tcW w:w="2309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1" w:type="pct"/>
            <w:gridSpan w:val="7"/>
            <w:shd w:val="clear" w:color="auto" w:fill="auto"/>
          </w:tcPr>
          <w:p w:rsidR="004C5AFB" w:rsidRPr="006151B6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72B" w:rsidRPr="00515224" w:rsidTr="006B3E06">
        <w:tc>
          <w:tcPr>
            <w:tcW w:w="2309" w:type="pct"/>
          </w:tcPr>
          <w:p w:rsidR="0009572B" w:rsidRPr="006151B6" w:rsidRDefault="0009572B" w:rsidP="000957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  <w:shd w:val="clear" w:color="auto" w:fill="auto"/>
          </w:tcPr>
          <w:p w:rsidR="0009572B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09572B" w:rsidRPr="002A4B5A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09572B" w:rsidRPr="0030264E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09572B" w:rsidRPr="004C5AFB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9572B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</w:t>
            </w:r>
          </w:p>
        </w:tc>
        <w:tc>
          <w:tcPr>
            <w:tcW w:w="146" w:type="pct"/>
            <w:shd w:val="clear" w:color="auto" w:fill="auto"/>
          </w:tcPr>
          <w:p w:rsidR="0009572B" w:rsidRPr="0043056C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09572B" w:rsidRPr="0030264E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</w:tr>
      <w:tr w:rsidR="0009572B" w:rsidRPr="00515224" w:rsidTr="006B3E06">
        <w:tc>
          <w:tcPr>
            <w:tcW w:w="2309" w:type="pct"/>
          </w:tcPr>
          <w:p w:rsidR="0009572B" w:rsidRPr="006151B6" w:rsidRDefault="0009572B" w:rsidP="000957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09572B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146" w:type="pct"/>
            <w:shd w:val="clear" w:color="auto" w:fill="auto"/>
          </w:tcPr>
          <w:p w:rsidR="0009572B" w:rsidRPr="002A4B5A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09572B" w:rsidRPr="0030264E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09572B" w:rsidRPr="004C5AFB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9572B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146" w:type="pct"/>
            <w:shd w:val="clear" w:color="auto" w:fill="auto"/>
          </w:tcPr>
          <w:p w:rsidR="0009572B" w:rsidRPr="0043056C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09572B" w:rsidRPr="0030264E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09572B" w:rsidRPr="00F11791" w:rsidTr="006B3E06">
        <w:tc>
          <w:tcPr>
            <w:tcW w:w="2309" w:type="pct"/>
          </w:tcPr>
          <w:p w:rsidR="0009572B" w:rsidRPr="001B41B9" w:rsidRDefault="0009572B" w:rsidP="0009572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72B" w:rsidRPr="00B20193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1,531</w:t>
            </w:r>
          </w:p>
        </w:tc>
        <w:tc>
          <w:tcPr>
            <w:tcW w:w="146" w:type="pct"/>
            <w:shd w:val="clear" w:color="auto" w:fill="auto"/>
          </w:tcPr>
          <w:p w:rsidR="0009572B" w:rsidRPr="00B20193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09572B" w:rsidRPr="007701C2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09572B" w:rsidRPr="009F5F6E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72B" w:rsidRPr="00564E9F" w:rsidRDefault="005C374D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4,620</w:t>
            </w:r>
          </w:p>
        </w:tc>
        <w:tc>
          <w:tcPr>
            <w:tcW w:w="146" w:type="pct"/>
            <w:shd w:val="clear" w:color="auto" w:fill="auto"/>
          </w:tcPr>
          <w:p w:rsidR="0009572B" w:rsidRPr="001B41B9" w:rsidRDefault="0009572B" w:rsidP="0009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09572B" w:rsidRPr="004B6CFD" w:rsidRDefault="0009572B" w:rsidP="00B2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2,971</w:t>
            </w:r>
          </w:p>
        </w:tc>
      </w:tr>
    </w:tbl>
    <w:p w:rsidR="006B3E06" w:rsidRDefault="006B3E06"/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6"/>
        <w:gridCol w:w="987"/>
        <w:gridCol w:w="349"/>
        <w:gridCol w:w="982"/>
        <w:gridCol w:w="266"/>
        <w:gridCol w:w="969"/>
        <w:gridCol w:w="266"/>
        <w:gridCol w:w="973"/>
        <w:gridCol w:w="266"/>
        <w:gridCol w:w="980"/>
        <w:gridCol w:w="266"/>
        <w:gridCol w:w="892"/>
      </w:tblGrid>
      <w:tr w:rsidR="00434861" w:rsidRPr="001B41B9" w:rsidTr="00D420D4">
        <w:trPr>
          <w:tblHeader/>
        </w:trPr>
        <w:tc>
          <w:tcPr>
            <w:tcW w:w="1153" w:type="pct"/>
          </w:tcPr>
          <w:p w:rsidR="00434861" w:rsidRPr="00AC1BCA" w:rsidRDefault="00434861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C1BC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เงินให้กู้ยืมแก่</w:t>
            </w:r>
            <w:r w:rsidR="0010200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9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pct"/>
            <w:gridSpan w:val="3"/>
          </w:tcPr>
          <w:p w:rsidR="00434861" w:rsidRPr="00426162" w:rsidRDefault="00434861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10F" w:rsidRPr="001B41B9" w:rsidTr="00D420D4">
        <w:trPr>
          <w:tblHeader/>
        </w:trPr>
        <w:tc>
          <w:tcPr>
            <w:tcW w:w="1153" w:type="pct"/>
          </w:tcPr>
          <w:p w:rsidR="0005110F" w:rsidRPr="00426162" w:rsidRDefault="00102003" w:rsidP="0005110F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8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 w:rsidR="0009572B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="000957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7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 w:rsidR="0009572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0957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20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24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 w:rsidR="0009572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0957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77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05110F" w:rsidRPr="001B41B9" w:rsidTr="00D420D4">
        <w:trPr>
          <w:tblHeader/>
        </w:trPr>
        <w:tc>
          <w:tcPr>
            <w:tcW w:w="1153" w:type="pct"/>
          </w:tcPr>
          <w:p w:rsidR="0005110F" w:rsidRPr="00426162" w:rsidRDefault="0005110F" w:rsidP="0005110F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7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957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957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9572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477B3" w:rsidRPr="001B41B9" w:rsidTr="00D420D4">
        <w:trPr>
          <w:trHeight w:val="200"/>
          <w:tblHeader/>
        </w:trPr>
        <w:tc>
          <w:tcPr>
            <w:tcW w:w="1153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pct"/>
            <w:gridSpan w:val="7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1B41B9" w:rsidTr="00CA7AD9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CA7AD9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C436D0">
        <w:tc>
          <w:tcPr>
            <w:tcW w:w="1153" w:type="pct"/>
          </w:tcPr>
          <w:p w:rsidR="00B477B3" w:rsidRPr="00D23E34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ควอลิตี้</w:t>
            </w:r>
            <w:proofErr w:type="spellEnd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  <w:proofErr w:type="spellStart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ไพน์</w:t>
            </w:r>
            <w:proofErr w:type="spellEnd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แอปเปิล</w:t>
            </w:r>
          </w:p>
        </w:tc>
        <w:tc>
          <w:tcPr>
            <w:tcW w:w="52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1B41B9" w:rsidTr="00C436D0">
        <w:tc>
          <w:tcPr>
            <w:tcW w:w="1153" w:type="pct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proofErr w:type="spellEnd"/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28" w:type="pct"/>
            <w:shd w:val="clear" w:color="auto" w:fill="auto"/>
          </w:tcPr>
          <w:p w:rsidR="00F4436C" w:rsidRPr="00AC594D" w:rsidRDefault="005C374D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87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42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5C374D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5C374D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57125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</w:tr>
      <w:tr w:rsidR="00C436D0" w:rsidRPr="001B41B9" w:rsidTr="00C436D0">
        <w:tc>
          <w:tcPr>
            <w:tcW w:w="1153" w:type="pct"/>
          </w:tcPr>
          <w:p w:rsidR="00C436D0" w:rsidRPr="00426162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:rsidR="00C436D0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  <w:shd w:val="clear" w:color="auto" w:fill="auto"/>
          </w:tcPr>
          <w:p w:rsidR="00C436D0" w:rsidRPr="00426162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C436D0" w:rsidRPr="00AC594D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436D0" w:rsidRPr="00426162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shd w:val="clear" w:color="auto" w:fill="auto"/>
          </w:tcPr>
          <w:p w:rsidR="00C436D0" w:rsidRPr="00D8548B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436D0" w:rsidRPr="00D8548B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auto"/>
          </w:tcPr>
          <w:p w:rsidR="00C436D0" w:rsidRPr="00D8548B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436D0" w:rsidRPr="00D8548B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  <w:shd w:val="clear" w:color="auto" w:fill="auto"/>
          </w:tcPr>
          <w:p w:rsidR="00C436D0" w:rsidRDefault="00C436D0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436D0" w:rsidRPr="00D8548B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  <w:shd w:val="clear" w:color="auto" w:fill="auto"/>
          </w:tcPr>
          <w:p w:rsidR="00C436D0" w:rsidRDefault="00C436D0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77B3" w:rsidRPr="001B41B9" w:rsidTr="00C436D0">
        <w:trPr>
          <w:trHeight w:val="290"/>
        </w:trPr>
        <w:tc>
          <w:tcPr>
            <w:tcW w:w="1680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CA7AD9">
        <w:tc>
          <w:tcPr>
            <w:tcW w:w="1680" w:type="pct"/>
            <w:gridSpan w:val="2"/>
          </w:tcPr>
          <w:p w:rsidR="00B477B3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B477B3" w:rsidRPr="006241D9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E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CA7AD9">
        <w:tc>
          <w:tcPr>
            <w:tcW w:w="1680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ควอลิตี้</w:t>
            </w:r>
            <w:proofErr w:type="spellEnd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  <w:proofErr w:type="spellStart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ไพน์</w:t>
            </w:r>
            <w:proofErr w:type="spellEnd"/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แอปเปิล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74D" w:rsidRPr="001B41B9" w:rsidTr="00CA7AD9">
        <w:tc>
          <w:tcPr>
            <w:tcW w:w="1153" w:type="pct"/>
          </w:tcPr>
          <w:p w:rsidR="005C374D" w:rsidRPr="00426162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proofErr w:type="spellEnd"/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28" w:type="pct"/>
            <w:shd w:val="clear" w:color="auto" w:fill="auto"/>
          </w:tcPr>
          <w:p w:rsidR="005C374D" w:rsidRPr="00AC59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187" w:type="pct"/>
            <w:shd w:val="clear" w:color="auto" w:fill="auto"/>
          </w:tcPr>
          <w:p w:rsidR="005C374D" w:rsidRPr="00426162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5C374D" w:rsidRPr="00AC59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:rsidR="005C374D" w:rsidRPr="00426162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5C374D" w:rsidRPr="005C37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7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C374D" w:rsidRPr="005C37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5C374D" w:rsidRPr="005C37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7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C374D" w:rsidRPr="005C37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5C374D" w:rsidRPr="005C374D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7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C374D" w:rsidRPr="00D8548B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5C374D" w:rsidRPr="00D8548B" w:rsidRDefault="005C374D" w:rsidP="005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85,000</w:t>
            </w:r>
          </w:p>
        </w:tc>
      </w:tr>
    </w:tbl>
    <w:p w:rsidR="002A536E" w:rsidRPr="00C436D0" w:rsidRDefault="002A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EB7069" w:rsidRPr="00426162" w:rsidTr="00B20193">
        <w:tc>
          <w:tcPr>
            <w:tcW w:w="1828" w:type="pct"/>
            <w:gridSpan w:val="3"/>
          </w:tcPr>
          <w:p w:rsidR="00EB7069" w:rsidRPr="00B276D8" w:rsidRDefault="00EB7069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6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</w:t>
            </w:r>
            <w:r w:rsidR="001020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069" w:rsidRPr="00CE4093" w:rsidTr="00B20193">
        <w:tc>
          <w:tcPr>
            <w:tcW w:w="1155" w:type="pct"/>
          </w:tcPr>
          <w:p w:rsidR="00EB7069" w:rsidRPr="004960B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5C37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</w:tr>
      <w:tr w:rsidR="00EB7069" w:rsidRPr="00CE4093" w:rsidTr="00B20193">
        <w:tc>
          <w:tcPr>
            <w:tcW w:w="1828" w:type="pct"/>
            <w:gridSpan w:val="3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เงินให้กู้ยืมระยะยาวส่วนที่ถึงกำหนดชำระ</w:t>
            </w:r>
          </w:p>
        </w:tc>
        <w:tc>
          <w:tcPr>
            <w:tcW w:w="532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0" w:hanging="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B7069" w:rsidRPr="006D703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6D703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CE409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069" w:rsidRPr="00CE4093" w:rsidTr="00B20193">
        <w:tc>
          <w:tcPr>
            <w:tcW w:w="1155" w:type="pct"/>
          </w:tcPr>
          <w:p w:rsidR="00EB7069" w:rsidRPr="004B6CF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48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5C37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5C37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5C37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EB7069" w:rsidRPr="006D7031" w:rsidTr="00B20193">
        <w:tc>
          <w:tcPr>
            <w:tcW w:w="1639" w:type="pct"/>
            <w:gridSpan w:val="2"/>
          </w:tcPr>
          <w:p w:rsidR="00EB7069" w:rsidRPr="00426162" w:rsidRDefault="00EB7069" w:rsidP="001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</w:t>
            </w:r>
            <w:r w:rsidR="001020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9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1B098E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9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1B098E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1B098E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9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B7069" w:rsidRPr="00FA5757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5C374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74D"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4" w:type="pct"/>
            <w:shd w:val="clear" w:color="auto" w:fill="auto"/>
          </w:tcPr>
          <w:p w:rsidR="00EB7069" w:rsidRPr="0068699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6D703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174,000</w:t>
            </w:r>
          </w:p>
        </w:tc>
      </w:tr>
    </w:tbl>
    <w:p w:rsidR="006B3E06" w:rsidRPr="00C436D0" w:rsidRDefault="006B3E06" w:rsidP="00C4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</w:rPr>
      </w:pPr>
    </w:p>
    <w:p w:rsidR="004A4F85" w:rsidRPr="001968E5" w:rsidRDefault="004A4F85" w:rsidP="006B3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1968E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="00102003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27568B" w:rsidRPr="001968E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71250" w:rsidRPr="001968E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1968E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1968E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968E5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1968E5">
        <w:rPr>
          <w:rFonts w:asciiTheme="majorBidi" w:hAnsiTheme="majorBidi" w:cstheme="majorBidi"/>
          <w:sz w:val="30"/>
          <w:szCs w:val="30"/>
        </w:rPr>
        <w:t>3</w:t>
      </w:r>
      <w:r w:rsidR="00571250" w:rsidRPr="001968E5">
        <w:rPr>
          <w:rFonts w:asciiTheme="majorBidi" w:hAnsiTheme="majorBidi" w:cstheme="majorBidi"/>
          <w:sz w:val="30"/>
          <w:szCs w:val="30"/>
        </w:rPr>
        <w:t>1</w:t>
      </w:r>
      <w:r w:rsidR="009E402F" w:rsidRPr="001968E5">
        <w:rPr>
          <w:rFonts w:asciiTheme="majorBidi" w:hAnsiTheme="majorBidi" w:cstheme="majorBidi"/>
          <w:sz w:val="30"/>
          <w:szCs w:val="30"/>
        </w:rPr>
        <w:t xml:space="preserve"> </w:t>
      </w:r>
      <w:r w:rsidR="00571250" w:rsidRPr="001968E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E402F" w:rsidRPr="001968E5">
        <w:rPr>
          <w:rFonts w:asciiTheme="majorBidi" w:hAnsiTheme="majorBidi" w:cstheme="majorBidi"/>
          <w:sz w:val="30"/>
          <w:szCs w:val="30"/>
        </w:rPr>
        <w:t xml:space="preserve"> </w:t>
      </w:r>
      <w:r w:rsidRPr="001968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A1F22" w:rsidRPr="00C436D0" w:rsidRDefault="003A1F22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</w:rPr>
      </w:pPr>
    </w:p>
    <w:tbl>
      <w:tblPr>
        <w:tblW w:w="9330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657"/>
        <w:gridCol w:w="991"/>
        <w:gridCol w:w="274"/>
        <w:gridCol w:w="976"/>
        <w:gridCol w:w="271"/>
        <w:gridCol w:w="989"/>
        <w:gridCol w:w="274"/>
        <w:gridCol w:w="898"/>
      </w:tblGrid>
      <w:tr w:rsidR="00B477B3" w:rsidRPr="009E402F" w:rsidTr="00E14864">
        <w:trPr>
          <w:tblHeader/>
        </w:trPr>
        <w:tc>
          <w:tcPr>
            <w:tcW w:w="2496" w:type="pct"/>
          </w:tcPr>
          <w:p w:rsidR="004A4F85" w:rsidRPr="006703A4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4A4F85" w:rsidRPr="009E402F" w:rsidRDefault="004A4F85" w:rsidP="006D2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4864" w:rsidRPr="009E402F" w:rsidTr="00E14864">
        <w:trPr>
          <w:tblHeader/>
        </w:trPr>
        <w:tc>
          <w:tcPr>
            <w:tcW w:w="2496" w:type="pct"/>
          </w:tcPr>
          <w:p w:rsidR="007C79C7" w:rsidRPr="00571250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275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712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511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71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</w:tcPr>
          <w:p w:rsidR="007C79C7" w:rsidRPr="009E402F" w:rsidRDefault="007C79C7" w:rsidP="00E35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7C79C7" w:rsidRPr="009E402F" w:rsidRDefault="00E356E0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7C79C7" w:rsidRPr="009E402F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A4F85" w:rsidRPr="009E402F" w:rsidTr="00E14864">
        <w:trPr>
          <w:trHeight w:val="80"/>
          <w:tblHeader/>
        </w:trPr>
        <w:tc>
          <w:tcPr>
            <w:tcW w:w="2496" w:type="pct"/>
          </w:tcPr>
          <w:p w:rsidR="004A4F85" w:rsidRPr="005161AE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4" w:type="pct"/>
            <w:gridSpan w:val="7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1AE" w:rsidRPr="009E402F" w:rsidTr="00E14864">
        <w:trPr>
          <w:trHeight w:val="80"/>
        </w:trPr>
        <w:tc>
          <w:tcPr>
            <w:tcW w:w="2496" w:type="pct"/>
          </w:tcPr>
          <w:p w:rsidR="005161AE" w:rsidRPr="005161AE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04" w:type="pct"/>
            <w:gridSpan w:val="7"/>
          </w:tcPr>
          <w:p w:rsidR="005161AE" w:rsidRPr="009E402F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:rsidR="009F34E5" w:rsidRPr="009E402F" w:rsidRDefault="009F34E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069" w:rsidRPr="00E356E0" w:rsidTr="00E14864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EB7069" w:rsidRPr="00E356E0" w:rsidTr="00E14864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EB7069" w:rsidRPr="009E402F" w:rsidTr="00E14864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(113,000)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</w:tr>
      <w:tr w:rsidR="00EB7069" w:rsidRPr="009E402F" w:rsidTr="006B3E06">
        <w:trPr>
          <w:trHeight w:val="442"/>
        </w:trPr>
        <w:tc>
          <w:tcPr>
            <w:tcW w:w="2496" w:type="pct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247FCB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CE409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CE409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57,000</w:t>
            </w:r>
          </w:p>
        </w:tc>
      </w:tr>
      <w:tr w:rsidR="00EB7069" w:rsidRPr="009E402F" w:rsidTr="00D420D4">
        <w:trPr>
          <w:trHeight w:val="269"/>
        </w:trPr>
        <w:tc>
          <w:tcPr>
            <w:tcW w:w="2496" w:type="pct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98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" w:type="pct"/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0" w:lineRule="atLeast"/>
              <w:ind w:right="4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0" w:lineRule="atLeast"/>
              <w:ind w:left="-14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EB7069" w:rsidRPr="00C436D0" w:rsidRDefault="00EB7069" w:rsidP="00D4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0" w:lineRule="atLeast"/>
              <w:ind w:left="-14" w:right="-130"/>
              <w:rPr>
                <w:rFonts w:ascii="Angsana New" w:hAnsi="Angsana New"/>
                <w:b/>
                <w:bCs/>
              </w:rPr>
            </w:pPr>
          </w:p>
        </w:tc>
      </w:tr>
      <w:tr w:rsidR="00EB7069" w:rsidRPr="009E402F" w:rsidTr="00E14864">
        <w:tc>
          <w:tcPr>
            <w:tcW w:w="2496" w:type="pct"/>
          </w:tcPr>
          <w:p w:rsidR="00EB7069" w:rsidRPr="005A7B82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40"/>
                <w:szCs w:val="40"/>
              </w:rPr>
            </w:pPr>
            <w:r w:rsidRPr="005A7B8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</w:t>
            </w:r>
            <w:r w:rsidRPr="005A7B8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ระยะยาวส่วนที่ถึงกำหนดชำระภายในหนึ่งปี</w:t>
            </w:r>
          </w:p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069" w:rsidRPr="009E402F" w:rsidTr="00E14864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7069" w:rsidRPr="001953A9" w:rsidTr="008E3342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จัดประเภทจากเงินให้กู้ยืมระยะยาว</w:t>
            </w:r>
          </w:p>
        </w:tc>
        <w:tc>
          <w:tcPr>
            <w:tcW w:w="531" w:type="pct"/>
            <w:shd w:val="clear" w:color="auto" w:fill="auto"/>
          </w:tcPr>
          <w:p w:rsidR="00EB7069" w:rsidRPr="00B86B9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42616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B86B9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B86B9D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EB7069" w:rsidRPr="005161AE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EB7069" w:rsidRPr="001953A9" w:rsidTr="00E14864">
        <w:trPr>
          <w:trHeight w:val="406"/>
        </w:trPr>
        <w:tc>
          <w:tcPr>
            <w:tcW w:w="2496" w:type="pct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F34E5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247FCB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F34E5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F34E5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247FCB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3E758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581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</w:tr>
      <w:tr w:rsidR="00EB7069" w:rsidRPr="009E402F" w:rsidTr="00E14864">
        <w:tc>
          <w:tcPr>
            <w:tcW w:w="2496" w:type="pct"/>
          </w:tcPr>
          <w:p w:rsidR="00EB7069" w:rsidRPr="009C54B7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40"/>
                <w:szCs w:val="40"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069" w:rsidRPr="001953A9" w:rsidTr="00E14864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31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EB7069" w:rsidRPr="001953A9" w:rsidTr="00201431">
        <w:tc>
          <w:tcPr>
            <w:tcW w:w="2496" w:type="pct"/>
          </w:tcPr>
          <w:p w:rsidR="00EB7069" w:rsidRPr="009E402F" w:rsidRDefault="00EB7069" w:rsidP="00EB7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31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EB7069" w:rsidRPr="00FB576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EB7069" w:rsidRPr="00A97446" w:rsidTr="00E14864">
        <w:trPr>
          <w:trHeight w:val="406"/>
        </w:trPr>
        <w:tc>
          <w:tcPr>
            <w:tcW w:w="2496" w:type="pct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A034F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A034F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B7069" w:rsidRPr="00A034F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A034FC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B7069" w:rsidRPr="00247FCB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CE4093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</w:tr>
    </w:tbl>
    <w:p w:rsidR="005536F3" w:rsidRPr="00102003" w:rsidRDefault="005536F3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26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3921"/>
        <w:gridCol w:w="1171"/>
        <w:gridCol w:w="242"/>
        <w:gridCol w:w="1132"/>
        <w:gridCol w:w="284"/>
        <w:gridCol w:w="1188"/>
        <w:gridCol w:w="291"/>
        <w:gridCol w:w="1097"/>
      </w:tblGrid>
      <w:tr w:rsidR="009C54B7" w:rsidRPr="009E402F" w:rsidTr="00EB7069">
        <w:tc>
          <w:tcPr>
            <w:tcW w:w="210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5A4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64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9E402F" w:rsidTr="005D44C1">
        <w:tc>
          <w:tcPr>
            <w:tcW w:w="210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28" w:type="pct"/>
          </w:tcPr>
          <w:p w:rsidR="00C2293D" w:rsidRPr="009E402F" w:rsidRDefault="005A41AE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2293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2293D" w:rsidRPr="009E402F" w:rsidRDefault="005A41AE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2293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9E402F" w:rsidTr="005D44C1">
        <w:tc>
          <w:tcPr>
            <w:tcW w:w="210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2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A41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A41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5DE4" w:rsidRPr="009E402F" w:rsidTr="005D44C1">
        <w:tc>
          <w:tcPr>
            <w:tcW w:w="2102" w:type="pct"/>
          </w:tcPr>
          <w:p w:rsidR="000D5DE4" w:rsidRPr="005161AE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pct"/>
            <w:gridSpan w:val="7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4C8" w:rsidRPr="009E402F" w:rsidTr="005D44C1">
        <w:tc>
          <w:tcPr>
            <w:tcW w:w="2102" w:type="pct"/>
          </w:tcPr>
          <w:p w:rsidR="008C11A2" w:rsidRPr="008C11A2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EB7069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30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5A41AE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52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EB7069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56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5A41AE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  <w:tr w:rsidR="008C11A2" w:rsidRPr="006B3E06" w:rsidTr="005D44C1">
        <w:tc>
          <w:tcPr>
            <w:tcW w:w="2102" w:type="pct"/>
          </w:tcPr>
          <w:p w:rsidR="008C11A2" w:rsidRPr="00102003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:rsidR="008C11A2" w:rsidRPr="006B3E06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:rsidR="008C11A2" w:rsidRPr="006B3E06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:rsidR="008C11A2" w:rsidRPr="006B3E06" w:rsidRDefault="008C11A2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C11A2" w:rsidRPr="006B3E06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:rsidR="008C11A2" w:rsidRPr="006B3E06" w:rsidRDefault="008C11A2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C11A2" w:rsidRPr="006B3E06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8C11A2" w:rsidRPr="006B3E06" w:rsidRDefault="008C11A2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C11A2" w:rsidRPr="009E402F" w:rsidTr="00EB7069">
        <w:tc>
          <w:tcPr>
            <w:tcW w:w="210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CA7A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4" w:type="pct"/>
            <w:gridSpan w:val="3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8C11A2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5161AE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pct"/>
            <w:gridSpan w:val="7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8C11A2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:rsidR="008C11A2" w:rsidRPr="009E402F" w:rsidRDefault="00EB7069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6,064</w:t>
            </w:r>
          </w:p>
        </w:tc>
        <w:tc>
          <w:tcPr>
            <w:tcW w:w="130" w:type="pct"/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152" w:type="pct"/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8C11A2" w:rsidRPr="009E402F" w:rsidRDefault="00EB7069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4,930</w:t>
            </w:r>
          </w:p>
        </w:tc>
        <w:tc>
          <w:tcPr>
            <w:tcW w:w="156" w:type="pct"/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8C11A2" w:rsidRPr="009E402F" w:rsidRDefault="008C11A2" w:rsidP="005D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5,176</w:t>
            </w:r>
          </w:p>
        </w:tc>
      </w:tr>
      <w:tr w:rsidR="00102003" w:rsidRPr="009E402F" w:rsidTr="00102003">
        <w:tc>
          <w:tcPr>
            <w:tcW w:w="2102" w:type="pct"/>
          </w:tcPr>
          <w:p w:rsidR="00102003" w:rsidRPr="009E402F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102003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102003" w:rsidRPr="009E402F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02003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102003" w:rsidRPr="009E402F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102003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:rsidR="00102003" w:rsidRPr="009E402F" w:rsidRDefault="00102003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  <w:shd w:val="clear" w:color="auto" w:fill="auto"/>
          </w:tcPr>
          <w:p w:rsidR="00102003" w:rsidRDefault="00102003" w:rsidP="005D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11A2" w:rsidRPr="009E402F" w:rsidTr="00EB7069">
        <w:tc>
          <w:tcPr>
            <w:tcW w:w="2102" w:type="pct"/>
          </w:tcPr>
          <w:p w:rsidR="008C11A2" w:rsidRPr="009E402F" w:rsidRDefault="00E054CB" w:rsidP="00CA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8C11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7A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C11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11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4" w:type="pct"/>
            <w:gridSpan w:val="3"/>
          </w:tcPr>
          <w:p w:rsidR="008C11A2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8C11A2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C11A2" w:rsidRPr="009E402F" w:rsidRDefault="008C11A2" w:rsidP="008C1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C11A2" w:rsidRPr="009E402F" w:rsidTr="005D44C1">
        <w:tc>
          <w:tcPr>
            <w:tcW w:w="2102" w:type="pct"/>
          </w:tcPr>
          <w:p w:rsidR="008C11A2" w:rsidRPr="005161AE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pct"/>
            <w:gridSpan w:val="7"/>
          </w:tcPr>
          <w:p w:rsidR="008C11A2" w:rsidRPr="009E402F" w:rsidRDefault="008C11A2" w:rsidP="008C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7069" w:rsidRPr="009E402F" w:rsidTr="00ED4476">
        <w:tc>
          <w:tcPr>
            <w:tcW w:w="2102" w:type="pct"/>
          </w:tcPr>
          <w:p w:rsidR="00EB7069" w:rsidRPr="008C11A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8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182,315</w:t>
            </w:r>
          </w:p>
        </w:tc>
      </w:tr>
      <w:tr w:rsidR="00EB7069" w:rsidRPr="009E402F" w:rsidTr="005D44C1">
        <w:tc>
          <w:tcPr>
            <w:tcW w:w="2102" w:type="pct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</w:t>
            </w:r>
            <w:r w:rsidR="001E456F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วม</w:t>
            </w:r>
          </w:p>
        </w:tc>
        <w:tc>
          <w:tcPr>
            <w:tcW w:w="628" w:type="pct"/>
            <w:shd w:val="clear" w:color="auto" w:fill="auto"/>
          </w:tcPr>
          <w:p w:rsidR="00EB7069" w:rsidRP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7069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A654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52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EB7069" w:rsidRP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7069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6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EB7069" w:rsidRPr="009E402F" w:rsidTr="005D44C1">
        <w:tc>
          <w:tcPr>
            <w:tcW w:w="2102" w:type="pct"/>
          </w:tcPr>
          <w:p w:rsidR="00EB7069" w:rsidRPr="008C11A2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EB7069" w:rsidRP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7069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  <w:tc>
          <w:tcPr>
            <w:tcW w:w="1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A6541">
              <w:rPr>
                <w:rFonts w:ascii="Angsana New" w:hAnsi="Angsana New"/>
                <w:sz w:val="30"/>
                <w:szCs w:val="30"/>
              </w:rPr>
              <w:t>2,49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EB7069" w:rsidRP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EB7069"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  <w:tc>
          <w:tcPr>
            <w:tcW w:w="156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B7069" w:rsidRPr="005A6541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A65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EB7069" w:rsidRPr="009E402F" w:rsidTr="005D44C1">
        <w:tc>
          <w:tcPr>
            <w:tcW w:w="2102" w:type="pct"/>
          </w:tcPr>
          <w:p w:rsidR="00EB7069" w:rsidRPr="00E054CB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54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2,957</w:t>
            </w:r>
          </w:p>
        </w:tc>
        <w:tc>
          <w:tcPr>
            <w:tcW w:w="130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2,578</w:t>
            </w:r>
          </w:p>
        </w:tc>
        <w:tc>
          <w:tcPr>
            <w:tcW w:w="152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2,167</w:t>
            </w:r>
          </w:p>
        </w:tc>
        <w:tc>
          <w:tcPr>
            <w:tcW w:w="156" w:type="pct"/>
            <w:shd w:val="clear" w:color="auto" w:fill="auto"/>
          </w:tcPr>
          <w:p w:rsidR="00EB7069" w:rsidRPr="009E402F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EB7069" w:rsidRDefault="00EB7069" w:rsidP="00EB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184,630</w:t>
            </w:r>
          </w:p>
        </w:tc>
      </w:tr>
    </w:tbl>
    <w:p w:rsidR="00CB43B5" w:rsidRPr="00760AFE" w:rsidRDefault="00CB43B5" w:rsidP="00DB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31" w:type="dxa"/>
        <w:tblInd w:w="369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2508"/>
        <w:gridCol w:w="1017"/>
        <w:gridCol w:w="236"/>
        <w:gridCol w:w="1054"/>
        <w:gridCol w:w="1009"/>
        <w:gridCol w:w="238"/>
        <w:gridCol w:w="971"/>
        <w:gridCol w:w="236"/>
        <w:gridCol w:w="941"/>
        <w:gridCol w:w="15"/>
        <w:gridCol w:w="223"/>
        <w:gridCol w:w="13"/>
        <w:gridCol w:w="970"/>
      </w:tblGrid>
      <w:tr w:rsidR="00E73D25" w:rsidRPr="00A16777" w:rsidTr="004F2E4A">
        <w:trPr>
          <w:tblHeader/>
        </w:trPr>
        <w:tc>
          <w:tcPr>
            <w:tcW w:w="1330" w:type="pct"/>
            <w:shd w:val="clear" w:color="auto" w:fill="auto"/>
          </w:tcPr>
          <w:p w:rsidR="00CB43B5" w:rsidRPr="004D1CEA" w:rsidRDefault="00CB43B5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right="-210" w:hanging="162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D1C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lastRenderedPageBreak/>
              <w:t>เงินกู้ยืม</w:t>
            </w:r>
            <w:r w:rsidRPr="00F0209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ระยะสั้นจากบริษัทร่วม</w:t>
            </w:r>
          </w:p>
        </w:tc>
        <w:tc>
          <w:tcPr>
            <w:tcW w:w="1223" w:type="pct"/>
            <w:gridSpan w:val="3"/>
          </w:tcPr>
          <w:p w:rsidR="00CB43B5" w:rsidRPr="007E63AD" w:rsidRDefault="00CB43B5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6" w:type="pct"/>
            <w:gridSpan w:val="3"/>
            <w:shd w:val="clear" w:color="auto" w:fill="auto"/>
          </w:tcPr>
          <w:p w:rsidR="00CB43B5" w:rsidRPr="00A16777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</w:tcPr>
          <w:p w:rsidR="00CB43B5" w:rsidRPr="00A16777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gridSpan w:val="5"/>
            <w:shd w:val="clear" w:color="auto" w:fill="auto"/>
          </w:tcPr>
          <w:p w:rsidR="00CB43B5" w:rsidRPr="00A16777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73D25" w:rsidRPr="00C2005C" w:rsidTr="004F2E4A">
        <w:trPr>
          <w:tblHeader/>
        </w:trPr>
        <w:tc>
          <w:tcPr>
            <w:tcW w:w="1330" w:type="pct"/>
            <w:shd w:val="clear" w:color="auto" w:fill="auto"/>
          </w:tcPr>
          <w:p w:rsidR="006C1904" w:rsidRPr="00A16777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C1904" w:rsidRPr="00C2005C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C1904" w:rsidRPr="00C2005C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6C1904" w:rsidRPr="00C2005C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2"/>
            <w:shd w:val="clear" w:color="auto" w:fill="auto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6C1904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C1904" w:rsidRPr="00C2005C" w:rsidRDefault="006C1904" w:rsidP="006C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43B5" w:rsidTr="004F2E4A">
        <w:trPr>
          <w:tblHeader/>
        </w:trPr>
        <w:tc>
          <w:tcPr>
            <w:tcW w:w="1330" w:type="pct"/>
            <w:shd w:val="clear" w:color="auto" w:fill="auto"/>
          </w:tcPr>
          <w:p w:rsidR="00CB43B5" w:rsidRPr="00B872C3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3"/>
          </w:tcPr>
          <w:p w:rsidR="00CB43B5" w:rsidRPr="0024524F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52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47" w:type="pct"/>
            <w:gridSpan w:val="9"/>
            <w:shd w:val="clear" w:color="auto" w:fill="auto"/>
          </w:tcPr>
          <w:p w:rsidR="00CB43B5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3B5" w:rsidRPr="004C3F86" w:rsidTr="004F2E4A">
        <w:tc>
          <w:tcPr>
            <w:tcW w:w="1330" w:type="pct"/>
            <w:shd w:val="clear" w:color="auto" w:fill="auto"/>
          </w:tcPr>
          <w:p w:rsidR="00CB43B5" w:rsidRPr="00B36D67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pct"/>
            <w:gridSpan w:val="3"/>
          </w:tcPr>
          <w:p w:rsidR="00CB43B5" w:rsidRPr="0024524F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47" w:type="pct"/>
            <w:gridSpan w:val="9"/>
          </w:tcPr>
          <w:p w:rsidR="00CB43B5" w:rsidRPr="004C3F86" w:rsidRDefault="00CB43B5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3D25" w:rsidRPr="00F71FEF" w:rsidTr="004F2E4A">
        <w:tblPrEx>
          <w:shd w:val="clear" w:color="auto" w:fill="auto"/>
        </w:tblPrEx>
        <w:tc>
          <w:tcPr>
            <w:tcW w:w="1330" w:type="pct"/>
          </w:tcPr>
          <w:p w:rsidR="00E73D25" w:rsidRPr="00B36D67" w:rsidRDefault="00E73D25" w:rsidP="00E7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6D67">
              <w:rPr>
                <w:rFonts w:ascii="Angsana New" w:hAnsi="Angsana New"/>
                <w:sz w:val="30"/>
                <w:szCs w:val="30"/>
                <w:cs/>
              </w:rPr>
              <w:t>บริษัท อีส</w:t>
            </w:r>
            <w:proofErr w:type="spellStart"/>
            <w:r w:rsidRPr="00B36D67">
              <w:rPr>
                <w:rFonts w:ascii="Angsana New" w:hAnsi="Angsana New"/>
                <w:sz w:val="30"/>
                <w:szCs w:val="30"/>
                <w:cs/>
              </w:rPr>
              <w:t>เทิร์น</w:t>
            </w:r>
            <w:proofErr w:type="spellEnd"/>
            <w:r w:rsidRPr="00B36D67">
              <w:rPr>
                <w:rFonts w:ascii="Angsana New" w:hAnsi="Angsana New"/>
                <w:sz w:val="30"/>
                <w:szCs w:val="30"/>
                <w:cs/>
              </w:rPr>
              <w:t xml:space="preserve"> ซีบอร์ด </w:t>
            </w:r>
          </w:p>
          <w:p w:rsidR="00E73D25" w:rsidRPr="00B36D67" w:rsidRDefault="00E73D25" w:rsidP="00E7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6D6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proofErr w:type="spellStart"/>
            <w:r w:rsidRPr="00B36D67">
              <w:rPr>
                <w:rFonts w:ascii="Angsana New" w:hAnsi="Angsana New"/>
                <w:sz w:val="30"/>
                <w:szCs w:val="30"/>
                <w:cs/>
              </w:rPr>
              <w:t>อินดัส</w:t>
            </w:r>
            <w:proofErr w:type="spellEnd"/>
            <w:r w:rsidRPr="00B36D67">
              <w:rPr>
                <w:rFonts w:ascii="Angsana New" w:hAnsi="Angsana New"/>
                <w:sz w:val="30"/>
                <w:szCs w:val="30"/>
                <w:cs/>
              </w:rPr>
              <w:t xml:space="preserve">เตรียล </w:t>
            </w:r>
            <w:proofErr w:type="spellStart"/>
            <w:r w:rsidRPr="00B36D67">
              <w:rPr>
                <w:rFonts w:ascii="Angsana New" w:hAnsi="Angsana New"/>
                <w:sz w:val="30"/>
                <w:szCs w:val="30"/>
                <w:cs/>
              </w:rPr>
              <w:t>เอสเตท</w:t>
            </w:r>
            <w:proofErr w:type="spellEnd"/>
          </w:p>
          <w:p w:rsidR="00E73D25" w:rsidRPr="005A075D" w:rsidRDefault="00E73D25" w:rsidP="00E7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6D67">
              <w:rPr>
                <w:rFonts w:ascii="Angsana New" w:hAnsi="Angsana New"/>
                <w:sz w:val="30"/>
                <w:szCs w:val="30"/>
              </w:rPr>
              <w:t>(</w:t>
            </w:r>
            <w:r w:rsidRPr="00B36D67">
              <w:rPr>
                <w:rFonts w:ascii="Angsana New" w:hAnsi="Angsana New"/>
                <w:sz w:val="30"/>
                <w:szCs w:val="30"/>
                <w:cs/>
              </w:rPr>
              <w:t>ระยอง) จำกัด</w:t>
            </w:r>
          </w:p>
        </w:tc>
        <w:tc>
          <w:tcPr>
            <w:tcW w:w="539" w:type="pct"/>
          </w:tcPr>
          <w:p w:rsidR="00E73D25" w:rsidRPr="00AD2F22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73D25" w:rsidRPr="00AD2F22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73D25" w:rsidRPr="00AD2F22" w:rsidRDefault="009A5E7D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125" w:type="pct"/>
          </w:tcPr>
          <w:p w:rsidR="00E73D25" w:rsidRPr="00AD2F22" w:rsidRDefault="00E73D25" w:rsidP="00E7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73D25" w:rsidRPr="00AD2F22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73D25" w:rsidRPr="00AD2F22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73D25" w:rsidRPr="00AD2F22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2F22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Pr="00F71FEF" w:rsidRDefault="001B098E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6" w:type="pct"/>
          </w:tcPr>
          <w:p w:rsidR="00E73D25" w:rsidRPr="00F71FEF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</w:tcPr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Pr="001B5DB7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F2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25" w:type="pct"/>
          </w:tcPr>
          <w:p w:rsidR="00E73D25" w:rsidRPr="00564E9F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098E" w:rsidRDefault="001B098E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098E" w:rsidRPr="00F71FEF" w:rsidRDefault="001B098E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6" w:type="pct"/>
            <w:gridSpan w:val="2"/>
          </w:tcPr>
          <w:p w:rsidR="00E73D25" w:rsidRPr="00F71FEF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gridSpan w:val="2"/>
            <w:tcBorders>
              <w:bottom w:val="double" w:sz="4" w:space="0" w:color="auto"/>
            </w:tcBorders>
          </w:tcPr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3D25" w:rsidRPr="00F71FEF" w:rsidRDefault="00E73D25" w:rsidP="00E7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5161AE" w:rsidRDefault="005161AE" w:rsidP="00DB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:rsidR="00F0209D" w:rsidRDefault="00F0209D" w:rsidP="00CA7A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86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/>
          <w:sz w:val="30"/>
          <w:szCs w:val="30"/>
          <w:cs/>
        </w:rPr>
        <w:t>ของ</w:t>
      </w:r>
      <w:r w:rsidRPr="002539C6">
        <w:rPr>
          <w:rFonts w:ascii="Angsana New" w:hAnsi="Angsana New"/>
          <w:sz w:val="30"/>
          <w:szCs w:val="30"/>
          <w:cs/>
        </w:rPr>
        <w:t>เงินกู้ยืม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2539C6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บริษัทร่วม</w:t>
      </w:r>
      <w:r>
        <w:rPr>
          <w:rFonts w:ascii="Angsana New" w:hAnsi="Angsana New"/>
          <w:sz w:val="30"/>
          <w:szCs w:val="30"/>
          <w:cs/>
        </w:rPr>
        <w:t>สำหรับ</w:t>
      </w:r>
      <w:r w:rsidR="00F175CE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230F">
        <w:rPr>
          <w:rFonts w:ascii="Angsana New" w:hAnsi="Angsana New"/>
          <w:sz w:val="30"/>
          <w:szCs w:val="30"/>
          <w:cs/>
        </w:rPr>
        <w:t>มีดังนี้</w:t>
      </w:r>
    </w:p>
    <w:p w:rsidR="00F175CE" w:rsidRDefault="00F175CE" w:rsidP="00F02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3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986"/>
        <w:gridCol w:w="1187"/>
        <w:gridCol w:w="241"/>
        <w:gridCol w:w="1160"/>
        <w:gridCol w:w="280"/>
        <w:gridCol w:w="1121"/>
        <w:gridCol w:w="241"/>
        <w:gridCol w:w="1187"/>
      </w:tblGrid>
      <w:tr w:rsidR="00F0209D" w:rsidRPr="00564E9F" w:rsidTr="004F2E4A">
        <w:trPr>
          <w:tblHeader/>
        </w:trPr>
        <w:tc>
          <w:tcPr>
            <w:tcW w:w="2120" w:type="pct"/>
          </w:tcPr>
          <w:p w:rsidR="00F0209D" w:rsidRPr="00540AF3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เงินกู้ยืมระยะสั้นจากบริษัทร่วม</w:t>
            </w:r>
          </w:p>
        </w:tc>
        <w:tc>
          <w:tcPr>
            <w:tcW w:w="1376" w:type="pct"/>
            <w:gridSpan w:val="3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209D" w:rsidRPr="00564E9F" w:rsidTr="004F2E4A">
        <w:trPr>
          <w:trHeight w:val="488"/>
          <w:tblHeader/>
        </w:trPr>
        <w:tc>
          <w:tcPr>
            <w:tcW w:w="2120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0209D" w:rsidRPr="00564E9F" w:rsidTr="004F2E4A">
        <w:trPr>
          <w:tblHeader/>
        </w:trPr>
        <w:tc>
          <w:tcPr>
            <w:tcW w:w="2120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1" w:right="-80" w:hanging="180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64E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09D" w:rsidRPr="00564E9F" w:rsidTr="00A90C87">
        <w:tc>
          <w:tcPr>
            <w:tcW w:w="2120" w:type="pct"/>
          </w:tcPr>
          <w:p w:rsidR="00F0209D" w:rsidRPr="00564E9F" w:rsidRDefault="00F0209D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31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1" w:type="pct"/>
          </w:tcPr>
          <w:p w:rsidR="00F0209D" w:rsidRPr="00564E9F" w:rsidRDefault="00F0209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98E" w:rsidRPr="00564E9F" w:rsidTr="00A90C87">
        <w:trPr>
          <w:trHeight w:hRule="exact" w:val="380"/>
        </w:trPr>
        <w:tc>
          <w:tcPr>
            <w:tcW w:w="2120" w:type="pct"/>
          </w:tcPr>
          <w:p w:rsidR="001B098E" w:rsidRPr="00564E9F" w:rsidRDefault="001B098E" w:rsidP="001B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4E9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B098E" w:rsidRPr="00564E9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8" w:type="pct"/>
          </w:tcPr>
          <w:p w:rsidR="001B098E" w:rsidRPr="00564E9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1B098E" w:rsidRPr="00F71FE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71FE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71FE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1B098E" w:rsidRPr="00F71FE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1B098E" w:rsidRPr="005A6541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8" w:type="pct"/>
            <w:shd w:val="clear" w:color="auto" w:fill="auto"/>
          </w:tcPr>
          <w:p w:rsidR="001B098E" w:rsidRPr="009E402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B098E" w:rsidRPr="00564E9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71FE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B098E" w:rsidRPr="00564E9F" w:rsidTr="00A90C87">
        <w:tc>
          <w:tcPr>
            <w:tcW w:w="2120" w:type="pct"/>
          </w:tcPr>
          <w:p w:rsidR="001B098E" w:rsidRPr="00564E9F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B098E" w:rsidRPr="00ED4476" w:rsidRDefault="001B098E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8" w:type="pct"/>
          </w:tcPr>
          <w:p w:rsidR="001B098E" w:rsidRPr="00ED4476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1B098E" w:rsidRPr="00ED4476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ED4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1B098E" w:rsidRPr="00ED4476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1B098E" w:rsidRPr="00ED4476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8" w:type="pct"/>
          </w:tcPr>
          <w:p w:rsidR="001B098E" w:rsidRPr="00ED4476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B098E" w:rsidRPr="00ED4476" w:rsidRDefault="001B098E" w:rsidP="001B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ED4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C4210F" w:rsidRDefault="00C4210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8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969"/>
        <w:gridCol w:w="1174"/>
        <w:gridCol w:w="242"/>
        <w:gridCol w:w="1124"/>
        <w:gridCol w:w="7"/>
        <w:gridCol w:w="277"/>
        <w:gridCol w:w="7"/>
        <w:gridCol w:w="1180"/>
        <w:gridCol w:w="251"/>
        <w:gridCol w:w="1137"/>
      </w:tblGrid>
      <w:tr w:rsidR="00857EA8" w:rsidRPr="009E402F" w:rsidTr="004F2E4A">
        <w:tc>
          <w:tcPr>
            <w:tcW w:w="2118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</w:t>
            </w:r>
            <w:r w:rsidRPr="008E33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ผูกพันกับกิจการที่เกี่ยวข้อง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58" w:type="pct"/>
            <w:gridSpan w:val="4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EA8" w:rsidRPr="009E402F" w:rsidTr="004F2E4A">
        <w:tc>
          <w:tcPr>
            <w:tcW w:w="2118" w:type="pct"/>
          </w:tcPr>
          <w:p w:rsidR="00857EA8" w:rsidRPr="005161AE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57EA8" w:rsidRPr="009E402F" w:rsidTr="004F2E4A">
        <w:tc>
          <w:tcPr>
            <w:tcW w:w="2118" w:type="pct"/>
          </w:tcPr>
          <w:p w:rsidR="00857EA8" w:rsidRPr="005161AE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857EA8" w:rsidRPr="009E402F" w:rsidRDefault="00857EA8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57EA8" w:rsidRPr="009E402F" w:rsidTr="004F2E4A">
        <w:tc>
          <w:tcPr>
            <w:tcW w:w="2118" w:type="pct"/>
          </w:tcPr>
          <w:p w:rsidR="00857EA8" w:rsidRPr="005161AE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9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7EA8" w:rsidRPr="009E402F" w:rsidTr="004F2E4A">
        <w:tc>
          <w:tcPr>
            <w:tcW w:w="2118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26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EA8" w:rsidRPr="009E402F" w:rsidTr="004F2E4A">
        <w:tc>
          <w:tcPr>
            <w:tcW w:w="2118" w:type="pct"/>
          </w:tcPr>
          <w:p w:rsidR="00857EA8" w:rsidRPr="00C82DB1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C82DB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26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</w:tcPr>
          <w:p w:rsidR="00857EA8" w:rsidRPr="009E402F" w:rsidRDefault="00857EA8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342" w:rsidRPr="00564E9F" w:rsidTr="004F2E4A">
        <w:tc>
          <w:tcPr>
            <w:tcW w:w="2118" w:type="pct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6" w:type="pct"/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18,760</w:t>
            </w:r>
          </w:p>
        </w:tc>
        <w:tc>
          <w:tcPr>
            <w:tcW w:w="129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8E3342" w:rsidRPr="00564E9F" w:rsidRDefault="008E3342" w:rsidP="000A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13,479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16,253</w:t>
            </w:r>
          </w:p>
        </w:tc>
        <w:tc>
          <w:tcPr>
            <w:tcW w:w="134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:rsidR="008E3342" w:rsidRPr="00564E9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</w:tr>
      <w:tr w:rsidR="008E3342" w:rsidRPr="00564E9F" w:rsidTr="004F2E4A">
        <w:tc>
          <w:tcPr>
            <w:tcW w:w="2118" w:type="pct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28,105</w:t>
            </w:r>
          </w:p>
        </w:tc>
        <w:tc>
          <w:tcPr>
            <w:tcW w:w="129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8E3342" w:rsidRPr="00564E9F" w:rsidRDefault="008E3342" w:rsidP="000A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15,338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24,625</w:t>
            </w:r>
          </w:p>
        </w:tc>
        <w:tc>
          <w:tcPr>
            <w:tcW w:w="134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:rsidR="008E3342" w:rsidRPr="00564E9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14,088</w:t>
            </w:r>
          </w:p>
        </w:tc>
      </w:tr>
      <w:tr w:rsidR="008E3342" w:rsidRPr="00564E9F" w:rsidTr="004F2E4A">
        <w:tc>
          <w:tcPr>
            <w:tcW w:w="2118" w:type="pct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46,865</w:t>
            </w:r>
          </w:p>
        </w:tc>
        <w:tc>
          <w:tcPr>
            <w:tcW w:w="129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Pr="00564E9F" w:rsidRDefault="008E3342" w:rsidP="000A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28,817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Pr="009E402F" w:rsidRDefault="009A5E7D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40,878</w:t>
            </w:r>
          </w:p>
        </w:tc>
        <w:tc>
          <w:tcPr>
            <w:tcW w:w="134" w:type="pct"/>
            <w:shd w:val="clear" w:color="auto" w:fill="auto"/>
          </w:tcPr>
          <w:p w:rsidR="008E3342" w:rsidRPr="009E402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Pr="00564E9F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25,821</w:t>
            </w:r>
          </w:p>
        </w:tc>
      </w:tr>
    </w:tbl>
    <w:p w:rsidR="00041B61" w:rsidRDefault="00041B61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41B61" w:rsidRDefault="00041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44D35" w:rsidRDefault="001C2F3B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ายใต้ภาระผูกพันตามสัญญาเช่าดำเนินงานที่</w:t>
      </w:r>
      <w:r w:rsidR="00CE3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เลิกไม่ได้</w:t>
      </w:r>
    </w:p>
    <w:p w:rsidR="000F41E3" w:rsidRPr="0025645A" w:rsidRDefault="000F41E3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</w:rPr>
      </w:pPr>
    </w:p>
    <w:p w:rsidR="000F41E3" w:rsidRPr="000F41E3" w:rsidRDefault="000F41E3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F41E3">
        <w:rPr>
          <w:rFonts w:ascii="Angsana New" w:hAnsi="Angsana New" w:hint="cs"/>
          <w:i/>
          <w:iCs/>
          <w:sz w:val="30"/>
          <w:szCs w:val="30"/>
          <w:cs/>
        </w:rPr>
        <w:t>สัญญาเช่าเครื่องจักรและอุปกรณ์</w:t>
      </w:r>
    </w:p>
    <w:p w:rsidR="000F41E3" w:rsidRPr="000F41E3" w:rsidRDefault="000F41E3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F41E3" w:rsidRPr="000F41E3" w:rsidRDefault="000F41E3" w:rsidP="000F4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41E3">
        <w:rPr>
          <w:rFonts w:ascii="Angsana New" w:hAnsi="Angsana New"/>
          <w:sz w:val="30"/>
          <w:szCs w:val="30"/>
          <w:cs/>
        </w:rPr>
        <w:t>เมื่อวันที่ 8 ตุลาคม 2561 บริษัททำสัญญาให้เช่าเครื่องจักรและอุปกรณ์กับ</w:t>
      </w:r>
      <w:r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/>
          <w:sz w:val="30"/>
          <w:szCs w:val="30"/>
          <w:cs/>
        </w:rPr>
        <w:t>ควอลิตี้</w:t>
      </w:r>
      <w:r w:rsidRPr="000F41E3">
        <w:rPr>
          <w:rFonts w:ascii="Angsana New" w:hAnsi="Angsana New"/>
          <w:sz w:val="30"/>
          <w:szCs w:val="30"/>
          <w:cs/>
        </w:rPr>
        <w:t>ไพน์</w:t>
      </w:r>
      <w:proofErr w:type="spellEnd"/>
      <w:r w:rsidRPr="000F41E3">
        <w:rPr>
          <w:rFonts w:ascii="Angsana New" w:hAnsi="Angsana New"/>
          <w:sz w:val="30"/>
          <w:szCs w:val="30"/>
          <w:cs/>
        </w:rPr>
        <w:t xml:space="preserve">แอปเปิล </w:t>
      </w:r>
      <w:proofErr w:type="spellStart"/>
      <w:r w:rsidRPr="000F41E3">
        <w:rPr>
          <w:rFonts w:ascii="Angsana New" w:hAnsi="Angsana New"/>
          <w:sz w:val="30"/>
          <w:szCs w:val="30"/>
          <w:cs/>
        </w:rPr>
        <w:t>โปรดักส์</w:t>
      </w:r>
      <w:proofErr w:type="spellEnd"/>
      <w:r w:rsidRPr="000F41E3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0F41E3">
        <w:rPr>
          <w:rFonts w:ascii="Angsana New" w:hAnsi="Angsana New"/>
          <w:sz w:val="30"/>
          <w:szCs w:val="30"/>
          <w:cs/>
        </w:rPr>
        <w:t xml:space="preserve"> สัญญาเช่ามีกำหนดระยะเวลา 3 ปี เริ่มตั้งแต่วันที่ 8 ตุลาคม 2561 ถึงวันที่ 7 ตุลาคม 2564 โดยบริษัทย่อยดังกล่าว</w:t>
      </w:r>
      <w:r>
        <w:rPr>
          <w:rFonts w:ascii="Angsana New" w:hAnsi="Angsana New" w:hint="cs"/>
          <w:sz w:val="30"/>
          <w:szCs w:val="30"/>
          <w:cs/>
        </w:rPr>
        <w:t>มีภาระผูกพันที่จะต้องจ่าย</w:t>
      </w:r>
      <w:r w:rsidRPr="000F41E3">
        <w:rPr>
          <w:rFonts w:ascii="Angsana New" w:hAnsi="Angsana New"/>
          <w:sz w:val="30"/>
          <w:szCs w:val="30"/>
          <w:cs/>
        </w:rPr>
        <w:t>ค่าเช่าให้แก่บริษัทตามอัตราที่ระบุไว้ในสัญญา</w:t>
      </w:r>
    </w:p>
    <w:p w:rsidR="009C54B7" w:rsidRPr="0011158C" w:rsidRDefault="009C54B7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:rsidR="000A0C94" w:rsidRPr="00B05095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Pr="00294A00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10054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610054">
        <w:rPr>
          <w:rFonts w:ascii="Angsana New" w:hAnsi="Angsana New"/>
          <w:spacing w:val="-2"/>
          <w:sz w:val="30"/>
          <w:szCs w:val="30"/>
        </w:rPr>
        <w:t xml:space="preserve"> 30 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10054">
        <w:rPr>
          <w:rFonts w:ascii="Angsana New" w:hAnsi="Angsana New"/>
          <w:spacing w:val="-2"/>
          <w:sz w:val="30"/>
          <w:szCs w:val="30"/>
        </w:rPr>
        <w:t>2560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บริษัททำสัญญาเช่าที่ดินกับบริษัท วา</w:t>
      </w:r>
      <w:proofErr w:type="spellStart"/>
      <w:r w:rsidRPr="00610054">
        <w:rPr>
          <w:rFonts w:ascii="Angsana New" w:hAnsi="Angsana New"/>
          <w:spacing w:val="-2"/>
          <w:sz w:val="30"/>
          <w:szCs w:val="30"/>
          <w:cs/>
        </w:rPr>
        <w:t>ไรตี้</w:t>
      </w:r>
      <w:proofErr w:type="spellEnd"/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proofErr w:type="spellStart"/>
      <w:r w:rsidRPr="00610054">
        <w:rPr>
          <w:rFonts w:ascii="Angsana New" w:hAnsi="Angsana New"/>
          <w:spacing w:val="-2"/>
          <w:sz w:val="30"/>
          <w:szCs w:val="30"/>
          <w:cs/>
        </w:rPr>
        <w:t>แอสเซ็ท</w:t>
      </w:r>
      <w:proofErr w:type="spellEnd"/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10054">
        <w:rPr>
          <w:rFonts w:ascii="Angsana New" w:hAnsi="Angsana New"/>
          <w:spacing w:val="-2"/>
          <w:sz w:val="30"/>
          <w:szCs w:val="30"/>
        </w:rPr>
        <w:t>3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10054">
        <w:rPr>
          <w:rFonts w:ascii="Angsana New" w:hAnsi="Angsana New"/>
          <w:spacing w:val="-2"/>
          <w:sz w:val="30"/>
          <w:szCs w:val="30"/>
          <w:cs/>
        </w:rPr>
        <w:t>ซึ่งเป็นบริษัทที่เกี่ยวข้อ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610054">
        <w:rPr>
          <w:rFonts w:ascii="Angsana New" w:hAnsi="Angsana New"/>
          <w:spacing w:val="-2"/>
          <w:sz w:val="30"/>
          <w:szCs w:val="30"/>
          <w:cs/>
        </w:rPr>
        <w:t>กัน</w:t>
      </w:r>
      <w:r w:rsidRPr="00294A00">
        <w:rPr>
          <w:rFonts w:ascii="Angsana New" w:hAnsi="Angsana New" w:hint="cs"/>
          <w:sz w:val="30"/>
          <w:szCs w:val="30"/>
          <w:cs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 xml:space="preserve">ของบริษัท สัญญาเช่ามีกำหนดระยะเวลา </w:t>
      </w:r>
      <w:r w:rsidRPr="00294A00">
        <w:rPr>
          <w:rFonts w:ascii="Angsana New" w:hAnsi="Angsana New"/>
          <w:sz w:val="30"/>
          <w:szCs w:val="30"/>
        </w:rPr>
        <w:t>3</w:t>
      </w:r>
      <w:r w:rsidRPr="00294A00">
        <w:rPr>
          <w:rFonts w:ascii="Angsana New" w:hAnsi="Angsana New"/>
          <w:sz w:val="30"/>
          <w:szCs w:val="30"/>
          <w:cs/>
        </w:rPr>
        <w:t xml:space="preserve"> ปี</w:t>
      </w:r>
      <w:r w:rsidRPr="00294A00">
        <w:rPr>
          <w:rFonts w:ascii="Angsana New" w:hAnsi="Angsana New"/>
          <w:sz w:val="30"/>
          <w:szCs w:val="30"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>เริ่มตั้งแต่วันที่ 1 มกราคม 25</w:t>
      </w:r>
      <w:r w:rsidRPr="00294A00">
        <w:rPr>
          <w:rFonts w:ascii="Angsana New" w:hAnsi="Angsana New"/>
          <w:sz w:val="30"/>
          <w:szCs w:val="30"/>
        </w:rPr>
        <w:t>61</w:t>
      </w:r>
      <w:r w:rsidRPr="00294A0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94A00">
        <w:rPr>
          <w:rFonts w:ascii="Angsana New" w:hAnsi="Angsana New"/>
          <w:sz w:val="30"/>
          <w:szCs w:val="30"/>
        </w:rPr>
        <w:t>31</w:t>
      </w:r>
      <w:r w:rsidRPr="00294A00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294A00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/>
          <w:sz w:val="30"/>
          <w:szCs w:val="30"/>
        </w:rPr>
        <w:br/>
      </w:r>
      <w:r w:rsidRPr="00294A00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มีภาระผูกพันที่จะต้องจ่ายค่าเช่าตามอัตราที่ระบุไว้ในสัญญา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เมื่อวันที่</w:t>
      </w:r>
      <w:r w:rsidR="009A5E7D">
        <w:rPr>
          <w:rFonts w:ascii="Angsana New" w:hAnsi="Angsana New"/>
          <w:sz w:val="30"/>
          <w:szCs w:val="30"/>
        </w:rPr>
        <w:t xml:space="preserve"> 1 </w:t>
      </w:r>
      <w:r w:rsidR="009A5E7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A5E7D">
        <w:rPr>
          <w:rFonts w:ascii="Angsana New" w:hAnsi="Angsana New"/>
          <w:sz w:val="30"/>
          <w:szCs w:val="30"/>
        </w:rPr>
        <w:t>2562</w:t>
      </w:r>
      <w:r w:rsidRPr="00E8427E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คอน</w:t>
      </w:r>
      <w:proofErr w:type="spellStart"/>
      <w:r w:rsidRPr="00E8427E">
        <w:rPr>
          <w:rFonts w:ascii="Angsana New" w:hAnsi="Angsana New"/>
          <w:sz w:val="30"/>
          <w:szCs w:val="30"/>
          <w:cs/>
        </w:rPr>
        <w:t>เซพ</w:t>
      </w:r>
      <w:proofErr w:type="spellEnd"/>
      <w:r w:rsidRPr="00E8427E">
        <w:rPr>
          <w:rFonts w:ascii="Angsana New" w:hAnsi="Angsana New"/>
          <w:sz w:val="30"/>
          <w:szCs w:val="30"/>
          <w:cs/>
        </w:rPr>
        <w:t xml:space="preserve"> แลนด์ 2 จำกัด ซึ่งเป็นบริษัทที่เกี่ยวข้องกัน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br/>
        <w:t xml:space="preserve">ของบริษัท สัญญาเช่ามีกำหนดระยะเวลา </w:t>
      </w:r>
      <w:r w:rsidR="009A5E7D">
        <w:rPr>
          <w:rFonts w:ascii="Angsana New" w:hAnsi="Angsana New"/>
          <w:sz w:val="30"/>
          <w:szCs w:val="30"/>
        </w:rPr>
        <w:t>3</w:t>
      </w:r>
      <w:r w:rsidRPr="00E8427E">
        <w:rPr>
          <w:rFonts w:ascii="Angsana New" w:hAnsi="Angsana New"/>
          <w:sz w:val="30"/>
          <w:szCs w:val="30"/>
          <w:cs/>
        </w:rPr>
        <w:t xml:space="preserve"> ปี เริ่มตั้งแต่วันที่ 1</w:t>
      </w:r>
      <w:r w:rsidR="009A5E7D">
        <w:rPr>
          <w:rFonts w:ascii="Angsana New" w:hAnsi="Angsana New"/>
          <w:sz w:val="30"/>
          <w:szCs w:val="30"/>
          <w:cs/>
        </w:rPr>
        <w:t xml:space="preserve"> ม</w:t>
      </w:r>
      <w:r w:rsidR="009A5E7D">
        <w:rPr>
          <w:rFonts w:ascii="Angsana New" w:hAnsi="Angsana New" w:hint="cs"/>
          <w:sz w:val="30"/>
          <w:szCs w:val="30"/>
          <w:cs/>
        </w:rPr>
        <w:t>กราคม</w:t>
      </w:r>
      <w:r w:rsidR="009A5E7D">
        <w:rPr>
          <w:rFonts w:ascii="Angsana New" w:hAnsi="Angsana New"/>
          <w:sz w:val="30"/>
          <w:szCs w:val="30"/>
          <w:cs/>
        </w:rPr>
        <w:t xml:space="preserve"> 25</w:t>
      </w:r>
      <w:r w:rsidR="009A5E7D">
        <w:rPr>
          <w:rFonts w:ascii="Angsana New" w:hAnsi="Angsana New"/>
          <w:sz w:val="30"/>
          <w:szCs w:val="30"/>
        </w:rPr>
        <w:t>62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>31</w:t>
      </w:r>
      <w:r w:rsidRPr="00E8427E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9A5E7D">
        <w:rPr>
          <w:rFonts w:ascii="Angsana New" w:hAnsi="Angsana New"/>
          <w:sz w:val="30"/>
          <w:szCs w:val="30"/>
        </w:rPr>
        <w:t>64</w:t>
      </w:r>
      <w:r w:rsidRPr="00E8427E">
        <w:rPr>
          <w:rFonts w:ascii="Angsana New" w:hAnsi="Angsana New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Pr="00E8427E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2559</w:t>
      </w:r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บริษัท </w:t>
      </w:r>
      <w:proofErr w:type="spellStart"/>
      <w:r w:rsidRPr="00E8427E">
        <w:rPr>
          <w:rFonts w:ascii="Angsana New" w:hAnsi="Angsana New"/>
          <w:spacing w:val="10"/>
          <w:sz w:val="30"/>
          <w:szCs w:val="30"/>
          <w:cs/>
        </w:rPr>
        <w:t>ควอลิตี้</w:t>
      </w:r>
      <w:proofErr w:type="spellEnd"/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</w:t>
      </w:r>
      <w:proofErr w:type="spellStart"/>
      <w:r w:rsidRPr="00E8427E">
        <w:rPr>
          <w:rFonts w:ascii="Angsana New" w:hAnsi="Angsana New"/>
          <w:spacing w:val="10"/>
          <w:sz w:val="30"/>
          <w:szCs w:val="30"/>
          <w:cs/>
        </w:rPr>
        <w:t>ไพน์</w:t>
      </w:r>
      <w:proofErr w:type="spellEnd"/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แอปเปิล </w:t>
      </w:r>
      <w:proofErr w:type="spellStart"/>
      <w:r w:rsidRPr="00E8427E">
        <w:rPr>
          <w:rFonts w:ascii="Angsana New" w:hAnsi="Angsana New"/>
          <w:spacing w:val="10"/>
          <w:sz w:val="30"/>
          <w:szCs w:val="30"/>
          <w:cs/>
        </w:rPr>
        <w:t>โปรดักส์</w:t>
      </w:r>
      <w:proofErr w:type="spellEnd"/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30 </w:t>
      </w:r>
      <w:r w:rsidRPr="00E8427E">
        <w:rPr>
          <w:rFonts w:ascii="Angsana New" w:hAnsi="Angsana New"/>
          <w:sz w:val="30"/>
          <w:szCs w:val="30"/>
          <w:cs/>
        </w:rPr>
        <w:t>กันยายน 256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5E7D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9A5E7D">
        <w:rPr>
          <w:rFonts w:ascii="Angsana New" w:hAnsi="Angsana New"/>
          <w:spacing w:val="10"/>
          <w:sz w:val="30"/>
          <w:szCs w:val="30"/>
        </w:rPr>
        <w:t xml:space="preserve"> 10 </w:t>
      </w:r>
      <w:r w:rsidRPr="009A5E7D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="009A5E7D" w:rsidRPr="009A5E7D">
        <w:rPr>
          <w:rFonts w:ascii="Angsana New" w:hAnsi="Angsana New"/>
          <w:spacing w:val="10"/>
          <w:sz w:val="30"/>
          <w:szCs w:val="30"/>
        </w:rPr>
        <w:t xml:space="preserve"> 2561</w:t>
      </w:r>
      <w:r w:rsidRPr="009A5E7D">
        <w:rPr>
          <w:rFonts w:ascii="Angsana New" w:hAnsi="Angsana New"/>
          <w:spacing w:val="10"/>
          <w:sz w:val="30"/>
          <w:szCs w:val="30"/>
          <w:cs/>
        </w:rPr>
        <w:t xml:space="preserve"> บริษัท </w:t>
      </w:r>
      <w:proofErr w:type="spellStart"/>
      <w:r w:rsidRPr="009A5E7D">
        <w:rPr>
          <w:rFonts w:ascii="Angsana New" w:hAnsi="Angsana New"/>
          <w:spacing w:val="10"/>
          <w:sz w:val="30"/>
          <w:szCs w:val="30"/>
          <w:cs/>
        </w:rPr>
        <w:t>ควอลิตี้</w:t>
      </w:r>
      <w:proofErr w:type="spellEnd"/>
      <w:r w:rsidRPr="009A5E7D">
        <w:rPr>
          <w:rFonts w:ascii="Angsana New" w:hAnsi="Angsana New"/>
          <w:spacing w:val="10"/>
          <w:sz w:val="30"/>
          <w:szCs w:val="30"/>
          <w:cs/>
        </w:rPr>
        <w:t xml:space="preserve"> </w:t>
      </w:r>
      <w:proofErr w:type="spellStart"/>
      <w:r w:rsidRPr="009A5E7D">
        <w:rPr>
          <w:rFonts w:ascii="Angsana New" w:hAnsi="Angsana New"/>
          <w:spacing w:val="10"/>
          <w:sz w:val="30"/>
          <w:szCs w:val="30"/>
          <w:cs/>
        </w:rPr>
        <w:t>ไพน์</w:t>
      </w:r>
      <w:proofErr w:type="spellEnd"/>
      <w:r w:rsidRPr="009A5E7D">
        <w:rPr>
          <w:rFonts w:ascii="Angsana New" w:hAnsi="Angsana New"/>
          <w:spacing w:val="10"/>
          <w:sz w:val="30"/>
          <w:szCs w:val="30"/>
          <w:cs/>
        </w:rPr>
        <w:t xml:space="preserve">แอปเปิล </w:t>
      </w:r>
      <w:proofErr w:type="spellStart"/>
      <w:r w:rsidRPr="009A5E7D">
        <w:rPr>
          <w:rFonts w:ascii="Angsana New" w:hAnsi="Angsana New"/>
          <w:spacing w:val="10"/>
          <w:sz w:val="30"/>
          <w:szCs w:val="30"/>
          <w:cs/>
        </w:rPr>
        <w:t>โปรดักส์</w:t>
      </w:r>
      <w:proofErr w:type="spellEnd"/>
      <w:r w:rsidRPr="009A5E7D">
        <w:rPr>
          <w:rFonts w:ascii="Angsana New" w:hAnsi="Angsana New"/>
          <w:spacing w:val="10"/>
          <w:sz w:val="30"/>
          <w:szCs w:val="30"/>
          <w:cs/>
        </w:rPr>
        <w:t xml:space="preserve"> จำกัด ซึ่งเป็นบริษัทย่อยของบริษัท</w:t>
      </w:r>
      <w:r w:rsidRPr="009A5E7D">
        <w:rPr>
          <w:rFonts w:ascii="Angsana New" w:hAnsi="Angsana New"/>
          <w:spacing w:val="10"/>
          <w:sz w:val="30"/>
          <w:szCs w:val="30"/>
        </w:rPr>
        <w:br/>
      </w:r>
      <w:r w:rsidRPr="009A5E7D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9A5E7D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9A5E7D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9A5E7D">
        <w:rPr>
          <w:rFonts w:ascii="Angsana New" w:hAnsi="Angsana New"/>
          <w:spacing w:val="-4"/>
          <w:sz w:val="30"/>
          <w:szCs w:val="30"/>
          <w:cs/>
        </w:rPr>
        <w:br/>
      </w:r>
      <w:r w:rsidR="00041B61">
        <w:rPr>
          <w:rFonts w:ascii="Angsana New" w:hAnsi="Angsana New"/>
          <w:spacing w:val="-2"/>
          <w:sz w:val="30"/>
          <w:szCs w:val="30"/>
        </w:rPr>
        <w:t>3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9A5E7D">
        <w:rPr>
          <w:rFonts w:ascii="Angsana New" w:hAnsi="Angsana New"/>
          <w:spacing w:val="-2"/>
          <w:sz w:val="30"/>
          <w:szCs w:val="30"/>
        </w:rPr>
        <w:t xml:space="preserve">10 </w:t>
      </w:r>
      <w:r w:rsidRPr="009A5E7D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="009A5E7D" w:rsidRPr="009A5E7D">
        <w:rPr>
          <w:rFonts w:ascii="Angsana New" w:hAnsi="Angsana New"/>
          <w:spacing w:val="-2"/>
          <w:sz w:val="30"/>
          <w:szCs w:val="30"/>
        </w:rPr>
        <w:t xml:space="preserve"> 2561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9A5E7D">
        <w:rPr>
          <w:rFonts w:ascii="Angsana New" w:hAnsi="Angsana New"/>
          <w:spacing w:val="-2"/>
          <w:sz w:val="30"/>
          <w:szCs w:val="30"/>
        </w:rPr>
        <w:t xml:space="preserve">9 </w:t>
      </w:r>
      <w:r w:rsidR="009A5E7D" w:rsidRPr="009A5E7D">
        <w:rPr>
          <w:rFonts w:ascii="Angsana New" w:hAnsi="Angsana New"/>
          <w:spacing w:val="-2"/>
          <w:sz w:val="30"/>
          <w:szCs w:val="30"/>
          <w:cs/>
        </w:rPr>
        <w:t>พฤศจิกายน 256</w:t>
      </w:r>
      <w:r w:rsidR="009A5E7D" w:rsidRPr="009A5E7D">
        <w:rPr>
          <w:rFonts w:ascii="Angsana New" w:hAnsi="Angsana New"/>
          <w:spacing w:val="-2"/>
          <w:sz w:val="30"/>
          <w:szCs w:val="30"/>
        </w:rPr>
        <w:t>4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โดยบริษัทย่อยดังกล่าวมีภาระผูกพันที่จะต้องจ่าย</w:t>
      </w:r>
      <w:r w:rsidRPr="009A5E7D">
        <w:rPr>
          <w:rFonts w:ascii="Angsana New" w:hAnsi="Angsana New"/>
          <w:sz w:val="30"/>
          <w:szCs w:val="30"/>
          <w:cs/>
        </w:rPr>
        <w:t>ค่าเช่าตามอัตราที่ระบุไว้ในสัญญา</w:t>
      </w:r>
    </w:p>
    <w:p w:rsidR="000A0C94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05095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3F1497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4"/>
          <w:sz w:val="30"/>
          <w:szCs w:val="30"/>
        </w:rPr>
        <w:t>6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>25</w:t>
      </w:r>
      <w:r>
        <w:rPr>
          <w:rFonts w:ascii="Angsana New" w:hAnsi="Angsana New"/>
          <w:spacing w:val="4"/>
          <w:sz w:val="30"/>
          <w:szCs w:val="30"/>
        </w:rPr>
        <w:t>60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E8427E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/>
          <w:sz w:val="30"/>
          <w:szCs w:val="30"/>
        </w:rPr>
        <w:t>.</w:t>
      </w:r>
      <w:r w:rsidRPr="00E8427E">
        <w:rPr>
          <w:rFonts w:ascii="Angsana New" w:hAnsi="Angsana New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>.</w:t>
      </w:r>
      <w:r w:rsidRPr="00E8427E">
        <w:rPr>
          <w:rFonts w:ascii="Angsana New" w:hAnsi="Angsana New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 xml:space="preserve">. </w:t>
      </w:r>
      <w:r w:rsidRPr="00E8427E">
        <w:rPr>
          <w:rFonts w:ascii="Angsana New" w:hAnsi="Angsana New"/>
          <w:sz w:val="30"/>
          <w:szCs w:val="30"/>
          <w:cs/>
        </w:rPr>
        <w:t>คอม</w:t>
      </w:r>
      <w:proofErr w:type="spellStart"/>
      <w:r w:rsidRPr="00E8427E">
        <w:rPr>
          <w:rFonts w:ascii="Angsana New" w:hAnsi="Angsana New"/>
          <w:sz w:val="30"/>
          <w:szCs w:val="30"/>
          <w:cs/>
        </w:rPr>
        <w:t>เมอร์เชียล</w:t>
      </w:r>
      <w:proofErr w:type="spellEnd"/>
      <w:r w:rsidRPr="00E8427E">
        <w:rPr>
          <w:rFonts w:ascii="Angsana New" w:hAnsi="Angsana New"/>
          <w:sz w:val="30"/>
          <w:szCs w:val="30"/>
        </w:rPr>
        <w:br/>
      </w:r>
      <w:proofErr w:type="spellStart"/>
      <w:r w:rsidRPr="00E8427E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แมน</w:t>
      </w:r>
      <w:proofErr w:type="spellStart"/>
      <w:r w:rsidRPr="00E8427E">
        <w:rPr>
          <w:rFonts w:ascii="Angsana New" w:hAnsi="Angsana New"/>
          <w:sz w:val="30"/>
          <w:szCs w:val="30"/>
          <w:cs/>
        </w:rPr>
        <w:t>เนจเม้นท์</w:t>
      </w:r>
      <w:proofErr w:type="spellEnd"/>
      <w:r w:rsidRPr="00E8427E">
        <w:rPr>
          <w:rFonts w:ascii="Angsana New" w:hAnsi="Angsana New"/>
          <w:sz w:val="30"/>
          <w:szCs w:val="30"/>
          <w:cs/>
        </w:rPr>
        <w:t xml:space="preserve"> จำกัด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3 ปี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26 </w:t>
      </w:r>
      <w:r>
        <w:rPr>
          <w:rFonts w:ascii="Angsana New" w:hAnsi="Angsana New"/>
          <w:spacing w:val="2"/>
          <w:sz w:val="30"/>
          <w:szCs w:val="30"/>
          <w:cs/>
        </w:rPr>
        <w:t>ธันวาคม 25</w:t>
      </w:r>
      <w:r>
        <w:rPr>
          <w:rFonts w:ascii="Angsana New" w:hAnsi="Angsana New"/>
          <w:spacing w:val="2"/>
          <w:sz w:val="30"/>
          <w:szCs w:val="30"/>
        </w:rPr>
        <w:t>60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ถึงวันที่ 25 ธันวาคม 25</w:t>
      </w:r>
      <w:r>
        <w:rPr>
          <w:rFonts w:ascii="Angsana New" w:hAnsi="Angsana New"/>
          <w:spacing w:val="2"/>
          <w:sz w:val="30"/>
          <w:szCs w:val="30"/>
        </w:rPr>
        <w:t>63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E8427E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:rsidR="0025645A" w:rsidRDefault="002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  <w:r>
        <w:rPr>
          <w:rFonts w:ascii="Angsana New" w:hAnsi="Angsana New"/>
          <w:i/>
          <w:iCs/>
          <w:sz w:val="24"/>
          <w:szCs w:val="24"/>
          <w:cs/>
        </w:rPr>
        <w:br w:type="page"/>
      </w:r>
    </w:p>
    <w:p w:rsidR="000A0C94" w:rsidRPr="00B05095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สัญญาบริการระบบโทรศัพท์และอุปกรณ์คอมพิวเตอร์</w:t>
      </w:r>
    </w:p>
    <w:p w:rsidR="000A0C94" w:rsidRPr="0011158C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</w:rPr>
      </w:pPr>
    </w:p>
    <w:p w:rsidR="000A0C94" w:rsidRPr="00D9581D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581D">
        <w:rPr>
          <w:rFonts w:ascii="Angsana New" w:hAnsi="Angsana New"/>
          <w:sz w:val="30"/>
          <w:szCs w:val="30"/>
          <w:cs/>
        </w:rPr>
        <w:t>บริษัท</w:t>
      </w:r>
      <w:r w:rsidRPr="00D9581D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Pr="00D9581D">
        <w:rPr>
          <w:rFonts w:ascii="Angsana New" w:hAnsi="Angsana New"/>
          <w:sz w:val="30"/>
          <w:szCs w:val="30"/>
          <w:cs/>
        </w:rPr>
        <w:t>ทำสัญญาบริการระบบโทรศัพท์และอุปกรณ์คอมพิวเตอร์</w:t>
      </w:r>
      <w:r w:rsidRPr="00D9581D">
        <w:rPr>
          <w:rFonts w:ascii="Angsana New" w:hAnsi="Angsana New" w:hint="cs"/>
          <w:sz w:val="30"/>
          <w:szCs w:val="30"/>
          <w:cs/>
        </w:rPr>
        <w:t>หลายฉบับ</w:t>
      </w:r>
      <w:r w:rsidRPr="00D9581D">
        <w:rPr>
          <w:rFonts w:ascii="Angsana New" w:hAnsi="Angsana New"/>
          <w:sz w:val="30"/>
          <w:szCs w:val="30"/>
          <w:cs/>
        </w:rPr>
        <w:t>กับ</w:t>
      </w:r>
      <w:r w:rsidRPr="00D9581D">
        <w:rPr>
          <w:rFonts w:ascii="Angsana New" w:hAnsi="Angsana New"/>
          <w:sz w:val="30"/>
          <w:szCs w:val="30"/>
        </w:rPr>
        <w:br/>
      </w:r>
      <w:r w:rsidRPr="00D9581D">
        <w:rPr>
          <w:rFonts w:ascii="Angsana New" w:hAnsi="Angsana New"/>
          <w:sz w:val="30"/>
          <w:szCs w:val="30"/>
          <w:cs/>
        </w:rPr>
        <w:t xml:space="preserve">บริษัท ที.ซี.ซี. เทคโนโลยี จำกัด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3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ปี ถึง</w:t>
      </w:r>
      <w:r w:rsidRPr="00D9581D">
        <w:rPr>
          <w:rFonts w:ascii="Angsana New" w:hAnsi="Angsana New"/>
          <w:spacing w:val="-2"/>
          <w:sz w:val="30"/>
          <w:szCs w:val="30"/>
          <w:cs/>
        </w:rPr>
        <w:t xml:space="preserve"> 5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ปี และจะครบกำหนดใน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Pr="00D9581D">
        <w:rPr>
          <w:rFonts w:ascii="Angsana New" w:hAnsi="Angsana New"/>
          <w:sz w:val="30"/>
          <w:szCs w:val="30"/>
          <w:cs/>
        </w:rPr>
        <w:t>ป</w:t>
      </w:r>
      <w:r w:rsidRPr="00D9581D">
        <w:rPr>
          <w:rFonts w:ascii="Angsana New" w:hAnsi="Angsana New" w:hint="cs"/>
          <w:sz w:val="30"/>
          <w:szCs w:val="30"/>
          <w:cs/>
        </w:rPr>
        <w:t xml:space="preserve">ี </w:t>
      </w:r>
      <w:r w:rsidR="009A5E7D">
        <w:rPr>
          <w:rFonts w:ascii="Angsana New" w:hAnsi="Angsana New"/>
          <w:sz w:val="30"/>
          <w:szCs w:val="30"/>
        </w:rPr>
        <w:t>256</w:t>
      </w:r>
      <w:r w:rsidR="007D7C42">
        <w:rPr>
          <w:rFonts w:ascii="Angsana New" w:hAnsi="Angsana New"/>
          <w:sz w:val="30"/>
          <w:szCs w:val="30"/>
        </w:rPr>
        <w:t>2</w:t>
      </w:r>
      <w:r w:rsidRPr="00D9581D">
        <w:rPr>
          <w:rFonts w:ascii="Angsana New" w:hAnsi="Angsana New" w:hint="cs"/>
          <w:sz w:val="30"/>
          <w:szCs w:val="30"/>
          <w:cs/>
        </w:rPr>
        <w:t xml:space="preserve"> ถึงปี</w:t>
      </w:r>
      <w:r w:rsidRPr="00D9581D">
        <w:rPr>
          <w:rFonts w:ascii="Angsana New" w:hAnsi="Angsana New"/>
          <w:sz w:val="30"/>
          <w:szCs w:val="30"/>
          <w:cs/>
        </w:rPr>
        <w:t xml:space="preserve"> </w:t>
      </w:r>
      <w:r w:rsidRPr="00D9581D">
        <w:rPr>
          <w:rFonts w:ascii="Angsana New" w:hAnsi="Angsana New"/>
          <w:sz w:val="30"/>
          <w:szCs w:val="30"/>
        </w:rPr>
        <w:t>25</w:t>
      </w:r>
      <w:r w:rsidRPr="00D9581D">
        <w:rPr>
          <w:rFonts w:ascii="Angsana New" w:hAnsi="Angsana New"/>
          <w:sz w:val="30"/>
          <w:szCs w:val="30"/>
          <w:cs/>
        </w:rPr>
        <w:t>6</w:t>
      </w:r>
      <w:r w:rsidR="009A5E7D">
        <w:rPr>
          <w:rFonts w:ascii="Angsana New" w:hAnsi="Angsana New"/>
          <w:sz w:val="30"/>
          <w:szCs w:val="30"/>
        </w:rPr>
        <w:t>6</w:t>
      </w:r>
      <w:r w:rsidRPr="00D9581D">
        <w:rPr>
          <w:rFonts w:ascii="Angsana New" w:hAnsi="Angsana New" w:hint="cs"/>
          <w:sz w:val="30"/>
          <w:szCs w:val="30"/>
          <w:cs/>
        </w:rPr>
        <w:t xml:space="preserve"> โดยบริษัทและบริษัทย่อยของบริษัทมีภาระผูกพันที่จะต้องจ่ายค่าบริการตามอัตราที่ระบุไว้ในสัญญา</w:t>
      </w:r>
    </w:p>
    <w:p w:rsidR="000A0C94" w:rsidRPr="00C81AB6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0A0C94" w:rsidRPr="00B05095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0A0C94" w:rsidRPr="00C81AB6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0A0C94" w:rsidRPr="00E8427E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บริษัทและบริษัทย่อยของบริษัททำสัญญาเช่ารถยนต์หลายฉบับกับบริษัท อาคเนย์</w:t>
      </w:r>
      <w:proofErr w:type="spellStart"/>
      <w:r w:rsidRPr="00E8427E">
        <w:rPr>
          <w:rFonts w:ascii="Angsana New" w:hAnsi="Angsana New"/>
          <w:sz w:val="30"/>
          <w:szCs w:val="30"/>
          <w:cs/>
        </w:rPr>
        <w:t>แคปปิตอล</w:t>
      </w:r>
      <w:proofErr w:type="spellEnd"/>
      <w:r w:rsidRPr="00E8427E">
        <w:rPr>
          <w:rFonts w:ascii="Angsana New" w:hAnsi="Angsana New"/>
          <w:sz w:val="30"/>
          <w:szCs w:val="30"/>
          <w:cs/>
        </w:rPr>
        <w:t xml:space="preserve"> จำกัด ซึ่งเป็นบริษัทที่เกี่ยวข้องกันของบริษัท สัญญามีกำหนดระยะเวลา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3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ปี ถึง</w:t>
      </w:r>
      <w:r w:rsidRPr="00D9581D">
        <w:rPr>
          <w:rFonts w:ascii="Angsana New" w:hAnsi="Angsana New"/>
          <w:spacing w:val="-2"/>
          <w:sz w:val="30"/>
          <w:szCs w:val="30"/>
          <w:cs/>
        </w:rPr>
        <w:t xml:space="preserve"> 5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 xml:space="preserve">และจะครบกำหนดในระหว่างปี </w:t>
      </w:r>
      <w:r>
        <w:rPr>
          <w:rFonts w:ascii="Angsana New" w:hAnsi="Angsana New"/>
          <w:sz w:val="30"/>
          <w:szCs w:val="30"/>
        </w:rPr>
        <w:t>2562</w:t>
      </w:r>
      <w:r w:rsidRPr="00E8427E">
        <w:rPr>
          <w:rFonts w:ascii="Angsana New" w:hAnsi="Angsana New"/>
          <w:sz w:val="30"/>
          <w:szCs w:val="30"/>
          <w:cs/>
        </w:rPr>
        <w:t xml:space="preserve"> ถึงปี </w:t>
      </w:r>
      <w:r>
        <w:rPr>
          <w:rFonts w:ascii="Angsana New" w:hAnsi="Angsana New"/>
          <w:sz w:val="30"/>
          <w:szCs w:val="30"/>
        </w:rPr>
        <w:t>2566</w:t>
      </w:r>
      <w:r w:rsidRPr="00E8427E">
        <w:rPr>
          <w:rFonts w:ascii="Angsana New" w:hAnsi="Angsana New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โดยบริษัทและบริษัทย่อยของบริษัทมีภาระผูกพันที่จะต้องจ่ายค่าเช่าตามอัตราที่ระบุไว้ในสัญญา</w:t>
      </w:r>
    </w:p>
    <w:p w:rsidR="000A0C94" w:rsidRPr="00C81AB6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0A0C94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lang w:val="en-GB"/>
        </w:rPr>
        <w:tab/>
      </w:r>
      <w:r w:rsidRPr="00AA5A89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:rsidR="000A0C94" w:rsidRPr="00C81AB6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C71678" w:rsidRDefault="000A0C94" w:rsidP="000A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pacing w:val="-6"/>
          <w:sz w:val="30"/>
          <w:szCs w:val="30"/>
        </w:rPr>
        <w:t>2561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ที.ซี.ซี.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เทคโนโลยี จำกัด </w:t>
      </w:r>
      <w:r w:rsidRPr="00E8427E">
        <w:rPr>
          <w:rFonts w:ascii="Angsana New" w:hAnsi="Angsana New"/>
          <w:spacing w:val="-6"/>
          <w:sz w:val="30"/>
          <w:szCs w:val="30"/>
        </w:rPr>
        <w:br/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1 กันยายน </w:t>
      </w:r>
      <w:r>
        <w:rPr>
          <w:rFonts w:ascii="Angsana New" w:hAnsi="Angsana New"/>
          <w:spacing w:val="-6"/>
          <w:sz w:val="30"/>
          <w:szCs w:val="30"/>
        </w:rPr>
        <w:t>2561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>ถึงวันที่ 3</w:t>
      </w:r>
      <w:r w:rsidRPr="00E8427E">
        <w:rPr>
          <w:rFonts w:ascii="Angsana New" w:hAnsi="Angsana New"/>
          <w:spacing w:val="-2"/>
          <w:sz w:val="30"/>
          <w:szCs w:val="30"/>
        </w:rPr>
        <w:t>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:rsidR="00BC258D" w:rsidRPr="00C81AB6" w:rsidRDefault="00BC258D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C81AB6" w:rsidRDefault="00C81A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เงินลงทุนอื่น</w:t>
      </w:r>
    </w:p>
    <w:p w:rsidR="00C81AB6" w:rsidRPr="00304F91" w:rsidRDefault="00C81AB6" w:rsidP="00C81A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9"/>
        <w:gridCol w:w="1080"/>
        <w:gridCol w:w="360"/>
        <w:gridCol w:w="990"/>
        <w:gridCol w:w="270"/>
        <w:gridCol w:w="1179"/>
      </w:tblGrid>
      <w:tr w:rsidR="00C81AB6" w:rsidRPr="00B340D3" w:rsidTr="00C81AB6">
        <w:trPr>
          <w:trHeight w:val="406"/>
          <w:tblHeader/>
        </w:trPr>
        <w:tc>
          <w:tcPr>
            <w:tcW w:w="4077" w:type="dxa"/>
            <w:shd w:val="clear" w:color="auto" w:fill="auto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40D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340D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81AB6" w:rsidRPr="00B340D3" w:rsidTr="00C81AB6">
        <w:trPr>
          <w:trHeight w:val="421"/>
          <w:tblHeader/>
        </w:trPr>
        <w:tc>
          <w:tcPr>
            <w:tcW w:w="4077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9E402F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C81AB6" w:rsidRPr="00EE5739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C81AB6" w:rsidRPr="009E402F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81AB6" w:rsidRPr="00B340D3" w:rsidTr="00C81AB6">
        <w:trPr>
          <w:trHeight w:val="421"/>
          <w:tblHeader/>
        </w:trPr>
        <w:tc>
          <w:tcPr>
            <w:tcW w:w="4077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9E402F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9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1AB6" w:rsidRPr="009E402F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81AB6" w:rsidRPr="00B340D3" w:rsidTr="00C81AB6">
        <w:trPr>
          <w:trHeight w:val="421"/>
          <w:tblHeader/>
        </w:trPr>
        <w:tc>
          <w:tcPr>
            <w:tcW w:w="4077" w:type="dxa"/>
          </w:tcPr>
          <w:p w:rsidR="00C81AB6" w:rsidRPr="00B340D3" w:rsidRDefault="00C81AB6" w:rsidP="00C81A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40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B340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81AB6" w:rsidRPr="00B340D3" w:rsidTr="00C81AB6">
        <w:trPr>
          <w:trHeight w:val="421"/>
        </w:trPr>
        <w:tc>
          <w:tcPr>
            <w:tcW w:w="4077" w:type="dxa"/>
          </w:tcPr>
          <w:p w:rsidR="00C81AB6" w:rsidRPr="00B340D3" w:rsidRDefault="00C81AB6" w:rsidP="00C81AB6">
            <w:pPr>
              <w:rPr>
                <w:rFonts w:ascii="Angsana New" w:hAnsi="Angsana New"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AB6" w:rsidRPr="00B340D3" w:rsidTr="00C81AB6">
        <w:trPr>
          <w:trHeight w:val="421"/>
        </w:trPr>
        <w:tc>
          <w:tcPr>
            <w:tcW w:w="4077" w:type="dxa"/>
          </w:tcPr>
          <w:p w:rsidR="00C81AB6" w:rsidRPr="00B340D3" w:rsidRDefault="00C81AB6" w:rsidP="00C81AB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C81AB6" w:rsidRPr="00065335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176,176</w:t>
            </w:r>
          </w:p>
        </w:tc>
        <w:tc>
          <w:tcPr>
            <w:tcW w:w="279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177,472</w:t>
            </w:r>
          </w:p>
        </w:tc>
        <w:tc>
          <w:tcPr>
            <w:tcW w:w="360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81AB6" w:rsidRPr="00065335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176,176</w:t>
            </w:r>
          </w:p>
        </w:tc>
        <w:tc>
          <w:tcPr>
            <w:tcW w:w="270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177,472</w:t>
            </w:r>
          </w:p>
        </w:tc>
      </w:tr>
      <w:tr w:rsidR="00C81AB6" w:rsidRPr="00B340D3" w:rsidTr="00304F91">
        <w:trPr>
          <w:trHeight w:val="262"/>
        </w:trPr>
        <w:tc>
          <w:tcPr>
            <w:tcW w:w="4077" w:type="dxa"/>
          </w:tcPr>
          <w:p w:rsidR="00C81AB6" w:rsidRPr="00304F91" w:rsidRDefault="00C81AB6" w:rsidP="00304F91">
            <w:pPr>
              <w:spacing w:line="0" w:lineRule="atLeas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9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9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360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C81AB6" w:rsidRPr="00B340D3" w:rsidTr="00C81AB6">
        <w:trPr>
          <w:trHeight w:val="443"/>
        </w:trPr>
        <w:tc>
          <w:tcPr>
            <w:tcW w:w="4077" w:type="dxa"/>
          </w:tcPr>
          <w:p w:rsidR="00C81AB6" w:rsidRPr="00B340D3" w:rsidRDefault="00C81AB6" w:rsidP="00C81A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AB6" w:rsidRPr="00B340D3" w:rsidTr="00C81AB6">
        <w:trPr>
          <w:trHeight w:val="428"/>
        </w:trPr>
        <w:tc>
          <w:tcPr>
            <w:tcW w:w="4077" w:type="dxa"/>
          </w:tcPr>
          <w:p w:rsidR="00C81AB6" w:rsidRPr="00B340D3" w:rsidRDefault="00C81AB6" w:rsidP="00C81AB6">
            <w:pPr>
              <w:rPr>
                <w:rFonts w:ascii="Angsana New" w:hAnsi="Angsana New"/>
                <w:sz w:val="30"/>
                <w:szCs w:val="30"/>
              </w:rPr>
            </w:pPr>
            <w:r w:rsidRPr="001B15F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1B15F8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1AB6" w:rsidRPr="00065335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164,81</w:t>
            </w:r>
            <w:r w:rsidR="009C74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9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  <w:tc>
          <w:tcPr>
            <w:tcW w:w="360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81AB6" w:rsidRPr="00065335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164,81</w:t>
            </w:r>
            <w:r w:rsidR="009C74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C81AB6" w:rsidRPr="00065335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</w:tr>
      <w:tr w:rsidR="00C81AB6" w:rsidRPr="00B340D3" w:rsidTr="00304F91">
        <w:trPr>
          <w:trHeight w:val="271"/>
        </w:trPr>
        <w:tc>
          <w:tcPr>
            <w:tcW w:w="4077" w:type="dxa"/>
          </w:tcPr>
          <w:p w:rsidR="00C81AB6" w:rsidRPr="00304F91" w:rsidRDefault="00C81AB6" w:rsidP="00304F91">
            <w:pPr>
              <w:spacing w:line="0" w:lineRule="atLeas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6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9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9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360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C81AB6" w:rsidRPr="00304F91" w:rsidRDefault="00C81AB6" w:rsidP="0030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108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</w:tr>
      <w:tr w:rsidR="00C81AB6" w:rsidRPr="00B340D3" w:rsidTr="00C81AB6">
        <w:trPr>
          <w:trHeight w:val="325"/>
        </w:trPr>
        <w:tc>
          <w:tcPr>
            <w:tcW w:w="4077" w:type="dxa"/>
            <w:vAlign w:val="bottom"/>
          </w:tcPr>
          <w:p w:rsidR="00C81AB6" w:rsidRPr="00B340D3" w:rsidRDefault="00C81AB6" w:rsidP="00C81AB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81AB6" w:rsidRPr="00B340D3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340,98</w:t>
            </w:r>
            <w:r w:rsidR="009C74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9" w:type="dxa"/>
            <w:vAlign w:val="bottom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351,978</w:t>
            </w:r>
          </w:p>
        </w:tc>
        <w:tc>
          <w:tcPr>
            <w:tcW w:w="360" w:type="dxa"/>
            <w:vAlign w:val="bottom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81AB6" w:rsidRPr="00B340D3" w:rsidRDefault="00ED4476" w:rsidP="00E33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340,98</w:t>
            </w:r>
            <w:r w:rsidR="009C74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:rsidR="00C81AB6" w:rsidRPr="00E33746" w:rsidRDefault="00C81AB6" w:rsidP="00E33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C81AB6" w:rsidRPr="00B340D3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351,978</w:t>
            </w:r>
          </w:p>
        </w:tc>
      </w:tr>
    </w:tbl>
    <w:p w:rsidR="00304F91" w:rsidRPr="00760AFE" w:rsidRDefault="00304F91" w:rsidP="00C81AB6">
      <w:pPr>
        <w:spacing w:line="240" w:lineRule="auto"/>
        <w:ind w:left="540" w:right="-313"/>
        <w:textAlignment w:val="top"/>
        <w:rPr>
          <w:rFonts w:ascii="Angsana New" w:hAnsi="Angsana New"/>
          <w:spacing w:val="-8"/>
          <w:sz w:val="24"/>
          <w:szCs w:val="24"/>
        </w:rPr>
      </w:pPr>
    </w:p>
    <w:p w:rsidR="0011158C" w:rsidRDefault="00C81AB6" w:rsidP="00760AFE">
      <w:pPr>
        <w:spacing w:line="240" w:lineRule="auto"/>
        <w:ind w:left="540" w:right="-34"/>
        <w:textAlignment w:val="top"/>
        <w:rPr>
          <w:rFonts w:ascii="Angsana New" w:hAnsi="Angsana New"/>
          <w:spacing w:val="-6"/>
          <w:sz w:val="30"/>
          <w:szCs w:val="30"/>
        </w:rPr>
      </w:pPr>
      <w:r w:rsidRPr="00CC6507">
        <w:rPr>
          <w:rFonts w:ascii="Angsana New" w:hAnsi="Angsana New" w:hint="cs"/>
          <w:spacing w:val="-6"/>
          <w:sz w:val="30"/>
          <w:szCs w:val="30"/>
          <w:cs/>
        </w:rPr>
        <w:t>ตราสารหนี้อื่นที่จะถือจนครบกำหนดมีอัตราดอกเบี้ยร้อยละ 4.41 ถึงอัตราร้อยละ 4.92 และถึงกำหนดรับชำระภายในหนึ่งปี</w:t>
      </w:r>
    </w:p>
    <w:p w:rsidR="00C81AB6" w:rsidRPr="003F1497" w:rsidRDefault="00C81AB6" w:rsidP="00C81AB6">
      <w:pPr>
        <w:tabs>
          <w:tab w:val="left" w:pos="540"/>
        </w:tabs>
        <w:spacing w:line="240" w:lineRule="auto"/>
        <w:ind w:left="540" w:right="-313"/>
        <w:jc w:val="thaiDistribute"/>
        <w:textAlignment w:val="top"/>
        <w:rPr>
          <w:rFonts w:ascii="Angsana New" w:hAnsi="Angsana New"/>
          <w:spacing w:val="-6"/>
          <w:sz w:val="30"/>
          <w:szCs w:val="30"/>
        </w:rPr>
      </w:pPr>
      <w:r w:rsidRPr="003F1497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รายการเคลื่อนไหว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ในระหว่างงวดสามเดือนสิ้นสุดวันที่ </w:t>
      </w:r>
      <w:r w:rsidRPr="003F1497">
        <w:rPr>
          <w:rFonts w:ascii="Angsana New" w:hAnsi="Angsana New"/>
          <w:spacing w:val="-6"/>
          <w:sz w:val="30"/>
          <w:szCs w:val="30"/>
        </w:rPr>
        <w:t xml:space="preserve">31 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3F1497">
        <w:rPr>
          <w:rFonts w:ascii="Angsana New" w:hAnsi="Angsana New"/>
          <w:spacing w:val="-6"/>
          <w:sz w:val="30"/>
          <w:szCs w:val="30"/>
          <w:cs/>
        </w:rPr>
        <w:t>ของตราสารทุนที่อยู่ในความต้องการของตลาด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3F1497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:rsidR="00C81AB6" w:rsidRDefault="00C81AB6" w:rsidP="00C81A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06" w:type="dxa"/>
        <w:tblInd w:w="423" w:type="dxa"/>
        <w:shd w:val="clear" w:color="auto" w:fill="00FFFF"/>
        <w:tblLook w:val="01E0" w:firstRow="1" w:lastRow="1" w:firstColumn="1" w:lastColumn="1" w:noHBand="0" w:noVBand="0"/>
      </w:tblPr>
      <w:tblGrid>
        <w:gridCol w:w="3996"/>
        <w:gridCol w:w="1188"/>
        <w:gridCol w:w="270"/>
        <w:gridCol w:w="1161"/>
        <w:gridCol w:w="243"/>
        <w:gridCol w:w="1089"/>
        <w:gridCol w:w="270"/>
        <w:gridCol w:w="1089"/>
      </w:tblGrid>
      <w:tr w:rsidR="00C81AB6" w:rsidRPr="003D40A7" w:rsidTr="00A96E4D">
        <w:trPr>
          <w:tblHeader/>
        </w:trPr>
        <w:tc>
          <w:tcPr>
            <w:tcW w:w="3996" w:type="dxa"/>
            <w:shd w:val="clear" w:color="auto" w:fill="auto"/>
            <w:hideMark/>
          </w:tcPr>
          <w:p w:rsidR="00C81AB6" w:rsidRPr="00E87B0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  <w:hideMark/>
          </w:tcPr>
          <w:p w:rsidR="00C81AB6" w:rsidRPr="00593CCB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C81AB6" w:rsidRPr="00593CCB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  <w:hideMark/>
          </w:tcPr>
          <w:p w:rsidR="00C81AB6" w:rsidRPr="00593CCB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AB6" w:rsidRPr="003D40A7" w:rsidTr="00A96E4D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C81AB6" w:rsidRPr="00AB7AB9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1B41B9" w:rsidRDefault="00C81AB6" w:rsidP="00C8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81AB6" w:rsidRPr="003D40A7" w:rsidTr="00A96E4D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40A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1AB6" w:rsidRPr="003D40A7" w:rsidTr="00A96E4D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310" w:type="dxa"/>
            <w:gridSpan w:val="7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1AB6" w:rsidRPr="003D40A7" w:rsidTr="00A96E4D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88" w:type="dxa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3D40A7" w:rsidRDefault="00C81AB6" w:rsidP="00C81A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1AB6" w:rsidRPr="00520F1F" w:rsidTr="00A96E4D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D40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188" w:type="dxa"/>
            <w:shd w:val="clear" w:color="auto" w:fill="auto"/>
          </w:tcPr>
          <w:p w:rsidR="00C81AB6" w:rsidRPr="003D40A7" w:rsidRDefault="00ED4476" w:rsidP="009C74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174,506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C81AB6" w:rsidRPr="003D40A7" w:rsidRDefault="00C81AB6" w:rsidP="0084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177,738</w:t>
            </w:r>
          </w:p>
        </w:tc>
        <w:tc>
          <w:tcPr>
            <w:tcW w:w="243" w:type="dxa"/>
            <w:shd w:val="clear" w:color="auto" w:fill="auto"/>
          </w:tcPr>
          <w:p w:rsidR="00C81AB6" w:rsidRPr="00520F1F" w:rsidRDefault="00C81AB6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3D40A7" w:rsidRDefault="00ED4476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174,506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177,738</w:t>
            </w:r>
          </w:p>
        </w:tc>
      </w:tr>
      <w:tr w:rsidR="00C81AB6" w:rsidRPr="00520F1F" w:rsidTr="00A96E4D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C81AB6" w:rsidRPr="00AF3742" w:rsidRDefault="00ED447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8" w:type="dxa"/>
            <w:shd w:val="clear" w:color="auto" w:fill="auto"/>
          </w:tcPr>
          <w:p w:rsidR="00C81AB6" w:rsidRDefault="009C74B5" w:rsidP="009C74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(9,695</w:t>
            </w:r>
            <w:r w:rsidR="00ED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C81AB6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81AB6" w:rsidRPr="00520F1F" w:rsidRDefault="00C81AB6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Default="009C74B5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(9,695</w:t>
            </w:r>
            <w:r w:rsidR="00ED44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C81AB6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1AB6" w:rsidRPr="00520F1F" w:rsidTr="00A96E4D">
        <w:tblPrEx>
          <w:shd w:val="clear" w:color="auto" w:fill="auto"/>
        </w:tblPrEx>
        <w:trPr>
          <w:trHeight w:val="397"/>
        </w:trPr>
        <w:tc>
          <w:tcPr>
            <w:tcW w:w="3996" w:type="dxa"/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1AB6" w:rsidRPr="003D40A7" w:rsidRDefault="00ED4476" w:rsidP="009C74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164,81</w:t>
            </w:r>
            <w:r w:rsidR="009C74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177,738</w:t>
            </w:r>
          </w:p>
        </w:tc>
        <w:tc>
          <w:tcPr>
            <w:tcW w:w="243" w:type="dxa"/>
            <w:shd w:val="clear" w:color="auto" w:fill="auto"/>
          </w:tcPr>
          <w:p w:rsidR="00C81AB6" w:rsidRPr="00845E75" w:rsidRDefault="00C81AB6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1AB6" w:rsidRPr="00845E75" w:rsidRDefault="00ED4476" w:rsidP="00845E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75">
              <w:rPr>
                <w:rFonts w:ascii="Angsana New" w:hAnsi="Angsana New"/>
                <w:b/>
                <w:bCs/>
                <w:sz w:val="30"/>
                <w:szCs w:val="30"/>
              </w:rPr>
              <w:t>164,81</w:t>
            </w:r>
            <w:r w:rsidR="009C74B5" w:rsidRPr="00845E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1AB6" w:rsidRPr="003D40A7" w:rsidRDefault="00C81AB6" w:rsidP="00C81A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1AB6" w:rsidRPr="003D40A7" w:rsidRDefault="00C81AB6" w:rsidP="00C8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177,738</w:t>
            </w:r>
          </w:p>
        </w:tc>
      </w:tr>
    </w:tbl>
    <w:p w:rsidR="00C81AB6" w:rsidRDefault="00C81AB6" w:rsidP="00C81A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A175AA" w:rsidRPr="003F1497" w:rsidRDefault="00A175AA" w:rsidP="00FA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6"/>
        <w:gridCol w:w="993"/>
        <w:gridCol w:w="1208"/>
        <w:gridCol w:w="260"/>
        <w:gridCol w:w="1165"/>
        <w:gridCol w:w="239"/>
        <w:gridCol w:w="1093"/>
        <w:gridCol w:w="239"/>
        <w:gridCol w:w="1113"/>
      </w:tblGrid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1B41B9" w:rsidTr="00C71678">
        <w:tc>
          <w:tcPr>
            <w:tcW w:w="1599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C2293D" w:rsidRPr="009E402F" w:rsidRDefault="008E3342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2293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C2293D" w:rsidRPr="00EE573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C2293D" w:rsidRPr="009E402F" w:rsidRDefault="008E3342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2293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1B41B9" w:rsidTr="00C71678">
        <w:tc>
          <w:tcPr>
            <w:tcW w:w="1599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2293D" w:rsidRPr="00563FB4" w:rsidRDefault="00AF6397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1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E33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E33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1678" w:rsidRPr="001B41B9" w:rsidTr="00342755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342" w:rsidRPr="00F35758" w:rsidTr="008E3342">
        <w:tc>
          <w:tcPr>
            <w:tcW w:w="1599" w:type="pct"/>
          </w:tcPr>
          <w:p w:rsidR="008E3342" w:rsidRPr="00AF6397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5" w:type="pct"/>
          </w:tcPr>
          <w:p w:rsidR="008E3342" w:rsidRPr="00EE53A1" w:rsidRDefault="008E3342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53A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51" w:type="pct"/>
            <w:shd w:val="clear" w:color="auto" w:fill="auto"/>
          </w:tcPr>
          <w:p w:rsidR="008E3342" w:rsidRPr="00AF6397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8E3342" w:rsidRPr="003C2D5E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C2D5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8E3342" w:rsidRPr="00AF6397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8E3342" w:rsidRPr="00D270C1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8E3342" w:rsidRPr="00F35758" w:rsidTr="008E3342">
        <w:tc>
          <w:tcPr>
            <w:tcW w:w="1599" w:type="pct"/>
          </w:tcPr>
          <w:p w:rsidR="008E3342" w:rsidRPr="00563FB4" w:rsidRDefault="008E3342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3FB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5" w:type="pct"/>
          </w:tcPr>
          <w:p w:rsidR="008E3342" w:rsidRPr="00563FB4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0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8E3342" w:rsidRPr="00AF6397" w:rsidRDefault="00ED4476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229,774</w:t>
            </w:r>
          </w:p>
        </w:tc>
        <w:tc>
          <w:tcPr>
            <w:tcW w:w="140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8E3342" w:rsidRPr="003C2D5E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C2D5E">
              <w:rPr>
                <w:rFonts w:ascii="Angsana New" w:hAnsi="Angsana New"/>
                <w:sz w:val="30"/>
                <w:szCs w:val="30"/>
              </w:rPr>
              <w:t>143,489</w:t>
            </w:r>
          </w:p>
        </w:tc>
        <w:tc>
          <w:tcPr>
            <w:tcW w:w="129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8E3342" w:rsidRPr="00AF6397" w:rsidRDefault="00ED4476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229,458</w:t>
            </w:r>
          </w:p>
        </w:tc>
        <w:tc>
          <w:tcPr>
            <w:tcW w:w="129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8E3342" w:rsidRPr="00D270C1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143,183</w:t>
            </w:r>
          </w:p>
        </w:tc>
      </w:tr>
      <w:tr w:rsidR="008E3342" w:rsidRPr="00F35758" w:rsidTr="008E3342">
        <w:tc>
          <w:tcPr>
            <w:tcW w:w="1599" w:type="pct"/>
          </w:tcPr>
          <w:p w:rsidR="008E3342" w:rsidRPr="00AF6397" w:rsidRDefault="008E3342" w:rsidP="008E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63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:rsidR="008E3342" w:rsidRPr="00563FB4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Default="00ED4476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229,774</w:t>
            </w:r>
          </w:p>
        </w:tc>
        <w:tc>
          <w:tcPr>
            <w:tcW w:w="140" w:type="pct"/>
            <w:shd w:val="clear" w:color="auto" w:fill="auto"/>
          </w:tcPr>
          <w:p w:rsidR="008E3342" w:rsidRPr="00C82DB1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8E3342" w:rsidRPr="00DE49AF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143,518</w:t>
            </w:r>
          </w:p>
        </w:tc>
        <w:tc>
          <w:tcPr>
            <w:tcW w:w="129" w:type="pct"/>
            <w:shd w:val="clear" w:color="auto" w:fill="auto"/>
          </w:tcPr>
          <w:p w:rsidR="008E3342" w:rsidRPr="00AF6397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342" w:rsidRDefault="00ED4476" w:rsidP="008E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229,458</w:t>
            </w:r>
          </w:p>
        </w:tc>
        <w:tc>
          <w:tcPr>
            <w:tcW w:w="129" w:type="pct"/>
            <w:shd w:val="clear" w:color="auto" w:fill="auto"/>
          </w:tcPr>
          <w:p w:rsidR="008E3342" w:rsidRPr="00C82DB1" w:rsidRDefault="008E3342" w:rsidP="008E33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8E3342" w:rsidRPr="00DE49AF" w:rsidRDefault="008E3342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143,212</w:t>
            </w:r>
          </w:p>
        </w:tc>
      </w:tr>
    </w:tbl>
    <w:p w:rsidR="009F2A68" w:rsidRDefault="009F2A6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9F2A68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ab/>
      </w:r>
      <w:r w:rsidR="00784359" w:rsidRPr="001B41B9">
        <w:rPr>
          <w:rFonts w:ascii="Angsana New" w:hAnsi="Angsana New"/>
          <w:sz w:val="30"/>
          <w:szCs w:val="30"/>
          <w:cs/>
          <w:lang w:val="en-GB"/>
        </w:rPr>
        <w:t>การวิเคราะห์อายุของลูกหนี้การค้า มีดังนี้</w:t>
      </w:r>
    </w:p>
    <w:p w:rsidR="00364F29" w:rsidRPr="00BC258D" w:rsidRDefault="00364F29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5"/>
        <w:gridCol w:w="988"/>
        <w:gridCol w:w="1194"/>
        <w:gridCol w:w="274"/>
        <w:gridCol w:w="1150"/>
        <w:gridCol w:w="237"/>
        <w:gridCol w:w="1105"/>
        <w:gridCol w:w="237"/>
        <w:gridCol w:w="1111"/>
      </w:tblGrid>
      <w:tr w:rsidR="00C71678" w:rsidRPr="001B41B9" w:rsidTr="008A1179">
        <w:trPr>
          <w:tblHeader/>
        </w:trPr>
        <w:tc>
          <w:tcPr>
            <w:tcW w:w="160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4C9" w:rsidRPr="001B41B9" w:rsidTr="00760AFE">
        <w:trPr>
          <w:tblHeader/>
        </w:trPr>
        <w:tc>
          <w:tcPr>
            <w:tcW w:w="1604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544C9" w:rsidRPr="009E402F" w:rsidRDefault="008E3342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E544C9" w:rsidRPr="00EE573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:rsidR="00E544C9" w:rsidRPr="009E402F" w:rsidRDefault="008E3342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44C9" w:rsidRPr="001B41B9" w:rsidTr="008A1179">
        <w:trPr>
          <w:tblHeader/>
        </w:trPr>
        <w:tc>
          <w:tcPr>
            <w:tcW w:w="1604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E544C9" w:rsidRPr="00C10E83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E33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E33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1678" w:rsidRPr="001B41B9" w:rsidTr="008A1179">
        <w:trPr>
          <w:tblHeader/>
        </w:trPr>
        <w:tc>
          <w:tcPr>
            <w:tcW w:w="160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678" w:rsidRPr="001B41B9" w:rsidTr="008A1179">
        <w:tc>
          <w:tcPr>
            <w:tcW w:w="1604" w:type="pct"/>
          </w:tcPr>
          <w:p w:rsidR="00C71678" w:rsidRPr="001B41B9" w:rsidRDefault="00CC68A3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79" w:rsidRPr="001B41B9" w:rsidTr="008A1179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8A1179" w:rsidRPr="00ED4476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A1179" w:rsidRPr="00ED4476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8A1179" w:rsidRPr="00ED4476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:rsidR="008A1179" w:rsidRPr="00ED4476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8A1179" w:rsidRPr="00ED4476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8A1179" w:rsidRPr="00ED4476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8A1179" w:rsidRPr="00ED4476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8A1179" w:rsidRPr="00C572EB" w:rsidTr="00646071">
        <w:tc>
          <w:tcPr>
            <w:tcW w:w="1604" w:type="pct"/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8A1179" w:rsidRPr="00C572EB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:rsidR="008A1179" w:rsidRPr="00C572EB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8A1179" w:rsidRPr="00C572EB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6071" w:rsidRPr="00C572EB" w:rsidTr="00646071">
        <w:tc>
          <w:tcPr>
            <w:tcW w:w="1604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6071" w:rsidRPr="00C572EB" w:rsidTr="00646071">
        <w:tc>
          <w:tcPr>
            <w:tcW w:w="1604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6071" w:rsidRPr="00C572EB" w:rsidTr="00646071">
        <w:tc>
          <w:tcPr>
            <w:tcW w:w="1604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646071" w:rsidRPr="00C572EB" w:rsidRDefault="00646071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</w:tcPr>
          <w:p w:rsidR="00646071" w:rsidRPr="00C572EB" w:rsidRDefault="00646071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A1179" w:rsidRPr="001B41B9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8A1179" w:rsidRPr="001B41B9" w:rsidRDefault="008A1179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A1179" w:rsidRPr="00664919" w:rsidRDefault="00B36385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189,15</w:t>
            </w:r>
            <w:r w:rsidR="002858C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121,311</w:t>
            </w:r>
          </w:p>
        </w:tc>
        <w:tc>
          <w:tcPr>
            <w:tcW w:w="12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8A1179" w:rsidRPr="00664919" w:rsidRDefault="00B36385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188,84</w:t>
            </w:r>
            <w:r w:rsidR="002858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8A1179" w:rsidRPr="0087521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121,311</w:t>
            </w: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A1179" w:rsidRPr="00664919" w:rsidRDefault="00B36385" w:rsidP="00B3638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40</w:t>
            </w:r>
            <w:r w:rsidR="00ED4476" w:rsidRPr="00664919">
              <w:rPr>
                <w:rFonts w:ascii="Angsana New" w:hAnsi="Angsana New"/>
                <w:sz w:val="30"/>
                <w:szCs w:val="30"/>
              </w:rPr>
              <w:t>,</w:t>
            </w:r>
            <w:r w:rsidRPr="00664919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  <w:tc>
          <w:tcPr>
            <w:tcW w:w="12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8A1179" w:rsidRPr="00664919" w:rsidRDefault="00B36385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40,436</w:t>
            </w: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A1179" w:rsidRPr="00664919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11</w:t>
            </w:r>
            <w:r w:rsidR="002858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28" w:type="pct"/>
            <w:shd w:val="clear" w:color="auto" w:fill="auto"/>
          </w:tcPr>
          <w:p w:rsidR="008A1179" w:rsidRPr="0066491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8A1179" w:rsidRPr="00664919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64919">
              <w:rPr>
                <w:rFonts w:ascii="Angsana New" w:hAnsi="Angsana New"/>
                <w:sz w:val="30"/>
                <w:szCs w:val="30"/>
              </w:rPr>
              <w:t>11</w:t>
            </w:r>
            <w:r w:rsidR="002858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8A1179" w:rsidRPr="001B41B9" w:rsidTr="00760AFE">
        <w:tc>
          <w:tcPr>
            <w:tcW w:w="1604" w:type="pct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8A1179" w:rsidRPr="00564E9F" w:rsidRDefault="00ED4476" w:rsidP="00ED44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8" w:type="pct"/>
            <w:shd w:val="clear" w:color="auto" w:fill="auto"/>
          </w:tcPr>
          <w:p w:rsidR="008A1179" w:rsidRPr="00144332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8A1179" w:rsidRPr="0087521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8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8A1179" w:rsidRPr="00564E9F" w:rsidRDefault="00ED4476" w:rsidP="00ED44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:rsidR="008A1179" w:rsidRPr="00144332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8A1179" w:rsidRPr="00564E9F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8A1179" w:rsidRPr="001B41B9" w:rsidTr="00760AFE">
        <w:tc>
          <w:tcPr>
            <w:tcW w:w="1604" w:type="pct"/>
          </w:tcPr>
          <w:p w:rsidR="008A117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8A1179" w:rsidRPr="001B41B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179" w:rsidRPr="000233AA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229,774</w:t>
            </w:r>
          </w:p>
        </w:tc>
        <w:tc>
          <w:tcPr>
            <w:tcW w:w="148" w:type="pct"/>
            <w:shd w:val="clear" w:color="auto" w:fill="auto"/>
          </w:tcPr>
          <w:p w:rsidR="008A1179" w:rsidRPr="000233AA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179" w:rsidRPr="00CD2E01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01">
              <w:rPr>
                <w:rFonts w:ascii="Angsana New" w:hAnsi="Angsana New"/>
                <w:b/>
                <w:bCs/>
                <w:sz w:val="30"/>
                <w:szCs w:val="30"/>
              </w:rPr>
              <w:t>143,489</w:t>
            </w:r>
          </w:p>
        </w:tc>
        <w:tc>
          <w:tcPr>
            <w:tcW w:w="128" w:type="pct"/>
            <w:shd w:val="clear" w:color="auto" w:fill="auto"/>
          </w:tcPr>
          <w:p w:rsidR="008A1179" w:rsidRPr="000233AA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179" w:rsidRPr="000233AA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229,458</w:t>
            </w:r>
          </w:p>
        </w:tc>
        <w:tc>
          <w:tcPr>
            <w:tcW w:w="128" w:type="pct"/>
            <w:shd w:val="clear" w:color="auto" w:fill="auto"/>
          </w:tcPr>
          <w:p w:rsidR="008A1179" w:rsidRPr="000233AA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179" w:rsidRPr="00CD2E01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01">
              <w:rPr>
                <w:rFonts w:ascii="Angsana New" w:hAnsi="Angsana New"/>
                <w:b/>
                <w:bCs/>
                <w:sz w:val="30"/>
                <w:szCs w:val="30"/>
              </w:rPr>
              <w:t>143,183</w:t>
            </w:r>
          </w:p>
        </w:tc>
      </w:tr>
      <w:tr w:rsidR="000A0C94" w:rsidRPr="001B41B9" w:rsidTr="00760AFE">
        <w:tc>
          <w:tcPr>
            <w:tcW w:w="1604" w:type="pct"/>
          </w:tcPr>
          <w:p w:rsidR="000A0C94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0A0C94" w:rsidRPr="001B41B9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0A0C94" w:rsidRPr="000233AA" w:rsidRDefault="000A0C94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0A0C94" w:rsidRPr="000233AA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0A0C94" w:rsidRPr="00CD2E01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0A0C94" w:rsidRPr="000233AA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:rsidR="000A0C94" w:rsidRPr="000233AA" w:rsidRDefault="000A0C94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0A0C94" w:rsidRPr="000233AA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:rsidR="000A0C94" w:rsidRPr="00CD2E01" w:rsidRDefault="000A0C94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1179" w:rsidRPr="008F3999" w:rsidTr="00760AFE">
        <w:tc>
          <w:tcPr>
            <w:tcW w:w="1604" w:type="pct"/>
          </w:tcPr>
          <w:p w:rsidR="008A1179" w:rsidRPr="00114CA3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:rsidR="008A1179" w:rsidRPr="008F399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8A1179" w:rsidRPr="00564E9F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229,774</w:t>
            </w:r>
          </w:p>
        </w:tc>
        <w:tc>
          <w:tcPr>
            <w:tcW w:w="148" w:type="pct"/>
            <w:shd w:val="clear" w:color="auto" w:fill="auto"/>
          </w:tcPr>
          <w:p w:rsidR="008A1179" w:rsidRPr="008F399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8A1179" w:rsidRDefault="008A1179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143,518</w:t>
            </w:r>
          </w:p>
        </w:tc>
        <w:tc>
          <w:tcPr>
            <w:tcW w:w="128" w:type="pct"/>
            <w:shd w:val="clear" w:color="auto" w:fill="auto"/>
          </w:tcPr>
          <w:p w:rsidR="008A1179" w:rsidRPr="008F399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:rsidR="008A1179" w:rsidRPr="00564E9F" w:rsidRDefault="00ED4476" w:rsidP="008A11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229,458</w:t>
            </w:r>
          </w:p>
        </w:tc>
        <w:tc>
          <w:tcPr>
            <w:tcW w:w="128" w:type="pct"/>
            <w:shd w:val="clear" w:color="auto" w:fill="auto"/>
          </w:tcPr>
          <w:p w:rsidR="008A1179" w:rsidRPr="008F3999" w:rsidRDefault="008A1179" w:rsidP="008A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:rsidR="008A1179" w:rsidRDefault="008A1179" w:rsidP="007B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212</w:t>
            </w:r>
          </w:p>
        </w:tc>
      </w:tr>
    </w:tbl>
    <w:p w:rsidR="00DB43D6" w:rsidRPr="00C572EB" w:rsidRDefault="00DB43D6" w:rsidP="0087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pacing w:val="6"/>
          <w:sz w:val="22"/>
          <w:szCs w:val="22"/>
          <w:lang w:val="en-GB"/>
        </w:rPr>
      </w:pPr>
    </w:p>
    <w:p w:rsidR="00726968" w:rsidRDefault="00CB65C0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กลุ่ม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บริษัทมีระยะเวลาตั้งแต่</w:t>
      </w:r>
      <w:r w:rsidR="00A9657E">
        <w:rPr>
          <w:rFonts w:ascii="Angsana New" w:hAnsi="Angsana New"/>
          <w:spacing w:val="6"/>
          <w:sz w:val="30"/>
          <w:szCs w:val="30"/>
        </w:rPr>
        <w:t xml:space="preserve"> 7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462B">
        <w:rPr>
          <w:rFonts w:ascii="Angsana New" w:hAnsi="Angsana New"/>
          <w:spacing w:val="6"/>
          <w:sz w:val="30"/>
          <w:szCs w:val="30"/>
          <w:cs/>
        </w:rPr>
        <w:t>วัน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2DB1">
        <w:rPr>
          <w:rFonts w:ascii="Angsana New" w:hAnsi="Angsana New"/>
          <w:spacing w:val="6"/>
          <w:sz w:val="30"/>
          <w:szCs w:val="30"/>
        </w:rPr>
        <w:br/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A250DD">
        <w:rPr>
          <w:rFonts w:ascii="Angsana New" w:hAnsi="Angsana New"/>
          <w:spacing w:val="6"/>
          <w:sz w:val="30"/>
          <w:szCs w:val="30"/>
        </w:rPr>
        <w:t>30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F0462B">
        <w:rPr>
          <w:rFonts w:ascii="Angsana New" w:hAnsi="Angsana New"/>
          <w:sz w:val="30"/>
          <w:szCs w:val="30"/>
          <w:cs/>
        </w:rPr>
        <w:t>วัน และ</w:t>
      </w:r>
      <w:r w:rsidR="00A9657E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 w:rsidR="007D708D">
        <w:rPr>
          <w:rFonts w:ascii="Angsana New" w:hAnsi="Angsana New"/>
          <w:spacing w:val="6"/>
          <w:sz w:val="30"/>
          <w:szCs w:val="30"/>
        </w:rPr>
        <w:t xml:space="preserve"> 15</w:t>
      </w:r>
      <w:r w:rsidR="00A9657E"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7D708D">
        <w:rPr>
          <w:rFonts w:ascii="Angsana New" w:hAnsi="Angsana New"/>
          <w:spacing w:val="6"/>
          <w:sz w:val="30"/>
          <w:szCs w:val="30"/>
        </w:rPr>
        <w:t>70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A9657E">
        <w:rPr>
          <w:rFonts w:ascii="Angsana New" w:hAnsi="Angsana New"/>
          <w:sz w:val="30"/>
          <w:szCs w:val="30"/>
          <w:cs/>
        </w:rPr>
        <w:t>วัน</w:t>
      </w:r>
      <w:r w:rsidR="006A56FB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  <w:r w:rsidR="00AF3815">
        <w:rPr>
          <w:rFonts w:ascii="Angsana New" w:hAnsi="Angsana New"/>
          <w:sz w:val="30"/>
          <w:szCs w:val="30"/>
        </w:rPr>
        <w:t xml:space="preserve"> </w:t>
      </w:r>
      <w:r w:rsidR="00AF3815">
        <w:rPr>
          <w:rFonts w:ascii="Angsana New" w:hAnsi="Angsana New" w:hint="cs"/>
          <w:sz w:val="30"/>
          <w:szCs w:val="30"/>
          <w:cs/>
        </w:rPr>
        <w:t>ยกเว้นลูกหนี้การค้าค่าปุ๋ยมีระยะเวลา</w:t>
      </w:r>
      <w:r w:rsidR="000233AA"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="00AF3815">
        <w:rPr>
          <w:rFonts w:ascii="Angsana New" w:hAnsi="Angsana New" w:hint="cs"/>
          <w:sz w:val="30"/>
          <w:szCs w:val="30"/>
          <w:cs/>
        </w:rPr>
        <w:t xml:space="preserve"> </w:t>
      </w:r>
      <w:r w:rsidR="00AF3815">
        <w:rPr>
          <w:rFonts w:ascii="Angsana New" w:hAnsi="Angsana New"/>
          <w:sz w:val="30"/>
          <w:szCs w:val="30"/>
        </w:rPr>
        <w:t xml:space="preserve">365 </w:t>
      </w:r>
      <w:r w:rsidR="00AF3815">
        <w:rPr>
          <w:rFonts w:ascii="Angsana New" w:hAnsi="Angsana New" w:hint="cs"/>
          <w:sz w:val="30"/>
          <w:szCs w:val="30"/>
          <w:cs/>
        </w:rPr>
        <w:t>วัน</w:t>
      </w:r>
    </w:p>
    <w:p w:rsidR="00760AFE" w:rsidRDefault="00760AFE" w:rsidP="0076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726968" w:rsidRPr="00C572EB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</w:rPr>
      </w:pPr>
    </w:p>
    <w:p w:rsidR="00726968" w:rsidRDefault="0072696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ชีวภาพ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A117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A11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1678">
        <w:rPr>
          <w:rFonts w:asciiTheme="majorBidi" w:hAnsiTheme="majorBidi" w:cstheme="majorBidi"/>
          <w:sz w:val="30"/>
          <w:szCs w:val="30"/>
        </w:rPr>
        <w:t>2561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8A1179">
        <w:rPr>
          <w:rFonts w:asciiTheme="majorBidi" w:hAnsiTheme="majorBidi" w:cstheme="majorBidi"/>
          <w:sz w:val="30"/>
          <w:szCs w:val="30"/>
        </w:rPr>
        <w:t>61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C71678" w:rsidRPr="00C572EB" w:rsidRDefault="00C7167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4"/>
        <w:gridCol w:w="365"/>
        <w:gridCol w:w="1083"/>
        <w:gridCol w:w="273"/>
        <w:gridCol w:w="1089"/>
        <w:gridCol w:w="273"/>
        <w:gridCol w:w="1078"/>
        <w:gridCol w:w="273"/>
        <w:gridCol w:w="1158"/>
      </w:tblGrid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8A117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E544C9" w:rsidRPr="00EE573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8A117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A117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A117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  <w:shd w:val="clear" w:color="auto" w:fill="auto"/>
          </w:tcPr>
          <w:p w:rsidR="00C71678" w:rsidRPr="00593CCB" w:rsidRDefault="00C71678" w:rsidP="00C716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4,166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8A1179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12,585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4,095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8A1179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12,585</w:t>
            </w:r>
          </w:p>
        </w:tc>
      </w:tr>
      <w:tr w:rsidR="00B47C12" w:rsidRPr="00593CCB" w:rsidTr="00B47C12">
        <w:trPr>
          <w:trHeight w:val="412"/>
        </w:trPr>
        <w:tc>
          <w:tcPr>
            <w:tcW w:w="1986" w:type="pct"/>
          </w:tcPr>
          <w:p w:rsidR="00B47C12" w:rsidRPr="00120C96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B47C12" w:rsidRPr="00593CC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47C12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0D44E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B47C12" w:rsidRPr="00FE4ED7" w:rsidRDefault="00B47C12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0D44E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47C12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FD7DB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47C12" w:rsidRPr="00FE4ED7" w:rsidRDefault="00B47C12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C71678" w:rsidRPr="000D44E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C71678" w:rsidRPr="001D76F1" w:rsidRDefault="00C71678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678" w:rsidRPr="00593CCB" w:rsidTr="00C71678">
        <w:trPr>
          <w:trHeight w:val="412"/>
        </w:trPr>
        <w:tc>
          <w:tcPr>
            <w:tcW w:w="2183" w:type="pct"/>
            <w:gridSpan w:val="2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346F5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224D35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767E" w:rsidRPr="000D44EB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107,456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8A1179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102,488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224D35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767E" w:rsidRPr="000D44EB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79,794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8A1179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78,245</w:t>
            </w:r>
          </w:p>
        </w:tc>
      </w:tr>
      <w:tr w:rsidR="00C71678" w:rsidRPr="00074CD4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C71678" w:rsidRPr="00C13B32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111,622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8A1179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115,073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C71678" w:rsidRPr="000D44EB" w:rsidRDefault="00E3767E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83,889</w:t>
            </w:r>
          </w:p>
        </w:tc>
        <w:tc>
          <w:tcPr>
            <w:tcW w:w="147" w:type="pct"/>
            <w:shd w:val="clear" w:color="auto" w:fill="auto"/>
          </w:tcPr>
          <w:p w:rsidR="00C71678" w:rsidRPr="001443DE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8A1179" w:rsidP="007B06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179">
              <w:rPr>
                <w:rFonts w:ascii="Angsana New" w:hAnsi="Angsana New" w:cs="Angsana New"/>
                <w:sz w:val="30"/>
                <w:szCs w:val="30"/>
              </w:rPr>
              <w:t>90,830</w:t>
            </w:r>
          </w:p>
        </w:tc>
      </w:tr>
    </w:tbl>
    <w:p w:rsidR="00C572EB" w:rsidRPr="00D225C5" w:rsidRDefault="00C572EB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72696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รายการเคลื่อนไหวของสินทรัพย์ชีวภาพระหว่างงวด</w:t>
      </w:r>
      <w:r w:rsidR="008A1179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A1179">
        <w:rPr>
          <w:rFonts w:asciiTheme="majorBidi" w:hAnsiTheme="majorBidi" w:cstheme="majorBidi"/>
          <w:sz w:val="30"/>
          <w:szCs w:val="30"/>
        </w:rPr>
        <w:t>31</w:t>
      </w:r>
      <w:r w:rsidR="00E544C9">
        <w:rPr>
          <w:rFonts w:asciiTheme="majorBidi" w:hAnsiTheme="majorBidi" w:cstheme="majorBidi"/>
          <w:sz w:val="30"/>
          <w:szCs w:val="30"/>
        </w:rPr>
        <w:t xml:space="preserve"> </w:t>
      </w:r>
      <w:r w:rsidR="008A11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750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D225C5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3"/>
        <w:gridCol w:w="1094"/>
        <w:gridCol w:w="347"/>
        <w:gridCol w:w="996"/>
        <w:gridCol w:w="274"/>
        <w:gridCol w:w="1159"/>
      </w:tblGrid>
      <w:tr w:rsidR="00AA4887" w:rsidRPr="00593CCB" w:rsidTr="00000CC3">
        <w:trPr>
          <w:trHeight w:val="427"/>
        </w:trPr>
        <w:tc>
          <w:tcPr>
            <w:tcW w:w="2184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AA4887" w:rsidRPr="00593CCB" w:rsidRDefault="00AA4887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059" w:rsidRPr="00593CCB" w:rsidTr="00000CC3">
        <w:trPr>
          <w:trHeight w:val="442"/>
        </w:trPr>
        <w:tc>
          <w:tcPr>
            <w:tcW w:w="2184" w:type="pct"/>
          </w:tcPr>
          <w:p w:rsidR="00E54059" w:rsidRPr="008A1179" w:rsidRDefault="008A117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E54059"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816" w:type="pct"/>
            <w:gridSpan w:val="7"/>
          </w:tcPr>
          <w:p w:rsidR="00E54059" w:rsidRPr="00593CC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23C9B" w:rsidRPr="00593CCB" w:rsidTr="00000CC3">
        <w:trPr>
          <w:trHeight w:val="427"/>
        </w:trPr>
        <w:tc>
          <w:tcPr>
            <w:tcW w:w="2184" w:type="pct"/>
          </w:tcPr>
          <w:p w:rsidR="00323C9B" w:rsidRPr="00593CCB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:rsidR="00323C9B" w:rsidRPr="00AA4887" w:rsidRDefault="007B06D9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115,073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323C9B" w:rsidRPr="0050279F" w:rsidRDefault="007B06D9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90,830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115,770</w:t>
            </w:r>
          </w:p>
        </w:tc>
      </w:tr>
      <w:tr w:rsidR="00323C9B" w:rsidRPr="00593CCB" w:rsidTr="00000CC3">
        <w:trPr>
          <w:trHeight w:val="412"/>
        </w:trPr>
        <w:tc>
          <w:tcPr>
            <w:tcW w:w="2184" w:type="pct"/>
          </w:tcPr>
          <w:p w:rsidR="00323C9B" w:rsidRPr="00593CCB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82" w:type="pct"/>
            <w:shd w:val="clear" w:color="auto" w:fill="auto"/>
          </w:tcPr>
          <w:p w:rsidR="00323C9B" w:rsidRPr="00AA4887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32,392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31,902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323C9B" w:rsidRPr="0050279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28,995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29,375</w:t>
            </w:r>
          </w:p>
        </w:tc>
      </w:tr>
      <w:tr w:rsidR="00323C9B" w:rsidRPr="00593CCB" w:rsidTr="00000CC3">
        <w:trPr>
          <w:trHeight w:val="412"/>
        </w:trPr>
        <w:tc>
          <w:tcPr>
            <w:tcW w:w="2184" w:type="pct"/>
          </w:tcPr>
          <w:p w:rsidR="00323C9B" w:rsidRPr="00D23374" w:rsidRDefault="00323C9B" w:rsidP="00323C9B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582" w:type="pct"/>
            <w:shd w:val="clear" w:color="auto" w:fill="auto"/>
          </w:tcPr>
          <w:p w:rsidR="00323C9B" w:rsidRPr="00AA4887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323C9B" w:rsidRPr="0050279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323C9B" w:rsidRPr="00593CCB" w:rsidTr="00000CC3">
        <w:trPr>
          <w:trHeight w:val="412"/>
        </w:trPr>
        <w:tc>
          <w:tcPr>
            <w:tcW w:w="2184" w:type="pct"/>
          </w:tcPr>
          <w:p w:rsidR="00323C9B" w:rsidRPr="008E74D6" w:rsidRDefault="00323C9B" w:rsidP="00323C9B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8E74D6">
              <w:rPr>
                <w:rFonts w:ascii="Angsana New" w:hAnsi="Angsana New"/>
                <w:sz w:val="30"/>
                <w:szCs w:val="30"/>
              </w:rPr>
              <w:t>/</w:t>
            </w: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82" w:type="pct"/>
            <w:shd w:val="clear" w:color="auto" w:fill="auto"/>
          </w:tcPr>
          <w:p w:rsidR="00323C9B" w:rsidRPr="00AA4887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(27,201)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(28,333)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323C9B" w:rsidRPr="0050279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(27,102)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(27,755)</w:t>
            </w:r>
          </w:p>
        </w:tc>
      </w:tr>
      <w:tr w:rsidR="00323C9B" w:rsidRPr="00593CCB" w:rsidTr="00000CC3">
        <w:trPr>
          <w:trHeight w:val="412"/>
        </w:trPr>
        <w:tc>
          <w:tcPr>
            <w:tcW w:w="2184" w:type="pct"/>
          </w:tcPr>
          <w:p w:rsidR="00323C9B" w:rsidRPr="005129CC" w:rsidRDefault="0065755B" w:rsidP="00323C9B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23C9B" w:rsidRPr="005129CC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582" w:type="pct"/>
            <w:shd w:val="clear" w:color="auto" w:fill="auto"/>
          </w:tcPr>
          <w:p w:rsidR="00323C9B" w:rsidRPr="00AA4887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(9,584)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(15,745)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323C9B" w:rsidRPr="0050279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(9,434)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(14,448)</w:t>
            </w:r>
          </w:p>
        </w:tc>
      </w:tr>
      <w:tr w:rsidR="00323C9B" w:rsidRPr="00593CCB" w:rsidTr="00000CC3">
        <w:trPr>
          <w:trHeight w:val="412"/>
        </w:trPr>
        <w:tc>
          <w:tcPr>
            <w:tcW w:w="2184" w:type="pct"/>
          </w:tcPr>
          <w:p w:rsidR="00323C9B" w:rsidRPr="00593CCB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C9B" w:rsidRPr="007913D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111,622</w:t>
            </w:r>
          </w:p>
        </w:tc>
        <w:tc>
          <w:tcPr>
            <w:tcW w:w="14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125,511</w:t>
            </w:r>
          </w:p>
        </w:tc>
        <w:tc>
          <w:tcPr>
            <w:tcW w:w="187" w:type="pct"/>
            <w:shd w:val="clear" w:color="auto" w:fill="auto"/>
          </w:tcPr>
          <w:p w:rsidR="00323C9B" w:rsidRPr="00DD178B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C9B" w:rsidRPr="007913DF" w:rsidRDefault="00E3767E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83,889</w:t>
            </w:r>
          </w:p>
        </w:tc>
        <w:tc>
          <w:tcPr>
            <w:tcW w:w="148" w:type="pct"/>
            <w:shd w:val="clear" w:color="auto" w:fill="auto"/>
          </w:tcPr>
          <w:p w:rsidR="00323C9B" w:rsidRPr="0050279F" w:rsidRDefault="00323C9B" w:rsidP="00323C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C9B" w:rsidRPr="00AA4887" w:rsidRDefault="00323C9B" w:rsidP="00323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103,596</w:t>
            </w:r>
          </w:p>
        </w:tc>
      </w:tr>
    </w:tbl>
    <w:p w:rsidR="000443C5" w:rsidRPr="00D225C5" w:rsidRDefault="000443C5" w:rsidP="00D22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8B1C49" w:rsidRDefault="008B1C4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เงินลงทุน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ใน</w:t>
      </w:r>
      <w:r w:rsidR="00B12313"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22B06" w:rsidRPr="00D225C5" w:rsidRDefault="00E758C0" w:rsidP="00E75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4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ab/>
      </w:r>
    </w:p>
    <w:tbl>
      <w:tblPr>
        <w:tblW w:w="929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6"/>
        <w:gridCol w:w="279"/>
        <w:gridCol w:w="1078"/>
        <w:gridCol w:w="359"/>
        <w:gridCol w:w="991"/>
        <w:gridCol w:w="270"/>
        <w:gridCol w:w="1168"/>
      </w:tblGrid>
      <w:tr w:rsidR="00CB4133" w:rsidRPr="00A97446" w:rsidTr="005129CC">
        <w:trPr>
          <w:trHeight w:val="417"/>
          <w:tblHeader/>
        </w:trPr>
        <w:tc>
          <w:tcPr>
            <w:tcW w:w="2187" w:type="pct"/>
          </w:tcPr>
          <w:p w:rsidR="00CB4133" w:rsidRPr="00980593" w:rsidRDefault="00CB4133" w:rsidP="0098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29CC" w:rsidRPr="00A97446" w:rsidTr="005129CC">
        <w:trPr>
          <w:trHeight w:val="402"/>
          <w:tblHeader/>
        </w:trPr>
        <w:tc>
          <w:tcPr>
            <w:tcW w:w="2187" w:type="pct"/>
          </w:tcPr>
          <w:p w:rsidR="00E54059" w:rsidRPr="00AB7AB9" w:rsidRDefault="00E54059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332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332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A2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332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3" w:type="pct"/>
          </w:tcPr>
          <w:p w:rsidR="00E54059" w:rsidRPr="003D40A7" w:rsidRDefault="00E54059" w:rsidP="00E5405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B4133" w:rsidRPr="00A97446" w:rsidTr="005129CC">
        <w:trPr>
          <w:trHeight w:val="417"/>
          <w:tblHeader/>
        </w:trPr>
        <w:tc>
          <w:tcPr>
            <w:tcW w:w="2187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29CC" w:rsidRPr="00E54059" w:rsidTr="005129CC">
        <w:trPr>
          <w:trHeight w:val="417"/>
        </w:trPr>
        <w:tc>
          <w:tcPr>
            <w:tcW w:w="2187" w:type="pct"/>
          </w:tcPr>
          <w:p w:rsidR="00033263" w:rsidRPr="00D67D3D" w:rsidRDefault="00033263" w:rsidP="00033263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84" w:type="pct"/>
            <w:shd w:val="clear" w:color="auto" w:fill="auto"/>
          </w:tcPr>
          <w:p w:rsidR="00033263" w:rsidRPr="00CB4133" w:rsidRDefault="00ED4476" w:rsidP="0003326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188,676</w:t>
            </w:r>
          </w:p>
        </w:tc>
        <w:tc>
          <w:tcPr>
            <w:tcW w:w="150" w:type="pct"/>
            <w:shd w:val="clear" w:color="auto" w:fill="auto"/>
          </w:tcPr>
          <w:p w:rsidR="00033263" w:rsidRPr="00525524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33263" w:rsidRPr="00CB4133" w:rsidRDefault="00033263" w:rsidP="005129C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198,726</w:t>
            </w:r>
          </w:p>
        </w:tc>
        <w:tc>
          <w:tcPr>
            <w:tcW w:w="193" w:type="pct"/>
            <w:shd w:val="clear" w:color="auto" w:fill="auto"/>
          </w:tcPr>
          <w:p w:rsidR="00033263" w:rsidRPr="00525524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033263" w:rsidRPr="00CB4133" w:rsidRDefault="00ED4476" w:rsidP="0003326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45" w:type="pct"/>
            <w:shd w:val="clear" w:color="auto" w:fill="auto"/>
          </w:tcPr>
          <w:p w:rsidR="00033263" w:rsidRPr="00525524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:rsidR="00033263" w:rsidRPr="00CB4133" w:rsidRDefault="00033263" w:rsidP="005129C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5129CC" w:rsidRPr="00A97446" w:rsidTr="005129CC">
        <w:trPr>
          <w:trHeight w:val="402"/>
        </w:trPr>
        <w:tc>
          <w:tcPr>
            <w:tcW w:w="2187" w:type="pct"/>
          </w:tcPr>
          <w:p w:rsidR="005129CC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</w:p>
          <w:p w:rsidR="005129CC" w:rsidRPr="00BC06EB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BC06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84" w:type="pct"/>
            <w:shd w:val="clear" w:color="auto" w:fill="auto"/>
          </w:tcPr>
          <w:p w:rsidR="005129CC" w:rsidRDefault="005129CC" w:rsidP="005129CC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D4476" w:rsidRPr="00CB4133" w:rsidRDefault="0065755B" w:rsidP="0065755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ED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50" w:type="pct"/>
            <w:shd w:val="clear" w:color="auto" w:fill="auto"/>
          </w:tcPr>
          <w:p w:rsidR="005129CC" w:rsidRPr="00525524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129CC" w:rsidRDefault="005129CC" w:rsidP="005129C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129CC" w:rsidRPr="00CB4133" w:rsidRDefault="005129CC" w:rsidP="005129C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6,124</w:t>
            </w:r>
          </w:p>
        </w:tc>
        <w:tc>
          <w:tcPr>
            <w:tcW w:w="193" w:type="pct"/>
            <w:shd w:val="clear" w:color="auto" w:fill="auto"/>
          </w:tcPr>
          <w:p w:rsidR="005129CC" w:rsidRPr="00A97446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5129CC" w:rsidRDefault="005129CC" w:rsidP="005129C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D4476" w:rsidRPr="00CB4133" w:rsidRDefault="00ED4476" w:rsidP="005129C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129CC" w:rsidRPr="00A97446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5129CC" w:rsidRDefault="005129CC" w:rsidP="005129C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129CC" w:rsidRPr="00CB4133" w:rsidRDefault="005129CC" w:rsidP="005129C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29CC" w:rsidRPr="00A97446" w:rsidTr="005129CC">
        <w:trPr>
          <w:trHeight w:val="402"/>
        </w:trPr>
        <w:tc>
          <w:tcPr>
            <w:tcW w:w="2187" w:type="pct"/>
          </w:tcPr>
          <w:p w:rsidR="005129CC" w:rsidRPr="00D67D3D" w:rsidRDefault="005129CC" w:rsidP="005129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5129CC" w:rsidRPr="00CB4133" w:rsidRDefault="00ED4476" w:rsidP="005129CC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150" w:type="pct"/>
            <w:shd w:val="clear" w:color="auto" w:fill="auto"/>
          </w:tcPr>
          <w:p w:rsidR="005129CC" w:rsidRPr="00A97446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5129CC" w:rsidRPr="00CB4133" w:rsidRDefault="005129CC" w:rsidP="005129C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5129CC" w:rsidRPr="00A97446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5129CC" w:rsidRPr="00CB4133" w:rsidRDefault="00ED4476" w:rsidP="005129C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129CC" w:rsidRPr="00A97446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5129CC" w:rsidRPr="00CB4133" w:rsidRDefault="005129CC" w:rsidP="005129C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29CC" w:rsidRPr="00520F1F" w:rsidTr="005129CC">
        <w:trPr>
          <w:trHeight w:val="403"/>
        </w:trPr>
        <w:tc>
          <w:tcPr>
            <w:tcW w:w="2187" w:type="pct"/>
          </w:tcPr>
          <w:p w:rsidR="00033263" w:rsidRPr="00D67D3D" w:rsidRDefault="00033263" w:rsidP="000332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033263" w:rsidRPr="00CB4133" w:rsidRDefault="0065755B" w:rsidP="0065755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  <w:r w:rsidR="00ED4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D4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:rsidR="00033263" w:rsidRPr="00CB4133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:rsidR="00033263" w:rsidRPr="00CB4133" w:rsidRDefault="00033263" w:rsidP="005129C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204,850</w:t>
            </w:r>
          </w:p>
        </w:tc>
        <w:tc>
          <w:tcPr>
            <w:tcW w:w="193" w:type="pct"/>
            <w:shd w:val="clear" w:color="auto" w:fill="auto"/>
          </w:tcPr>
          <w:p w:rsidR="00033263" w:rsidRPr="00CB4133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:rsidR="00033263" w:rsidRPr="00CB4133" w:rsidRDefault="00ED4476" w:rsidP="0003326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45" w:type="pct"/>
            <w:shd w:val="clear" w:color="auto" w:fill="auto"/>
          </w:tcPr>
          <w:p w:rsidR="00033263" w:rsidRPr="00CB4133" w:rsidRDefault="00033263" w:rsidP="0003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:rsidR="00033263" w:rsidRPr="00CB4133" w:rsidRDefault="00033263" w:rsidP="005129C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</w:tr>
    </w:tbl>
    <w:p w:rsidR="00D22B06" w:rsidRPr="00D225C5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42D73" w:rsidRPr="00F94696" w:rsidRDefault="007C0077" w:rsidP="00F9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442D73" w:rsidRPr="00F94696" w:rsidSect="009146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008" w:header="720" w:footer="720" w:gutter="0"/>
          <w:pgNumType w:start="13"/>
          <w:cols w:space="720"/>
          <w:titlePg/>
        </w:sectPr>
      </w:pP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ไม่มีการซื้อและจำหน่ายเงินลงทุนในบริษัทร่วมในระหว่างงวด</w:t>
      </w:r>
      <w:r w:rsidR="00033263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033263">
        <w:rPr>
          <w:rFonts w:ascii="Angsana New" w:hAnsi="Angsana New"/>
          <w:spacing w:val="6"/>
          <w:sz w:val="30"/>
          <w:szCs w:val="30"/>
        </w:rPr>
        <w:t>31</w:t>
      </w:r>
      <w:r w:rsidR="000B4222" w:rsidRPr="00980593">
        <w:rPr>
          <w:rFonts w:ascii="Angsana New" w:hAnsi="Angsana New"/>
          <w:spacing w:val="6"/>
          <w:sz w:val="30"/>
          <w:szCs w:val="30"/>
        </w:rPr>
        <w:t xml:space="preserve"> </w:t>
      </w:r>
      <w:r w:rsidR="00033263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98059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0593">
        <w:rPr>
          <w:rFonts w:ascii="Angsana New" w:hAnsi="Angsana New"/>
          <w:spacing w:val="6"/>
          <w:sz w:val="30"/>
          <w:szCs w:val="30"/>
        </w:rPr>
        <w:t>25</w:t>
      </w:r>
      <w:r w:rsidR="00AB7AB9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D22B06" w:rsidRPr="00C80659" w:rsidRDefault="00D22B06" w:rsidP="00C80659">
      <w:pPr>
        <w:pStyle w:val="block"/>
        <w:spacing w:after="0" w:line="240" w:lineRule="auto"/>
        <w:ind w:left="540" w:right="-1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BE0BAD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P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33263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DA2A04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033263">
        <w:rPr>
          <w:rFonts w:ascii="Angsana New" w:hAnsi="Angsana New" w:cs="Angsana New" w:hint="cs"/>
          <w:sz w:val="29"/>
          <w:szCs w:val="29"/>
          <w:cs/>
          <w:lang w:val="en-US" w:bidi="th-TH"/>
        </w:rPr>
        <w:t>ธันวาคม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25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B872B5">
        <w:rPr>
          <w:rFonts w:ascii="Angsana New" w:hAnsi="Angsana New" w:cs="Angsana New"/>
          <w:sz w:val="29"/>
          <w:szCs w:val="29"/>
          <w:lang w:val="en-US" w:bidi="th-TH"/>
        </w:rPr>
        <w:t>30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033263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D57271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033263">
        <w:rPr>
          <w:rFonts w:ascii="Angsana New" w:hAnsi="Angsana New" w:cs="Angsana New" w:hint="cs"/>
          <w:sz w:val="29"/>
          <w:szCs w:val="29"/>
          <w:cs/>
          <w:lang w:val="en-US" w:bidi="th-TH"/>
        </w:rPr>
        <w:t>สาม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033263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033263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ธันวาคม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52"/>
        <w:gridCol w:w="918"/>
        <w:gridCol w:w="855"/>
        <w:gridCol w:w="236"/>
        <w:gridCol w:w="855"/>
        <w:gridCol w:w="236"/>
        <w:gridCol w:w="844"/>
        <w:gridCol w:w="236"/>
        <w:gridCol w:w="878"/>
        <w:gridCol w:w="236"/>
        <w:gridCol w:w="817"/>
        <w:gridCol w:w="27"/>
        <w:gridCol w:w="209"/>
        <w:gridCol w:w="27"/>
        <w:gridCol w:w="817"/>
        <w:gridCol w:w="27"/>
        <w:gridCol w:w="209"/>
        <w:gridCol w:w="27"/>
        <w:gridCol w:w="840"/>
        <w:gridCol w:w="27"/>
        <w:gridCol w:w="209"/>
        <w:gridCol w:w="27"/>
        <w:gridCol w:w="794"/>
        <w:gridCol w:w="27"/>
        <w:gridCol w:w="209"/>
        <w:gridCol w:w="27"/>
        <w:gridCol w:w="835"/>
        <w:gridCol w:w="27"/>
        <w:gridCol w:w="209"/>
        <w:gridCol w:w="27"/>
        <w:gridCol w:w="7"/>
        <w:gridCol w:w="810"/>
        <w:gridCol w:w="27"/>
      </w:tblGrid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81" w:type="dxa"/>
            <w:gridSpan w:val="32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DF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6E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04DB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CC02C6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</w:t>
            </w:r>
          </w:p>
        </w:tc>
        <w:tc>
          <w:tcPr>
            <w:tcW w:w="918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กิจการจัดตั้ง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58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7" w:type="dxa"/>
            <w:gridSpan w:val="5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</w:tr>
      <w:tr w:rsidR="00DA2A04" w:rsidRPr="00E724C2" w:rsidTr="00DA2A04">
        <w:tc>
          <w:tcPr>
            <w:tcW w:w="1710" w:type="dxa"/>
          </w:tcPr>
          <w:p w:rsidR="00DA2A04" w:rsidRPr="00E724C2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033263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A2A04" w:rsidRPr="00E724C2" w:rsidRDefault="00033263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033263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DA2A04" w:rsidRPr="00E724C2" w:rsidRDefault="00033263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DA2A04" w:rsidRPr="00E724C2" w:rsidRDefault="00033263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04D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DA2A04" w:rsidRPr="00E724C2" w:rsidRDefault="00B04DB8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DA2A0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DA2A04" w:rsidRPr="00E724C2" w:rsidTr="00DA2A04">
        <w:tc>
          <w:tcPr>
            <w:tcW w:w="1710" w:type="dxa"/>
          </w:tcPr>
          <w:p w:rsidR="00DA2A04" w:rsidRPr="00E724C2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332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332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332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332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46" w:type="dxa"/>
            <w:gridSpan w:val="3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9" w:type="dxa"/>
            <w:gridSpan w:val="26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อีส</w:t>
            </w:r>
            <w:proofErr w:type="spellStart"/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เทิร์น</w:t>
            </w:r>
            <w:proofErr w:type="spellEnd"/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ซีบอร์ด 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4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04DB8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B04DB8" w:rsidRPr="00E724C2" w:rsidRDefault="00B04DB8" w:rsidP="00B04DB8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</w:t>
            </w:r>
            <w:proofErr w:type="spellStart"/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อินดัส</w:t>
            </w:r>
            <w:proofErr w:type="spellEnd"/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เตรียล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เอสเตท</w:t>
            </w:r>
            <w:proofErr w:type="spellEnd"/>
          </w:p>
          <w:p w:rsidR="00B04DB8" w:rsidRPr="00E724C2" w:rsidRDefault="00B04DB8" w:rsidP="00B04DB8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(ระยอง) จำกัด</w:t>
            </w:r>
          </w:p>
        </w:tc>
        <w:tc>
          <w:tcPr>
            <w:tcW w:w="1152" w:type="dxa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18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55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B04DB8" w:rsidRPr="00E724C2" w:rsidRDefault="00ED4476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B04DB8" w:rsidRPr="00A236EB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B04DB8" w:rsidRPr="006278D9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ED4476" w:rsidRPr="00E724C2" w:rsidRDefault="00ED4476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358,000</w:t>
            </w:r>
          </w:p>
        </w:tc>
        <w:tc>
          <w:tcPr>
            <w:tcW w:w="236" w:type="dxa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B04DB8" w:rsidRPr="00E724C2" w:rsidRDefault="00B04DB8" w:rsidP="00B04DB8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ED4476" w:rsidRPr="00E724C2" w:rsidRDefault="00ED4476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ED4476" w:rsidRPr="00E724C2" w:rsidRDefault="00CE4AC4" w:rsidP="00CE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232</w:t>
            </w:r>
            <w:r w:rsidR="00ED447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04DB8" w:rsidRPr="00F07FB1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188,676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ED4476" w:rsidRPr="00E724C2" w:rsidRDefault="00ED4476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8,000</w:t>
            </w:r>
          </w:p>
        </w:tc>
        <w:tc>
          <w:tcPr>
            <w:tcW w:w="270" w:type="dxa"/>
            <w:gridSpan w:val="4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B04DB8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04DB8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B04DB8" w:rsidRPr="00E724C2" w:rsidRDefault="00B04DB8" w:rsidP="00B04DB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04DB8" w:rsidRPr="00A236EB" w:rsidRDefault="00B04DB8" w:rsidP="00B04DB8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55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04DB8" w:rsidRPr="006278D9" w:rsidRDefault="00B04DB8" w:rsidP="00B04D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B04DB8" w:rsidRPr="00E724C2" w:rsidRDefault="00B04DB8" w:rsidP="00B04DB8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</w:tcPr>
          <w:p w:rsidR="00B04DB8" w:rsidRPr="00E724C2" w:rsidRDefault="00B04DB8" w:rsidP="00B04DB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B04DB8" w:rsidRPr="002D4311" w:rsidRDefault="00ED4476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04DB8" w:rsidRPr="002D4311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04DB8" w:rsidRPr="002D4311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4DB8" w:rsidRPr="0083722A" w:rsidRDefault="00CE4AC4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232,434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04DB8" w:rsidRPr="00EA226D" w:rsidRDefault="00B04DB8" w:rsidP="00B0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188,676</w:t>
            </w:r>
          </w:p>
        </w:tc>
        <w:tc>
          <w:tcPr>
            <w:tcW w:w="236" w:type="dxa"/>
            <w:gridSpan w:val="2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04DB8" w:rsidRPr="00A9731E" w:rsidRDefault="00ED4476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8,000</w:t>
            </w:r>
          </w:p>
        </w:tc>
        <w:tc>
          <w:tcPr>
            <w:tcW w:w="270" w:type="dxa"/>
            <w:gridSpan w:val="4"/>
          </w:tcPr>
          <w:p w:rsidR="00B04DB8" w:rsidRPr="00E724C2" w:rsidRDefault="00B04DB8" w:rsidP="00B04D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04DB8" w:rsidRPr="002D4311" w:rsidRDefault="00B04DB8" w:rsidP="00B04DB8">
            <w:pPr>
              <w:pStyle w:val="acctfourfigures"/>
              <w:tabs>
                <w:tab w:val="clear" w:pos="765"/>
                <w:tab w:val="decimal" w:pos="13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2403C" w:rsidRPr="006F5F3B" w:rsidRDefault="00492570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</w:pPr>
      <w:r w:rsidRPr="006F5F3B">
        <w:rPr>
          <w:rFonts w:ascii="Angsana New" w:hAnsi="Angsana New" w:hint="cs"/>
          <w:sz w:val="29"/>
          <w:szCs w:val="29"/>
          <w:cs/>
        </w:rPr>
        <w:t>กลุ่ม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บริษัทไม่มีเงินล</w:t>
      </w:r>
      <w:r w:rsidR="008D143C" w:rsidRPr="006F5F3B">
        <w:rPr>
          <w:rFonts w:ascii="Angsana New" w:hAnsi="Angsana New" w:hint="cs"/>
          <w:sz w:val="29"/>
          <w:szCs w:val="29"/>
          <w:cs/>
          <w:lang w:val="en-GB"/>
        </w:rPr>
        <w:t>งทุนในบริษัทร่วมที่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2403C" w:rsidRDefault="00D2403C" w:rsidP="00D2403C">
      <w:pPr>
        <w:jc w:val="center"/>
        <w:rPr>
          <w:rFonts w:ascii="Angsana New" w:hAnsi="Angsana New"/>
          <w:sz w:val="30"/>
          <w:szCs w:val="30"/>
          <w:cs/>
          <w:lang w:val="en-GB"/>
        </w:rPr>
      </w:pPr>
    </w:p>
    <w:p w:rsidR="00D2403C" w:rsidRDefault="00D2403C" w:rsidP="00D2403C">
      <w:pPr>
        <w:rPr>
          <w:rFonts w:ascii="Angsana New" w:hAnsi="Angsana New"/>
          <w:sz w:val="30"/>
          <w:szCs w:val="30"/>
          <w:cs/>
          <w:lang w:val="en-GB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4"/>
          <w:head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1188"/>
        <w:gridCol w:w="990"/>
        <w:gridCol w:w="106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159A6" w:rsidRPr="001A6C3F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612" w:type="dxa"/>
            <w:gridSpan w:val="14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59A6" w:rsidRPr="001A6C3F" w:rsidDel="00685444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เงินปันผลรับ</w:t>
            </w:r>
          </w:p>
        </w:tc>
      </w:tr>
      <w:tr w:rsidR="00D21DF2" w:rsidRPr="001A6C3F" w:rsidTr="002048B4">
        <w:tc>
          <w:tcPr>
            <w:tcW w:w="2070" w:type="dxa"/>
          </w:tcPr>
          <w:p w:rsidR="00D21DF2" w:rsidRPr="006F5F3B" w:rsidRDefault="00D21DF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21DF2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ประเทศที่</w:t>
            </w:r>
          </w:p>
        </w:tc>
        <w:tc>
          <w:tcPr>
            <w:tcW w:w="2052" w:type="dxa"/>
            <w:gridSpan w:val="2"/>
          </w:tcPr>
          <w:p w:rsidR="00D21DF2" w:rsidRPr="006F5F3B" w:rsidRDefault="000742D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EA3875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สำหรับงวด</w:t>
            </w:r>
            <w:r w:rsidR="00B872B5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สาม</w:t>
            </w:r>
            <w:r w:rsidR="00871586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เดือน</w:t>
            </w:r>
          </w:p>
        </w:tc>
      </w:tr>
      <w:tr w:rsidR="00F17D5D" w:rsidRPr="001A6C3F" w:rsidTr="002048B4">
        <w:tc>
          <w:tcPr>
            <w:tcW w:w="2070" w:type="dxa"/>
          </w:tcPr>
          <w:p w:rsidR="00F17D5D" w:rsidRPr="006F5F3B" w:rsidRDefault="00F17D5D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ลักษณะธุรกิจ</w:t>
            </w:r>
          </w:p>
        </w:tc>
        <w:tc>
          <w:tcPr>
            <w:tcW w:w="1188" w:type="dxa"/>
          </w:tcPr>
          <w:p w:rsidR="00F17D5D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กิจการ</w:t>
            </w:r>
            <w:r w:rsidR="00F17D5D"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จัดตั้ง</w:t>
            </w:r>
          </w:p>
        </w:tc>
        <w:tc>
          <w:tcPr>
            <w:tcW w:w="2052" w:type="dxa"/>
            <w:gridSpan w:val="2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สิ้นสุดวันที่</w:t>
            </w:r>
          </w:p>
        </w:tc>
      </w:tr>
      <w:tr w:rsidR="00DA2A04" w:rsidRPr="00BA01A4" w:rsidTr="00BE0BAD">
        <w:tc>
          <w:tcPr>
            <w:tcW w:w="2070" w:type="dxa"/>
          </w:tcPr>
          <w:p w:rsidR="00DA2A04" w:rsidRPr="006F5F3B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3</w:t>
            </w:r>
            <w:r w:rsidR="00B04DB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="00B04DB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62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B04DB8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A2A04"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B04DB8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A2A04"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B04DB8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A2A04"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B04DB8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A2A04"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DA2A04" w:rsidRPr="00BA01A4" w:rsidTr="00BE0BAD">
        <w:tc>
          <w:tcPr>
            <w:tcW w:w="2070" w:type="dxa"/>
          </w:tcPr>
          <w:p w:rsidR="00DA2A04" w:rsidRPr="006F5F3B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62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  <w:r w:rsidR="00B04DB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  <w:r w:rsidR="00B04DB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  <w:r w:rsidR="00B04DB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</w:t>
            </w:r>
            <w:r w:rsidR="00B04DB8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290" w:type="dxa"/>
            <w:gridSpan w:val="11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บริษัท อ</w:t>
            </w:r>
            <w:r w:rsidR="00ED3CD3">
              <w:rPr>
                <w:rFonts w:ascii="Angsana New" w:hAnsi="Angsana New" w:hint="cs"/>
                <w:sz w:val="27"/>
                <w:szCs w:val="27"/>
                <w:cs/>
              </w:rPr>
              <w:t>ี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ส</w:t>
            </w:r>
            <w:proofErr w:type="spellStart"/>
            <w:r w:rsidRPr="006F5F3B">
              <w:rPr>
                <w:rFonts w:ascii="Angsana New" w:hAnsi="Angsana New"/>
                <w:sz w:val="27"/>
                <w:szCs w:val="27"/>
                <w:cs/>
              </w:rPr>
              <w:t>เทิร์น</w:t>
            </w:r>
            <w:proofErr w:type="spellEnd"/>
            <w:r w:rsidRPr="006F5F3B">
              <w:rPr>
                <w:rFonts w:ascii="Angsana New" w:hAnsi="Angsana New"/>
                <w:sz w:val="27"/>
                <w:szCs w:val="27"/>
                <w:cs/>
              </w:rPr>
              <w:t xml:space="preserve"> ซีบอร์ด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984BED" w:rsidRPr="001A6C3F" w:rsidTr="002048B4">
        <w:tc>
          <w:tcPr>
            <w:tcW w:w="2070" w:type="dxa"/>
          </w:tcPr>
          <w:p w:rsidR="00984BED" w:rsidRPr="006F5F3B" w:rsidRDefault="00984BED" w:rsidP="00984BED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</w:rPr>
            </w:pPr>
            <w:proofErr w:type="spellStart"/>
            <w:r w:rsidRPr="006F5F3B">
              <w:rPr>
                <w:rFonts w:ascii="Angsana New" w:hAnsi="Angsana New"/>
                <w:sz w:val="27"/>
                <w:szCs w:val="27"/>
                <w:cs/>
              </w:rPr>
              <w:t>อินดัส</w:t>
            </w:r>
            <w:proofErr w:type="spellEnd"/>
            <w:r w:rsidRPr="006F5F3B">
              <w:rPr>
                <w:rFonts w:ascii="Angsana New" w:hAnsi="Angsana New"/>
                <w:sz w:val="27"/>
                <w:szCs w:val="27"/>
                <w:cs/>
              </w:rPr>
              <w:t>เตรียล</w:t>
            </w:r>
            <w:r w:rsidRPr="006F5F3B">
              <w:rPr>
                <w:rFonts w:ascii="Angsana New" w:hAnsi="Angsana New"/>
                <w:sz w:val="27"/>
                <w:szCs w:val="27"/>
              </w:rPr>
              <w:t xml:space="preserve"> </w:t>
            </w:r>
            <w:proofErr w:type="spellStart"/>
            <w:r w:rsidRPr="006F5F3B">
              <w:rPr>
                <w:rFonts w:ascii="Angsana New" w:hAnsi="Angsana New"/>
                <w:sz w:val="27"/>
                <w:szCs w:val="27"/>
                <w:cs/>
              </w:rPr>
              <w:t>เอสเตท</w:t>
            </w:r>
            <w:proofErr w:type="spellEnd"/>
          </w:p>
          <w:p w:rsidR="00984BED" w:rsidRPr="006F5F3B" w:rsidRDefault="00984BED" w:rsidP="00984BED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(ระยอง) จำกัด</w:t>
            </w:r>
          </w:p>
        </w:tc>
        <w:tc>
          <w:tcPr>
            <w:tcW w:w="1440" w:type="dxa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พัฒน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า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Cordi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="00ED4476">
              <w:rPr>
                <w:rFonts w:ascii="Angsana New" w:hAnsi="Angsana New"/>
                <w:sz w:val="27"/>
                <w:szCs w:val="27"/>
                <w:lang w:val="en-US" w:bidi="th-TH"/>
              </w:rPr>
              <w:t>40</w:t>
            </w:r>
          </w:p>
        </w:tc>
        <w:tc>
          <w:tcPr>
            <w:tcW w:w="1062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Default="00984BED" w:rsidP="00984B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984BED" w:rsidRPr="006F5F3B" w:rsidRDefault="00ED4476" w:rsidP="00984B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984BED" w:rsidRPr="006F5F3B" w:rsidRDefault="00984BED" w:rsidP="00984B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Default="00984BED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ED4476" w:rsidRPr="006F5F3B" w:rsidRDefault="00ED4476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Default="00984BED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ED4476" w:rsidRPr="006F5F3B" w:rsidRDefault="00ED4476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8,000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984BED" w:rsidRPr="00E724C2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984BED" w:rsidRPr="00BC04E0" w:rsidTr="002048B4">
        <w:tc>
          <w:tcPr>
            <w:tcW w:w="2070" w:type="dxa"/>
          </w:tcPr>
          <w:p w:rsidR="00984BED" w:rsidRPr="006F5F3B" w:rsidRDefault="00984BED" w:rsidP="00984BE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6F5F3B" w:rsidRDefault="00ED4476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6F5F3B" w:rsidRDefault="00ED4476" w:rsidP="00984BE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8,000</w:t>
            </w:r>
          </w:p>
        </w:tc>
        <w:tc>
          <w:tcPr>
            <w:tcW w:w="270" w:type="dxa"/>
            <w:shd w:val="clear" w:color="auto" w:fill="auto"/>
          </w:tcPr>
          <w:p w:rsidR="00984BED" w:rsidRPr="006F5F3B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2D4311" w:rsidRDefault="00984BED" w:rsidP="00984BED">
            <w:pPr>
              <w:pStyle w:val="acctfourfigures"/>
              <w:tabs>
                <w:tab w:val="clear" w:pos="765"/>
                <w:tab w:val="decimal" w:pos="13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1925C6" w:rsidRDefault="001925C6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6EFA" w:rsidRPr="006F5F3B" w:rsidRDefault="0020452E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  <w:sectPr w:rsidR="00236EFA" w:rsidRPr="006F5F3B" w:rsidSect="00637718">
          <w:headerReference w:type="even" r:id="rId18"/>
          <w:headerReference w:type="default" r:id="rId19"/>
          <w:headerReference w:type="first" r:id="rId20"/>
          <w:footerReference w:type="first" r:id="rId2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งินลงทุนใน</w:t>
      </w:r>
      <w:r w:rsidR="00FD007B" w:rsidRPr="006F5F3B">
        <w:rPr>
          <w:rFonts w:ascii="Angsana New" w:hAnsi="Angsana New" w:hint="cs"/>
          <w:sz w:val="29"/>
          <w:szCs w:val="29"/>
          <w:cs/>
          <w:lang w:val="en-GB"/>
        </w:rPr>
        <w:t>บริษัทร่วมที่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044" w:rsidRPr="001B41B9" w:rsidRDefault="004E404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905"/>
        <w:gridCol w:w="1079"/>
        <w:gridCol w:w="273"/>
        <w:gridCol w:w="1170"/>
        <w:gridCol w:w="237"/>
        <w:gridCol w:w="1109"/>
        <w:gridCol w:w="237"/>
        <w:gridCol w:w="1112"/>
      </w:tblGrid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AB495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</w:t>
            </w:r>
            <w:r w:rsidRPr="00AB495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พ</w:t>
            </w: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าะกิจการ</w:t>
            </w:r>
          </w:p>
        </w:tc>
      </w:tr>
      <w:tr w:rsidR="00D22B06" w:rsidRPr="001B41B9" w:rsidTr="00DF24A2">
        <w:tc>
          <w:tcPr>
            <w:tcW w:w="2186" w:type="pct"/>
            <w:gridSpan w:val="2"/>
          </w:tcPr>
          <w:p w:rsidR="00D22B06" w:rsidRPr="00DA2A04" w:rsidRDefault="000B4222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4B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D22B06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4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A2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4B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22B06" w:rsidRPr="001B41B9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E540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22B06" w:rsidRPr="001B41B9" w:rsidRDefault="00E54059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4E404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40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BED" w:rsidRPr="001B41B9" w:rsidTr="00FA0929">
        <w:tc>
          <w:tcPr>
            <w:tcW w:w="1698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488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984BED" w:rsidRPr="00FA0929" w:rsidRDefault="00ED4476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197,356</w:t>
            </w:r>
          </w:p>
        </w:tc>
        <w:tc>
          <w:tcPr>
            <w:tcW w:w="128" w:type="pct"/>
            <w:shd w:val="clear" w:color="auto" w:fill="auto"/>
          </w:tcPr>
          <w:p w:rsidR="00984BED" w:rsidRPr="00FA092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984BED" w:rsidRPr="00FA092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</w:tr>
      <w:tr w:rsidR="00984BED" w:rsidRPr="001B41B9" w:rsidTr="00FA0929">
        <w:tc>
          <w:tcPr>
            <w:tcW w:w="1698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8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984BED" w:rsidRPr="001B41B9" w:rsidRDefault="00984BED" w:rsidP="00984BE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984BED" w:rsidRPr="001B41B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FA0929" w:rsidRDefault="00ED4476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197,356</w:t>
            </w:r>
          </w:p>
        </w:tc>
        <w:tc>
          <w:tcPr>
            <w:tcW w:w="128" w:type="pct"/>
            <w:shd w:val="clear" w:color="auto" w:fill="auto"/>
          </w:tcPr>
          <w:p w:rsidR="00984BED" w:rsidRPr="00FA0929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BED" w:rsidRPr="004E46D4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</w:tr>
    </w:tbl>
    <w:p w:rsidR="008E7CF4" w:rsidRPr="002048B4" w:rsidRDefault="008E7CF4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C0077" w:rsidRPr="00D45625" w:rsidRDefault="007C0077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</w:t>
      </w:r>
      <w:r w:rsidR="00242500">
        <w:rPr>
          <w:rFonts w:ascii="Angsana New" w:hAnsi="Angsana New" w:hint="cs"/>
          <w:spacing w:val="6"/>
          <w:sz w:val="30"/>
          <w:szCs w:val="30"/>
          <w:cs/>
          <w:lang w:val="en-GB"/>
        </w:rPr>
        <w:t>นล</w:t>
      </w:r>
      <w:r w:rsidR="00984BED">
        <w:rPr>
          <w:rFonts w:ascii="Angsana New" w:hAnsi="Angsana New" w:hint="cs"/>
          <w:spacing w:val="6"/>
          <w:sz w:val="30"/>
          <w:szCs w:val="30"/>
          <w:cs/>
          <w:lang w:val="en-GB"/>
        </w:rPr>
        <w:t>งทุนในบริษัทย่อยในระหว่างงวดสาม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984BED">
        <w:rPr>
          <w:rFonts w:ascii="Angsana New" w:hAnsi="Angsana New"/>
          <w:spacing w:val="6"/>
          <w:sz w:val="30"/>
          <w:szCs w:val="30"/>
        </w:rPr>
        <w:t>1</w:t>
      </w:r>
      <w:r w:rsidR="00D45625">
        <w:rPr>
          <w:rFonts w:ascii="Angsana New" w:hAnsi="Angsana New"/>
          <w:spacing w:val="6"/>
          <w:sz w:val="30"/>
          <w:szCs w:val="30"/>
        </w:rPr>
        <w:t xml:space="preserve"> </w:t>
      </w:r>
      <w:r w:rsidR="00984BED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="00D4562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45625">
        <w:rPr>
          <w:rFonts w:ascii="Angsana New" w:hAnsi="Angsana New"/>
          <w:spacing w:val="6"/>
          <w:sz w:val="30"/>
          <w:szCs w:val="30"/>
        </w:rPr>
        <w:t>25</w:t>
      </w:r>
      <w:r w:rsidR="00BE0BAD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0560" w:rsidRDefault="00120560" w:rsidP="000650F4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758C0" w:rsidRDefault="00E758C0" w:rsidP="00157619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4E4044" w:rsidRPr="00E758C0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E758C0" w:rsidSect="00637718">
          <w:footerReference w:type="firs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22B06" w:rsidRPr="006F5F3B" w:rsidRDefault="00D22B06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เงินลงทุนในบริษัทย่อย ณ วันที่ </w:t>
      </w:r>
      <w:r w:rsidR="00984BED">
        <w:rPr>
          <w:rFonts w:ascii="Angsana New" w:hAnsi="Angsana New" w:cs="Angsana New"/>
          <w:sz w:val="29"/>
          <w:szCs w:val="29"/>
          <w:lang w:val="en-US" w:bidi="th-TH"/>
        </w:rPr>
        <w:t>31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984BED">
        <w:rPr>
          <w:rFonts w:ascii="Angsana New" w:hAnsi="Angsana New" w:cs="Angsana New" w:hint="cs"/>
          <w:sz w:val="29"/>
          <w:szCs w:val="29"/>
          <w:cs/>
          <w:lang w:val="en-US" w:bidi="th-TH"/>
        </w:rPr>
        <w:t>ธันวาคม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596AFA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0F191F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0F191F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0F191F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0F191F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984BED" w:rsidRPr="000F191F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</w:t>
      </w:r>
      <w:r w:rsidRPr="00412EB5">
        <w:rPr>
          <w:rFonts w:ascii="Angsana New" w:hAnsi="Angsana New" w:cs="Angsana New"/>
          <w:sz w:val="29"/>
          <w:szCs w:val="29"/>
          <w:cs/>
          <w:lang w:val="en-US" w:bidi="th-TH"/>
        </w:rPr>
        <w:t>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984BED">
        <w:rPr>
          <w:rFonts w:ascii="Angsana New" w:hAnsi="Angsana New" w:cs="Angsana New" w:hint="cs"/>
          <w:sz w:val="29"/>
          <w:szCs w:val="29"/>
          <w:cs/>
          <w:lang w:val="en-US" w:bidi="th-TH"/>
        </w:rPr>
        <w:t>สาม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984BED">
        <w:rPr>
          <w:rFonts w:ascii="Angsana New" w:hAnsi="Angsana New" w:cs="Angsana New"/>
          <w:sz w:val="29"/>
          <w:szCs w:val="29"/>
          <w:lang w:val="en-US" w:bidi="th-TH"/>
        </w:rPr>
        <w:t>31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984BED">
        <w:rPr>
          <w:rFonts w:ascii="Angsana New" w:hAnsi="Angsana New" w:cs="Angsana New" w:hint="cs"/>
          <w:sz w:val="29"/>
          <w:szCs w:val="29"/>
          <w:cs/>
          <w:lang w:val="en-US" w:bidi="th-TH"/>
        </w:rPr>
        <w:t>ธันวาคม</w:t>
      </w:r>
      <w:r w:rsidR="002F6391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2048B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pPr w:leftFromText="180" w:rightFromText="180" w:vertAnchor="text" w:horzAnchor="margin" w:tblpX="27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BE5C7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3B2" w:rsidRPr="006F5F3B" w:rsidDel="00685444" w:rsidTr="00BE5C7E">
        <w:trPr>
          <w:cantSplit/>
          <w:trHeight w:val="424"/>
          <w:tblHeader/>
        </w:trPr>
        <w:tc>
          <w:tcPr>
            <w:tcW w:w="135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:rsidR="005E6DCA" w:rsidRPr="006F5F3B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659F3" w:rsidRPr="006F5F3B" w:rsidTr="00BE5C7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F659F3" w:rsidRPr="006F5F3B" w:rsidRDefault="00F659F3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412EB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659F3" w:rsidRPr="006F5F3B" w:rsidTr="00BE5C7E">
        <w:trPr>
          <w:cantSplit/>
          <w:trHeight w:val="176"/>
          <w:tblHeader/>
        </w:trPr>
        <w:tc>
          <w:tcPr>
            <w:tcW w:w="135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42500" w:rsidRPr="006F5F3B" w:rsidTr="00BE0BAD">
        <w:trPr>
          <w:cantSplit/>
          <w:trHeight w:val="278"/>
          <w:tblHeader/>
        </w:trPr>
        <w:tc>
          <w:tcPr>
            <w:tcW w:w="135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01431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01431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01431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01431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  <w:r w:rsidR="00412EB5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1 </w:t>
            </w:r>
            <w:r w:rsidR="00412EB5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412EB5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412EB5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242500"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242500" w:rsidRPr="006F5F3B" w:rsidTr="00C7754C">
        <w:trPr>
          <w:cantSplit/>
          <w:trHeight w:val="299"/>
          <w:tblHeader/>
        </w:trPr>
        <w:tc>
          <w:tcPr>
            <w:tcW w:w="135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2014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2014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2014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2014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12E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2560</w:t>
            </w:r>
          </w:p>
        </w:tc>
      </w:tr>
      <w:tr w:rsidR="006F5F3B" w:rsidRPr="006F5F3B" w:rsidTr="00BE5C7E">
        <w:trPr>
          <w:cantSplit/>
          <w:trHeight w:val="38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6F5F3B" w:rsidRDefault="006F5F3B" w:rsidP="00BE5C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BE5C7E" w:rsidRDefault="006F5F3B" w:rsidP="00BE5C7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ควอลิตี้</w:t>
            </w:r>
            <w:proofErr w:type="spellEnd"/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</w:t>
            </w:r>
            <w:proofErr w:type="spellStart"/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ไพน์</w:t>
            </w:r>
            <w:proofErr w:type="spellEnd"/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แอปเปิล</w:t>
            </w:r>
          </w:p>
        </w:tc>
        <w:tc>
          <w:tcPr>
            <w:tcW w:w="153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F191F" w:rsidRPr="006F5F3B" w:rsidTr="006C1904">
        <w:trPr>
          <w:cantSplit/>
          <w:trHeight w:val="363"/>
        </w:trPr>
        <w:tc>
          <w:tcPr>
            <w:tcW w:w="1350" w:type="dxa"/>
          </w:tcPr>
          <w:p w:rsidR="000F191F" w:rsidRPr="00BE5C7E" w:rsidRDefault="000F191F" w:rsidP="000F191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proofErr w:type="spellStart"/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</w:t>
            </w:r>
            <w:proofErr w:type="spellEnd"/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0F191F" w:rsidRPr="00BE5C7E" w:rsidRDefault="000F191F" w:rsidP="000F191F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Cordi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Cordia New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0F191F" w:rsidRPr="009E4D84" w:rsidRDefault="000F191F" w:rsidP="000F19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197,106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0F191F" w:rsidRPr="00E83331" w:rsidRDefault="00F11013" w:rsidP="000F191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</w:t>
            </w:r>
            <w:r w:rsidR="000F191F">
              <w:rPr>
                <w:rFonts w:ascii="Angsana New" w:hAnsi="Angsana New"/>
                <w:sz w:val="26"/>
                <w:szCs w:val="26"/>
                <w:lang w:bidi="th-TH"/>
              </w:rPr>
              <w:t>7,106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91F" w:rsidRPr="006F5F3B" w:rsidTr="006C1904">
        <w:trPr>
          <w:cantSplit/>
          <w:trHeight w:val="363"/>
        </w:trPr>
        <w:tc>
          <w:tcPr>
            <w:tcW w:w="1350" w:type="dxa"/>
            <w:vAlign w:val="bottom"/>
          </w:tcPr>
          <w:p w:rsidR="000F191F" w:rsidRPr="00BE5C7E" w:rsidRDefault="000F191F" w:rsidP="000F191F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0F191F" w:rsidRPr="00BE5C7E" w:rsidRDefault="000F191F" w:rsidP="000F191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439"/>
                <w:tab w:val="decimal" w:pos="66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0F191F" w:rsidRPr="009E4D84" w:rsidRDefault="000F191F" w:rsidP="000F19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191F" w:rsidRPr="006F5F3B" w:rsidTr="006C1904">
        <w:trPr>
          <w:cantSplit/>
          <w:trHeight w:val="363"/>
        </w:trPr>
        <w:tc>
          <w:tcPr>
            <w:tcW w:w="1350" w:type="dxa"/>
            <w:vAlign w:val="bottom"/>
          </w:tcPr>
          <w:p w:rsidR="000F191F" w:rsidRPr="00BE5C7E" w:rsidRDefault="000F191F" w:rsidP="000F191F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0F191F" w:rsidRPr="00BE5C7E" w:rsidRDefault="000F191F" w:rsidP="000F191F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0F191F" w:rsidRPr="00CC1390" w:rsidRDefault="000F191F" w:rsidP="000F19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CC1390" w:rsidRDefault="000F191F" w:rsidP="000F191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BE5C7E" w:rsidRDefault="00ED4476" w:rsidP="000F19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BE5C7E" w:rsidRDefault="000F191F" w:rsidP="000F191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0F191F" w:rsidRPr="009E4D84" w:rsidRDefault="000F191F" w:rsidP="000F191F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4D84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91F" w:rsidRPr="00BC04E0" w:rsidTr="006C1904">
        <w:trPr>
          <w:cantSplit/>
          <w:trHeight w:val="214"/>
        </w:trPr>
        <w:tc>
          <w:tcPr>
            <w:tcW w:w="1350" w:type="dxa"/>
            <w:vAlign w:val="bottom"/>
          </w:tcPr>
          <w:p w:rsidR="000F191F" w:rsidRPr="006F5F3B" w:rsidRDefault="000F191F" w:rsidP="000F191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91F" w:rsidRPr="00BE5C7E" w:rsidRDefault="00ED4476" w:rsidP="000F19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BE5C7E" w:rsidRDefault="000F191F" w:rsidP="000F191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BE5C7E" w:rsidRDefault="000F191F" w:rsidP="000F191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91F" w:rsidRPr="00BE5C7E" w:rsidRDefault="00ED4476" w:rsidP="000F191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F191F" w:rsidRPr="00BE5C7E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91F" w:rsidRPr="009E4D84" w:rsidRDefault="000F191F" w:rsidP="000F19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91F" w:rsidRPr="006F5F3B" w:rsidRDefault="00ED4476" w:rsidP="000F191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91F" w:rsidRPr="007E2F59" w:rsidRDefault="000F191F" w:rsidP="000F191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91F" w:rsidRPr="00BC04E0" w:rsidRDefault="00ED4476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191F" w:rsidRPr="006F5F3B" w:rsidRDefault="000F191F" w:rsidP="000F191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91F" w:rsidRPr="00BC04E0" w:rsidRDefault="000F191F" w:rsidP="000F19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04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7E412A" w:rsidRPr="002048B4" w:rsidRDefault="007E412A" w:rsidP="00EE499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70355" w:rsidRDefault="00FA299B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บริษัทย่อย</w:t>
      </w:r>
      <w:r w:rsidR="00D57271">
        <w:rPr>
          <w:rFonts w:ascii="Angsana New" w:hAnsi="Angsana New" w:cs="Angsana New" w:hint="cs"/>
          <w:sz w:val="29"/>
          <w:szCs w:val="29"/>
          <w:cs/>
          <w:lang w:bidi="th-TH"/>
        </w:rPr>
        <w:t>ทั้งหมด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ดำเนินธุรกิจในประเทศไทย</w:t>
      </w:r>
    </w:p>
    <w:p w:rsidR="00BE5C7E" w:rsidRPr="002048B4" w:rsidRDefault="00BE5C7E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BE5C7E" w:rsidRPr="00BE5C7E" w:rsidRDefault="00BE5C7E" w:rsidP="00BE5C7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BE5C7E" w:rsidRPr="00BE5C7E" w:rsidSect="00637718">
          <w:footerReference w:type="first" r:id="rId23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บริษัทไม่มีเงินลงทุนในบริษัทย่อย</w:t>
      </w:r>
      <w:r w:rsidRPr="00BE5C7E">
        <w:rPr>
          <w:rFonts w:ascii="Angsana New" w:hAnsi="Angsana New" w:cs="Angsana New" w:hint="cs"/>
          <w:sz w:val="29"/>
          <w:szCs w:val="29"/>
          <w:cs/>
          <w:lang w:bidi="th-TH"/>
        </w:rPr>
        <w:t>ซึ่</w:t>
      </w: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2A6795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:rsidR="00D22B06" w:rsidRPr="00C2252E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252E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CD736C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CD736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CD736C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1D46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454706" w:rsidRPr="002A6795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68"/>
        <w:gridCol w:w="274"/>
        <w:gridCol w:w="1170"/>
        <w:gridCol w:w="274"/>
        <w:gridCol w:w="1167"/>
        <w:gridCol w:w="274"/>
        <w:gridCol w:w="1167"/>
      </w:tblGrid>
      <w:tr w:rsidR="00D22B06" w:rsidRPr="00CA2F4D" w:rsidTr="00ED4476">
        <w:tc>
          <w:tcPr>
            <w:tcW w:w="2033" w:type="pct"/>
          </w:tcPr>
          <w:p w:rsidR="00D22B06" w:rsidRPr="00CA2F4D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4706" w:rsidRPr="00CA2F4D" w:rsidTr="00ED4476">
        <w:tc>
          <w:tcPr>
            <w:tcW w:w="2033" w:type="pct"/>
          </w:tcPr>
          <w:p w:rsidR="00D22B06" w:rsidRPr="00CD736C" w:rsidRDefault="00D45625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CD73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="00D22B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</w:t>
            </w:r>
            <w:r w:rsidR="006515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311FD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CD73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242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CD73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1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CA2F4D" w:rsidTr="00BE7486">
        <w:tc>
          <w:tcPr>
            <w:tcW w:w="2032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1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BE7486">
        <w:tc>
          <w:tcPr>
            <w:tcW w:w="20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BE7486">
        <w:tc>
          <w:tcPr>
            <w:tcW w:w="20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BE7486">
        <w:tc>
          <w:tcPr>
            <w:tcW w:w="20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8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BE7486">
        <w:tc>
          <w:tcPr>
            <w:tcW w:w="2032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476" w:rsidRPr="00CA2F4D" w:rsidTr="00BE7486">
        <w:tc>
          <w:tcPr>
            <w:tcW w:w="2032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4476" w:rsidRPr="00CA2F4D" w:rsidTr="00ED4476">
        <w:tc>
          <w:tcPr>
            <w:tcW w:w="2033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4476" w:rsidRPr="00CA2F4D" w:rsidTr="00ED4476">
        <w:tc>
          <w:tcPr>
            <w:tcW w:w="2033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11,749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3,904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4476" w:rsidRPr="00CA2F4D" w:rsidTr="00ED4476">
        <w:tc>
          <w:tcPr>
            <w:tcW w:w="2033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4476" w:rsidRPr="00CA2F4D" w:rsidTr="00ED4476">
        <w:tc>
          <w:tcPr>
            <w:tcW w:w="2033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4476" w:rsidRPr="00CA2F4D" w:rsidTr="00ED4476">
        <w:tc>
          <w:tcPr>
            <w:tcW w:w="2033" w:type="pct"/>
          </w:tcPr>
          <w:p w:rsidR="00ED4476" w:rsidRPr="00CA2F4D" w:rsidRDefault="00ED4476" w:rsidP="00ED4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1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6,955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</w:t>
            </w:r>
          </w:p>
        </w:tc>
      </w:tr>
      <w:tr w:rsidR="00ED4476" w:rsidRPr="00E5239C" w:rsidTr="00ED4476">
        <w:tc>
          <w:tcPr>
            <w:tcW w:w="2033" w:type="pct"/>
          </w:tcPr>
          <w:p w:rsidR="00ED4476" w:rsidRPr="00CA2F4D" w:rsidRDefault="00ED4476" w:rsidP="00ED44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76" w:rsidRPr="00241D23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18,823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76" w:rsidRPr="008E12D5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7,661</w:t>
            </w:r>
          </w:p>
        </w:tc>
        <w:tc>
          <w:tcPr>
            <w:tcW w:w="148" w:type="pct"/>
            <w:shd w:val="clear" w:color="auto" w:fill="auto"/>
          </w:tcPr>
          <w:p w:rsidR="00ED4476" w:rsidRPr="00027BB0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76" w:rsidRPr="00241D23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7,065</w:t>
            </w:r>
          </w:p>
        </w:tc>
        <w:tc>
          <w:tcPr>
            <w:tcW w:w="148" w:type="pct"/>
            <w:shd w:val="clear" w:color="auto" w:fill="auto"/>
          </w:tcPr>
          <w:p w:rsidR="00ED4476" w:rsidRPr="00CA2F4D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76" w:rsidRPr="00241D23" w:rsidRDefault="00ED4476" w:rsidP="00ED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3,581</w:t>
            </w:r>
          </w:p>
        </w:tc>
      </w:tr>
    </w:tbl>
    <w:p w:rsidR="00651506" w:rsidRPr="002A6795" w:rsidRDefault="00651506" w:rsidP="00D22B06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1171"/>
        <w:gridCol w:w="265"/>
        <w:gridCol w:w="6"/>
        <w:gridCol w:w="1171"/>
        <w:gridCol w:w="279"/>
        <w:gridCol w:w="1160"/>
        <w:gridCol w:w="276"/>
        <w:gridCol w:w="1162"/>
      </w:tblGrid>
      <w:tr w:rsidR="00D22B06" w:rsidRPr="00EB7427" w:rsidTr="00BE7486">
        <w:tc>
          <w:tcPr>
            <w:tcW w:w="2033" w:type="pct"/>
          </w:tcPr>
          <w:p w:rsidR="00D22B06" w:rsidRPr="00454706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8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0BAD" w:rsidRPr="00EB7427" w:rsidTr="00BE7486">
        <w:tc>
          <w:tcPr>
            <w:tcW w:w="2033" w:type="pct"/>
          </w:tcPr>
          <w:p w:rsidR="00BE0BAD" w:rsidRPr="00242500" w:rsidRDefault="00BE0BAD" w:rsidP="00BE0B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0F19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="000F19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242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0F19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2" w:type="pct"/>
            <w:gridSpan w:val="4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:rsidR="00BE0BAD" w:rsidRPr="00CA2F4D" w:rsidRDefault="00BE0BAD" w:rsidP="00BE0B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EB7427" w:rsidTr="00BE7486">
        <w:tc>
          <w:tcPr>
            <w:tcW w:w="2033" w:type="pct"/>
          </w:tcPr>
          <w:p w:rsidR="00651506" w:rsidRPr="00454706" w:rsidRDefault="00651506" w:rsidP="00D45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1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EB7427" w:rsidTr="00BE7486">
        <w:tc>
          <w:tcPr>
            <w:tcW w:w="20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1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EB7427" w:rsidTr="00BE7486">
        <w:tc>
          <w:tcPr>
            <w:tcW w:w="20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51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EB7427" w:rsidTr="00BE7486">
        <w:tc>
          <w:tcPr>
            <w:tcW w:w="20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1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51506" w:rsidRPr="00EB7427" w:rsidTr="00BE7486">
        <w:tc>
          <w:tcPr>
            <w:tcW w:w="20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8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3114" w:rsidRPr="00CA2F4D" w:rsidTr="001C3114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1C3114" w:rsidRPr="00CA2F4D" w:rsidRDefault="001C3114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114" w:rsidRPr="00CA2F4D" w:rsidTr="001C3114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1C3114" w:rsidRPr="00CA2F4D" w:rsidRDefault="001C3114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114" w:rsidRPr="00EB7427" w:rsidTr="00BE7486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11,546</w:t>
            </w:r>
          </w:p>
        </w:tc>
        <w:tc>
          <w:tcPr>
            <w:tcW w:w="143" w:type="pct"/>
            <w:shd w:val="clear" w:color="auto" w:fill="auto"/>
          </w:tcPr>
          <w:p w:rsidR="001C3114" w:rsidRPr="00CA2F4D" w:rsidRDefault="001C3114" w:rsidP="001C31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C3114" w:rsidRPr="00EB7427" w:rsidTr="00BE7486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C3114" w:rsidRPr="00EB7427" w:rsidTr="00BE7486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68" w:firstLine="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  <w:shd w:val="clear" w:color="auto" w:fill="auto"/>
          </w:tcPr>
          <w:p w:rsidR="001C3114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1C3114" w:rsidRPr="00CA2F4D" w:rsidRDefault="00891DD3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1C3114" w:rsidRDefault="001C3114" w:rsidP="0089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114" w:rsidRPr="00EB7427" w:rsidTr="00BE7486">
        <w:tc>
          <w:tcPr>
            <w:tcW w:w="2033" w:type="pct"/>
          </w:tcPr>
          <w:p w:rsidR="001C3114" w:rsidRPr="00CA2F4D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6,302</w:t>
            </w:r>
          </w:p>
        </w:tc>
        <w:tc>
          <w:tcPr>
            <w:tcW w:w="143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A81BB2">
              <w:rPr>
                <w:rFonts w:ascii="Angsana New" w:hAnsi="Angsana New"/>
                <w:sz w:val="30"/>
                <w:szCs w:val="30"/>
              </w:rPr>
              <w:t>62</w:t>
            </w:r>
            <w:r w:rsidR="00F946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149" w:type="pct"/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1C3114" w:rsidRPr="00CA2F4D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3,573</w:t>
            </w:r>
          </w:p>
        </w:tc>
      </w:tr>
      <w:tr w:rsidR="001C3114" w:rsidRPr="00EB7427" w:rsidTr="00BE7486">
        <w:tc>
          <w:tcPr>
            <w:tcW w:w="2033" w:type="pct"/>
          </w:tcPr>
          <w:p w:rsidR="001C3114" w:rsidRPr="001A6133" w:rsidRDefault="001C3114" w:rsidP="001C3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3114" w:rsidRPr="00027BB0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17,967</w:t>
            </w:r>
          </w:p>
        </w:tc>
        <w:tc>
          <w:tcPr>
            <w:tcW w:w="143" w:type="pct"/>
            <w:shd w:val="clear" w:color="auto" w:fill="auto"/>
          </w:tcPr>
          <w:p w:rsidR="001C3114" w:rsidRPr="00027BB0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3114" w:rsidRPr="00F427CF" w:rsidRDefault="00A81BB2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7,65</w:t>
            </w:r>
            <w:r w:rsidR="00F9469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:rsidR="001C3114" w:rsidRPr="00F427CF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3114" w:rsidRPr="00027BB0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6,890</w:t>
            </w:r>
          </w:p>
        </w:tc>
        <w:tc>
          <w:tcPr>
            <w:tcW w:w="149" w:type="pct"/>
            <w:shd w:val="clear" w:color="auto" w:fill="auto"/>
          </w:tcPr>
          <w:p w:rsidR="001C3114" w:rsidRPr="00027BB0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3114" w:rsidRPr="00241D23" w:rsidRDefault="001C3114" w:rsidP="001C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3,581</w:t>
            </w:r>
          </w:p>
        </w:tc>
      </w:tr>
    </w:tbl>
    <w:p w:rsidR="007F0D36" w:rsidRDefault="006017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14A0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B31FA4" w:rsidRPr="00314A0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4B7A60" w:rsidRPr="004B7A60" w:rsidRDefault="004B7A60" w:rsidP="004B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6017B6" w:rsidRDefault="006017B6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37C02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060304">
        <w:rPr>
          <w:rFonts w:asciiTheme="majorBidi" w:hAnsiTheme="majorBidi" w:cstheme="majorBidi"/>
          <w:sz w:val="30"/>
          <w:szCs w:val="30"/>
          <w:cs/>
        </w:rPr>
        <w:t>ภ</w:t>
      </w:r>
      <w:r w:rsidR="00D57271">
        <w:rPr>
          <w:rFonts w:asciiTheme="majorBidi" w:hAnsiTheme="majorBidi" w:cstheme="majorBidi"/>
          <w:sz w:val="30"/>
          <w:szCs w:val="30"/>
          <w:cs/>
        </w:rPr>
        <w:t xml:space="preserve">าษีเงินได้รอการตัดบัญชี ณ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242500">
        <w:rPr>
          <w:rFonts w:asciiTheme="majorBidi" w:hAnsiTheme="majorBidi" w:cstheme="majorBidi"/>
          <w:sz w:val="30"/>
          <w:szCs w:val="30"/>
        </w:rPr>
        <w:t>3</w:t>
      </w:r>
      <w:r w:rsidR="000F191F">
        <w:rPr>
          <w:rFonts w:asciiTheme="majorBidi" w:hAnsiTheme="majorBidi" w:cstheme="majorBidi"/>
          <w:sz w:val="30"/>
          <w:szCs w:val="30"/>
        </w:rPr>
        <w:t xml:space="preserve">1 </w:t>
      </w:r>
      <w:r w:rsidR="000F191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E52EFE" w:rsidRPr="00E52EFE">
        <w:rPr>
          <w:rFonts w:asciiTheme="majorBidi" w:hAnsiTheme="majorBidi" w:cstheme="majorBidi"/>
          <w:sz w:val="30"/>
          <w:szCs w:val="30"/>
        </w:rPr>
        <w:t>25</w:t>
      </w:r>
      <w:r w:rsidR="00460584">
        <w:rPr>
          <w:rFonts w:asciiTheme="majorBidi" w:hAnsiTheme="majorBidi" w:cstheme="majorBidi"/>
          <w:sz w:val="30"/>
          <w:szCs w:val="30"/>
        </w:rPr>
        <w:t>61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และ </w:t>
      </w:r>
      <w:r w:rsidR="00E52EFE" w:rsidRPr="00E52EFE">
        <w:rPr>
          <w:rFonts w:asciiTheme="majorBidi" w:hAnsiTheme="majorBidi" w:cstheme="majorBidi"/>
          <w:sz w:val="30"/>
          <w:szCs w:val="30"/>
        </w:rPr>
        <w:t>3</w:t>
      </w:r>
      <w:r w:rsidR="009A7A03">
        <w:rPr>
          <w:rFonts w:asciiTheme="majorBidi" w:hAnsiTheme="majorBidi" w:cstheme="majorBidi"/>
          <w:sz w:val="30"/>
          <w:szCs w:val="30"/>
        </w:rPr>
        <w:t xml:space="preserve">0 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9A7A03">
        <w:rPr>
          <w:rFonts w:asciiTheme="majorBidi" w:hAnsiTheme="majorBidi" w:cstheme="majorBidi"/>
          <w:sz w:val="30"/>
          <w:szCs w:val="30"/>
        </w:rPr>
        <w:t>25</w:t>
      </w:r>
      <w:r w:rsidR="000F191F">
        <w:rPr>
          <w:rFonts w:asciiTheme="majorBidi" w:hAnsiTheme="majorBidi" w:cstheme="majorBidi"/>
          <w:sz w:val="30"/>
          <w:szCs w:val="30"/>
        </w:rPr>
        <w:t>61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>มีดังนี้</w:t>
      </w:r>
    </w:p>
    <w:p w:rsidR="00D637BD" w:rsidRPr="00D1150A" w:rsidRDefault="00D637BD" w:rsidP="00D63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8"/>
        <w:gridCol w:w="1242"/>
        <w:gridCol w:w="236"/>
        <w:gridCol w:w="1204"/>
        <w:gridCol w:w="270"/>
        <w:gridCol w:w="1350"/>
      </w:tblGrid>
      <w:tr w:rsidR="00025938" w:rsidRPr="00544C7D" w:rsidTr="00544C7D">
        <w:tc>
          <w:tcPr>
            <w:tcW w:w="3330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500" w:rsidRPr="00544C7D" w:rsidTr="00544C7D">
        <w:tc>
          <w:tcPr>
            <w:tcW w:w="333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42500" w:rsidRPr="0080261E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61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80261E" w:rsidRPr="008026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="0080261E" w:rsidRPr="0080261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  <w:gridSpan w:val="2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242500" w:rsidRPr="00544C7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42500" w:rsidRPr="00544C7D" w:rsidRDefault="0080261E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242500"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242500" w:rsidRPr="00544C7D" w:rsidTr="00544C7D">
        <w:tc>
          <w:tcPr>
            <w:tcW w:w="333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80261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80261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center" w:pos="2632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80261E" w:rsidRPr="00544C7D" w:rsidTr="00544C7D">
        <w:tc>
          <w:tcPr>
            <w:tcW w:w="3330" w:type="dxa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80261E" w:rsidRPr="00664919" w:rsidRDefault="008409B2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</w:rPr>
              <w:t>69,524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80261E" w:rsidRPr="001213EF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236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80261E" w:rsidRPr="00544C7D" w:rsidRDefault="00E3767E" w:rsidP="008026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54,19</w:t>
            </w:r>
            <w:r w:rsidR="004C5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0261E" w:rsidRPr="001213EF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</w:tr>
      <w:tr w:rsidR="0080261E" w:rsidRPr="00544C7D" w:rsidTr="006C1904">
        <w:tc>
          <w:tcPr>
            <w:tcW w:w="3330" w:type="dxa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0261E" w:rsidRPr="00664919" w:rsidRDefault="00E3767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261E" w:rsidRPr="001213EF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80261E" w:rsidRPr="00544C7D" w:rsidRDefault="00E3767E" w:rsidP="008026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0261E" w:rsidRPr="001213EF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80261E" w:rsidRPr="00544C7D" w:rsidTr="00544C7D">
        <w:tc>
          <w:tcPr>
            <w:tcW w:w="3330" w:type="dxa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61E" w:rsidRPr="00664919" w:rsidRDefault="008409B2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69,183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61E" w:rsidRPr="00745170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61E" w:rsidRPr="0038128D" w:rsidRDefault="004C5A1E" w:rsidP="008026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53,850</w:t>
            </w:r>
          </w:p>
        </w:tc>
        <w:tc>
          <w:tcPr>
            <w:tcW w:w="270" w:type="dxa"/>
            <w:shd w:val="clear" w:color="auto" w:fill="auto"/>
          </w:tcPr>
          <w:p w:rsidR="0080261E" w:rsidRPr="00544C7D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261E" w:rsidRPr="00745170" w:rsidRDefault="0080261E" w:rsidP="0080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52,976</w:t>
            </w:r>
          </w:p>
        </w:tc>
      </w:tr>
    </w:tbl>
    <w:p w:rsidR="00544C7D" w:rsidRPr="00544C7D" w:rsidRDefault="0054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80261E">
        <w:rPr>
          <w:rFonts w:asciiTheme="majorBidi" w:hAnsiTheme="majorBidi" w:cstheme="majorBidi" w:hint="cs"/>
          <w:sz w:val="30"/>
          <w:szCs w:val="30"/>
          <w:cs/>
        </w:rPr>
        <w:t>ดสาม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0261E">
        <w:rPr>
          <w:rFonts w:asciiTheme="majorBidi" w:hAnsiTheme="majorBidi" w:cstheme="majorBidi"/>
          <w:sz w:val="30"/>
          <w:szCs w:val="30"/>
        </w:rPr>
        <w:t>31</w:t>
      </w:r>
      <w:r w:rsidR="00242500">
        <w:rPr>
          <w:rFonts w:asciiTheme="majorBidi" w:hAnsiTheme="majorBidi" w:cstheme="majorBidi"/>
          <w:sz w:val="30"/>
          <w:szCs w:val="30"/>
        </w:rPr>
        <w:t xml:space="preserve"> </w:t>
      </w:r>
      <w:r w:rsidR="0080261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A7A03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D1150A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32"/>
        <w:gridCol w:w="18"/>
      </w:tblGrid>
      <w:tr w:rsidR="00800D09" w:rsidRPr="00544C7D" w:rsidTr="004C59D5">
        <w:trPr>
          <w:gridAfter w:val="1"/>
          <w:wAfter w:w="18" w:type="dxa"/>
          <w:cantSplit/>
          <w:trHeight w:val="139"/>
          <w:tblHeader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4C59D5">
        <w:trPr>
          <w:gridAfter w:val="1"/>
          <w:wAfter w:w="18" w:type="dxa"/>
          <w:cantSplit/>
          <w:trHeight w:val="139"/>
          <w:tblHeader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4C59D5">
        <w:trPr>
          <w:gridAfter w:val="1"/>
          <w:wAfter w:w="18" w:type="dxa"/>
          <w:cantSplit/>
          <w:trHeight w:val="139"/>
          <w:tblHeader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4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B9782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446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800D09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00D09" w:rsidRPr="00544C7D" w:rsidTr="004C59D5">
        <w:trPr>
          <w:gridAfter w:val="1"/>
          <w:wAfter w:w="18" w:type="dxa"/>
          <w:cantSplit/>
          <w:trHeight w:val="139"/>
          <w:tblHeader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4C59D5">
        <w:trPr>
          <w:gridAfter w:val="1"/>
          <w:wAfter w:w="18" w:type="dxa"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82F88" w:rsidRPr="00544C7D" w:rsidTr="004C59D5">
        <w:trPr>
          <w:gridAfter w:val="1"/>
          <w:wAfter w:w="18" w:type="dxa"/>
          <w:trHeight w:val="139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582F88" w:rsidRPr="004C59D5" w:rsidRDefault="00FF5D71" w:rsidP="004C59D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59D5"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70" w:type="dxa"/>
            <w:shd w:val="clear" w:color="auto" w:fill="auto"/>
          </w:tcPr>
          <w:p w:rsidR="00582F88" w:rsidRPr="004C59D5" w:rsidRDefault="00582F88" w:rsidP="004C59D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664919" w:rsidRDefault="008409B2" w:rsidP="008409B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 w:rsidRPr="00664919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US" w:bidi="th-TH"/>
              </w:rPr>
              <w:t>)</w:t>
            </w: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82F88" w:rsidRPr="00664919" w:rsidRDefault="000F631F" w:rsidP="00A50541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8,067</w:t>
            </w:r>
          </w:p>
        </w:tc>
      </w:tr>
      <w:tr w:rsidR="00582F88" w:rsidRPr="00544C7D" w:rsidTr="004C59D5">
        <w:trPr>
          <w:gridAfter w:val="1"/>
          <w:wAfter w:w="18" w:type="dxa"/>
          <w:trHeight w:val="348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582F88" w:rsidRPr="004C59D5" w:rsidRDefault="00FF5D71" w:rsidP="004C59D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59D5">
              <w:rPr>
                <w:rFonts w:ascii="Angsana New" w:hAnsi="Angsana New"/>
                <w:sz w:val="30"/>
                <w:szCs w:val="30"/>
                <w:lang w:val="en-US" w:bidi="th-TH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582F88" w:rsidRPr="004C59D5" w:rsidRDefault="00582F88" w:rsidP="004C59D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664919" w:rsidRDefault="00E3767E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(978)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82F88" w:rsidRPr="00664919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1,204</w:t>
            </w:r>
          </w:p>
        </w:tc>
      </w:tr>
      <w:tr w:rsidR="00582F88" w:rsidRPr="00544C7D" w:rsidTr="004C59D5">
        <w:trPr>
          <w:gridAfter w:val="1"/>
          <w:wAfter w:w="18" w:type="dxa"/>
          <w:trHeight w:val="348"/>
        </w:trPr>
        <w:tc>
          <w:tcPr>
            <w:tcW w:w="3330" w:type="dxa"/>
          </w:tcPr>
          <w:p w:rsidR="00582F88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582F88" w:rsidRPr="00340683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16,192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664919" w:rsidRDefault="004C5A1E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(919</w:t>
            </w:r>
            <w:r w:rsidR="00E3767E"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664919" w:rsidRDefault="00AA0EFD" w:rsidP="004C5A1E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</w:t>
            </w:r>
            <w:r w:rsidR="004C5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82F88" w:rsidRPr="00664919" w:rsidRDefault="00AA0EFD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</w:t>
            </w:r>
            <w:r w:rsidR="00E3767E"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82F88" w:rsidRPr="00544C7D" w:rsidTr="004C59D5">
        <w:trPr>
          <w:gridAfter w:val="1"/>
          <w:wAfter w:w="18" w:type="dxa"/>
          <w:trHeight w:val="348"/>
        </w:trPr>
        <w:tc>
          <w:tcPr>
            <w:tcW w:w="3330" w:type="dxa"/>
          </w:tcPr>
          <w:p w:rsidR="00582F88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67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 (ตัดรายการกำไรจากการจำหน่ายเครื่องจักรระหว่างกัน)</w:t>
            </w:r>
          </w:p>
        </w:tc>
        <w:tc>
          <w:tcPr>
            <w:tcW w:w="1260" w:type="dxa"/>
            <w:shd w:val="clear" w:color="auto" w:fill="auto"/>
          </w:tcPr>
          <w:p w:rsidR="00582F88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82F88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82F88" w:rsidRPr="00340683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767E" w:rsidRPr="00664919" w:rsidRDefault="00E3767E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767E" w:rsidRPr="00664919" w:rsidRDefault="008409B2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(238</w:t>
            </w:r>
            <w:r w:rsidR="00E3767E"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664919" w:rsidRDefault="00582F88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3767E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3767E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767E" w:rsidRPr="00664919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767E" w:rsidRPr="00664919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13,81</w:t>
            </w:r>
            <w:r w:rsidR="008409B2"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82F88" w:rsidRPr="00544C7D" w:rsidTr="004C59D5">
        <w:trPr>
          <w:gridAfter w:val="1"/>
          <w:wAfter w:w="18" w:type="dxa"/>
          <w:trHeight w:val="348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582F88" w:rsidRPr="00106D94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D94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82F88" w:rsidRPr="00664919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582F88" w:rsidRPr="00544C7D" w:rsidTr="004C59D5">
        <w:trPr>
          <w:gridAfter w:val="1"/>
          <w:wAfter w:w="18" w:type="dxa"/>
          <w:trHeight w:val="334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340683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31,088</w:t>
            </w:r>
          </w:p>
        </w:tc>
        <w:tc>
          <w:tcPr>
            <w:tcW w:w="270" w:type="dxa"/>
            <w:shd w:val="clear" w:color="auto" w:fill="auto"/>
          </w:tcPr>
          <w:p w:rsidR="00582F88" w:rsidRPr="001B2947" w:rsidRDefault="00582F88" w:rsidP="00582F8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82F88" w:rsidRPr="00664919" w:rsidRDefault="00E3767E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582F88" w:rsidRPr="00664919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31,088</w:t>
            </w:r>
          </w:p>
        </w:tc>
      </w:tr>
      <w:tr w:rsidR="00582F88" w:rsidRPr="0038128D" w:rsidTr="00E3767E">
        <w:trPr>
          <w:gridAfter w:val="1"/>
          <w:wAfter w:w="18" w:type="dxa"/>
          <w:trHeight w:val="334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2F88" w:rsidRPr="00340683" w:rsidRDefault="00582F88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71,561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2F88" w:rsidRPr="00664919" w:rsidRDefault="004C5A1E" w:rsidP="00611C1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(1,955</w:t>
            </w:r>
            <w:r w:rsidR="00E3767E" w:rsidRPr="0066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2F88" w:rsidRPr="00664919" w:rsidRDefault="004C5A1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(82</w:t>
            </w:r>
            <w:r w:rsidR="00AA0EFD" w:rsidRPr="0066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2F88" w:rsidRPr="00664919" w:rsidRDefault="008409B2" w:rsidP="00AA0EF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69,524</w:t>
            </w:r>
          </w:p>
        </w:tc>
      </w:tr>
      <w:tr w:rsidR="004C59D5" w:rsidRPr="0038128D" w:rsidTr="00E3767E">
        <w:trPr>
          <w:gridAfter w:val="1"/>
          <w:wAfter w:w="18" w:type="dxa"/>
          <w:trHeight w:val="334"/>
        </w:trPr>
        <w:tc>
          <w:tcPr>
            <w:tcW w:w="3330" w:type="dxa"/>
          </w:tcPr>
          <w:p w:rsidR="004C59D5" w:rsidRPr="00544C7D" w:rsidRDefault="004C59D5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C59D5" w:rsidRDefault="004C59D5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59D5" w:rsidRPr="00544C7D" w:rsidRDefault="004C59D5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C59D5" w:rsidRPr="00E51F72" w:rsidRDefault="004C59D5" w:rsidP="00582F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59D5" w:rsidRPr="00594B3A" w:rsidRDefault="004C59D5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4C59D5" w:rsidRPr="00594B3A" w:rsidRDefault="004C59D5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59D5" w:rsidRPr="00594B3A" w:rsidRDefault="004C59D5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:rsidR="004C59D5" w:rsidRPr="00594B3A" w:rsidRDefault="004C59D5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767E" w:rsidRPr="0038128D" w:rsidTr="00E3767E">
        <w:trPr>
          <w:gridAfter w:val="1"/>
          <w:wAfter w:w="18" w:type="dxa"/>
          <w:trHeight w:val="334"/>
        </w:trPr>
        <w:tc>
          <w:tcPr>
            <w:tcW w:w="3330" w:type="dxa"/>
          </w:tcPr>
          <w:p w:rsidR="00E3767E" w:rsidRPr="00544C7D" w:rsidRDefault="00E3767E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3767E" w:rsidRDefault="00E3767E" w:rsidP="00582F8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767E" w:rsidRPr="00544C7D" w:rsidRDefault="00E3767E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767E" w:rsidRPr="00E51F72" w:rsidRDefault="00E3767E" w:rsidP="00582F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767E" w:rsidRPr="00594B3A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3767E" w:rsidRPr="00594B3A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767E" w:rsidRPr="00594B3A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3767E" w:rsidRPr="00594B3A" w:rsidRDefault="00E3767E" w:rsidP="00582F8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A3543" w:rsidRPr="00544C7D" w:rsidTr="004C59D5">
        <w:trPr>
          <w:trHeight w:val="334"/>
        </w:trPr>
        <w:tc>
          <w:tcPr>
            <w:tcW w:w="3330" w:type="dxa"/>
          </w:tcPr>
          <w:p w:rsidR="009A3543" w:rsidRPr="00544C7D" w:rsidRDefault="009A3543" w:rsidP="009A3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2F88" w:rsidRPr="00544C7D" w:rsidTr="004C59D5">
        <w:trPr>
          <w:trHeight w:val="334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E3767E" w:rsidRDefault="00582F88" w:rsidP="004C59D5">
            <w:pPr>
              <w:pStyle w:val="acctfourfigures"/>
              <w:tabs>
                <w:tab w:val="clear" w:pos="765"/>
              </w:tabs>
              <w:spacing w:line="240" w:lineRule="atLeast"/>
              <w:ind w:left="-18"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67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(172)</w:t>
            </w:r>
          </w:p>
        </w:tc>
        <w:tc>
          <w:tcPr>
            <w:tcW w:w="270" w:type="dxa"/>
            <w:shd w:val="clear" w:color="auto" w:fill="auto"/>
          </w:tcPr>
          <w:p w:rsidR="00582F88" w:rsidRPr="00E3767E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E3767E" w:rsidRDefault="00E3767E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3767E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582F88" w:rsidRPr="00E3767E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82F88" w:rsidRPr="00E3767E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6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E3767E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2F88" w:rsidRPr="00E3767E" w:rsidRDefault="00E3767E" w:rsidP="00582F8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(341</w:t>
            </w:r>
            <w:r w:rsidRPr="00E376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517FC" w:rsidRPr="00544C7D" w:rsidTr="004C59D5">
        <w:trPr>
          <w:trHeight w:val="334"/>
        </w:trPr>
        <w:tc>
          <w:tcPr>
            <w:tcW w:w="3330" w:type="dxa"/>
          </w:tcPr>
          <w:p w:rsidR="004517FC" w:rsidRPr="004517FC" w:rsidRDefault="004517FC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7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517FC" w:rsidRPr="00E3767E" w:rsidRDefault="004517FC" w:rsidP="004C59D5">
            <w:pPr>
              <w:pStyle w:val="acctfourfigures"/>
              <w:tabs>
                <w:tab w:val="clear" w:pos="765"/>
              </w:tabs>
              <w:spacing w:line="240" w:lineRule="atLeast"/>
              <w:ind w:left="-18" w:right="-2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76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(172)</w:t>
            </w:r>
          </w:p>
        </w:tc>
        <w:tc>
          <w:tcPr>
            <w:tcW w:w="270" w:type="dxa"/>
            <w:shd w:val="clear" w:color="auto" w:fill="auto"/>
          </w:tcPr>
          <w:p w:rsidR="004517FC" w:rsidRPr="00E3767E" w:rsidRDefault="004517FC" w:rsidP="004517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517FC" w:rsidRPr="00E3767E" w:rsidRDefault="00E3767E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4517FC" w:rsidRPr="00E3767E" w:rsidRDefault="004517FC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517FC" w:rsidRPr="00E3767E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76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517FC" w:rsidRPr="00E3767E" w:rsidRDefault="004517FC" w:rsidP="004517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517FC" w:rsidRPr="00E3767E" w:rsidRDefault="00E3767E" w:rsidP="004517F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(341</w:t>
            </w:r>
            <w:r w:rsidRPr="00E376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E23ED" w:rsidRPr="00544C7D" w:rsidTr="004C59D5">
        <w:trPr>
          <w:trHeight w:val="50"/>
        </w:trPr>
        <w:tc>
          <w:tcPr>
            <w:tcW w:w="3330" w:type="dxa"/>
          </w:tcPr>
          <w:p w:rsidR="00DE23ED" w:rsidRPr="00D1150A" w:rsidRDefault="00DE23ED" w:rsidP="00DE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E23ED" w:rsidRPr="00664919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664919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DE23ED" w:rsidRPr="00664919" w:rsidRDefault="00DE23ED" w:rsidP="00DE23E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664919" w:rsidRDefault="00DE23ED" w:rsidP="00DE23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E23ED" w:rsidRPr="00664919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82F88" w:rsidRPr="00C80F11" w:rsidTr="004C59D5">
        <w:trPr>
          <w:trHeight w:val="334"/>
        </w:trPr>
        <w:tc>
          <w:tcPr>
            <w:tcW w:w="3330" w:type="dxa"/>
          </w:tcPr>
          <w:p w:rsidR="00582F88" w:rsidRPr="00544C7D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2F88" w:rsidRPr="004C59D5" w:rsidRDefault="00582F88" w:rsidP="004C59D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59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71,389</w:t>
            </w:r>
          </w:p>
        </w:tc>
        <w:tc>
          <w:tcPr>
            <w:tcW w:w="270" w:type="dxa"/>
            <w:shd w:val="clear" w:color="auto" w:fill="auto"/>
          </w:tcPr>
          <w:p w:rsidR="00582F88" w:rsidRPr="004C59D5" w:rsidRDefault="00582F88" w:rsidP="004C59D5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2F88" w:rsidRPr="00664919" w:rsidRDefault="004C5A1E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(2,124</w:t>
            </w:r>
            <w:r w:rsidR="00E3767E" w:rsidRPr="0066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82F88" w:rsidRPr="00664919" w:rsidRDefault="004C5A1E" w:rsidP="0058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</w:t>
            </w:r>
            <w:r w:rsidR="00AA0EFD" w:rsidRPr="0066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2F88" w:rsidRPr="00664919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82F88" w:rsidRPr="00664919" w:rsidRDefault="000F631F" w:rsidP="00582F88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69,183</w:t>
            </w:r>
          </w:p>
        </w:tc>
      </w:tr>
      <w:tr w:rsidR="00582F88" w:rsidRPr="00081766" w:rsidTr="004C59D5">
        <w:trPr>
          <w:trHeight w:val="139"/>
        </w:trPr>
        <w:tc>
          <w:tcPr>
            <w:tcW w:w="3330" w:type="dxa"/>
          </w:tcPr>
          <w:p w:rsidR="00582F88" w:rsidRPr="00081766" w:rsidRDefault="00582F88" w:rsidP="0058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68" w:type="dxa"/>
            <w:gridSpan w:val="8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8176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82F88" w:rsidRPr="00081766" w:rsidTr="004C59D5">
        <w:trPr>
          <w:trHeight w:val="139"/>
        </w:trPr>
        <w:tc>
          <w:tcPr>
            <w:tcW w:w="3330" w:type="dxa"/>
          </w:tcPr>
          <w:p w:rsidR="00582F88" w:rsidRPr="00081766" w:rsidRDefault="00582F88" w:rsidP="0058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2F88" w:rsidRPr="00081766" w:rsidTr="004C59D5">
        <w:trPr>
          <w:trHeight w:val="139"/>
        </w:trPr>
        <w:tc>
          <w:tcPr>
            <w:tcW w:w="333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582F88" w:rsidRPr="00081766" w:rsidTr="004C59D5">
        <w:trPr>
          <w:trHeight w:val="139"/>
        </w:trPr>
        <w:tc>
          <w:tcPr>
            <w:tcW w:w="333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8"/>
            <w:vAlign w:val="bottom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2F88" w:rsidRPr="00081766" w:rsidTr="004C59D5">
        <w:trPr>
          <w:trHeight w:val="139"/>
        </w:trPr>
        <w:tc>
          <w:tcPr>
            <w:tcW w:w="3330" w:type="dxa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2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B19" w:rsidRPr="00081766" w:rsidTr="004C59D5">
        <w:trPr>
          <w:trHeight w:val="139"/>
        </w:trPr>
        <w:tc>
          <w:tcPr>
            <w:tcW w:w="3330" w:type="dxa"/>
          </w:tcPr>
          <w:p w:rsidR="00E23B19" w:rsidRPr="00081766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E23B19" w:rsidRPr="00C56E95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E23B19" w:rsidRPr="00C56E95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AE5E92" w:rsidRDefault="00E23B19" w:rsidP="00440E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23B19" w:rsidRPr="0038128D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2,790</w:t>
            </w:r>
          </w:p>
        </w:tc>
      </w:tr>
      <w:tr w:rsidR="00A1762F" w:rsidRPr="00081766" w:rsidTr="004C59D5">
        <w:trPr>
          <w:trHeight w:val="139"/>
        </w:trPr>
        <w:tc>
          <w:tcPr>
            <w:tcW w:w="3330" w:type="dxa"/>
          </w:tcPr>
          <w:p w:rsidR="00A1762F" w:rsidRPr="00081766" w:rsidRDefault="00A1762F" w:rsidP="00A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A1762F" w:rsidRDefault="00A1762F" w:rsidP="00A1762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A1762F" w:rsidRPr="00544C7D" w:rsidRDefault="00A1762F" w:rsidP="00A176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1762F" w:rsidRDefault="00A1762F" w:rsidP="00A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:rsidR="00A1762F" w:rsidRPr="00594B3A" w:rsidRDefault="00A1762F" w:rsidP="00A1762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A1762F" w:rsidRPr="00E51F72" w:rsidRDefault="00A1762F" w:rsidP="00A176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762F" w:rsidRPr="00594B3A" w:rsidRDefault="00A1762F" w:rsidP="00A1762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A1762F" w:rsidRDefault="00A1762F" w:rsidP="00A1762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2,238</w:t>
            </w:r>
          </w:p>
        </w:tc>
      </w:tr>
      <w:tr w:rsidR="00E23B19" w:rsidRPr="00081766" w:rsidTr="004C59D5">
        <w:trPr>
          <w:trHeight w:val="348"/>
        </w:trPr>
        <w:tc>
          <w:tcPr>
            <w:tcW w:w="3330" w:type="dxa"/>
          </w:tcPr>
          <w:p w:rsidR="00E23B19" w:rsidRPr="00081766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15,705</w:t>
            </w:r>
          </w:p>
        </w:tc>
        <w:tc>
          <w:tcPr>
            <w:tcW w:w="270" w:type="dxa"/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23B19" w:rsidRPr="0038128D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15,558</w:t>
            </w:r>
          </w:p>
        </w:tc>
      </w:tr>
      <w:tr w:rsidR="00E23B19" w:rsidRPr="00081766" w:rsidTr="004C59D5">
        <w:trPr>
          <w:trHeight w:val="348"/>
        </w:trPr>
        <w:tc>
          <w:tcPr>
            <w:tcW w:w="3330" w:type="dxa"/>
          </w:tcPr>
          <w:p w:rsidR="00E23B19" w:rsidRPr="00081766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(481)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E51F72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23B19" w:rsidRPr="0038128D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23B19" w:rsidRPr="00081766" w:rsidTr="004C59D5">
        <w:trPr>
          <w:trHeight w:val="334"/>
        </w:trPr>
        <w:tc>
          <w:tcPr>
            <w:tcW w:w="3330" w:type="dxa"/>
          </w:tcPr>
          <w:p w:rsidR="00E23B19" w:rsidRPr="00081766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27,882</w:t>
            </w:r>
          </w:p>
        </w:tc>
        <w:tc>
          <w:tcPr>
            <w:tcW w:w="270" w:type="dxa"/>
            <w:shd w:val="clear" w:color="auto" w:fill="auto"/>
          </w:tcPr>
          <w:p w:rsidR="00E23B19" w:rsidRPr="001B2947" w:rsidRDefault="00E23B19" w:rsidP="00E23B1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544C7D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(10,703)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23B19" w:rsidRPr="00AE5E92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E23B19" w:rsidRPr="0038128D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17,179</w:t>
            </w:r>
          </w:p>
        </w:tc>
      </w:tr>
      <w:tr w:rsidR="00E23B19" w:rsidRPr="00081766" w:rsidTr="004C59D5">
        <w:trPr>
          <w:trHeight w:val="334"/>
        </w:trPr>
        <w:tc>
          <w:tcPr>
            <w:tcW w:w="3330" w:type="dxa"/>
          </w:tcPr>
          <w:p w:rsidR="00E23B19" w:rsidRPr="00081766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E23B19" w:rsidRPr="00544C7D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544C7D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(9,805)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594B3A" w:rsidRDefault="00E23B19" w:rsidP="00E23B1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38128D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37,925</w:t>
            </w:r>
          </w:p>
        </w:tc>
      </w:tr>
      <w:tr w:rsidR="00582F88" w:rsidRPr="00081766" w:rsidTr="004C59D5">
        <w:trPr>
          <w:trHeight w:val="170"/>
        </w:trPr>
        <w:tc>
          <w:tcPr>
            <w:tcW w:w="3330" w:type="dxa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</w:tabs>
              <w:spacing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82F88" w:rsidRPr="00081766" w:rsidTr="004C59D5">
        <w:trPr>
          <w:trHeight w:val="334"/>
        </w:trPr>
        <w:tc>
          <w:tcPr>
            <w:tcW w:w="3330" w:type="dxa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582F88" w:rsidRPr="00081766" w:rsidRDefault="00582F88" w:rsidP="00582F8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2F88" w:rsidRPr="00081766" w:rsidTr="004C59D5">
        <w:trPr>
          <w:trHeight w:val="334"/>
        </w:trPr>
        <w:tc>
          <w:tcPr>
            <w:tcW w:w="3330" w:type="dxa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4517FC" w:rsidRDefault="00582F88" w:rsidP="00582F88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582F88" w:rsidRPr="004517FC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82F88" w:rsidRPr="004517FC" w:rsidRDefault="00E23B19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4517FC">
              <w:rPr>
                <w:rFonts w:asciiTheme="majorBidi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582F88" w:rsidRPr="004517FC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82F88" w:rsidRPr="004517FC" w:rsidRDefault="00582F88" w:rsidP="00582F8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2F88" w:rsidRPr="004517FC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2F88" w:rsidRPr="004517FC" w:rsidRDefault="00E23B19" w:rsidP="00582F88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(190)</w:t>
            </w:r>
          </w:p>
        </w:tc>
      </w:tr>
      <w:tr w:rsidR="004517FC" w:rsidRPr="00081766" w:rsidTr="004C59D5">
        <w:trPr>
          <w:trHeight w:val="197"/>
        </w:trPr>
        <w:tc>
          <w:tcPr>
            <w:tcW w:w="3330" w:type="dxa"/>
          </w:tcPr>
          <w:p w:rsidR="004517FC" w:rsidRPr="00081766" w:rsidRDefault="004517FC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517FC" w:rsidRPr="00225D66" w:rsidRDefault="004517FC" w:rsidP="004517FC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4517FC" w:rsidRPr="00225D66" w:rsidRDefault="004517FC" w:rsidP="004517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517FC" w:rsidRPr="0038128D" w:rsidRDefault="004517FC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4517FC" w:rsidRPr="0038128D" w:rsidRDefault="004517FC" w:rsidP="0045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4517FC" w:rsidRPr="00544C7D" w:rsidRDefault="004517FC" w:rsidP="004517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517FC" w:rsidRPr="00544C7D" w:rsidRDefault="004517FC" w:rsidP="004517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517FC" w:rsidRPr="00544C7D" w:rsidRDefault="004517FC" w:rsidP="004517F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(190)</w:t>
            </w:r>
          </w:p>
        </w:tc>
      </w:tr>
      <w:tr w:rsidR="004517FC" w:rsidRPr="00081766" w:rsidTr="004C59D5">
        <w:trPr>
          <w:trHeight w:val="197"/>
        </w:trPr>
        <w:tc>
          <w:tcPr>
            <w:tcW w:w="3330" w:type="dxa"/>
          </w:tcPr>
          <w:p w:rsidR="004517FC" w:rsidRPr="00081766" w:rsidRDefault="004517FC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517FC" w:rsidRPr="00081766" w:rsidRDefault="004517FC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7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517FC" w:rsidRPr="00081766" w:rsidRDefault="004517FC" w:rsidP="00582F88">
            <w:pPr>
              <w:pStyle w:val="acctfourfigures"/>
              <w:tabs>
                <w:tab w:val="clear" w:pos="765"/>
                <w:tab w:val="decimal" w:pos="1044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82F88" w:rsidRPr="00E5239C" w:rsidTr="004C59D5">
        <w:trPr>
          <w:trHeight w:val="407"/>
        </w:trPr>
        <w:tc>
          <w:tcPr>
            <w:tcW w:w="3330" w:type="dxa"/>
          </w:tcPr>
          <w:p w:rsidR="00582F88" w:rsidRPr="00081766" w:rsidRDefault="00582F88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82F88" w:rsidRPr="00544C7D" w:rsidRDefault="00E23B19" w:rsidP="005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(9,995)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82F88" w:rsidRPr="00E23B19" w:rsidRDefault="00E23B19" w:rsidP="0058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82F88" w:rsidRPr="00544C7D" w:rsidRDefault="00582F88" w:rsidP="00582F8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82F88" w:rsidRPr="00C80F11" w:rsidRDefault="00E23B19" w:rsidP="00582F88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37,735</w:t>
            </w:r>
          </w:p>
        </w:tc>
      </w:tr>
    </w:tbl>
    <w:p w:rsidR="00460584" w:rsidRDefault="00460584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E23B1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74D5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(ราย</w:t>
            </w:r>
            <w:r w:rsidR="00A229F9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0D09" w:rsidRPr="00B47C12" w:rsidTr="004C4DE8">
        <w:trPr>
          <w:trHeight w:val="784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742DD" w:rsidRPr="00B47C12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="009A7A03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ตุลาคม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800D09" w:rsidRPr="00B47C12" w:rsidRDefault="00460584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E23B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BE0BAD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BE0BAD" w:rsidRPr="00B47C12" w:rsidRDefault="00B9782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E23B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E23B1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</w:p>
          <w:p w:rsidR="00800D09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460584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  <w:tr w:rsidR="00800D09" w:rsidRPr="00B47C12" w:rsidTr="004C4DE8">
        <w:trPr>
          <w:trHeight w:val="227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00D09" w:rsidRPr="00B47C12" w:rsidTr="004C4DE8">
        <w:trPr>
          <w:trHeight w:val="139"/>
        </w:trPr>
        <w:tc>
          <w:tcPr>
            <w:tcW w:w="3330" w:type="dxa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460584" w:rsidRPr="00B47C12" w:rsidTr="004C4DE8">
        <w:trPr>
          <w:trHeight w:val="139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4C59D5" w:rsidRDefault="00E23B19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59D5"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70" w:type="dxa"/>
            <w:shd w:val="clear" w:color="auto" w:fill="auto"/>
          </w:tcPr>
          <w:p w:rsidR="00460584" w:rsidRPr="004C59D5" w:rsidRDefault="00460584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E3767E" w:rsidP="00CE35E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2,967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E3767E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8,608</w:t>
            </w:r>
          </w:p>
        </w:tc>
      </w:tr>
      <w:tr w:rsidR="00526C08" w:rsidRPr="00B47C12" w:rsidTr="004C4DE8">
        <w:trPr>
          <w:trHeight w:val="139"/>
        </w:trPr>
        <w:tc>
          <w:tcPr>
            <w:tcW w:w="3330" w:type="dxa"/>
          </w:tcPr>
          <w:p w:rsidR="00526C08" w:rsidRPr="00B47C12" w:rsidRDefault="00526C08" w:rsidP="0052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526C08" w:rsidRPr="004C59D5" w:rsidRDefault="00526C08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59D5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526C08" w:rsidRPr="004C59D5" w:rsidRDefault="00526C08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526C08" w:rsidRPr="00B47C12" w:rsidRDefault="00E3767E" w:rsidP="00526C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(989)</w:t>
            </w:r>
          </w:p>
        </w:tc>
        <w:tc>
          <w:tcPr>
            <w:tcW w:w="270" w:type="dxa"/>
            <w:shd w:val="clear" w:color="auto" w:fill="auto"/>
          </w:tcPr>
          <w:p w:rsidR="00526C08" w:rsidRPr="00B47C12" w:rsidRDefault="00526C08" w:rsidP="00526C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26C08" w:rsidRPr="00B47C12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6C08" w:rsidRPr="00B47C12" w:rsidRDefault="00526C08" w:rsidP="00526C0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526C08" w:rsidRPr="00B47C12" w:rsidRDefault="00891DD3" w:rsidP="00E376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193</w:t>
            </w:r>
          </w:p>
        </w:tc>
      </w:tr>
      <w:tr w:rsidR="00460584" w:rsidRPr="00B47C12" w:rsidTr="004C4DE8">
        <w:trPr>
          <w:trHeight w:val="348"/>
        </w:trPr>
        <w:tc>
          <w:tcPr>
            <w:tcW w:w="3330" w:type="dxa"/>
          </w:tcPr>
          <w:p w:rsidR="00460584" w:rsidRPr="00B47C12" w:rsidRDefault="00E23B19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</w:t>
            </w:r>
            <w:r w:rsidR="00460584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4C59D5" w:rsidRDefault="00E23B19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59D5">
              <w:rPr>
                <w:rFonts w:ascii="Angsana New" w:hAnsi="Angsana New"/>
                <w:sz w:val="30"/>
                <w:szCs w:val="30"/>
              </w:rPr>
              <w:t>15,392</w:t>
            </w:r>
          </w:p>
        </w:tc>
        <w:tc>
          <w:tcPr>
            <w:tcW w:w="270" w:type="dxa"/>
            <w:shd w:val="clear" w:color="auto" w:fill="auto"/>
          </w:tcPr>
          <w:p w:rsidR="00460584" w:rsidRPr="004C59D5" w:rsidRDefault="00460584" w:rsidP="004C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A50541" w:rsidP="005E1E4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(953</w:t>
            </w:r>
            <w:r w:rsid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E3767E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C5A1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E3767E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14,45</w:t>
            </w:r>
            <w:r w:rsidR="004C5A1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</w:tr>
      <w:tr w:rsidR="00E23B19" w:rsidRPr="00B47C12" w:rsidTr="002A69D9">
        <w:trPr>
          <w:trHeight w:val="334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E23B19" w:rsidRPr="004C59D5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59D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B47C12" w:rsidRDefault="00E3767E" w:rsidP="00E3767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B47C12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23B19" w:rsidRPr="00B47C12" w:rsidRDefault="00E3767E" w:rsidP="00E376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160</w:t>
            </w:r>
          </w:p>
        </w:tc>
      </w:tr>
      <w:tr w:rsidR="00E23B19" w:rsidRPr="00B47C12" w:rsidTr="00271422">
        <w:trPr>
          <w:trHeight w:val="348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4C59D5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59D5">
              <w:rPr>
                <w:rFonts w:ascii="Angsana New" w:hAnsi="Angsana New"/>
                <w:sz w:val="30"/>
                <w:szCs w:val="30"/>
                <w:lang w:bidi="th-TH"/>
              </w:rPr>
              <w:t>29,773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B47C12" w:rsidRDefault="00E3767E" w:rsidP="00E3767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23B19" w:rsidRPr="00E3767E" w:rsidRDefault="00E3767E" w:rsidP="00E3767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23B19" w:rsidRPr="00B47C12" w:rsidRDefault="00E3767E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29,773</w:t>
            </w:r>
          </w:p>
        </w:tc>
      </w:tr>
      <w:tr w:rsidR="00E23B19" w:rsidRPr="00B47C12" w:rsidTr="00526C08">
        <w:trPr>
          <w:trHeight w:val="348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4C59D5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59D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53,148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B47C12" w:rsidRDefault="00E3767E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1,02</w:t>
            </w:r>
            <w:r w:rsidR="00A5054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B47C12" w:rsidRDefault="00E3767E" w:rsidP="00E23B1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C5A1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E23B19" w:rsidRPr="00B47C12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B47C12" w:rsidRDefault="00E3767E" w:rsidP="00E23B1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54,19</w:t>
            </w:r>
            <w:r w:rsidR="004C5A1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</w:p>
        </w:tc>
      </w:tr>
      <w:tr w:rsidR="0054590C" w:rsidRPr="00B47C12" w:rsidTr="00526C08">
        <w:trPr>
          <w:trHeight w:val="161"/>
        </w:trPr>
        <w:tc>
          <w:tcPr>
            <w:tcW w:w="3330" w:type="dxa"/>
          </w:tcPr>
          <w:p w:rsidR="0054590C" w:rsidRPr="004C59D5" w:rsidRDefault="0054590C" w:rsidP="004C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4590C" w:rsidRPr="004C59D5" w:rsidRDefault="0054590C" w:rsidP="004C5A1E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60584" w:rsidRPr="00B47C12" w:rsidTr="00271422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60584" w:rsidRPr="004C59D5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60584" w:rsidRPr="00B47C12" w:rsidTr="00271422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E3767E" w:rsidRDefault="00E23B19" w:rsidP="004C59D5">
            <w:pPr>
              <w:pStyle w:val="acctfourfigures"/>
              <w:tabs>
                <w:tab w:val="clear" w:pos="765"/>
              </w:tabs>
              <w:spacing w:line="24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67E"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460584" w:rsidRPr="00E3767E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E3767E" w:rsidRDefault="00E3767E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460584" w:rsidRPr="00E3767E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E3767E" w:rsidRDefault="00E3767E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E3767E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0584" w:rsidRPr="00E3767E" w:rsidRDefault="00E3767E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376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(341)</w:t>
            </w:r>
          </w:p>
        </w:tc>
      </w:tr>
      <w:tr w:rsidR="00526C08" w:rsidRPr="00B47C12" w:rsidTr="00526C08">
        <w:trPr>
          <w:trHeight w:val="334"/>
        </w:trPr>
        <w:tc>
          <w:tcPr>
            <w:tcW w:w="3330" w:type="dxa"/>
          </w:tcPr>
          <w:p w:rsidR="00526C08" w:rsidRPr="00B47C12" w:rsidRDefault="00526C08" w:rsidP="0052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26C08" w:rsidRPr="004C59D5" w:rsidRDefault="00526C08" w:rsidP="004C59D5">
            <w:pPr>
              <w:pStyle w:val="acctfourfigures"/>
              <w:tabs>
                <w:tab w:val="clear" w:pos="765"/>
              </w:tabs>
              <w:spacing w:line="24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59D5">
              <w:rPr>
                <w:rFonts w:ascii="Angsana New" w:hAnsi="Angsana New"/>
                <w:b/>
                <w:bCs/>
                <w:sz w:val="30"/>
                <w:szCs w:val="30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526C08" w:rsidRPr="00526C08" w:rsidRDefault="00526C08" w:rsidP="00526C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26C08" w:rsidRPr="00B47C12" w:rsidRDefault="00E3767E" w:rsidP="00526C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526C08" w:rsidRPr="00B47C12" w:rsidRDefault="00526C08" w:rsidP="00526C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26C08" w:rsidRPr="00B47C12" w:rsidRDefault="00E3767E" w:rsidP="00526C0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6C08" w:rsidRPr="00B47C12" w:rsidRDefault="00526C08" w:rsidP="00526C0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26C08" w:rsidRPr="00B47C12" w:rsidRDefault="00E3767E" w:rsidP="00526C0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(341)</w:t>
            </w:r>
          </w:p>
        </w:tc>
      </w:tr>
      <w:tr w:rsidR="00460584" w:rsidRPr="00B47C12" w:rsidTr="004C59D5">
        <w:trPr>
          <w:trHeight w:val="134"/>
        </w:trPr>
        <w:tc>
          <w:tcPr>
            <w:tcW w:w="3330" w:type="dxa"/>
          </w:tcPr>
          <w:p w:rsidR="00460584" w:rsidRPr="004C5A1E" w:rsidRDefault="00460584" w:rsidP="004C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60584" w:rsidRPr="004C5A1E" w:rsidRDefault="00460584" w:rsidP="004C5A1E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0584" w:rsidRPr="00B47C12" w:rsidTr="004C4DE8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E23B19" w:rsidP="004C59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52,976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E3767E" w:rsidP="00A5054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85</w:t>
            </w:r>
            <w:r w:rsidR="00A5054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E3767E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C5A1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4C5A1E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53,850</w:t>
            </w:r>
          </w:p>
        </w:tc>
      </w:tr>
    </w:tbl>
    <w:p w:rsidR="008F75FD" w:rsidRPr="004C5A1E" w:rsidRDefault="008F75FD" w:rsidP="004C5A1E">
      <w:pPr>
        <w:spacing w:line="0" w:lineRule="atLeast"/>
        <w:rPr>
          <w:rFonts w:asciiTheme="majorBidi" w:hAnsiTheme="majorBidi" w:cstheme="majorBidi"/>
          <w:sz w:val="14"/>
          <w:szCs w:val="1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F773A" w:rsidRPr="00B47C12" w:rsidTr="002A69D9">
        <w:trPr>
          <w:trHeight w:val="784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ตุลาคม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</w:t>
            </w:r>
            <w:r w:rsidR="00E23B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60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C04EB8" w:rsidRPr="00B47C12" w:rsidRDefault="00E23B19" w:rsidP="00C0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  <w:r w:rsidR="00C04EB8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2560</w:t>
            </w:r>
          </w:p>
        </w:tc>
      </w:tr>
      <w:tr w:rsidR="000F773A" w:rsidRPr="00B47C12" w:rsidTr="004C5A1E">
        <w:trPr>
          <w:trHeight w:hRule="exact" w:val="317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F773A" w:rsidRPr="00B47C12" w:rsidTr="002A69D9">
        <w:trPr>
          <w:trHeight w:val="139"/>
        </w:trPr>
        <w:tc>
          <w:tcPr>
            <w:tcW w:w="3330" w:type="dxa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E23B19" w:rsidRPr="00B47C12" w:rsidTr="002A69D9">
        <w:trPr>
          <w:trHeight w:val="139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1,477</w:t>
            </w:r>
          </w:p>
        </w:tc>
      </w:tr>
      <w:tr w:rsidR="00A1762F" w:rsidRPr="00B47C12" w:rsidTr="002A69D9">
        <w:trPr>
          <w:trHeight w:val="139"/>
        </w:trPr>
        <w:tc>
          <w:tcPr>
            <w:tcW w:w="3330" w:type="dxa"/>
          </w:tcPr>
          <w:p w:rsidR="00A1762F" w:rsidRPr="00B47C12" w:rsidRDefault="00A1762F" w:rsidP="00A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1,996</w:t>
            </w:r>
          </w:p>
        </w:tc>
      </w:tr>
      <w:tr w:rsidR="00A1762F" w:rsidRPr="00B47C12" w:rsidTr="002A69D9">
        <w:trPr>
          <w:trHeight w:val="139"/>
        </w:trPr>
        <w:tc>
          <w:tcPr>
            <w:tcW w:w="3330" w:type="dxa"/>
          </w:tcPr>
          <w:p w:rsidR="00A1762F" w:rsidRPr="00B47C12" w:rsidRDefault="00A1762F" w:rsidP="00A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1762F" w:rsidRPr="00A73470" w:rsidRDefault="00A1762F" w:rsidP="00A1762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22,579</w:t>
            </w:r>
          </w:p>
        </w:tc>
      </w:tr>
      <w:tr w:rsidR="00E23B19" w:rsidRPr="00B47C12" w:rsidTr="002A69D9">
        <w:trPr>
          <w:trHeight w:val="348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15,036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(184)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14,857</w:t>
            </w:r>
          </w:p>
        </w:tc>
      </w:tr>
      <w:tr w:rsidR="00E23B19" w:rsidRPr="00B47C12" w:rsidTr="002A69D9">
        <w:trPr>
          <w:trHeight w:val="334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(481)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23B19" w:rsidRPr="00B47C12" w:rsidTr="00271422">
        <w:trPr>
          <w:trHeight w:val="334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26,567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(10,703)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15,864</w:t>
            </w:r>
          </w:p>
        </w:tc>
      </w:tr>
      <w:tr w:rsidR="00E23B19" w:rsidRPr="00B47C12" w:rsidTr="006C1904">
        <w:trPr>
          <w:trHeight w:val="334"/>
        </w:trPr>
        <w:tc>
          <w:tcPr>
            <w:tcW w:w="3330" w:type="dxa"/>
          </w:tcPr>
          <w:p w:rsidR="00E23B19" w:rsidRPr="00B47C12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(10,937)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56,933</w:t>
            </w:r>
          </w:p>
        </w:tc>
      </w:tr>
      <w:tr w:rsidR="00E23B19" w:rsidRPr="00CB16A0" w:rsidTr="002A69D9">
        <w:trPr>
          <w:trHeight w:val="334"/>
        </w:trPr>
        <w:tc>
          <w:tcPr>
            <w:tcW w:w="3330" w:type="dxa"/>
          </w:tcPr>
          <w:p w:rsidR="00E23B19" w:rsidRPr="00A73470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3B19" w:rsidRPr="00CB16A0" w:rsidTr="00E23B19">
        <w:trPr>
          <w:trHeight w:val="334"/>
        </w:trPr>
        <w:tc>
          <w:tcPr>
            <w:tcW w:w="3330" w:type="dxa"/>
          </w:tcPr>
          <w:p w:rsidR="00E23B19" w:rsidRPr="00A73470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23B19" w:rsidRPr="00526C08" w:rsidRDefault="00E23B19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6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23B19" w:rsidRPr="00526C08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26C08">
              <w:rPr>
                <w:rFonts w:asciiTheme="majorBidi" w:hAnsiTheme="majorBidi" w:cstheme="majorBidi"/>
                <w:sz w:val="30"/>
                <w:szCs w:val="30"/>
              </w:rPr>
              <w:t>(190)</w:t>
            </w:r>
          </w:p>
        </w:tc>
      </w:tr>
      <w:tr w:rsidR="00E23B19" w:rsidRPr="00CB16A0" w:rsidTr="00526C08">
        <w:trPr>
          <w:trHeight w:val="334"/>
        </w:trPr>
        <w:tc>
          <w:tcPr>
            <w:tcW w:w="3330" w:type="dxa"/>
          </w:tcPr>
          <w:p w:rsidR="00E23B19" w:rsidRPr="00A73470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3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3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3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E23B19" w:rsidRPr="00CE35E6" w:rsidRDefault="00E23B19" w:rsidP="00A50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35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E23B19" w:rsidRPr="00CE35E6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(190)</w:t>
            </w:r>
          </w:p>
        </w:tc>
      </w:tr>
      <w:tr w:rsidR="00E23B19" w:rsidRPr="00B47C12" w:rsidTr="00526C08">
        <w:trPr>
          <w:trHeight w:val="161"/>
        </w:trPr>
        <w:tc>
          <w:tcPr>
            <w:tcW w:w="3330" w:type="dxa"/>
          </w:tcPr>
          <w:p w:rsidR="00E23B19" w:rsidRPr="005129CC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E23B19" w:rsidRPr="005129CC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</w:tr>
      <w:tr w:rsidR="00E23B19" w:rsidRPr="00CB16A0" w:rsidTr="002A69D9">
        <w:trPr>
          <w:trHeight w:val="334"/>
        </w:trPr>
        <w:tc>
          <w:tcPr>
            <w:tcW w:w="3330" w:type="dxa"/>
          </w:tcPr>
          <w:p w:rsidR="00E23B19" w:rsidRPr="00A73470" w:rsidRDefault="00E23B19" w:rsidP="00E23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(11,127)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E23B19" w:rsidRPr="00A73470" w:rsidRDefault="00E23B19" w:rsidP="00E23B1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56,743</w:t>
            </w:r>
          </w:p>
        </w:tc>
      </w:tr>
    </w:tbl>
    <w:p w:rsidR="00B47C12" w:rsidRPr="005129CC" w:rsidRDefault="00B47C12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A1762F" w:rsidRDefault="00A1762F" w:rsidP="00A17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2640DC">
        <w:rPr>
          <w:rFonts w:ascii="Angsana New" w:hAnsi="Angsana New"/>
          <w:spacing w:val="-4"/>
          <w:sz w:val="30"/>
          <w:szCs w:val="30"/>
          <w:cs/>
        </w:rPr>
        <w:t>ขาดทุนทางภาษีจะสิ้นอายุในระหว่างปี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ปี </w:t>
      </w:r>
      <w:r w:rsidRPr="002640DC">
        <w:rPr>
          <w:rFonts w:ascii="Angsana New" w:hAnsi="Angsana New"/>
          <w:spacing w:val="-4"/>
          <w:sz w:val="30"/>
          <w:szCs w:val="30"/>
        </w:rPr>
        <w:t>2563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และปี 256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2640DC">
        <w:rPr>
          <w:rFonts w:ascii="Angsana New" w:hAnsi="Angsana New"/>
          <w:spacing w:val="-4"/>
          <w:sz w:val="30"/>
          <w:szCs w:val="30"/>
        </w:rPr>
        <w:t xml:space="preserve"> </w:t>
      </w:r>
      <w:r w:rsidRPr="002640DC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2640DC">
        <w:rPr>
          <w:rFonts w:ascii="Angsana New" w:hAnsi="Angsana New" w:hint="cs"/>
          <w:spacing w:val="-4"/>
          <w:sz w:val="30"/>
          <w:szCs w:val="30"/>
          <w:cs/>
        </w:rPr>
        <w:t>ภาษีเงินได้</w:t>
      </w:r>
      <w:r w:rsidRPr="00551114">
        <w:rPr>
          <w:rFonts w:ascii="Angsana New" w:hAnsi="Angsana New" w:hint="cs"/>
          <w:spacing w:val="-2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551114">
        <w:rPr>
          <w:rFonts w:ascii="Angsana New" w:hAnsi="Angsana New" w:hint="cs"/>
          <w:spacing w:val="-2"/>
          <w:sz w:val="30"/>
          <w:szCs w:val="30"/>
          <w:cs/>
        </w:rPr>
        <w:t>มาใช้ประโยชน์ได้</w:t>
      </w:r>
      <w:r w:rsidRPr="002A1884">
        <w:rPr>
          <w:rFonts w:ascii="Angsana New" w:hAnsi="Angsana New"/>
          <w:sz w:val="30"/>
          <w:szCs w:val="30"/>
        </w:rPr>
        <w:t xml:space="preserve"> </w:t>
      </w:r>
      <w:r w:rsidRPr="00551114">
        <w:rPr>
          <w:rFonts w:ascii="Angsana New" w:hAnsi="Angsana New" w:hint="cs"/>
          <w:spacing w:val="-6"/>
          <w:sz w:val="30"/>
          <w:szCs w:val="30"/>
          <w:cs/>
        </w:rPr>
        <w:t>โดยฝ่ายบริหารได้มีการกำหนดแผนธุรกิจเพื่อลดผลขาดทุนดังกล่าวและเพิ่มประสิทธิภาพ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51114">
        <w:rPr>
          <w:rFonts w:ascii="Angsana New" w:hAnsi="Angsana New" w:hint="cs"/>
          <w:spacing w:val="-6"/>
          <w:sz w:val="30"/>
          <w:szCs w:val="30"/>
          <w:cs/>
        </w:rPr>
        <w:t>ในการดำเนินงานให้มากขึ้น</w:t>
      </w:r>
      <w:r w:rsidRPr="002A1884">
        <w:rPr>
          <w:rFonts w:ascii="Angsana New" w:hAnsi="Angsana New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</w:t>
      </w:r>
      <w:r>
        <w:rPr>
          <w:rFonts w:ascii="Angsana New" w:hAnsi="Angsana New"/>
          <w:sz w:val="30"/>
          <w:szCs w:val="30"/>
          <w:cs/>
        </w:rPr>
        <w:br/>
      </w:r>
      <w:r w:rsidRPr="002A1884">
        <w:rPr>
          <w:rFonts w:ascii="Angsana New" w:hAnsi="Angsana New" w:hint="cs"/>
          <w:sz w:val="30"/>
          <w:szCs w:val="30"/>
          <w:cs/>
        </w:rPr>
        <w:t>จะเพิ่มขึ้นในอนาคต</w:t>
      </w:r>
    </w:p>
    <w:p w:rsidR="00DD19D8" w:rsidRPr="005129CC" w:rsidRDefault="00DD19D8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>นทรัพย์ภาษีเงินได้</w:t>
      </w:r>
      <w:r w:rsidR="004868D4">
        <w:rPr>
          <w:rFonts w:ascii="Angsana New" w:hAnsi="Angsana New"/>
          <w:sz w:val="30"/>
          <w:szCs w:val="30"/>
          <w:cs/>
        </w:rPr>
        <w:t>รอการตัดบัญชีที่ยังไม่ได้รับรู้</w:t>
      </w:r>
      <w:r w:rsidR="004868D4">
        <w:rPr>
          <w:rFonts w:ascii="Angsana New" w:hAnsi="Angsana New"/>
          <w:sz w:val="30"/>
          <w:szCs w:val="30"/>
        </w:rPr>
        <w:t xml:space="preserve"> </w:t>
      </w:r>
      <w:r w:rsidR="004868D4">
        <w:rPr>
          <w:rFonts w:ascii="Angsana New" w:hAnsi="Angsana New" w:hint="cs"/>
          <w:sz w:val="30"/>
          <w:szCs w:val="30"/>
          <w:cs/>
        </w:rPr>
        <w:t>มี</w:t>
      </w:r>
      <w:r w:rsidR="003D525A">
        <w:rPr>
          <w:rFonts w:ascii="Angsana New" w:hAnsi="Angsana New" w:hint="cs"/>
          <w:sz w:val="30"/>
          <w:szCs w:val="30"/>
          <w:cs/>
        </w:rPr>
        <w:t>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5129CC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72"/>
        <w:gridCol w:w="1124"/>
        <w:gridCol w:w="236"/>
        <w:gridCol w:w="1195"/>
        <w:gridCol w:w="279"/>
        <w:gridCol w:w="1178"/>
        <w:gridCol w:w="270"/>
        <w:gridCol w:w="1126"/>
      </w:tblGrid>
      <w:tr w:rsidR="002E0327" w:rsidRPr="00D21E8C" w:rsidTr="00D313D0">
        <w:tc>
          <w:tcPr>
            <w:tcW w:w="3772" w:type="dxa"/>
          </w:tcPr>
          <w:p w:rsidR="002E0327" w:rsidRPr="00D21E8C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555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D21E8C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74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71198" w:rsidRPr="00D21E8C" w:rsidTr="00D313D0">
        <w:tc>
          <w:tcPr>
            <w:tcW w:w="3772" w:type="dxa"/>
          </w:tcPr>
          <w:p w:rsidR="00571198" w:rsidRPr="00D21E8C" w:rsidRDefault="00571198" w:rsidP="00571198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</w:tcPr>
          <w:p w:rsidR="00571198" w:rsidRPr="00025938" w:rsidRDefault="00E23B19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571198"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571198" w:rsidRPr="00D21E8C" w:rsidRDefault="00571198" w:rsidP="0057119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5" w:type="dxa"/>
          </w:tcPr>
          <w:p w:rsidR="00571198" w:rsidRPr="00F717F1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571198" w:rsidRPr="00D21E8C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</w:tcPr>
          <w:p w:rsidR="00571198" w:rsidRPr="00025938" w:rsidRDefault="00E23B19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571198"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71198" w:rsidRPr="00D21E8C" w:rsidRDefault="00571198" w:rsidP="0057119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</w:tcPr>
          <w:p w:rsidR="00571198" w:rsidRPr="00F717F1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71198" w:rsidRPr="00D21E8C" w:rsidTr="00D313D0">
        <w:tc>
          <w:tcPr>
            <w:tcW w:w="3772" w:type="dxa"/>
          </w:tcPr>
          <w:p w:rsidR="00571198" w:rsidRPr="00D21E8C" w:rsidRDefault="00571198" w:rsidP="00571198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36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E23B1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9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E23B1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013753" w:rsidRPr="00D21E8C" w:rsidTr="002475F0">
        <w:tc>
          <w:tcPr>
            <w:tcW w:w="3772" w:type="dxa"/>
          </w:tcPr>
          <w:p w:rsidR="00013753" w:rsidRPr="00D21E8C" w:rsidRDefault="00013753" w:rsidP="0001375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408" w:type="dxa"/>
            <w:gridSpan w:val="7"/>
            <w:hideMark/>
          </w:tcPr>
          <w:p w:rsidR="00013753" w:rsidRPr="001B41B9" w:rsidRDefault="00013753" w:rsidP="0001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29CC" w:rsidRPr="00D21E8C" w:rsidTr="00D313D0">
        <w:trPr>
          <w:trHeight w:val="290"/>
        </w:trPr>
        <w:tc>
          <w:tcPr>
            <w:tcW w:w="3772" w:type="dxa"/>
            <w:shd w:val="clear" w:color="auto" w:fill="auto"/>
          </w:tcPr>
          <w:p w:rsidR="005129CC" w:rsidRPr="002475F0" w:rsidRDefault="005129CC" w:rsidP="0051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:rsidR="005129CC" w:rsidRPr="00664919" w:rsidRDefault="00CE35E6" w:rsidP="00CE35E6">
            <w:pPr>
              <w:pStyle w:val="acctfourfigures"/>
              <w:tabs>
                <w:tab w:val="clear" w:pos="765"/>
                <w:tab w:val="center" w:pos="710"/>
              </w:tabs>
              <w:spacing w:line="240" w:lineRule="atLeast"/>
              <w:ind w:left="-79" w:right="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919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 </w:t>
            </w:r>
            <w:r w:rsidR="00E3767E" w:rsidRPr="0066491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129CC" w:rsidRPr="00664919" w:rsidRDefault="005129CC" w:rsidP="005129C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:rsidR="005129CC" w:rsidRPr="00664919" w:rsidRDefault="005129CC" w:rsidP="005129CC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91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129CC" w:rsidRPr="00664919" w:rsidRDefault="005129CC" w:rsidP="005129C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:rsidR="005129CC" w:rsidRPr="00664919" w:rsidRDefault="00E3767E" w:rsidP="00E3767E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62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919">
              <w:rPr>
                <w:rFonts w:ascii="Angsana New" w:hAnsi="Angsana New" w:cs="Angsana New"/>
                <w:sz w:val="30"/>
                <w:szCs w:val="30"/>
                <w:lang w:eastAsia="en-GB"/>
              </w:rPr>
              <w:t>40,579</w:t>
            </w:r>
          </w:p>
        </w:tc>
        <w:tc>
          <w:tcPr>
            <w:tcW w:w="270" w:type="dxa"/>
            <w:shd w:val="clear" w:color="auto" w:fill="auto"/>
          </w:tcPr>
          <w:p w:rsidR="005129CC" w:rsidRPr="002475F0" w:rsidRDefault="005129CC" w:rsidP="005129C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5129CC" w:rsidRPr="00D313D0" w:rsidRDefault="005129CC" w:rsidP="005129CC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313D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40</w:t>
            </w:r>
            <w:r w:rsidRPr="00D31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3D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579</w:t>
            </w:r>
          </w:p>
        </w:tc>
      </w:tr>
      <w:tr w:rsidR="00532784" w:rsidRPr="00D21E8C" w:rsidTr="00D313D0">
        <w:trPr>
          <w:trHeight w:val="290"/>
        </w:trPr>
        <w:tc>
          <w:tcPr>
            <w:tcW w:w="3772" w:type="dxa"/>
            <w:shd w:val="clear" w:color="auto" w:fill="auto"/>
          </w:tcPr>
          <w:p w:rsidR="00532784" w:rsidRPr="00D21E8C" w:rsidRDefault="00532784" w:rsidP="00532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2784" w:rsidRPr="00664919" w:rsidRDefault="00532784" w:rsidP="00532784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47,586</w:t>
            </w:r>
          </w:p>
        </w:tc>
        <w:tc>
          <w:tcPr>
            <w:tcW w:w="236" w:type="dxa"/>
            <w:shd w:val="clear" w:color="auto" w:fill="auto"/>
          </w:tcPr>
          <w:p w:rsidR="00532784" w:rsidRPr="00664919" w:rsidRDefault="00532784" w:rsidP="0053278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2784" w:rsidRPr="00664919" w:rsidRDefault="00532784" w:rsidP="005327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1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532784" w:rsidRPr="00664919" w:rsidRDefault="00532784" w:rsidP="0053278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2784" w:rsidRPr="00664919" w:rsidRDefault="00532784" w:rsidP="00532784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62"/>
              </w:tabs>
              <w:spacing w:line="240" w:lineRule="atLeast"/>
              <w:ind w:left="-79" w:right="-55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  <w:r w:rsidRPr="0066491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:rsidR="00532784" w:rsidRPr="002475F0" w:rsidRDefault="00532784" w:rsidP="0053278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2784" w:rsidRPr="002475F0" w:rsidRDefault="00532784" w:rsidP="00532784">
            <w:pPr>
              <w:pStyle w:val="acctfourfigures"/>
              <w:tabs>
                <w:tab w:val="clear" w:pos="765"/>
                <w:tab w:val="left" w:pos="568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475F0" w:rsidRPr="00D21E8C" w:rsidTr="00D313D0">
        <w:trPr>
          <w:trHeight w:val="290"/>
        </w:trPr>
        <w:tc>
          <w:tcPr>
            <w:tcW w:w="3772" w:type="dxa"/>
            <w:shd w:val="clear" w:color="auto" w:fill="auto"/>
          </w:tcPr>
          <w:p w:rsidR="002475F0" w:rsidRPr="00AC12D7" w:rsidRDefault="00AC12D7" w:rsidP="004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C12D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664919" w:rsidRDefault="00532784" w:rsidP="002475F0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47,586</w:t>
            </w:r>
          </w:p>
        </w:tc>
        <w:tc>
          <w:tcPr>
            <w:tcW w:w="236" w:type="dxa"/>
            <w:shd w:val="clear" w:color="auto" w:fill="auto"/>
          </w:tcPr>
          <w:p w:rsidR="002475F0" w:rsidRPr="00664919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664919" w:rsidRDefault="00D313D0" w:rsidP="002475F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91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2475F0" w:rsidRPr="00664919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664919" w:rsidRDefault="00532784" w:rsidP="00D84541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0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47,65</w:t>
            </w:r>
            <w:r w:rsidR="007477A5" w:rsidRPr="0066491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475F0" w:rsidRPr="004C59D5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4C59D5" w:rsidRDefault="00D313D0" w:rsidP="000F773A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59D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40</w:t>
            </w:r>
            <w:r w:rsidRPr="004C5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59D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579</w:t>
            </w:r>
          </w:p>
        </w:tc>
      </w:tr>
    </w:tbl>
    <w:p w:rsidR="008E424F" w:rsidRPr="00D84541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1762F" w:rsidRDefault="00A1762F" w:rsidP="00A17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A1884">
        <w:rPr>
          <w:rFonts w:ascii="Angsana New" w:hAnsi="Angsana New"/>
          <w:sz w:val="30"/>
          <w:szCs w:val="30"/>
          <w:cs/>
        </w:rPr>
        <w:t>ขาดทุนทางภาษี</w:t>
      </w:r>
      <w:r>
        <w:rPr>
          <w:rFonts w:ascii="Angsana New" w:hAnsi="Angsana New" w:hint="cs"/>
          <w:sz w:val="30"/>
          <w:szCs w:val="30"/>
          <w:cs/>
        </w:rPr>
        <w:t>ข้างต้นของ</w:t>
      </w:r>
      <w:r w:rsidR="00532784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A1884">
        <w:rPr>
          <w:rFonts w:ascii="Angsana New" w:hAnsi="Angsana New"/>
          <w:sz w:val="30"/>
          <w:szCs w:val="30"/>
          <w:cs/>
        </w:rPr>
        <w:t>จะสิ้นอายุใน</w:t>
      </w:r>
      <w:r w:rsidRPr="002A1884">
        <w:rPr>
          <w:rFonts w:ascii="Angsana New" w:hAnsi="Angsana New" w:hint="cs"/>
          <w:sz w:val="30"/>
          <w:szCs w:val="30"/>
          <w:cs/>
        </w:rPr>
        <w:t>ระหว่าง</w:t>
      </w:r>
      <w:r w:rsidRPr="002A1884">
        <w:rPr>
          <w:rFonts w:ascii="Angsana New" w:hAnsi="Angsana New"/>
          <w:sz w:val="30"/>
          <w:szCs w:val="30"/>
          <w:cs/>
        </w:rPr>
        <w:t>ปี</w:t>
      </w:r>
      <w:r w:rsidRPr="002A188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2A1884">
        <w:rPr>
          <w:rFonts w:ascii="Angsana New" w:hAnsi="Angsana New" w:hint="cs"/>
          <w:sz w:val="30"/>
          <w:szCs w:val="30"/>
          <w:cs/>
        </w:rPr>
        <w:t xml:space="preserve"> ถึง </w:t>
      </w:r>
      <w:r w:rsidR="00E3767E">
        <w:rPr>
          <w:rFonts w:ascii="Angsana New" w:hAnsi="Angsana New"/>
          <w:sz w:val="30"/>
          <w:szCs w:val="30"/>
        </w:rPr>
        <w:t>2567</w:t>
      </w:r>
      <w:r w:rsidRPr="002A188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A1884">
        <w:rPr>
          <w:rFonts w:ascii="Angsana New" w:hAnsi="Angsana New" w:hint="cs"/>
          <w:sz w:val="30"/>
          <w:szCs w:val="30"/>
          <w:cs/>
        </w:rPr>
        <w:t>บริษัท</w:t>
      </w:r>
      <w:r w:rsidRPr="002A1884">
        <w:rPr>
          <w:rFonts w:ascii="Angsana New" w:hAnsi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A1884">
        <w:rPr>
          <w:rFonts w:ascii="Angsana New" w:hAnsi="Angsana New"/>
          <w:sz w:val="30"/>
          <w:szCs w:val="30"/>
          <w:cs/>
        </w:rPr>
        <w:t>บริษัทจะมีกำไร</w:t>
      </w:r>
      <w:r>
        <w:rPr>
          <w:rFonts w:ascii="Angsana New" w:hAnsi="Angsana New"/>
          <w:sz w:val="30"/>
          <w:szCs w:val="30"/>
          <w:cs/>
        </w:rPr>
        <w:br/>
      </w:r>
      <w:r w:rsidRPr="002A1884">
        <w:rPr>
          <w:rFonts w:ascii="Angsana New" w:hAnsi="Angsana New"/>
          <w:sz w:val="30"/>
          <w:szCs w:val="30"/>
          <w:cs/>
        </w:rPr>
        <w:t>ทางภาษีเพียงพอที่จะใช้ประโยชน์ทางภาษีดังกล่าว</w:t>
      </w:r>
    </w:p>
    <w:p w:rsidR="00E3767E" w:rsidRDefault="00E3767E" w:rsidP="00A17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E75E59" w:rsidRDefault="00E75E59" w:rsidP="00A17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977D76" w:rsidRPr="00314A07" w:rsidRDefault="00DE6930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14A07">
        <w:rPr>
          <w:rFonts w:ascii="Angsana New" w:hAnsi="Angsana New"/>
          <w:b/>
          <w:bCs/>
          <w:sz w:val="30"/>
          <w:szCs w:val="30"/>
          <w:cs/>
        </w:rPr>
        <w:t>เจ้าหนี้การค้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77D76" w:rsidRPr="004C59D5" w:rsidRDefault="00977D76" w:rsidP="002B68D9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1012"/>
        <w:gridCol w:w="1100"/>
        <w:gridCol w:w="270"/>
        <w:gridCol w:w="1168"/>
        <w:gridCol w:w="270"/>
        <w:gridCol w:w="1171"/>
        <w:gridCol w:w="270"/>
        <w:gridCol w:w="1149"/>
      </w:tblGrid>
      <w:tr w:rsidR="00CE0394" w:rsidRPr="001B41B9" w:rsidTr="00251166">
        <w:tc>
          <w:tcPr>
            <w:tcW w:w="1509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26814" w:rsidRPr="0073248C" w:rsidTr="00987F97">
        <w:tc>
          <w:tcPr>
            <w:tcW w:w="1509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F26814" w:rsidRPr="0073248C" w:rsidRDefault="00D313D0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:rsidR="00F26814" w:rsidRPr="0073248C" w:rsidRDefault="000E1277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13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71198" w:rsidRPr="0073248C" w:rsidRDefault="00D313D0" w:rsidP="00571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1198"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:rsidR="00F26814" w:rsidRPr="0073248C" w:rsidRDefault="00571198" w:rsidP="00571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13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00D09" w:rsidRPr="001B41B9" w:rsidTr="00251166">
        <w:tc>
          <w:tcPr>
            <w:tcW w:w="1509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0" w:type="pct"/>
            <w:gridSpan w:val="7"/>
          </w:tcPr>
          <w:p w:rsidR="00800D09" w:rsidRPr="001B41B9" w:rsidRDefault="00464646" w:rsidP="00464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800D09"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D313D0" w:rsidRPr="001B41B9" w:rsidTr="006C1904">
        <w:tc>
          <w:tcPr>
            <w:tcW w:w="1509" w:type="pct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1" w:type="pct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6,064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313D0" w:rsidRPr="00D313D0" w:rsidRDefault="00D313D0" w:rsidP="00D313D0">
            <w:pPr>
              <w:pStyle w:val="acctfourfigures"/>
              <w:tabs>
                <w:tab w:val="clear" w:pos="765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1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5,352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D313D0" w:rsidRPr="00A97446" w:rsidRDefault="00D313D0" w:rsidP="00D313D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5,176</w:t>
            </w:r>
          </w:p>
        </w:tc>
      </w:tr>
      <w:tr w:rsidR="00D313D0" w:rsidRPr="001B41B9" w:rsidTr="006C1904">
        <w:tc>
          <w:tcPr>
            <w:tcW w:w="1509" w:type="pct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51" w:type="pct"/>
          </w:tcPr>
          <w:p w:rsidR="00D313D0" w:rsidRPr="0036497F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color w:val="FFFF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183,909</w:t>
            </w:r>
          </w:p>
        </w:tc>
        <w:tc>
          <w:tcPr>
            <w:tcW w:w="147" w:type="pct"/>
            <w:shd w:val="clear" w:color="auto" w:fill="auto"/>
          </w:tcPr>
          <w:p w:rsidR="00D313D0" w:rsidRPr="00AC19CC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D313D0" w:rsidRPr="00D313D0" w:rsidRDefault="00D313D0" w:rsidP="00D313D0">
            <w:pPr>
              <w:pStyle w:val="acctfourfigures"/>
              <w:tabs>
                <w:tab w:val="clear" w:pos="765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1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101,15</w:t>
            </w:r>
            <w:r w:rsidRPr="00D31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D313D0" w:rsidRPr="007913DF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143,735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D313D0" w:rsidRPr="00A97446" w:rsidRDefault="00D313D0" w:rsidP="00D313D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96,227</w:t>
            </w:r>
          </w:p>
        </w:tc>
      </w:tr>
      <w:tr w:rsidR="00D313D0" w:rsidRPr="001B41B9" w:rsidTr="006C1904">
        <w:tc>
          <w:tcPr>
            <w:tcW w:w="1509" w:type="pct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189,973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D313D0" w:rsidRPr="00D313D0" w:rsidRDefault="00D313D0" w:rsidP="004C59D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31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106,50</w:t>
            </w:r>
            <w:r w:rsidRPr="00D31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3D0" w:rsidRPr="00987F97" w:rsidRDefault="009A5E7D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148,665</w:t>
            </w:r>
          </w:p>
        </w:tc>
        <w:tc>
          <w:tcPr>
            <w:tcW w:w="147" w:type="pct"/>
            <w:shd w:val="clear" w:color="auto" w:fill="auto"/>
          </w:tcPr>
          <w:p w:rsidR="00D313D0" w:rsidRPr="001B41B9" w:rsidRDefault="00D313D0" w:rsidP="00D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D313D0" w:rsidRPr="00A97446" w:rsidRDefault="00D313D0" w:rsidP="00D313D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101,403</w:t>
            </w:r>
          </w:p>
        </w:tc>
      </w:tr>
    </w:tbl>
    <w:p w:rsidR="00EC60BA" w:rsidRPr="004C59D5" w:rsidRDefault="00EC60BA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193364" w:rsidRPr="00791AE6" w:rsidRDefault="0019336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91AE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193364" w:rsidRPr="004C59D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7913DF" w:rsidRDefault="005B3D75" w:rsidP="0024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5"/>
          <w:sz w:val="30"/>
          <w:szCs w:val="30"/>
        </w:rPr>
      </w:pPr>
      <w:r>
        <w:rPr>
          <w:rFonts w:ascii="Angsana New" w:hAnsi="Angsana New" w:hint="cs"/>
          <w:spacing w:val="5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ธุรกิจสับปะรด</w:t>
      </w:r>
      <w:r w:rsidR="00193364" w:rsidRPr="000003ED">
        <w:rPr>
          <w:rFonts w:ascii="Angsana New" w:hAnsi="Angsana New"/>
          <w:spacing w:val="5"/>
          <w:sz w:val="30"/>
          <w:szCs w:val="30"/>
        </w:rPr>
        <w:t xml:space="preserve"> </w:t>
      </w:r>
      <w:r>
        <w:rPr>
          <w:rFonts w:ascii="Angsana New" w:hAnsi="Angsana New"/>
          <w:spacing w:val="5"/>
          <w:sz w:val="30"/>
          <w:szCs w:val="30"/>
          <w:cs/>
        </w:rPr>
        <w:t>ดังนั้นฝ่ายบริหารจึงพิจารณาว่</w:t>
      </w:r>
      <w:r>
        <w:rPr>
          <w:rFonts w:ascii="Angsana New" w:hAnsi="Angsana New" w:hint="cs"/>
          <w:spacing w:val="5"/>
          <w:sz w:val="30"/>
          <w:szCs w:val="30"/>
          <w:cs/>
        </w:rPr>
        <w:t>า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="00193364" w:rsidRPr="000003ED">
        <w:rPr>
          <w:rFonts w:ascii="Angsana New" w:hAnsi="Angsana New"/>
          <w:spacing w:val="5"/>
          <w:sz w:val="30"/>
          <w:szCs w:val="30"/>
          <w:cs/>
        </w:rPr>
        <w:t>กลุ่มบริษัทมีส่วนงานดำเนินงานเพียงส่วนงานเดียว</w:t>
      </w:r>
    </w:p>
    <w:p w:rsidR="007913DF" w:rsidRPr="004C59D5" w:rsidRDefault="007913DF" w:rsidP="0079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16"/>
          <w:szCs w:val="16"/>
        </w:rPr>
      </w:pPr>
    </w:p>
    <w:p w:rsidR="00193364" w:rsidRPr="0019336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93364" w:rsidRPr="004C59D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0238A" w:rsidRDefault="00193364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B6545">
        <w:rPr>
          <w:rFonts w:ascii="Angsana New" w:hAnsi="Angsana New"/>
          <w:spacing w:val="4"/>
          <w:sz w:val="30"/>
          <w:szCs w:val="30"/>
          <w:cs/>
        </w:rPr>
        <w:t>กลุ่มบริษัทมีฐานการดำเนินธุรกิจอยู่ในประเทศไทย</w:t>
      </w:r>
      <w:r w:rsidR="00855CA3" w:rsidRPr="00AB6545">
        <w:rPr>
          <w:rFonts w:ascii="Angsana New" w:hAnsi="Angsana New"/>
          <w:spacing w:val="4"/>
          <w:sz w:val="22"/>
          <w:szCs w:val="22"/>
          <w:cs/>
        </w:rPr>
        <w:t xml:space="preserve"> </w:t>
      </w:r>
      <w:r w:rsidRPr="00AB6545">
        <w:rPr>
          <w:rFonts w:ascii="Angsana New" w:hAnsi="Angsana New"/>
          <w:spacing w:val="4"/>
          <w:sz w:val="30"/>
          <w:szCs w:val="30"/>
          <w:cs/>
        </w:rPr>
        <w:t>โดยส่วนใหญ่สินค้าที่ผลิตได้จะส่งไปจำหน่ายโดยตรง</w:t>
      </w:r>
      <w:r w:rsidR="005B3D75">
        <w:rPr>
          <w:rFonts w:ascii="Angsana New" w:hAnsi="Angsana New"/>
          <w:spacing w:val="4"/>
          <w:sz w:val="30"/>
          <w:szCs w:val="30"/>
          <w:cs/>
        </w:rPr>
        <w:br/>
      </w:r>
      <w:r w:rsidRPr="00AB6545">
        <w:rPr>
          <w:rFonts w:ascii="Angsana New" w:hAnsi="Angsana New"/>
          <w:spacing w:val="4"/>
          <w:sz w:val="30"/>
          <w:szCs w:val="30"/>
          <w:cs/>
        </w:rPr>
        <w:t>ที่ต่างประเทศให้กับลูกค้าภายนอก</w:t>
      </w:r>
      <w:r w:rsidRPr="00AB6545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DD19D8" w:rsidRPr="004C59D5" w:rsidRDefault="00DD19D8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p w:rsid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4C59D5" w:rsidRPr="004C59D5" w:rsidRDefault="004C59D5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193364" w:rsidRP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193364" w:rsidRPr="004C59D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36"/>
        <w:gridCol w:w="1204"/>
        <w:gridCol w:w="236"/>
        <w:gridCol w:w="1204"/>
      </w:tblGrid>
      <w:tr w:rsidR="0061463A" w:rsidRPr="00193364" w:rsidTr="00AB6545">
        <w:tc>
          <w:tcPr>
            <w:tcW w:w="6210" w:type="dxa"/>
          </w:tcPr>
          <w:p w:rsidR="00921DB5" w:rsidRDefault="00921DB5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33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  <w:p w:rsidR="0061463A" w:rsidRPr="00C3611C" w:rsidRDefault="000266E1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61463A" w:rsidRPr="00C3611C">
              <w:rPr>
                <w:rFonts w:ascii="Angsana New" w:hAnsi="Angsana New"/>
                <w:b/>
                <w:sz w:val="30"/>
                <w:szCs w:val="30"/>
                <w:cs/>
              </w:rPr>
              <w:t>รายได้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D32F1E" w:rsidRDefault="00D313D0" w:rsidP="00D3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4035A1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77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32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32F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0E1277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61463A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61463A" w:rsidRPr="00193364" w:rsidRDefault="0061463A" w:rsidP="001E4B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62" w:right="-131"/>
              <w:jc w:val="center"/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</w:rPr>
            </w:pPr>
            <w:r w:rsidRPr="00193364"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3D0" w:rsidRPr="00193364" w:rsidTr="008D6B36">
        <w:tc>
          <w:tcPr>
            <w:tcW w:w="6210" w:type="dxa"/>
          </w:tcPr>
          <w:p w:rsidR="00D313D0" w:rsidRPr="00193364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D313D0" w:rsidRPr="00193364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D313D0" w:rsidRPr="008D6B36" w:rsidRDefault="00ED4476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517,195</w:t>
            </w:r>
          </w:p>
        </w:tc>
        <w:tc>
          <w:tcPr>
            <w:tcW w:w="236" w:type="dxa"/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665,017</w:t>
            </w:r>
          </w:p>
        </w:tc>
      </w:tr>
      <w:tr w:rsidR="00D313D0" w:rsidRPr="00193364" w:rsidTr="008D6B36">
        <w:tc>
          <w:tcPr>
            <w:tcW w:w="6210" w:type="dxa"/>
          </w:tcPr>
          <w:p w:rsidR="00D313D0" w:rsidRPr="00193364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D313D0" w:rsidRPr="00193364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D313D0" w:rsidRPr="008D6B36" w:rsidRDefault="00ED4476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30,311</w:t>
            </w:r>
          </w:p>
        </w:tc>
        <w:tc>
          <w:tcPr>
            <w:tcW w:w="236" w:type="dxa"/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44,911</w:t>
            </w:r>
          </w:p>
        </w:tc>
      </w:tr>
      <w:tr w:rsidR="00D313D0" w:rsidRPr="00193364" w:rsidTr="008D6B36">
        <w:tc>
          <w:tcPr>
            <w:tcW w:w="6210" w:type="dxa"/>
          </w:tcPr>
          <w:p w:rsidR="00D313D0" w:rsidRPr="00C3611C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D313D0" w:rsidRPr="00193364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3D0" w:rsidRPr="008D6B36" w:rsidRDefault="00ED4476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547,506</w:t>
            </w:r>
          </w:p>
        </w:tc>
        <w:tc>
          <w:tcPr>
            <w:tcW w:w="236" w:type="dxa"/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3D0" w:rsidRPr="008D6B36" w:rsidRDefault="00D313D0" w:rsidP="00D31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709,928</w:t>
            </w:r>
          </w:p>
        </w:tc>
      </w:tr>
    </w:tbl>
    <w:p w:rsidR="00C3611C" w:rsidRPr="006D3A8D" w:rsidRDefault="006D3A8D" w:rsidP="006D3A8D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5"/>
        </w:tabs>
        <w:ind w:left="680" w:hanging="140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20"/>
          <w:szCs w:val="20"/>
        </w:rPr>
        <w:tab/>
      </w:r>
    </w:p>
    <w:p w:rsidR="00193364" w:rsidRPr="00193364" w:rsidRDefault="00193364" w:rsidP="00193364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1463A" w:rsidRPr="004C59D5" w:rsidRDefault="0061463A" w:rsidP="0061463A">
      <w:pPr>
        <w:ind w:left="680" w:hanging="140"/>
        <w:rPr>
          <w:rFonts w:ascii="Angsana New" w:hAnsi="Angsana New"/>
          <w:sz w:val="24"/>
          <w:szCs w:val="24"/>
        </w:rPr>
      </w:pPr>
    </w:p>
    <w:p w:rsidR="0061463A" w:rsidRDefault="0061463A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144D10">
        <w:rPr>
          <w:rFonts w:ascii="Angsana New" w:hAnsi="Angsana New" w:hint="cs"/>
          <w:sz w:val="30"/>
          <w:szCs w:val="30"/>
          <w:cs/>
        </w:rPr>
        <w:t>รายใหญ่หลายรายร</w:t>
      </w:r>
      <w:r w:rsidR="00144D10" w:rsidRPr="000A4D3B">
        <w:rPr>
          <w:rFonts w:ascii="Angsana New" w:hAnsi="Angsana New" w:hint="cs"/>
          <w:sz w:val="30"/>
          <w:szCs w:val="30"/>
          <w:cs/>
        </w:rPr>
        <w:t>วม</w:t>
      </w:r>
      <w:r w:rsidRPr="000A4D3B">
        <w:rPr>
          <w:rFonts w:ascii="Angsana New" w:hAnsi="Angsana New"/>
          <w:sz w:val="30"/>
          <w:szCs w:val="30"/>
          <w:cs/>
        </w:rPr>
        <w:t>เป็นเงิน</w:t>
      </w:r>
      <w:r w:rsidR="002522D4" w:rsidRPr="00ED4476">
        <w:rPr>
          <w:rFonts w:ascii="Angsana New" w:hAnsi="Angsana New"/>
          <w:sz w:val="30"/>
          <w:szCs w:val="30"/>
          <w:cs/>
        </w:rPr>
        <w:t>ประมาณ</w:t>
      </w:r>
      <w:r w:rsidR="002522D4" w:rsidRPr="00ED4476">
        <w:rPr>
          <w:rFonts w:ascii="Angsana New" w:hAnsi="Angsana New"/>
          <w:sz w:val="30"/>
          <w:szCs w:val="30"/>
        </w:rPr>
        <w:t xml:space="preserve"> </w:t>
      </w:r>
      <w:r w:rsidR="00ED4476" w:rsidRPr="00ED4476">
        <w:rPr>
          <w:rFonts w:ascii="Angsana New" w:hAnsi="Angsana New"/>
          <w:sz w:val="30"/>
          <w:szCs w:val="30"/>
        </w:rPr>
        <w:t>107.03</w:t>
      </w:r>
      <w:r w:rsidR="00D32F1E" w:rsidRPr="00ED4476">
        <w:rPr>
          <w:rFonts w:ascii="Angsana New" w:hAnsi="Angsana New"/>
          <w:sz w:val="30"/>
          <w:szCs w:val="30"/>
        </w:rPr>
        <w:t xml:space="preserve"> </w:t>
      </w:r>
      <w:r w:rsidRPr="00ED4476">
        <w:rPr>
          <w:rFonts w:ascii="Angsana New" w:hAnsi="Angsana New"/>
          <w:sz w:val="30"/>
          <w:szCs w:val="30"/>
          <w:cs/>
        </w:rPr>
        <w:t>ล้าน</w:t>
      </w:r>
      <w:r w:rsidRPr="000A4D3B">
        <w:rPr>
          <w:rFonts w:ascii="Angsana New" w:hAnsi="Angsana New"/>
          <w:sz w:val="30"/>
          <w:szCs w:val="30"/>
          <w:cs/>
        </w:rPr>
        <w:t xml:space="preserve">บาท </w:t>
      </w:r>
      <w:r w:rsidRPr="000A4D3B">
        <w:rPr>
          <w:rFonts w:ascii="Angsana New" w:hAnsi="Angsana New"/>
          <w:i/>
          <w:iCs/>
          <w:sz w:val="30"/>
          <w:szCs w:val="30"/>
          <w:cs/>
        </w:rPr>
        <w:t>(2</w:t>
      </w:r>
      <w:r w:rsidR="005F09CC" w:rsidRPr="000A4D3B">
        <w:rPr>
          <w:rFonts w:ascii="Angsana New" w:hAnsi="Angsana New"/>
          <w:i/>
          <w:iCs/>
          <w:sz w:val="30"/>
          <w:szCs w:val="30"/>
        </w:rPr>
        <w:t>560</w:t>
      </w:r>
      <w:r w:rsidR="00D32F1E">
        <w:rPr>
          <w:rFonts w:ascii="Angsana New" w:hAnsi="Angsana New"/>
          <w:i/>
          <w:iCs/>
          <w:sz w:val="30"/>
          <w:szCs w:val="30"/>
        </w:rPr>
        <w:t>:</w:t>
      </w:r>
      <w:r w:rsidR="00D32F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32F1E">
        <w:rPr>
          <w:rFonts w:ascii="Angsana New" w:hAnsi="Angsana New"/>
          <w:i/>
          <w:iCs/>
          <w:sz w:val="30"/>
          <w:szCs w:val="30"/>
        </w:rPr>
        <w:t>164.73</w:t>
      </w:r>
      <w:r w:rsidRPr="000A4D3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0A4D3B">
        <w:rPr>
          <w:rFonts w:ascii="Angsana New" w:hAnsi="Angsana New"/>
          <w:sz w:val="30"/>
          <w:szCs w:val="30"/>
          <w:cs/>
        </w:rPr>
        <w:t xml:space="preserve"> จากร</w:t>
      </w:r>
      <w:r w:rsidRPr="00A44E97">
        <w:rPr>
          <w:rFonts w:ascii="Angsana New" w:hAnsi="Angsana New"/>
          <w:sz w:val="30"/>
          <w:szCs w:val="30"/>
          <w:cs/>
        </w:rPr>
        <w:t>ายได้รวมของกลุ่มบริษัท</w:t>
      </w:r>
    </w:p>
    <w:p w:rsidR="00BD1206" w:rsidRPr="009B1979" w:rsidRDefault="00BD120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4C59D5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4"/>
          <w:szCs w:val="24"/>
        </w:rPr>
      </w:pPr>
    </w:p>
    <w:p w:rsidR="00C17448" w:rsidRDefault="00C17448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37C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     </w:t>
      </w:r>
      <w:r w:rsidRPr="008637C6">
        <w:rPr>
          <w:rFonts w:ascii="Angsana New" w:hAnsi="Angsana New"/>
          <w:sz w:val="30"/>
          <w:szCs w:val="30"/>
          <w:cs/>
        </w:rPr>
        <w:t>ถ่วงน้ำหนักที่คาดไว้</w:t>
      </w:r>
      <w:r w:rsidRPr="00664919">
        <w:rPr>
          <w:rFonts w:ascii="Angsana New" w:hAnsi="Angsana New"/>
          <w:sz w:val="30"/>
          <w:szCs w:val="30"/>
          <w:cs/>
        </w:rPr>
        <w:t>สำหรับปีทางการเงินเต็มปีที่ใช้กับรายได้ก่อนภาษี</w:t>
      </w:r>
      <w:r w:rsidR="00CD1771">
        <w:rPr>
          <w:rFonts w:ascii="Angsana New" w:hAnsi="Angsana New" w:hint="cs"/>
          <w:sz w:val="30"/>
          <w:szCs w:val="30"/>
          <w:cs/>
        </w:rPr>
        <w:t>เงินได้</w:t>
      </w:r>
      <w:r w:rsidRPr="00664919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</w:t>
      </w:r>
      <w:r w:rsidR="00251166" w:rsidRPr="00664919">
        <w:rPr>
          <w:rFonts w:ascii="Angsana New" w:hAnsi="Angsana New"/>
          <w:sz w:val="30"/>
          <w:szCs w:val="30"/>
        </w:rPr>
        <w:br/>
      </w:r>
      <w:r w:rsidRPr="00664919">
        <w:rPr>
          <w:rFonts w:ascii="Angsana New" w:hAnsi="Angsana New"/>
          <w:sz w:val="30"/>
          <w:szCs w:val="30"/>
          <w:cs/>
        </w:rPr>
        <w:t>ที่แท้จริงของกลุ่มบริษัท</w:t>
      </w:r>
      <w:r w:rsidRPr="00664919">
        <w:rPr>
          <w:rFonts w:ascii="Angsana New" w:hAnsi="Angsana New" w:hint="cs"/>
          <w:sz w:val="30"/>
          <w:szCs w:val="30"/>
          <w:cs/>
        </w:rPr>
        <w:t>และบริษัท</w:t>
      </w:r>
      <w:r w:rsidRPr="00664919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D32F1E" w:rsidRPr="00664919">
        <w:rPr>
          <w:rFonts w:ascii="Angsana New" w:hAnsi="Angsana New" w:hint="cs"/>
          <w:sz w:val="30"/>
          <w:szCs w:val="30"/>
          <w:cs/>
        </w:rPr>
        <w:t>สาม</w:t>
      </w:r>
      <w:r w:rsidRPr="0066491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32F1E" w:rsidRPr="00664919">
        <w:rPr>
          <w:rFonts w:ascii="Angsana New" w:hAnsi="Angsana New"/>
          <w:sz w:val="30"/>
          <w:szCs w:val="30"/>
        </w:rPr>
        <w:t xml:space="preserve">31 </w:t>
      </w:r>
      <w:r w:rsidR="00D32F1E" w:rsidRPr="00664919">
        <w:rPr>
          <w:rFonts w:ascii="Angsana New" w:hAnsi="Angsana New" w:hint="cs"/>
          <w:sz w:val="30"/>
          <w:szCs w:val="30"/>
          <w:cs/>
        </w:rPr>
        <w:t>ธันวาคม</w:t>
      </w:r>
      <w:r w:rsidRPr="00664919">
        <w:rPr>
          <w:rFonts w:ascii="Angsana New" w:hAnsi="Angsana New"/>
          <w:sz w:val="30"/>
          <w:szCs w:val="30"/>
          <w:cs/>
        </w:rPr>
        <w:t xml:space="preserve"> </w:t>
      </w:r>
      <w:r w:rsidR="00251166" w:rsidRPr="00664919">
        <w:rPr>
          <w:rFonts w:ascii="Angsana New" w:hAnsi="Angsana New"/>
          <w:sz w:val="30"/>
          <w:szCs w:val="30"/>
        </w:rPr>
        <w:br/>
      </w:r>
      <w:r w:rsidR="00003922" w:rsidRPr="00664919">
        <w:rPr>
          <w:rFonts w:ascii="Angsana New" w:hAnsi="Angsana New"/>
          <w:sz w:val="30"/>
          <w:szCs w:val="30"/>
          <w:cs/>
        </w:rPr>
        <w:t>25</w:t>
      </w:r>
      <w:r w:rsidR="00B341FA" w:rsidRPr="00664919">
        <w:rPr>
          <w:rFonts w:ascii="Angsana New" w:hAnsi="Angsana New"/>
          <w:sz w:val="30"/>
          <w:szCs w:val="30"/>
        </w:rPr>
        <w:t>61</w:t>
      </w:r>
      <w:r w:rsidRPr="00664919">
        <w:rPr>
          <w:rFonts w:ascii="Angsana New" w:hAnsi="Angsana New"/>
          <w:sz w:val="30"/>
          <w:szCs w:val="30"/>
        </w:rPr>
        <w:t xml:space="preserve"> </w:t>
      </w:r>
      <w:r w:rsidRPr="00664919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477A5" w:rsidRPr="00664919">
        <w:rPr>
          <w:rFonts w:ascii="Angsana New" w:hAnsi="Angsana New"/>
          <w:sz w:val="30"/>
          <w:szCs w:val="30"/>
        </w:rPr>
        <w:t>21.72</w:t>
      </w:r>
      <w:r w:rsidR="007477A5" w:rsidRPr="00664919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="007477A5" w:rsidRPr="00664919">
        <w:rPr>
          <w:rFonts w:ascii="Angsana New" w:hAnsi="Angsana New"/>
          <w:sz w:val="30"/>
          <w:szCs w:val="30"/>
        </w:rPr>
        <w:t xml:space="preserve"> 3.04</w:t>
      </w:r>
      <w:r w:rsidR="00003922" w:rsidRPr="00664919">
        <w:rPr>
          <w:rFonts w:ascii="Angsana New" w:hAnsi="Angsana New" w:hint="cs"/>
          <w:sz w:val="30"/>
          <w:szCs w:val="30"/>
          <w:cs/>
        </w:rPr>
        <w:t xml:space="preserve"> </w:t>
      </w:r>
      <w:r w:rsidR="00580752" w:rsidRPr="00664919">
        <w:rPr>
          <w:rFonts w:ascii="Angsana New" w:hAnsi="Angsana New" w:hint="cs"/>
          <w:sz w:val="30"/>
          <w:szCs w:val="30"/>
          <w:cs/>
        </w:rPr>
        <w:t>ตามลำดับ</w:t>
      </w:r>
      <w:r w:rsidRPr="00664919">
        <w:rPr>
          <w:rFonts w:ascii="Angsana New" w:hAnsi="Angsana New" w:hint="cs"/>
          <w:sz w:val="30"/>
          <w:szCs w:val="30"/>
          <w:cs/>
        </w:rPr>
        <w:t xml:space="preserve"> </w:t>
      </w:r>
      <w:r w:rsidR="005F09CC" w:rsidRPr="00664919">
        <w:rPr>
          <w:rFonts w:ascii="Angsana New" w:hAnsi="Angsana New"/>
          <w:i/>
          <w:iCs/>
          <w:sz w:val="30"/>
          <w:szCs w:val="30"/>
        </w:rPr>
        <w:t>(2560</w:t>
      </w:r>
      <w:r w:rsidRPr="00051341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1341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32F1E">
        <w:rPr>
          <w:rFonts w:ascii="Angsana New" w:hAnsi="Angsana New"/>
          <w:i/>
          <w:iCs/>
          <w:sz w:val="30"/>
          <w:szCs w:val="30"/>
        </w:rPr>
        <w:t>16</w:t>
      </w:r>
      <w:r w:rsidR="000973FC">
        <w:rPr>
          <w:rFonts w:ascii="Angsana New" w:hAnsi="Angsana New"/>
          <w:i/>
          <w:iCs/>
          <w:sz w:val="30"/>
          <w:szCs w:val="30"/>
        </w:rPr>
        <w:t>.38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8F5485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D32F1E">
        <w:rPr>
          <w:rFonts w:ascii="Angsana New" w:hAnsi="Angsana New"/>
          <w:i/>
          <w:iCs/>
          <w:sz w:val="30"/>
          <w:szCs w:val="30"/>
        </w:rPr>
        <w:t>18</w:t>
      </w:r>
      <w:r w:rsidR="000973FC">
        <w:rPr>
          <w:rFonts w:ascii="Angsana New" w:hAnsi="Angsana New"/>
          <w:i/>
          <w:iCs/>
          <w:sz w:val="30"/>
          <w:szCs w:val="30"/>
        </w:rPr>
        <w:t>.</w:t>
      </w:r>
      <w:r w:rsidR="00D32F1E">
        <w:rPr>
          <w:rFonts w:ascii="Angsana New" w:hAnsi="Angsana New"/>
          <w:i/>
          <w:iCs/>
          <w:sz w:val="30"/>
          <w:szCs w:val="30"/>
        </w:rPr>
        <w:t>97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51341">
        <w:rPr>
          <w:rFonts w:ascii="Angsana New" w:hAnsi="Angsana New"/>
          <w:i/>
          <w:iCs/>
          <w:sz w:val="30"/>
          <w:szCs w:val="30"/>
        </w:rPr>
        <w:t>)</w:t>
      </w:r>
      <w:r w:rsidRPr="00C17448">
        <w:rPr>
          <w:rFonts w:ascii="Angsana New" w:hAnsi="Angsana New"/>
          <w:sz w:val="30"/>
          <w:szCs w:val="30"/>
        </w:rPr>
        <w:t xml:space="preserve"> </w:t>
      </w:r>
    </w:p>
    <w:p w:rsidR="003F2F8E" w:rsidRPr="004C59D5" w:rsidRDefault="003F2F8E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17448" w:rsidRDefault="00C17448" w:rsidP="00C17448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C17448" w:rsidRDefault="00CD1771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ผลขาดทุนในปีปัจจุบันที่ไม</w:t>
      </w:r>
      <w:r w:rsidR="009C1248">
        <w:rPr>
          <w:rFonts w:ascii="Angsana New" w:hAnsi="Angsana New" w:hint="cs"/>
          <w:sz w:val="30"/>
          <w:szCs w:val="30"/>
          <w:cs/>
        </w:rPr>
        <w:t>่รับรู้เป็นสินทรัพย์ภาษีเงินได้</w:t>
      </w:r>
      <w:r>
        <w:rPr>
          <w:rFonts w:ascii="Angsana New" w:hAnsi="Angsana New" w:hint="cs"/>
          <w:sz w:val="30"/>
          <w:szCs w:val="30"/>
          <w:cs/>
        </w:rPr>
        <w:t>รอการตัดบัญชี</w:t>
      </w:r>
    </w:p>
    <w:p w:rsidR="004C4DE8" w:rsidRPr="004C59D5" w:rsidRDefault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3960C2" w:rsidRPr="001B41B9" w:rsidRDefault="003960C2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CD1771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1B41B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2D707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960C2" w:rsidRPr="004C59D5" w:rsidRDefault="003960C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24"/>
          <w:szCs w:val="24"/>
        </w:rPr>
      </w:pPr>
    </w:p>
    <w:p w:rsidR="003960C2" w:rsidRDefault="00940019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กำไร</w:t>
      </w:r>
      <w:r w:rsidR="00CD1771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D313D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13D0">
        <w:rPr>
          <w:rFonts w:asciiTheme="majorBidi" w:hAnsiTheme="majorBidi" w:cstheme="majorBidi"/>
          <w:sz w:val="30"/>
          <w:szCs w:val="30"/>
        </w:rPr>
        <w:t xml:space="preserve">31 </w:t>
      </w:r>
      <w:r w:rsidR="00D313D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03922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2A69D9">
        <w:rPr>
          <w:rFonts w:asciiTheme="majorBidi" w:hAnsiTheme="majorBidi" w:cstheme="majorBidi"/>
          <w:sz w:val="30"/>
          <w:szCs w:val="30"/>
        </w:rPr>
        <w:t>61</w:t>
      </w:r>
      <w:r w:rsidR="002A69D9">
        <w:rPr>
          <w:rFonts w:asciiTheme="majorBidi" w:hAnsiTheme="majorBidi" w:cstheme="majorBidi"/>
          <w:sz w:val="30"/>
          <w:szCs w:val="30"/>
          <w:cs/>
        </w:rPr>
        <w:t xml:space="preserve"> และ 25</w:t>
      </w:r>
      <w:r w:rsidR="002A69D9">
        <w:rPr>
          <w:rFonts w:asciiTheme="majorBidi" w:hAnsiTheme="majorBidi" w:cstheme="majorBidi"/>
          <w:sz w:val="30"/>
          <w:szCs w:val="30"/>
        </w:rPr>
        <w:t>60</w:t>
      </w:r>
      <w:r w:rsidR="00934C05">
        <w:rPr>
          <w:rFonts w:asciiTheme="majorBidi" w:hAnsiTheme="majorBidi" w:cstheme="majorBidi"/>
          <w:sz w:val="30"/>
          <w:szCs w:val="30"/>
          <w:cs/>
        </w:rPr>
        <w:t xml:space="preserve"> คำนวณจากกำไร</w:t>
      </w:r>
      <w:r w:rsidR="00204DA5">
        <w:rPr>
          <w:rFonts w:asciiTheme="majorBidi" w:hAnsiTheme="majorBidi" w:cstheme="majorBidi"/>
          <w:sz w:val="30"/>
          <w:szCs w:val="30"/>
        </w:rPr>
        <w:t xml:space="preserve"> </w:t>
      </w:r>
      <w:r w:rsidR="00204DA5">
        <w:rPr>
          <w:rFonts w:asciiTheme="majorBidi" w:hAnsiTheme="majorBidi" w:cstheme="majorBidi" w:hint="cs"/>
          <w:sz w:val="30"/>
          <w:szCs w:val="30"/>
          <w:cs/>
        </w:rPr>
        <w:t xml:space="preserve">(ขาดทุน) 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</w:t>
      </w:r>
      <w:r w:rsidR="002D7079" w:rsidRPr="00CC16E4">
        <w:rPr>
          <w:rFonts w:asciiTheme="majorBidi" w:hAnsiTheme="majorBidi" w:cstheme="majorBidi" w:hint="cs"/>
          <w:sz w:val="30"/>
          <w:szCs w:val="30"/>
          <w:cs/>
        </w:rPr>
        <w:t>แล้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วระหว่างงวดโดยแสดงการคำนวณดังนี</w:t>
      </w:r>
      <w:r w:rsidR="00CC16E4">
        <w:rPr>
          <w:rFonts w:asciiTheme="majorBidi" w:hAnsiTheme="majorBidi" w:cstheme="majorBidi" w:hint="cs"/>
          <w:sz w:val="30"/>
          <w:szCs w:val="30"/>
          <w:cs/>
        </w:rPr>
        <w:t>้</w:t>
      </w:r>
    </w:p>
    <w:p w:rsidR="00CC16E4" w:rsidRPr="004C59D5" w:rsidRDefault="00CC16E4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D22DC2" w:rsidRPr="007A22B4" w:rsidTr="00B60C5E">
        <w:trPr>
          <w:trHeight w:val="420"/>
        </w:trPr>
        <w:tc>
          <w:tcPr>
            <w:tcW w:w="3870" w:type="dxa"/>
            <w:vMerge w:val="restart"/>
            <w:vAlign w:val="center"/>
          </w:tcPr>
          <w:p w:rsidR="00D22DC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22DC2" w:rsidRPr="00B60C5E" w:rsidRDefault="00D851C9" w:rsidP="00B6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22DC2"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D22DC2"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60C5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B60C5E" w:rsidRPr="00B60C5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B60C5E" w:rsidRPr="00B60C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  <w:shd w:val="clear" w:color="auto" w:fill="auto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922" w:rsidRPr="007A22B4" w:rsidTr="00B60C5E">
        <w:trPr>
          <w:trHeight w:val="420"/>
        </w:trPr>
        <w:tc>
          <w:tcPr>
            <w:tcW w:w="3870" w:type="dxa"/>
            <w:vMerge/>
            <w:vAlign w:val="center"/>
          </w:tcPr>
          <w:p w:rsidR="00003922" w:rsidRPr="00B25372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auto"/>
          </w:tcPr>
          <w:p w:rsidR="00003922" w:rsidRPr="00292793" w:rsidRDefault="000F773A" w:rsidP="0000392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03922" w:rsidRPr="00E81823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  <w:shd w:val="clear" w:color="auto" w:fill="auto"/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003922" w:rsidRPr="00292793" w:rsidRDefault="00003922" w:rsidP="000F773A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D22DC2" w:rsidRPr="007A22B4" w:rsidTr="00B60C5E">
        <w:tc>
          <w:tcPr>
            <w:tcW w:w="3870" w:type="dxa"/>
            <w:vAlign w:val="center"/>
          </w:tcPr>
          <w:p w:rsidR="00D22DC2" w:rsidRPr="004C4DE8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2DC2" w:rsidRPr="007A22B4" w:rsidRDefault="00D22DC2" w:rsidP="0057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B25372" w:rsidRDefault="00940019" w:rsidP="00940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5129C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5129C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(ขาดทุน) </w:t>
            </w:r>
            <w:r w:rsidR="00D22DC2"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D313D0" w:rsidRPr="007A22B4" w:rsidTr="005762CA">
        <w:tc>
          <w:tcPr>
            <w:tcW w:w="3870" w:type="dxa"/>
            <w:vAlign w:val="center"/>
          </w:tcPr>
          <w:p w:rsidR="00D313D0" w:rsidRPr="00B25372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7477A5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4919">
              <w:rPr>
                <w:rFonts w:ascii="Angsana New" w:hAnsi="Angsana New"/>
                <w:bCs/>
                <w:sz w:val="30"/>
                <w:szCs w:val="30"/>
              </w:rPr>
              <w:t>7,657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4919">
              <w:rPr>
                <w:rFonts w:ascii="Angsana New" w:hAnsi="Angsana New"/>
                <w:bCs/>
                <w:sz w:val="30"/>
                <w:szCs w:val="30"/>
              </w:rPr>
              <w:t>51,029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313D0" w:rsidRPr="002D707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12340F" w:rsidRDefault="00BA1E57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(27,304</w:t>
            </w:r>
            <w:r w:rsidR="00ED44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D313D0" w:rsidRPr="0012340F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2D707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47,531</w:t>
            </w:r>
          </w:p>
        </w:tc>
      </w:tr>
      <w:tr w:rsidR="00D313D0" w:rsidRPr="007A22B4" w:rsidTr="005762CA">
        <w:tc>
          <w:tcPr>
            <w:tcW w:w="3870" w:type="dxa"/>
            <w:vAlign w:val="center"/>
          </w:tcPr>
          <w:p w:rsidR="00D313D0" w:rsidRPr="00B25372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ED4476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4919"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4919"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313D0" w:rsidRPr="002D707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2D7079" w:rsidRDefault="00ED4476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D313D0" w:rsidRPr="002D707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2D707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D313D0" w:rsidRPr="007A22B4" w:rsidTr="005762CA">
        <w:tc>
          <w:tcPr>
            <w:tcW w:w="3870" w:type="dxa"/>
            <w:vAlign w:val="center"/>
          </w:tcPr>
          <w:p w:rsidR="00D313D0" w:rsidRPr="00B25372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5129C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</w:t>
            </w: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7477A5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64919">
              <w:rPr>
                <w:rFonts w:ascii="Angsana New" w:hAnsi="Angsana New"/>
                <w:b/>
                <w:sz w:val="30"/>
                <w:szCs w:val="30"/>
              </w:rPr>
              <w:t>0.36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664919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64919">
              <w:rPr>
                <w:rFonts w:ascii="Angsana New" w:hAnsi="Angsana New"/>
                <w:b/>
                <w:sz w:val="30"/>
                <w:szCs w:val="30"/>
              </w:rPr>
              <w:t>2.43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313D0" w:rsidRPr="004A3554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4A3554" w:rsidRDefault="00BA1E57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(1.30</w:t>
            </w:r>
            <w:r w:rsidR="00ED4476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D313D0" w:rsidRPr="004A3554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313D0" w:rsidRPr="004A3554" w:rsidRDefault="00D313D0" w:rsidP="00D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2.26</w:t>
            </w:r>
          </w:p>
        </w:tc>
      </w:tr>
    </w:tbl>
    <w:p w:rsidR="00364F29" w:rsidRDefault="00364F29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p w:rsidR="004C59D5" w:rsidRDefault="004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60091F" w:rsidRPr="00D313D0" w:rsidRDefault="00C97239" w:rsidP="006009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313D0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0091F" w:rsidRPr="00085C9D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3ADE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009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60091F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:rsidR="0060091F" w:rsidRPr="00085C9D" w:rsidRDefault="0060091F" w:rsidP="0060091F">
      <w:pPr>
        <w:pStyle w:val="block"/>
        <w:spacing w:after="0" w:line="240" w:lineRule="atLeast"/>
        <w:ind w:left="0" w:right="11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213ADE" w:rsidRDefault="00213ADE" w:rsidP="0060091F">
      <w:pPr>
        <w:pStyle w:val="block"/>
        <w:spacing w:after="0" w:line="240" w:lineRule="atLeast"/>
        <w:ind w:left="540" w:right="11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4C4DE8" w:rsidRPr="00085C9D" w:rsidRDefault="004C4DE8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085C9D" w:rsidRPr="007D6A49" w:rsidTr="004A297F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3"/>
          </w:tcPr>
          <w:p w:rsidR="00085C9D" w:rsidRPr="00BE5E56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5C9D" w:rsidRPr="007D6A49" w:rsidTr="004A297F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5C9D" w:rsidRPr="007D6A49" w:rsidTr="004A29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5C9D" w:rsidRPr="007D6A49" w:rsidTr="004A297F">
        <w:trPr>
          <w:tblHeader/>
        </w:trPr>
        <w:tc>
          <w:tcPr>
            <w:tcW w:w="2160" w:type="dxa"/>
            <w:shd w:val="clear" w:color="auto" w:fill="auto"/>
          </w:tcPr>
          <w:p w:rsidR="00085C9D" w:rsidRPr="007D6A49" w:rsidRDefault="00085C9D" w:rsidP="004A297F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:rsidR="00085C9D" w:rsidRPr="007D6A49" w:rsidRDefault="001111F3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85C9D" w:rsidRPr="007D6A49" w:rsidTr="004A297F">
        <w:tc>
          <w:tcPr>
            <w:tcW w:w="2160" w:type="dxa"/>
            <w:shd w:val="clear" w:color="auto" w:fill="auto"/>
          </w:tcPr>
          <w:p w:rsidR="00085C9D" w:rsidRPr="0054788A" w:rsidRDefault="00085C9D" w:rsidP="00085C9D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67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C9D" w:rsidRPr="007D6A49" w:rsidTr="004A297F">
        <w:tc>
          <w:tcPr>
            <w:tcW w:w="2160" w:type="dxa"/>
            <w:shd w:val="clear" w:color="auto" w:fill="auto"/>
          </w:tcPr>
          <w:p w:rsidR="00085C9D" w:rsidRDefault="00085C9D" w:rsidP="004A297F">
            <w:pPr>
              <w:tabs>
                <w:tab w:val="clear" w:pos="454"/>
                <w:tab w:val="clear" w:pos="1871"/>
                <w:tab w:val="left" w:pos="443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ที่วัดมูลค่าด้วย</w:t>
            </w:r>
          </w:p>
          <w:p w:rsidR="00085C9D" w:rsidRDefault="00085C9D" w:rsidP="004A297F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C9D" w:rsidRPr="007D6A49" w:rsidTr="004A297F">
        <w:tc>
          <w:tcPr>
            <w:tcW w:w="2160" w:type="dxa"/>
            <w:shd w:val="clear" w:color="auto" w:fill="auto"/>
          </w:tcPr>
          <w:p w:rsidR="00085C9D" w:rsidRDefault="00085C9D" w:rsidP="00085C9D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085C9D" w:rsidRPr="007D6A49" w:rsidRDefault="00085C9D" w:rsidP="00085C9D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:rsidR="00085C9D" w:rsidRPr="00DA72AF" w:rsidRDefault="00085C9D" w:rsidP="00085C9D">
            <w:pPr>
              <w:pStyle w:val="acctfourfigures"/>
              <w:tabs>
                <w:tab w:val="clear" w:pos="765"/>
                <w:tab w:val="left" w:pos="462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  <w:tab w:val="left" w:pos="871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164,81</w:t>
            </w:r>
            <w:r w:rsidR="001111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164,81</w:t>
            </w:r>
            <w:r w:rsidR="001111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7D6A49" w:rsidRDefault="00085C9D" w:rsidP="00085C9D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164,81</w:t>
            </w:r>
            <w:r w:rsidR="001111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836AB2" w:rsidRDefault="00085C9D" w:rsidP="00085C9D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836AB2" w:rsidRDefault="00085C9D" w:rsidP="00085C9D">
            <w:pPr>
              <w:pStyle w:val="acctfourfigures"/>
              <w:tabs>
                <w:tab w:val="clear" w:pos="765"/>
                <w:tab w:val="left" w:pos="371"/>
                <w:tab w:val="left" w:pos="461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836AB2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C165BD" w:rsidRDefault="00085C9D" w:rsidP="00085C9D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7D6A49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085C9D" w:rsidRPr="00016E9E" w:rsidRDefault="00085C9D" w:rsidP="00085C9D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85C9D" w:rsidRPr="00016E9E" w:rsidRDefault="00085C9D" w:rsidP="00085C9D">
            <w:pPr>
              <w:pStyle w:val="acctfourfigures"/>
              <w:tabs>
                <w:tab w:val="clear" w:pos="765"/>
                <w:tab w:val="left" w:pos="722"/>
              </w:tabs>
              <w:spacing w:line="240" w:lineRule="atLeast"/>
              <w:ind w:left="-136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16E9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16E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12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111F3">
              <w:rPr>
                <w:rFonts w:asciiTheme="majorBidi" w:hAnsiTheme="majorBidi" w:cstheme="majorBidi"/>
                <w:sz w:val="28"/>
                <w:szCs w:val="28"/>
              </w:rPr>
              <w:t>164,811</w:t>
            </w:r>
          </w:p>
        </w:tc>
      </w:tr>
      <w:tr w:rsidR="00085C9D" w:rsidRPr="00440E75" w:rsidTr="004A297F">
        <w:trPr>
          <w:trHeight w:val="266"/>
        </w:trPr>
        <w:tc>
          <w:tcPr>
            <w:tcW w:w="2160" w:type="dxa"/>
            <w:shd w:val="clear" w:color="auto" w:fill="auto"/>
          </w:tcPr>
          <w:p w:rsidR="00085C9D" w:rsidRPr="007D6A49" w:rsidRDefault="00085C9D" w:rsidP="00085C9D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551"/>
                <w:tab w:val="left" w:pos="661"/>
              </w:tabs>
              <w:spacing w:line="240" w:lineRule="atLeast"/>
              <w:ind w:right="-28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64919"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  1,266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391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 w:rsidRPr="00664919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    1,266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391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4919">
              <w:rPr>
                <w:rFonts w:ascii="Angsana New" w:hAnsi="Angsana New"/>
                <w:sz w:val="28"/>
                <w:szCs w:val="28"/>
                <w:lang w:val="en-US"/>
              </w:rPr>
              <w:t xml:space="preserve">   1,266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389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2F46B3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945" w:type="dxa"/>
            <w:shd w:val="clear" w:color="auto" w:fill="auto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  1,266</w:t>
            </w:r>
          </w:p>
        </w:tc>
      </w:tr>
      <w:tr w:rsidR="00085C9D" w:rsidRPr="006106AF" w:rsidTr="004A297F">
        <w:trPr>
          <w:trHeight w:val="266"/>
        </w:trPr>
        <w:tc>
          <w:tcPr>
            <w:tcW w:w="2160" w:type="dxa"/>
            <w:shd w:val="clear" w:color="auto" w:fill="auto"/>
          </w:tcPr>
          <w:p w:rsidR="00085C9D" w:rsidRPr="00085C9D" w:rsidRDefault="00085C9D" w:rsidP="004A297F">
            <w:pPr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085C9D" w:rsidRPr="00085C9D" w:rsidRDefault="00085C9D" w:rsidP="004A297F">
            <w:pPr>
              <w:pStyle w:val="acctfourfigures"/>
              <w:tabs>
                <w:tab w:val="clear" w:pos="765"/>
                <w:tab w:val="left" w:pos="704"/>
                <w:tab w:val="left" w:pos="85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C9D" w:rsidRPr="007D6A49" w:rsidTr="004A297F">
        <w:trPr>
          <w:trHeight w:val="266"/>
        </w:trPr>
        <w:tc>
          <w:tcPr>
            <w:tcW w:w="2160" w:type="dxa"/>
            <w:shd w:val="clear" w:color="auto" w:fill="auto"/>
          </w:tcPr>
          <w:p w:rsidR="00085C9D" w:rsidRDefault="00085C9D" w:rsidP="004A297F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085C9D" w:rsidRDefault="00085C9D" w:rsidP="004A297F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085C9D" w:rsidRDefault="00085C9D" w:rsidP="004A297F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085C9D" w:rsidRPr="00E06EAB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85C9D" w:rsidRPr="007D6A49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836AB2" w:rsidRDefault="00085C9D" w:rsidP="004A297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836AB2" w:rsidRDefault="00085C9D" w:rsidP="004A29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836AB2" w:rsidRDefault="00085C9D" w:rsidP="004A297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836AB2" w:rsidRDefault="00085C9D" w:rsidP="004A29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836AB2" w:rsidRDefault="00085C9D" w:rsidP="004A297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7D6A49" w:rsidRDefault="00085C9D" w:rsidP="004A29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085C9D" w:rsidRPr="005804A7" w:rsidRDefault="00085C9D" w:rsidP="004A297F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085C9D" w:rsidRPr="007D6A49" w:rsidTr="004A297F">
        <w:trPr>
          <w:trHeight w:val="266"/>
        </w:trPr>
        <w:tc>
          <w:tcPr>
            <w:tcW w:w="2160" w:type="dxa"/>
            <w:shd w:val="clear" w:color="auto" w:fill="auto"/>
          </w:tcPr>
          <w:p w:rsidR="00085C9D" w:rsidRDefault="00085C9D" w:rsidP="00085C9D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867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35"/>
                <w:lang w:val="en-US" w:bidi="th-TH"/>
              </w:rPr>
              <w:t>176,176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340"/>
                <w:tab w:val="left" w:pos="641"/>
                <w:tab w:val="center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>176,176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46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664919" w:rsidRDefault="001111F3" w:rsidP="00085C9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176,079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-13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49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7D6A49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085C9D" w:rsidRPr="00016E9E" w:rsidRDefault="001111F3" w:rsidP="00085C9D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176,079</w:t>
            </w:r>
          </w:p>
        </w:tc>
      </w:tr>
      <w:tr w:rsidR="00085C9D" w:rsidRPr="007D6A49" w:rsidTr="004A297F">
        <w:trPr>
          <w:trHeight w:val="266"/>
        </w:trPr>
        <w:tc>
          <w:tcPr>
            <w:tcW w:w="2160" w:type="dxa"/>
            <w:shd w:val="clear" w:color="auto" w:fill="auto"/>
          </w:tcPr>
          <w:p w:rsidR="00085C9D" w:rsidRDefault="00085C9D" w:rsidP="00085C9D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085C9D" w:rsidRDefault="00085C9D" w:rsidP="00085C9D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085C9D" w:rsidRPr="00664919" w:rsidRDefault="00CC041B" w:rsidP="00085C9D">
            <w:pPr>
              <w:pStyle w:val="acctfourfigures"/>
              <w:tabs>
                <w:tab w:val="clear" w:pos="765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193</w:t>
            </w:r>
            <w:r w:rsidR="00085C9D" w:rsidRPr="006649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C041B">
              <w:rPr>
                <w:rFonts w:ascii="Angsana New" w:hAnsi="Angsana New"/>
                <w:sz w:val="28"/>
                <w:szCs w:val="28"/>
              </w:rPr>
              <w:t>(1,400</w:t>
            </w:r>
            <w:r w:rsidRPr="006649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140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(2,593)</w:t>
            </w:r>
          </w:p>
        </w:tc>
        <w:tc>
          <w:tcPr>
            <w:tcW w:w="180" w:type="dxa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085C9D" w:rsidRPr="00664919" w:rsidRDefault="00085C9D" w:rsidP="00085C9D">
            <w:pPr>
              <w:pStyle w:val="acctfourfigures"/>
              <w:tabs>
                <w:tab w:val="clear" w:pos="765"/>
                <w:tab w:val="left" w:pos="602"/>
                <w:tab w:val="left" w:pos="641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4919">
              <w:rPr>
                <w:rFonts w:ascii="Angsana New" w:hAnsi="Angsana New"/>
                <w:sz w:val="28"/>
                <w:szCs w:val="28"/>
              </w:rPr>
              <w:t xml:space="preserve">  (2,664)</w:t>
            </w:r>
          </w:p>
        </w:tc>
        <w:tc>
          <w:tcPr>
            <w:tcW w:w="180" w:type="dxa"/>
            <w:shd w:val="clear" w:color="auto" w:fill="auto"/>
          </w:tcPr>
          <w:p w:rsidR="00085C9D" w:rsidRPr="001522C9" w:rsidRDefault="00085C9D" w:rsidP="00085C9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085C9D" w:rsidRPr="00016E9E" w:rsidRDefault="00085C9D" w:rsidP="00085C9D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E9E">
              <w:rPr>
                <w:rFonts w:asciiTheme="majorBidi" w:hAnsiTheme="majorBidi" w:cstheme="majorBidi"/>
                <w:sz w:val="28"/>
                <w:szCs w:val="28"/>
              </w:rPr>
              <w:t>(2,664)</w:t>
            </w:r>
          </w:p>
        </w:tc>
      </w:tr>
    </w:tbl>
    <w:p w:rsidR="00085C9D" w:rsidRDefault="00085C9D" w:rsidP="00F358CD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085C9D" w:rsidRDefault="00085C9D" w:rsidP="00F358CD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2D40B3" w:rsidRPr="007D6A49" w:rsidTr="002D40B3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3"/>
          </w:tcPr>
          <w:p w:rsidR="002D40B3" w:rsidRPr="00BE5E56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40B3" w:rsidRPr="007D6A49" w:rsidTr="002D40B3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D40B3" w:rsidRPr="007D6A49" w:rsidTr="002D40B3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D40B3" w:rsidRPr="007D6A49" w:rsidTr="002D40B3">
        <w:trPr>
          <w:tblHeader/>
        </w:trPr>
        <w:tc>
          <w:tcPr>
            <w:tcW w:w="2160" w:type="dxa"/>
            <w:shd w:val="clear" w:color="auto" w:fill="auto"/>
          </w:tcPr>
          <w:p w:rsidR="002D40B3" w:rsidRPr="007D6A49" w:rsidRDefault="002D40B3" w:rsidP="00CC6507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:rsidR="002D40B3" w:rsidRPr="001111F3" w:rsidRDefault="001111F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2D40B3"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D40B3" w:rsidRPr="007D6A49" w:rsidTr="002D40B3">
        <w:tc>
          <w:tcPr>
            <w:tcW w:w="2160" w:type="dxa"/>
            <w:shd w:val="clear" w:color="auto" w:fill="auto"/>
          </w:tcPr>
          <w:p w:rsidR="002D40B3" w:rsidRPr="0054788A" w:rsidRDefault="002D40B3" w:rsidP="00CC6507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67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40B3" w:rsidRPr="007D6A49" w:rsidTr="002D40B3">
        <w:tc>
          <w:tcPr>
            <w:tcW w:w="2160" w:type="dxa"/>
            <w:shd w:val="clear" w:color="auto" w:fill="auto"/>
          </w:tcPr>
          <w:p w:rsidR="002D40B3" w:rsidRDefault="002D40B3" w:rsidP="00CC6507">
            <w:pPr>
              <w:tabs>
                <w:tab w:val="clear" w:pos="454"/>
                <w:tab w:val="clear" w:pos="1871"/>
                <w:tab w:val="left" w:pos="443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ที่วัดมูลค่าด้วย</w:t>
            </w:r>
          </w:p>
          <w:p w:rsidR="002D40B3" w:rsidRDefault="002D40B3" w:rsidP="00CC6507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40B3" w:rsidRPr="007D6A49" w:rsidTr="002D40B3">
        <w:tc>
          <w:tcPr>
            <w:tcW w:w="2160" w:type="dxa"/>
            <w:shd w:val="clear" w:color="auto" w:fill="auto"/>
          </w:tcPr>
          <w:p w:rsidR="002D40B3" w:rsidRDefault="002D40B3" w:rsidP="00CC6507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2D40B3" w:rsidRPr="007D6A49" w:rsidRDefault="002D40B3" w:rsidP="00CC6507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2D40B3" w:rsidRDefault="00440E75" w:rsidP="00440E75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D40B3"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174</w:t>
            </w:r>
            <w:r w:rsidR="002D40B3" w:rsidRPr="0044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40B3"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</w:tr>
      <w:tr w:rsidR="002D40B3" w:rsidRPr="00440E75" w:rsidTr="002D40B3">
        <w:trPr>
          <w:trHeight w:val="266"/>
        </w:trPr>
        <w:tc>
          <w:tcPr>
            <w:tcW w:w="2160" w:type="dxa"/>
            <w:shd w:val="clear" w:color="auto" w:fill="auto"/>
          </w:tcPr>
          <w:p w:rsidR="002D40B3" w:rsidRPr="007D6A49" w:rsidRDefault="002D40B3" w:rsidP="00CC6507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524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2D40B3" w:rsidRPr="002D40B3" w:rsidRDefault="002D40B3" w:rsidP="00440E75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524</w:t>
            </w:r>
          </w:p>
        </w:tc>
        <w:tc>
          <w:tcPr>
            <w:tcW w:w="180" w:type="dxa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2D40B3" w:rsidRDefault="002D40B3" w:rsidP="00440E75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524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2D40B3" w:rsidRDefault="002D40B3" w:rsidP="00CC65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2D40B3" w:rsidRDefault="002D40B3" w:rsidP="00440E75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440E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2D40B3" w:rsidRPr="006106AF" w:rsidTr="002D40B3">
        <w:trPr>
          <w:trHeight w:val="266"/>
        </w:trPr>
        <w:tc>
          <w:tcPr>
            <w:tcW w:w="2160" w:type="dxa"/>
            <w:shd w:val="clear" w:color="auto" w:fill="auto"/>
          </w:tcPr>
          <w:p w:rsidR="002D40B3" w:rsidRPr="00085C9D" w:rsidRDefault="002D40B3" w:rsidP="00CC6507">
            <w:pPr>
              <w:ind w:left="36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085C9D" w:rsidRDefault="002D40B3" w:rsidP="00CC6507">
            <w:pPr>
              <w:pStyle w:val="acctfourfigures"/>
              <w:tabs>
                <w:tab w:val="clear" w:pos="765"/>
                <w:tab w:val="left" w:pos="704"/>
                <w:tab w:val="left" w:pos="85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40B3" w:rsidRPr="007D6A49" w:rsidTr="002D40B3">
        <w:trPr>
          <w:trHeight w:val="266"/>
        </w:trPr>
        <w:tc>
          <w:tcPr>
            <w:tcW w:w="2160" w:type="dxa"/>
            <w:shd w:val="clear" w:color="auto" w:fill="auto"/>
          </w:tcPr>
          <w:p w:rsidR="002D40B3" w:rsidRDefault="002D40B3" w:rsidP="00CC6507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2D40B3" w:rsidRDefault="002D40B3" w:rsidP="00CC6507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2D40B3" w:rsidRDefault="002D40B3" w:rsidP="00CC6507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2D40B3" w:rsidRPr="00E06EAB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5804A7" w:rsidRDefault="002D40B3" w:rsidP="00CC6507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2D40B3" w:rsidRPr="007D6A49" w:rsidTr="002D40B3">
        <w:trPr>
          <w:trHeight w:val="266"/>
        </w:trPr>
        <w:tc>
          <w:tcPr>
            <w:tcW w:w="2160" w:type="dxa"/>
            <w:shd w:val="clear" w:color="auto" w:fill="auto"/>
          </w:tcPr>
          <w:p w:rsidR="002D40B3" w:rsidRDefault="002D40B3" w:rsidP="00CC6507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867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177,415</w:t>
            </w:r>
          </w:p>
        </w:tc>
      </w:tr>
      <w:tr w:rsidR="002D40B3" w:rsidRPr="007D6A49" w:rsidTr="002D40B3">
        <w:trPr>
          <w:trHeight w:val="266"/>
        </w:trPr>
        <w:tc>
          <w:tcPr>
            <w:tcW w:w="2160" w:type="dxa"/>
            <w:shd w:val="clear" w:color="auto" w:fill="auto"/>
          </w:tcPr>
          <w:p w:rsidR="002D40B3" w:rsidRDefault="002D40B3" w:rsidP="00CC6507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2D40B3" w:rsidRDefault="002D40B3" w:rsidP="00CC6507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2D40B3" w:rsidRPr="007D6A49" w:rsidRDefault="002D40B3" w:rsidP="00CC6507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right="-166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(1,178)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(1,704)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  <w:tab w:val="left" w:pos="586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 w:rsidRPr="005B6F80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2D40B3" w:rsidRPr="00836AB2" w:rsidRDefault="002D40B3" w:rsidP="00CC6507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(2,799)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D40B3" w:rsidRPr="005B6F80" w:rsidRDefault="002D40B3" w:rsidP="00CC65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D40B3" w:rsidRPr="005B6F80" w:rsidRDefault="002D40B3" w:rsidP="002D40B3">
            <w:pPr>
              <w:pStyle w:val="acctfourfigures"/>
              <w:tabs>
                <w:tab w:val="clear" w:pos="765"/>
                <w:tab w:val="left" w:pos="676"/>
                <w:tab w:val="left" w:pos="749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799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</w:tr>
    </w:tbl>
    <w:p w:rsidR="002D40B3" w:rsidRPr="00085C9D" w:rsidRDefault="002D40B3" w:rsidP="00F358CD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:rsidR="00F25991" w:rsidRDefault="00F25991" w:rsidP="00F25991">
      <w:pPr>
        <w:pStyle w:val="block"/>
        <w:spacing w:after="0" w:line="240" w:lineRule="atLeast"/>
        <w:ind w:left="540" w:right="-171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118ED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เนื่องจากเครื่องมือทางการเงินเหล่านั้นจะครบกำหนดภายในระยะเวลาอันสั้น</w:t>
      </w:r>
    </w:p>
    <w:p w:rsidR="002D40B3" w:rsidRPr="00085C9D" w:rsidRDefault="002D40B3" w:rsidP="00F2599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F25991" w:rsidRPr="00A118ED" w:rsidRDefault="00F25991" w:rsidP="002D40B3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A118E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F25991" w:rsidRPr="00085C9D" w:rsidRDefault="00F25991" w:rsidP="002D40B3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/>
          <w:sz w:val="24"/>
          <w:szCs w:val="24"/>
          <w:lang w:bidi="th-TH"/>
        </w:rPr>
      </w:pPr>
    </w:p>
    <w:p w:rsidR="00F25991" w:rsidRDefault="00F25991" w:rsidP="002D40B3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F25991" w:rsidRPr="00085C9D" w:rsidRDefault="00F25991" w:rsidP="002D40B3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F25991" w:rsidRDefault="00F25991" w:rsidP="002D40B3">
      <w:pPr>
        <w:ind w:left="558" w:right="-205" w:firstLine="9"/>
        <w:jc w:val="thaiDistribute"/>
        <w:rPr>
          <w:rFonts w:ascii="Angsana New" w:hAnsi="Angsana New"/>
          <w:sz w:val="30"/>
          <w:szCs w:val="30"/>
        </w:rPr>
      </w:pPr>
      <w:r w:rsidRPr="00D67D3D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D67D3D">
        <w:rPr>
          <w:rFonts w:ascii="Angsana New" w:hAnsi="Angsana New"/>
          <w:sz w:val="30"/>
          <w:szCs w:val="30"/>
        </w:rPr>
        <w:t xml:space="preserve"> 2 </w:t>
      </w:r>
      <w:r w:rsidRPr="00D67D3D">
        <w:rPr>
          <w:rFonts w:ascii="Angsana New" w:hAnsi="Angsana New"/>
          <w:sz w:val="30"/>
          <w:szCs w:val="30"/>
          <w:cs/>
        </w:rPr>
        <w:t>สำหรับ</w:t>
      </w:r>
      <w:r w:rsidRPr="00D67D3D">
        <w:rPr>
          <w:rFonts w:ascii="Angsana New" w:hAnsi="Angsana New" w:hint="cs"/>
          <w:sz w:val="30"/>
          <w:szCs w:val="30"/>
          <w:cs/>
        </w:rPr>
        <w:t>ตราสาร</w:t>
      </w:r>
      <w:r w:rsidRPr="00D67D3D">
        <w:rPr>
          <w:rFonts w:ascii="Angsana New" w:hAnsi="Angsana New"/>
          <w:sz w:val="30"/>
          <w:szCs w:val="30"/>
          <w:cs/>
        </w:rPr>
        <w:t>อนุพันธ์ที่ซื้อขายนอกตลาดหลักทรัพย์</w:t>
      </w:r>
      <w:r w:rsidRPr="00D67D3D">
        <w:rPr>
          <w:rFonts w:ascii="Angsana New" w:hAnsi="Angsana New" w:hint="cs"/>
          <w:sz w:val="30"/>
          <w:szCs w:val="30"/>
          <w:cs/>
        </w:rPr>
        <w:t xml:space="preserve"> อ้างอิง</w:t>
      </w:r>
      <w:r w:rsidRPr="00D67D3D">
        <w:rPr>
          <w:rFonts w:ascii="Angsana New" w:hAnsi="Angsana New"/>
          <w:sz w:val="30"/>
          <w:szCs w:val="30"/>
          <w:cs/>
        </w:rPr>
        <w:t>ราคา</w:t>
      </w:r>
      <w:r w:rsidRPr="00D67D3D">
        <w:rPr>
          <w:rFonts w:ascii="Angsana New" w:hAnsi="Angsana New" w:hint="cs"/>
          <w:sz w:val="30"/>
          <w:szCs w:val="30"/>
          <w:cs/>
        </w:rPr>
        <w:t>จาก</w:t>
      </w:r>
      <w:r w:rsidRPr="00D67D3D">
        <w:rPr>
          <w:rFonts w:ascii="Angsana New" w:hAnsi="Angsana New"/>
          <w:sz w:val="30"/>
          <w:szCs w:val="30"/>
          <w:cs/>
        </w:rPr>
        <w:t xml:space="preserve">นายหน้า </w:t>
      </w:r>
      <w:r w:rsidRPr="00D67D3D">
        <w:rPr>
          <w:rFonts w:ascii="Angsana New" w:hAnsi="Angsana New" w:hint="cs"/>
          <w:sz w:val="30"/>
          <w:szCs w:val="30"/>
          <w:cs/>
        </w:rPr>
        <w:t>ซึ่งได้มี</w:t>
      </w:r>
      <w:r w:rsidR="00436E72"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 w:hint="cs"/>
          <w:sz w:val="30"/>
          <w:szCs w:val="30"/>
          <w:cs/>
        </w:rPr>
        <w:t>การ</w:t>
      </w:r>
      <w:r w:rsidRPr="00D67D3D">
        <w:rPr>
          <w:rFonts w:ascii="Angsana New" w:hAnsi="Angsana New"/>
          <w:sz w:val="30"/>
          <w:szCs w:val="30"/>
          <w:cs/>
        </w:rPr>
        <w:t>ทดสอบความสมเหตุสมผลของราคาเหล่านั้น โดยการคิดลดกระแสเงินสดในอนาคตที่คาด</w:t>
      </w:r>
      <w:r w:rsidRPr="00D67D3D">
        <w:rPr>
          <w:rFonts w:ascii="Angsana New" w:hAnsi="Angsana New" w:hint="cs"/>
          <w:sz w:val="30"/>
          <w:szCs w:val="30"/>
          <w:cs/>
        </w:rPr>
        <w:t>การณ์</w:t>
      </w:r>
      <w:r w:rsidRPr="00D67D3D">
        <w:rPr>
          <w:rFonts w:ascii="Angsana New" w:hAnsi="Angsana New"/>
          <w:sz w:val="30"/>
          <w:szCs w:val="30"/>
          <w:cs/>
        </w:rPr>
        <w:t>ไว้ด้วย</w:t>
      </w:r>
      <w:r w:rsidRPr="00D67D3D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br/>
      </w:r>
      <w:r w:rsidRPr="00D67D3D">
        <w:rPr>
          <w:rFonts w:ascii="Angsana New" w:hAnsi="Angsana New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</w:t>
      </w:r>
      <w:r w:rsidRPr="00D67D3D">
        <w:rPr>
          <w:rFonts w:ascii="Angsana New" w:hAnsi="Angsana New" w:hint="cs"/>
          <w:sz w:val="30"/>
          <w:szCs w:val="30"/>
          <w:cs/>
        </w:rPr>
        <w:t>มูล</w:t>
      </w:r>
      <w:r w:rsidRPr="00D67D3D">
        <w:rPr>
          <w:rFonts w:ascii="Angsana New" w:hAnsi="Angsana New"/>
          <w:sz w:val="30"/>
          <w:szCs w:val="30"/>
          <w:cs/>
        </w:rPr>
        <w:t>ค่า มูลค่ายุติธรรมของเครื่องมือ</w:t>
      </w:r>
      <w:r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/>
          <w:sz w:val="30"/>
          <w:szCs w:val="30"/>
          <w:cs/>
        </w:rPr>
        <w:t>ทางการเงิน</w:t>
      </w:r>
      <w:r w:rsidRPr="00D67D3D">
        <w:rPr>
          <w:rFonts w:ascii="Angsana New" w:hAnsi="Angsana New" w:hint="cs"/>
          <w:sz w:val="30"/>
          <w:szCs w:val="30"/>
          <w:cs/>
        </w:rPr>
        <w:t>สะท้อนผลกระทบของ</w:t>
      </w:r>
      <w:r w:rsidRPr="00D67D3D">
        <w:rPr>
          <w:rFonts w:ascii="Angsana New" w:hAnsi="Angsana New"/>
          <w:sz w:val="30"/>
          <w:szCs w:val="30"/>
          <w:cs/>
        </w:rPr>
        <w:t>ความเสี่ยง</w:t>
      </w:r>
      <w:r w:rsidRPr="00D67D3D">
        <w:rPr>
          <w:rFonts w:ascii="Angsana New" w:hAnsi="Angsana New" w:hint="cs"/>
          <w:sz w:val="30"/>
          <w:szCs w:val="30"/>
          <w:cs/>
        </w:rPr>
        <w:t>ด้านเครดิต</w:t>
      </w:r>
      <w:r w:rsidRPr="00D67D3D">
        <w:rPr>
          <w:rFonts w:ascii="Angsana New" w:hAnsi="Angsana New"/>
          <w:sz w:val="30"/>
          <w:szCs w:val="30"/>
          <w:cs/>
        </w:rPr>
        <w:t>และ</w:t>
      </w:r>
      <w:r w:rsidRPr="00D67D3D">
        <w:rPr>
          <w:rFonts w:ascii="Angsana New" w:hAnsi="Angsana New" w:hint="cs"/>
          <w:sz w:val="30"/>
          <w:szCs w:val="30"/>
          <w:cs/>
        </w:rPr>
        <w:t>ได้</w:t>
      </w:r>
      <w:r w:rsidRPr="00D67D3D">
        <w:rPr>
          <w:rFonts w:ascii="Angsana New" w:hAnsi="Angsana New"/>
          <w:sz w:val="30"/>
          <w:szCs w:val="30"/>
          <w:cs/>
        </w:rPr>
        <w:t>รวมการปรับปรุงความเสี่ยง</w:t>
      </w:r>
      <w:r w:rsidRPr="00D67D3D">
        <w:rPr>
          <w:rFonts w:ascii="Angsana New" w:hAnsi="Angsana New" w:hint="cs"/>
          <w:sz w:val="30"/>
          <w:szCs w:val="30"/>
          <w:cs/>
        </w:rPr>
        <w:t>ด้านเครดิต</w:t>
      </w:r>
      <w:r w:rsidRPr="00D67D3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/>
          <w:sz w:val="30"/>
          <w:szCs w:val="30"/>
          <w:cs/>
        </w:rPr>
        <w:t>กลุ่มบริษัทและคู่สัญญา</w:t>
      </w:r>
      <w:r w:rsidRPr="00D67D3D">
        <w:rPr>
          <w:rFonts w:ascii="Angsana New" w:hAnsi="Angsana New"/>
          <w:sz w:val="30"/>
          <w:szCs w:val="30"/>
        </w:rPr>
        <w:t xml:space="preserve"> </w:t>
      </w:r>
      <w:r w:rsidRPr="00D67D3D">
        <w:rPr>
          <w:rFonts w:ascii="Angsana New" w:hAnsi="Angsana New"/>
          <w:sz w:val="30"/>
          <w:szCs w:val="30"/>
          <w:cs/>
        </w:rPr>
        <w:t>ตามความเหมาะสม</w:t>
      </w:r>
    </w:p>
    <w:p w:rsidR="00F25991" w:rsidRDefault="00F25991" w:rsidP="002D40B3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3B2C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:rsidR="00F25991" w:rsidRPr="004762CC" w:rsidRDefault="00F25991" w:rsidP="00F2599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color w:val="000000"/>
          <w:sz w:val="20"/>
          <w:lang w:bidi="th-TH"/>
        </w:rPr>
      </w:pPr>
    </w:p>
    <w:tbl>
      <w:tblPr>
        <w:tblW w:w="9274" w:type="dxa"/>
        <w:tblInd w:w="477" w:type="dxa"/>
        <w:tblLook w:val="04A0" w:firstRow="1" w:lastRow="0" w:firstColumn="1" w:lastColumn="0" w:noHBand="0" w:noVBand="1"/>
      </w:tblPr>
      <w:tblGrid>
        <w:gridCol w:w="3123"/>
        <w:gridCol w:w="2754"/>
        <w:gridCol w:w="3397"/>
      </w:tblGrid>
      <w:tr w:rsidR="00F25991" w:rsidRPr="005E1231" w:rsidTr="002D40B3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397" w:type="dxa"/>
            <w:shd w:val="clear" w:color="auto" w:fill="auto"/>
            <w:vAlign w:val="bottom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F25991" w:rsidTr="002D40B3">
        <w:tc>
          <w:tcPr>
            <w:tcW w:w="3123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180" w:right="-369" w:hanging="18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7F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จะ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ถือจนครบกำหนด</w:t>
            </w:r>
          </w:p>
        </w:tc>
        <w:tc>
          <w:tcPr>
            <w:tcW w:w="2754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ราคาเสนอซื้อจาก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สมาคมตลาดตราสารหนี้ไทย ณ วันที่รายงาน</w:t>
            </w:r>
          </w:p>
        </w:tc>
        <w:tc>
          <w:tcPr>
            <w:tcW w:w="3397" w:type="dxa"/>
            <w:shd w:val="clear" w:color="auto" w:fill="auto"/>
          </w:tcPr>
          <w:p w:rsidR="00F25991" w:rsidRPr="00CC6C66" w:rsidRDefault="00F25991" w:rsidP="004C59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</w:t>
            </w:r>
          </w:p>
        </w:tc>
      </w:tr>
      <w:tr w:rsidR="00F25991" w:rsidTr="002D40B3">
        <w:tc>
          <w:tcPr>
            <w:tcW w:w="3123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754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97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F25991" w:rsidTr="002D40B3">
        <w:tc>
          <w:tcPr>
            <w:tcW w:w="3123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754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97" w:type="dxa"/>
            <w:shd w:val="clear" w:color="auto" w:fill="auto"/>
          </w:tcPr>
          <w:p w:rsidR="00F25991" w:rsidRPr="00957FD2" w:rsidRDefault="00F25991" w:rsidP="004C59D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9552E7" w:rsidRPr="009552E7" w:rsidRDefault="009552E7" w:rsidP="0095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409B" w:rsidRPr="001532FD" w:rsidRDefault="00F13835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32F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1532F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1532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2D40B3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18"/>
        <w:gridCol w:w="239"/>
        <w:gridCol w:w="1208"/>
        <w:gridCol w:w="283"/>
        <w:gridCol w:w="1158"/>
        <w:gridCol w:w="272"/>
        <w:gridCol w:w="1165"/>
      </w:tblGrid>
      <w:tr w:rsidR="00467D00" w:rsidRPr="001B41B9" w:rsidTr="00EB1E25">
        <w:trPr>
          <w:tblHeader/>
        </w:trPr>
        <w:tc>
          <w:tcPr>
            <w:tcW w:w="2007" w:type="pct"/>
          </w:tcPr>
          <w:p w:rsidR="00467D00" w:rsidRPr="001B41B9" w:rsidRDefault="00467D00" w:rsidP="002A6E3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4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54C" w:rsidRPr="000D534D" w:rsidTr="00EB1E25">
        <w:trPr>
          <w:tblHeader/>
        </w:trPr>
        <w:tc>
          <w:tcPr>
            <w:tcW w:w="2007" w:type="pct"/>
          </w:tcPr>
          <w:p w:rsidR="00C7754C" w:rsidRPr="000D534D" w:rsidRDefault="00C7754C" w:rsidP="00C7754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A6A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A6AC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A6A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AC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754C" w:rsidRPr="000D534D" w:rsidTr="00EB1E25">
        <w:trPr>
          <w:tblHeader/>
        </w:trPr>
        <w:tc>
          <w:tcPr>
            <w:tcW w:w="2007" w:type="pct"/>
          </w:tcPr>
          <w:p w:rsidR="00C7754C" w:rsidRPr="000D534D" w:rsidRDefault="00C7754C" w:rsidP="00C7754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CA6AC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CA6AC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1E52AA" w:rsidRPr="001B41B9" w:rsidTr="00EB1E25">
        <w:trPr>
          <w:tblHeader/>
        </w:trPr>
        <w:tc>
          <w:tcPr>
            <w:tcW w:w="2007" w:type="pct"/>
          </w:tcPr>
          <w:p w:rsidR="001E52AA" w:rsidRPr="001B41B9" w:rsidRDefault="001E52AA" w:rsidP="002A6E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8"/>
          </w:tcPr>
          <w:p w:rsidR="001E52AA" w:rsidRPr="001B41B9" w:rsidRDefault="001E52AA" w:rsidP="002A6E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E97" w:rsidRPr="001B41B9" w:rsidTr="00C56BBC">
        <w:tc>
          <w:tcPr>
            <w:tcW w:w="2007" w:type="pct"/>
          </w:tcPr>
          <w:p w:rsidR="00A44E97" w:rsidRPr="001B41B9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D9F" w:rsidRPr="001B41B9" w:rsidTr="00C56BBC">
        <w:tc>
          <w:tcPr>
            <w:tcW w:w="2007" w:type="pct"/>
          </w:tcPr>
          <w:p w:rsidR="00546D9F" w:rsidRPr="00546D9F" w:rsidRDefault="00546D9F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CB0E3B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ได้</w:t>
            </w: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627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44E97" w:rsidRPr="001B41B9" w:rsidTr="003F71FA">
        <w:tc>
          <w:tcPr>
            <w:tcW w:w="2007" w:type="pct"/>
          </w:tcPr>
          <w:p w:rsidR="00A44E97" w:rsidRPr="00BD05AA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D05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คำสั่งซื้อที่ได้รับการยืนยันแล้ว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1B41B9" w:rsidTr="003F71FA">
        <w:tc>
          <w:tcPr>
            <w:tcW w:w="2007" w:type="pct"/>
          </w:tcPr>
          <w:p w:rsidR="003F71FA" w:rsidRPr="00236F51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3F71FA" w:rsidRPr="00453DE6" w:rsidRDefault="00EF2B3B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53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453DE6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3F71FA" w:rsidRPr="00453DE6" w:rsidRDefault="00CA6ACF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53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54" w:type="pct"/>
            <w:shd w:val="clear" w:color="auto" w:fill="auto"/>
          </w:tcPr>
          <w:p w:rsidR="003F71FA" w:rsidRPr="00453DE6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3F71FA" w:rsidRPr="00453DE6" w:rsidRDefault="00EF2B3B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53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1,041</w:t>
            </w:r>
          </w:p>
        </w:tc>
        <w:tc>
          <w:tcPr>
            <w:tcW w:w="148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3F71FA" w:rsidRPr="00F74737" w:rsidRDefault="00CA6ACF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58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</w:tr>
      <w:tr w:rsidR="00730859" w:rsidRPr="001B41B9" w:rsidTr="00730859">
        <w:tc>
          <w:tcPr>
            <w:tcW w:w="2007" w:type="pct"/>
          </w:tcPr>
          <w:p w:rsidR="00730859" w:rsidRPr="002D40B3" w:rsidRDefault="0073085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730859" w:rsidRPr="004762CC" w:rsidRDefault="00730859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730859" w:rsidRPr="004762CC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</w:tcPr>
          <w:p w:rsidR="00730859" w:rsidRPr="004762CC" w:rsidRDefault="00730859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730859" w:rsidRPr="004762CC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</w:tcPr>
          <w:p w:rsidR="00730859" w:rsidRPr="004762CC" w:rsidRDefault="00730859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:rsidR="00730859" w:rsidRPr="004762CC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</w:tcPr>
          <w:p w:rsidR="00730859" w:rsidRPr="004762CC" w:rsidRDefault="00730859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3F71FA" w:rsidRPr="00CC16E4" w:rsidTr="00CC16E4">
        <w:tc>
          <w:tcPr>
            <w:tcW w:w="2634" w:type="pct"/>
            <w:gridSpan w:val="2"/>
            <w:shd w:val="clear" w:color="auto" w:fill="auto"/>
          </w:tcPr>
          <w:p w:rsidR="003F71FA" w:rsidRPr="00236F51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3D7" w:rsidRPr="003F71FA" w:rsidTr="000B72B0"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  <w:shd w:val="clear" w:color="auto" w:fill="auto"/>
          </w:tcPr>
          <w:p w:rsidR="00DC73D7" w:rsidRPr="001B41B9" w:rsidRDefault="009A5E7D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2,993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136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DC73D7" w:rsidRPr="001B41B9" w:rsidRDefault="009A5E7D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2,836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979</w:t>
            </w:r>
          </w:p>
        </w:tc>
      </w:tr>
      <w:tr w:rsidR="00DC73D7" w:rsidRPr="003F71FA" w:rsidTr="000B72B0"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C73D7" w:rsidRPr="001B41B9" w:rsidRDefault="009A5E7D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2,515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178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DC73D7" w:rsidRPr="001B41B9" w:rsidRDefault="009A5E7D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2,445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068</w:t>
            </w:r>
          </w:p>
        </w:tc>
      </w:tr>
      <w:tr w:rsidR="00DC73D7" w:rsidRPr="003F71FA" w:rsidTr="00CB0E3B">
        <w:trPr>
          <w:trHeight w:val="100"/>
        </w:trPr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1B41B9" w:rsidRDefault="009A5E7D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5,508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314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1B41B9" w:rsidRDefault="009A5E7D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5,281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047</w:t>
            </w:r>
          </w:p>
        </w:tc>
      </w:tr>
      <w:tr w:rsidR="005F6F33" w:rsidRPr="003F71FA" w:rsidTr="005F6F33">
        <w:trPr>
          <w:trHeight w:val="100"/>
        </w:trPr>
        <w:tc>
          <w:tcPr>
            <w:tcW w:w="2007" w:type="pct"/>
            <w:shd w:val="clear" w:color="auto" w:fill="auto"/>
          </w:tcPr>
          <w:p w:rsidR="005F6F33" w:rsidRPr="001B41B9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5F6F33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5F6F33" w:rsidRPr="001B41B9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5F6F33" w:rsidRPr="00DC73D7" w:rsidRDefault="005F6F33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5F6F33" w:rsidRPr="003F71FA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:rsidR="005F6F33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F6F33" w:rsidRPr="001B41B9" w:rsidRDefault="005F6F33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5F6F33" w:rsidRPr="00DC73D7" w:rsidRDefault="005F6F33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3F71FA" w:rsidRPr="001B41B9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C73D7" w:rsidRPr="003F71FA" w:rsidTr="000B72B0"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627" w:type="pct"/>
            <w:shd w:val="clear" w:color="auto" w:fill="auto"/>
          </w:tcPr>
          <w:p w:rsidR="00DC73D7" w:rsidRPr="00C6343A" w:rsidRDefault="00A84E6A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79</w:t>
            </w:r>
            <w:r w:rsidR="001C3114"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,089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81</w:t>
            </w: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488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DC73D7" w:rsidRPr="001B41B9" w:rsidRDefault="001C3114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67,527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</w:tr>
      <w:tr w:rsidR="00DC73D7" w:rsidRPr="003F71FA" w:rsidTr="000B72B0"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627" w:type="pct"/>
            <w:shd w:val="clear" w:color="auto" w:fill="auto"/>
          </w:tcPr>
          <w:p w:rsidR="00DC73D7" w:rsidRPr="001B41B9" w:rsidRDefault="00481079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117,320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179,78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DC73D7" w:rsidRPr="001B41B9" w:rsidRDefault="00481079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117,320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179,78</w:t>
            </w:r>
            <w:r w:rsidRPr="00DC73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DC73D7" w:rsidRPr="003F71FA" w:rsidTr="000B72B0"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C73D7" w:rsidRPr="001B41B9" w:rsidRDefault="001C3114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10,806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10,802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DC73D7" w:rsidRPr="001B41B9" w:rsidRDefault="001C3114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8,922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8,918</w:t>
            </w:r>
          </w:p>
        </w:tc>
      </w:tr>
      <w:tr w:rsidR="00DC73D7" w:rsidRPr="003F71FA" w:rsidTr="000B72B0">
        <w:trPr>
          <w:trHeight w:val="397"/>
        </w:trPr>
        <w:tc>
          <w:tcPr>
            <w:tcW w:w="2007" w:type="pct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1B41B9" w:rsidRDefault="00B2129C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207,215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72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076</w:t>
            </w:r>
          </w:p>
        </w:tc>
        <w:tc>
          <w:tcPr>
            <w:tcW w:w="154" w:type="pct"/>
            <w:shd w:val="clear" w:color="auto" w:fill="auto"/>
          </w:tcPr>
          <w:p w:rsidR="00DC73D7" w:rsidRPr="003F71FA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1B41B9" w:rsidRDefault="00B2129C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193,769</w:t>
            </w:r>
          </w:p>
        </w:tc>
        <w:tc>
          <w:tcPr>
            <w:tcW w:w="148" w:type="pct"/>
            <w:shd w:val="clear" w:color="auto" w:fill="auto"/>
          </w:tcPr>
          <w:p w:rsidR="00DC73D7" w:rsidRPr="001B41B9" w:rsidRDefault="00DC73D7" w:rsidP="00DC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3D7" w:rsidRPr="00DC73D7" w:rsidRDefault="00DC73D7" w:rsidP="00DC73D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261,98</w:t>
            </w:r>
            <w:r w:rsidRPr="00DC7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</w:tbl>
    <w:p w:rsidR="001F50A8" w:rsidRDefault="001F50A8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5C9D" w:rsidRPr="004762CC" w:rsidRDefault="00085C9D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52F29" w:rsidRDefault="00491964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5C6">
        <w:rPr>
          <w:rFonts w:ascii="Angsana New" w:hAnsi="Angsana New"/>
          <w:sz w:val="30"/>
          <w:szCs w:val="30"/>
        </w:rPr>
        <w:t xml:space="preserve">* </w:t>
      </w:r>
      <w:r w:rsidRPr="001925C6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>
        <w:rPr>
          <w:rFonts w:ascii="Angsana New" w:hAnsi="Angsana New" w:hint="cs"/>
          <w:sz w:val="30"/>
          <w:szCs w:val="30"/>
          <w:cs/>
        </w:rPr>
        <w:t>หนึ่ง</w:t>
      </w:r>
      <w:r w:rsidR="00B67C21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E33A20" w:rsidRPr="001925C6">
        <w:rPr>
          <w:rFonts w:ascii="Angsana New" w:hAnsi="Angsana New"/>
          <w:sz w:val="30"/>
          <w:szCs w:val="30"/>
        </w:rPr>
        <w:t xml:space="preserve"> </w:t>
      </w:r>
      <w:r w:rsidRPr="001925C6">
        <w:rPr>
          <w:rFonts w:ascii="Angsana New" w:hAnsi="Angsana New"/>
          <w:sz w:val="30"/>
          <w:szCs w:val="30"/>
          <w:cs/>
        </w:rPr>
        <w:t>โดย</w:t>
      </w:r>
      <w:r w:rsidR="00680B62">
        <w:rPr>
          <w:rFonts w:ascii="Angsana New" w:hAnsi="Angsana New" w:hint="cs"/>
          <w:sz w:val="30"/>
          <w:szCs w:val="30"/>
          <w:cs/>
        </w:rPr>
        <w:t>จัดตามประเภท</w:t>
      </w:r>
      <w:r w:rsidRPr="001925C6">
        <w:rPr>
          <w:rFonts w:ascii="Angsana New" w:hAnsi="Angsana New"/>
          <w:sz w:val="30"/>
          <w:szCs w:val="30"/>
          <w:cs/>
        </w:rPr>
        <w:t>สกุลเงิน</w:t>
      </w:r>
      <w:r w:rsidR="00680B62">
        <w:rPr>
          <w:rFonts w:ascii="Angsana New" w:hAnsi="Angsana New" w:hint="cs"/>
          <w:sz w:val="30"/>
          <w:szCs w:val="30"/>
          <w:cs/>
        </w:rPr>
        <w:t>ตรา</w:t>
      </w:r>
      <w:r w:rsidRPr="001925C6">
        <w:rPr>
          <w:rFonts w:ascii="Angsana New" w:hAnsi="Angsana New"/>
          <w:sz w:val="30"/>
          <w:szCs w:val="30"/>
          <w:cs/>
        </w:rPr>
        <w:t>ด</w:t>
      </w:r>
      <w:r w:rsidR="0097411C" w:rsidRPr="001925C6">
        <w:rPr>
          <w:rFonts w:ascii="Angsana New" w:hAnsi="Angsana New"/>
          <w:sz w:val="30"/>
          <w:szCs w:val="30"/>
          <w:cs/>
        </w:rPr>
        <w:t>ังนี้</w:t>
      </w:r>
    </w:p>
    <w:p w:rsidR="00085C9D" w:rsidRDefault="00085C9D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55"/>
        <w:gridCol w:w="265"/>
        <w:gridCol w:w="1100"/>
        <w:gridCol w:w="265"/>
        <w:gridCol w:w="1265"/>
        <w:gridCol w:w="265"/>
        <w:gridCol w:w="1265"/>
      </w:tblGrid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มูลค่าตามสัญญา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(สกุลเงินต่างประเทศ)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(สกุลเงินบาท)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C73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C73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C73D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C73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C73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C73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FA" w:rsidRPr="001925C6" w:rsidTr="00D545B8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5C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B2129C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3.58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:rsidR="003F71FA" w:rsidRPr="00DC73D7" w:rsidRDefault="00DC73D7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3D7">
              <w:rPr>
                <w:rFonts w:ascii="Angsana New" w:hAnsi="Angsana New"/>
                <w:sz w:val="30"/>
                <w:szCs w:val="30"/>
              </w:rPr>
              <w:t>5.54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B2129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116,054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DC73D7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179,262</w:t>
            </w:r>
          </w:p>
        </w:tc>
      </w:tr>
    </w:tbl>
    <w:p w:rsidR="00085C9D" w:rsidRDefault="00085C9D" w:rsidP="00516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C3E48" w:rsidRPr="001925C6" w:rsidRDefault="00AC3E48" w:rsidP="00516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5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FB790A" w:rsidRDefault="00AC3E48" w:rsidP="00516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6616E" w:rsidRPr="0088390F" w:rsidRDefault="00F6616E" w:rsidP="00516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390F">
        <w:rPr>
          <w:rFonts w:ascii="Angsana New" w:hAnsi="Angsana New"/>
          <w:i/>
          <w:iCs/>
          <w:sz w:val="30"/>
          <w:szCs w:val="30"/>
          <w:cs/>
        </w:rPr>
        <w:t>สัญญาซื้อขายภาชนะบรรจุ</w:t>
      </w:r>
    </w:p>
    <w:p w:rsidR="00F6616E" w:rsidRPr="00FB790A" w:rsidRDefault="00F6616E" w:rsidP="00516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30"/>
          <w:szCs w:val="30"/>
        </w:rPr>
      </w:pPr>
    </w:p>
    <w:p w:rsidR="00F25991" w:rsidRPr="00FB6B33" w:rsidRDefault="00F25991" w:rsidP="00516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B6B33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1 </w:t>
      </w:r>
      <w:r w:rsidRPr="00FB6B33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FB6B33">
        <w:rPr>
          <w:rFonts w:ascii="Angsana New" w:hAnsi="Angsana New"/>
          <w:spacing w:val="-4"/>
          <w:sz w:val="30"/>
          <w:szCs w:val="30"/>
        </w:rPr>
        <w:t>2561</w:t>
      </w:r>
      <w:r w:rsidRPr="00FB6B33"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บริษัททำสัญญาซื้อขายภาชนะบรรจุกับบริษัท</w:t>
      </w:r>
      <w:r w:rsidRPr="00FB6B33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Pr="00FB6B33">
        <w:rPr>
          <w:rFonts w:ascii="Angsana New" w:hAnsi="Angsana New"/>
          <w:spacing w:val="-4"/>
          <w:sz w:val="30"/>
          <w:szCs w:val="30"/>
          <w:cs/>
        </w:rPr>
        <w:t>แห่งหนึ่งมีกำหนดระยะเวลา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1 </w:t>
      </w:r>
      <w:r w:rsidRPr="00FB6B33">
        <w:rPr>
          <w:rFonts w:ascii="Angsana New" w:hAnsi="Angsana New"/>
          <w:spacing w:val="-4"/>
          <w:sz w:val="30"/>
          <w:szCs w:val="30"/>
          <w:cs/>
        </w:rPr>
        <w:t>ปี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</w:t>
      </w:r>
      <w:r w:rsidRPr="00FB6B33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1 </w:t>
      </w:r>
      <w:r w:rsidRPr="00FB6B33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</w:t>
      </w:r>
      <w:r w:rsidRPr="00FB6B33">
        <w:rPr>
          <w:rFonts w:ascii="Angsana New" w:hAnsi="Angsana New"/>
          <w:spacing w:val="-4"/>
          <w:sz w:val="30"/>
          <w:szCs w:val="30"/>
          <w:cs/>
        </w:rPr>
        <w:t>25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61 </w:t>
      </w:r>
      <w:r w:rsidRPr="00FB6B33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</w:t>
      </w:r>
      <w:r w:rsidRPr="00FB6B33">
        <w:rPr>
          <w:rFonts w:ascii="Angsana New" w:hAnsi="Angsana New"/>
          <w:spacing w:val="-4"/>
          <w:sz w:val="30"/>
          <w:szCs w:val="30"/>
          <w:cs/>
        </w:rPr>
        <w:t>31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</w:t>
      </w:r>
      <w:r w:rsidRPr="00FB6B33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 </w:t>
      </w:r>
      <w:r w:rsidRPr="00FB6B33">
        <w:rPr>
          <w:rFonts w:ascii="Angsana New" w:hAnsi="Angsana New"/>
          <w:spacing w:val="-4"/>
          <w:sz w:val="30"/>
          <w:szCs w:val="30"/>
          <w:cs/>
        </w:rPr>
        <w:t>25</w:t>
      </w:r>
      <w:r w:rsidRPr="00FB6B33">
        <w:rPr>
          <w:rFonts w:ascii="Angsana New" w:hAnsi="Angsana New"/>
          <w:spacing w:val="-4"/>
          <w:sz w:val="30"/>
          <w:szCs w:val="30"/>
        </w:rPr>
        <w:t xml:space="preserve">62 </w:t>
      </w:r>
      <w:r w:rsidRPr="00FB6B33">
        <w:rPr>
          <w:rFonts w:ascii="Angsana New" w:hAnsi="Angsana New" w:hint="cs"/>
          <w:spacing w:val="-4"/>
          <w:sz w:val="30"/>
          <w:szCs w:val="30"/>
          <w:cs/>
        </w:rPr>
        <w:t>โดยบริษัทมีภาระผูกพันตามราคาที่กำหนดไว้ในสัญญา</w:t>
      </w:r>
    </w:p>
    <w:p w:rsidR="000260E8" w:rsidRPr="00FB790A" w:rsidRDefault="000260E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C3E48" w:rsidRPr="0087504D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7504D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87504D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:rsidR="00076A7B" w:rsidRPr="00FB790A" w:rsidRDefault="00076A7B" w:rsidP="0028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5991" w:rsidRDefault="00F25991" w:rsidP="00F25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EE384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EE384A">
        <w:rPr>
          <w:rFonts w:ascii="Angsana New" w:hAnsi="Angsana New"/>
          <w:sz w:val="30"/>
          <w:szCs w:val="30"/>
        </w:rPr>
        <w:t xml:space="preserve"> </w:t>
      </w:r>
      <w:r w:rsidRPr="00EE384A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>
        <w:rPr>
          <w:rFonts w:ascii="Angsana New" w:hAnsi="Angsana New" w:hint="cs"/>
          <w:sz w:val="30"/>
          <w:szCs w:val="30"/>
          <w:cs/>
        </w:rPr>
        <w:t>สำเร็จรูป</w:t>
      </w:r>
      <w:r w:rsidRPr="00EE384A">
        <w:rPr>
          <w:rFonts w:ascii="Angsana New" w:hAnsi="Angsana New"/>
          <w:sz w:val="30"/>
          <w:szCs w:val="30"/>
          <w:cs/>
        </w:rPr>
        <w:t>ล่วงหน้ากับบริษัทต่</w:t>
      </w:r>
      <w:r>
        <w:rPr>
          <w:rFonts w:ascii="Angsana New" w:hAnsi="Angsana New"/>
          <w:sz w:val="30"/>
          <w:szCs w:val="30"/>
          <w:cs/>
        </w:rPr>
        <w:t>างประเทศหลายแห่งรวมเป็นจำนวนเงิ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</w:rPr>
        <w:t xml:space="preserve"> </w:t>
      </w:r>
      <w:r w:rsidR="001C3114">
        <w:rPr>
          <w:rFonts w:ascii="Angsana New" w:hAnsi="Angsana New"/>
          <w:sz w:val="30"/>
          <w:szCs w:val="30"/>
        </w:rPr>
        <w:t>1,004.71</w:t>
      </w:r>
      <w:r>
        <w:rPr>
          <w:rFonts w:ascii="Angsana New" w:hAnsi="Angsana New"/>
          <w:sz w:val="30"/>
          <w:szCs w:val="30"/>
        </w:rPr>
        <w:t xml:space="preserve"> </w:t>
      </w:r>
      <w:r w:rsidRPr="00EE384A">
        <w:rPr>
          <w:rFonts w:ascii="Angsana New" w:hAnsi="Angsana New"/>
          <w:sz w:val="30"/>
          <w:szCs w:val="30"/>
          <w:cs/>
        </w:rPr>
        <w:t>ล้านบาท</w:t>
      </w:r>
      <w:r w:rsidRPr="00EE384A">
        <w:rPr>
          <w:rFonts w:ascii="Angsana New" w:hAnsi="Angsana New"/>
          <w:sz w:val="30"/>
          <w:szCs w:val="30"/>
        </w:rPr>
        <w:t xml:space="preserve"> </w:t>
      </w:r>
      <w:r w:rsidRPr="00EE384A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30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EE384A">
        <w:rPr>
          <w:rFonts w:ascii="Angsana New" w:hAnsi="Angsana New"/>
          <w:i/>
          <w:iCs/>
          <w:sz w:val="30"/>
          <w:szCs w:val="30"/>
        </w:rPr>
        <w:t xml:space="preserve"> : </w:t>
      </w:r>
      <w:r>
        <w:rPr>
          <w:rFonts w:ascii="Angsana New" w:hAnsi="Angsana New"/>
          <w:i/>
          <w:iCs/>
          <w:sz w:val="30"/>
          <w:szCs w:val="30"/>
        </w:rPr>
        <w:t>740.10</w:t>
      </w:r>
      <w:r w:rsidRPr="00EE384A">
        <w:rPr>
          <w:rFonts w:ascii="Angsana New" w:hAnsi="Angsana New"/>
          <w:i/>
          <w:iCs/>
          <w:sz w:val="30"/>
          <w:szCs w:val="30"/>
        </w:rPr>
        <w:t xml:space="preserve"> </w:t>
      </w:r>
      <w:r w:rsidRPr="00EE38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E384A">
        <w:rPr>
          <w:rFonts w:ascii="Angsana New" w:hAnsi="Angsana New"/>
          <w:i/>
          <w:iCs/>
          <w:sz w:val="30"/>
          <w:szCs w:val="30"/>
        </w:rPr>
        <w:t>)</w:t>
      </w:r>
    </w:p>
    <w:p w:rsidR="00C920FF" w:rsidRPr="00730859" w:rsidRDefault="00C920FF" w:rsidP="00C920F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Cs w:val="22"/>
          <w:lang w:val="en-US" w:bidi="th-TH"/>
        </w:rPr>
      </w:pPr>
    </w:p>
    <w:p w:rsidR="00C920FF" w:rsidRDefault="00C920FF" w:rsidP="00C920F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F2DF1" w:rsidRPr="001C3114" w:rsidRDefault="00DF2DF1" w:rsidP="00B21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F2DF1" w:rsidRDefault="00DF2DF1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3114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</w:t>
      </w:r>
      <w:r w:rsidR="001C3114" w:rsidRPr="001C3114">
        <w:rPr>
          <w:rFonts w:ascii="Angsana New" w:hAnsi="Angsana New"/>
          <w:sz w:val="30"/>
          <w:szCs w:val="30"/>
          <w:cs/>
        </w:rPr>
        <w:t>บริษัทเมื่อวันที่ 24 มกราคม 256</w:t>
      </w:r>
      <w:r w:rsidR="001C3114" w:rsidRPr="001C3114">
        <w:rPr>
          <w:rFonts w:ascii="Angsana New" w:hAnsi="Angsana New"/>
          <w:sz w:val="30"/>
          <w:szCs w:val="30"/>
        </w:rPr>
        <w:t>2</w:t>
      </w:r>
      <w:r w:rsidRPr="001C3114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 w:rsidRPr="001C3114">
        <w:rPr>
          <w:rFonts w:ascii="Angsana New" w:hAnsi="Angsana New"/>
          <w:sz w:val="30"/>
          <w:szCs w:val="30"/>
        </w:rPr>
        <w:br/>
      </w:r>
      <w:r w:rsidRPr="001C3114">
        <w:rPr>
          <w:rFonts w:ascii="Angsana New" w:hAnsi="Angsana New"/>
          <w:sz w:val="30"/>
          <w:szCs w:val="30"/>
          <w:cs/>
        </w:rPr>
        <w:t>การจัดสรรกำไร</w:t>
      </w:r>
      <w:r w:rsidR="001C3114" w:rsidRPr="001C3114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1C3114" w:rsidRPr="001C3114">
        <w:rPr>
          <w:rFonts w:ascii="Angsana New" w:hAnsi="Angsana New"/>
          <w:sz w:val="30"/>
          <w:szCs w:val="30"/>
        </w:rPr>
        <w:t>8</w:t>
      </w:r>
      <w:r w:rsidRPr="001C3114">
        <w:rPr>
          <w:rFonts w:ascii="Angsana New" w:hAnsi="Angsana New"/>
          <w:sz w:val="30"/>
          <w:szCs w:val="30"/>
          <w:cs/>
        </w:rPr>
        <w:t xml:space="preserve"> บาท เป็นจำ</w:t>
      </w:r>
      <w:r w:rsidR="001C3114" w:rsidRPr="001C3114">
        <w:rPr>
          <w:rFonts w:ascii="Angsana New" w:hAnsi="Angsana New"/>
          <w:sz w:val="30"/>
          <w:szCs w:val="30"/>
          <w:cs/>
        </w:rPr>
        <w:t xml:space="preserve">นวนเงิน </w:t>
      </w:r>
      <w:r w:rsidR="001C3114" w:rsidRPr="001C3114">
        <w:rPr>
          <w:rFonts w:ascii="Angsana New" w:hAnsi="Angsana New"/>
          <w:sz w:val="30"/>
          <w:szCs w:val="30"/>
        </w:rPr>
        <w:t>168</w:t>
      </w:r>
      <w:r w:rsidR="00B2129C">
        <w:rPr>
          <w:rFonts w:ascii="Angsana New" w:hAnsi="Angsana New"/>
          <w:sz w:val="30"/>
          <w:szCs w:val="30"/>
        </w:rPr>
        <w:t xml:space="preserve"> </w:t>
      </w:r>
      <w:r w:rsidRPr="001C3114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</w:t>
      </w:r>
      <w:r w:rsidR="00714111">
        <w:rPr>
          <w:rFonts w:ascii="Angsana New" w:hAnsi="Angsana New"/>
          <w:sz w:val="30"/>
          <w:szCs w:val="30"/>
        </w:rPr>
        <w:br/>
      </w:r>
      <w:r w:rsidRPr="001C3114">
        <w:rPr>
          <w:rFonts w:ascii="Angsana New" w:hAnsi="Angsana New"/>
          <w:sz w:val="30"/>
          <w:szCs w:val="30"/>
          <w:cs/>
        </w:rPr>
        <w:t>ผู้</w:t>
      </w:r>
      <w:r w:rsidR="00A37B59" w:rsidRPr="001C3114">
        <w:rPr>
          <w:rFonts w:ascii="Angsana New" w:hAnsi="Angsana New"/>
          <w:sz w:val="30"/>
          <w:szCs w:val="30"/>
          <w:cs/>
        </w:rPr>
        <w:t>ถือหุ้นในวันที่ 1</w:t>
      </w:r>
      <w:r w:rsidR="00A37B59" w:rsidRPr="001C3114">
        <w:rPr>
          <w:rFonts w:ascii="Angsana New" w:hAnsi="Angsana New"/>
          <w:sz w:val="30"/>
          <w:szCs w:val="30"/>
        </w:rPr>
        <w:t>5</w:t>
      </w:r>
      <w:r w:rsidR="00A37B59" w:rsidRPr="001C3114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="00A37B59" w:rsidRPr="001C3114">
        <w:rPr>
          <w:rFonts w:ascii="Angsana New" w:hAnsi="Angsana New"/>
          <w:sz w:val="30"/>
          <w:szCs w:val="30"/>
        </w:rPr>
        <w:t>2</w:t>
      </w:r>
    </w:p>
    <w:p w:rsidR="00085C9D" w:rsidRDefault="00085C9D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28A4" w:rsidRDefault="00B128A4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28A4" w:rsidRDefault="00B128A4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28A4" w:rsidRDefault="00B128A4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28A4" w:rsidRDefault="00B128A4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5C9D" w:rsidRDefault="00085C9D" w:rsidP="00085C9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:rsidR="00085C9D" w:rsidRPr="009713DE" w:rsidRDefault="00085C9D" w:rsidP="00DF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28A4" w:rsidRDefault="00B128A4" w:rsidP="00B128A4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30"/>
          <w:szCs w:val="30"/>
        </w:rPr>
      </w:pP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hint="cs"/>
          <w:sz w:val="30"/>
          <w:szCs w:val="30"/>
          <w:cs/>
        </w:rPr>
        <w:t>ซึ่งคาดว่าจะมีผลกระทบที่มีสาระสำคัญต่องบการเงิน</w:t>
      </w:r>
      <w:r w:rsidR="001E3EE1">
        <w:rPr>
          <w:rFonts w:ascii="Angsana New" w:hAnsi="Angsana New" w:hint="cs"/>
          <w:sz w:val="30"/>
          <w:szCs w:val="30"/>
          <w:cs/>
        </w:rPr>
        <w:t>รวมหรืองบการเงินเฉพาะกิจการ</w:t>
      </w:r>
      <w:r w:rsidRPr="00D165F0">
        <w:rPr>
          <w:rFonts w:ascii="Angsana New" w:hAnsi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/>
          <w:sz w:val="30"/>
          <w:szCs w:val="30"/>
          <w:cs/>
        </w:rPr>
        <w:t xml:space="preserve"> มกราคม </w:t>
      </w:r>
      <w:r w:rsidRPr="002E2850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:rsidR="00B128A4" w:rsidRPr="009713DE" w:rsidRDefault="00B128A4" w:rsidP="00B128A4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4050"/>
        <w:gridCol w:w="1530"/>
      </w:tblGrid>
      <w:tr w:rsidR="00B128A4" w:rsidRPr="00561319" w:rsidTr="00B128A4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B128A4" w:rsidRPr="00A468BC" w:rsidRDefault="00B128A4" w:rsidP="004A297F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128A4" w:rsidRPr="00561319" w:rsidTr="00B128A4">
        <w:tc>
          <w:tcPr>
            <w:tcW w:w="378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5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28A4" w:rsidRPr="00561319" w:rsidTr="00B128A4">
        <w:tc>
          <w:tcPr>
            <w:tcW w:w="3780" w:type="dxa"/>
            <w:shd w:val="clear" w:color="auto" w:fill="auto"/>
          </w:tcPr>
          <w:p w:rsidR="00B128A4" w:rsidRPr="00A468BC" w:rsidRDefault="00B128A4" w:rsidP="004A297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5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28A4" w:rsidRPr="00561319" w:rsidTr="00B128A4">
        <w:tc>
          <w:tcPr>
            <w:tcW w:w="378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5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B128A4" w:rsidRPr="00561319" w:rsidTr="00B128A4">
        <w:tc>
          <w:tcPr>
            <w:tcW w:w="378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5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28A4" w:rsidRPr="00561319" w:rsidTr="00B128A4">
        <w:tc>
          <w:tcPr>
            <w:tcW w:w="3780" w:type="dxa"/>
            <w:shd w:val="clear" w:color="auto" w:fill="auto"/>
          </w:tcPr>
          <w:p w:rsidR="00B128A4" w:rsidRPr="00A468BC" w:rsidRDefault="00B128A4" w:rsidP="001E3EE1">
            <w:pPr>
              <w:spacing w:line="240" w:lineRule="auto"/>
              <w:ind w:left="27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</w:t>
            </w:r>
            <w:r w:rsidR="001E3EE1" w:rsidRPr="00A468BC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50" w:type="dxa"/>
            <w:shd w:val="clear" w:color="auto" w:fill="auto"/>
          </w:tcPr>
          <w:p w:rsidR="00B128A4" w:rsidRPr="004D2FFB" w:rsidRDefault="00B128A4" w:rsidP="004A297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28A4" w:rsidRPr="00561319" w:rsidTr="00B128A4">
        <w:trPr>
          <w:trHeight w:val="722"/>
        </w:trPr>
        <w:tc>
          <w:tcPr>
            <w:tcW w:w="378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50" w:type="dxa"/>
            <w:shd w:val="clear" w:color="auto" w:fill="auto"/>
          </w:tcPr>
          <w:p w:rsidR="00B128A4" w:rsidRPr="00A468BC" w:rsidRDefault="00B128A4" w:rsidP="004A297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B128A4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B128A4" w:rsidRPr="0063010E" w:rsidRDefault="00B128A4" w:rsidP="004A297F">
            <w:pPr>
              <w:spacing w:line="240" w:lineRule="auto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</w:tr>
    </w:tbl>
    <w:p w:rsidR="00B128A4" w:rsidRPr="009713DE" w:rsidRDefault="00B128A4" w:rsidP="004A297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B128A4" w:rsidRPr="00DE3ED5" w:rsidRDefault="00B128A4" w:rsidP="004A297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B128A4" w:rsidRPr="009713DE" w:rsidRDefault="00B128A4" w:rsidP="00F259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128A4" w:rsidRPr="00561319" w:rsidRDefault="00B128A4" w:rsidP="00B128A4">
      <w:pPr>
        <w:pStyle w:val="ListParagraph"/>
        <w:numPr>
          <w:ilvl w:val="0"/>
          <w:numId w:val="29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B128A4" w:rsidRPr="009713DE" w:rsidRDefault="00B128A4" w:rsidP="00B128A4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4"/>
          <w:szCs w:val="24"/>
        </w:rPr>
      </w:pPr>
    </w:p>
    <w:p w:rsidR="00B128A4" w:rsidRDefault="00B128A4" w:rsidP="00B128A4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B128A4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 w:rsidR="004A297F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รับรู้</w:t>
      </w:r>
      <w:r w:rsidR="004A297F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รายได้ที่กิจการคาดว่าจะได้รับ</w:t>
      </w:r>
    </w:p>
    <w:p w:rsidR="00B128A4" w:rsidRPr="009713DE" w:rsidRDefault="00B128A4" w:rsidP="00B128A4">
      <w:pPr>
        <w:spacing w:line="240" w:lineRule="auto"/>
        <w:rPr>
          <w:rFonts w:ascii="Angsana New" w:hAnsi="Angsana New" w:cstheme="minorBidi"/>
          <w:color w:val="000000"/>
          <w:sz w:val="24"/>
          <w:szCs w:val="24"/>
        </w:rPr>
      </w:pPr>
    </w:p>
    <w:p w:rsidR="00B128A4" w:rsidRPr="00561319" w:rsidRDefault="00B128A4" w:rsidP="00B128A4">
      <w:pPr>
        <w:pStyle w:val="ListParagraph"/>
        <w:numPr>
          <w:ilvl w:val="0"/>
          <w:numId w:val="29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128A4" w:rsidRPr="009713DE" w:rsidRDefault="00B128A4" w:rsidP="00B128A4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9713DE" w:rsidRDefault="00B128A4" w:rsidP="009713DE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B128A4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</w:t>
      </w:r>
      <w:r w:rsidRPr="00561319">
        <w:rPr>
          <w:rFonts w:ascii="Angsana New" w:hAnsi="Angsana New" w:hint="cs"/>
          <w:sz w:val="30"/>
          <w:szCs w:val="3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</w:t>
      </w:r>
      <w:r>
        <w:rPr>
          <w:rFonts w:ascii="Angsana New" w:hAnsi="Angsana New" w:hint="cs"/>
          <w:sz w:val="30"/>
          <w:szCs w:val="30"/>
          <w:cs/>
        </w:rPr>
        <w:t>นธ์และการบัญชีป้องกันความเสี่ยง</w:t>
      </w:r>
    </w:p>
    <w:p w:rsidR="009713DE" w:rsidRPr="009713DE" w:rsidRDefault="009713DE" w:rsidP="009713DE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24"/>
          <w:szCs w:val="24"/>
        </w:rPr>
      </w:pPr>
    </w:p>
    <w:p w:rsidR="00C920FF" w:rsidRPr="009713DE" w:rsidRDefault="00B128A4" w:rsidP="009713DE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9713DE">
        <w:rPr>
          <w:rFonts w:ascii="Angsana New" w:hAnsi="Angsana New"/>
          <w:sz w:val="30"/>
          <w:szCs w:val="30"/>
          <w:cs/>
        </w:rPr>
        <w:t>ขณะนี้ผู้บริหารกำล</w:t>
      </w:r>
      <w:r w:rsidRPr="009713DE">
        <w:rPr>
          <w:rFonts w:ascii="Angsana New" w:hAnsi="Angsana New" w:hint="cs"/>
          <w:sz w:val="30"/>
          <w:szCs w:val="30"/>
          <w:cs/>
        </w:rPr>
        <w:t>ั</w:t>
      </w:r>
      <w:r w:rsidRPr="009713DE">
        <w:rPr>
          <w:rFonts w:ascii="Angsana New" w:hAnsi="Angsana New"/>
          <w:sz w:val="30"/>
          <w:szCs w:val="30"/>
          <w:cs/>
        </w:rPr>
        <w:t>งพิจารณาถึงผลกระทบที่อาจเกิดขึ้นจากการถือปฏิบัติตามมาตรฐานการรายงานทางการเงิน</w:t>
      </w:r>
      <w:r w:rsidRPr="009713DE">
        <w:rPr>
          <w:rFonts w:ascii="Angsana New" w:hAnsi="Angsana New"/>
          <w:sz w:val="30"/>
          <w:szCs w:val="30"/>
        </w:rPr>
        <w:br/>
      </w:r>
      <w:r w:rsidRPr="009713DE">
        <w:rPr>
          <w:rFonts w:ascii="Angsana New" w:hAnsi="Angsana New"/>
          <w:sz w:val="30"/>
          <w:szCs w:val="30"/>
          <w:cs/>
        </w:rPr>
        <w:t>ฉบับที่ 15 เรื่อง รายได้จากสัญญาที่ทำกับลูกค้า</w:t>
      </w:r>
      <w:r w:rsidRPr="009713DE">
        <w:rPr>
          <w:rFonts w:ascii="Angsana New" w:hAnsi="Angsana New"/>
          <w:sz w:val="30"/>
          <w:szCs w:val="30"/>
        </w:rPr>
        <w:t xml:space="preserve"> </w:t>
      </w:r>
      <w:r w:rsidR="00762326" w:rsidRPr="009713DE">
        <w:rPr>
          <w:rFonts w:ascii="Angsana New" w:hAnsi="Angsana New"/>
          <w:sz w:val="30"/>
          <w:szCs w:val="30"/>
        </w:rPr>
        <w:t xml:space="preserve"> </w:t>
      </w:r>
      <w:r w:rsidRPr="009713DE">
        <w:rPr>
          <w:rFonts w:ascii="Angsana New" w:hAnsi="Angsana New" w:hint="cs"/>
          <w:sz w:val="30"/>
          <w:szCs w:val="30"/>
          <w:cs/>
        </w:rPr>
        <w:t>และ</w:t>
      </w:r>
      <w:r w:rsidR="00762326" w:rsidRPr="009713D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9713DE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="009713DE" w:rsidRPr="009713DE">
        <w:rPr>
          <w:rFonts w:ascii="Angsana New" w:hAnsi="Angsana New"/>
          <w:sz w:val="30"/>
          <w:szCs w:val="30"/>
        </w:rPr>
        <w:br/>
      </w:r>
      <w:r w:rsidRPr="009713DE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9713DE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sectPr w:rsidR="00C920FF" w:rsidRPr="009713DE" w:rsidSect="008410C1">
      <w:headerReference w:type="default" r:id="rId24"/>
      <w:headerReference w:type="first" r:id="rId25"/>
      <w:footerReference w:type="first" r:id="rId26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F2D" w:rsidRDefault="00914F2D" w:rsidP="005F5E41">
      <w:r>
        <w:separator/>
      </w:r>
    </w:p>
  </w:endnote>
  <w:endnote w:type="continuationSeparator" w:id="0">
    <w:p w:rsidR="00914F2D" w:rsidRDefault="00914F2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33" w:rsidRDefault="00A14C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rPr>
        <w:rFonts w:ascii="Angsana New" w:hAnsi="Angsana New"/>
        <w:sz w:val="30"/>
        <w:szCs w:val="30"/>
      </w:rPr>
      <w:id w:val="-737784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4C33" w:rsidRPr="00A14C33" w:rsidRDefault="00A14C33" w:rsidP="00A14C3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14C33">
          <w:rPr>
            <w:rFonts w:ascii="Angsana New" w:hAnsi="Angsana New"/>
            <w:sz w:val="30"/>
            <w:szCs w:val="30"/>
          </w:rPr>
          <w:fldChar w:fldCharType="begin"/>
        </w:r>
        <w:r w:rsidRPr="00A14C3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14C33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14</w:t>
        </w:r>
        <w:r w:rsidRPr="00A14C3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13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9D066B" w:rsidRDefault="004A297F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29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6E199B" w:rsidRDefault="004A297F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30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6E199B" w:rsidRDefault="004A297F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31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6E199B" w:rsidRDefault="004A297F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32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6E199B" w:rsidRDefault="004A297F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2A722B" w:rsidRDefault="004A297F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A14C33"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4A297F" w:rsidRPr="00607047" w:rsidRDefault="004A297F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F2D" w:rsidRDefault="00914F2D" w:rsidP="005F5E41">
      <w:r>
        <w:separator/>
      </w:r>
    </w:p>
  </w:footnote>
  <w:footnote w:type="continuationSeparator" w:id="0">
    <w:p w:rsidR="00914F2D" w:rsidRDefault="00914F2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33" w:rsidRDefault="00A14C33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Default="004A297F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4A297F" w:rsidRPr="002A2A4B" w:rsidRDefault="004A297F">
    <w:pPr>
      <w:pStyle w:val="Header"/>
      <w:rPr>
        <w:color w:val="FF0000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Default="004A297F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4A297F" w:rsidRPr="00F71E21" w:rsidRDefault="004A297F">
    <w:pPr>
      <w:pStyle w:val="Header"/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Default="004A297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 xml:space="preserve">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4A297F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Default="004A297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ไม่ได้ตรวจสอบ)</w:t>
    </w:r>
  </w:p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97F" w:rsidRPr="00F62F33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4A297F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A297F" w:rsidRDefault="004A297F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4A297F" w:rsidRDefault="004A297F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3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10"/>
  </w:num>
  <w:num w:numId="17">
    <w:abstractNumId w:val="22"/>
  </w:num>
  <w:num w:numId="18">
    <w:abstractNumId w:val="15"/>
  </w:num>
  <w:num w:numId="19">
    <w:abstractNumId w:val="24"/>
  </w:num>
  <w:num w:numId="20">
    <w:abstractNumId w:val="21"/>
  </w:num>
  <w:num w:numId="21">
    <w:abstractNumId w:val="23"/>
  </w:num>
  <w:num w:numId="22">
    <w:abstractNumId w:val="27"/>
  </w:num>
  <w:num w:numId="23">
    <w:abstractNumId w:val="28"/>
  </w:num>
  <w:num w:numId="24">
    <w:abstractNumId w:val="12"/>
  </w:num>
  <w:num w:numId="25">
    <w:abstractNumId w:val="18"/>
  </w:num>
  <w:num w:numId="26">
    <w:abstractNumId w:val="14"/>
  </w:num>
  <w:num w:numId="27">
    <w:abstractNumId w:val="26"/>
  </w:num>
  <w:num w:numId="28">
    <w:abstractNumId w:val="13"/>
  </w:num>
  <w:num w:numId="2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6F5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8F"/>
    <w:rsid w:val="0001288E"/>
    <w:rsid w:val="0001295E"/>
    <w:rsid w:val="00012B36"/>
    <w:rsid w:val="00012C28"/>
    <w:rsid w:val="00012C67"/>
    <w:rsid w:val="00012FC3"/>
    <w:rsid w:val="00013257"/>
    <w:rsid w:val="00013753"/>
    <w:rsid w:val="00013BAC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6E9E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4E7"/>
    <w:rsid w:val="00030FD0"/>
    <w:rsid w:val="00031502"/>
    <w:rsid w:val="00031803"/>
    <w:rsid w:val="000318A7"/>
    <w:rsid w:val="00031B0F"/>
    <w:rsid w:val="00031EE2"/>
    <w:rsid w:val="00032594"/>
    <w:rsid w:val="000325D3"/>
    <w:rsid w:val="000329E6"/>
    <w:rsid w:val="00032A08"/>
    <w:rsid w:val="00032C66"/>
    <w:rsid w:val="00032DB5"/>
    <w:rsid w:val="00033263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B61"/>
    <w:rsid w:val="00041C22"/>
    <w:rsid w:val="00041C3E"/>
    <w:rsid w:val="000421C6"/>
    <w:rsid w:val="000430F5"/>
    <w:rsid w:val="00043705"/>
    <w:rsid w:val="0004371E"/>
    <w:rsid w:val="0004372A"/>
    <w:rsid w:val="0004390F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C9D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76C"/>
    <w:rsid w:val="00094FE0"/>
    <w:rsid w:val="0009572B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C94"/>
    <w:rsid w:val="000A0F12"/>
    <w:rsid w:val="000A179C"/>
    <w:rsid w:val="000A1FD6"/>
    <w:rsid w:val="000A2101"/>
    <w:rsid w:val="000A2542"/>
    <w:rsid w:val="000A2AD1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C7312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5D6C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91F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1E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1F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2003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1F3"/>
    <w:rsid w:val="001113BC"/>
    <w:rsid w:val="0011158C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6F4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6E80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8E5"/>
    <w:rsid w:val="00196A19"/>
    <w:rsid w:val="00196BAC"/>
    <w:rsid w:val="00196D15"/>
    <w:rsid w:val="00196E46"/>
    <w:rsid w:val="00197179"/>
    <w:rsid w:val="001979B0"/>
    <w:rsid w:val="00197AC1"/>
    <w:rsid w:val="001A0654"/>
    <w:rsid w:val="001A0DEC"/>
    <w:rsid w:val="001A0EDF"/>
    <w:rsid w:val="001A147A"/>
    <w:rsid w:val="001A189F"/>
    <w:rsid w:val="001A18D4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DCF"/>
    <w:rsid w:val="001A7F2A"/>
    <w:rsid w:val="001B038E"/>
    <w:rsid w:val="001B066C"/>
    <w:rsid w:val="001B0709"/>
    <w:rsid w:val="001B07DF"/>
    <w:rsid w:val="001B098E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5ED1"/>
    <w:rsid w:val="001B641E"/>
    <w:rsid w:val="001B665E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114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3EE1"/>
    <w:rsid w:val="001E4061"/>
    <w:rsid w:val="001E41D6"/>
    <w:rsid w:val="001E44B5"/>
    <w:rsid w:val="001E456F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431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5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4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F1"/>
    <w:rsid w:val="00241CC6"/>
    <w:rsid w:val="00241D23"/>
    <w:rsid w:val="002422F0"/>
    <w:rsid w:val="00242500"/>
    <w:rsid w:val="002436AD"/>
    <w:rsid w:val="00243C7A"/>
    <w:rsid w:val="002440AB"/>
    <w:rsid w:val="0024436D"/>
    <w:rsid w:val="0024447C"/>
    <w:rsid w:val="002444B6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2D2"/>
    <w:rsid w:val="0024757A"/>
    <w:rsid w:val="002475F0"/>
    <w:rsid w:val="0024773E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45A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8C0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FA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1E29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0B3"/>
    <w:rsid w:val="002D4EAC"/>
    <w:rsid w:val="002D574E"/>
    <w:rsid w:val="002D5893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6B3"/>
    <w:rsid w:val="002F4C9D"/>
    <w:rsid w:val="002F4E36"/>
    <w:rsid w:val="002F4F9D"/>
    <w:rsid w:val="002F5C8A"/>
    <w:rsid w:val="002F604B"/>
    <w:rsid w:val="002F6391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4F91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F1B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9B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B45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313"/>
    <w:rsid w:val="003A18C2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47B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497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CA5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2EB5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E72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75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7FC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3DE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2CC"/>
    <w:rsid w:val="00476842"/>
    <w:rsid w:val="00476937"/>
    <w:rsid w:val="0047734A"/>
    <w:rsid w:val="00477E7C"/>
    <w:rsid w:val="0048074E"/>
    <w:rsid w:val="00480839"/>
    <w:rsid w:val="0048107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97CCA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297F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9D5"/>
    <w:rsid w:val="004C5A1E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406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380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2E4A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29CC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72E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7CD"/>
    <w:rsid w:val="0052694D"/>
    <w:rsid w:val="00526C08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2784"/>
    <w:rsid w:val="0053364C"/>
    <w:rsid w:val="00533A57"/>
    <w:rsid w:val="00533F16"/>
    <w:rsid w:val="00534420"/>
    <w:rsid w:val="005344B7"/>
    <w:rsid w:val="0053526D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250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F88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07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1AE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374D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4C1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6F33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17"/>
    <w:rsid w:val="00611CB7"/>
    <w:rsid w:val="00611D18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5EE"/>
    <w:rsid w:val="00623F5B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455"/>
    <w:rsid w:val="00640558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67E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071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BDD"/>
    <w:rsid w:val="00651EEF"/>
    <w:rsid w:val="006524CA"/>
    <w:rsid w:val="00652748"/>
    <w:rsid w:val="00652CA9"/>
    <w:rsid w:val="00652DEE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55B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19"/>
    <w:rsid w:val="006649CF"/>
    <w:rsid w:val="00664C3A"/>
    <w:rsid w:val="00664C86"/>
    <w:rsid w:val="00664D80"/>
    <w:rsid w:val="00665C70"/>
    <w:rsid w:val="00665C96"/>
    <w:rsid w:val="00665FB7"/>
    <w:rsid w:val="00665FFA"/>
    <w:rsid w:val="006661A5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5F05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3E06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B7B9C"/>
    <w:rsid w:val="006C00BA"/>
    <w:rsid w:val="006C04AA"/>
    <w:rsid w:val="006C04F1"/>
    <w:rsid w:val="006C156F"/>
    <w:rsid w:val="006C181A"/>
    <w:rsid w:val="006C1904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C7FF8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4BF"/>
    <w:rsid w:val="006E574A"/>
    <w:rsid w:val="006E5B02"/>
    <w:rsid w:val="006E5CCF"/>
    <w:rsid w:val="006E5D17"/>
    <w:rsid w:val="006E7159"/>
    <w:rsid w:val="006E78C8"/>
    <w:rsid w:val="006E79DC"/>
    <w:rsid w:val="006E7B7D"/>
    <w:rsid w:val="006F0A1A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EC8"/>
    <w:rsid w:val="00713F8C"/>
    <w:rsid w:val="00714111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7A5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0AFE"/>
    <w:rsid w:val="00761EEC"/>
    <w:rsid w:val="0076205E"/>
    <w:rsid w:val="00762326"/>
    <w:rsid w:val="0076295A"/>
    <w:rsid w:val="00763937"/>
    <w:rsid w:val="007643B9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4F2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6D9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0E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C42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7F7EEF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1E"/>
    <w:rsid w:val="0080266B"/>
    <w:rsid w:val="00804282"/>
    <w:rsid w:val="008044B4"/>
    <w:rsid w:val="0080498B"/>
    <w:rsid w:val="00804C08"/>
    <w:rsid w:val="00804D3A"/>
    <w:rsid w:val="008052E2"/>
    <w:rsid w:val="0080539A"/>
    <w:rsid w:val="00806BCF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89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9B2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5E75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49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4798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57EA8"/>
    <w:rsid w:val="00857EC4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25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4D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C0"/>
    <w:rsid w:val="00891DD3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179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370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1A2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34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57F"/>
    <w:rsid w:val="00914639"/>
    <w:rsid w:val="00914DD0"/>
    <w:rsid w:val="00914F2D"/>
    <w:rsid w:val="00914F47"/>
    <w:rsid w:val="009152F8"/>
    <w:rsid w:val="009159A6"/>
    <w:rsid w:val="00915FB8"/>
    <w:rsid w:val="009167A9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2E7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3DE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3F07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BED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E7D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248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340"/>
    <w:rsid w:val="009C743F"/>
    <w:rsid w:val="009C74B5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C41"/>
    <w:rsid w:val="009D2F78"/>
    <w:rsid w:val="009D3647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E41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D7B27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2B9"/>
    <w:rsid w:val="00A027FE"/>
    <w:rsid w:val="00A029D9"/>
    <w:rsid w:val="00A030E3"/>
    <w:rsid w:val="00A034FC"/>
    <w:rsid w:val="00A03B4C"/>
    <w:rsid w:val="00A03CBD"/>
    <w:rsid w:val="00A03D1E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843"/>
    <w:rsid w:val="00A129E8"/>
    <w:rsid w:val="00A12DCB"/>
    <w:rsid w:val="00A13183"/>
    <w:rsid w:val="00A134F2"/>
    <w:rsid w:val="00A1361D"/>
    <w:rsid w:val="00A13702"/>
    <w:rsid w:val="00A138EA"/>
    <w:rsid w:val="00A13CA6"/>
    <w:rsid w:val="00A14C33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2F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37B59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41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0E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1B7A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B2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4E6A"/>
    <w:rsid w:val="00A8553D"/>
    <w:rsid w:val="00A855C3"/>
    <w:rsid w:val="00A859CD"/>
    <w:rsid w:val="00A85A4B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C87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6E4D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0EFD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4E72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6397"/>
    <w:rsid w:val="00AF7196"/>
    <w:rsid w:val="00B00226"/>
    <w:rsid w:val="00B00A13"/>
    <w:rsid w:val="00B0104B"/>
    <w:rsid w:val="00B013A6"/>
    <w:rsid w:val="00B01483"/>
    <w:rsid w:val="00B01D54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4DB8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28A4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29C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6D8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385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4E6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3D2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0C5E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88D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2B5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82D"/>
    <w:rsid w:val="00B97AFB"/>
    <w:rsid w:val="00BA0080"/>
    <w:rsid w:val="00BA01A4"/>
    <w:rsid w:val="00BA04F4"/>
    <w:rsid w:val="00BA116B"/>
    <w:rsid w:val="00BA13B3"/>
    <w:rsid w:val="00BA16BB"/>
    <w:rsid w:val="00BA1DC2"/>
    <w:rsid w:val="00BA1E57"/>
    <w:rsid w:val="00BA229F"/>
    <w:rsid w:val="00BA23A1"/>
    <w:rsid w:val="00BA24F8"/>
    <w:rsid w:val="00BA2923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F1C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58D"/>
    <w:rsid w:val="00BC29E0"/>
    <w:rsid w:val="00BC36A2"/>
    <w:rsid w:val="00BC36C7"/>
    <w:rsid w:val="00BC3980"/>
    <w:rsid w:val="00BC39FB"/>
    <w:rsid w:val="00BC3BDD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486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2C74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BA8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046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46B"/>
    <w:rsid w:val="00C26737"/>
    <w:rsid w:val="00C27566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36D0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E0E"/>
    <w:rsid w:val="00C56F04"/>
    <w:rsid w:val="00C572EB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52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1F1"/>
    <w:rsid w:val="00C80239"/>
    <w:rsid w:val="00C8050E"/>
    <w:rsid w:val="00C80659"/>
    <w:rsid w:val="00C80F11"/>
    <w:rsid w:val="00C81291"/>
    <w:rsid w:val="00C81AB6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0E9"/>
    <w:rsid w:val="00C902E7"/>
    <w:rsid w:val="00C904EB"/>
    <w:rsid w:val="00C90817"/>
    <w:rsid w:val="00C90856"/>
    <w:rsid w:val="00C90935"/>
    <w:rsid w:val="00C91384"/>
    <w:rsid w:val="00C9154D"/>
    <w:rsid w:val="00C9166C"/>
    <w:rsid w:val="00C920FF"/>
    <w:rsid w:val="00C92384"/>
    <w:rsid w:val="00C923C4"/>
    <w:rsid w:val="00C92D45"/>
    <w:rsid w:val="00C92E0F"/>
    <w:rsid w:val="00C93282"/>
    <w:rsid w:val="00C934E4"/>
    <w:rsid w:val="00C93563"/>
    <w:rsid w:val="00C93EC1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ACF"/>
    <w:rsid w:val="00CA7266"/>
    <w:rsid w:val="00CA74FE"/>
    <w:rsid w:val="00CA78D0"/>
    <w:rsid w:val="00CA7AD9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3B5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041B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507"/>
    <w:rsid w:val="00CC68A3"/>
    <w:rsid w:val="00CC6E90"/>
    <w:rsid w:val="00CC7093"/>
    <w:rsid w:val="00CC70EA"/>
    <w:rsid w:val="00CC72FF"/>
    <w:rsid w:val="00CC76A9"/>
    <w:rsid w:val="00CC7A04"/>
    <w:rsid w:val="00CC7F30"/>
    <w:rsid w:val="00CD08EA"/>
    <w:rsid w:val="00CD1771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C31"/>
    <w:rsid w:val="00CD6E0B"/>
    <w:rsid w:val="00CD719D"/>
    <w:rsid w:val="00CD736C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E6"/>
    <w:rsid w:val="00CE36AB"/>
    <w:rsid w:val="00CE3A4E"/>
    <w:rsid w:val="00CE3CA4"/>
    <w:rsid w:val="00CE3CDA"/>
    <w:rsid w:val="00CE3EE6"/>
    <w:rsid w:val="00CE4093"/>
    <w:rsid w:val="00CE41DE"/>
    <w:rsid w:val="00CE430B"/>
    <w:rsid w:val="00CE44EB"/>
    <w:rsid w:val="00CE47A8"/>
    <w:rsid w:val="00CE4AC4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6E0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5C5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13D0"/>
    <w:rsid w:val="00D3293D"/>
    <w:rsid w:val="00D32AA0"/>
    <w:rsid w:val="00D32D7A"/>
    <w:rsid w:val="00D32F1E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848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0D4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55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69A1"/>
    <w:rsid w:val="00D96C65"/>
    <w:rsid w:val="00D972A2"/>
    <w:rsid w:val="00D97D8D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34A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3D7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710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DF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54CB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017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CC4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B19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2F65"/>
    <w:rsid w:val="00E3370D"/>
    <w:rsid w:val="00E33726"/>
    <w:rsid w:val="00E3374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67E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824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1D4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2C8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D25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E59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46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069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47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C60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B3B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09D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3B9"/>
    <w:rsid w:val="00F0674D"/>
    <w:rsid w:val="00F0683D"/>
    <w:rsid w:val="00F0752D"/>
    <w:rsid w:val="00F07689"/>
    <w:rsid w:val="00F07C4B"/>
    <w:rsid w:val="00F10424"/>
    <w:rsid w:val="00F10DCC"/>
    <w:rsid w:val="00F10EBA"/>
    <w:rsid w:val="00F11013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5CE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5EE"/>
    <w:rsid w:val="00F2577F"/>
    <w:rsid w:val="00F25991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49C0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696"/>
    <w:rsid w:val="00F94A96"/>
    <w:rsid w:val="00F94EF8"/>
    <w:rsid w:val="00F950C7"/>
    <w:rsid w:val="00F9517E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5DB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60A7"/>
    <w:rsid w:val="00FC611E"/>
    <w:rsid w:val="00FC6B5A"/>
    <w:rsid w:val="00FC6EA8"/>
    <w:rsid w:val="00FC6F3C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5D71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D238-582D-4FA2-9149-472B9ACE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32</Pages>
  <Words>7275</Words>
  <Characters>31473</Characters>
  <Application>Microsoft Office Word</Application>
  <DocSecurity>0</DocSecurity>
  <Lines>262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38671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Saisamorn, Chimyoo</cp:lastModifiedBy>
  <cp:revision>3</cp:revision>
  <cp:lastPrinted>2019-02-05T04:44:00Z</cp:lastPrinted>
  <dcterms:created xsi:type="dcterms:W3CDTF">2019-02-11T12:40:00Z</dcterms:created>
  <dcterms:modified xsi:type="dcterms:W3CDTF">2019-02-11T12:41:00Z</dcterms:modified>
</cp:coreProperties>
</file>