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E5A38" w14:textId="77777777" w:rsidR="006C60C8" w:rsidRPr="00F53688" w:rsidRDefault="006C60C8" w:rsidP="003A0D55">
      <w:pPr>
        <w:pStyle w:val="IndexHeading1"/>
        <w:spacing w:after="0" w:line="240" w:lineRule="auto"/>
        <w:outlineLvl w:val="0"/>
        <w:rPr>
          <w:rFonts w:ascii="Angsana New" w:hAnsi="Angsana New" w:cs="Angsana New"/>
          <w:bCs/>
          <w:sz w:val="30"/>
          <w:szCs w:val="30"/>
          <w:cs/>
          <w:lang w:bidi="th-TH"/>
        </w:rPr>
      </w:pPr>
      <w:r w:rsidRPr="00F53688">
        <w:rPr>
          <w:rFonts w:ascii="Angsana New" w:hAnsi="Angsana New" w:cs="Angsana New"/>
          <w:bCs/>
          <w:sz w:val="30"/>
          <w:szCs w:val="30"/>
          <w:cs/>
          <w:lang w:bidi="th-TH"/>
        </w:rPr>
        <w:t>หมายเหตุ</w:t>
      </w:r>
      <w:r w:rsidRPr="00F53688">
        <w:rPr>
          <w:rFonts w:ascii="Angsana New" w:hAnsi="Angsana New" w:cs="Angsana New"/>
          <w:bCs/>
          <w:sz w:val="30"/>
          <w:szCs w:val="30"/>
        </w:rPr>
        <w:tab/>
      </w:r>
      <w:r w:rsidRPr="00F53688">
        <w:rPr>
          <w:rFonts w:ascii="Angsana New" w:hAnsi="Angsana New" w:cs="Angsana New"/>
          <w:bCs/>
          <w:sz w:val="30"/>
          <w:szCs w:val="30"/>
          <w:cs/>
          <w:lang w:bidi="th-TH"/>
        </w:rPr>
        <w:t>สารบัญ</w:t>
      </w:r>
    </w:p>
    <w:p w14:paraId="47F7E16C" w14:textId="77777777" w:rsidR="00DE151E" w:rsidRPr="00F53688" w:rsidRDefault="00DE151E" w:rsidP="00AF6226">
      <w:pPr>
        <w:pStyle w:val="IndexHeading1"/>
        <w:spacing w:after="0" w:line="240" w:lineRule="auto"/>
        <w:outlineLvl w:val="0"/>
        <w:rPr>
          <w:rFonts w:ascii="Angsana New" w:hAnsi="Angsana New" w:cs="Angsana New"/>
          <w:bCs/>
          <w:sz w:val="18"/>
          <w:szCs w:val="18"/>
          <w:lang w:val="en-US"/>
        </w:rPr>
      </w:pPr>
    </w:p>
    <w:p w14:paraId="0B8FC63A" w14:textId="77777777" w:rsidR="00DE151E" w:rsidRPr="00F53688" w:rsidRDefault="00DE151E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25B45851" w14:textId="77777777" w:rsidR="00DE151E" w:rsidRPr="00F53688" w:rsidRDefault="00DE151E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12ACEC94" w14:textId="77777777" w:rsidR="00DE151E" w:rsidRPr="00F53688" w:rsidRDefault="00DE151E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7553A232" w14:textId="35BBD462" w:rsidR="00980F5F" w:rsidRPr="00F53688" w:rsidRDefault="00980F5F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การซื้อส่วนได้เสียที่ไม่มีอำนาจควบคุม</w:t>
      </w:r>
    </w:p>
    <w:p w14:paraId="0EFC9261" w14:textId="77777777" w:rsidR="00DE151E" w:rsidRPr="00F53688" w:rsidRDefault="00DE151E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A8857F3" w14:textId="77777777" w:rsidR="00DE151E" w:rsidRPr="00F53688" w:rsidRDefault="00DE151E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BA2CE69" w14:textId="77777777" w:rsidR="00DE151E" w:rsidRPr="00F53688" w:rsidRDefault="00DE151E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เงินลงทุนอื่น</w:t>
      </w:r>
    </w:p>
    <w:p w14:paraId="1FD5506A" w14:textId="77777777" w:rsidR="00DE151E" w:rsidRPr="00F53688" w:rsidRDefault="00DE151E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 xml:space="preserve">ลูกหนี้การค้า </w:t>
      </w:r>
    </w:p>
    <w:p w14:paraId="557AA3CF" w14:textId="77777777" w:rsidR="00DE151E" w:rsidRPr="00F53688" w:rsidRDefault="00DE151E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ลูกหนี้อื่น</w:t>
      </w:r>
    </w:p>
    <w:p w14:paraId="5CEB29F8" w14:textId="77777777" w:rsidR="00DE151E" w:rsidRPr="00F53688" w:rsidRDefault="00DE151E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 xml:space="preserve">สินค้าคงเหลือ </w:t>
      </w:r>
    </w:p>
    <w:p w14:paraId="44B5ECE7" w14:textId="77777777" w:rsidR="006D54FD" w:rsidRPr="00F53688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124E43A5" w14:textId="77777777" w:rsidR="00974EB0" w:rsidRPr="00F53688" w:rsidRDefault="00974EB0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 w:hint="cs"/>
          <w:sz w:val="30"/>
          <w:szCs w:val="30"/>
          <w:cs/>
          <w:lang w:bidi="th-TH"/>
        </w:rPr>
        <w:t>ส่วน</w:t>
      </w:r>
      <w:r w:rsidR="006A2D9C" w:rsidRPr="00F53688">
        <w:rPr>
          <w:rFonts w:ascii="Angsana New" w:hAnsi="Angsana New" w:cs="Angsana New" w:hint="cs"/>
          <w:sz w:val="30"/>
          <w:szCs w:val="30"/>
          <w:cs/>
          <w:lang w:bidi="th-TH"/>
        </w:rPr>
        <w:t>ได้เสีย</w:t>
      </w:r>
      <w:r w:rsidRPr="00F53688">
        <w:rPr>
          <w:rFonts w:ascii="Angsana New" w:hAnsi="Angsana New" w:cs="Angsana New" w:hint="cs"/>
          <w:sz w:val="30"/>
          <w:szCs w:val="30"/>
          <w:cs/>
          <w:lang w:bidi="th-TH"/>
        </w:rPr>
        <w:t>ที่ไม่มีอำนาจควบคุม</w:t>
      </w:r>
    </w:p>
    <w:p w14:paraId="5F85CFBB" w14:textId="77777777" w:rsidR="006D54FD" w:rsidRPr="00F53688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bookmarkStart w:id="0" w:name="OLE_LINK20"/>
      <w:bookmarkStart w:id="1" w:name="OLE_LINK23"/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721079" w:rsidRPr="00F53688">
        <w:rPr>
          <w:rFonts w:ascii="Angsana New" w:hAnsi="Angsana New" w:cs="Angsana New" w:hint="cs"/>
          <w:sz w:val="30"/>
          <w:szCs w:val="30"/>
          <w:cs/>
          <w:lang w:bidi="th-TH"/>
        </w:rPr>
        <w:t>การร่วมค้า</w:t>
      </w: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721079" w:rsidRPr="00F53688">
        <w:rPr>
          <w:rFonts w:ascii="Angsana New" w:hAnsi="Angsana New" w:cs="Angsana New"/>
          <w:sz w:val="30"/>
          <w:szCs w:val="30"/>
          <w:cs/>
          <w:lang w:bidi="th-TH"/>
        </w:rPr>
        <w:t>บริษัทร่วม</w:t>
      </w:r>
    </w:p>
    <w:bookmarkEnd w:id="0"/>
    <w:bookmarkEnd w:id="1"/>
    <w:p w14:paraId="2B7F1B04" w14:textId="77777777" w:rsidR="006D54FD" w:rsidRPr="00F53688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463C3960" w14:textId="77777777" w:rsidR="006D54FD" w:rsidRPr="00F53688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  <w:r w:rsidRPr="00F53688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0F71F850" w14:textId="77777777" w:rsidR="006D54FD" w:rsidRPr="00F53688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 xml:space="preserve">สินทรัพย์ไม่มีตัวตน </w:t>
      </w:r>
    </w:p>
    <w:p w14:paraId="224FBFC6" w14:textId="77777777" w:rsidR="006D54FD" w:rsidRPr="00F53688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687CD6EF" w14:textId="77777777" w:rsidR="006D54FD" w:rsidRPr="00F53688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สินทรัพย์ไม่หมุนเวียนอื่น</w:t>
      </w:r>
      <w:r w:rsidRPr="00F53688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184E7E05" w14:textId="77777777" w:rsidR="006D54FD" w:rsidRPr="00F53688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16454E93" w14:textId="77777777" w:rsidR="006D54FD" w:rsidRPr="00F53688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14:paraId="7BE41F30" w14:textId="77777777" w:rsidR="006D54FD" w:rsidRPr="00F53688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เจ้าหนี้อื่น</w:t>
      </w:r>
    </w:p>
    <w:p w14:paraId="798D60B5" w14:textId="77777777" w:rsidR="006D54FD" w:rsidRPr="00F53688" w:rsidRDefault="0004548C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ประมาณการหนี้สินสำหรับ</w:t>
      </w:r>
      <w:r w:rsidR="006D54FD" w:rsidRPr="00F53688">
        <w:rPr>
          <w:rFonts w:ascii="Angsana New" w:hAnsi="Angsana New" w:cs="Angsana New"/>
          <w:sz w:val="30"/>
          <w:szCs w:val="30"/>
          <w:cs/>
          <w:lang w:bidi="th-TH"/>
        </w:rPr>
        <w:t>ผลประโยชน์พนักงาน</w:t>
      </w:r>
    </w:p>
    <w:p w14:paraId="3FC3EBBA" w14:textId="77777777" w:rsidR="006D54FD" w:rsidRPr="00F53688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5A370EAB" w14:textId="77777777" w:rsidR="006D54FD" w:rsidRPr="00F53688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ส่วนเกินทุนและสำรอง</w:t>
      </w:r>
    </w:p>
    <w:p w14:paraId="0D3A96A2" w14:textId="77777777" w:rsidR="006D54FD" w:rsidRPr="00F53688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1BB17688" w14:textId="77777777" w:rsidR="006D54FD" w:rsidRPr="00F53688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รายได้อื่น</w:t>
      </w:r>
    </w:p>
    <w:p w14:paraId="021D034C" w14:textId="77777777" w:rsidR="006D54FD" w:rsidRPr="00F53688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ค่าใช้จ่ายในการบริหาร</w:t>
      </w:r>
    </w:p>
    <w:p w14:paraId="2E141D74" w14:textId="77777777" w:rsidR="006D54FD" w:rsidRPr="00F53688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bookmarkStart w:id="2" w:name="OLE_LINK4"/>
      <w:bookmarkStart w:id="3" w:name="OLE_LINK11"/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ค่าใช้จ่ายผลประโยชน์พนักงาน</w:t>
      </w:r>
    </w:p>
    <w:bookmarkEnd w:id="2"/>
    <w:bookmarkEnd w:id="3"/>
    <w:p w14:paraId="54BAB060" w14:textId="77777777" w:rsidR="006D54FD" w:rsidRPr="00F53688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14:paraId="190D3D6D" w14:textId="77777777" w:rsidR="006D54FD" w:rsidRPr="00F53688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ต้นทุนทางการเงิน</w:t>
      </w:r>
    </w:p>
    <w:p w14:paraId="3A0F012D" w14:textId="77777777" w:rsidR="007D7EA2" w:rsidRPr="00F53688" w:rsidRDefault="007D7EA2" w:rsidP="007D7EA2">
      <w:pPr>
        <w:pStyle w:val="IndexHeading1"/>
        <w:spacing w:after="0" w:line="240" w:lineRule="auto"/>
        <w:outlineLvl w:val="0"/>
        <w:rPr>
          <w:rFonts w:ascii="Angsana New" w:hAnsi="Angsana New" w:cs="Angsana New"/>
          <w:bCs/>
          <w:sz w:val="30"/>
          <w:szCs w:val="30"/>
          <w:cs/>
          <w:lang w:bidi="th-TH"/>
        </w:rPr>
      </w:pPr>
      <w:r w:rsidRPr="00F53688">
        <w:rPr>
          <w:rFonts w:ascii="Angsana New" w:hAnsi="Angsana New" w:cs="Angsana New"/>
          <w:bCs/>
          <w:sz w:val="30"/>
          <w:szCs w:val="30"/>
          <w:cs/>
          <w:lang w:bidi="th-TH"/>
        </w:rPr>
        <w:lastRenderedPageBreak/>
        <w:t>หมายเหตุ</w:t>
      </w:r>
      <w:r w:rsidRPr="00F53688">
        <w:rPr>
          <w:rFonts w:ascii="Angsana New" w:hAnsi="Angsana New" w:cs="Angsana New"/>
          <w:bCs/>
          <w:sz w:val="30"/>
          <w:szCs w:val="30"/>
        </w:rPr>
        <w:tab/>
      </w:r>
      <w:r w:rsidRPr="00F53688">
        <w:rPr>
          <w:rFonts w:ascii="Angsana New" w:hAnsi="Angsana New" w:cs="Angsana New"/>
          <w:bCs/>
          <w:sz w:val="30"/>
          <w:szCs w:val="30"/>
          <w:cs/>
          <w:lang w:bidi="th-TH"/>
        </w:rPr>
        <w:t>สารบัญ</w:t>
      </w:r>
    </w:p>
    <w:p w14:paraId="6CACF064" w14:textId="77777777" w:rsidR="007D7EA2" w:rsidRPr="00F53688" w:rsidRDefault="007D7EA2" w:rsidP="007D7EA2">
      <w:pPr>
        <w:pStyle w:val="IndexHeading1"/>
        <w:spacing w:after="0" w:line="240" w:lineRule="auto"/>
        <w:outlineLvl w:val="0"/>
        <w:rPr>
          <w:rFonts w:ascii="Angsana New" w:hAnsi="Angsana New" w:cs="Angsana New"/>
          <w:bCs/>
          <w:sz w:val="18"/>
          <w:szCs w:val="18"/>
          <w:lang w:val="en-US"/>
        </w:rPr>
      </w:pPr>
    </w:p>
    <w:p w14:paraId="418F0C63" w14:textId="77777777" w:rsidR="009718B4" w:rsidRPr="00F53688" w:rsidRDefault="00AC0DAD" w:rsidP="009718B4">
      <w:pPr>
        <w:pStyle w:val="index"/>
        <w:numPr>
          <w:ilvl w:val="0"/>
          <w:numId w:val="2"/>
        </w:numPr>
        <w:tabs>
          <w:tab w:val="clear" w:pos="2184"/>
          <w:tab w:val="num" w:pos="1080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</w:t>
      </w:r>
      <w:r w:rsidR="00E6226C" w:rsidRPr="00F53688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01CF9011" w14:textId="5D7BD91B" w:rsidR="00980F5F" w:rsidRPr="00F53688" w:rsidRDefault="00980F5F" w:rsidP="009718B4">
      <w:pPr>
        <w:pStyle w:val="index"/>
        <w:numPr>
          <w:ilvl w:val="0"/>
          <w:numId w:val="2"/>
        </w:numPr>
        <w:tabs>
          <w:tab w:val="clear" w:pos="2184"/>
          <w:tab w:val="num" w:pos="1080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 w:hint="cs"/>
          <w:sz w:val="30"/>
          <w:szCs w:val="30"/>
          <w:cs/>
          <w:lang w:bidi="th-TH"/>
        </w:rPr>
        <w:t>สิทธิประโยชน์จากก</w:t>
      </w:r>
      <w:r w:rsidR="005D1713" w:rsidRPr="00F53688">
        <w:rPr>
          <w:rFonts w:ascii="Angsana New" w:hAnsi="Angsana New" w:cs="Angsana New" w:hint="cs"/>
          <w:sz w:val="30"/>
          <w:szCs w:val="30"/>
          <w:cs/>
          <w:lang w:bidi="th-TH"/>
        </w:rPr>
        <w:t>า</w:t>
      </w:r>
      <w:r w:rsidRPr="00F53688">
        <w:rPr>
          <w:rFonts w:ascii="Angsana New" w:hAnsi="Angsana New" w:cs="Angsana New" w:hint="cs"/>
          <w:sz w:val="30"/>
          <w:szCs w:val="30"/>
          <w:cs/>
          <w:lang w:bidi="th-TH"/>
        </w:rPr>
        <w:t>รส่งเสริมการลงทุน</w:t>
      </w:r>
    </w:p>
    <w:p w14:paraId="189D384E" w14:textId="77777777" w:rsidR="006D54FD" w:rsidRPr="00F53688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กำไรต่อหุ้นขั้นพื้นฐาน</w:t>
      </w:r>
    </w:p>
    <w:p w14:paraId="6285C70D" w14:textId="77777777" w:rsidR="006D54FD" w:rsidRPr="00F53688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413218D6" w14:textId="59F5B791" w:rsidR="006D54FD" w:rsidRPr="00F53688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39EF9EC9" w14:textId="77777777" w:rsidR="006D54FD" w:rsidRPr="00F53688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ภาระผูกพันที่มีกับบุคคลหรือกิจการที่ไม่เกี่ยวข้องกัน</w:t>
      </w:r>
    </w:p>
    <w:p w14:paraId="38AB6514" w14:textId="77777777" w:rsidR="006D54FD" w:rsidRPr="00F53688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225184DD" w14:textId="77777777" w:rsidR="006D54FD" w:rsidRPr="00F53688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นโยบายประกันภัย</w:t>
      </w:r>
    </w:p>
    <w:p w14:paraId="2C62C889" w14:textId="77777777" w:rsidR="006D54FD" w:rsidRPr="00F53688" w:rsidRDefault="006D54FD" w:rsidP="00D63AB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</w:t>
      </w:r>
      <w:r w:rsidR="0035372F" w:rsidRPr="00F53688">
        <w:rPr>
          <w:rFonts w:ascii="Angsana New" w:hAnsi="Angsana New" w:cs="Angsana New"/>
          <w:sz w:val="30"/>
          <w:szCs w:val="30"/>
          <w:cs/>
          <w:lang w:bidi="th-TH"/>
        </w:rPr>
        <w:t>ที่</w:t>
      </w: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รายงาน</w:t>
      </w:r>
    </w:p>
    <w:p w14:paraId="4BE4F676" w14:textId="77777777" w:rsidR="0029504C" w:rsidRPr="00F53688" w:rsidRDefault="00B7237C" w:rsidP="00B7237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7C5C07E8" w14:textId="77777777" w:rsidR="00DE151E" w:rsidRPr="00F53688" w:rsidRDefault="00DE151E" w:rsidP="008A4572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 w:cs="Angsana New"/>
          <w:bCs/>
          <w:sz w:val="30"/>
          <w:szCs w:val="30"/>
          <w:lang w:bidi="th-TH"/>
        </w:rPr>
      </w:pPr>
      <w:r w:rsidRPr="00F53688">
        <w:rPr>
          <w:rFonts w:ascii="Angsana New" w:hAnsi="Angsana New" w:cs="Angsana New"/>
          <w:bCs/>
          <w:sz w:val="30"/>
          <w:szCs w:val="30"/>
          <w:cs/>
          <w:lang w:bidi="th-TH"/>
        </w:rPr>
        <w:br w:type="page"/>
      </w:r>
      <w:r w:rsidRPr="00F53688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71A8588C" w14:textId="77777777" w:rsidR="00DE151E" w:rsidRPr="00F53688" w:rsidRDefault="00DE151E" w:rsidP="008A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259EA12" w14:textId="1DCA20DF" w:rsidR="00DE151E" w:rsidRPr="00F53688" w:rsidRDefault="00DE151E" w:rsidP="008A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</w:rPr>
        <w:tab/>
      </w:r>
      <w:r w:rsidRPr="00F53688">
        <w:rPr>
          <w:rFonts w:ascii="Angsana New" w:hAnsi="Angsana New"/>
          <w:sz w:val="30"/>
          <w:szCs w:val="30"/>
          <w:cs/>
        </w:rPr>
        <w:t xml:space="preserve">คณะกรรมการได้อนุมัติให้ออกงบการเงินนี้เมื่อวันที่ </w:t>
      </w:r>
      <w:r w:rsidR="001460A9" w:rsidRPr="00F53688">
        <w:rPr>
          <w:rFonts w:ascii="Angsana New" w:hAnsi="Angsana New"/>
          <w:sz w:val="30"/>
          <w:szCs w:val="30"/>
        </w:rPr>
        <w:t>15</w:t>
      </w:r>
      <w:r w:rsidR="007C4BCF" w:rsidRPr="00F53688">
        <w:rPr>
          <w:rFonts w:ascii="Angsana New" w:hAnsi="Angsana New"/>
          <w:sz w:val="30"/>
          <w:szCs w:val="30"/>
        </w:rPr>
        <w:t xml:space="preserve"> </w:t>
      </w:r>
      <w:r w:rsidR="007C4BCF" w:rsidRPr="00F53688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2150A7" w:rsidRPr="00F53688">
        <w:rPr>
          <w:rFonts w:ascii="Angsana New" w:hAnsi="Angsana New"/>
          <w:sz w:val="30"/>
          <w:szCs w:val="30"/>
        </w:rPr>
        <w:t>2562</w:t>
      </w:r>
    </w:p>
    <w:p w14:paraId="2E758E14" w14:textId="77777777" w:rsidR="00DE151E" w:rsidRPr="00F53688" w:rsidRDefault="00DE151E" w:rsidP="008A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6ED8716D" w14:textId="3D47BFCD" w:rsidR="00DE151E" w:rsidRPr="00F53688" w:rsidRDefault="007F0795" w:rsidP="008A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F53688">
        <w:rPr>
          <w:rFonts w:ascii="Angsana New" w:hAnsi="Angsana New"/>
          <w:b/>
          <w:bCs/>
          <w:sz w:val="30"/>
          <w:szCs w:val="30"/>
        </w:rPr>
        <w:t>1</w:t>
      </w:r>
      <w:r w:rsidR="00DE151E" w:rsidRPr="00F53688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ข้อมูลทั่วไป</w:t>
      </w:r>
    </w:p>
    <w:p w14:paraId="00844C7A" w14:textId="77777777" w:rsidR="00DE151E" w:rsidRPr="00F53688" w:rsidRDefault="00DE151E" w:rsidP="008A4572">
      <w:pPr>
        <w:pStyle w:val="BodyText2"/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6E768AC2" w14:textId="77777777" w:rsidR="00DE151E" w:rsidRPr="00F53688" w:rsidRDefault="00DE151E" w:rsidP="008A4572">
      <w:pPr>
        <w:pStyle w:val="BodyText2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53688">
        <w:rPr>
          <w:rFonts w:ascii="Angsana New" w:hAnsi="Angsana New" w:cs="Angsana New"/>
          <w:sz w:val="30"/>
          <w:szCs w:val="30"/>
          <w:cs/>
          <w:lang w:val="en-US"/>
        </w:rPr>
        <w:t>บริษัท ไทยออยล์ จำกัด (มหาชน)</w:t>
      </w:r>
      <w:r w:rsidRPr="00F536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3688">
        <w:rPr>
          <w:rFonts w:ascii="Angsana New" w:hAnsi="Angsana New" w:cs="Angsana New"/>
          <w:sz w:val="30"/>
          <w:szCs w:val="30"/>
          <w:lang w:val="en-US"/>
        </w:rPr>
        <w:t>“</w:t>
      </w:r>
      <w:r w:rsidRPr="00F53688">
        <w:rPr>
          <w:rFonts w:ascii="Angsana New" w:hAnsi="Angsana New" w:cs="Angsana New"/>
          <w:sz w:val="30"/>
          <w:szCs w:val="30"/>
          <w:cs/>
          <w:lang w:val="en-US"/>
        </w:rPr>
        <w:t>บริษัท</w:t>
      </w:r>
      <w:r w:rsidRPr="00F53688">
        <w:rPr>
          <w:rFonts w:ascii="Angsana New" w:hAnsi="Angsana New" w:cs="Angsana New"/>
          <w:sz w:val="30"/>
          <w:szCs w:val="30"/>
          <w:lang w:val="en-US"/>
        </w:rPr>
        <w:t>”</w:t>
      </w:r>
      <w:r w:rsidRPr="00F53688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53688">
        <w:rPr>
          <w:rFonts w:ascii="Angsana New" w:hAnsi="Angsana New" w:cs="Angsana New"/>
          <w:sz w:val="30"/>
          <w:szCs w:val="30"/>
          <w:cs/>
        </w:rPr>
        <w:t>เป็นนิติบุคคลที่จัดตั้งขึ้นในประเทศไทย</w:t>
      </w:r>
      <w:r w:rsidRPr="00F53688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53688">
        <w:rPr>
          <w:rFonts w:ascii="Angsana New" w:hAnsi="Angsana New" w:cs="Angsana New"/>
          <w:sz w:val="30"/>
          <w:szCs w:val="30"/>
          <w:cs/>
        </w:rPr>
        <w:t>และมี</w:t>
      </w:r>
      <w:r w:rsidRPr="00F53688">
        <w:rPr>
          <w:rFonts w:ascii="Angsana New" w:hAnsi="Angsana New" w:cs="Angsana New"/>
          <w:sz w:val="30"/>
          <w:szCs w:val="30"/>
          <w:cs/>
          <w:lang w:val="en-US"/>
        </w:rPr>
        <w:t>สำนักงานและโรงกลั่นที่</w:t>
      </w:r>
      <w:r w:rsidRPr="00F53688">
        <w:rPr>
          <w:rFonts w:ascii="Angsana New" w:hAnsi="Angsana New" w:cs="Angsana New"/>
          <w:sz w:val="30"/>
          <w:szCs w:val="30"/>
          <w:cs/>
        </w:rPr>
        <w:t>จดทะเบียน</w:t>
      </w:r>
      <w:r w:rsidRPr="00F53688">
        <w:rPr>
          <w:rFonts w:ascii="Angsana New" w:hAnsi="Angsana New" w:cs="Angsana New"/>
          <w:sz w:val="30"/>
          <w:szCs w:val="30"/>
          <w:cs/>
          <w:lang w:val="en-US"/>
        </w:rPr>
        <w:t xml:space="preserve">ดังนี้ </w:t>
      </w:r>
    </w:p>
    <w:p w14:paraId="54B61549" w14:textId="77777777" w:rsidR="00DE151E" w:rsidRPr="00F53688" w:rsidRDefault="00DE151E" w:rsidP="008A4572">
      <w:pPr>
        <w:pStyle w:val="BodyText2"/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cs/>
          <w:lang w:val="en-US"/>
        </w:rPr>
      </w:pPr>
    </w:p>
    <w:tbl>
      <w:tblPr>
        <w:tblW w:w="0" w:type="auto"/>
        <w:tblInd w:w="450" w:type="dxa"/>
        <w:tblLook w:val="0000" w:firstRow="0" w:lastRow="0" w:firstColumn="0" w:lastColumn="0" w:noHBand="0" w:noVBand="0"/>
      </w:tblPr>
      <w:tblGrid>
        <w:gridCol w:w="3171"/>
        <w:gridCol w:w="272"/>
        <w:gridCol w:w="5712"/>
      </w:tblGrid>
      <w:tr w:rsidR="00DE151E" w:rsidRPr="00F53688" w14:paraId="1D5F4C31" w14:textId="77777777" w:rsidTr="009005D2">
        <w:tc>
          <w:tcPr>
            <w:tcW w:w="3171" w:type="dxa"/>
          </w:tcPr>
          <w:p w14:paraId="685B6A9B" w14:textId="77777777" w:rsidR="00DE151E" w:rsidRPr="00F53688" w:rsidRDefault="00DE151E" w:rsidP="008A4572">
            <w:pPr>
              <w:pStyle w:val="BodyText2"/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ใหญ่</w:t>
            </w:r>
          </w:p>
        </w:tc>
        <w:tc>
          <w:tcPr>
            <w:tcW w:w="272" w:type="dxa"/>
          </w:tcPr>
          <w:p w14:paraId="1615BB64" w14:textId="77777777" w:rsidR="00DE151E" w:rsidRPr="00F53688" w:rsidRDefault="00DE151E" w:rsidP="008A4572">
            <w:pPr>
              <w:pStyle w:val="BodyText2"/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5712" w:type="dxa"/>
          </w:tcPr>
          <w:p w14:paraId="5AC2A133" w14:textId="4612E8BA" w:rsidR="00DE151E" w:rsidRPr="00F53688" w:rsidRDefault="00DE151E" w:rsidP="008A4572">
            <w:pPr>
              <w:pStyle w:val="BodyText2"/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7F0795" w:rsidRPr="00F5368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555</w:t>
            </w:r>
            <w:r w:rsidR="00721079" w:rsidRPr="00F53688">
              <w:rPr>
                <w:rFonts w:ascii="Angsana New" w:hAnsi="Angsana New" w:cs="Angsana New" w:hint="cs"/>
                <w:sz w:val="30"/>
                <w:szCs w:val="30"/>
                <w:cs/>
              </w:rPr>
              <w:t>/</w:t>
            </w:r>
            <w:r w:rsidR="007F0795" w:rsidRPr="00F5368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721079" w:rsidRPr="00F536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</w:rPr>
              <w:t>ศูนย์เอนเนอ</w:t>
            </w:r>
            <w:r w:rsidR="00721079" w:rsidRPr="00F53688">
              <w:rPr>
                <w:rFonts w:ascii="Angsana New" w:hAnsi="Angsana New" w:cs="Angsana New"/>
                <w:sz w:val="30"/>
                <w:szCs w:val="30"/>
                <w:cs/>
              </w:rPr>
              <w:t xml:space="preserve">ร์ยี่ คอมเพล็กซ์ อาคารเอ ชั้น </w:t>
            </w:r>
            <w:r w:rsidR="007F0795" w:rsidRPr="00F5368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11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77AF125E" w14:textId="77777777" w:rsidR="00DE151E" w:rsidRPr="00F53688" w:rsidRDefault="00DE151E" w:rsidP="008A4572">
            <w:pPr>
              <w:pStyle w:val="BodyText2"/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</w:rPr>
              <w:t>ถนนวิภาวดีรังสิต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</w:rPr>
              <w:t>แขวงจตุจักร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</w:rPr>
              <w:t>เขตจตุจักร กรุงเทพมหานคร</w:t>
            </w:r>
          </w:p>
          <w:p w14:paraId="12608F1F" w14:textId="0C8231B4" w:rsidR="00DE151E" w:rsidRPr="00F53688" w:rsidRDefault="007F0795" w:rsidP="008A4572">
            <w:pPr>
              <w:pStyle w:val="BodyText2"/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75357E" w:rsidRPr="00F5368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</w:t>
            </w:r>
            <w:r w:rsidRPr="00F5368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</w:t>
            </w:r>
            <w:r w:rsidR="0075357E" w:rsidRPr="00F53688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00</w:t>
            </w:r>
            <w:r w:rsidR="00DE151E" w:rsidRPr="00F53688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ประเทศไทย</w:t>
            </w:r>
          </w:p>
        </w:tc>
      </w:tr>
      <w:tr w:rsidR="00DE151E" w:rsidRPr="00F53688" w14:paraId="52A4CED5" w14:textId="77777777" w:rsidTr="009005D2">
        <w:tc>
          <w:tcPr>
            <w:tcW w:w="3171" w:type="dxa"/>
          </w:tcPr>
          <w:p w14:paraId="6BFAA28E" w14:textId="77777777" w:rsidR="00DE151E" w:rsidRPr="00F53688" w:rsidRDefault="00DE151E" w:rsidP="008A4572">
            <w:pPr>
              <w:pStyle w:val="BodyText2"/>
              <w:tabs>
                <w:tab w:val="left" w:pos="540"/>
              </w:tabs>
              <w:spacing w:line="240" w:lineRule="auto"/>
              <w:ind w:right="-106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5368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สำนักงานศรีราชาและโรงกลั่นน้ำมัน</w:t>
            </w:r>
          </w:p>
          <w:p w14:paraId="093B089E" w14:textId="77777777" w:rsidR="00DE151E" w:rsidRPr="00F53688" w:rsidRDefault="00DE151E" w:rsidP="008A4572">
            <w:pPr>
              <w:pStyle w:val="BodyText2"/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2" w:type="dxa"/>
          </w:tcPr>
          <w:p w14:paraId="38C63F95" w14:textId="77777777" w:rsidR="00DE151E" w:rsidRPr="00F53688" w:rsidRDefault="00DE151E" w:rsidP="008A4572">
            <w:pPr>
              <w:pStyle w:val="BodyText2"/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:</w:t>
            </w:r>
          </w:p>
        </w:tc>
        <w:tc>
          <w:tcPr>
            <w:tcW w:w="5712" w:type="dxa"/>
          </w:tcPr>
          <w:p w14:paraId="28821B16" w14:textId="04C2F992" w:rsidR="00DE151E" w:rsidRPr="00F53688" w:rsidRDefault="00DE151E" w:rsidP="008A4572">
            <w:pPr>
              <w:pStyle w:val="BodyText2"/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เลขที่ 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42</w:t>
            </w:r>
            <w:r w:rsidR="00721079"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/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 หมู่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  <w:r w:rsidR="00721079" w:rsidRPr="00F536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721079" w:rsidRPr="00F536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ถนนสุขุมวิท กม. 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124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</w:rPr>
              <w:t>ตำบล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ทุ่งสุขลา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  <w:p w14:paraId="2255DA4F" w14:textId="4B3B5293" w:rsidR="00DE151E" w:rsidRPr="00F53688" w:rsidRDefault="00DE151E" w:rsidP="00721079">
            <w:pPr>
              <w:pStyle w:val="BodyText2"/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</w:rPr>
              <w:t>อำเภอ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ศรีราชา 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</w:rPr>
              <w:t>จังหวัด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ชลบุรี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75357E"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  <w:r w:rsidR="0075357E"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ประเทศไทย</w:t>
            </w:r>
          </w:p>
        </w:tc>
      </w:tr>
    </w:tbl>
    <w:p w14:paraId="179F9BD2" w14:textId="77777777" w:rsidR="00DE151E" w:rsidRPr="00F53688" w:rsidRDefault="00DE151E" w:rsidP="008A4572">
      <w:pPr>
        <w:pStyle w:val="BodyText2"/>
        <w:spacing w:line="240" w:lineRule="auto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612983FB" w14:textId="6972B513" w:rsidR="00DE151E" w:rsidRPr="00F53688" w:rsidRDefault="00DE151E" w:rsidP="008A4572">
      <w:pPr>
        <w:pStyle w:val="BodyText2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53688">
        <w:rPr>
          <w:rFonts w:ascii="Angsana New" w:hAnsi="Angsana New" w:cs="Angsana New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="00721079" w:rsidRPr="00F53688">
        <w:rPr>
          <w:rFonts w:ascii="Angsana New" w:hAnsi="Angsana New" w:cs="Angsana New"/>
          <w:sz w:val="30"/>
          <w:szCs w:val="30"/>
          <w:cs/>
          <w:lang w:val="en-US"/>
        </w:rPr>
        <w:t xml:space="preserve">วันที่ </w:t>
      </w:r>
      <w:r w:rsidR="007F0795" w:rsidRPr="00F53688">
        <w:rPr>
          <w:rFonts w:ascii="Angsana New" w:hAnsi="Angsana New" w:cs="Angsana New"/>
          <w:sz w:val="30"/>
          <w:szCs w:val="30"/>
          <w:lang w:val="en-US"/>
        </w:rPr>
        <w:t>26</w:t>
      </w:r>
      <w:r w:rsidRPr="00F53688">
        <w:rPr>
          <w:rFonts w:ascii="Angsana New" w:hAnsi="Angsana New" w:cs="Angsana New"/>
          <w:sz w:val="30"/>
          <w:szCs w:val="30"/>
          <w:cs/>
          <w:lang w:val="en-US"/>
        </w:rPr>
        <w:t xml:space="preserve"> ตุลาคม </w:t>
      </w:r>
      <w:r w:rsidR="007F0795" w:rsidRPr="00F53688">
        <w:rPr>
          <w:rFonts w:ascii="Angsana New" w:hAnsi="Angsana New" w:cs="Angsana New"/>
          <w:sz w:val="30"/>
          <w:szCs w:val="30"/>
          <w:lang w:val="en-US"/>
        </w:rPr>
        <w:t>2547</w:t>
      </w:r>
    </w:p>
    <w:p w14:paraId="10B912F9" w14:textId="77777777" w:rsidR="00DE151E" w:rsidRPr="00F53688" w:rsidRDefault="00DE151E" w:rsidP="008A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7198551" w14:textId="19AFAEAF" w:rsidR="00DE151E" w:rsidRPr="00F53688" w:rsidRDefault="00DE151E" w:rsidP="008A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688">
        <w:rPr>
          <w:rFonts w:ascii="Angsana New" w:hAnsi="Angsana New"/>
          <w:spacing w:val="-2"/>
          <w:sz w:val="30"/>
          <w:szCs w:val="30"/>
          <w:cs/>
        </w:rPr>
        <w:t>บริษัทเป็นบริษัทในกลุ่มของบริษัท ปตท. จำกัด (มหาชน)</w:t>
      </w:r>
      <w:r w:rsidRPr="00F53688">
        <w:rPr>
          <w:rFonts w:ascii="Angsana New" w:hAnsi="Angsana New"/>
          <w:spacing w:val="-2"/>
          <w:sz w:val="30"/>
          <w:szCs w:val="30"/>
        </w:rPr>
        <w:t xml:space="preserve"> </w:t>
      </w:r>
      <w:r w:rsidRPr="00F53688">
        <w:rPr>
          <w:rFonts w:ascii="Angsana New" w:hAnsi="Angsana New"/>
          <w:spacing w:val="-2"/>
          <w:sz w:val="30"/>
          <w:szCs w:val="30"/>
          <w:cs/>
        </w:rPr>
        <w:t>(</w:t>
      </w:r>
      <w:r w:rsidRPr="00F53688">
        <w:rPr>
          <w:rFonts w:ascii="Angsana New" w:hAnsi="Angsana New"/>
          <w:spacing w:val="-2"/>
          <w:sz w:val="30"/>
          <w:szCs w:val="30"/>
        </w:rPr>
        <w:t>“</w:t>
      </w:r>
      <w:r w:rsidRPr="00F53688">
        <w:rPr>
          <w:rFonts w:ascii="Angsana New" w:hAnsi="Angsana New"/>
          <w:spacing w:val="-2"/>
          <w:sz w:val="30"/>
          <w:szCs w:val="30"/>
          <w:cs/>
        </w:rPr>
        <w:t>ปตท.</w:t>
      </w:r>
      <w:r w:rsidRPr="00F53688">
        <w:rPr>
          <w:rFonts w:ascii="Angsana New" w:hAnsi="Angsana New"/>
          <w:spacing w:val="-2"/>
          <w:sz w:val="30"/>
          <w:szCs w:val="30"/>
        </w:rPr>
        <w:t>”</w:t>
      </w:r>
      <w:r w:rsidRPr="00F53688">
        <w:rPr>
          <w:rFonts w:ascii="Angsana New" w:hAnsi="Angsana New"/>
          <w:spacing w:val="-2"/>
          <w:sz w:val="30"/>
          <w:szCs w:val="30"/>
          <w:cs/>
        </w:rPr>
        <w:t>) ซึ่งเป็นนิติบุคคลที่จัดตั้งขึ้นในประเทศไทย</w:t>
      </w:r>
      <w:r w:rsidRPr="00F53688">
        <w:rPr>
          <w:rFonts w:ascii="Angsana New" w:hAnsi="Angsana New"/>
          <w:spacing w:val="-2"/>
          <w:sz w:val="30"/>
          <w:szCs w:val="30"/>
        </w:rPr>
        <w:t xml:space="preserve"> </w:t>
      </w:r>
      <w:r w:rsidRPr="00F53688">
        <w:rPr>
          <w:rFonts w:ascii="Angsana New" w:hAnsi="Angsana New"/>
          <w:spacing w:val="-2"/>
          <w:sz w:val="30"/>
          <w:szCs w:val="30"/>
          <w:cs/>
        </w:rPr>
        <w:t>และ</w:t>
      </w:r>
      <w:r w:rsidRPr="00F53688">
        <w:rPr>
          <w:rFonts w:ascii="Angsana New" w:hAnsi="Angsana New"/>
          <w:sz w:val="30"/>
          <w:szCs w:val="30"/>
          <w:cs/>
        </w:rPr>
        <w:t xml:space="preserve"> ปตท. เป็นผู้ถือหุ้นรายใหญ่</w:t>
      </w:r>
      <w:r w:rsidR="00CB66AB" w:rsidRPr="00F53688">
        <w:rPr>
          <w:rFonts w:ascii="Angsana New" w:hAnsi="Angsana New" w:hint="cs"/>
          <w:sz w:val="30"/>
          <w:szCs w:val="30"/>
          <w:cs/>
        </w:rPr>
        <w:t>และบริษัทใหญ่</w:t>
      </w:r>
      <w:r w:rsidRPr="00F53688">
        <w:rPr>
          <w:rFonts w:ascii="Angsana New" w:hAnsi="Angsana New"/>
          <w:sz w:val="30"/>
          <w:szCs w:val="30"/>
          <w:cs/>
        </w:rPr>
        <w:t xml:space="preserve">ของบริษัท โดยมีอัตราส่วนการถือหุ้นร้อยละ </w:t>
      </w:r>
      <w:r w:rsidR="00AA6B8D" w:rsidRPr="00F53688">
        <w:rPr>
          <w:rFonts w:ascii="Angsana New" w:hAnsi="Angsana New"/>
          <w:sz w:val="30"/>
          <w:szCs w:val="30"/>
        </w:rPr>
        <w:t>48</w:t>
      </w:r>
      <w:r w:rsidRPr="00F53688">
        <w:rPr>
          <w:rFonts w:ascii="Angsana New" w:hAnsi="Angsana New"/>
          <w:sz w:val="30"/>
          <w:szCs w:val="30"/>
        </w:rPr>
        <w:t>.</w:t>
      </w:r>
      <w:r w:rsidR="009910D3" w:rsidRPr="00F53688">
        <w:rPr>
          <w:rFonts w:ascii="Angsana New" w:hAnsi="Angsana New"/>
          <w:sz w:val="30"/>
          <w:szCs w:val="30"/>
        </w:rPr>
        <w:t>03</w:t>
      </w:r>
      <w:r w:rsidRPr="00F53688">
        <w:rPr>
          <w:rFonts w:ascii="Angsana New" w:hAnsi="Angsana New"/>
          <w:sz w:val="30"/>
          <w:szCs w:val="30"/>
          <w:cs/>
        </w:rPr>
        <w:t xml:space="preserve"> ของทุนที่ออก</w:t>
      </w:r>
      <w:r w:rsidR="004D011D" w:rsidRPr="00F53688">
        <w:rPr>
          <w:rFonts w:ascii="Angsana New" w:hAnsi="Angsana New"/>
          <w:sz w:val="30"/>
          <w:szCs w:val="30"/>
          <w:cs/>
        </w:rPr>
        <w:t xml:space="preserve">และชำระแล้วของบริษัท ณ วันที่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Pr="00F5368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2150A7" w:rsidRPr="00F53688">
        <w:rPr>
          <w:rFonts w:ascii="Angsana New" w:hAnsi="Angsana New"/>
          <w:sz w:val="30"/>
          <w:szCs w:val="30"/>
        </w:rPr>
        <w:t>1</w:t>
      </w:r>
      <w:r w:rsidR="008B16F4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i/>
          <w:iCs/>
          <w:sz w:val="30"/>
          <w:szCs w:val="30"/>
        </w:rPr>
        <w:t>(</w:t>
      </w:r>
      <w:r w:rsidR="007F0795" w:rsidRPr="00F53688">
        <w:rPr>
          <w:rFonts w:ascii="Angsana New" w:hAnsi="Angsana New"/>
          <w:i/>
          <w:iCs/>
          <w:sz w:val="30"/>
          <w:szCs w:val="30"/>
        </w:rPr>
        <w:t>31</w:t>
      </w:r>
      <w:r w:rsidRPr="00F53688">
        <w:rPr>
          <w:rFonts w:ascii="Angsana New" w:hAnsi="Angsana New"/>
          <w:i/>
          <w:iCs/>
          <w:sz w:val="30"/>
          <w:szCs w:val="30"/>
        </w:rPr>
        <w:t xml:space="preserve"> </w:t>
      </w:r>
      <w:r w:rsidRPr="00F53688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2150A7" w:rsidRPr="00F53688">
        <w:rPr>
          <w:rFonts w:ascii="Angsana New" w:hAnsi="Angsana New"/>
          <w:i/>
          <w:iCs/>
          <w:sz w:val="30"/>
          <w:szCs w:val="30"/>
        </w:rPr>
        <w:t>2560</w:t>
      </w:r>
      <w:r w:rsidRPr="00F53688">
        <w:rPr>
          <w:rFonts w:ascii="Angsana New" w:hAnsi="Angsana New"/>
          <w:i/>
          <w:iCs/>
          <w:sz w:val="30"/>
          <w:szCs w:val="30"/>
        </w:rPr>
        <w:t xml:space="preserve">: </w:t>
      </w:r>
      <w:r w:rsidRPr="00F53688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7F0795" w:rsidRPr="00F53688">
        <w:rPr>
          <w:rFonts w:ascii="Angsana New" w:hAnsi="Angsana New"/>
          <w:i/>
          <w:iCs/>
          <w:sz w:val="30"/>
          <w:szCs w:val="30"/>
        </w:rPr>
        <w:t>49</w:t>
      </w:r>
      <w:r w:rsidR="008B16F4" w:rsidRPr="00F53688">
        <w:rPr>
          <w:rFonts w:ascii="Angsana New" w:hAnsi="Angsana New"/>
          <w:i/>
          <w:iCs/>
          <w:sz w:val="30"/>
          <w:szCs w:val="30"/>
        </w:rPr>
        <w:t>.</w:t>
      </w:r>
      <w:r w:rsidR="007F0795" w:rsidRPr="00F53688">
        <w:rPr>
          <w:rFonts w:ascii="Angsana New" w:hAnsi="Angsana New"/>
          <w:i/>
          <w:iCs/>
          <w:sz w:val="30"/>
          <w:szCs w:val="30"/>
        </w:rPr>
        <w:t>1</w:t>
      </w:r>
      <w:r w:rsidRPr="00F53688">
        <w:rPr>
          <w:rFonts w:ascii="Angsana New" w:hAnsi="Angsana New"/>
          <w:i/>
          <w:iCs/>
          <w:sz w:val="30"/>
          <w:szCs w:val="30"/>
        </w:rPr>
        <w:t>)</w:t>
      </w:r>
    </w:p>
    <w:p w14:paraId="191C4A5F" w14:textId="77777777" w:rsidR="00DE151E" w:rsidRPr="00F53688" w:rsidRDefault="00DE151E" w:rsidP="008A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D5DDF19" w14:textId="7ACC85BE" w:rsidR="00DE151E" w:rsidRPr="00F53688" w:rsidRDefault="00DE151E" w:rsidP="008A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บริษัทดำเนินธุรกิจหลักเกี่ยวกับการกลั่นน้ำมันและการจำหน่ายน้ำมัน รายละเอียดของบริษัทย่อยที่บริษัทถือหุ้น</w:t>
      </w:r>
      <w:r w:rsidR="006A5210" w:rsidRPr="00F53688">
        <w:rPr>
          <w:rFonts w:ascii="Angsana New" w:hAnsi="Angsana New"/>
          <w:sz w:val="30"/>
          <w:szCs w:val="30"/>
          <w:cs/>
        </w:rPr>
        <w:t xml:space="preserve">ทั้งทางตรงและทางอ้อม ณ วันที่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Pr="00F5368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2150A7" w:rsidRPr="00F53688">
        <w:rPr>
          <w:rFonts w:ascii="Angsana New" w:hAnsi="Angsana New"/>
          <w:sz w:val="30"/>
          <w:szCs w:val="30"/>
        </w:rPr>
        <w:t>1</w:t>
      </w:r>
      <w:r w:rsidR="00962472" w:rsidRPr="00F53688">
        <w:rPr>
          <w:rFonts w:ascii="Angsana New" w:hAnsi="Angsana New"/>
          <w:sz w:val="30"/>
          <w:szCs w:val="30"/>
        </w:rPr>
        <w:t xml:space="preserve"> </w:t>
      </w:r>
      <w:r w:rsidR="00962472" w:rsidRPr="00F53688">
        <w:rPr>
          <w:rFonts w:ascii="Angsana New" w:hAnsi="Angsana New"/>
          <w:sz w:val="30"/>
          <w:szCs w:val="30"/>
          <w:cs/>
        </w:rPr>
        <w:t xml:space="preserve">และ </w:t>
      </w:r>
      <w:r w:rsidR="002150A7" w:rsidRPr="00F53688">
        <w:rPr>
          <w:rFonts w:ascii="Angsana New" w:hAnsi="Angsana New"/>
          <w:sz w:val="30"/>
          <w:szCs w:val="30"/>
        </w:rPr>
        <w:t>2560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มีดังนี้</w:t>
      </w:r>
    </w:p>
    <w:p w14:paraId="4544B1F3" w14:textId="77777777" w:rsidR="00DE151E" w:rsidRPr="00F53688" w:rsidRDefault="00DE151E" w:rsidP="008A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2610"/>
        <w:gridCol w:w="1260"/>
        <w:gridCol w:w="945"/>
        <w:gridCol w:w="945"/>
      </w:tblGrid>
      <w:tr w:rsidR="00DE151E" w:rsidRPr="00F53688" w14:paraId="72DE2C38" w14:textId="77777777" w:rsidTr="003865EB">
        <w:trPr>
          <w:cantSplit/>
          <w:tblHeader/>
        </w:trPr>
        <w:tc>
          <w:tcPr>
            <w:tcW w:w="3600" w:type="dxa"/>
          </w:tcPr>
          <w:p w14:paraId="776B9875" w14:textId="77777777" w:rsidR="00DE151E" w:rsidRPr="00F53688" w:rsidRDefault="00DE151E" w:rsidP="008A457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</w:tcPr>
          <w:p w14:paraId="75C4B0E5" w14:textId="77777777" w:rsidR="00DE151E" w:rsidRPr="00F53688" w:rsidRDefault="00DE151E" w:rsidP="008A457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5C32CB7" w14:textId="77777777" w:rsidR="00DE151E" w:rsidRPr="00F53688" w:rsidRDefault="00DE151E" w:rsidP="008A45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ประเทศที่</w:t>
            </w:r>
          </w:p>
        </w:tc>
        <w:tc>
          <w:tcPr>
            <w:tcW w:w="1890" w:type="dxa"/>
            <w:gridSpan w:val="2"/>
          </w:tcPr>
          <w:p w14:paraId="7B973521" w14:textId="77777777" w:rsidR="00DE151E" w:rsidRPr="00F53688" w:rsidRDefault="00DE151E" w:rsidP="008A45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  <w:lang w:bidi="th-TH"/>
              </w:rPr>
              <w:t>ถือหุ้นร้อยละ</w:t>
            </w:r>
          </w:p>
        </w:tc>
      </w:tr>
      <w:tr w:rsidR="00DE151E" w:rsidRPr="00F53688" w14:paraId="727666D8" w14:textId="77777777" w:rsidTr="003865EB">
        <w:trPr>
          <w:cantSplit/>
          <w:tblHeader/>
        </w:trPr>
        <w:tc>
          <w:tcPr>
            <w:tcW w:w="3600" w:type="dxa"/>
          </w:tcPr>
          <w:p w14:paraId="50535CA6" w14:textId="77777777" w:rsidR="00DE151E" w:rsidRPr="00F53688" w:rsidRDefault="00DE151E" w:rsidP="008A457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610" w:type="dxa"/>
          </w:tcPr>
          <w:p w14:paraId="29163355" w14:textId="77777777" w:rsidR="00DE151E" w:rsidRPr="00F53688" w:rsidRDefault="00DE151E" w:rsidP="008A4572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260" w:type="dxa"/>
          </w:tcPr>
          <w:p w14:paraId="53BC145A" w14:textId="77777777" w:rsidR="00DE151E" w:rsidRPr="00F53688" w:rsidRDefault="00DE151E" w:rsidP="008A45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กิจการจัดตั้ง</w:t>
            </w:r>
          </w:p>
        </w:tc>
        <w:tc>
          <w:tcPr>
            <w:tcW w:w="945" w:type="dxa"/>
            <w:vAlign w:val="bottom"/>
          </w:tcPr>
          <w:p w14:paraId="71659DAE" w14:textId="2792E6DF" w:rsidR="00DE151E" w:rsidRPr="00F53688" w:rsidRDefault="007F0795" w:rsidP="008A45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</w:t>
            </w:r>
            <w:r w:rsidR="002150A7"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945" w:type="dxa"/>
            <w:vAlign w:val="bottom"/>
          </w:tcPr>
          <w:p w14:paraId="625F0602" w14:textId="57ADF4D6" w:rsidR="00DE151E" w:rsidRPr="00F53688" w:rsidRDefault="002150A7" w:rsidP="008A457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2560</w:t>
            </w:r>
          </w:p>
        </w:tc>
      </w:tr>
      <w:tr w:rsidR="00DE151E" w:rsidRPr="00F53688" w14:paraId="5674EED5" w14:textId="77777777" w:rsidTr="003865EB">
        <w:trPr>
          <w:cantSplit/>
        </w:trPr>
        <w:tc>
          <w:tcPr>
            <w:tcW w:w="3600" w:type="dxa"/>
          </w:tcPr>
          <w:p w14:paraId="435470CB" w14:textId="77777777" w:rsidR="00DE151E" w:rsidRPr="00F53688" w:rsidRDefault="00DE151E" w:rsidP="008A457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610" w:type="dxa"/>
          </w:tcPr>
          <w:p w14:paraId="1977ED32" w14:textId="77777777" w:rsidR="00DE151E" w:rsidRPr="00F53688" w:rsidRDefault="00DE151E" w:rsidP="008A4572">
            <w:pPr>
              <w:pStyle w:val="acctfourfigures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D35BA6" w14:textId="77777777" w:rsidR="00DE151E" w:rsidRPr="00F53688" w:rsidRDefault="00DE151E" w:rsidP="008A4572">
            <w:pPr>
              <w:pStyle w:val="acctfourfigures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4F6FC9E4" w14:textId="77777777" w:rsidR="00DE151E" w:rsidRPr="00F53688" w:rsidRDefault="00DE151E" w:rsidP="008A4572">
            <w:pPr>
              <w:pStyle w:val="acctfourfigures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0EA120D3" w14:textId="77777777" w:rsidR="00DE151E" w:rsidRPr="00F53688" w:rsidRDefault="00DE151E" w:rsidP="008A4572">
            <w:pPr>
              <w:pStyle w:val="acctfourfigures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0B25" w:rsidRPr="00F53688" w14:paraId="1190568C" w14:textId="77777777" w:rsidTr="003865EB">
        <w:trPr>
          <w:cantSplit/>
        </w:trPr>
        <w:tc>
          <w:tcPr>
            <w:tcW w:w="3600" w:type="dxa"/>
          </w:tcPr>
          <w:p w14:paraId="5EFB3359" w14:textId="77777777" w:rsidR="00490B25" w:rsidRPr="00F53688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ไทยพาราไซลีน จำกัด</w:t>
            </w:r>
          </w:p>
        </w:tc>
        <w:tc>
          <w:tcPr>
            <w:tcW w:w="2610" w:type="dxa"/>
          </w:tcPr>
          <w:p w14:paraId="65EDD298" w14:textId="3EF69432" w:rsidR="00490B25" w:rsidRPr="00F53688" w:rsidRDefault="00724AD6" w:rsidP="00490B25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 xml:space="preserve">  </w:t>
            </w:r>
            <w:r w:rsidR="00490B25"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ผลิตและจำหน่ายพาราไซลีน</w:t>
            </w:r>
          </w:p>
        </w:tc>
        <w:tc>
          <w:tcPr>
            <w:tcW w:w="1260" w:type="dxa"/>
          </w:tcPr>
          <w:p w14:paraId="6FB4F552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0C343E68" w14:textId="4734E114" w:rsidR="00490B25" w:rsidRPr="00F53688" w:rsidRDefault="007F0795" w:rsidP="00490B2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  <w:r w:rsidR="00490B25" w:rsidRPr="00F5368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945" w:type="dxa"/>
          </w:tcPr>
          <w:p w14:paraId="4B4AD9BF" w14:textId="2485AD4A" w:rsidR="00490B25" w:rsidRPr="00F53688" w:rsidRDefault="007F0795" w:rsidP="00490B2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  <w:r w:rsidR="00490B25" w:rsidRPr="00F5368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</w:p>
        </w:tc>
      </w:tr>
      <w:tr w:rsidR="00490B25" w:rsidRPr="00F53688" w14:paraId="4AE186F2" w14:textId="77777777" w:rsidTr="003865EB">
        <w:trPr>
          <w:cantSplit/>
        </w:trPr>
        <w:tc>
          <w:tcPr>
            <w:tcW w:w="3600" w:type="dxa"/>
          </w:tcPr>
          <w:p w14:paraId="6954EA63" w14:textId="77777777" w:rsidR="00490B25" w:rsidRPr="00F53688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ไทยลู้บเบส จำกัด (มหาชน)</w:t>
            </w:r>
          </w:p>
        </w:tc>
        <w:tc>
          <w:tcPr>
            <w:tcW w:w="2610" w:type="dxa"/>
          </w:tcPr>
          <w:p w14:paraId="79B0B446" w14:textId="14A01D94" w:rsidR="00490B25" w:rsidRPr="00F53688" w:rsidRDefault="00724AD6" w:rsidP="00490B25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 xml:space="preserve">  </w:t>
            </w:r>
            <w:r w:rsidR="00490B25"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1260" w:type="dxa"/>
          </w:tcPr>
          <w:p w14:paraId="0B00D93E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3A9AE415" w14:textId="77777777" w:rsidR="00490B25" w:rsidRPr="00F53688" w:rsidRDefault="00490B25" w:rsidP="00490B2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632CDB2F" w14:textId="77777777" w:rsidR="00490B25" w:rsidRPr="00F53688" w:rsidRDefault="00490B25" w:rsidP="00490B2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90B25" w:rsidRPr="00F53688" w14:paraId="792E2153" w14:textId="77777777" w:rsidTr="003865EB">
        <w:trPr>
          <w:cantSplit/>
        </w:trPr>
        <w:tc>
          <w:tcPr>
            <w:tcW w:w="3600" w:type="dxa"/>
          </w:tcPr>
          <w:p w14:paraId="4902C8D5" w14:textId="77777777" w:rsidR="00490B25" w:rsidRPr="00F53688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</w:tcPr>
          <w:p w14:paraId="0ADF61D5" w14:textId="688EA50A" w:rsidR="00490B25" w:rsidRPr="00F53688" w:rsidRDefault="00A9671A" w:rsidP="00A9671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="00490B25"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น้ำมันหล่อลื่นพื้นฐาน</w:t>
            </w:r>
          </w:p>
        </w:tc>
        <w:tc>
          <w:tcPr>
            <w:tcW w:w="1260" w:type="dxa"/>
          </w:tcPr>
          <w:p w14:paraId="36B8E2AD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6DDCC676" w14:textId="49AE2090" w:rsidR="00490B25" w:rsidRPr="00F53688" w:rsidRDefault="007F0795" w:rsidP="00490B2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  <w:r w:rsidR="00490B25" w:rsidRPr="00F5368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945" w:type="dxa"/>
          </w:tcPr>
          <w:p w14:paraId="49B67EE0" w14:textId="6A029175" w:rsidR="00490B25" w:rsidRPr="00F53688" w:rsidRDefault="007F0795" w:rsidP="00490B2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  <w:r w:rsidR="00490B25" w:rsidRPr="00F5368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</w:p>
        </w:tc>
      </w:tr>
      <w:tr w:rsidR="00490B25" w:rsidRPr="00F53688" w14:paraId="124464E4" w14:textId="77777777" w:rsidTr="003865EB">
        <w:trPr>
          <w:cantSplit/>
        </w:trPr>
        <w:tc>
          <w:tcPr>
            <w:tcW w:w="3600" w:type="dxa"/>
          </w:tcPr>
          <w:p w14:paraId="79C17811" w14:textId="77777777" w:rsidR="00490B25" w:rsidRPr="00F53688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ไทยออยล์มารีน จำกัด</w:t>
            </w:r>
          </w:p>
        </w:tc>
        <w:tc>
          <w:tcPr>
            <w:tcW w:w="2610" w:type="dxa"/>
          </w:tcPr>
          <w:p w14:paraId="0E281B64" w14:textId="5D9B8151" w:rsidR="00490B25" w:rsidRPr="00F53688" w:rsidRDefault="00724AD6" w:rsidP="00490B25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 xml:space="preserve">  </w:t>
            </w:r>
            <w:r w:rsidR="00490B25"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ให้บริการขนส่งผลิตภัณฑ์</w:t>
            </w:r>
          </w:p>
        </w:tc>
        <w:tc>
          <w:tcPr>
            <w:tcW w:w="1260" w:type="dxa"/>
          </w:tcPr>
          <w:p w14:paraId="33AF7E81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6E94F706" w14:textId="77777777" w:rsidR="00490B25" w:rsidRPr="00F53688" w:rsidRDefault="00490B25" w:rsidP="00490B2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63D58B0D" w14:textId="77777777" w:rsidR="00490B25" w:rsidRPr="00F53688" w:rsidRDefault="00490B25" w:rsidP="00490B2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90B25" w:rsidRPr="00F53688" w14:paraId="751BFD75" w14:textId="77777777" w:rsidTr="003865EB">
        <w:trPr>
          <w:cantSplit/>
        </w:trPr>
        <w:tc>
          <w:tcPr>
            <w:tcW w:w="3600" w:type="dxa"/>
          </w:tcPr>
          <w:p w14:paraId="64DF3945" w14:textId="77777777" w:rsidR="00490B25" w:rsidRPr="00F53688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</w:tcPr>
          <w:p w14:paraId="62A4FFFB" w14:textId="4F540195" w:rsidR="00490B25" w:rsidRPr="00F53688" w:rsidRDefault="00A9671A" w:rsidP="00490B2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="00490B25"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น้ำมันปิโตรเลียมและ</w:t>
            </w:r>
          </w:p>
        </w:tc>
        <w:tc>
          <w:tcPr>
            <w:tcW w:w="1260" w:type="dxa"/>
          </w:tcPr>
          <w:p w14:paraId="6EFD19F2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7ED949FA" w14:textId="77777777" w:rsidR="00490B25" w:rsidRPr="00F53688" w:rsidRDefault="00490B25" w:rsidP="00490B25">
            <w:pPr>
              <w:pStyle w:val="acctfourfigures"/>
              <w:tabs>
                <w:tab w:val="decimal" w:pos="38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70F7FFC4" w14:textId="77777777" w:rsidR="00490B25" w:rsidRPr="00F53688" w:rsidRDefault="00490B25" w:rsidP="00490B25">
            <w:pPr>
              <w:pStyle w:val="acctfourfigures"/>
              <w:tabs>
                <w:tab w:val="decimal" w:pos="38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0B25" w:rsidRPr="00F53688" w14:paraId="113C346F" w14:textId="77777777" w:rsidTr="003865EB">
        <w:trPr>
          <w:cantSplit/>
        </w:trPr>
        <w:tc>
          <w:tcPr>
            <w:tcW w:w="3600" w:type="dxa"/>
          </w:tcPr>
          <w:p w14:paraId="4DD76A10" w14:textId="77777777" w:rsidR="00490B25" w:rsidRPr="00F53688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</w:tcPr>
          <w:p w14:paraId="5C0CCBB1" w14:textId="3DC34D79" w:rsidR="00490B25" w:rsidRPr="00F53688" w:rsidRDefault="00A9671A" w:rsidP="00490B2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="00490B25" w:rsidRPr="00F53688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ผลิตภัณฑ์เคมีเหลว</w:t>
            </w:r>
          </w:p>
        </w:tc>
        <w:tc>
          <w:tcPr>
            <w:tcW w:w="1260" w:type="dxa"/>
          </w:tcPr>
          <w:p w14:paraId="71EF2402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7E455157" w14:textId="77777777" w:rsidR="00490B25" w:rsidRPr="00F53688" w:rsidRDefault="00490B25" w:rsidP="00490B2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444E771C" w14:textId="77777777" w:rsidR="00490B25" w:rsidRPr="00F53688" w:rsidRDefault="00490B25" w:rsidP="00490B2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90B25" w:rsidRPr="00F53688" w14:paraId="60DD413B" w14:textId="77777777" w:rsidTr="003865EB">
        <w:trPr>
          <w:cantSplit/>
        </w:trPr>
        <w:tc>
          <w:tcPr>
            <w:tcW w:w="3600" w:type="dxa"/>
          </w:tcPr>
          <w:p w14:paraId="4DB42FD6" w14:textId="77777777" w:rsidR="00490B25" w:rsidRPr="00F53688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</w:tcPr>
          <w:p w14:paraId="149BF059" w14:textId="2CBA2BFE" w:rsidR="00490B25" w:rsidRPr="00F53688" w:rsidRDefault="00A9671A" w:rsidP="00490B2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="00490B25" w:rsidRPr="00F53688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 w:bidi="th-TH"/>
              </w:rPr>
              <w:t>ทางเรือ</w:t>
            </w:r>
          </w:p>
        </w:tc>
        <w:tc>
          <w:tcPr>
            <w:tcW w:w="1260" w:type="dxa"/>
          </w:tcPr>
          <w:p w14:paraId="3D604460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312BD9A3" w14:textId="30136013" w:rsidR="00490B25" w:rsidRPr="00F53688" w:rsidRDefault="007F0795" w:rsidP="00490B2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  <w:r w:rsidR="00490B25" w:rsidRPr="00F5368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945" w:type="dxa"/>
          </w:tcPr>
          <w:p w14:paraId="7A4915FB" w14:textId="57AF805A" w:rsidR="00490B25" w:rsidRPr="00F53688" w:rsidRDefault="00490B25" w:rsidP="00490B25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  <w:r w:rsidRPr="00F5368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</w:p>
        </w:tc>
      </w:tr>
      <w:tr w:rsidR="00490B25" w:rsidRPr="00F53688" w14:paraId="1DA0A7F0" w14:textId="77777777" w:rsidTr="003865EB">
        <w:trPr>
          <w:cantSplit/>
        </w:trPr>
        <w:tc>
          <w:tcPr>
            <w:tcW w:w="3600" w:type="dxa"/>
          </w:tcPr>
          <w:p w14:paraId="3E4223A1" w14:textId="77777777" w:rsidR="00490B25" w:rsidRPr="00F53688" w:rsidRDefault="00490B25" w:rsidP="00490B25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ไทยออยล์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เอนเนอร์ยี เซอร์วิส </w:t>
            </w:r>
          </w:p>
        </w:tc>
        <w:tc>
          <w:tcPr>
            <w:tcW w:w="2610" w:type="dxa"/>
          </w:tcPr>
          <w:p w14:paraId="0A5DBBD2" w14:textId="25C40FFD" w:rsidR="00490B25" w:rsidRPr="00F53688" w:rsidRDefault="00D80EF6" w:rsidP="00D80EF6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 xml:space="preserve">  </w:t>
            </w:r>
            <w:r w:rsidR="00490B25" w:rsidRPr="00F5368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ให้บริการบริหาร</w:t>
            </w:r>
            <w:r w:rsidR="00F81AD9" w:rsidRPr="00F53688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>จัดการ</w:t>
            </w:r>
          </w:p>
        </w:tc>
        <w:tc>
          <w:tcPr>
            <w:tcW w:w="1260" w:type="dxa"/>
          </w:tcPr>
          <w:p w14:paraId="48FB2315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657DB485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22832EA1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90B25" w:rsidRPr="00F53688" w14:paraId="52586F26" w14:textId="77777777" w:rsidTr="003865EB">
        <w:trPr>
          <w:cantSplit/>
        </w:trPr>
        <w:tc>
          <w:tcPr>
            <w:tcW w:w="3600" w:type="dxa"/>
          </w:tcPr>
          <w:p w14:paraId="375766AC" w14:textId="77777777" w:rsidR="00490B25" w:rsidRPr="00F53688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จำกัด</w:t>
            </w:r>
          </w:p>
        </w:tc>
        <w:tc>
          <w:tcPr>
            <w:tcW w:w="2610" w:type="dxa"/>
          </w:tcPr>
          <w:p w14:paraId="2F0AAF13" w14:textId="3098AAD0" w:rsidR="00490B25" w:rsidRPr="00F53688" w:rsidRDefault="00A9671A" w:rsidP="00825D2D">
            <w:pPr>
              <w:pStyle w:val="acctfourfigures"/>
              <w:tabs>
                <w:tab w:val="clear" w:pos="765"/>
                <w:tab w:val="left" w:pos="281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="00F81AD9" w:rsidRPr="00F536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ด้านทรัพยากรบุคคล</w:t>
            </w:r>
          </w:p>
        </w:tc>
        <w:tc>
          <w:tcPr>
            <w:tcW w:w="1260" w:type="dxa"/>
          </w:tcPr>
          <w:p w14:paraId="47EB3688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2597D5F3" w14:textId="1FB98E65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945" w:type="dxa"/>
          </w:tcPr>
          <w:p w14:paraId="4CF79D40" w14:textId="6181498E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</w:tr>
      <w:tr w:rsidR="00490B25" w:rsidRPr="00F53688" w14:paraId="0653E1BA" w14:textId="77777777" w:rsidTr="003865EB">
        <w:trPr>
          <w:cantSplit/>
        </w:trPr>
        <w:tc>
          <w:tcPr>
            <w:tcW w:w="3600" w:type="dxa"/>
          </w:tcPr>
          <w:p w14:paraId="25ACE8E9" w14:textId="77777777" w:rsidR="00490B25" w:rsidRPr="00F53688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ไทยออยล์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โซลเว้นท์ จำกัด</w:t>
            </w:r>
          </w:p>
        </w:tc>
        <w:tc>
          <w:tcPr>
            <w:tcW w:w="2610" w:type="dxa"/>
          </w:tcPr>
          <w:p w14:paraId="756FFFE5" w14:textId="73ABA959" w:rsidR="00490B25" w:rsidRPr="00F53688" w:rsidRDefault="00D80EF6" w:rsidP="00490B25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 xml:space="preserve">  </w:t>
            </w:r>
            <w:r w:rsidR="00490B25"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ลงทุนในธุรกิจผลิตภัณฑ์</w:t>
            </w:r>
          </w:p>
        </w:tc>
        <w:tc>
          <w:tcPr>
            <w:tcW w:w="1260" w:type="dxa"/>
          </w:tcPr>
          <w:p w14:paraId="64B8D872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225468C1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1B4377B3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90B25" w:rsidRPr="00F53688" w14:paraId="681C6021" w14:textId="77777777" w:rsidTr="003865EB">
        <w:trPr>
          <w:cantSplit/>
        </w:trPr>
        <w:tc>
          <w:tcPr>
            <w:tcW w:w="3600" w:type="dxa"/>
          </w:tcPr>
          <w:p w14:paraId="5B074BEC" w14:textId="77777777" w:rsidR="00490B25" w:rsidRPr="00F53688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</w:tcPr>
          <w:p w14:paraId="41F89525" w14:textId="32663810" w:rsidR="00490B25" w:rsidRPr="00F53688" w:rsidRDefault="00A9671A" w:rsidP="00490B25">
            <w:pPr>
              <w:pStyle w:val="acctfourfigures"/>
              <w:tabs>
                <w:tab w:val="clear" w:pos="765"/>
                <w:tab w:val="left" w:pos="274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="00490B25"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สารทำละลายและ</w:t>
            </w:r>
          </w:p>
        </w:tc>
        <w:tc>
          <w:tcPr>
            <w:tcW w:w="1260" w:type="dxa"/>
          </w:tcPr>
          <w:p w14:paraId="787E824E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2859F0AF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1D733747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90B25" w:rsidRPr="00F53688" w14:paraId="0546FD90" w14:textId="77777777" w:rsidTr="003865EB">
        <w:trPr>
          <w:cantSplit/>
        </w:trPr>
        <w:tc>
          <w:tcPr>
            <w:tcW w:w="3600" w:type="dxa"/>
          </w:tcPr>
          <w:p w14:paraId="23A0BAD1" w14:textId="77777777" w:rsidR="00490B25" w:rsidRPr="00F53688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</w:tcPr>
          <w:p w14:paraId="682B9BD2" w14:textId="01DAD36B" w:rsidR="00490B25" w:rsidRPr="00F53688" w:rsidRDefault="00A9671A" w:rsidP="00490B25">
            <w:pPr>
              <w:pStyle w:val="acctfourfigures"/>
              <w:tabs>
                <w:tab w:val="clear" w:pos="765"/>
                <w:tab w:val="left" w:pos="274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="00490B25"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เคมีภัณฑ์</w:t>
            </w:r>
          </w:p>
        </w:tc>
        <w:tc>
          <w:tcPr>
            <w:tcW w:w="1260" w:type="dxa"/>
          </w:tcPr>
          <w:p w14:paraId="6C05B475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31E8DF4C" w14:textId="730A669C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945" w:type="dxa"/>
          </w:tcPr>
          <w:p w14:paraId="4DCB2493" w14:textId="220CE06A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</w:tr>
      <w:tr w:rsidR="00490B25" w:rsidRPr="00F53688" w14:paraId="0638AC86" w14:textId="77777777" w:rsidTr="003865EB">
        <w:trPr>
          <w:cantSplit/>
        </w:trPr>
        <w:tc>
          <w:tcPr>
            <w:tcW w:w="3600" w:type="dxa"/>
          </w:tcPr>
          <w:p w14:paraId="0F7A2ED8" w14:textId="77777777" w:rsidR="00490B25" w:rsidRPr="00F53688" w:rsidRDefault="00490B25" w:rsidP="00490B25">
            <w:pPr>
              <w:pStyle w:val="acctfourfigures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บริษัท ไทยออยล์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เอทานอล จำกัด</w:t>
            </w:r>
          </w:p>
        </w:tc>
        <w:tc>
          <w:tcPr>
            <w:tcW w:w="2610" w:type="dxa"/>
          </w:tcPr>
          <w:p w14:paraId="5D63CA6A" w14:textId="6A927BC5" w:rsidR="00490B25" w:rsidRPr="00F53688" w:rsidRDefault="00D80EF6" w:rsidP="00490B25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 xml:space="preserve">  </w:t>
            </w:r>
            <w:r w:rsidR="00490B25"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ลงทุนในธุรกิจเอทานอล</w:t>
            </w:r>
          </w:p>
        </w:tc>
        <w:tc>
          <w:tcPr>
            <w:tcW w:w="1260" w:type="dxa"/>
          </w:tcPr>
          <w:p w14:paraId="58593C51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726BDA45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2EA18A05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90B25" w:rsidRPr="00F53688" w14:paraId="1FBE3C74" w14:textId="77777777" w:rsidTr="003865EB">
        <w:trPr>
          <w:cantSplit/>
        </w:trPr>
        <w:tc>
          <w:tcPr>
            <w:tcW w:w="3600" w:type="dxa"/>
          </w:tcPr>
          <w:p w14:paraId="473F47D4" w14:textId="77777777" w:rsidR="00490B25" w:rsidRPr="00F53688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</w:tcPr>
          <w:p w14:paraId="61B35DDD" w14:textId="3997A61C" w:rsidR="00490B25" w:rsidRPr="00F53688" w:rsidRDefault="00A9671A" w:rsidP="00490B25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="00490B25"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และผลิตภัณฑ์ในกลุ่ม</w:t>
            </w:r>
          </w:p>
        </w:tc>
        <w:tc>
          <w:tcPr>
            <w:tcW w:w="1260" w:type="dxa"/>
          </w:tcPr>
          <w:p w14:paraId="3924DCEC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563C2A51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5D30446F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90B25" w:rsidRPr="00F53688" w14:paraId="23A4F5AE" w14:textId="77777777" w:rsidTr="003865EB">
        <w:trPr>
          <w:cantSplit/>
        </w:trPr>
        <w:tc>
          <w:tcPr>
            <w:tcW w:w="3600" w:type="dxa"/>
          </w:tcPr>
          <w:p w14:paraId="6021F7B8" w14:textId="77777777" w:rsidR="00490B25" w:rsidRPr="00F53688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</w:tcPr>
          <w:p w14:paraId="122935EC" w14:textId="25E6F794" w:rsidR="00490B25" w:rsidRPr="00F53688" w:rsidRDefault="00A9671A" w:rsidP="00490B25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="00490B25"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พลังงานทางเลือก</w:t>
            </w:r>
          </w:p>
        </w:tc>
        <w:tc>
          <w:tcPr>
            <w:tcW w:w="1260" w:type="dxa"/>
          </w:tcPr>
          <w:p w14:paraId="52065DAC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59447F80" w14:textId="12D44064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945" w:type="dxa"/>
          </w:tcPr>
          <w:p w14:paraId="33DC408B" w14:textId="3AE1525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</w:tr>
      <w:tr w:rsidR="00490B25" w:rsidRPr="00F53688" w14:paraId="2133BDC8" w14:textId="77777777" w:rsidTr="003865EB">
        <w:trPr>
          <w:cantSplit/>
        </w:trPr>
        <w:tc>
          <w:tcPr>
            <w:tcW w:w="3600" w:type="dxa"/>
          </w:tcPr>
          <w:p w14:paraId="0A71DE3E" w14:textId="77777777" w:rsidR="00490B25" w:rsidRPr="00F53688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ไทยออยล์เพาเวอร์ จำกัด</w:t>
            </w:r>
          </w:p>
        </w:tc>
        <w:tc>
          <w:tcPr>
            <w:tcW w:w="2610" w:type="dxa"/>
          </w:tcPr>
          <w:p w14:paraId="4D67B5AF" w14:textId="5CF90018" w:rsidR="00490B25" w:rsidRPr="00F53688" w:rsidRDefault="00D80EF6" w:rsidP="00490B25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 xml:space="preserve">  </w:t>
            </w:r>
            <w:r w:rsidR="00490B25" w:rsidRPr="00F5368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ผลิ</w:t>
            </w:r>
            <w:r w:rsidR="00490B25" w:rsidRPr="00F53688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>ตและจำหน่าย</w:t>
            </w:r>
          </w:p>
        </w:tc>
        <w:tc>
          <w:tcPr>
            <w:tcW w:w="1260" w:type="dxa"/>
          </w:tcPr>
          <w:p w14:paraId="1EB1C727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2531EF13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</w:tcPr>
          <w:p w14:paraId="07AD5F75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0B25" w:rsidRPr="00F53688" w14:paraId="00279C4A" w14:textId="77777777" w:rsidTr="003865EB">
        <w:trPr>
          <w:cantSplit/>
        </w:trPr>
        <w:tc>
          <w:tcPr>
            <w:tcW w:w="3600" w:type="dxa"/>
          </w:tcPr>
          <w:p w14:paraId="590476EC" w14:textId="77777777" w:rsidR="00490B25" w:rsidRPr="00F53688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</w:tcPr>
          <w:p w14:paraId="1B5330B3" w14:textId="506A335E" w:rsidR="00490B25" w:rsidRPr="00F53688" w:rsidRDefault="00A9671A" w:rsidP="00490B25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="00490B25" w:rsidRPr="00F5368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กระแสไฟฟ้าและไอน้ำ</w:t>
            </w:r>
          </w:p>
        </w:tc>
        <w:tc>
          <w:tcPr>
            <w:tcW w:w="1260" w:type="dxa"/>
          </w:tcPr>
          <w:p w14:paraId="61800B42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083CC0B7" w14:textId="5690D6C0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945" w:type="dxa"/>
          </w:tcPr>
          <w:p w14:paraId="1DB9E8E0" w14:textId="377AC6D0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</w:tr>
      <w:tr w:rsidR="00490B25" w:rsidRPr="00F53688" w14:paraId="418DBE8D" w14:textId="77777777" w:rsidTr="003865EB">
        <w:trPr>
          <w:cantSplit/>
        </w:trPr>
        <w:tc>
          <w:tcPr>
            <w:tcW w:w="3600" w:type="dxa"/>
          </w:tcPr>
          <w:p w14:paraId="0AA37E3B" w14:textId="77777777" w:rsidR="00490B25" w:rsidRPr="00F53688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ท็อป เอสพีพี จำกัด</w:t>
            </w:r>
          </w:p>
        </w:tc>
        <w:tc>
          <w:tcPr>
            <w:tcW w:w="2610" w:type="dxa"/>
          </w:tcPr>
          <w:p w14:paraId="3D2E4B84" w14:textId="3900E1A9" w:rsidR="00490B25" w:rsidRPr="00F53688" w:rsidRDefault="00D80EF6" w:rsidP="00490B25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 xml:space="preserve">  </w:t>
            </w:r>
            <w:r w:rsidR="00490B25" w:rsidRPr="00F5368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ผลิ</w:t>
            </w:r>
            <w:r w:rsidR="00490B25" w:rsidRPr="00F53688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>ตและจำหน่าย</w:t>
            </w:r>
          </w:p>
        </w:tc>
        <w:tc>
          <w:tcPr>
            <w:tcW w:w="1260" w:type="dxa"/>
          </w:tcPr>
          <w:p w14:paraId="3413E401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" w:type="dxa"/>
          </w:tcPr>
          <w:p w14:paraId="7A1EDBD7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45" w:type="dxa"/>
          </w:tcPr>
          <w:p w14:paraId="0CE4D360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90B25" w:rsidRPr="00F53688" w14:paraId="08DDF8B6" w14:textId="77777777" w:rsidTr="003865EB">
        <w:trPr>
          <w:cantSplit/>
        </w:trPr>
        <w:tc>
          <w:tcPr>
            <w:tcW w:w="3600" w:type="dxa"/>
          </w:tcPr>
          <w:p w14:paraId="75D3F54C" w14:textId="77777777" w:rsidR="00490B25" w:rsidRPr="00F53688" w:rsidRDefault="00490B25" w:rsidP="00490B25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5F7648C9" w14:textId="2391AF99" w:rsidR="00490B25" w:rsidRPr="00F53688" w:rsidRDefault="00A9671A" w:rsidP="00490B25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="00490B25" w:rsidRPr="00F5368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กระแสไฟฟ้าและไอน้ำ</w:t>
            </w:r>
          </w:p>
        </w:tc>
        <w:tc>
          <w:tcPr>
            <w:tcW w:w="1260" w:type="dxa"/>
          </w:tcPr>
          <w:p w14:paraId="57D341AD" w14:textId="77777777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5E8B70F3" w14:textId="75B96B1F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945" w:type="dxa"/>
          </w:tcPr>
          <w:p w14:paraId="2678F1B8" w14:textId="738364C8" w:rsidR="00490B25" w:rsidRPr="00F53688" w:rsidRDefault="00490B25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</w:tr>
      <w:tr w:rsidR="00935A1C" w:rsidRPr="00F53688" w14:paraId="503BD854" w14:textId="77777777" w:rsidTr="003865EB">
        <w:trPr>
          <w:cantSplit/>
        </w:trPr>
        <w:tc>
          <w:tcPr>
            <w:tcW w:w="3600" w:type="dxa"/>
          </w:tcPr>
          <w:p w14:paraId="469B21ED" w14:textId="77777777" w:rsidR="00935A1C" w:rsidRPr="00F53688" w:rsidRDefault="00935A1C" w:rsidP="00490B25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 ไทยออยล์ ศูนย์บริหารเงิน จำกัด</w:t>
            </w:r>
          </w:p>
        </w:tc>
        <w:tc>
          <w:tcPr>
            <w:tcW w:w="2610" w:type="dxa"/>
          </w:tcPr>
          <w:p w14:paraId="487169B3" w14:textId="6841FF0C" w:rsidR="00935A1C" w:rsidRPr="00F53688" w:rsidRDefault="00D80EF6" w:rsidP="00935A1C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 xml:space="preserve">  </w:t>
            </w:r>
            <w:r w:rsidR="00935A1C" w:rsidRPr="00F5368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ให้บริการจัดการด้านการเงิน</w:t>
            </w:r>
          </w:p>
        </w:tc>
        <w:tc>
          <w:tcPr>
            <w:tcW w:w="1260" w:type="dxa"/>
          </w:tcPr>
          <w:p w14:paraId="41F0C162" w14:textId="77777777" w:rsidR="00935A1C" w:rsidRPr="00F53688" w:rsidRDefault="00935A1C" w:rsidP="00490B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" w:type="dxa"/>
          </w:tcPr>
          <w:p w14:paraId="4C379FC6" w14:textId="77777777" w:rsidR="00935A1C" w:rsidRPr="00F53688" w:rsidRDefault="00935A1C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0CF93A3C" w14:textId="77777777" w:rsidR="00935A1C" w:rsidRPr="00F53688" w:rsidRDefault="00935A1C" w:rsidP="00490B25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935A1C" w:rsidRPr="00F53688" w14:paraId="6576E57B" w14:textId="77777777" w:rsidTr="003865EB">
        <w:trPr>
          <w:cantSplit/>
        </w:trPr>
        <w:tc>
          <w:tcPr>
            <w:tcW w:w="3600" w:type="dxa"/>
          </w:tcPr>
          <w:p w14:paraId="22E6E1C3" w14:textId="77777777" w:rsidR="00935A1C" w:rsidRPr="00F53688" w:rsidRDefault="00935A1C" w:rsidP="00935A1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0E6FC81D" w14:textId="0032D06E" w:rsidR="00935A1C" w:rsidRPr="00F53688" w:rsidRDefault="00A9671A" w:rsidP="00935A1C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="00935A1C" w:rsidRPr="00F5368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ของกลุ่มบริษัท</w:t>
            </w:r>
          </w:p>
        </w:tc>
        <w:tc>
          <w:tcPr>
            <w:tcW w:w="1260" w:type="dxa"/>
          </w:tcPr>
          <w:p w14:paraId="715CC4F1" w14:textId="77777777" w:rsidR="00935A1C" w:rsidRPr="00F53688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0EFC4B8A" w14:textId="3378C9EB" w:rsidR="00935A1C" w:rsidRPr="00F53688" w:rsidRDefault="00935A1C" w:rsidP="009377B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945" w:type="dxa"/>
          </w:tcPr>
          <w:p w14:paraId="7FEA9584" w14:textId="321B94BF" w:rsidR="00935A1C" w:rsidRPr="00F53688" w:rsidRDefault="002150A7" w:rsidP="00A24E2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</w:tr>
      <w:tr w:rsidR="00935A1C" w:rsidRPr="00F53688" w14:paraId="23C55529" w14:textId="77777777" w:rsidTr="003865EB">
        <w:trPr>
          <w:cantSplit/>
        </w:trPr>
        <w:tc>
          <w:tcPr>
            <w:tcW w:w="3600" w:type="dxa"/>
          </w:tcPr>
          <w:p w14:paraId="1D4E9BB1" w14:textId="77777777" w:rsidR="00935A1C" w:rsidRPr="00F53688" w:rsidRDefault="00935A1C" w:rsidP="00935A1C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10" w:type="dxa"/>
          </w:tcPr>
          <w:p w14:paraId="6BB7A060" w14:textId="77777777" w:rsidR="00935A1C" w:rsidRPr="00F53688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E908339" w14:textId="77777777" w:rsidR="00935A1C" w:rsidRPr="00F53688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45" w:type="dxa"/>
          </w:tcPr>
          <w:p w14:paraId="090727C2" w14:textId="77777777" w:rsidR="00935A1C" w:rsidRPr="00F53688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</w:tcPr>
          <w:p w14:paraId="728CEF4D" w14:textId="77777777" w:rsidR="00935A1C" w:rsidRPr="00F53688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935A1C" w:rsidRPr="00F53688" w14:paraId="46C8CB01" w14:textId="77777777" w:rsidTr="003865EB">
        <w:trPr>
          <w:cantSplit/>
        </w:trPr>
        <w:tc>
          <w:tcPr>
            <w:tcW w:w="3600" w:type="dxa"/>
          </w:tcPr>
          <w:p w14:paraId="6460C6DB" w14:textId="77777777" w:rsidR="00935A1C" w:rsidRPr="00F53688" w:rsidRDefault="00935A1C" w:rsidP="00935A1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610" w:type="dxa"/>
          </w:tcPr>
          <w:p w14:paraId="6FB9ABE7" w14:textId="77777777" w:rsidR="00935A1C" w:rsidRPr="00F53688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104AFC9" w14:textId="77777777" w:rsidR="00935A1C" w:rsidRPr="00F53688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6BD87707" w14:textId="77777777" w:rsidR="00935A1C" w:rsidRPr="00F53688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6A5B2C8B" w14:textId="77777777" w:rsidR="00935A1C" w:rsidRPr="00F53688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35A1C" w:rsidRPr="00F53688" w14:paraId="45D6CE23" w14:textId="77777777" w:rsidTr="003865EB">
        <w:trPr>
          <w:cantSplit/>
        </w:trPr>
        <w:tc>
          <w:tcPr>
            <w:tcW w:w="3600" w:type="dxa"/>
          </w:tcPr>
          <w:p w14:paraId="2020BE88" w14:textId="77777777" w:rsidR="00935A1C" w:rsidRPr="00F53688" w:rsidRDefault="00935A1C" w:rsidP="00935A1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ท็อป โซลเว้นท์ จำกัด</w:t>
            </w:r>
          </w:p>
        </w:tc>
        <w:tc>
          <w:tcPr>
            <w:tcW w:w="2610" w:type="dxa"/>
          </w:tcPr>
          <w:p w14:paraId="233A20BA" w14:textId="5C6340BF" w:rsidR="00935A1C" w:rsidRPr="00F53688" w:rsidRDefault="003967DD" w:rsidP="003967DD">
            <w:pPr>
              <w:pStyle w:val="acctfourfigures"/>
              <w:tabs>
                <w:tab w:val="clear" w:pos="765"/>
                <w:tab w:val="left" w:pos="101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 xml:space="preserve">  </w:t>
            </w:r>
            <w:r w:rsidR="00935A1C"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จัดจำหน่ายผลิตภัณฑ์</w:t>
            </w:r>
          </w:p>
        </w:tc>
        <w:tc>
          <w:tcPr>
            <w:tcW w:w="1260" w:type="dxa"/>
          </w:tcPr>
          <w:p w14:paraId="080657B1" w14:textId="77777777" w:rsidR="00935A1C" w:rsidRPr="00F53688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765EC5CA" w14:textId="77777777" w:rsidR="00935A1C" w:rsidRPr="00F53688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2CD6C1D5" w14:textId="77777777" w:rsidR="00935A1C" w:rsidRPr="00F53688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35A1C" w:rsidRPr="00F53688" w14:paraId="62FB7651" w14:textId="77777777" w:rsidTr="003865EB">
        <w:trPr>
          <w:cantSplit/>
        </w:trPr>
        <w:tc>
          <w:tcPr>
            <w:tcW w:w="3600" w:type="dxa"/>
          </w:tcPr>
          <w:p w14:paraId="5CAEF2AC" w14:textId="77777777" w:rsidR="00935A1C" w:rsidRPr="00F53688" w:rsidRDefault="00935A1C" w:rsidP="00935A1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</w:tcPr>
          <w:p w14:paraId="3EA0A825" w14:textId="7CB6EC4B" w:rsidR="00935A1C" w:rsidRPr="00F53688" w:rsidRDefault="00A9671A" w:rsidP="00825D2D">
            <w:pPr>
              <w:pStyle w:val="acctfourfigures"/>
              <w:tabs>
                <w:tab w:val="clear" w:pos="765"/>
                <w:tab w:val="left" w:pos="281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="00935A1C"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สารทำละลายและ</w:t>
            </w:r>
          </w:p>
        </w:tc>
        <w:tc>
          <w:tcPr>
            <w:tcW w:w="1260" w:type="dxa"/>
          </w:tcPr>
          <w:p w14:paraId="345F705B" w14:textId="77777777" w:rsidR="00935A1C" w:rsidRPr="00F53688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4C660F86" w14:textId="77777777" w:rsidR="00935A1C" w:rsidRPr="00F53688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026E77ED" w14:textId="77777777" w:rsidR="00935A1C" w:rsidRPr="00F53688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410BB" w:rsidRPr="00F53688" w14:paraId="4AC7769B" w14:textId="77777777" w:rsidTr="003865EB">
        <w:trPr>
          <w:cantSplit/>
        </w:trPr>
        <w:tc>
          <w:tcPr>
            <w:tcW w:w="3600" w:type="dxa"/>
          </w:tcPr>
          <w:p w14:paraId="63F6FC9C" w14:textId="77777777" w:rsidR="009410BB" w:rsidRPr="00F53688" w:rsidRDefault="009410BB" w:rsidP="009410BB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</w:tcPr>
          <w:p w14:paraId="1545CED5" w14:textId="29526092" w:rsidR="009410BB" w:rsidRPr="00F53688" w:rsidRDefault="00A9671A" w:rsidP="009410BB">
            <w:pPr>
              <w:pStyle w:val="acctfourfigures"/>
              <w:tabs>
                <w:tab w:val="clear" w:pos="765"/>
                <w:tab w:val="left" w:pos="274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="009410BB"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เคมีภัณฑ์</w:t>
            </w:r>
          </w:p>
        </w:tc>
        <w:tc>
          <w:tcPr>
            <w:tcW w:w="1260" w:type="dxa"/>
          </w:tcPr>
          <w:p w14:paraId="321C72E8" w14:textId="77777777" w:rsidR="009410BB" w:rsidRPr="00F53688" w:rsidRDefault="009410BB" w:rsidP="00941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08710A99" w14:textId="3DCEF494" w:rsidR="009410BB" w:rsidRPr="00F53688" w:rsidRDefault="009410BB" w:rsidP="009410B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945" w:type="dxa"/>
          </w:tcPr>
          <w:p w14:paraId="73B03AAA" w14:textId="388462FC" w:rsidR="009410BB" w:rsidRPr="00F53688" w:rsidRDefault="009410BB" w:rsidP="009410B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</w:tr>
      <w:tr w:rsidR="00935A1C" w:rsidRPr="00F53688" w14:paraId="64882D0F" w14:textId="77777777" w:rsidTr="003865EB">
        <w:trPr>
          <w:cantSplit/>
        </w:trPr>
        <w:tc>
          <w:tcPr>
            <w:tcW w:w="3600" w:type="dxa"/>
          </w:tcPr>
          <w:p w14:paraId="611DF30C" w14:textId="77777777" w:rsidR="00935A1C" w:rsidRPr="00F53688" w:rsidRDefault="00935A1C" w:rsidP="00935A1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ศักดิ์ไชยสิทธิ</w:t>
            </w:r>
            <w:r w:rsidRPr="00F53688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2610" w:type="dxa"/>
          </w:tcPr>
          <w:p w14:paraId="5501EBEC" w14:textId="36C02F8C" w:rsidR="00935A1C" w:rsidRPr="00F53688" w:rsidRDefault="003967DD" w:rsidP="00935A1C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 xml:space="preserve">  </w:t>
            </w:r>
            <w:r w:rsidR="00935A1C" w:rsidRPr="00F53688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ผลิตและจำหน่ายผลิตภัณฑ์</w:t>
            </w:r>
          </w:p>
        </w:tc>
        <w:tc>
          <w:tcPr>
            <w:tcW w:w="1260" w:type="dxa"/>
          </w:tcPr>
          <w:p w14:paraId="45C4B166" w14:textId="77777777" w:rsidR="00935A1C" w:rsidRPr="00F53688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25D668C7" w14:textId="77777777" w:rsidR="00935A1C" w:rsidRPr="00F53688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2D7E6227" w14:textId="77777777" w:rsidR="00935A1C" w:rsidRPr="00F53688" w:rsidRDefault="00935A1C" w:rsidP="009410B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35A1C" w:rsidRPr="00F53688" w14:paraId="3F7414A7" w14:textId="77777777" w:rsidTr="003865EB">
        <w:trPr>
          <w:cantSplit/>
        </w:trPr>
        <w:tc>
          <w:tcPr>
            <w:tcW w:w="3600" w:type="dxa"/>
          </w:tcPr>
          <w:p w14:paraId="57358FCF" w14:textId="77777777" w:rsidR="00935A1C" w:rsidRPr="00F53688" w:rsidRDefault="00935A1C" w:rsidP="00935A1C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610" w:type="dxa"/>
          </w:tcPr>
          <w:p w14:paraId="3CDADF9A" w14:textId="017D617A" w:rsidR="00935A1C" w:rsidRPr="00F53688" w:rsidRDefault="00A9671A" w:rsidP="00935A1C">
            <w:pPr>
              <w:pStyle w:val="acctfourfigures"/>
              <w:tabs>
                <w:tab w:val="clear" w:pos="765"/>
                <w:tab w:val="left" w:pos="274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="00935A1C"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สารทำละลายและ</w:t>
            </w:r>
          </w:p>
        </w:tc>
        <w:tc>
          <w:tcPr>
            <w:tcW w:w="1260" w:type="dxa"/>
          </w:tcPr>
          <w:p w14:paraId="33C0E3E6" w14:textId="77777777" w:rsidR="00935A1C" w:rsidRPr="00F53688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09F3B6F0" w14:textId="77777777" w:rsidR="00935A1C" w:rsidRPr="00F53688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65BDDA7F" w14:textId="77777777" w:rsidR="00935A1C" w:rsidRPr="00F53688" w:rsidRDefault="00935A1C" w:rsidP="009410B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24E22" w:rsidRPr="00F53688" w14:paraId="1B00DD0D" w14:textId="77777777" w:rsidTr="003865EB">
        <w:trPr>
          <w:cantSplit/>
        </w:trPr>
        <w:tc>
          <w:tcPr>
            <w:tcW w:w="3600" w:type="dxa"/>
          </w:tcPr>
          <w:p w14:paraId="63490E54" w14:textId="77777777" w:rsidR="00A24E22" w:rsidRPr="00F53688" w:rsidRDefault="00A24E22" w:rsidP="00A24E22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610" w:type="dxa"/>
          </w:tcPr>
          <w:p w14:paraId="04B7872F" w14:textId="0B36BCD2" w:rsidR="00A24E22" w:rsidRPr="00F53688" w:rsidRDefault="00A24E22" w:rsidP="00A24E22">
            <w:pPr>
              <w:pStyle w:val="acctfourfigures"/>
              <w:tabs>
                <w:tab w:val="clear" w:pos="765"/>
                <w:tab w:val="left" w:pos="274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เคมีภัณฑ์</w:t>
            </w:r>
          </w:p>
        </w:tc>
        <w:tc>
          <w:tcPr>
            <w:tcW w:w="1260" w:type="dxa"/>
          </w:tcPr>
          <w:p w14:paraId="0FC9C150" w14:textId="77777777" w:rsidR="00A24E22" w:rsidRPr="00F53688" w:rsidRDefault="00A24E22" w:rsidP="00A24E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4A09C61F" w14:textId="406E497D" w:rsidR="00A24E22" w:rsidRPr="00F53688" w:rsidRDefault="00A24E22" w:rsidP="00A24E2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945" w:type="dxa"/>
          </w:tcPr>
          <w:p w14:paraId="7402659B" w14:textId="7324CC0C" w:rsidR="00A24E22" w:rsidRPr="00F53688" w:rsidRDefault="00A24E22" w:rsidP="00A24E2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</w:p>
        </w:tc>
      </w:tr>
      <w:tr w:rsidR="00935A1C" w:rsidRPr="00F53688" w14:paraId="137B200B" w14:textId="77777777" w:rsidTr="003865EB">
        <w:trPr>
          <w:cantSplit/>
        </w:trPr>
        <w:tc>
          <w:tcPr>
            <w:tcW w:w="3600" w:type="dxa"/>
          </w:tcPr>
          <w:p w14:paraId="0B2D0B60" w14:textId="77777777" w:rsidR="00935A1C" w:rsidRPr="00F53688" w:rsidRDefault="00935A1C" w:rsidP="00935A1C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53688">
              <w:rPr>
                <w:rFonts w:ascii="Angsana New" w:hAnsi="Angsana New"/>
                <w:spacing w:val="-2"/>
                <w:sz w:val="30"/>
                <w:szCs w:val="30"/>
              </w:rPr>
              <w:t>TOP Solvent (Vietnam) LLC.</w:t>
            </w:r>
          </w:p>
        </w:tc>
        <w:tc>
          <w:tcPr>
            <w:tcW w:w="2610" w:type="dxa"/>
          </w:tcPr>
          <w:p w14:paraId="5A1A1892" w14:textId="69C42F41" w:rsidR="00935A1C" w:rsidRPr="00F53688" w:rsidRDefault="003967DD" w:rsidP="00935A1C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 xml:space="preserve">  </w:t>
            </w:r>
            <w:r w:rsidR="00935A1C"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จัดจำหน่ายผลิตภัณฑ์</w:t>
            </w:r>
          </w:p>
        </w:tc>
        <w:tc>
          <w:tcPr>
            <w:tcW w:w="1260" w:type="dxa"/>
          </w:tcPr>
          <w:p w14:paraId="362D89CF" w14:textId="77777777" w:rsidR="00935A1C" w:rsidRPr="00F53688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left="-79" w:right="10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0C0C8BD7" w14:textId="77777777" w:rsidR="00935A1C" w:rsidRPr="00F53688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585D6F13" w14:textId="77777777" w:rsidR="00935A1C" w:rsidRPr="00F53688" w:rsidRDefault="00935A1C" w:rsidP="009410B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35A1C" w:rsidRPr="00F53688" w14:paraId="2CB02DC2" w14:textId="77777777" w:rsidTr="003865EB">
        <w:trPr>
          <w:cantSplit/>
        </w:trPr>
        <w:tc>
          <w:tcPr>
            <w:tcW w:w="3600" w:type="dxa"/>
          </w:tcPr>
          <w:p w14:paraId="75890E4D" w14:textId="77777777" w:rsidR="00935A1C" w:rsidRPr="00F53688" w:rsidRDefault="00935A1C" w:rsidP="00935A1C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610" w:type="dxa"/>
          </w:tcPr>
          <w:p w14:paraId="25F684AE" w14:textId="0658AB49" w:rsidR="00935A1C" w:rsidRPr="00F53688" w:rsidRDefault="00A9671A" w:rsidP="00935A1C">
            <w:pPr>
              <w:pStyle w:val="acctfourfigures"/>
              <w:tabs>
                <w:tab w:val="clear" w:pos="765"/>
                <w:tab w:val="left" w:pos="274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="00935A1C"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สารทำละลายและ</w:t>
            </w:r>
          </w:p>
        </w:tc>
        <w:tc>
          <w:tcPr>
            <w:tcW w:w="1260" w:type="dxa"/>
          </w:tcPr>
          <w:p w14:paraId="7D4CBF7B" w14:textId="77777777" w:rsidR="00935A1C" w:rsidRPr="00F53688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045ABB56" w14:textId="77777777" w:rsidR="00935A1C" w:rsidRPr="00F53688" w:rsidRDefault="00935A1C" w:rsidP="00935A1C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27D18A37" w14:textId="77777777" w:rsidR="00935A1C" w:rsidRPr="00F53688" w:rsidRDefault="00935A1C" w:rsidP="009410B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410BB" w:rsidRPr="00F53688" w14:paraId="321074E3" w14:textId="77777777" w:rsidTr="003865EB">
        <w:trPr>
          <w:cantSplit/>
        </w:trPr>
        <w:tc>
          <w:tcPr>
            <w:tcW w:w="3600" w:type="dxa"/>
          </w:tcPr>
          <w:p w14:paraId="7DD833C7" w14:textId="77777777" w:rsidR="009410BB" w:rsidRPr="00F53688" w:rsidRDefault="009410BB" w:rsidP="009410BB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610" w:type="dxa"/>
          </w:tcPr>
          <w:p w14:paraId="6A47645C" w14:textId="7915621F" w:rsidR="009410BB" w:rsidRPr="00F53688" w:rsidRDefault="00A9671A" w:rsidP="009410BB">
            <w:pPr>
              <w:pStyle w:val="acctfourfigures"/>
              <w:tabs>
                <w:tab w:val="clear" w:pos="765"/>
                <w:tab w:val="left" w:pos="274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="009410BB"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เคมีภัณฑ์</w:t>
            </w:r>
          </w:p>
        </w:tc>
        <w:tc>
          <w:tcPr>
            <w:tcW w:w="1260" w:type="dxa"/>
          </w:tcPr>
          <w:p w14:paraId="4FE1FC0E" w14:textId="77777777" w:rsidR="009410BB" w:rsidRPr="00F53688" w:rsidRDefault="009410BB" w:rsidP="009410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เวียดนาม</w:t>
            </w:r>
          </w:p>
        </w:tc>
        <w:tc>
          <w:tcPr>
            <w:tcW w:w="945" w:type="dxa"/>
          </w:tcPr>
          <w:p w14:paraId="2B8F8EBD" w14:textId="26149B95" w:rsidR="009410BB" w:rsidRPr="00F53688" w:rsidRDefault="009410BB" w:rsidP="009410B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945" w:type="dxa"/>
          </w:tcPr>
          <w:p w14:paraId="3D63A07B" w14:textId="1375C3EF" w:rsidR="009410BB" w:rsidRPr="00F53688" w:rsidRDefault="00A24E22" w:rsidP="00DE3D1F">
            <w:pPr>
              <w:pStyle w:val="acctfourfigures"/>
              <w:tabs>
                <w:tab w:val="clear" w:pos="765"/>
                <w:tab w:val="left" w:pos="596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9410BB"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100.00</w:t>
            </w:r>
          </w:p>
        </w:tc>
      </w:tr>
      <w:tr w:rsidR="00935A1C" w:rsidRPr="00F53688" w14:paraId="3C9E60B5" w14:textId="77777777" w:rsidTr="003865EB">
        <w:trPr>
          <w:cantSplit/>
        </w:trPr>
        <w:tc>
          <w:tcPr>
            <w:tcW w:w="3600" w:type="dxa"/>
          </w:tcPr>
          <w:p w14:paraId="3C60F903" w14:textId="77777777" w:rsidR="00935A1C" w:rsidRPr="00F53688" w:rsidRDefault="00935A1C" w:rsidP="00935A1C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5368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ทรัพย์ทิพย์</w:t>
            </w:r>
            <w:r w:rsidRPr="00F53688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2610" w:type="dxa"/>
          </w:tcPr>
          <w:p w14:paraId="6F3DCC0B" w14:textId="409E289F" w:rsidR="00935A1C" w:rsidRPr="00F53688" w:rsidRDefault="003967DD" w:rsidP="00825D2D">
            <w:pPr>
              <w:pStyle w:val="acctfourfigures"/>
              <w:tabs>
                <w:tab w:val="clear" w:pos="765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 xml:space="preserve">  </w:t>
            </w:r>
            <w:r w:rsidR="00935A1C" w:rsidRPr="00F53688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ผลิตและจำหน่าย</w:t>
            </w:r>
            <w:r w:rsidR="00935A1C"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ผลิตภัณฑ์</w:t>
            </w:r>
          </w:p>
        </w:tc>
        <w:tc>
          <w:tcPr>
            <w:tcW w:w="1260" w:type="dxa"/>
          </w:tcPr>
          <w:p w14:paraId="30C9A7AD" w14:textId="77777777" w:rsidR="00935A1C" w:rsidRPr="00F53688" w:rsidRDefault="00935A1C" w:rsidP="00935A1C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43325E0E" w14:textId="77777777" w:rsidR="00935A1C" w:rsidRPr="00F53688" w:rsidRDefault="00935A1C" w:rsidP="00935A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7E4F207D" w14:textId="77777777" w:rsidR="00935A1C" w:rsidRPr="00F53688" w:rsidRDefault="00935A1C" w:rsidP="009410B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24E22" w:rsidRPr="00F53688" w14:paraId="7033D7FC" w14:textId="77777777" w:rsidTr="003865EB">
        <w:trPr>
          <w:cantSplit/>
        </w:trPr>
        <w:tc>
          <w:tcPr>
            <w:tcW w:w="3600" w:type="dxa"/>
          </w:tcPr>
          <w:p w14:paraId="22F0DEFD" w14:textId="77777777" w:rsidR="00A24E22" w:rsidRPr="00F53688" w:rsidRDefault="00A24E22" w:rsidP="00A24E22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610" w:type="dxa"/>
          </w:tcPr>
          <w:p w14:paraId="0DA76495" w14:textId="543ED34D" w:rsidR="00A24E22" w:rsidRPr="00F53688" w:rsidRDefault="00A24E22" w:rsidP="00A24E2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pacing w:val="-4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เอทานอล</w:t>
            </w:r>
          </w:p>
        </w:tc>
        <w:tc>
          <w:tcPr>
            <w:tcW w:w="1260" w:type="dxa"/>
          </w:tcPr>
          <w:p w14:paraId="69CA6558" w14:textId="77777777" w:rsidR="00A24E22" w:rsidRPr="00F53688" w:rsidRDefault="00A24E22" w:rsidP="00A24E22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149ECA2C" w14:textId="4DF5A986" w:rsidR="00A24E22" w:rsidRPr="00F53688" w:rsidRDefault="00A24E22" w:rsidP="00A24E2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945" w:type="dxa"/>
          </w:tcPr>
          <w:p w14:paraId="2ABEAE5C" w14:textId="5481D283" w:rsidR="00A24E22" w:rsidRPr="00F53688" w:rsidRDefault="00A24E22" w:rsidP="00A24E22">
            <w:pPr>
              <w:pStyle w:val="acctfourfigures"/>
              <w:tabs>
                <w:tab w:val="clear" w:pos="765"/>
                <w:tab w:val="left" w:pos="686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00</w:t>
            </w:r>
          </w:p>
        </w:tc>
      </w:tr>
      <w:tr w:rsidR="00D110DB" w:rsidRPr="00F53688" w14:paraId="5F78C488" w14:textId="77777777" w:rsidTr="003865EB">
        <w:trPr>
          <w:cantSplit/>
        </w:trPr>
        <w:tc>
          <w:tcPr>
            <w:tcW w:w="3600" w:type="dxa"/>
          </w:tcPr>
          <w:p w14:paraId="0FF1D337" w14:textId="4B165152" w:rsidR="00D110DB" w:rsidRPr="00F53688" w:rsidRDefault="00D110DB" w:rsidP="00D110DB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ทรัพย์ทิพย์ กรีน เอ็นเนอร์ยี่ จำกัด</w:t>
            </w:r>
          </w:p>
        </w:tc>
        <w:tc>
          <w:tcPr>
            <w:tcW w:w="2610" w:type="dxa"/>
          </w:tcPr>
          <w:p w14:paraId="4B40916A" w14:textId="4108248C" w:rsidR="00D110DB" w:rsidRPr="00F53688" w:rsidRDefault="003967DD" w:rsidP="00D110D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 xml:space="preserve">  </w:t>
            </w:r>
            <w:r w:rsidR="00D110DB" w:rsidRPr="00F5368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ผลิต</w:t>
            </w:r>
            <w:r w:rsidR="00D110DB" w:rsidRPr="00F53688">
              <w:rPr>
                <w:rFonts w:ascii="Angsana New" w:hAnsi="Angsana New" w:cs="Angsana New" w:hint="cs"/>
                <w:spacing w:val="-2"/>
                <w:sz w:val="30"/>
                <w:szCs w:val="30"/>
                <w:cs/>
                <w:lang w:val="en-US" w:bidi="th-TH"/>
              </w:rPr>
              <w:t>และจำหน่าย</w:t>
            </w:r>
          </w:p>
        </w:tc>
        <w:tc>
          <w:tcPr>
            <w:tcW w:w="1260" w:type="dxa"/>
          </w:tcPr>
          <w:p w14:paraId="07175E56" w14:textId="77777777" w:rsidR="00D110DB" w:rsidRPr="00F53688" w:rsidRDefault="00D110DB" w:rsidP="00D110D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" w:type="dxa"/>
          </w:tcPr>
          <w:p w14:paraId="268AC004" w14:textId="77777777" w:rsidR="00D110DB" w:rsidRPr="00F53688" w:rsidRDefault="00D110DB" w:rsidP="00D110D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33F52AD4" w14:textId="77777777" w:rsidR="00D110DB" w:rsidRPr="00F53688" w:rsidRDefault="00D110DB" w:rsidP="00D110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D110DB" w:rsidRPr="00F53688" w14:paraId="4E76333F" w14:textId="77777777" w:rsidTr="003865EB">
        <w:trPr>
          <w:cantSplit/>
        </w:trPr>
        <w:tc>
          <w:tcPr>
            <w:tcW w:w="3600" w:type="dxa"/>
          </w:tcPr>
          <w:p w14:paraId="3718741E" w14:textId="77777777" w:rsidR="00D110DB" w:rsidRPr="00F53688" w:rsidRDefault="00D110DB" w:rsidP="00D110DB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610" w:type="dxa"/>
          </w:tcPr>
          <w:p w14:paraId="402B6D27" w14:textId="02013291" w:rsidR="00D110DB" w:rsidRPr="00F53688" w:rsidRDefault="00A9671A" w:rsidP="00D110D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="00D110DB" w:rsidRPr="00F536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กระแสไฟฟ้าจาก</w:t>
            </w:r>
          </w:p>
        </w:tc>
        <w:tc>
          <w:tcPr>
            <w:tcW w:w="1260" w:type="dxa"/>
          </w:tcPr>
          <w:p w14:paraId="5D074B3B" w14:textId="77777777" w:rsidR="00D110DB" w:rsidRPr="00F53688" w:rsidRDefault="00D110DB" w:rsidP="00D110D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" w:type="dxa"/>
          </w:tcPr>
          <w:p w14:paraId="7BDDFD02" w14:textId="77777777" w:rsidR="00D110DB" w:rsidRPr="00F53688" w:rsidRDefault="00D110DB" w:rsidP="00D110DB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0E40291F" w14:textId="77777777" w:rsidR="00D110DB" w:rsidRPr="00F53688" w:rsidRDefault="00D110DB" w:rsidP="009377B8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DE3D1F" w:rsidRPr="00F53688" w14:paraId="47608A3A" w14:textId="77777777" w:rsidTr="003865EB">
        <w:trPr>
          <w:cantSplit/>
        </w:trPr>
        <w:tc>
          <w:tcPr>
            <w:tcW w:w="3600" w:type="dxa"/>
          </w:tcPr>
          <w:p w14:paraId="2798DF70" w14:textId="77777777" w:rsidR="00DE3D1F" w:rsidRPr="00F53688" w:rsidRDefault="00DE3D1F" w:rsidP="00DE3D1F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610" w:type="dxa"/>
          </w:tcPr>
          <w:p w14:paraId="2EC0A694" w14:textId="157F9D6D" w:rsidR="00DE3D1F" w:rsidRPr="00F53688" w:rsidRDefault="00DE3D1F" w:rsidP="00DE3D1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Pr="00F53688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ก๊าซชีวภาพ</w:t>
            </w:r>
          </w:p>
        </w:tc>
        <w:tc>
          <w:tcPr>
            <w:tcW w:w="1260" w:type="dxa"/>
          </w:tcPr>
          <w:p w14:paraId="2FC33BE8" w14:textId="0FD22683" w:rsidR="00DE3D1F" w:rsidRPr="00F53688" w:rsidRDefault="00DE3D1F" w:rsidP="00DE3D1F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536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6FDDF956" w14:textId="589D5B5E" w:rsidR="00DE3D1F" w:rsidRPr="00F53688" w:rsidRDefault="00DE3D1F" w:rsidP="00DE3D1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945" w:type="dxa"/>
          </w:tcPr>
          <w:p w14:paraId="31B35214" w14:textId="1618EC20" w:rsidR="00DE3D1F" w:rsidRPr="00F53688" w:rsidRDefault="00A24E22" w:rsidP="00DE3D1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DE3D1F"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110DB" w:rsidRPr="00F53688" w14:paraId="4AE6B29A" w14:textId="77777777" w:rsidTr="003865EB">
        <w:trPr>
          <w:cantSplit/>
        </w:trPr>
        <w:tc>
          <w:tcPr>
            <w:tcW w:w="3600" w:type="dxa"/>
          </w:tcPr>
          <w:p w14:paraId="5DA3BF6A" w14:textId="77777777" w:rsidR="00D110DB" w:rsidRPr="00F53688" w:rsidRDefault="00D110DB" w:rsidP="00D110D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lastRenderedPageBreak/>
              <w:t>Thaioil Marine International Pte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Ltd.</w:t>
            </w:r>
          </w:p>
        </w:tc>
        <w:tc>
          <w:tcPr>
            <w:tcW w:w="2610" w:type="dxa"/>
          </w:tcPr>
          <w:p w14:paraId="6DF3385F" w14:textId="24CFDB28" w:rsidR="00D110DB" w:rsidRPr="00F53688" w:rsidRDefault="003967DD" w:rsidP="003967DD">
            <w:pPr>
              <w:pStyle w:val="acctfourfigures"/>
              <w:tabs>
                <w:tab w:val="clear" w:pos="765"/>
                <w:tab w:val="left" w:pos="10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 xml:space="preserve">  </w:t>
            </w:r>
            <w:r w:rsidR="00D110DB"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ลงทุนในธุรกิจให้บริการ</w:t>
            </w:r>
          </w:p>
        </w:tc>
        <w:tc>
          <w:tcPr>
            <w:tcW w:w="1260" w:type="dxa"/>
          </w:tcPr>
          <w:p w14:paraId="26C67FD0" w14:textId="77777777" w:rsidR="00D110DB" w:rsidRPr="00F53688" w:rsidRDefault="00D110DB" w:rsidP="00D110D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2822063C" w14:textId="77777777" w:rsidR="00D110DB" w:rsidRPr="00F53688" w:rsidRDefault="00D110DB" w:rsidP="00D110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3C560410" w14:textId="77777777" w:rsidR="00D110DB" w:rsidRPr="00F53688" w:rsidRDefault="00D110DB" w:rsidP="00D110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110DB" w:rsidRPr="00F53688" w14:paraId="1CF2C165" w14:textId="77777777" w:rsidTr="003865EB">
        <w:trPr>
          <w:cantSplit/>
        </w:trPr>
        <w:tc>
          <w:tcPr>
            <w:tcW w:w="3600" w:type="dxa"/>
          </w:tcPr>
          <w:p w14:paraId="0F5EA127" w14:textId="77777777" w:rsidR="00D110DB" w:rsidRPr="00F53688" w:rsidRDefault="00D110DB" w:rsidP="00D110D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</w:tcPr>
          <w:p w14:paraId="3C591B87" w14:textId="527FC9CD" w:rsidR="00D110DB" w:rsidRPr="00F53688" w:rsidRDefault="003967DD" w:rsidP="00D110DB">
            <w:pPr>
              <w:pStyle w:val="acctfourfigures"/>
              <w:tabs>
                <w:tab w:val="clear" w:pos="765"/>
                <w:tab w:val="left" w:pos="28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="00D110DB"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ขนส่งน้ำมันดิบและ</w:t>
            </w:r>
          </w:p>
        </w:tc>
        <w:tc>
          <w:tcPr>
            <w:tcW w:w="1260" w:type="dxa"/>
          </w:tcPr>
          <w:p w14:paraId="4181D306" w14:textId="77777777" w:rsidR="00D110DB" w:rsidRPr="00F53688" w:rsidRDefault="00D110DB" w:rsidP="00D110D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2C8963E0" w14:textId="77777777" w:rsidR="00D110DB" w:rsidRPr="00F53688" w:rsidRDefault="00D110DB" w:rsidP="00D110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2DC941EC" w14:textId="77777777" w:rsidR="00D110DB" w:rsidRPr="00F53688" w:rsidRDefault="00D110DB" w:rsidP="00D110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110DB" w:rsidRPr="00F53688" w14:paraId="4BE01336" w14:textId="77777777" w:rsidTr="003865EB">
        <w:trPr>
          <w:cantSplit/>
        </w:trPr>
        <w:tc>
          <w:tcPr>
            <w:tcW w:w="3600" w:type="dxa"/>
          </w:tcPr>
          <w:p w14:paraId="27F1FE2F" w14:textId="77777777" w:rsidR="00D110DB" w:rsidRPr="00F53688" w:rsidRDefault="00D110DB" w:rsidP="00D110D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</w:tcPr>
          <w:p w14:paraId="09B11749" w14:textId="090D2A50" w:rsidR="00D110DB" w:rsidRPr="00F53688" w:rsidRDefault="003967DD" w:rsidP="00D110DB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="00D110DB"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ผลิตภัณฑ์ปิโตรเลียม</w:t>
            </w:r>
          </w:p>
        </w:tc>
        <w:tc>
          <w:tcPr>
            <w:tcW w:w="1260" w:type="dxa"/>
          </w:tcPr>
          <w:p w14:paraId="69D70690" w14:textId="77777777" w:rsidR="00D110DB" w:rsidRPr="00F53688" w:rsidRDefault="00D110DB" w:rsidP="00D110D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7923A13E" w14:textId="77777777" w:rsidR="00D110DB" w:rsidRPr="00F53688" w:rsidRDefault="00D110DB" w:rsidP="00D110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66EDCD0B" w14:textId="77777777" w:rsidR="00D110DB" w:rsidRPr="00F53688" w:rsidRDefault="00D110DB" w:rsidP="00D110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E3D1F" w:rsidRPr="00F53688" w14:paraId="1DE2BBB8" w14:textId="77777777" w:rsidTr="003865EB">
        <w:trPr>
          <w:cantSplit/>
        </w:trPr>
        <w:tc>
          <w:tcPr>
            <w:tcW w:w="3600" w:type="dxa"/>
          </w:tcPr>
          <w:p w14:paraId="6E4DCDE4" w14:textId="77777777" w:rsidR="00DE3D1F" w:rsidRPr="00F53688" w:rsidRDefault="00DE3D1F" w:rsidP="00DE3D1F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</w:tcPr>
          <w:p w14:paraId="39E08469" w14:textId="00A08E9D" w:rsidR="00DE3D1F" w:rsidRPr="00F53688" w:rsidRDefault="00DE3D1F" w:rsidP="00DE3D1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-43"/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ทางเรือ</w:t>
            </w:r>
          </w:p>
        </w:tc>
        <w:tc>
          <w:tcPr>
            <w:tcW w:w="1260" w:type="dxa"/>
          </w:tcPr>
          <w:p w14:paraId="75448F3A" w14:textId="77777777" w:rsidR="00DE3D1F" w:rsidRPr="00F53688" w:rsidRDefault="00DE3D1F" w:rsidP="00DE3D1F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สิงคโปร์</w:t>
            </w:r>
          </w:p>
        </w:tc>
        <w:tc>
          <w:tcPr>
            <w:tcW w:w="945" w:type="dxa"/>
          </w:tcPr>
          <w:p w14:paraId="6237912A" w14:textId="3B3BA881" w:rsidR="00DE3D1F" w:rsidRPr="00F53688" w:rsidRDefault="00DE3D1F" w:rsidP="00DE3D1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.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945" w:type="dxa"/>
          </w:tcPr>
          <w:p w14:paraId="08C8E415" w14:textId="27EA6139" w:rsidR="00DE3D1F" w:rsidRPr="00F53688" w:rsidRDefault="00A24E22" w:rsidP="00DE3D1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</w:t>
            </w:r>
            <w:r w:rsidR="00DE3D1F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</w:t>
            </w:r>
            <w:r w:rsidR="00DE3D1F"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="00DE3D1F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D110DB" w:rsidRPr="00F53688" w14:paraId="7776FDD1" w14:textId="77777777" w:rsidTr="003865EB">
        <w:trPr>
          <w:cantSplit/>
        </w:trPr>
        <w:tc>
          <w:tcPr>
            <w:tcW w:w="3600" w:type="dxa"/>
          </w:tcPr>
          <w:p w14:paraId="1E483D44" w14:textId="77777777" w:rsidR="00D110DB" w:rsidRPr="00F53688" w:rsidRDefault="00D110DB" w:rsidP="00D110DB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5368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ท๊อป มารีไทม์ เซอร์วิส</w:t>
            </w:r>
            <w:r w:rsidRPr="00F53688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2610" w:type="dxa"/>
          </w:tcPr>
          <w:p w14:paraId="54630EC0" w14:textId="78FD51B2" w:rsidR="00D110DB" w:rsidRPr="00F53688" w:rsidRDefault="003967DD" w:rsidP="00D110D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 xml:space="preserve">  </w:t>
            </w:r>
            <w:r w:rsidR="00D110DB"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ให้บริการเดินเรือรับส่ง</w:t>
            </w:r>
          </w:p>
        </w:tc>
        <w:tc>
          <w:tcPr>
            <w:tcW w:w="1260" w:type="dxa"/>
          </w:tcPr>
          <w:p w14:paraId="7739CCAA" w14:textId="77777777" w:rsidR="00D110DB" w:rsidRPr="00F53688" w:rsidRDefault="00D110DB" w:rsidP="00D110D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7F6D8BB1" w14:textId="77777777" w:rsidR="00D110DB" w:rsidRPr="00F53688" w:rsidRDefault="00D110DB" w:rsidP="00D110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289501E9" w14:textId="77777777" w:rsidR="00D110DB" w:rsidRPr="00F53688" w:rsidRDefault="00D110DB" w:rsidP="00D110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110DB" w:rsidRPr="00F53688" w14:paraId="664F465A" w14:textId="77777777" w:rsidTr="003865EB">
        <w:trPr>
          <w:cantSplit/>
        </w:trPr>
        <w:tc>
          <w:tcPr>
            <w:tcW w:w="3600" w:type="dxa"/>
          </w:tcPr>
          <w:p w14:paraId="2AF42148" w14:textId="77777777" w:rsidR="00D110DB" w:rsidRPr="00F53688" w:rsidRDefault="00D110DB" w:rsidP="00D110DB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610" w:type="dxa"/>
          </w:tcPr>
          <w:p w14:paraId="72AD7F6D" w14:textId="5A0BFB48" w:rsidR="00D110DB" w:rsidRPr="00F53688" w:rsidRDefault="003967DD" w:rsidP="00D110D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="00D110DB"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ลูกเรือและสัมภาระทาง</w:t>
            </w:r>
          </w:p>
        </w:tc>
        <w:tc>
          <w:tcPr>
            <w:tcW w:w="1260" w:type="dxa"/>
          </w:tcPr>
          <w:p w14:paraId="04FE6240" w14:textId="77777777" w:rsidR="00D110DB" w:rsidRPr="00F53688" w:rsidRDefault="00D110DB" w:rsidP="00D110DB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45" w:type="dxa"/>
          </w:tcPr>
          <w:p w14:paraId="2E0BE939" w14:textId="77777777" w:rsidR="00D110DB" w:rsidRPr="00F53688" w:rsidRDefault="00D110DB" w:rsidP="00D110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45" w:type="dxa"/>
          </w:tcPr>
          <w:p w14:paraId="19FEFD7C" w14:textId="77777777" w:rsidR="00D110DB" w:rsidRPr="00F53688" w:rsidRDefault="00D110DB" w:rsidP="00D110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24E22" w:rsidRPr="00F53688" w14:paraId="097F3D0E" w14:textId="77777777" w:rsidTr="003865EB">
        <w:trPr>
          <w:cantSplit/>
        </w:trPr>
        <w:tc>
          <w:tcPr>
            <w:tcW w:w="3600" w:type="dxa"/>
          </w:tcPr>
          <w:p w14:paraId="0A4ACF67" w14:textId="77777777" w:rsidR="00A24E22" w:rsidRPr="00F53688" w:rsidRDefault="00A24E22" w:rsidP="00A24E22">
            <w:pPr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2610" w:type="dxa"/>
          </w:tcPr>
          <w:p w14:paraId="73035AB0" w14:textId="5F5FA728" w:rsidR="00A24E22" w:rsidRPr="00F53688" w:rsidRDefault="00A24E22" w:rsidP="00A24E2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ทะเลในอ่าวไทย</w:t>
            </w:r>
          </w:p>
        </w:tc>
        <w:tc>
          <w:tcPr>
            <w:tcW w:w="1260" w:type="dxa"/>
          </w:tcPr>
          <w:p w14:paraId="62BAFB96" w14:textId="77777777" w:rsidR="00A24E22" w:rsidRPr="00F53688" w:rsidRDefault="00A24E22" w:rsidP="00A24E22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3A5287D4" w14:textId="26956422" w:rsidR="00A24E22" w:rsidRPr="00F53688" w:rsidRDefault="00A24E22" w:rsidP="00A24E2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945" w:type="dxa"/>
          </w:tcPr>
          <w:p w14:paraId="0B319DCB" w14:textId="30494A4C" w:rsidR="00A24E22" w:rsidRPr="00F53688" w:rsidRDefault="00A24E22" w:rsidP="00C1651E">
            <w:pPr>
              <w:pStyle w:val="acctfourfigures"/>
              <w:tabs>
                <w:tab w:val="clear" w:pos="765"/>
                <w:tab w:val="left" w:pos="686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C1651E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00</w:t>
            </w:r>
          </w:p>
        </w:tc>
      </w:tr>
      <w:tr w:rsidR="00DE3D1F" w:rsidRPr="00F53688" w14:paraId="675E40F4" w14:textId="77777777" w:rsidTr="003865EB">
        <w:trPr>
          <w:cantSplit/>
        </w:trPr>
        <w:tc>
          <w:tcPr>
            <w:tcW w:w="3600" w:type="dxa"/>
          </w:tcPr>
          <w:p w14:paraId="7156006C" w14:textId="77777777" w:rsidR="00DE3D1F" w:rsidRPr="00F53688" w:rsidRDefault="00DE3D1F" w:rsidP="00DE3D1F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ลาบิกซ์ จำกัด</w:t>
            </w:r>
          </w:p>
        </w:tc>
        <w:tc>
          <w:tcPr>
            <w:tcW w:w="2610" w:type="dxa"/>
          </w:tcPr>
          <w:p w14:paraId="0B5B343C" w14:textId="4E6C8FD9" w:rsidR="00DE3D1F" w:rsidRPr="00F53688" w:rsidRDefault="00DE3D1F" w:rsidP="00DE3D1F">
            <w:pPr>
              <w:pStyle w:val="acctfourfigures"/>
              <w:tabs>
                <w:tab w:val="clear" w:pos="765"/>
                <w:tab w:val="left" w:pos="19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 xml:space="preserve">  </w:t>
            </w:r>
            <w:r w:rsidRPr="00F53688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ผลิตและจำหน่าย</w:t>
            </w:r>
          </w:p>
        </w:tc>
        <w:tc>
          <w:tcPr>
            <w:tcW w:w="1260" w:type="dxa"/>
          </w:tcPr>
          <w:p w14:paraId="44EFA528" w14:textId="77777777" w:rsidR="00DE3D1F" w:rsidRPr="00F53688" w:rsidRDefault="00DE3D1F" w:rsidP="00DE3D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" w:type="dxa"/>
          </w:tcPr>
          <w:p w14:paraId="389FD4AF" w14:textId="77777777" w:rsidR="00DE3D1F" w:rsidRPr="00F53688" w:rsidRDefault="00DE3D1F" w:rsidP="00DE3D1F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" w:type="dxa"/>
          </w:tcPr>
          <w:p w14:paraId="66AF1FA7" w14:textId="77777777" w:rsidR="00DE3D1F" w:rsidRPr="00F53688" w:rsidRDefault="00DE3D1F" w:rsidP="00DE3D1F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DE3D1F" w:rsidRPr="00F53688" w14:paraId="3E431CB8" w14:textId="77777777" w:rsidTr="003865EB">
        <w:trPr>
          <w:cantSplit/>
        </w:trPr>
        <w:tc>
          <w:tcPr>
            <w:tcW w:w="3600" w:type="dxa"/>
          </w:tcPr>
          <w:p w14:paraId="25EEB113" w14:textId="77777777" w:rsidR="00DE3D1F" w:rsidRPr="00F53688" w:rsidRDefault="00DE3D1F" w:rsidP="00DE3D1F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510BF6F9" w14:textId="048F7C44" w:rsidR="00DE3D1F" w:rsidRPr="00F53688" w:rsidRDefault="00DE3D1F" w:rsidP="00DE3D1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ผลิตภัณฑ์สาร</w:t>
            </w:r>
            <w:r w:rsidRPr="00F53688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ลิเนียร์</w:t>
            </w:r>
          </w:p>
        </w:tc>
        <w:tc>
          <w:tcPr>
            <w:tcW w:w="1260" w:type="dxa"/>
          </w:tcPr>
          <w:p w14:paraId="530E9CD3" w14:textId="77777777" w:rsidR="00DE3D1F" w:rsidRPr="00F53688" w:rsidRDefault="00DE3D1F" w:rsidP="00DE3D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" w:type="dxa"/>
          </w:tcPr>
          <w:p w14:paraId="72A339D8" w14:textId="77777777" w:rsidR="00DE3D1F" w:rsidRPr="00F53688" w:rsidRDefault="00DE3D1F" w:rsidP="00DE3D1F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45" w:type="dxa"/>
          </w:tcPr>
          <w:p w14:paraId="7AEF0296" w14:textId="77777777" w:rsidR="00DE3D1F" w:rsidRPr="00F53688" w:rsidRDefault="00DE3D1F" w:rsidP="00DE3D1F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DE3D1F" w:rsidRPr="00F53688" w14:paraId="0223DF1D" w14:textId="77777777" w:rsidTr="003865EB">
        <w:trPr>
          <w:cantSplit/>
        </w:trPr>
        <w:tc>
          <w:tcPr>
            <w:tcW w:w="3600" w:type="dxa"/>
          </w:tcPr>
          <w:p w14:paraId="2FB18BCC" w14:textId="77777777" w:rsidR="00DE3D1F" w:rsidRPr="00F53688" w:rsidRDefault="00DE3D1F" w:rsidP="00DE3D1F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14:paraId="494CD97D" w14:textId="5074C724" w:rsidR="00DE3D1F" w:rsidRPr="00F53688" w:rsidRDefault="00DE3D1F" w:rsidP="00DE3D1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</w:t>
            </w:r>
            <w:r w:rsidRPr="00F53688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แอลคิลเบนซีน</w:t>
            </w:r>
          </w:p>
        </w:tc>
        <w:tc>
          <w:tcPr>
            <w:tcW w:w="1260" w:type="dxa"/>
          </w:tcPr>
          <w:p w14:paraId="24407C16" w14:textId="77777777" w:rsidR="00DE3D1F" w:rsidRPr="00F53688" w:rsidRDefault="00DE3D1F" w:rsidP="00DE3D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45" w:type="dxa"/>
          </w:tcPr>
          <w:p w14:paraId="58E50C24" w14:textId="56992CD6" w:rsidR="00DE3D1F" w:rsidRPr="00F53688" w:rsidRDefault="004202BD" w:rsidP="00DE3D1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 </w:t>
            </w:r>
            <w:r w:rsidR="00DE3D1F"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75.00</w:t>
            </w:r>
          </w:p>
        </w:tc>
        <w:tc>
          <w:tcPr>
            <w:tcW w:w="945" w:type="dxa"/>
          </w:tcPr>
          <w:p w14:paraId="660FAB1A" w14:textId="596BC2B1" w:rsidR="00DE3D1F" w:rsidRPr="00F53688" w:rsidRDefault="00A24E22" w:rsidP="00DE3D1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</w:t>
            </w:r>
            <w:r w:rsidR="00DE3D1F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  <w:r w:rsidR="00DE3D1F"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="00DE3D1F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353306C5" w14:textId="77777777" w:rsidR="00811653" w:rsidRPr="00F53688" w:rsidRDefault="00811653" w:rsidP="00061160">
      <w:pPr>
        <w:tabs>
          <w:tab w:val="clear" w:pos="454"/>
          <w:tab w:val="clear" w:pos="680"/>
          <w:tab w:val="left" w:pos="45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19785FE" w14:textId="406A81C6" w:rsidR="00DE151E" w:rsidRPr="00F53688" w:rsidRDefault="007F0795" w:rsidP="008A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53688">
        <w:rPr>
          <w:rFonts w:ascii="Angsana New" w:hAnsi="Angsana New"/>
          <w:b/>
          <w:bCs/>
          <w:sz w:val="30"/>
          <w:szCs w:val="30"/>
        </w:rPr>
        <w:t>2</w:t>
      </w:r>
      <w:r w:rsidR="00DE151E" w:rsidRPr="00F53688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เกณฑ์การจัดทำงบการเงิน</w:t>
      </w:r>
    </w:p>
    <w:p w14:paraId="2CFC2443" w14:textId="77777777" w:rsidR="00DE151E" w:rsidRPr="00F53688" w:rsidRDefault="00DE151E" w:rsidP="008A4572">
      <w:pPr>
        <w:pStyle w:val="Heading8"/>
        <w:spacing w:line="240" w:lineRule="auto"/>
        <w:jc w:val="both"/>
        <w:rPr>
          <w:rFonts w:ascii="Angsana New" w:hAnsi="Angsana New" w:cs="Angsana New"/>
        </w:rPr>
      </w:pPr>
    </w:p>
    <w:p w14:paraId="6007E0A7" w14:textId="77777777" w:rsidR="00DE151E" w:rsidRPr="00F53688" w:rsidRDefault="00DE151E" w:rsidP="008A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2942427F" w14:textId="77777777" w:rsidR="00DE151E" w:rsidRPr="00F53688" w:rsidRDefault="00DE151E" w:rsidP="008A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DFDB96E" w14:textId="77777777" w:rsidR="00DE151E" w:rsidRPr="00F53688" w:rsidRDefault="00DE151E" w:rsidP="008A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1642CE" w:rsidRPr="00F53688">
        <w:rPr>
          <w:rFonts w:ascii="Angsana New" w:hAnsi="Angsana New"/>
          <w:sz w:val="30"/>
          <w:szCs w:val="30"/>
        </w:rPr>
        <w:br/>
      </w:r>
      <w:r w:rsidRPr="00F53688">
        <w:rPr>
          <w:rFonts w:ascii="Angsana New" w:hAnsi="Angsana New"/>
          <w:sz w:val="30"/>
          <w:szCs w:val="30"/>
          <w:cs/>
        </w:rPr>
        <w:t>สภาวิชาชีพบัญชีฯ (</w:t>
      </w:r>
      <w:r w:rsidRPr="00F53688">
        <w:rPr>
          <w:rFonts w:ascii="Angsana New" w:hAnsi="Angsana New"/>
          <w:sz w:val="30"/>
          <w:szCs w:val="30"/>
        </w:rPr>
        <w:t>“</w:t>
      </w:r>
      <w:r w:rsidRPr="00F53688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F53688">
        <w:rPr>
          <w:rFonts w:ascii="Angsana New" w:hAnsi="Angsana New"/>
          <w:sz w:val="30"/>
          <w:szCs w:val="30"/>
        </w:rPr>
        <w:t>”</w:t>
      </w:r>
      <w:r w:rsidRPr="00F53688">
        <w:rPr>
          <w:rFonts w:ascii="Angsana New" w:hAnsi="Angsana New"/>
          <w:sz w:val="30"/>
          <w:szCs w:val="30"/>
          <w:cs/>
        </w:rPr>
        <w:t>) กฎระเบียบและประกาศคณะกรรมการกำกับหลักทรัพย์และ</w:t>
      </w:r>
      <w:r w:rsidR="001642CE" w:rsidRPr="00F53688">
        <w:rPr>
          <w:rFonts w:ascii="Angsana New" w:hAnsi="Angsana New"/>
          <w:sz w:val="30"/>
          <w:szCs w:val="30"/>
        </w:rPr>
        <w:br/>
      </w:r>
      <w:r w:rsidRPr="00F53688">
        <w:rPr>
          <w:rFonts w:ascii="Angsana New" w:hAnsi="Angsana New"/>
          <w:sz w:val="30"/>
          <w:szCs w:val="30"/>
          <w:cs/>
        </w:rPr>
        <w:t xml:space="preserve">ตลาดหลักทรัพย์ที่เกี่ยวข้อง </w:t>
      </w:r>
    </w:p>
    <w:p w14:paraId="39BFB31D" w14:textId="77777777" w:rsidR="00440574" w:rsidRPr="00F53688" w:rsidRDefault="004405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0A4726A5" w14:textId="0FDD7169" w:rsidR="00E24C6F" w:rsidRPr="00F53688" w:rsidRDefault="00E24C6F" w:rsidP="008D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  <w:r w:rsidRPr="00F53688">
        <w:rPr>
          <w:rFonts w:ascii="Angsana New" w:hAnsi="Angsana New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สภาวิชาชีพบัญชีได้ออกและปรับปรุงมาตรฐานการรายงานทางการเงินหลายฉบับ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="00B91623" w:rsidRPr="00F53688">
        <w:rPr>
          <w:rFonts w:ascii="Angsana New" w:hAnsi="Angsana New" w:hint="cs"/>
          <w:sz w:val="30"/>
          <w:szCs w:val="30"/>
          <w:cs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1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มกราคม </w:t>
      </w:r>
      <w:r w:rsidR="007F0795" w:rsidRPr="00F53688">
        <w:rPr>
          <w:rFonts w:ascii="Angsana New" w:hAnsi="Angsana New"/>
          <w:sz w:val="30"/>
          <w:szCs w:val="30"/>
        </w:rPr>
        <w:t>25</w:t>
      </w:r>
      <w:r w:rsidR="007F0795" w:rsidRPr="00F53688">
        <w:rPr>
          <w:rFonts w:ascii="Angsana New" w:hAnsi="Angsana New" w:hint="cs"/>
          <w:sz w:val="30"/>
          <w:szCs w:val="30"/>
        </w:rPr>
        <w:t>6</w:t>
      </w:r>
      <w:r w:rsidR="00FA093A" w:rsidRPr="00F53688">
        <w:rPr>
          <w:rFonts w:ascii="Angsana New" w:hAnsi="Angsana New"/>
          <w:sz w:val="30"/>
          <w:szCs w:val="30"/>
        </w:rPr>
        <w:t>1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524882" w:rsidRPr="00F53688">
        <w:rPr>
          <w:rFonts w:ascii="Angsana New" w:hAnsi="Angsana New"/>
          <w:sz w:val="30"/>
          <w:szCs w:val="30"/>
          <w:cs/>
        </w:rPr>
        <w:t>การ</w:t>
      </w:r>
      <w:r w:rsidR="000237DB" w:rsidRPr="00F53688">
        <w:rPr>
          <w:rFonts w:ascii="Angsana New" w:hAnsi="Angsana New" w:hint="cs"/>
          <w:sz w:val="30"/>
          <w:szCs w:val="30"/>
          <w:cs/>
        </w:rPr>
        <w:t>ถือ</w:t>
      </w:r>
      <w:r w:rsidR="00524882" w:rsidRPr="00F53688">
        <w:rPr>
          <w:rFonts w:ascii="Angsana New" w:hAnsi="Angsana New"/>
          <w:sz w:val="30"/>
          <w:szCs w:val="30"/>
          <w:cs/>
        </w:rPr>
        <w:t>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="00E27E73" w:rsidRPr="00F53688">
        <w:rPr>
          <w:rFonts w:ascii="Angsana New" w:hAnsi="Angsana New" w:hint="cs"/>
          <w:sz w:val="30"/>
          <w:szCs w:val="30"/>
          <w:cs/>
        </w:rPr>
        <w:t>ในบางเรื่อง</w:t>
      </w:r>
      <w:r w:rsidR="00524882" w:rsidRPr="00F53688">
        <w:rPr>
          <w:rFonts w:ascii="Angsana New" w:hAnsi="Angsana New"/>
          <w:sz w:val="30"/>
          <w:szCs w:val="30"/>
          <w:cs/>
        </w:rPr>
        <w:t xml:space="preserve"> </w:t>
      </w:r>
      <w:r w:rsidR="000237DB" w:rsidRPr="00F53688">
        <w:rPr>
          <w:rFonts w:ascii="Angsana New" w:hAnsi="Angsana New" w:hint="cs"/>
          <w:sz w:val="30"/>
          <w:szCs w:val="30"/>
          <w:cs/>
        </w:rPr>
        <w:t>ทั้งนี้</w:t>
      </w:r>
      <w:r w:rsidR="001642CE" w:rsidRPr="00F53688">
        <w:rPr>
          <w:rFonts w:ascii="Angsana New" w:hAnsi="Angsana New"/>
          <w:sz w:val="30"/>
          <w:szCs w:val="30"/>
        </w:rPr>
        <w:br/>
      </w:r>
      <w:r w:rsidR="00BC30CD" w:rsidRPr="00F53688">
        <w:rPr>
          <w:rFonts w:ascii="Angsana New" w:hAnsi="Angsana New"/>
          <w:sz w:val="30"/>
          <w:szCs w:val="30"/>
          <w:cs/>
        </w:rPr>
        <w:t>การเปลี่ยนแปลง</w:t>
      </w:r>
      <w:r w:rsidR="000237DB" w:rsidRPr="00F53688">
        <w:rPr>
          <w:rFonts w:ascii="Angsana New" w:hAnsi="Angsana New" w:hint="cs"/>
          <w:sz w:val="30"/>
          <w:szCs w:val="30"/>
          <w:cs/>
        </w:rPr>
        <w:t>ดังกล่าว</w:t>
      </w:r>
      <w:r w:rsidR="00BC30CD" w:rsidRPr="00F53688">
        <w:rPr>
          <w:rFonts w:ascii="Angsana New" w:hAnsi="Angsana New"/>
          <w:sz w:val="30"/>
          <w:szCs w:val="30"/>
          <w:cs/>
        </w:rPr>
        <w:t>ไม่มีผลกระทบอย่างเป็นสาระสำคัญต่องบการเงิน</w:t>
      </w:r>
    </w:p>
    <w:p w14:paraId="66A249E0" w14:textId="77777777" w:rsidR="00E24C6F" w:rsidRPr="00F53688" w:rsidRDefault="00E24C6F" w:rsidP="00AF622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52096758" w14:textId="54CCBF8E" w:rsidR="00536CA7" w:rsidRPr="00F53688" w:rsidRDefault="00524882" w:rsidP="00524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สภาวิชาชีพบัญชีได้ออกและปรับปรุงมาตรฐานการรายงานทางการเงิน</w:t>
      </w:r>
      <w:r w:rsidR="00536CA7" w:rsidRPr="00F53688">
        <w:rPr>
          <w:rFonts w:ascii="Angsana New" w:hAnsi="Angsana New"/>
          <w:sz w:val="30"/>
          <w:szCs w:val="30"/>
          <w:cs/>
        </w:rPr>
        <w:t>ซึ่งยังไม่มีผลบังคับในปัจจุบันและ</w:t>
      </w:r>
      <w:r w:rsidR="00536CA7" w:rsidRPr="00F5368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53688">
        <w:rPr>
          <w:rFonts w:ascii="Angsana New" w:hAnsi="Angsana New"/>
          <w:sz w:val="30"/>
          <w:szCs w:val="30"/>
          <w:cs/>
        </w:rPr>
        <w:t>ไม่ได้</w:t>
      </w:r>
      <w:r w:rsidR="00536CA7" w:rsidRPr="00F53688">
        <w:rPr>
          <w:rFonts w:ascii="Angsana New" w:hAnsi="Angsana New" w:hint="cs"/>
          <w:sz w:val="30"/>
          <w:szCs w:val="30"/>
          <w:cs/>
        </w:rPr>
        <w:t>ใช้</w:t>
      </w:r>
      <w:r w:rsidR="00536CA7" w:rsidRPr="00F53688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มาตรฐานการรายงานทางการเงินดังกล่าวในการจัดทำงบการเงินก่อนวันที่มีผลบังคับใช้</w:t>
      </w:r>
      <w:r w:rsidR="00EA52E3" w:rsidRPr="00F53688">
        <w:rPr>
          <w:rFonts w:ascii="Angsana New" w:hAnsi="Angsana New"/>
          <w:sz w:val="30"/>
          <w:szCs w:val="30"/>
          <w:cs/>
        </w:rPr>
        <w:t xml:space="preserve"> </w:t>
      </w:r>
      <w:r w:rsidR="004F4714" w:rsidRPr="00F53688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="00536CA7" w:rsidRPr="00F53688">
        <w:rPr>
          <w:rFonts w:ascii="Angsana New" w:hAnsi="Angsana New"/>
          <w:sz w:val="30"/>
          <w:szCs w:val="30"/>
          <w:cs/>
        </w:rPr>
        <w:t>ที่เกี่ยวกับการดำเนินงานของ</w:t>
      </w:r>
      <w:r w:rsidR="00536CA7" w:rsidRPr="00F53688">
        <w:rPr>
          <w:rFonts w:ascii="Angsana New" w:hAnsi="Angsana New" w:hint="cs"/>
          <w:sz w:val="30"/>
          <w:szCs w:val="30"/>
          <w:cs/>
        </w:rPr>
        <w:t xml:space="preserve">กลุ่มบริษัท ได้เปิดเผยในหมายเหตุข้อ </w:t>
      </w:r>
      <w:r w:rsidR="00536CA7" w:rsidRPr="00F53688">
        <w:rPr>
          <w:rFonts w:ascii="Angsana New" w:hAnsi="Angsana New"/>
          <w:sz w:val="30"/>
          <w:szCs w:val="30"/>
        </w:rPr>
        <w:t>40</w:t>
      </w:r>
    </w:p>
    <w:p w14:paraId="2DD88F1A" w14:textId="4DCE76D5" w:rsidR="00D21931" w:rsidRPr="00F53688" w:rsidRDefault="00536CA7" w:rsidP="00524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F53688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4DDD8553" w14:textId="77777777" w:rsidR="00536CA7" w:rsidRPr="00F53688" w:rsidRDefault="00536CA7" w:rsidP="00524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465099B8" w14:textId="77777777" w:rsidR="00536CA7" w:rsidRPr="00F53688" w:rsidRDefault="00536CA7" w:rsidP="005248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0F7D73FA" w14:textId="77777777" w:rsidR="00DE151E" w:rsidRPr="00F53688" w:rsidRDefault="00DE151E" w:rsidP="00AF62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(ข)</w:t>
      </w: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เกณฑ์การวัดมูลค่า</w:t>
      </w:r>
      <w:r w:rsidRPr="00F5368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5AD6FC02" w14:textId="77777777" w:rsidR="00DE151E" w:rsidRPr="00F53688" w:rsidRDefault="00DE151E" w:rsidP="0096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48ECFCB" w14:textId="77777777" w:rsidR="00ED3BCA" w:rsidRPr="00F53688" w:rsidRDefault="00DE151E" w:rsidP="00C061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งบการเงินนี้จัดทำขึ้นโดยถือหลักเกณฑ์การบันทึกตามราคาทุนเดิม </w:t>
      </w:r>
      <w:r w:rsidR="00ED3BCA" w:rsidRPr="00F53688">
        <w:rPr>
          <w:rFonts w:ascii="Angsana New" w:hAnsi="Angsana New" w:hint="cs"/>
          <w:sz w:val="30"/>
          <w:szCs w:val="30"/>
          <w:cs/>
        </w:rPr>
        <w:t>ยกเว้น</w:t>
      </w:r>
      <w:r w:rsidR="00BE36D5" w:rsidRPr="00F53688">
        <w:rPr>
          <w:rFonts w:ascii="Angsana New" w:hAnsi="Angsana New" w:hint="cs"/>
          <w:sz w:val="30"/>
          <w:szCs w:val="30"/>
          <w:cs/>
        </w:rPr>
        <w:t>รายการดังต่อไปนี้</w:t>
      </w:r>
    </w:p>
    <w:p w14:paraId="75C643E8" w14:textId="77777777" w:rsidR="00215735" w:rsidRPr="00F53688" w:rsidRDefault="00215735" w:rsidP="00C061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52281F14" w14:textId="77777777" w:rsidR="00BE36D5" w:rsidRPr="00F53688" w:rsidRDefault="00BE36D5" w:rsidP="00BD2A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F5368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</w:t>
      </w: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F5368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เกณฑ์การวัดมูลค่า</w:t>
      </w:r>
    </w:p>
    <w:p w14:paraId="683D2F95" w14:textId="05C9CBE4" w:rsidR="00BE36D5" w:rsidRPr="00F53688" w:rsidRDefault="00BE36D5" w:rsidP="00BD2A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ab/>
      </w:r>
      <w:r w:rsidR="00570F26" w:rsidRPr="00F53688">
        <w:rPr>
          <w:rFonts w:ascii="Angsana New" w:hAnsi="Angsana New" w:hint="cs"/>
          <w:sz w:val="30"/>
          <w:szCs w:val="30"/>
          <w:cs/>
        </w:rPr>
        <w:t>เงินลงทุน</w:t>
      </w:r>
      <w:r w:rsidRPr="00F53688">
        <w:rPr>
          <w:rFonts w:ascii="Angsana New" w:hAnsi="Angsana New" w:hint="cs"/>
          <w:sz w:val="30"/>
          <w:szCs w:val="30"/>
          <w:cs/>
        </w:rPr>
        <w:t>เผื่อขาย</w:t>
      </w:r>
      <w:r w:rsidRPr="00F53688">
        <w:rPr>
          <w:rFonts w:ascii="Angsana New" w:hAnsi="Angsana New" w:hint="cs"/>
          <w:sz w:val="30"/>
          <w:szCs w:val="30"/>
          <w:cs/>
        </w:rPr>
        <w:tab/>
      </w:r>
      <w:r w:rsidRPr="00F53688">
        <w:rPr>
          <w:rFonts w:ascii="Angsana New" w:hAnsi="Angsana New"/>
          <w:sz w:val="30"/>
          <w:szCs w:val="30"/>
          <w:cs/>
        </w:rPr>
        <w:tab/>
      </w:r>
      <w:r w:rsidRPr="00F53688">
        <w:rPr>
          <w:rFonts w:ascii="Angsana New" w:hAnsi="Angsana New"/>
          <w:sz w:val="30"/>
          <w:szCs w:val="30"/>
          <w:cs/>
        </w:rPr>
        <w:tab/>
      </w:r>
      <w:r w:rsidRPr="00F53688">
        <w:rPr>
          <w:rFonts w:ascii="Angsana New" w:hAnsi="Angsana New"/>
          <w:sz w:val="30"/>
          <w:szCs w:val="30"/>
          <w:cs/>
        </w:rPr>
        <w:tab/>
      </w:r>
      <w:r w:rsidR="00215735" w:rsidRPr="00F53688">
        <w:rPr>
          <w:rFonts w:ascii="Angsana New" w:hAnsi="Angsana New"/>
          <w:sz w:val="30"/>
          <w:szCs w:val="30"/>
          <w:cs/>
        </w:rPr>
        <w:tab/>
      </w:r>
      <w:r w:rsidRPr="00F53688">
        <w:rPr>
          <w:rFonts w:ascii="Angsana New" w:hAnsi="Angsana New" w:hint="cs"/>
          <w:sz w:val="30"/>
          <w:szCs w:val="30"/>
          <w:cs/>
        </w:rPr>
        <w:t>มูลค่ายุติธรรม</w:t>
      </w:r>
    </w:p>
    <w:p w14:paraId="0E5767DC" w14:textId="77777777" w:rsidR="00BE36D5" w:rsidRPr="00F53688" w:rsidRDefault="00BE36D5" w:rsidP="00BD2A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cs/>
        </w:rPr>
      </w:pPr>
      <w:r w:rsidRPr="00F53688">
        <w:rPr>
          <w:rFonts w:ascii="Angsana New" w:hAnsi="Angsana New"/>
          <w:sz w:val="30"/>
          <w:szCs w:val="30"/>
          <w:cs/>
        </w:rPr>
        <w:tab/>
      </w:r>
      <w:r w:rsidR="00C67408" w:rsidRPr="00F53688">
        <w:rPr>
          <w:rFonts w:ascii="Angsana New" w:hAnsi="Angsana New" w:hint="cs"/>
          <w:sz w:val="30"/>
          <w:szCs w:val="30"/>
          <w:cs/>
        </w:rPr>
        <w:t>ประมาณการหนี้สินสำหรับผลประโยชน์พนักงาน</w:t>
      </w:r>
      <w:r w:rsidR="00C67408" w:rsidRPr="00F53688">
        <w:rPr>
          <w:rFonts w:ascii="Angsana New" w:hAnsi="Angsana New" w:hint="cs"/>
          <w:sz w:val="30"/>
          <w:szCs w:val="30"/>
          <w:cs/>
        </w:rPr>
        <w:tab/>
      </w:r>
      <w:r w:rsidRPr="00F53688">
        <w:rPr>
          <w:rFonts w:ascii="Angsana New" w:hAnsi="Angsana New" w:hint="cs"/>
          <w:sz w:val="30"/>
          <w:szCs w:val="30"/>
          <w:cs/>
        </w:rPr>
        <w:t>มูลค่าปัจจุบันขอ</w:t>
      </w:r>
      <w:r w:rsidR="00C67408" w:rsidRPr="00F53688">
        <w:rPr>
          <w:rFonts w:ascii="Angsana New" w:hAnsi="Angsana New" w:hint="cs"/>
          <w:sz w:val="30"/>
          <w:szCs w:val="30"/>
          <w:cs/>
        </w:rPr>
        <w:t>งภาระผูกพันตามผลประโยชน์พนักงาน</w:t>
      </w:r>
    </w:p>
    <w:p w14:paraId="4A3818A5" w14:textId="6D1DCD2A" w:rsidR="00BE36D5" w:rsidRPr="00F53688" w:rsidRDefault="00BE36D5" w:rsidP="002157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82" w:hanging="547"/>
        <w:jc w:val="both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</w:rPr>
        <w:t xml:space="preserve">   </w:t>
      </w:r>
      <w:r w:rsidRPr="00F53688">
        <w:rPr>
          <w:rFonts w:ascii="Angsana New" w:hAnsi="Angsana New" w:hint="cs"/>
          <w:sz w:val="30"/>
          <w:szCs w:val="30"/>
          <w:cs/>
        </w:rPr>
        <w:t xml:space="preserve">ซึ่งได้เปิดเผยในหมายเหตุข้อ </w:t>
      </w:r>
      <w:r w:rsidR="009420C9" w:rsidRPr="00F53688">
        <w:rPr>
          <w:rFonts w:ascii="Angsana New" w:hAnsi="Angsana New"/>
          <w:sz w:val="30"/>
          <w:szCs w:val="30"/>
        </w:rPr>
        <w:t>22</w:t>
      </w:r>
    </w:p>
    <w:p w14:paraId="651654D8" w14:textId="77777777" w:rsidR="00215735" w:rsidRPr="00F53688" w:rsidRDefault="00215735" w:rsidP="002157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82" w:hanging="547"/>
        <w:jc w:val="both"/>
        <w:rPr>
          <w:rFonts w:ascii="Angsana New" w:hAnsi="Angsana New"/>
          <w:sz w:val="24"/>
          <w:szCs w:val="24"/>
        </w:rPr>
      </w:pPr>
    </w:p>
    <w:p w14:paraId="24C1D9AF" w14:textId="77777777" w:rsidR="00DE151E" w:rsidRPr="00F53688" w:rsidRDefault="00DE151E" w:rsidP="002157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สกุลเงินที่</w:t>
      </w:r>
      <w:r w:rsidR="00524882"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3BC8C1AD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1FBADF0B" w14:textId="77777777" w:rsidR="00440574" w:rsidRPr="00F53688" w:rsidRDefault="00DE151E" w:rsidP="0096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</w:t>
      </w:r>
      <w:r w:rsidR="00F24F76" w:rsidRPr="00F53688">
        <w:rPr>
          <w:rFonts w:ascii="Angsana New" w:hAnsi="Angsana New"/>
          <w:sz w:val="30"/>
          <w:szCs w:val="30"/>
        </w:rPr>
        <w:t xml:space="preserve"> </w:t>
      </w:r>
      <w:r w:rsidR="00524882" w:rsidRPr="00F53688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  <w:r w:rsidR="00F24F76" w:rsidRPr="00F53688">
        <w:rPr>
          <w:rFonts w:ascii="Angsana New" w:hAnsi="Angsana New"/>
          <w:sz w:val="30"/>
          <w:szCs w:val="30"/>
        </w:rPr>
        <w:br/>
      </w:r>
      <w:r w:rsidRPr="00F53688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ข้อมูลทางการเงินทั้งหมดมีการปัดเศษในหมายเหตุประกอบงบการเงินเพื่อให้แสดงเป็นหลักล้านบาท ยกเว้น</w:t>
      </w:r>
      <w:r w:rsidR="00F24F76" w:rsidRPr="00F53688">
        <w:rPr>
          <w:rFonts w:ascii="Angsana New" w:hAnsi="Angsana New"/>
          <w:sz w:val="30"/>
          <w:szCs w:val="30"/>
        </w:rPr>
        <w:br/>
      </w:r>
      <w:r w:rsidRPr="00F53688">
        <w:rPr>
          <w:rFonts w:ascii="Angsana New" w:hAnsi="Angsana New"/>
          <w:sz w:val="30"/>
          <w:szCs w:val="30"/>
          <w:cs/>
        </w:rPr>
        <w:t>ที่ระบุไว้เป็นอย่างอื่น</w:t>
      </w:r>
    </w:p>
    <w:p w14:paraId="5F0B70A0" w14:textId="77777777" w:rsidR="00A92CE6" w:rsidRPr="00F53688" w:rsidRDefault="00A92CE6" w:rsidP="0096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54EC9CD7" w14:textId="77777777" w:rsidR="00DE151E" w:rsidRPr="00F53688" w:rsidRDefault="00DE151E" w:rsidP="00AE04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</w:t>
      </w:r>
      <w:r w:rsidR="005C6894"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</w:t>
      </w:r>
      <w:r w:rsidR="005C6894" w:rsidRPr="00F5368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และการ</w:t>
      </w:r>
      <w:r w:rsidR="005C6894"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</w:p>
    <w:p w14:paraId="1449C178" w14:textId="77777777" w:rsidR="00DE151E" w:rsidRPr="00F53688" w:rsidRDefault="00DE151E" w:rsidP="0096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C8FD881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DB10F7" w:rsidRPr="00F53688">
        <w:rPr>
          <w:rFonts w:ascii="Angsana New" w:hAnsi="Angsana New"/>
          <w:sz w:val="30"/>
          <w:szCs w:val="30"/>
          <w:cs/>
        </w:rPr>
        <w:t>การประมาณและข้อสมมติ</w:t>
      </w:r>
      <w:r w:rsidRPr="00F53688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</w:t>
      </w:r>
      <w:r w:rsidR="007162EF" w:rsidRPr="00F53688">
        <w:rPr>
          <w:rFonts w:ascii="Angsana New" w:hAnsi="Angsana New"/>
          <w:sz w:val="30"/>
          <w:szCs w:val="30"/>
          <w:cs/>
        </w:rPr>
        <w:t>การบัญชี</w:t>
      </w:r>
      <w:r w:rsidRPr="00F53688">
        <w:rPr>
          <w:rFonts w:ascii="Angsana New" w:hAnsi="Angsana New"/>
          <w:sz w:val="30"/>
          <w:szCs w:val="30"/>
          <w:cs/>
        </w:rPr>
        <w:t>และการรายงานจำนวนเงินที่เกี่ยวกับสินทรัพย์ หนี้สิน รายได้ และค่าใช้จ่าย  ผลที่เกิดขึ้นจริงอาจแตกต่างจากที่ประมาณไว้</w:t>
      </w:r>
    </w:p>
    <w:p w14:paraId="6571CABE" w14:textId="77777777" w:rsidR="00DE151E" w:rsidRPr="00F53688" w:rsidRDefault="00DE151E" w:rsidP="0096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97BBADB" w14:textId="77777777" w:rsidR="00DE151E" w:rsidRPr="00F53688" w:rsidRDefault="00DB10F7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DE151E" w:rsidRPr="00F53688">
        <w:rPr>
          <w:rFonts w:ascii="Angsana New" w:hAnsi="Angsana New"/>
          <w:sz w:val="30"/>
          <w:szCs w:val="30"/>
          <w:cs/>
        </w:rPr>
        <w:t>ที่ใช้ในการจัดทำงบการเงิน</w:t>
      </w:r>
      <w:r w:rsidR="00EA52E3" w:rsidRPr="00F53688">
        <w:rPr>
          <w:rFonts w:ascii="Angsana New" w:hAnsi="Angsana New"/>
          <w:sz w:val="30"/>
          <w:szCs w:val="30"/>
          <w:cs/>
        </w:rPr>
        <w:t xml:space="preserve">จะได้รับการทบทวนอย่างต่อเนื่อง </w:t>
      </w:r>
      <w:r w:rsidR="00DE151E" w:rsidRPr="00F53688">
        <w:rPr>
          <w:rFonts w:ascii="Angsana New" w:hAnsi="Angsana New"/>
          <w:sz w:val="30"/>
          <w:szCs w:val="30"/>
          <w:cs/>
        </w:rPr>
        <w:t>การปรับประมาณการทางบัญชีจะบันทึก</w:t>
      </w:r>
      <w:r w:rsidR="008C5D7F" w:rsidRPr="00F53688">
        <w:rPr>
          <w:rFonts w:ascii="Angsana New" w:hAnsi="Angsana New" w:hint="cs"/>
          <w:sz w:val="30"/>
          <w:szCs w:val="30"/>
          <w:cs/>
        </w:rPr>
        <w:t>โดยใช้วิธีเปลี่ยนทันทีเป็นต้นไป</w:t>
      </w:r>
    </w:p>
    <w:p w14:paraId="7ABC499C" w14:textId="77777777" w:rsidR="00DE151E" w:rsidRPr="00F53688" w:rsidRDefault="00DE151E" w:rsidP="0096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0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  <w:r w:rsidRPr="00F53688">
        <w:rPr>
          <w:rFonts w:ascii="Angsana New" w:hAnsi="Angsana New"/>
          <w:sz w:val="24"/>
          <w:szCs w:val="24"/>
          <w:shd w:val="clear" w:color="auto" w:fill="CCCCCC"/>
        </w:rPr>
        <w:t xml:space="preserve"> </w:t>
      </w:r>
    </w:p>
    <w:p w14:paraId="2460CEA6" w14:textId="77777777" w:rsidR="00391640" w:rsidRPr="00F53688" w:rsidRDefault="00391640" w:rsidP="0096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688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="00DB10F7" w:rsidRPr="00F53688">
        <w:rPr>
          <w:rFonts w:ascii="Angsana New" w:hAnsi="Angsana New"/>
          <w:i/>
          <w:iCs/>
          <w:sz w:val="30"/>
          <w:szCs w:val="30"/>
          <w:cs/>
        </w:rPr>
        <w:t>สมมติ</w:t>
      </w:r>
      <w:r w:rsidRPr="00F53688">
        <w:rPr>
          <w:rFonts w:ascii="Angsana New" w:hAnsi="Angsana New"/>
          <w:i/>
          <w:iCs/>
          <w:sz w:val="30"/>
          <w:szCs w:val="30"/>
          <w:cs/>
        </w:rPr>
        <w:t>และ</w:t>
      </w:r>
      <w:r w:rsidRPr="00F53688">
        <w:rPr>
          <w:rFonts w:ascii="Angsana New" w:hAnsi="Angsana New" w:hint="cs"/>
          <w:i/>
          <w:iCs/>
          <w:sz w:val="30"/>
          <w:szCs w:val="30"/>
          <w:cs/>
        </w:rPr>
        <w:t>ความไม่แน่นอนของการ</w:t>
      </w:r>
      <w:r w:rsidRPr="00F53688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14:paraId="30E47C37" w14:textId="77777777" w:rsidR="00391640" w:rsidRPr="00F53688" w:rsidRDefault="00391640" w:rsidP="0096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87E0F84" w14:textId="6D2B9671" w:rsidR="005C6894" w:rsidRPr="00F53688" w:rsidRDefault="005C6894" w:rsidP="0096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 w:hint="cs"/>
          <w:sz w:val="30"/>
          <w:szCs w:val="30"/>
          <w:cs/>
        </w:rPr>
        <w:t>ข้อมูลเกี่ยวกับ</w:t>
      </w:r>
      <w:r w:rsidR="00570F26" w:rsidRPr="00F53688">
        <w:rPr>
          <w:rFonts w:ascii="Angsana New" w:hAnsi="Angsana New" w:hint="cs"/>
          <w:sz w:val="30"/>
          <w:szCs w:val="30"/>
          <w:cs/>
        </w:rPr>
        <w:t>ข้อสมมติและ</w:t>
      </w:r>
      <w:r w:rsidRPr="00F53688">
        <w:rPr>
          <w:rFonts w:ascii="Angsana New" w:hAnsi="Angsana New" w:hint="cs"/>
          <w:sz w:val="30"/>
          <w:szCs w:val="30"/>
          <w:cs/>
        </w:rPr>
        <w:t>ความไม่แน่นอนของการประมาณการที่สำคัญซึ่งมีความเสี่ยงอย่างมีนัยสำคัญที่</w:t>
      </w:r>
      <w:r w:rsidR="00570F26" w:rsidRPr="00F53688">
        <w:rPr>
          <w:rFonts w:ascii="Angsana New" w:hAnsi="Angsana New" w:hint="cs"/>
          <w:sz w:val="30"/>
          <w:szCs w:val="30"/>
          <w:cs/>
        </w:rPr>
        <w:t>อาจ</w:t>
      </w:r>
      <w:r w:rsidRPr="00F53688">
        <w:rPr>
          <w:rFonts w:ascii="Angsana New" w:hAnsi="Angsana New" w:hint="cs"/>
          <w:sz w:val="30"/>
          <w:szCs w:val="30"/>
          <w:cs/>
        </w:rPr>
        <w:t>เป็นเหตุให้ต้องมีการปรับปรุงจำนวนเงินที่รับรู้ในงบการเงิน ซึ่งประกอบด้วยหมายเหตุประกอบงบการเงินต่อไปนี้</w:t>
      </w:r>
    </w:p>
    <w:p w14:paraId="27260403" w14:textId="77777777" w:rsidR="005C6894" w:rsidRPr="00F53688" w:rsidRDefault="005C6894" w:rsidP="004A7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0"/>
        </w:tabs>
        <w:spacing w:line="240" w:lineRule="auto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78749E62" w14:textId="6C9D44A6" w:rsidR="004A7BF1" w:rsidRPr="00F53688" w:rsidRDefault="004A7BF1" w:rsidP="00895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0"/>
          <w:tab w:val="left" w:pos="4410"/>
        </w:tabs>
        <w:spacing w:line="240" w:lineRule="auto"/>
        <w:ind w:left="3510" w:hanging="2990"/>
        <w:jc w:val="thaiDistribute"/>
        <w:rPr>
          <w:rFonts w:ascii="Angsana New" w:hAnsi="Angsana New"/>
          <w:sz w:val="30"/>
          <w:szCs w:val="30"/>
          <w:cs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="009420C9" w:rsidRPr="00F53688">
        <w:rPr>
          <w:rFonts w:ascii="Angsana New" w:hAnsi="Angsana New"/>
          <w:sz w:val="30"/>
          <w:szCs w:val="30"/>
        </w:rPr>
        <w:t>10</w:t>
      </w:r>
      <w:r w:rsidRPr="00F53688">
        <w:rPr>
          <w:rFonts w:ascii="Angsana New" w:hAnsi="Angsana New"/>
          <w:sz w:val="30"/>
          <w:szCs w:val="30"/>
        </w:rPr>
        <w:tab/>
      </w:r>
      <w:r w:rsidR="00570F26" w:rsidRPr="00F53688">
        <w:rPr>
          <w:rFonts w:ascii="Angsana New" w:hAnsi="Angsana New"/>
          <w:sz w:val="30"/>
          <w:szCs w:val="30"/>
          <w:cs/>
        </w:rPr>
        <w:tab/>
      </w:r>
      <w:r w:rsidR="00570F26" w:rsidRPr="00F53688">
        <w:rPr>
          <w:rFonts w:ascii="Angsana New" w:hAnsi="Angsana New"/>
          <w:sz w:val="30"/>
          <w:szCs w:val="30"/>
          <w:cs/>
        </w:rPr>
        <w:tab/>
      </w:r>
      <w:r w:rsidRPr="00F53688">
        <w:rPr>
          <w:rFonts w:ascii="Angsana New" w:hAnsi="Angsana New" w:hint="cs"/>
          <w:sz w:val="30"/>
          <w:szCs w:val="30"/>
          <w:cs/>
        </w:rPr>
        <w:t>ค่าเผื่อมูลค่าสินค้าลดลงให้เท่ากับมูลค่าสุทธิที่จะได้รับ</w:t>
      </w:r>
    </w:p>
    <w:p w14:paraId="2CED17C1" w14:textId="5E436183" w:rsidR="009659BC" w:rsidRPr="00F53688" w:rsidRDefault="009659BC" w:rsidP="00570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0"/>
        </w:tabs>
        <w:spacing w:line="240" w:lineRule="auto"/>
        <w:ind w:left="4410" w:hanging="387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หมายเหตุประกอบงบการเงินข้อ</w:t>
      </w:r>
      <w:r w:rsidR="00570F26" w:rsidRPr="00F53688">
        <w:rPr>
          <w:rFonts w:ascii="Angsana New" w:hAnsi="Angsana New" w:hint="cs"/>
          <w:sz w:val="30"/>
          <w:szCs w:val="30"/>
          <w:cs/>
        </w:rPr>
        <w:t xml:space="preserve"> </w:t>
      </w:r>
      <w:r w:rsidR="009420C9" w:rsidRPr="00F53688">
        <w:rPr>
          <w:rFonts w:ascii="Angsana New" w:hAnsi="Angsana New"/>
          <w:sz w:val="30"/>
          <w:szCs w:val="30"/>
        </w:rPr>
        <w:t>5</w:t>
      </w:r>
      <w:r w:rsidR="009A1247" w:rsidRPr="00F53688">
        <w:rPr>
          <w:rFonts w:ascii="Angsana New" w:hAnsi="Angsana New"/>
          <w:sz w:val="30"/>
          <w:szCs w:val="30"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1</w:t>
      </w:r>
      <w:r w:rsidR="009420C9" w:rsidRPr="00F53688">
        <w:rPr>
          <w:rFonts w:ascii="Angsana New" w:hAnsi="Angsana New"/>
          <w:sz w:val="30"/>
          <w:szCs w:val="30"/>
        </w:rPr>
        <w:t>1</w:t>
      </w:r>
      <w:r w:rsidR="00570F26" w:rsidRPr="00F53688">
        <w:rPr>
          <w:rFonts w:ascii="Angsana New" w:hAnsi="Angsana New"/>
          <w:sz w:val="30"/>
          <w:szCs w:val="30"/>
        </w:rPr>
        <w:t xml:space="preserve"> </w:t>
      </w:r>
      <w:r w:rsidR="00570F26" w:rsidRPr="00F53688">
        <w:rPr>
          <w:rFonts w:ascii="Angsana New" w:hAnsi="Angsana New" w:hint="cs"/>
          <w:sz w:val="30"/>
          <w:szCs w:val="30"/>
          <w:cs/>
        </w:rPr>
        <w:t>และ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  <w:r w:rsidR="009420C9" w:rsidRPr="00F53688">
        <w:rPr>
          <w:rFonts w:ascii="Angsana New" w:hAnsi="Angsana New"/>
          <w:sz w:val="30"/>
          <w:szCs w:val="30"/>
        </w:rPr>
        <w:t>16</w:t>
      </w:r>
      <w:r w:rsidR="00570F26" w:rsidRPr="00F53688">
        <w:rPr>
          <w:rFonts w:ascii="Angsana New" w:hAnsi="Angsana New"/>
          <w:sz w:val="30"/>
          <w:szCs w:val="30"/>
          <w:cs/>
        </w:rPr>
        <w:tab/>
      </w:r>
      <w:r w:rsidR="00DB10F7" w:rsidRPr="00F53688">
        <w:rPr>
          <w:rFonts w:ascii="Angsana New" w:hAnsi="Angsana New" w:hint="cs"/>
          <w:sz w:val="30"/>
          <w:szCs w:val="30"/>
          <w:cs/>
        </w:rPr>
        <w:t>การทดสอบการด้อยค่า</w:t>
      </w:r>
      <w:r w:rsidR="004A7BF1" w:rsidRPr="00F53688">
        <w:rPr>
          <w:rFonts w:ascii="Angsana New" w:hAnsi="Angsana New" w:hint="cs"/>
          <w:sz w:val="30"/>
          <w:szCs w:val="30"/>
          <w:cs/>
        </w:rPr>
        <w:t>ของ</w:t>
      </w:r>
      <w:r w:rsidR="007F6C9B" w:rsidRPr="00F53688">
        <w:rPr>
          <w:rFonts w:ascii="Angsana New" w:hAnsi="Angsana New" w:hint="cs"/>
          <w:sz w:val="30"/>
          <w:szCs w:val="30"/>
          <w:cs/>
        </w:rPr>
        <w:t>เงินให้กู้ยืมแก่และ</w:t>
      </w:r>
      <w:r w:rsidR="00570F26" w:rsidRPr="00F53688">
        <w:rPr>
          <w:rFonts w:ascii="Angsana New" w:hAnsi="Angsana New" w:hint="cs"/>
          <w:sz w:val="30"/>
          <w:szCs w:val="30"/>
          <w:cs/>
        </w:rPr>
        <w:t>เงินลงทุนใน</w:t>
      </w:r>
      <w:r w:rsidR="007F6C9B" w:rsidRPr="00F53688">
        <w:rPr>
          <w:rFonts w:ascii="Angsana New" w:hAnsi="Angsana New" w:hint="cs"/>
          <w:sz w:val="30"/>
          <w:szCs w:val="30"/>
          <w:cs/>
        </w:rPr>
        <w:t xml:space="preserve">     </w:t>
      </w:r>
      <w:r w:rsidR="00570F26" w:rsidRPr="00F53688">
        <w:rPr>
          <w:rFonts w:ascii="Angsana New" w:hAnsi="Angsana New" w:hint="cs"/>
          <w:sz w:val="30"/>
          <w:szCs w:val="30"/>
          <w:cs/>
        </w:rPr>
        <w:t xml:space="preserve">บริษัทย่อย </w:t>
      </w:r>
      <w:r w:rsidR="004A7BF1" w:rsidRPr="00F53688">
        <w:rPr>
          <w:rFonts w:ascii="Angsana New" w:hAnsi="Angsana New" w:hint="cs"/>
          <w:sz w:val="30"/>
          <w:szCs w:val="30"/>
          <w:cs/>
        </w:rPr>
        <w:t>ค่าความนิยม</w:t>
      </w:r>
      <w:r w:rsidR="00AC274E" w:rsidRPr="00F53688">
        <w:rPr>
          <w:rFonts w:ascii="Angsana New" w:hAnsi="Angsana New" w:hint="cs"/>
          <w:sz w:val="30"/>
          <w:szCs w:val="30"/>
          <w:cs/>
        </w:rPr>
        <w:t>และฐานข้อมูลลูกค้า</w:t>
      </w:r>
      <w:r w:rsidR="00DB10F7" w:rsidRPr="00F53688">
        <w:rPr>
          <w:rFonts w:ascii="Angsana New" w:hAnsi="Angsana New" w:hint="cs"/>
          <w:sz w:val="30"/>
          <w:szCs w:val="30"/>
          <w:cs/>
        </w:rPr>
        <w:t xml:space="preserve"> </w:t>
      </w:r>
      <w:r w:rsidR="00596881" w:rsidRPr="00F53688">
        <w:rPr>
          <w:rFonts w:ascii="Angsana New" w:hAnsi="Angsana New"/>
          <w:sz w:val="30"/>
          <w:szCs w:val="30"/>
        </w:rPr>
        <w:t>-</w:t>
      </w:r>
      <w:r w:rsidR="00DB10F7" w:rsidRPr="00F53688">
        <w:rPr>
          <w:rFonts w:ascii="Angsana New" w:hAnsi="Angsana New"/>
          <w:sz w:val="30"/>
          <w:szCs w:val="30"/>
        </w:rPr>
        <w:t xml:space="preserve"> </w:t>
      </w:r>
      <w:r w:rsidR="00DB10F7" w:rsidRPr="00F53688">
        <w:rPr>
          <w:rFonts w:ascii="Angsana New" w:hAnsi="Angsana New" w:hint="cs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</w:t>
      </w:r>
    </w:p>
    <w:p w14:paraId="137BBA24" w14:textId="77777777" w:rsidR="00570F26" w:rsidRPr="00F53688" w:rsidRDefault="00570F26" w:rsidP="00570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0"/>
        </w:tabs>
        <w:spacing w:line="240" w:lineRule="auto"/>
        <w:ind w:left="4410" w:hanging="3870"/>
        <w:jc w:val="thaiDistribute"/>
        <w:rPr>
          <w:rFonts w:ascii="Angsana New" w:hAnsi="Angsana New"/>
          <w:sz w:val="30"/>
          <w:szCs w:val="30"/>
        </w:rPr>
      </w:pPr>
    </w:p>
    <w:p w14:paraId="2E2E159D" w14:textId="6AC9AD72" w:rsidR="00570F26" w:rsidRPr="00F53688" w:rsidRDefault="00570F26" w:rsidP="00570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0"/>
        </w:tabs>
        <w:spacing w:line="240" w:lineRule="auto"/>
        <w:ind w:left="4410" w:hanging="3870"/>
        <w:jc w:val="thaiDistribute"/>
        <w:rPr>
          <w:rFonts w:ascii="Angsana New" w:hAnsi="Angsana New"/>
          <w:sz w:val="30"/>
          <w:szCs w:val="30"/>
          <w:cs/>
        </w:rPr>
      </w:pPr>
      <w:r w:rsidRPr="00F53688">
        <w:rPr>
          <w:rFonts w:ascii="Angsana New" w:hAnsi="Angsana New" w:hint="cs"/>
          <w:sz w:val="30"/>
          <w:szCs w:val="30"/>
          <w:cs/>
        </w:rPr>
        <w:lastRenderedPageBreak/>
        <w:t xml:space="preserve">หมายเหตุประกอบงบการเงินข้อ </w:t>
      </w:r>
      <w:r w:rsidR="009420C9" w:rsidRPr="00F53688">
        <w:rPr>
          <w:rFonts w:ascii="Angsana New" w:hAnsi="Angsana New"/>
          <w:sz w:val="30"/>
          <w:szCs w:val="30"/>
        </w:rPr>
        <w:t>15</w:t>
      </w:r>
      <w:r w:rsidRPr="00F53688">
        <w:rPr>
          <w:rFonts w:ascii="Angsana New" w:hAnsi="Angsana New"/>
          <w:sz w:val="30"/>
          <w:szCs w:val="30"/>
        </w:rPr>
        <w:tab/>
      </w:r>
      <w:r w:rsidRPr="00F53688">
        <w:rPr>
          <w:rFonts w:ascii="Angsana New" w:hAnsi="Angsana New" w:hint="cs"/>
          <w:sz w:val="30"/>
          <w:szCs w:val="30"/>
          <w:cs/>
        </w:rPr>
        <w:t>การกำหนดมูลค่ายุติธรรมหักต้นทุนในการ</w:t>
      </w:r>
      <w:r w:rsidR="00CF3EA3" w:rsidRPr="00F53688">
        <w:rPr>
          <w:rFonts w:ascii="Angsana New" w:hAnsi="Angsana New" w:hint="cs"/>
          <w:sz w:val="30"/>
          <w:szCs w:val="30"/>
          <w:cs/>
        </w:rPr>
        <w:t>จำหน่า</w:t>
      </w:r>
      <w:r w:rsidRPr="00F53688">
        <w:rPr>
          <w:rFonts w:ascii="Angsana New" w:hAnsi="Angsana New" w:hint="cs"/>
          <w:sz w:val="30"/>
          <w:szCs w:val="30"/>
          <w:cs/>
        </w:rPr>
        <w:t>ยของกลุ่มสินทรัพย์</w:t>
      </w:r>
      <w:r w:rsidR="00895257" w:rsidRPr="00F53688">
        <w:rPr>
          <w:rFonts w:ascii="Angsana New" w:hAnsi="Angsana New" w:hint="cs"/>
          <w:sz w:val="30"/>
          <w:szCs w:val="30"/>
          <w:cs/>
        </w:rPr>
        <w:t xml:space="preserve"> ส่วนงานธุรกิจบริการขนส่งทางทะเล</w:t>
      </w:r>
      <w:r w:rsidR="004A37DB" w:rsidRPr="00F53688">
        <w:rPr>
          <w:rFonts w:ascii="Angsana New" w:hAnsi="Angsana New" w:hint="cs"/>
          <w:sz w:val="30"/>
          <w:szCs w:val="30"/>
          <w:cs/>
        </w:rPr>
        <w:t xml:space="preserve"> โดยใช้ข้อมูลที่ไม่สามารถสังเกต</w:t>
      </w:r>
      <w:r w:rsidR="00895257" w:rsidRPr="00F53688">
        <w:rPr>
          <w:rFonts w:ascii="Angsana New" w:hAnsi="Angsana New" w:hint="cs"/>
          <w:sz w:val="30"/>
          <w:szCs w:val="30"/>
          <w:cs/>
        </w:rPr>
        <w:t>ได้ที่มีนัยสำคัญ</w:t>
      </w:r>
    </w:p>
    <w:p w14:paraId="1EB50E39" w14:textId="3BAF5BAB" w:rsidR="00215735" w:rsidRPr="00F53688" w:rsidRDefault="00215735" w:rsidP="00570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410"/>
        </w:tabs>
        <w:spacing w:line="240" w:lineRule="auto"/>
        <w:ind w:left="4410" w:hanging="3870"/>
        <w:jc w:val="thaiDistribute"/>
        <w:rPr>
          <w:rFonts w:ascii="Angsana New" w:hAnsi="Angsana New"/>
          <w:sz w:val="30"/>
          <w:szCs w:val="30"/>
          <w:cs/>
        </w:rPr>
      </w:pPr>
      <w:r w:rsidRPr="00F53688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หมายเหตุประกอบงบการเงินข้อ </w:t>
      </w:r>
      <w:r w:rsidR="009420C9" w:rsidRPr="00F53688">
        <w:rPr>
          <w:rFonts w:ascii="Angsana New" w:hAnsi="Angsana New"/>
          <w:sz w:val="30"/>
          <w:szCs w:val="30"/>
        </w:rPr>
        <w:t>22</w:t>
      </w:r>
      <w:r w:rsidRPr="00F53688">
        <w:rPr>
          <w:rFonts w:ascii="Angsana New" w:hAnsi="Angsana New"/>
          <w:sz w:val="30"/>
          <w:szCs w:val="30"/>
        </w:rPr>
        <w:tab/>
      </w:r>
      <w:r w:rsidRPr="00F53688">
        <w:rPr>
          <w:rFonts w:ascii="Angsana New" w:hAnsi="Angsana New" w:hint="cs"/>
          <w:sz w:val="30"/>
          <w:szCs w:val="30"/>
          <w:cs/>
        </w:rPr>
        <w:t>การวัดมูลค่า</w:t>
      </w:r>
      <w:r w:rsidR="00C67408" w:rsidRPr="00F53688">
        <w:rPr>
          <w:rFonts w:ascii="Angsana New" w:hAnsi="Angsana New" w:hint="cs"/>
          <w:sz w:val="30"/>
          <w:szCs w:val="30"/>
          <w:cs/>
        </w:rPr>
        <w:t>ประมาณการหนี้สินสำหรับ</w:t>
      </w:r>
      <w:r w:rsidRPr="00F53688">
        <w:rPr>
          <w:rFonts w:ascii="Angsana New" w:hAnsi="Angsana New" w:hint="cs"/>
          <w:sz w:val="30"/>
          <w:szCs w:val="30"/>
          <w:cs/>
        </w:rPr>
        <w:t>ผลประโยชน์พนักงานเกี่ยวกับข้อสมมติหลักในการประมาณการตามหลักคณิตศาสตร์ประกันภัย</w:t>
      </w:r>
    </w:p>
    <w:p w14:paraId="1AFE7D39" w14:textId="77777777" w:rsidR="00D779A4" w:rsidRPr="00F53688" w:rsidRDefault="00D779A4" w:rsidP="004D6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22EF62A5" w14:textId="77777777" w:rsidR="00D63AB3" w:rsidRPr="00F53688" w:rsidRDefault="00D63AB3" w:rsidP="004D6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688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  <w:r w:rsidRPr="00F5368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54A827C9" w14:textId="77777777" w:rsidR="00D63AB3" w:rsidRPr="00F53688" w:rsidRDefault="00D63AB3" w:rsidP="00D63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24"/>
          <w:szCs w:val="24"/>
        </w:rPr>
      </w:pPr>
    </w:p>
    <w:p w14:paraId="520B2DAC" w14:textId="77777777" w:rsidR="00D63AB3" w:rsidRPr="00F53688" w:rsidRDefault="00D63AB3" w:rsidP="004D6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</w:t>
      </w:r>
      <w:r w:rsidRPr="00F53688">
        <w:rPr>
          <w:rFonts w:ascii="Angsana New" w:hAnsi="Angsana New" w:hint="cs"/>
          <w:sz w:val="30"/>
          <w:szCs w:val="30"/>
          <w:cs/>
        </w:rPr>
        <w:t>กลุ่มบริษัทหลายข้อ</w:t>
      </w:r>
      <w:r w:rsidRPr="00F53688">
        <w:rPr>
          <w:rFonts w:ascii="Angsana New" w:hAnsi="Angsana New"/>
          <w:sz w:val="30"/>
          <w:szCs w:val="30"/>
          <w:cs/>
        </w:rPr>
        <w:t>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11E40FA8" w14:textId="77777777" w:rsidR="00391640" w:rsidRPr="00F53688" w:rsidRDefault="00391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75395048" w14:textId="22AB6643" w:rsidR="004A7BF1" w:rsidRPr="00F53688" w:rsidRDefault="00205E39" w:rsidP="004A7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กลุ่มบริษัท</w:t>
      </w:r>
      <w:r w:rsidRPr="00F53688">
        <w:rPr>
          <w:rFonts w:ascii="Angsana New" w:hAnsi="Angsana New" w:hint="cs"/>
          <w:sz w:val="30"/>
          <w:szCs w:val="30"/>
          <w:cs/>
        </w:rPr>
        <w:t>กำหนด</w:t>
      </w:r>
      <w:r w:rsidRPr="00F53688">
        <w:rPr>
          <w:rFonts w:ascii="Angsana New" w:hAnsi="Angsana New"/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กรอบแนวคิดนี้รวม</w:t>
      </w:r>
      <w:r w:rsidRPr="00F53688">
        <w:rPr>
          <w:rFonts w:ascii="Angsana New" w:hAnsi="Angsana New" w:hint="cs"/>
          <w:sz w:val="30"/>
          <w:szCs w:val="30"/>
          <w:cs/>
        </w:rPr>
        <w:t>ถึง</w:t>
      </w:r>
      <w:r w:rsidRPr="00F53688">
        <w:rPr>
          <w:rFonts w:ascii="Angsana New" w:hAnsi="Angsana New"/>
          <w:sz w:val="30"/>
          <w:szCs w:val="30"/>
          <w:cs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F53688">
        <w:rPr>
          <w:rFonts w:ascii="Angsana New" w:hAnsi="Angsana New" w:hint="cs"/>
          <w:sz w:val="30"/>
          <w:szCs w:val="30"/>
          <w:cs/>
        </w:rPr>
        <w:t>มีนัย</w:t>
      </w:r>
      <w:r w:rsidRPr="00F53688">
        <w:rPr>
          <w:rFonts w:ascii="Angsana New" w:hAnsi="Angsana New"/>
          <w:sz w:val="30"/>
          <w:szCs w:val="30"/>
          <w:cs/>
        </w:rPr>
        <w:t>สำคัญ รวมถึง</w:t>
      </w:r>
      <w:r w:rsidRPr="00F53688">
        <w:rPr>
          <w:rFonts w:ascii="Angsana New" w:hAnsi="Angsana New" w:hint="cs"/>
          <w:sz w:val="30"/>
          <w:szCs w:val="30"/>
          <w:cs/>
        </w:rPr>
        <w:t>การวัด</w:t>
      </w:r>
      <w:r w:rsidRPr="00F53688">
        <w:rPr>
          <w:rFonts w:ascii="Angsana New" w:hAnsi="Angsana New"/>
          <w:sz w:val="30"/>
          <w:szCs w:val="30"/>
          <w:cs/>
        </w:rPr>
        <w:t xml:space="preserve">มูลค่ายุติธรรมระดับ </w:t>
      </w:r>
      <w:r w:rsidR="007F0795" w:rsidRPr="00F53688">
        <w:rPr>
          <w:rFonts w:ascii="Angsana New" w:hAnsi="Angsana New"/>
          <w:sz w:val="30"/>
          <w:szCs w:val="30"/>
        </w:rPr>
        <w:t>3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14:paraId="32C9D976" w14:textId="77777777" w:rsidR="00215735" w:rsidRPr="00F53688" w:rsidRDefault="00215735" w:rsidP="004A7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04A84EB9" w14:textId="453325E8" w:rsidR="00205E39" w:rsidRPr="00F53688" w:rsidRDefault="00205E39" w:rsidP="00391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F53688">
        <w:rPr>
          <w:rFonts w:ascii="Angsana New" w:hAnsi="Angsana New" w:hint="cs"/>
          <w:sz w:val="30"/>
          <w:szCs w:val="30"/>
          <w:cs/>
        </w:rPr>
        <w:t>มีการ</w:t>
      </w:r>
      <w:r w:rsidRPr="00F53688">
        <w:rPr>
          <w:rFonts w:ascii="Angsana New" w:hAnsi="Angsana New"/>
          <w:sz w:val="30"/>
          <w:szCs w:val="30"/>
          <w:cs/>
        </w:rPr>
        <w:t>ทบทวนข้อมูลที่</w:t>
      </w:r>
      <w:r w:rsidRPr="00F53688">
        <w:rPr>
          <w:rFonts w:ascii="Angsana New" w:hAnsi="Angsana New" w:hint="cs"/>
          <w:sz w:val="30"/>
          <w:szCs w:val="30"/>
          <w:cs/>
        </w:rPr>
        <w:t>ไม่สามารถ</w:t>
      </w:r>
      <w:r w:rsidRPr="00F53688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F53688">
        <w:rPr>
          <w:rFonts w:ascii="Angsana New" w:hAnsi="Angsana New" w:hint="cs"/>
          <w:sz w:val="30"/>
          <w:szCs w:val="30"/>
          <w:cs/>
        </w:rPr>
        <w:t>มีนัย</w:t>
      </w:r>
      <w:r w:rsidRPr="00F53688">
        <w:rPr>
          <w:rFonts w:ascii="Angsana New" w:hAnsi="Angsana New"/>
          <w:sz w:val="30"/>
          <w:szCs w:val="30"/>
          <w:cs/>
        </w:rPr>
        <w:t xml:space="preserve">สำคัญอย่างสม่ำเสมอ </w:t>
      </w:r>
      <w:r w:rsidRPr="00F53688">
        <w:rPr>
          <w:rFonts w:ascii="Angsana New" w:hAnsi="Angsana New" w:hint="cs"/>
          <w:sz w:val="30"/>
          <w:szCs w:val="30"/>
          <w:cs/>
        </w:rPr>
        <w:t>หากมีการ</w:t>
      </w:r>
      <w:r w:rsidRPr="00F53688">
        <w:rPr>
          <w:rFonts w:ascii="Angsana New" w:hAnsi="Angsana New"/>
          <w:sz w:val="30"/>
          <w:szCs w:val="30"/>
          <w:cs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="009232DA" w:rsidRPr="00F53688">
        <w:rPr>
          <w:rFonts w:ascii="Angsana New" w:hAnsi="Angsana New"/>
          <w:sz w:val="30"/>
          <w:szCs w:val="30"/>
        </w:rPr>
        <w:t xml:space="preserve"> </w:t>
      </w:r>
      <w:r w:rsidR="001642CE" w:rsidRPr="00F53688">
        <w:rPr>
          <w:rFonts w:ascii="Angsana New" w:hAnsi="Angsana New"/>
          <w:sz w:val="30"/>
          <w:szCs w:val="30"/>
        </w:rPr>
        <w:br/>
      </w:r>
      <w:r w:rsidRPr="00F53688">
        <w:rPr>
          <w:rFonts w:ascii="Angsana New" w:hAnsi="Angsana New"/>
          <w:sz w:val="30"/>
          <w:szCs w:val="30"/>
          <w:cs/>
        </w:rPr>
        <w:t>กลุ่มผู้ประเมิน</w:t>
      </w:r>
      <w:r w:rsidRPr="00F53688">
        <w:rPr>
          <w:rFonts w:ascii="Angsana New" w:hAnsi="Angsana New" w:hint="cs"/>
          <w:sz w:val="30"/>
          <w:szCs w:val="30"/>
          <w:cs/>
        </w:rPr>
        <w:t>ได้</w:t>
      </w:r>
      <w:r w:rsidRPr="00F53688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F53688">
        <w:rPr>
          <w:rFonts w:ascii="Angsana New" w:hAnsi="Angsana New" w:hint="cs"/>
          <w:sz w:val="30"/>
          <w:szCs w:val="30"/>
          <w:cs/>
        </w:rPr>
        <w:t>ที่</w:t>
      </w:r>
      <w:r w:rsidRPr="00F53688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F53688">
        <w:rPr>
          <w:rFonts w:ascii="Angsana New" w:hAnsi="Angsana New" w:hint="cs"/>
          <w:sz w:val="30"/>
          <w:szCs w:val="30"/>
          <w:cs/>
        </w:rPr>
        <w:t>เกี่ยวกับ</w:t>
      </w:r>
      <w:r w:rsidRPr="00F53688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="001642CE" w:rsidRPr="00F53688">
        <w:rPr>
          <w:rFonts w:ascii="Angsana New" w:hAnsi="Angsana New"/>
          <w:sz w:val="30"/>
          <w:szCs w:val="30"/>
        </w:rPr>
        <w:br/>
      </w:r>
      <w:r w:rsidRPr="00F53688">
        <w:rPr>
          <w:rFonts w:ascii="Angsana New" w:hAnsi="Angsana New" w:hint="cs"/>
          <w:sz w:val="30"/>
          <w:szCs w:val="30"/>
          <w:cs/>
        </w:rPr>
        <w:t>การจัด</w:t>
      </w:r>
      <w:r w:rsidR="00895257" w:rsidRPr="00F53688">
        <w:rPr>
          <w:rFonts w:ascii="Angsana New" w:hAnsi="Angsana New" w:hint="cs"/>
          <w:sz w:val="30"/>
          <w:szCs w:val="30"/>
          <w:cs/>
        </w:rPr>
        <w:t>ลำ</w:t>
      </w:r>
      <w:r w:rsidRPr="00F53688">
        <w:rPr>
          <w:rFonts w:ascii="Angsana New" w:hAnsi="Angsana New"/>
          <w:sz w:val="30"/>
          <w:szCs w:val="30"/>
          <w:cs/>
        </w:rPr>
        <w:t>ดับชั้น</w:t>
      </w:r>
      <w:r w:rsidRPr="00F53688">
        <w:rPr>
          <w:rFonts w:ascii="Angsana New" w:hAnsi="Angsana New" w:hint="cs"/>
          <w:sz w:val="30"/>
          <w:szCs w:val="30"/>
          <w:cs/>
        </w:rPr>
        <w:t>ของ</w:t>
      </w:r>
      <w:r w:rsidRPr="00F53688">
        <w:rPr>
          <w:rFonts w:ascii="Angsana New" w:hAnsi="Angsana New"/>
          <w:sz w:val="30"/>
          <w:szCs w:val="30"/>
          <w:cs/>
        </w:rPr>
        <w:t>มูลค่ายุติธรรม</w:t>
      </w:r>
      <w:r w:rsidRPr="00F53688">
        <w:rPr>
          <w:rFonts w:ascii="Angsana New" w:hAnsi="Angsana New" w:hint="cs"/>
          <w:sz w:val="30"/>
          <w:szCs w:val="30"/>
          <w:cs/>
        </w:rPr>
        <w:t>ว่า</w:t>
      </w:r>
      <w:r w:rsidRPr="00F53688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F53688">
        <w:rPr>
          <w:rFonts w:ascii="Angsana New" w:hAnsi="Angsana New" w:hint="cs"/>
          <w:sz w:val="30"/>
          <w:szCs w:val="30"/>
          <w:cs/>
        </w:rPr>
        <w:t xml:space="preserve">อย่างเหมาะสม </w:t>
      </w:r>
    </w:p>
    <w:p w14:paraId="47E0D44A" w14:textId="77777777" w:rsidR="00391640" w:rsidRPr="00F53688" w:rsidRDefault="00391640" w:rsidP="00391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4"/>
          <w:szCs w:val="24"/>
          <w:cs/>
        </w:rPr>
      </w:pPr>
    </w:p>
    <w:p w14:paraId="173D06DB" w14:textId="77777777" w:rsidR="00205E39" w:rsidRPr="00F53688" w:rsidRDefault="00205E39" w:rsidP="00205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 w:hint="cs"/>
          <w:sz w:val="30"/>
          <w:szCs w:val="30"/>
          <w:cs/>
        </w:rPr>
        <w:t>ประเด็น</w:t>
      </w:r>
      <w:r w:rsidRPr="00F53688">
        <w:rPr>
          <w:rFonts w:ascii="Angsana New" w:hAnsi="Angsana New"/>
          <w:sz w:val="30"/>
          <w:szCs w:val="30"/>
          <w:cs/>
        </w:rPr>
        <w:t>ปัญหา</w:t>
      </w:r>
      <w:r w:rsidRPr="00F53688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F53688">
        <w:rPr>
          <w:rFonts w:ascii="Angsana New" w:hAnsi="Angsana New"/>
          <w:sz w:val="30"/>
          <w:szCs w:val="30"/>
          <w:cs/>
        </w:rPr>
        <w:t>สำคัญ</w:t>
      </w:r>
      <w:r w:rsidRPr="00F53688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F53688">
        <w:rPr>
          <w:rFonts w:ascii="Angsana New" w:hAnsi="Angsana New"/>
          <w:sz w:val="30"/>
          <w:szCs w:val="30"/>
          <w:cs/>
        </w:rPr>
        <w:t>ต่อคณะกรรมการตรวจสอบของกลุ่มบริษัท</w:t>
      </w:r>
    </w:p>
    <w:p w14:paraId="1B3CCF96" w14:textId="77777777" w:rsidR="00391640" w:rsidRPr="00F53688" w:rsidRDefault="00391640" w:rsidP="00391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4"/>
          <w:szCs w:val="24"/>
          <w:cs/>
        </w:rPr>
      </w:pPr>
    </w:p>
    <w:p w14:paraId="06F460AC" w14:textId="77777777" w:rsidR="00D63AB3" w:rsidRPr="00F53688" w:rsidRDefault="00D63AB3" w:rsidP="00205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F53688">
        <w:rPr>
          <w:rFonts w:ascii="Angsana New" w:hAnsi="Angsana New"/>
          <w:sz w:val="30"/>
          <w:szCs w:val="30"/>
          <w:cs/>
        </w:rPr>
        <w:t>กลุ่มบริษัทได้ใช้</w:t>
      </w:r>
      <w:r w:rsidRPr="00F53688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F53688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F53688">
        <w:rPr>
          <w:rFonts w:ascii="Angsana New" w:hAnsi="Angsana New" w:hint="cs"/>
          <w:sz w:val="30"/>
          <w:szCs w:val="30"/>
          <w:cs/>
        </w:rPr>
        <w:t>ในแต่ละ</w:t>
      </w:r>
      <w:r w:rsidRPr="00F53688">
        <w:rPr>
          <w:rFonts w:ascii="Angsana New" w:hAnsi="Angsana New"/>
          <w:sz w:val="30"/>
          <w:szCs w:val="30"/>
          <w:cs/>
        </w:rPr>
        <w:t>ลำดับชั้น</w:t>
      </w:r>
      <w:r w:rsidRPr="00F53688">
        <w:rPr>
          <w:rFonts w:ascii="Angsana New" w:hAnsi="Angsana New" w:hint="cs"/>
          <w:sz w:val="30"/>
          <w:szCs w:val="30"/>
          <w:cs/>
        </w:rPr>
        <w:t>ของ</w:t>
      </w:r>
      <w:r w:rsidRPr="00F53688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14:paraId="7BE56264" w14:textId="77777777" w:rsidR="00F44A92" w:rsidRPr="00F53688" w:rsidRDefault="00F44A92" w:rsidP="00205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82D5C48" w14:textId="4684FC3C" w:rsidR="00B53F6B" w:rsidRPr="00F53688" w:rsidRDefault="00B53F6B" w:rsidP="00B53F6B">
      <w:pPr>
        <w:pStyle w:val="block"/>
        <w:numPr>
          <w:ilvl w:val="0"/>
          <w:numId w:val="10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="007F0795" w:rsidRPr="00F53688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F5368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5368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F5368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เป็นราคาเสนอซื้อขาย </w:t>
      </w:r>
      <w:r w:rsidRPr="00F53688">
        <w:rPr>
          <w:rFonts w:ascii="Angsana New" w:hAnsi="Angsana New" w:cs="Angsana New"/>
          <w:sz w:val="30"/>
          <w:szCs w:val="30"/>
          <w:lang w:bidi="th-TH"/>
        </w:rPr>
        <w:t>(</w:t>
      </w:r>
      <w:r w:rsidRPr="00F53688">
        <w:rPr>
          <w:rFonts w:ascii="Angsana New" w:hAnsi="Angsana New" w:cs="Angsana New" w:hint="cs"/>
          <w:sz w:val="30"/>
          <w:szCs w:val="30"/>
          <w:cs/>
          <w:lang w:bidi="th-TH"/>
        </w:rPr>
        <w:t>ไม่ปรับปรุง</w:t>
      </w:r>
      <w:r w:rsidRPr="00F53688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F53688">
        <w:rPr>
          <w:rFonts w:ascii="Angsana New" w:hAnsi="Angsana New" w:cs="Angsana New" w:hint="cs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14:paraId="2F3A2008" w14:textId="0540C13B" w:rsidR="00B53F6B" w:rsidRPr="00F53688" w:rsidRDefault="00B53F6B" w:rsidP="00B53F6B">
      <w:pPr>
        <w:pStyle w:val="block"/>
        <w:numPr>
          <w:ilvl w:val="0"/>
          <w:numId w:val="10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="007F0795" w:rsidRPr="00F53688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F53688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</w:t>
      </w:r>
      <w:r w:rsidR="00A83608" w:rsidRPr="00F53688">
        <w:rPr>
          <w:rFonts w:ascii="Angsana New" w:hAnsi="Angsana New" w:cs="Angsana New" w:hint="cs"/>
          <w:sz w:val="30"/>
          <w:szCs w:val="30"/>
          <w:cs/>
          <w:lang w:bidi="th-TH"/>
        </w:rPr>
        <w:t>โดย</w:t>
      </w: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ตรง</w:t>
      </w:r>
      <w:r w:rsidR="00A83608" w:rsidRPr="00F5368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A83608" w:rsidRPr="00F5368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(เช่น ราคาขาย) </w:t>
      </w: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หรือโดยอ้อม</w:t>
      </w:r>
      <w:r w:rsidR="00A83608" w:rsidRPr="00F5368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F53688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7F0795" w:rsidRPr="00F53688">
        <w:rPr>
          <w:rFonts w:ascii="Angsana New" w:hAnsi="Angsana New" w:cs="Angsana New"/>
          <w:sz w:val="30"/>
          <w:szCs w:val="30"/>
          <w:lang w:val="en-US" w:bidi="th-TH"/>
        </w:rPr>
        <w:t>1</w:t>
      </w:r>
    </w:p>
    <w:p w14:paraId="63EB9FA2" w14:textId="342C2B3F" w:rsidR="002F66E2" w:rsidRPr="00F53688" w:rsidRDefault="00B53F6B" w:rsidP="00FC6695">
      <w:pPr>
        <w:pStyle w:val="block"/>
        <w:numPr>
          <w:ilvl w:val="0"/>
          <w:numId w:val="10"/>
        </w:numPr>
        <w:spacing w:after="0" w:line="240" w:lineRule="auto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F5368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F0795" w:rsidRPr="00F53688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F53688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F53688">
        <w:rPr>
          <w:rFonts w:ascii="Angsana New" w:hAnsi="Angsana New" w:cs="Angsana New" w:hint="cs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เป็นข้อมูลที่ไม่สามารถสังเกตได้สำหรับสินทรัพย์นั้นหรือหนี้สินนั้น</w:t>
      </w:r>
      <w:r w:rsidR="00A83608" w:rsidRPr="00F5368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</w:p>
    <w:p w14:paraId="6157E3B0" w14:textId="77777777" w:rsidR="009E252B" w:rsidRPr="00F53688" w:rsidRDefault="009E252B" w:rsidP="009E252B">
      <w:pPr>
        <w:pStyle w:val="block"/>
        <w:spacing w:after="0" w:line="240" w:lineRule="auto"/>
        <w:ind w:left="927" w:right="-7"/>
        <w:jc w:val="thaiDistribute"/>
        <w:rPr>
          <w:rFonts w:asciiTheme="majorBidi" w:eastAsia="Calibri" w:hAnsiTheme="majorBidi" w:cstheme="majorBidi"/>
          <w:szCs w:val="22"/>
          <w:rtl/>
          <w:cs/>
          <w:lang w:val="en-US"/>
        </w:rPr>
      </w:pPr>
    </w:p>
    <w:p w14:paraId="03C6CEFA" w14:textId="77777777" w:rsidR="00D63AB3" w:rsidRPr="00F53688" w:rsidRDefault="00D63AB3" w:rsidP="004D6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lastRenderedPageBreak/>
        <w:t>หา</w:t>
      </w:r>
      <w:r w:rsidRPr="00F53688">
        <w:rPr>
          <w:rFonts w:ascii="Angsana New" w:hAnsi="Angsana New" w:hint="cs"/>
          <w:sz w:val="30"/>
          <w:szCs w:val="30"/>
          <w:cs/>
        </w:rPr>
        <w:t>ก</w:t>
      </w:r>
      <w:r w:rsidRPr="00F53688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F53688">
        <w:rPr>
          <w:rFonts w:ascii="Angsana New" w:hAnsi="Angsana New" w:hint="cs"/>
          <w:sz w:val="30"/>
          <w:szCs w:val="30"/>
          <w:cs/>
        </w:rPr>
        <w:t>ั้น</w:t>
      </w:r>
      <w:r w:rsidRPr="00F53688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F53688">
        <w:rPr>
          <w:rFonts w:ascii="Angsana New" w:hAnsi="Angsana New" w:hint="cs"/>
          <w:sz w:val="30"/>
          <w:szCs w:val="30"/>
          <w:cs/>
        </w:rPr>
        <w:t>โดยรวม</w:t>
      </w:r>
      <w:r w:rsidRPr="00F53688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F53688">
        <w:rPr>
          <w:rFonts w:ascii="Angsana New" w:hAnsi="Angsana New" w:hint="cs"/>
          <w:sz w:val="30"/>
          <w:szCs w:val="30"/>
          <w:cs/>
        </w:rPr>
        <w:t>ตาม</w:t>
      </w:r>
      <w:r w:rsidRPr="00F53688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F53688">
        <w:rPr>
          <w:rFonts w:ascii="Angsana New" w:hAnsi="Angsana New" w:hint="cs"/>
          <w:sz w:val="30"/>
          <w:szCs w:val="30"/>
          <w:cs/>
        </w:rPr>
        <w:t>ของ</w:t>
      </w:r>
      <w:r w:rsidRPr="00F53688">
        <w:rPr>
          <w:rFonts w:ascii="Angsana New" w:hAnsi="Angsana New"/>
          <w:sz w:val="30"/>
          <w:szCs w:val="30"/>
          <w:cs/>
        </w:rPr>
        <w:t>ข้อมูล</w:t>
      </w:r>
      <w:r w:rsidRPr="00F53688">
        <w:rPr>
          <w:rFonts w:ascii="Angsana New" w:hAnsi="Angsana New" w:hint="cs"/>
          <w:sz w:val="30"/>
          <w:szCs w:val="30"/>
          <w:cs/>
        </w:rPr>
        <w:t>ที่อยู่</w:t>
      </w:r>
      <w:r w:rsidRPr="00F53688">
        <w:rPr>
          <w:rFonts w:ascii="Angsana New" w:hAnsi="Angsana New"/>
          <w:sz w:val="30"/>
          <w:szCs w:val="30"/>
          <w:cs/>
        </w:rPr>
        <w:t>ในระดับต่ำสุด</w:t>
      </w:r>
      <w:r w:rsidRPr="00F53688">
        <w:rPr>
          <w:rFonts w:ascii="Angsana New" w:hAnsi="Angsana New" w:hint="cs"/>
          <w:sz w:val="30"/>
          <w:szCs w:val="30"/>
          <w:cs/>
        </w:rPr>
        <w:t>ที่</w:t>
      </w:r>
      <w:r w:rsidRPr="00F53688">
        <w:rPr>
          <w:rFonts w:ascii="Angsana New" w:hAnsi="Angsana New"/>
          <w:sz w:val="30"/>
          <w:szCs w:val="30"/>
          <w:cs/>
        </w:rPr>
        <w:t>มีนัยสำคัญ</w:t>
      </w:r>
      <w:r w:rsidRPr="00F53688">
        <w:rPr>
          <w:rFonts w:ascii="Angsana New" w:hAnsi="Angsana New" w:hint="cs"/>
          <w:sz w:val="30"/>
          <w:szCs w:val="30"/>
          <w:cs/>
        </w:rPr>
        <w:t>สำหรับ</w:t>
      </w:r>
      <w:r w:rsidRPr="00F53688">
        <w:rPr>
          <w:rFonts w:ascii="Angsana New" w:hAnsi="Angsana New"/>
          <w:sz w:val="30"/>
          <w:szCs w:val="30"/>
          <w:cs/>
        </w:rPr>
        <w:t>การวัดมูลค่า</w:t>
      </w:r>
      <w:r w:rsidRPr="00F53688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14:paraId="087F1748" w14:textId="77777777" w:rsidR="00F44A92" w:rsidRPr="00F53688" w:rsidRDefault="00F44A92" w:rsidP="004D6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DA9F60E" w14:textId="77777777" w:rsidR="00D63AB3" w:rsidRPr="00F53688" w:rsidRDefault="00D63AB3" w:rsidP="004D6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</w:t>
      </w:r>
      <w:r w:rsidRPr="00F53688">
        <w:rPr>
          <w:rFonts w:ascii="Angsana New" w:hAnsi="Angsana New" w:hint="cs"/>
          <w:sz w:val="30"/>
          <w:szCs w:val="30"/>
          <w:cs/>
        </w:rPr>
        <w:t>ของ</w:t>
      </w:r>
      <w:r w:rsidRPr="00F53688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F53688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F53688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14:paraId="5C516933" w14:textId="77777777" w:rsidR="002F66E2" w:rsidRPr="00F53688" w:rsidRDefault="002F66E2" w:rsidP="002F66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7"/>
        <w:jc w:val="thaiDistribute"/>
        <w:rPr>
          <w:rFonts w:asciiTheme="majorBidi" w:eastAsia="Calibri" w:hAnsiTheme="majorBidi" w:cstheme="majorBidi"/>
          <w:sz w:val="24"/>
          <w:szCs w:val="24"/>
          <w:cs/>
        </w:rPr>
      </w:pPr>
    </w:p>
    <w:p w14:paraId="3A3DBBDE" w14:textId="4AC0F9DA" w:rsidR="00D63AB3" w:rsidRPr="00F53688" w:rsidRDefault="00D63AB3" w:rsidP="004D6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ข้อมูลเพิ่มเติมเกี่ยวกับ</w:t>
      </w:r>
      <w:r w:rsidRPr="00F53688">
        <w:rPr>
          <w:rFonts w:ascii="Angsana New" w:hAnsi="Angsana New" w:hint="cs"/>
          <w:sz w:val="30"/>
          <w:szCs w:val="30"/>
          <w:cs/>
        </w:rPr>
        <w:t>ข้อสมมติ</w:t>
      </w:r>
      <w:r w:rsidR="00A26C98" w:rsidRPr="00F53688">
        <w:rPr>
          <w:rFonts w:ascii="Angsana New" w:hAnsi="Angsana New" w:hint="cs"/>
          <w:sz w:val="30"/>
          <w:szCs w:val="30"/>
          <w:cs/>
        </w:rPr>
        <w:t>ฐานที่ใช้ในการวัดมูลค่ายุติธรรม</w:t>
      </w:r>
      <w:r w:rsidR="00A26C98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>อยู่ในหมายเหตุประกอบงบการเงิน</w:t>
      </w:r>
      <w:r w:rsidR="00205E39" w:rsidRPr="00F53688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6D5D1487" w14:textId="77777777" w:rsidR="002F66E2" w:rsidRPr="00F53688" w:rsidRDefault="002F66E2" w:rsidP="002F66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27"/>
        <w:jc w:val="thaiDistribute"/>
        <w:rPr>
          <w:rFonts w:asciiTheme="majorBidi" w:eastAsia="Calibri" w:hAnsiTheme="majorBidi" w:cstheme="majorBidi"/>
          <w:sz w:val="24"/>
          <w:szCs w:val="24"/>
          <w:cs/>
        </w:rPr>
      </w:pPr>
    </w:p>
    <w:p w14:paraId="26E979ED" w14:textId="6D0CC7DE" w:rsidR="00F33205" w:rsidRPr="00F53688" w:rsidRDefault="00F33205" w:rsidP="00F3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="009420C9" w:rsidRPr="00F53688">
        <w:rPr>
          <w:rFonts w:ascii="Angsana New" w:hAnsi="Angsana New"/>
          <w:sz w:val="30"/>
          <w:szCs w:val="30"/>
        </w:rPr>
        <w:t>14</w:t>
      </w:r>
      <w:r w:rsidRPr="00F53688">
        <w:rPr>
          <w:rFonts w:ascii="Angsana New" w:hAnsi="Angsana New"/>
          <w:sz w:val="30"/>
          <w:szCs w:val="30"/>
          <w:cs/>
        </w:rPr>
        <w:tab/>
      </w:r>
      <w:r w:rsidRPr="00F53688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</w:p>
    <w:p w14:paraId="2A795025" w14:textId="4561610D" w:rsidR="009259C0" w:rsidRPr="00F53688" w:rsidRDefault="009259C0" w:rsidP="00925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Pr="00F53688">
        <w:rPr>
          <w:rFonts w:ascii="Angsana New" w:hAnsi="Angsana New"/>
          <w:sz w:val="30"/>
          <w:szCs w:val="30"/>
        </w:rPr>
        <w:t>15</w:t>
      </w:r>
      <w:r w:rsidRPr="00F53688">
        <w:rPr>
          <w:rFonts w:ascii="Angsana New" w:hAnsi="Angsana New"/>
          <w:sz w:val="30"/>
          <w:szCs w:val="30"/>
          <w:cs/>
        </w:rPr>
        <w:tab/>
      </w:r>
      <w:r w:rsidRPr="00F53688">
        <w:rPr>
          <w:rFonts w:ascii="Angsana New" w:hAnsi="Angsana New" w:hint="cs"/>
          <w:sz w:val="30"/>
          <w:szCs w:val="30"/>
          <w:cs/>
        </w:rPr>
        <w:t>ที่ดิน อาคาร และอุปกรณ์</w:t>
      </w:r>
    </w:p>
    <w:p w14:paraId="65F74EBD" w14:textId="7CC4EF28" w:rsidR="0094224C" w:rsidRPr="00F53688" w:rsidRDefault="001C2C8F" w:rsidP="00215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="009420C9" w:rsidRPr="00F53688">
        <w:rPr>
          <w:rFonts w:ascii="Angsana New" w:hAnsi="Angsana New"/>
          <w:sz w:val="30"/>
          <w:szCs w:val="30"/>
        </w:rPr>
        <w:t>35</w:t>
      </w:r>
      <w:r w:rsidR="000F29B9" w:rsidRPr="00F53688">
        <w:rPr>
          <w:rFonts w:ascii="Angsana New" w:hAnsi="Angsana New"/>
          <w:sz w:val="30"/>
          <w:szCs w:val="30"/>
          <w:cs/>
        </w:rPr>
        <w:tab/>
        <w:t>เครื่องมือทางการเงิน</w:t>
      </w:r>
    </w:p>
    <w:p w14:paraId="126F3184" w14:textId="77777777" w:rsidR="00DE366B" w:rsidRPr="00F53688" w:rsidRDefault="00DE366B" w:rsidP="00215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B949A1A" w14:textId="58F73F61" w:rsidR="00DE151E" w:rsidRPr="00F53688" w:rsidRDefault="007F0795" w:rsidP="00556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F53688">
        <w:rPr>
          <w:rFonts w:ascii="Angsana New" w:hAnsi="Angsana New"/>
          <w:b/>
          <w:bCs/>
          <w:sz w:val="30"/>
          <w:szCs w:val="30"/>
        </w:rPr>
        <w:t>3</w:t>
      </w:r>
      <w:r w:rsidR="00A23DE1" w:rsidRPr="00F53688">
        <w:rPr>
          <w:rFonts w:ascii="Angsana New" w:hAnsi="Angsana New"/>
          <w:b/>
          <w:bCs/>
          <w:sz w:val="30"/>
          <w:szCs w:val="30"/>
          <w:cs/>
        </w:rPr>
        <w:tab/>
      </w:r>
      <w:r w:rsidR="00DE151E" w:rsidRPr="00F53688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6EE8B16F" w14:textId="77777777" w:rsidR="00DE151E" w:rsidRPr="00F53688" w:rsidRDefault="00DE151E" w:rsidP="00AF6226">
      <w:pPr>
        <w:pStyle w:val="BodyText2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6FEBCEEE" w14:textId="77777777" w:rsidR="006F5CA6" w:rsidRPr="00F53688" w:rsidRDefault="00DE151E" w:rsidP="006F5CA6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53688">
        <w:rPr>
          <w:rFonts w:ascii="Angsana New" w:hAnsi="Angsana New" w:cs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446E77F9" w14:textId="77777777" w:rsidR="0015330E" w:rsidRPr="00F53688" w:rsidRDefault="0015330E" w:rsidP="006F5CA6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  <w:cs/>
          <w:lang w:val="en-US"/>
        </w:rPr>
      </w:pPr>
    </w:p>
    <w:p w14:paraId="5CFD5A81" w14:textId="77777777" w:rsidR="00DE151E" w:rsidRPr="00F53688" w:rsidRDefault="00DE151E" w:rsidP="00AF6226">
      <w:pPr>
        <w:pStyle w:val="BodyText2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F536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(ก)</w:t>
      </w:r>
      <w:r w:rsidRPr="00F536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  <w:t>เกณฑ์ในการจัดทำงบการเงินรวม</w:t>
      </w:r>
    </w:p>
    <w:p w14:paraId="7E85F8E7" w14:textId="77777777" w:rsidR="00DE151E" w:rsidRPr="00F53688" w:rsidRDefault="00DE151E" w:rsidP="00AF6226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2"/>
          <w:sz w:val="24"/>
          <w:szCs w:val="24"/>
          <w:lang w:val="en-US"/>
        </w:rPr>
      </w:pPr>
    </w:p>
    <w:p w14:paraId="74AAA14A" w14:textId="77777777" w:rsidR="00CC10B0" w:rsidRPr="00F53688" w:rsidRDefault="00DE151E" w:rsidP="0094224C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53688">
        <w:rPr>
          <w:rFonts w:ascii="Angsana New" w:hAnsi="Angsana New" w:cs="Angsana New"/>
          <w:sz w:val="30"/>
          <w:szCs w:val="30"/>
          <w:cs/>
        </w:rPr>
        <w:t>งบการเงินรวมประกอบด้วย งบการเงินของบริษัทและบริษัทย่อย (รวมกันเรียกว่า “กลุ่มบริษัท”) และส่วนได้เสียของกลุ่มบริษัทใน</w:t>
      </w:r>
      <w:r w:rsidR="00A02DD5" w:rsidRPr="00F53688">
        <w:rPr>
          <w:rFonts w:ascii="Angsana New" w:hAnsi="Angsana New" w:cs="Angsana New" w:hint="cs"/>
          <w:sz w:val="30"/>
          <w:szCs w:val="30"/>
          <w:cs/>
          <w:lang w:val="en-US"/>
        </w:rPr>
        <w:t>การร่วมค้า</w:t>
      </w:r>
      <w:r w:rsidRPr="00F53688">
        <w:rPr>
          <w:rFonts w:ascii="Angsana New" w:hAnsi="Angsana New" w:cs="Angsana New"/>
          <w:sz w:val="30"/>
          <w:szCs w:val="30"/>
          <w:cs/>
          <w:lang w:val="en-US"/>
        </w:rPr>
        <w:t>และ</w:t>
      </w:r>
      <w:r w:rsidR="00A02DD5" w:rsidRPr="00F53688">
        <w:rPr>
          <w:rFonts w:ascii="Angsana New" w:hAnsi="Angsana New" w:cs="Angsana New"/>
          <w:sz w:val="30"/>
          <w:szCs w:val="30"/>
          <w:cs/>
        </w:rPr>
        <w:t>บริษัทร่วม</w:t>
      </w:r>
    </w:p>
    <w:p w14:paraId="50FA78F6" w14:textId="77777777" w:rsidR="0094224C" w:rsidRPr="00F53688" w:rsidRDefault="0094224C" w:rsidP="0094224C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33FF508E" w14:textId="77777777" w:rsidR="00DE151E" w:rsidRPr="00F53688" w:rsidRDefault="00DE151E" w:rsidP="00AF6226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F53688">
        <w:rPr>
          <w:rFonts w:ascii="Angsana New" w:hAnsi="Angsana New" w:cs="Angsana New"/>
          <w:i/>
          <w:iCs/>
          <w:sz w:val="30"/>
          <w:szCs w:val="30"/>
          <w:cs/>
        </w:rPr>
        <w:t>การรวมธุรกิจ</w:t>
      </w:r>
    </w:p>
    <w:p w14:paraId="64C23399" w14:textId="77777777" w:rsidR="00DE151E" w:rsidRPr="00F53688" w:rsidRDefault="00DE151E" w:rsidP="00AF6226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9425086" w14:textId="77777777" w:rsidR="00DE151E" w:rsidRPr="00F53688" w:rsidRDefault="00DE151E" w:rsidP="00AF6226">
      <w:pPr>
        <w:pStyle w:val="BodyText2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3688">
        <w:rPr>
          <w:rFonts w:ascii="Angsana New" w:hAnsi="Angsana New" w:cs="Angsana New"/>
          <w:sz w:val="30"/>
          <w:szCs w:val="30"/>
          <w:cs/>
        </w:rPr>
        <w:t>กลุ่มบริษัทบันทึกบัญชีสำหรับการรวมธุรกิจ</w:t>
      </w:r>
      <w:r w:rsidR="007638F2" w:rsidRPr="00F53688">
        <w:rPr>
          <w:rFonts w:ascii="Angsana New" w:hAnsi="Angsana New" w:cs="Angsana New" w:hint="cs"/>
          <w:sz w:val="30"/>
          <w:szCs w:val="30"/>
          <w:cs/>
        </w:rPr>
        <w:t>ตามวิธีซื้อ</w:t>
      </w:r>
      <w:r w:rsidRPr="00F53688">
        <w:rPr>
          <w:rFonts w:ascii="Angsana New" w:hAnsi="Angsana New" w:cs="Angsana New"/>
          <w:sz w:val="30"/>
          <w:szCs w:val="30"/>
          <w:cs/>
        </w:rPr>
        <w:t xml:space="preserve"> </w:t>
      </w:r>
      <w:r w:rsidR="0015330E" w:rsidRPr="00F53688">
        <w:rPr>
          <w:rFonts w:ascii="Angsana New" w:hAnsi="Angsana New" w:cs="Angsana New" w:hint="cs"/>
          <w:sz w:val="30"/>
          <w:szCs w:val="30"/>
          <w:cs/>
        </w:rPr>
        <w:t>เมื่อการควบคุมถูกโอนไปยังกลุ่มบริษัท</w:t>
      </w:r>
      <w:r w:rsidRPr="00F53688">
        <w:rPr>
          <w:rFonts w:ascii="Angsana New" w:hAnsi="Angsana New" w:cs="Angsana New"/>
          <w:sz w:val="30"/>
          <w:szCs w:val="30"/>
          <w:cs/>
        </w:rPr>
        <w:t>ยกเว้นในกรณีที่เป็นการรวมกิจการหรือธุรกิจที่อยู่ภายใต้การควบคุมเดียวกัน</w:t>
      </w:r>
    </w:p>
    <w:p w14:paraId="5017D349" w14:textId="77777777" w:rsidR="0094224C" w:rsidRPr="00F53688" w:rsidRDefault="0094224C" w:rsidP="0094224C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D11709C" w14:textId="77777777" w:rsidR="007C582F" w:rsidRPr="00F53688" w:rsidRDefault="00EA5208" w:rsidP="007C582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F53688">
        <w:rPr>
          <w:rFonts w:ascii="Angsana New" w:hAnsi="Angsana New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="007C582F" w:rsidRPr="00F53688">
        <w:rPr>
          <w:rFonts w:ascii="Angsana New" w:hAnsi="Angsana New"/>
          <w:sz w:val="30"/>
          <w:szCs w:val="30"/>
          <w:cs/>
        </w:rPr>
        <w:t xml:space="preserve"> </w:t>
      </w:r>
      <w:r w:rsidR="007C582F" w:rsidRPr="00F53688">
        <w:rPr>
          <w:rFonts w:ascii="Angsana New" w:hAnsi="Angsana New" w:hint="cs"/>
          <w:sz w:val="30"/>
          <w:szCs w:val="30"/>
          <w:cs/>
        </w:rPr>
        <w:t xml:space="preserve">วันที่ซื้อกิจการคือวันที่อำนาจในการควบคุมนั้นได้ถูกโอนไปยังผู้ซื้อ 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6119E963" w14:textId="77777777" w:rsidR="00152C8D" w:rsidRPr="00F53688" w:rsidRDefault="00152C8D" w:rsidP="00152C8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A1B5734" w14:textId="77777777" w:rsidR="00DE151E" w:rsidRPr="00F53688" w:rsidRDefault="00DE151E" w:rsidP="00943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53688">
        <w:rPr>
          <w:rFonts w:ascii="Angsana New" w:hAnsi="Angsana New"/>
          <w:sz w:val="30"/>
          <w:szCs w:val="30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="00D86B63" w:rsidRPr="00F53688">
        <w:rPr>
          <w:rFonts w:ascii="Angsana New" w:hAnsi="Angsana New" w:hint="cs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6855CDBE" w14:textId="77777777" w:rsidR="00DE366B" w:rsidRPr="00F53688" w:rsidRDefault="00DE366B" w:rsidP="00AF6226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765751E" w14:textId="082033C9" w:rsidR="00DE151E" w:rsidRPr="00F53688" w:rsidRDefault="003C6836" w:rsidP="00AF6226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lastRenderedPageBreak/>
        <w:t>สิ่งตอบแทนที่โอนให้</w:t>
      </w:r>
      <w:r w:rsidR="00406143" w:rsidRPr="00F53688">
        <w:rPr>
          <w:rFonts w:ascii="Angsana New" w:hAnsi="Angsana New" w:hint="cs"/>
          <w:sz w:val="30"/>
          <w:szCs w:val="30"/>
          <w:cs/>
        </w:rPr>
        <w:t>ต้อง</w:t>
      </w:r>
      <w:r w:rsidR="00DE151E" w:rsidRPr="00F53688">
        <w:rPr>
          <w:rFonts w:ascii="Angsana New" w:hAnsi="Angsana New"/>
          <w:sz w:val="30"/>
          <w:szCs w:val="30"/>
          <w:cs/>
        </w:rPr>
        <w:t>วัดด้วยมูลค่ายุติธรรมของสินทรัพย์ที่โอนไป</w:t>
      </w:r>
      <w:r w:rsidR="00A26C98" w:rsidRPr="00F53688">
        <w:rPr>
          <w:rFonts w:ascii="Angsana New" w:hAnsi="Angsana New"/>
          <w:sz w:val="30"/>
          <w:szCs w:val="30"/>
        </w:rPr>
        <w:t xml:space="preserve"> </w:t>
      </w:r>
      <w:r w:rsidR="00DE151E" w:rsidRPr="00F53688">
        <w:rPr>
          <w:rFonts w:ascii="Angsana New" w:hAnsi="Angsana New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="00DE151E" w:rsidRPr="00F53688">
        <w:rPr>
          <w:rFonts w:ascii="Angsana New" w:hAnsi="Angsana New"/>
          <w:sz w:val="30"/>
          <w:szCs w:val="30"/>
        </w:rPr>
        <w:t xml:space="preserve"> </w:t>
      </w:r>
      <w:r w:rsidR="00DE151E" w:rsidRPr="00F53688">
        <w:rPr>
          <w:rFonts w:ascii="Angsana New" w:hAnsi="Angsana New"/>
          <w:sz w:val="30"/>
          <w:szCs w:val="30"/>
          <w:cs/>
        </w:rPr>
        <w:t>สิ่งตอบแทนที่โอนให้รวมถึงมูลค่ายุติธรรมของหนี้สินที่อาจเกิดขึ้นและ</w:t>
      </w:r>
      <w:r w:rsidR="00406143" w:rsidRPr="00F53688">
        <w:rPr>
          <w:rFonts w:ascii="Angsana New" w:hAnsi="Angsana New" w:hint="cs"/>
          <w:sz w:val="30"/>
          <w:szCs w:val="30"/>
          <w:cs/>
        </w:rPr>
        <w:t>มูลค่าของ</w:t>
      </w:r>
      <w:r w:rsidR="00DE151E" w:rsidRPr="00F53688">
        <w:rPr>
          <w:rFonts w:ascii="Angsana New" w:hAnsi="Angsana New"/>
          <w:sz w:val="30"/>
          <w:szCs w:val="30"/>
          <w:cs/>
        </w:rPr>
        <w:t xml:space="preserve">โครงการจ่ายโดยใช้หุ้นเป็นเกณฑ์ที่ออกแทนโครงการของผู้ถูกซื้อเมื่อรวมธุรกิจ </w:t>
      </w:r>
      <w:r w:rsidR="005746F9" w:rsidRPr="00F53688">
        <w:rPr>
          <w:rFonts w:ascii="Angsana New" w:hAnsi="Angsana New" w:hint="cs"/>
          <w:sz w:val="30"/>
          <w:szCs w:val="30"/>
          <w:cs/>
        </w:rPr>
        <w:t>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ไปหักจากสิ่งตอบแทนที่โอนให้และรับรู้เป็นค่าใช้จ่ายอื่น</w:t>
      </w:r>
    </w:p>
    <w:p w14:paraId="186FB6FC" w14:textId="77777777" w:rsidR="00F44A92" w:rsidRPr="00F53688" w:rsidRDefault="00F44A92" w:rsidP="00AF6226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49E58B0" w14:textId="77777777" w:rsidR="00DE151E" w:rsidRPr="00F53688" w:rsidRDefault="00406143" w:rsidP="00AF6226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</w:t>
      </w:r>
      <w:r w:rsidRPr="00F53688">
        <w:rPr>
          <w:rFonts w:ascii="Angsana New" w:hAnsi="Angsana New" w:hint="cs"/>
          <w:sz w:val="30"/>
          <w:szCs w:val="30"/>
          <w:cs/>
        </w:rPr>
        <w:t>ที่รับมา</w:t>
      </w:r>
      <w:r w:rsidRPr="00F53688">
        <w:rPr>
          <w:rFonts w:ascii="Angsana New" w:hAnsi="Angsana New"/>
          <w:sz w:val="30"/>
          <w:szCs w:val="30"/>
          <w:cs/>
        </w:rPr>
        <w:t>จากการรวมธุรกิจ รับรู้เป็นหนี้สิน</w:t>
      </w:r>
      <w:r w:rsidRPr="00F53688">
        <w:rPr>
          <w:rFonts w:ascii="Angsana New" w:hAnsi="Angsana New" w:hint="cs"/>
          <w:sz w:val="30"/>
          <w:szCs w:val="30"/>
          <w:cs/>
        </w:rPr>
        <w:t>หากมีภาระผูกพันใน</w:t>
      </w:r>
      <w:r w:rsidRPr="00F53688">
        <w:rPr>
          <w:rFonts w:ascii="Angsana New" w:hAnsi="Angsana New"/>
          <w:sz w:val="30"/>
          <w:szCs w:val="30"/>
          <w:cs/>
        </w:rPr>
        <w:t>ปัจจุบัน</w:t>
      </w:r>
      <w:r w:rsidRPr="00F53688">
        <w:rPr>
          <w:rFonts w:ascii="Angsana New" w:hAnsi="Angsana New" w:hint="cs"/>
          <w:sz w:val="30"/>
          <w:szCs w:val="30"/>
          <w:cs/>
        </w:rPr>
        <w:t>ซึ่ง</w:t>
      </w:r>
      <w:r w:rsidRPr="00F53688">
        <w:rPr>
          <w:rFonts w:ascii="Angsana New" w:hAnsi="Angsana New"/>
          <w:sz w:val="30"/>
          <w:szCs w:val="30"/>
          <w:cs/>
        </w:rPr>
        <w:t>เกิดขึ้นจากเหตุการณ์ในอดีต และสามารถวัดมูลค่ายุติธรรมได้อย่างน่าเชื่อถือ</w:t>
      </w:r>
    </w:p>
    <w:p w14:paraId="39BD1CB9" w14:textId="77777777" w:rsidR="00DE151E" w:rsidRPr="00F53688" w:rsidRDefault="00DE151E" w:rsidP="00AF6226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703B54F" w14:textId="77777777" w:rsidR="00DE151E" w:rsidRPr="00F53688" w:rsidRDefault="00DE151E" w:rsidP="00AF6226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ต้นทุนที่เกี่ยวข้องกับการซื้อ</w:t>
      </w:r>
      <w:r w:rsidR="00C811B7" w:rsidRPr="00F53688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F53688">
        <w:rPr>
          <w:rFonts w:ascii="Angsana New" w:hAnsi="Angsana New"/>
          <w:sz w:val="30"/>
          <w:szCs w:val="30"/>
          <w:cs/>
        </w:rPr>
        <w:t>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544F51D8" w14:textId="77777777" w:rsidR="005746F9" w:rsidRPr="00F53688" w:rsidRDefault="005746F9" w:rsidP="00AF6226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203A383" w14:textId="77777777" w:rsidR="009232DA" w:rsidRPr="00F53688" w:rsidRDefault="00406143" w:rsidP="009232DA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3688">
        <w:rPr>
          <w:rFonts w:ascii="Angsana New" w:hAnsi="Angsana New" w:cs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60A49C79" w14:textId="77777777" w:rsidR="00406143" w:rsidRPr="00F53688" w:rsidRDefault="00406143" w:rsidP="00152C8D">
      <w:pPr>
        <w:pStyle w:val="BodyText2"/>
        <w:ind w:left="540" w:right="47"/>
        <w:jc w:val="thaiDistribute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2613BD88" w14:textId="77777777" w:rsidR="00152C8D" w:rsidRPr="00F53688" w:rsidRDefault="00152C8D" w:rsidP="00152C8D">
      <w:pPr>
        <w:pStyle w:val="BodyText2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F5368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5E5AC047" w14:textId="77777777" w:rsidR="00152C8D" w:rsidRPr="00F53688" w:rsidRDefault="00152C8D" w:rsidP="00152C8D">
      <w:pPr>
        <w:pStyle w:val="BodyText2"/>
        <w:spacing w:line="240" w:lineRule="auto"/>
        <w:ind w:left="540" w:right="47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14:paraId="75B56804" w14:textId="4C81F6D7" w:rsidR="00060B3C" w:rsidRPr="00F53688" w:rsidRDefault="00060B3C" w:rsidP="00060B3C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</w:t>
      </w:r>
      <w:r w:rsidR="00C42CA6" w:rsidRPr="00F53688">
        <w:rPr>
          <w:rFonts w:ascii="Angsana New" w:hAnsi="Angsana New"/>
          <w:sz w:val="30"/>
          <w:szCs w:val="30"/>
        </w:rPr>
        <w:br/>
      </w:r>
      <w:r w:rsidRPr="00F53688">
        <w:rPr>
          <w:rFonts w:ascii="Angsana New" w:hAnsi="Angsana New"/>
          <w:sz w:val="30"/>
          <w:szCs w:val="30"/>
          <w:cs/>
        </w:rPr>
        <w:t>งบการเงินรวมของบริษัทใหญ่ในลำดับสูงสุด ณ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</w:t>
      </w:r>
      <w:r w:rsidR="00C42CA6" w:rsidRPr="00F53688">
        <w:rPr>
          <w:rFonts w:ascii="Angsana New" w:hAnsi="Angsana New"/>
          <w:sz w:val="30"/>
          <w:szCs w:val="30"/>
        </w:rPr>
        <w:br/>
      </w:r>
      <w:r w:rsidRPr="00F53688">
        <w:rPr>
          <w:rFonts w:ascii="Angsana New" w:hAnsi="Angsana New"/>
          <w:sz w:val="30"/>
          <w:szCs w:val="30"/>
          <w:cs/>
        </w:rPr>
        <w:t>การควบคุมเดียวกันในส่วนของผู้ถือหุ้น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รายการส่วนเกินหรือส่วนขาดจะถูกโอนไปยังกำไรสะสมเมื่อมี</w:t>
      </w:r>
      <w:r w:rsidR="00C42CA6" w:rsidRPr="00F53688">
        <w:rPr>
          <w:rFonts w:ascii="Angsana New" w:hAnsi="Angsana New"/>
          <w:sz w:val="30"/>
          <w:szCs w:val="30"/>
        </w:rPr>
        <w:br/>
      </w:r>
      <w:r w:rsidRPr="00F53688">
        <w:rPr>
          <w:rFonts w:ascii="Angsana New" w:hAnsi="Angsana New"/>
          <w:sz w:val="30"/>
          <w:szCs w:val="30"/>
          <w:cs/>
        </w:rPr>
        <w:t xml:space="preserve">การขายเงินลงทุนในธุรกิจที่ซื้อดังกล่าวไป </w:t>
      </w:r>
    </w:p>
    <w:p w14:paraId="4B6451EC" w14:textId="77777777" w:rsidR="00060B3C" w:rsidRPr="00F53688" w:rsidRDefault="00060B3C" w:rsidP="00060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47AEB9D2" w14:textId="6ED7BDE5" w:rsidR="00D22D44" w:rsidRPr="00F53688" w:rsidRDefault="00060B3C" w:rsidP="00D22D44">
      <w:pPr>
        <w:pStyle w:val="BodyText2"/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F53688">
        <w:rPr>
          <w:rFonts w:ascii="Angsana New" w:hAnsi="Angsana New" w:cs="Angsana New"/>
          <w:sz w:val="30"/>
          <w:szCs w:val="30"/>
          <w:cs/>
          <w:lang w:val="en-US"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5256449C" w14:textId="77777777" w:rsidR="00060B3C" w:rsidRPr="00F53688" w:rsidRDefault="00060B3C" w:rsidP="00D22D44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52930331" w14:textId="77777777" w:rsidR="00060B3C" w:rsidRPr="00F53688" w:rsidRDefault="00060B3C" w:rsidP="00D22D44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CEE4591" w14:textId="77777777" w:rsidR="00060B3C" w:rsidRPr="00F53688" w:rsidRDefault="00060B3C" w:rsidP="00D22D44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en-US"/>
        </w:rPr>
      </w:pPr>
    </w:p>
    <w:p w14:paraId="151B8781" w14:textId="77777777" w:rsidR="00DE151E" w:rsidRPr="00F53688" w:rsidRDefault="00DE151E" w:rsidP="00AF6226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F5368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บริษัทย่อย</w:t>
      </w:r>
    </w:p>
    <w:p w14:paraId="5C2A2E03" w14:textId="77777777" w:rsidR="00DE151E" w:rsidRPr="00F53688" w:rsidRDefault="00DE151E" w:rsidP="00AF6226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934143C" w14:textId="77777777" w:rsidR="00C811B7" w:rsidRPr="00F53688" w:rsidRDefault="00C811B7" w:rsidP="00C811B7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 w:cs="Angsana New"/>
          <w:sz w:val="16"/>
          <w:szCs w:val="16"/>
          <w:cs/>
        </w:rPr>
      </w:pPr>
      <w:r w:rsidRPr="00F53688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F5368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F53688">
        <w:rPr>
          <w:rFonts w:ascii="Angsana New" w:hAnsi="Angsana New" w:cs="Angsana New"/>
          <w:sz w:val="30"/>
          <w:szCs w:val="30"/>
          <w:cs/>
        </w:rPr>
        <w:t xml:space="preserve">  การควบคุมเกิดขึ้นเมื่อ</w:t>
      </w:r>
      <w:r w:rsidRPr="00F53688">
        <w:rPr>
          <w:rFonts w:ascii="Angsana New" w:hAnsi="Angsana New" w:cs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F53688">
        <w:rPr>
          <w:rFonts w:ascii="Angsana New" w:hAnsi="Angsana New" w:cs="Angsana New"/>
          <w:sz w:val="30"/>
          <w:szCs w:val="30"/>
          <w:cs/>
        </w:rPr>
        <w:t xml:space="preserve">  งบการเงินของบริ</w:t>
      </w:r>
      <w:r w:rsidR="00B1109F" w:rsidRPr="00F53688">
        <w:rPr>
          <w:rFonts w:ascii="Angsana New" w:hAnsi="Angsana New" w:cs="Angsana New"/>
          <w:sz w:val="30"/>
          <w:szCs w:val="30"/>
          <w:cs/>
        </w:rPr>
        <w:t>ษัทย่อยได้รวมอยู่ในงบการเงินรวม</w:t>
      </w:r>
      <w:r w:rsidRPr="00F53688">
        <w:rPr>
          <w:rFonts w:ascii="Angsana New" w:hAnsi="Angsana New" w:cs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  <w:r w:rsidRPr="00F53688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85DA43D" w14:textId="77777777" w:rsidR="00F44A92" w:rsidRPr="00F53688" w:rsidRDefault="00F44A92" w:rsidP="00AF6226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1CF01C7D" w14:textId="77777777" w:rsidR="00337CF4" w:rsidRPr="00F53688" w:rsidRDefault="00337CF4" w:rsidP="00337CF4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  <w:cs/>
        </w:rPr>
      </w:pPr>
      <w:r w:rsidRPr="00F53688">
        <w:rPr>
          <w:rFonts w:ascii="Angsana New" w:hAnsi="Angsana New" w:cs="Angsana New" w:hint="cs"/>
          <w:i/>
          <w:iCs/>
          <w:sz w:val="30"/>
          <w:szCs w:val="30"/>
          <w:cs/>
        </w:rPr>
        <w:t>ส่</w:t>
      </w:r>
      <w:r w:rsidRPr="00F53688">
        <w:rPr>
          <w:rFonts w:ascii="Angsana New" w:hAnsi="Angsana New" w:cs="Angsana New"/>
          <w:i/>
          <w:iCs/>
          <w:sz w:val="30"/>
          <w:szCs w:val="30"/>
          <w:cs/>
        </w:rPr>
        <w:t>วนได้เสียที่ไม่มีอำนาจควบคุม</w:t>
      </w:r>
    </w:p>
    <w:p w14:paraId="42819916" w14:textId="77777777" w:rsidR="00337CF4" w:rsidRPr="00F53688" w:rsidRDefault="00337CF4" w:rsidP="00337CF4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0DACB3F" w14:textId="77777777" w:rsidR="00337CF4" w:rsidRPr="00F53688" w:rsidRDefault="00337CF4" w:rsidP="00337CF4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F53688">
        <w:rPr>
          <w:rFonts w:ascii="Angsana New" w:hAnsi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2F8CAAE2" w14:textId="77777777" w:rsidR="00A84A8A" w:rsidRPr="00F53688" w:rsidRDefault="00A84A8A" w:rsidP="00337CF4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1A8152B" w14:textId="77777777" w:rsidR="00D22D44" w:rsidRPr="00F53688" w:rsidRDefault="00337CF4" w:rsidP="00337CF4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="Arial" w:hAnsi="Arial" w:cs="Univers 45 Light"/>
          <w:color w:val="000000"/>
          <w:sz w:val="18"/>
          <w:szCs w:val="22"/>
          <w:lang w:val="en-US"/>
        </w:rPr>
      </w:pPr>
      <w:r w:rsidRPr="00F53688">
        <w:rPr>
          <w:rFonts w:ascii="Angsana New" w:hAnsi="Angsana New" w:cs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458CF093" w14:textId="77777777" w:rsidR="00A84A8A" w:rsidRPr="00F53688" w:rsidRDefault="00A84A8A" w:rsidP="00337CF4">
      <w:pPr>
        <w:pStyle w:val="BodyText2"/>
        <w:tabs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</w:p>
    <w:p w14:paraId="3E82939E" w14:textId="77777777" w:rsidR="00DE151E" w:rsidRPr="00F53688" w:rsidRDefault="00DE151E" w:rsidP="00AF6226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F53688">
        <w:rPr>
          <w:rFonts w:ascii="Angsana New" w:hAnsi="Angsana New" w:cs="Angsana New"/>
          <w:i/>
          <w:iCs/>
          <w:sz w:val="30"/>
          <w:szCs w:val="30"/>
          <w:cs/>
        </w:rPr>
        <w:t>การสูญเสียอำนาจควบคุม</w:t>
      </w:r>
      <w:r w:rsidRPr="00F53688">
        <w:rPr>
          <w:rFonts w:ascii="Angsana New" w:hAnsi="Angsana New" w:cs="Angsana New"/>
          <w:b/>
          <w:bCs/>
          <w:color w:val="0000FF"/>
          <w:sz w:val="30"/>
          <w:szCs w:val="30"/>
          <w:cs/>
        </w:rPr>
        <w:t xml:space="preserve"> </w:t>
      </w:r>
    </w:p>
    <w:p w14:paraId="3265DDFB" w14:textId="77777777" w:rsidR="00DE151E" w:rsidRPr="00F53688" w:rsidRDefault="00DE151E" w:rsidP="00E57829">
      <w:pPr>
        <w:pStyle w:val="NoSpacing"/>
        <w:rPr>
          <w:rFonts w:asciiTheme="majorBidi" w:hAnsiTheme="majorBidi" w:cstheme="majorBidi"/>
          <w:sz w:val="24"/>
          <w:szCs w:val="24"/>
          <w:cs/>
        </w:rPr>
      </w:pPr>
    </w:p>
    <w:p w14:paraId="566E33AF" w14:textId="7DB013F7" w:rsidR="00DE366B" w:rsidRPr="00F53688" w:rsidRDefault="00406143" w:rsidP="00DE366B">
      <w:pPr>
        <w:pStyle w:val="BodyText2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3688">
        <w:rPr>
          <w:rFonts w:ascii="Angsana New" w:hAnsi="Angsana New" w:cs="Angsana New"/>
          <w:sz w:val="30"/>
          <w:szCs w:val="30"/>
          <w:cs/>
        </w:rPr>
        <w:t>เมื่อ</w:t>
      </w:r>
      <w:r w:rsidRPr="00F5368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F53688">
        <w:rPr>
          <w:rFonts w:ascii="Angsana New" w:hAnsi="Angsana New" w:cs="Angsana New"/>
          <w:sz w:val="30"/>
          <w:szCs w:val="30"/>
          <w:cs/>
        </w:rPr>
        <w:t>สูญเสีย</w:t>
      </w:r>
      <w:r w:rsidRPr="00F53688">
        <w:rPr>
          <w:rFonts w:ascii="Angsana New" w:hAnsi="Angsana New" w:cs="Angsana New" w:hint="cs"/>
          <w:sz w:val="30"/>
          <w:szCs w:val="30"/>
          <w:cs/>
        </w:rPr>
        <w:t>การ</w:t>
      </w:r>
      <w:r w:rsidRPr="00F53688">
        <w:rPr>
          <w:rFonts w:ascii="Angsana New" w:hAnsi="Angsana New" w:cs="Angsana New"/>
          <w:sz w:val="30"/>
          <w:szCs w:val="30"/>
          <w:cs/>
        </w:rPr>
        <w:t>ควบคุม</w:t>
      </w:r>
      <w:r w:rsidRPr="00F53688">
        <w:rPr>
          <w:rFonts w:ascii="Angsana New" w:hAnsi="Angsana New" w:cs="Angsana New" w:hint="cs"/>
          <w:sz w:val="30"/>
          <w:szCs w:val="30"/>
          <w:cs/>
        </w:rPr>
        <w:t xml:space="preserve">ในบริษัทย่อย </w:t>
      </w:r>
      <w:r w:rsidRPr="00F53688">
        <w:rPr>
          <w:rFonts w:ascii="Angsana New" w:hAnsi="Angsana New" w:cs="Angsana New"/>
          <w:sz w:val="30"/>
          <w:szCs w:val="30"/>
          <w:cs/>
        </w:rPr>
        <w:t>กลุ่มบริษัทตัดรายการสินทรัพย์และหนี้สิน</w:t>
      </w:r>
      <w:r w:rsidRPr="00F53688">
        <w:rPr>
          <w:rFonts w:ascii="Angsana New" w:hAnsi="Angsana New" w:cs="Angsana New" w:hint="cs"/>
          <w:sz w:val="30"/>
          <w:szCs w:val="30"/>
          <w:cs/>
        </w:rPr>
        <w:t>ของ</w:t>
      </w:r>
      <w:r w:rsidRPr="00F53688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Pr="00F53688">
        <w:rPr>
          <w:rFonts w:ascii="Angsana New" w:hAnsi="Angsana New" w:cs="Angsana New" w:hint="cs"/>
          <w:sz w:val="30"/>
          <w:szCs w:val="30"/>
          <w:cs/>
        </w:rPr>
        <w:t>นั้นออก</w:t>
      </w:r>
      <w:r w:rsidRPr="00F536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3688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F53688">
        <w:rPr>
          <w:rFonts w:ascii="Angsana New" w:hAnsi="Angsana New" w:cs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</w:t>
      </w:r>
      <w:r w:rsidRPr="00F53688">
        <w:rPr>
          <w:rFonts w:ascii="Angsana New" w:hAnsi="Angsana New" w:cs="Angsana New" w:hint="cs"/>
          <w:sz w:val="30"/>
          <w:szCs w:val="30"/>
          <w:cs/>
        </w:rPr>
        <w:t>เจ้าของที่เกี่ยวข้องกับ</w:t>
      </w:r>
      <w:r w:rsidR="00C52BA3" w:rsidRPr="00F53688">
        <w:rPr>
          <w:rFonts w:ascii="Angsana New" w:hAnsi="Angsana New" w:cs="Angsana New"/>
          <w:sz w:val="30"/>
          <w:szCs w:val="30"/>
          <w:cs/>
        </w:rPr>
        <w:t xml:space="preserve">บริษัทย่อยนั้น </w:t>
      </w:r>
      <w:r w:rsidRPr="00F53688">
        <w:rPr>
          <w:rFonts w:ascii="Angsana New" w:hAnsi="Angsana New" w:cs="Angsana New"/>
          <w:sz w:val="30"/>
          <w:szCs w:val="30"/>
          <w:cs/>
        </w:rPr>
        <w:t>กำไรหรือขาดทุนที่เกิดขึ้นจากการสูญเสียอำนาจควบคุมในบริษัทย่อยรับรู้ในกำไรหรือขาดทุน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F53688">
        <w:rPr>
          <w:rFonts w:ascii="Angsana New" w:hAnsi="Angsana New" w:cs="Angsana New" w:hint="cs"/>
          <w:sz w:val="30"/>
          <w:szCs w:val="30"/>
          <w:cs/>
        </w:rPr>
        <w:t>การ</w:t>
      </w:r>
      <w:r w:rsidRPr="00F53688">
        <w:rPr>
          <w:rFonts w:ascii="Angsana New" w:hAnsi="Angsana New" w:cs="Angsana New"/>
          <w:sz w:val="30"/>
          <w:szCs w:val="30"/>
          <w:cs/>
        </w:rPr>
        <w:t>ควบคุม</w:t>
      </w:r>
      <w:r w:rsidR="00DE151E" w:rsidRPr="00F5368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A8163DB" w14:textId="77777777" w:rsidR="00DE366B" w:rsidRPr="00F53688" w:rsidRDefault="00DE366B" w:rsidP="00E57829">
      <w:pPr>
        <w:pStyle w:val="NoSpacing"/>
        <w:rPr>
          <w:rFonts w:asciiTheme="majorBidi" w:hAnsiTheme="majorBidi" w:cstheme="majorBidi"/>
          <w:sz w:val="24"/>
          <w:szCs w:val="24"/>
          <w:cs/>
        </w:rPr>
      </w:pPr>
    </w:p>
    <w:p w14:paraId="1F92E17F" w14:textId="5CC19BC3" w:rsidR="00786AB3" w:rsidRPr="00F53688" w:rsidRDefault="00786AB3" w:rsidP="00DE366B">
      <w:pPr>
        <w:pStyle w:val="BodyText2"/>
        <w:spacing w:line="240" w:lineRule="auto"/>
        <w:ind w:left="540" w:right="47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F53688">
        <w:rPr>
          <w:rFonts w:ascii="Angsana New" w:hAnsi="Angsana New" w:cs="Angsana New" w:hint="cs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60E18ECA" w14:textId="77777777" w:rsidR="00786AB3" w:rsidRPr="00F53688" w:rsidRDefault="00786AB3" w:rsidP="00E57829">
      <w:pPr>
        <w:pStyle w:val="NoSpacing"/>
        <w:rPr>
          <w:rFonts w:asciiTheme="majorBidi" w:hAnsiTheme="majorBidi" w:cstheme="majorBidi"/>
          <w:sz w:val="24"/>
          <w:szCs w:val="24"/>
        </w:rPr>
      </w:pPr>
    </w:p>
    <w:p w14:paraId="482FCA6D" w14:textId="77777777" w:rsidR="00786AB3" w:rsidRPr="00F53688" w:rsidRDefault="00786AB3" w:rsidP="00786AB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ส่วนได้เสีย</w:t>
      </w:r>
      <w:r w:rsidRPr="00F53688">
        <w:rPr>
          <w:rFonts w:ascii="Angsana New" w:hAnsi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F53688">
        <w:rPr>
          <w:rFonts w:ascii="Angsana New" w:hAnsi="Angsana New"/>
          <w:sz w:val="30"/>
          <w:szCs w:val="30"/>
          <w:cs/>
        </w:rPr>
        <w:t xml:space="preserve"> ประกอบด้วยส่วนได้เสียใน</w:t>
      </w:r>
      <w:r w:rsidR="003100E7" w:rsidRPr="00F53688">
        <w:rPr>
          <w:rFonts w:ascii="Angsana New" w:hAnsi="Angsana New"/>
          <w:sz w:val="30"/>
          <w:szCs w:val="30"/>
          <w:cs/>
        </w:rPr>
        <w:t>การร่วมค้า</w:t>
      </w:r>
      <w:r w:rsidRPr="00F53688">
        <w:rPr>
          <w:rFonts w:ascii="Angsana New" w:hAnsi="Angsana New"/>
          <w:sz w:val="30"/>
          <w:szCs w:val="30"/>
          <w:cs/>
        </w:rPr>
        <w:t>และ</w:t>
      </w:r>
      <w:r w:rsidR="003100E7" w:rsidRPr="00F53688">
        <w:rPr>
          <w:rFonts w:ascii="Angsana New" w:hAnsi="Angsana New"/>
          <w:sz w:val="30"/>
          <w:szCs w:val="30"/>
          <w:cs/>
        </w:rPr>
        <w:t>บริษัทร่วม</w:t>
      </w:r>
    </w:p>
    <w:p w14:paraId="6C7598C7" w14:textId="77777777" w:rsidR="003100E7" w:rsidRPr="00F53688" w:rsidRDefault="003100E7" w:rsidP="00E57829">
      <w:pPr>
        <w:pStyle w:val="NoSpacing"/>
        <w:rPr>
          <w:rFonts w:asciiTheme="majorBidi" w:hAnsiTheme="majorBidi" w:cstheme="majorBidi"/>
          <w:sz w:val="24"/>
          <w:szCs w:val="24"/>
        </w:rPr>
      </w:pPr>
    </w:p>
    <w:p w14:paraId="7672FAAF" w14:textId="77777777" w:rsidR="00786AB3" w:rsidRPr="00F53688" w:rsidRDefault="003100E7" w:rsidP="00786AB3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 w:hint="cs"/>
          <w:sz w:val="30"/>
          <w:szCs w:val="30"/>
          <w:cs/>
        </w:rPr>
        <w:t xml:space="preserve"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 </w:t>
      </w:r>
      <w:r w:rsidRPr="00F53688">
        <w:rPr>
          <w:rFonts w:ascii="Angsana New" w:hAnsi="Angsana New"/>
          <w:sz w:val="30"/>
          <w:szCs w:val="30"/>
          <w:cs/>
        </w:rPr>
        <w:br/>
      </w:r>
      <w:r w:rsidR="00786AB3" w:rsidRPr="00F53688">
        <w:rPr>
          <w:rFonts w:ascii="Angsana New" w:hAnsi="Angsana New"/>
          <w:sz w:val="30"/>
          <w:szCs w:val="30"/>
          <w:cs/>
        </w:rPr>
        <w:t>บริษัทร่วมเป็นกิจการที่</w:t>
      </w:r>
      <w:r w:rsidR="00786AB3" w:rsidRPr="00F53688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86AB3" w:rsidRPr="00F53688">
        <w:rPr>
          <w:rFonts w:ascii="Angsana New" w:hAnsi="Angsana New"/>
          <w:sz w:val="30"/>
          <w:szCs w:val="30"/>
          <w:cs/>
        </w:rPr>
        <w:t>มีอิทธิพลอย่าง</w:t>
      </w:r>
      <w:r w:rsidR="00786AB3" w:rsidRPr="00F53688">
        <w:rPr>
          <w:rFonts w:ascii="Angsana New" w:hAnsi="Angsana New" w:hint="cs"/>
          <w:sz w:val="30"/>
          <w:szCs w:val="30"/>
          <w:cs/>
        </w:rPr>
        <w:t>มีนัย</w:t>
      </w:r>
      <w:r w:rsidR="00786AB3" w:rsidRPr="00F53688">
        <w:rPr>
          <w:rFonts w:ascii="Angsana New" w:hAnsi="Angsana New"/>
          <w:sz w:val="30"/>
          <w:szCs w:val="30"/>
          <w:cs/>
        </w:rPr>
        <w:t>สำคัญโดยมีอำนาจเข้าไปมีส่วนร่วมในการตัดสินใ</w:t>
      </w:r>
      <w:r w:rsidR="00786AB3" w:rsidRPr="00F53688">
        <w:rPr>
          <w:rFonts w:ascii="Angsana New" w:hAnsi="Angsana New" w:hint="cs"/>
          <w:sz w:val="30"/>
          <w:szCs w:val="30"/>
          <w:cs/>
        </w:rPr>
        <w:t>จ</w:t>
      </w:r>
      <w:r w:rsidR="00786AB3" w:rsidRPr="00F53688">
        <w:rPr>
          <w:rFonts w:ascii="Angsana New" w:hAnsi="Angsana New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="00786AB3" w:rsidRPr="00F53688">
        <w:rPr>
          <w:rFonts w:ascii="Angsana New" w:hAnsi="Angsana New" w:hint="cs"/>
          <w:sz w:val="30"/>
          <w:szCs w:val="30"/>
          <w:cs/>
        </w:rPr>
        <w:t>หรือควบคุมร่วมใน</w:t>
      </w:r>
      <w:r w:rsidR="00786AB3" w:rsidRPr="00F53688">
        <w:rPr>
          <w:rFonts w:ascii="Angsana New" w:hAnsi="Angsana New"/>
          <w:sz w:val="30"/>
          <w:szCs w:val="30"/>
          <w:cs/>
        </w:rPr>
        <w:t>นโยบายดังกล่าว</w:t>
      </w:r>
      <w:r w:rsidRPr="00F5368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407F719" w14:textId="77777777" w:rsidR="00786AB3" w:rsidRPr="00F53688" w:rsidRDefault="00786AB3" w:rsidP="00E57829">
      <w:pPr>
        <w:pStyle w:val="NoSpacing"/>
        <w:rPr>
          <w:rFonts w:asciiTheme="majorBidi" w:hAnsiTheme="majorBidi" w:cstheme="majorBidi"/>
          <w:sz w:val="24"/>
          <w:szCs w:val="24"/>
        </w:rPr>
      </w:pPr>
    </w:p>
    <w:p w14:paraId="67459269" w14:textId="77777777" w:rsidR="00794792" w:rsidRPr="00F53688" w:rsidRDefault="00794792" w:rsidP="00E57829">
      <w:pPr>
        <w:pStyle w:val="NoSpacing"/>
        <w:rPr>
          <w:rFonts w:asciiTheme="majorBidi" w:hAnsiTheme="majorBidi" w:cstheme="majorBidi"/>
          <w:sz w:val="24"/>
          <w:szCs w:val="24"/>
        </w:rPr>
      </w:pPr>
    </w:p>
    <w:p w14:paraId="309F46BC" w14:textId="607795C5" w:rsidR="00DE151E" w:rsidRPr="00F53688" w:rsidRDefault="00786AB3" w:rsidP="00786AB3">
      <w:pPr>
        <w:pStyle w:val="BodyText2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3688">
        <w:rPr>
          <w:rFonts w:ascii="Angsana New" w:hAnsi="Angsana New" w:cs="Angsana New"/>
          <w:sz w:val="30"/>
          <w:szCs w:val="30"/>
          <w:cs/>
        </w:rPr>
        <w:lastRenderedPageBreak/>
        <w:t>ส่วนได้เสียใน</w:t>
      </w:r>
      <w:r w:rsidR="00A02DD5" w:rsidRPr="00F53688">
        <w:rPr>
          <w:rFonts w:ascii="Angsana New" w:hAnsi="Angsana New" w:cs="Angsana New"/>
          <w:sz w:val="30"/>
          <w:szCs w:val="30"/>
          <w:cs/>
        </w:rPr>
        <w:t>การร่วมค้า</w:t>
      </w:r>
      <w:r w:rsidRPr="00F53688">
        <w:rPr>
          <w:rFonts w:ascii="Angsana New" w:hAnsi="Angsana New" w:cs="Angsana New"/>
          <w:sz w:val="30"/>
          <w:szCs w:val="30"/>
          <w:cs/>
        </w:rPr>
        <w:t>และ</w:t>
      </w:r>
      <w:r w:rsidR="00A02DD5" w:rsidRPr="00F53688">
        <w:rPr>
          <w:rFonts w:ascii="Angsana New" w:hAnsi="Angsana New" w:cs="Angsana New"/>
          <w:sz w:val="30"/>
          <w:szCs w:val="30"/>
          <w:cs/>
        </w:rPr>
        <w:t>บริษัทร่วม</w:t>
      </w:r>
      <w:r w:rsidRPr="00F53688">
        <w:rPr>
          <w:rFonts w:ascii="Angsana New" w:hAnsi="Angsana New" w:cs="Angsana New"/>
          <w:sz w:val="30"/>
          <w:szCs w:val="30"/>
          <w:cs/>
        </w:rPr>
        <w:t xml:space="preserve">บันทึกบัญชีตามวิธีส่วนได้เสีย </w:t>
      </w:r>
      <w:r w:rsidRPr="00F53688">
        <w:rPr>
          <w:rFonts w:ascii="Angsana New" w:hAnsi="Angsana New" w:cs="Angsana New" w:hint="cs"/>
          <w:sz w:val="30"/>
          <w:szCs w:val="30"/>
          <w:cs/>
        </w:rPr>
        <w:t>โดย</w:t>
      </w:r>
      <w:r w:rsidRPr="00F53688">
        <w:rPr>
          <w:rFonts w:ascii="Angsana New" w:hAnsi="Angsana New" w:cs="Angsana New"/>
          <w:sz w:val="30"/>
          <w:szCs w:val="30"/>
          <w:cs/>
        </w:rPr>
        <w:t>รับรู้รายการ</w:t>
      </w:r>
      <w:r w:rsidRPr="00F53688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F53688">
        <w:rPr>
          <w:rFonts w:ascii="Angsana New" w:hAnsi="Angsana New" w:cs="Angsana New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F536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53688">
        <w:rPr>
          <w:rFonts w:ascii="Angsana New" w:hAnsi="Angsana New" w:cs="Angsana New"/>
          <w:sz w:val="30"/>
          <w:szCs w:val="30"/>
          <w:cs/>
        </w:rPr>
        <w:t>ส่วนแบ่งกำไรหรือขาดทุนและกำไร</w:t>
      </w:r>
      <w:r w:rsidRPr="00F53688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Pr="00F53688">
        <w:rPr>
          <w:rFonts w:ascii="Angsana New" w:hAnsi="Angsana New" w:cs="Angsana New"/>
          <w:sz w:val="30"/>
          <w:szCs w:val="30"/>
          <w:cs/>
        </w:rPr>
        <w:t>เบ็ดเสร็จอื่น</w:t>
      </w:r>
      <w:r w:rsidRPr="00F53688">
        <w:rPr>
          <w:rFonts w:ascii="Angsana New" w:hAnsi="Angsana New" w:cs="Angsana New"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F536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3688">
        <w:rPr>
          <w:rFonts w:ascii="Angsana New" w:hAnsi="Angsana New" w:cs="Angsana New" w:hint="cs"/>
          <w:sz w:val="30"/>
          <w:szCs w:val="30"/>
          <w:cs/>
        </w:rPr>
        <w:t>จะถูกบันทึกใน</w:t>
      </w:r>
      <w:r w:rsidRPr="00F53688">
        <w:rPr>
          <w:rFonts w:ascii="Angsana New" w:hAnsi="Angsana New" w:cs="Angsana New"/>
          <w:sz w:val="30"/>
          <w:szCs w:val="30"/>
          <w:cs/>
        </w:rPr>
        <w:t>งบการเงินรวมจนถึงวันที่</w:t>
      </w:r>
      <w:r w:rsidRPr="00F5368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F53688">
        <w:rPr>
          <w:rFonts w:ascii="Angsana New" w:hAnsi="Angsana New" w:cs="Angsana New"/>
          <w:sz w:val="30"/>
          <w:szCs w:val="30"/>
          <w:cs/>
        </w:rPr>
        <w:t>สูญเสีย</w:t>
      </w:r>
      <w:r w:rsidR="00895257" w:rsidRPr="00F53688">
        <w:rPr>
          <w:rFonts w:ascii="Angsana New" w:hAnsi="Angsana New" w:cs="Angsana New"/>
          <w:sz w:val="30"/>
          <w:szCs w:val="30"/>
          <w:cs/>
        </w:rPr>
        <w:t>การควบคุมร่วม</w:t>
      </w:r>
      <w:r w:rsidRPr="00F53688">
        <w:rPr>
          <w:rFonts w:ascii="Angsana New" w:hAnsi="Angsana New" w:cs="Angsana New"/>
          <w:sz w:val="30"/>
          <w:szCs w:val="30"/>
          <w:cs/>
        </w:rPr>
        <w:t xml:space="preserve"> หรือ</w:t>
      </w:r>
      <w:r w:rsidR="00895257" w:rsidRPr="00F53688">
        <w:rPr>
          <w:rFonts w:ascii="Angsana New" w:hAnsi="Angsana New" w:cs="Angsana New"/>
          <w:sz w:val="30"/>
          <w:szCs w:val="30"/>
          <w:cs/>
        </w:rPr>
        <w:t>ความมีอิทธิพลอย่างมีนัยสำคัญ</w:t>
      </w:r>
    </w:p>
    <w:p w14:paraId="1910DAE2" w14:textId="77777777" w:rsidR="00F44A92" w:rsidRPr="00F53688" w:rsidRDefault="00F44A92" w:rsidP="005B6860">
      <w:pPr>
        <w:pStyle w:val="NoSpacing"/>
        <w:rPr>
          <w:rFonts w:asciiTheme="majorBidi" w:hAnsiTheme="majorBidi" w:cstheme="majorBidi"/>
          <w:sz w:val="24"/>
          <w:szCs w:val="24"/>
        </w:rPr>
      </w:pPr>
    </w:p>
    <w:p w14:paraId="0C8DE06B" w14:textId="37B480FD" w:rsidR="00DE151E" w:rsidRPr="00F53688" w:rsidRDefault="00DE151E" w:rsidP="00AF6226">
      <w:pPr>
        <w:pStyle w:val="BodyText2"/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F53688">
        <w:rPr>
          <w:rFonts w:ascii="Angsana New" w:hAnsi="Angsana New" w:cs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39E71B86" w14:textId="77777777" w:rsidR="00D22D44" w:rsidRPr="00F53688" w:rsidRDefault="00D22D44" w:rsidP="00E57829">
      <w:pPr>
        <w:pStyle w:val="NoSpacing"/>
        <w:rPr>
          <w:rFonts w:asciiTheme="majorBidi" w:hAnsiTheme="majorBidi" w:cstheme="majorBidi"/>
          <w:sz w:val="24"/>
          <w:szCs w:val="24"/>
        </w:rPr>
      </w:pPr>
    </w:p>
    <w:p w14:paraId="7217B56C" w14:textId="7655E6A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รวมถึงรายได้หรือค่าใช้จ่ายที่ยังไม่เกิดขึ้นจริงที่เกิดจากรายการระหว่างกิจการในกลุ่มถูกต</w:t>
      </w:r>
      <w:r w:rsidR="00D30FF2" w:rsidRPr="00F53688">
        <w:rPr>
          <w:rFonts w:ascii="Angsana New" w:hAnsi="Angsana New"/>
          <w:sz w:val="30"/>
          <w:szCs w:val="30"/>
          <w:cs/>
        </w:rPr>
        <w:t xml:space="preserve">ัดรายการในการจัดทำงบการเงินรวม </w:t>
      </w:r>
      <w:r w:rsidRPr="00F53688">
        <w:rPr>
          <w:rFonts w:ascii="Angsana New" w:hAnsi="Angsana New"/>
          <w:sz w:val="30"/>
          <w:szCs w:val="30"/>
          <w:cs/>
        </w:rPr>
        <w:t>กำไรที่ยังไม่เกิดขึ้นจริงที่เกิดจากรายการกับ</w:t>
      </w:r>
      <w:r w:rsidR="00D30FF2" w:rsidRPr="00F53688">
        <w:rPr>
          <w:rFonts w:ascii="Angsana New" w:hAnsi="Angsana New" w:hint="cs"/>
          <w:sz w:val="30"/>
          <w:szCs w:val="30"/>
          <w:cs/>
        </w:rPr>
        <w:t xml:space="preserve">         </w:t>
      </w:r>
      <w:r w:rsidR="00E05A16" w:rsidRPr="00F53688">
        <w:rPr>
          <w:rFonts w:ascii="Angsana New" w:hAnsi="Angsana New" w:hint="cs"/>
          <w:sz w:val="30"/>
          <w:szCs w:val="30"/>
          <w:cs/>
        </w:rPr>
        <w:t>การ</w:t>
      </w:r>
      <w:r w:rsidRPr="00F53688">
        <w:rPr>
          <w:rFonts w:ascii="Angsana New" w:hAnsi="Angsana New"/>
          <w:sz w:val="30"/>
          <w:szCs w:val="30"/>
          <w:cs/>
        </w:rPr>
        <w:t>ร่วม</w:t>
      </w:r>
      <w:r w:rsidR="00E05A16" w:rsidRPr="00F53688">
        <w:rPr>
          <w:rFonts w:ascii="Angsana New" w:hAnsi="Angsana New" w:hint="cs"/>
          <w:sz w:val="30"/>
          <w:szCs w:val="30"/>
          <w:cs/>
        </w:rPr>
        <w:t>ค้า</w:t>
      </w:r>
      <w:r w:rsidR="00C811B7" w:rsidRPr="00F53688">
        <w:rPr>
          <w:rFonts w:ascii="Angsana New" w:hAnsi="Angsana New" w:hint="cs"/>
          <w:sz w:val="30"/>
          <w:szCs w:val="30"/>
          <w:cs/>
        </w:rPr>
        <w:t>และ</w:t>
      </w:r>
      <w:r w:rsidR="00E05A16" w:rsidRPr="00F53688">
        <w:rPr>
          <w:rFonts w:ascii="Angsana New" w:hAnsi="Angsana New" w:hint="cs"/>
          <w:sz w:val="30"/>
          <w:szCs w:val="30"/>
          <w:cs/>
        </w:rPr>
        <w:t>บริษัทร่วม</w:t>
      </w:r>
      <w:r w:rsidRPr="00F53688">
        <w:rPr>
          <w:rFonts w:ascii="Angsana New" w:hAnsi="Angsana New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D2DB999" w14:textId="77777777" w:rsidR="00A84A8A" w:rsidRPr="00F53688" w:rsidRDefault="00A84A8A" w:rsidP="00E57829">
      <w:pPr>
        <w:pStyle w:val="NoSpacing"/>
        <w:rPr>
          <w:rFonts w:asciiTheme="majorBidi" w:hAnsiTheme="majorBidi" w:cstheme="majorBidi"/>
          <w:sz w:val="24"/>
          <w:szCs w:val="24"/>
        </w:rPr>
      </w:pPr>
    </w:p>
    <w:p w14:paraId="6AE9DF41" w14:textId="77777777" w:rsidR="00DE151E" w:rsidRPr="00F53688" w:rsidRDefault="00D22D44" w:rsidP="00D22D44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3688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DE151E" w:rsidRPr="00F53688">
        <w:rPr>
          <w:rFonts w:ascii="Angsana New" w:hAnsi="Angsana New" w:cs="Angsana New"/>
          <w:i/>
          <w:iCs/>
          <w:sz w:val="30"/>
          <w:szCs w:val="30"/>
          <w:cs/>
        </w:rPr>
        <w:t>(ข)</w:t>
      </w:r>
      <w:r w:rsidR="00DE151E" w:rsidRPr="00F53688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="00DE151E" w:rsidRPr="00F5368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2926C10B" w14:textId="77777777" w:rsidR="00D22D44" w:rsidRPr="00F53688" w:rsidRDefault="00D22D44" w:rsidP="00D22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EC8835C" w14:textId="77777777" w:rsidR="00DE151E" w:rsidRPr="00F53688" w:rsidRDefault="00DE151E" w:rsidP="00AF6226">
      <w:pPr>
        <w:pStyle w:val="BodyText2"/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F53688">
        <w:rPr>
          <w:rFonts w:ascii="Angsana New" w:hAnsi="Angsana New" w:cs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7D643B62" w14:textId="77777777" w:rsidR="00D22D44" w:rsidRPr="00F53688" w:rsidRDefault="00D22D44" w:rsidP="00D22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9470C13" w14:textId="77777777" w:rsidR="00556E2C" w:rsidRPr="00F53688" w:rsidRDefault="00556E2C" w:rsidP="00556E2C">
      <w:pPr>
        <w:pStyle w:val="BodyText2"/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3688">
        <w:rPr>
          <w:rFonts w:ascii="Angsana New" w:hAnsi="Angsana New" w:cs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</w:t>
      </w:r>
      <w:r w:rsidR="00487D41" w:rsidRPr="00F53688">
        <w:rPr>
          <w:rFonts w:ascii="Angsana New" w:hAnsi="Angsana New" w:cs="Angsana New"/>
          <w:sz w:val="30"/>
          <w:szCs w:val="30"/>
          <w:cs/>
        </w:rPr>
        <w:t>ใช้ในการดำเนินงาน</w:t>
      </w:r>
      <w:r w:rsidR="00DF0318" w:rsidRPr="00F53688">
        <w:rPr>
          <w:rFonts w:ascii="Angsana New" w:hAnsi="Angsana New" w:cs="Angsana New" w:hint="cs"/>
          <w:sz w:val="30"/>
          <w:szCs w:val="30"/>
          <w:cs/>
        </w:rPr>
        <w:t>ของแต่ละบริษัทในกลุ่มบริษัท</w:t>
      </w:r>
      <w:r w:rsidRPr="00F53688">
        <w:rPr>
          <w:rFonts w:ascii="Angsana New" w:hAnsi="Angsana New" w:cs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5124CBE0" w14:textId="77777777" w:rsidR="00C7440C" w:rsidRPr="00F53688" w:rsidRDefault="00C7440C" w:rsidP="00645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15B49D1" w14:textId="77777777" w:rsidR="00440574" w:rsidRPr="00F53688" w:rsidRDefault="00A97D91" w:rsidP="00440574">
      <w:pPr>
        <w:pStyle w:val="BodyText2"/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3688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F53688">
        <w:rPr>
          <w:rFonts w:ascii="Angsana New" w:hAnsi="Angsana New" w:cs="Angsana New" w:hint="cs"/>
          <w:sz w:val="30"/>
          <w:szCs w:val="30"/>
          <w:cs/>
        </w:rPr>
        <w:t>รายงาน</w:t>
      </w:r>
      <w:r w:rsidRPr="00F53688">
        <w:rPr>
          <w:rFonts w:ascii="Angsana New" w:hAnsi="Angsana New" w:cs="Angsana New"/>
          <w:sz w:val="30"/>
          <w:szCs w:val="30"/>
          <w:cs/>
        </w:rPr>
        <w:t xml:space="preserve"> แปลงค่าเป็น</w:t>
      </w:r>
      <w:r w:rsidRPr="00F53688">
        <w:rPr>
          <w:rFonts w:ascii="Angsana New" w:hAnsi="Angsana New" w:cs="Angsana New" w:hint="cs"/>
          <w:sz w:val="30"/>
          <w:szCs w:val="30"/>
          <w:cs/>
        </w:rPr>
        <w:t>สกุลเงินที่ใช้ในการดำเนินงาน</w:t>
      </w:r>
      <w:r w:rsidRPr="00F53688">
        <w:rPr>
          <w:rFonts w:ascii="Angsana New" w:hAnsi="Angsana New" w:cs="Angsana New"/>
          <w:sz w:val="30"/>
          <w:szCs w:val="30"/>
          <w:cs/>
        </w:rPr>
        <w:t>โดยใช้อัตราแลกเปลี่ยน ณ วันนั้น</w:t>
      </w:r>
      <w:r w:rsidR="00EB74B8" w:rsidRPr="00F536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B74B8" w:rsidRPr="00F53688">
        <w:rPr>
          <w:rFonts w:ascii="Angsana New" w:hAnsi="Angsana New" w:cs="Angsana New"/>
          <w:sz w:val="30"/>
          <w:szCs w:val="30"/>
          <w:cs/>
        </w:rPr>
        <w:t>ผลต่างจากอัตราแลกเปลี่ยนที่เกิดจากการแปลงค่าได้รับรู้ในกำไรหรือขาดทุน</w:t>
      </w:r>
    </w:p>
    <w:p w14:paraId="562BDCD2" w14:textId="77777777" w:rsidR="00D22D44" w:rsidRPr="00F53688" w:rsidRDefault="00D22D44" w:rsidP="00D22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BC354E7" w14:textId="77777777" w:rsidR="00AF1490" w:rsidRPr="00F53688" w:rsidRDefault="006F5CA6" w:rsidP="009232DA">
      <w:pPr>
        <w:pStyle w:val="BodyText2"/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F53688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3F9D2258" w14:textId="77777777" w:rsidR="00E05A16" w:rsidRPr="00F53688" w:rsidRDefault="00E05A16" w:rsidP="00645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A3B70B3" w14:textId="77777777" w:rsidR="00DE151E" w:rsidRPr="00F53688" w:rsidRDefault="006F5CA6" w:rsidP="00AF6226">
      <w:pPr>
        <w:pStyle w:val="BodyText2"/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3688">
        <w:rPr>
          <w:rFonts w:ascii="Angsana New" w:hAnsi="Angsana New" w:cs="Angsana New"/>
          <w:i/>
          <w:iCs/>
          <w:sz w:val="30"/>
          <w:szCs w:val="30"/>
          <w:cs/>
        </w:rPr>
        <w:t>หน่วยงาน</w:t>
      </w:r>
      <w:r w:rsidR="00DE151E" w:rsidRPr="00F53688">
        <w:rPr>
          <w:rFonts w:ascii="Angsana New" w:hAnsi="Angsana New" w:cs="Angsana New"/>
          <w:i/>
          <w:iCs/>
          <w:sz w:val="30"/>
          <w:szCs w:val="30"/>
          <w:cs/>
        </w:rPr>
        <w:t>ในต่างประเทศ</w:t>
      </w:r>
    </w:p>
    <w:p w14:paraId="255F37A1" w14:textId="77777777" w:rsidR="00D22D44" w:rsidRPr="00F53688" w:rsidRDefault="00D22D44" w:rsidP="00D22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0E5E298" w14:textId="77777777" w:rsidR="00DE151E" w:rsidRPr="00F53688" w:rsidRDefault="00DE151E" w:rsidP="00AF6226">
      <w:pPr>
        <w:pStyle w:val="BodyText2"/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3688">
        <w:rPr>
          <w:rFonts w:ascii="Angsana New" w:hAnsi="Angsana New" w:cs="Angsana New"/>
          <w:sz w:val="30"/>
          <w:szCs w:val="30"/>
          <w:cs/>
        </w:rPr>
        <w:t>สินทรัพย์และหนี้สินของ</w:t>
      </w:r>
      <w:r w:rsidR="006F5CA6" w:rsidRPr="00F53688">
        <w:rPr>
          <w:rFonts w:ascii="Angsana New" w:hAnsi="Angsana New" w:cs="Angsana New"/>
          <w:sz w:val="30"/>
          <w:szCs w:val="30"/>
          <w:cs/>
        </w:rPr>
        <w:t>หน่วยงาน</w:t>
      </w:r>
      <w:r w:rsidRPr="00F53688">
        <w:rPr>
          <w:rFonts w:ascii="Angsana New" w:hAnsi="Angsana New" w:cs="Angsana New"/>
          <w:sz w:val="30"/>
          <w:szCs w:val="30"/>
          <w:cs/>
        </w:rPr>
        <w:t>ในต่างประเทศ</w:t>
      </w:r>
      <w:r w:rsidR="004627F4" w:rsidRPr="00F5368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4627F4" w:rsidRPr="00F53688">
        <w:rPr>
          <w:rFonts w:ascii="Angsana New" w:hAnsi="Angsana New" w:cs="Angsana New"/>
          <w:sz w:val="30"/>
          <w:szCs w:val="30"/>
          <w:cs/>
        </w:rPr>
        <w:t>รวมถึงค่าความนิยมและรายการปรับปรุงมูลค่ายุติธรรมที่เกิดขึ้นจากการซื้อหน่วยงานในต่างประเทศ</w:t>
      </w:r>
      <w:r w:rsidR="004627F4" w:rsidRPr="00F5368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53688">
        <w:rPr>
          <w:rFonts w:ascii="Angsana New" w:hAnsi="Angsana New" w:cs="Angsana New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</w:p>
    <w:p w14:paraId="1E32C985" w14:textId="77777777" w:rsidR="00FA706E" w:rsidRPr="00F53688" w:rsidRDefault="00FA706E" w:rsidP="00AF6226">
      <w:pPr>
        <w:pStyle w:val="BodyText2"/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D69C72A" w14:textId="20E32C47" w:rsidR="00DE151E" w:rsidRPr="00F53688" w:rsidRDefault="00DE151E" w:rsidP="00AF6226">
      <w:pPr>
        <w:pStyle w:val="BodyText2"/>
        <w:tabs>
          <w:tab w:val="left" w:pos="540"/>
        </w:tabs>
        <w:spacing w:line="240" w:lineRule="auto"/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3688">
        <w:rPr>
          <w:rFonts w:ascii="Angsana New" w:hAnsi="Angsana New" w:cs="Angsana New"/>
          <w:sz w:val="30"/>
          <w:szCs w:val="30"/>
          <w:cs/>
        </w:rPr>
        <w:t>รายได้และค่าใช้จ่ายของ</w:t>
      </w:r>
      <w:r w:rsidR="006F5CA6" w:rsidRPr="00F53688">
        <w:rPr>
          <w:rFonts w:ascii="Angsana New" w:hAnsi="Angsana New" w:cs="Angsana New"/>
          <w:sz w:val="30"/>
          <w:szCs w:val="30"/>
          <w:cs/>
        </w:rPr>
        <w:t>หน่วยงาน</w:t>
      </w:r>
      <w:r w:rsidRPr="00F53688">
        <w:rPr>
          <w:rFonts w:ascii="Angsana New" w:hAnsi="Angsana New" w:cs="Angsana New"/>
          <w:sz w:val="30"/>
          <w:szCs w:val="30"/>
          <w:cs/>
        </w:rPr>
        <w:t>ในต่างประเทศแปลงค่าเป็นเงินบาทโดยใช้อัตราแลกเปลี่ยนถัวเฉลี่ยใน</w:t>
      </w:r>
      <w:r w:rsidR="002C3441" w:rsidRPr="00F53688">
        <w:rPr>
          <w:rFonts w:ascii="Angsana New" w:hAnsi="Angsana New" w:cs="Angsana New"/>
          <w:sz w:val="30"/>
          <w:szCs w:val="30"/>
          <w:cs/>
        </w:rPr>
        <w:br/>
      </w:r>
      <w:r w:rsidRPr="00F53688">
        <w:rPr>
          <w:rFonts w:ascii="Angsana New" w:hAnsi="Angsana New" w:cs="Angsana New"/>
          <w:sz w:val="30"/>
          <w:szCs w:val="30"/>
          <w:cs/>
        </w:rPr>
        <w:t>ระหว่างงวด</w:t>
      </w:r>
    </w:p>
    <w:p w14:paraId="6D341206" w14:textId="6E5BDF27" w:rsidR="001C00B9" w:rsidRPr="00F53688" w:rsidRDefault="00DE151E" w:rsidP="001C00B9">
      <w:pPr>
        <w:pStyle w:val="BodyText2"/>
        <w:ind w:left="540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53688">
        <w:rPr>
          <w:rFonts w:ascii="Angsana New" w:hAnsi="Angsana New" w:cs="Angsana New"/>
          <w:sz w:val="30"/>
          <w:szCs w:val="30"/>
          <w:cs/>
        </w:rPr>
        <w:lastRenderedPageBreak/>
        <w:t>ผลต่างจากอัตราแลกเปลี่ยนที่เกิดจากการแปลงค่าบันทึกใ</w:t>
      </w:r>
      <w:r w:rsidR="0073735F" w:rsidRPr="00F53688">
        <w:rPr>
          <w:rFonts w:ascii="Angsana New" w:hAnsi="Angsana New" w:cs="Angsana New"/>
          <w:sz w:val="30"/>
          <w:szCs w:val="30"/>
          <w:cs/>
        </w:rPr>
        <w:t>นกำไรขาดทุนเบ็ดเสร็จอื่น</w:t>
      </w:r>
      <w:r w:rsidRPr="00F53688">
        <w:rPr>
          <w:rFonts w:ascii="Angsana New" w:hAnsi="Angsana New" w:cs="Angsana New"/>
          <w:sz w:val="30"/>
          <w:szCs w:val="30"/>
          <w:cs/>
        </w:rPr>
        <w:t>และแสดงเป็นรายการ</w:t>
      </w:r>
      <w:r w:rsidR="001460A9" w:rsidRPr="00F53688">
        <w:rPr>
          <w:rFonts w:ascii="Angsana New" w:hAnsi="Angsana New" w:cs="Angsana New"/>
          <w:sz w:val="30"/>
          <w:szCs w:val="30"/>
          <w:cs/>
        </w:rPr>
        <w:br/>
      </w:r>
      <w:r w:rsidRPr="00F53688">
        <w:rPr>
          <w:rFonts w:ascii="Angsana New" w:hAnsi="Angsana New" w:cs="Angsana New"/>
          <w:sz w:val="30"/>
          <w:szCs w:val="30"/>
          <w:cs/>
        </w:rPr>
        <w:t>ผลต่างจากอัตราแลกเปลี่ยนในส่วนของผู้ถือหุ้นจนกว่ามีการจำหน่ายเงินลงทุนนั้นออกไป</w:t>
      </w:r>
      <w:r w:rsidR="001C00B9" w:rsidRPr="00F5368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1C00B9" w:rsidRPr="00F53688">
        <w:rPr>
          <w:rFonts w:ascii="Angsana New" w:hAnsi="Angsana New" w:cs="Angsana New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30437A50" w14:textId="77777777" w:rsidR="00DE366B" w:rsidRPr="00F53688" w:rsidRDefault="00DE366B" w:rsidP="001C00B9">
      <w:pPr>
        <w:pStyle w:val="BodyText2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BFF76C8" w14:textId="77777777" w:rsidR="00440574" w:rsidRPr="00F53688" w:rsidRDefault="001C00B9" w:rsidP="001C00B9">
      <w:pPr>
        <w:pStyle w:val="BodyText2"/>
        <w:spacing w:line="240" w:lineRule="auto"/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3688">
        <w:rPr>
          <w:rFonts w:ascii="Angsana New" w:hAnsi="Angsana New" w:cs="Angsana New"/>
          <w:sz w:val="30"/>
          <w:szCs w:val="30"/>
          <w:cs/>
        </w:rPr>
        <w:t>เมื่อหน่วยงานต่างปร</w:t>
      </w:r>
      <w:r w:rsidRPr="00F53688">
        <w:rPr>
          <w:rFonts w:ascii="Angsana New" w:hAnsi="Angsana New" w:cs="Angsana New" w:hint="cs"/>
          <w:sz w:val="30"/>
          <w:szCs w:val="30"/>
          <w:cs/>
        </w:rPr>
        <w:t>ะ</w:t>
      </w:r>
      <w:r w:rsidRPr="00F53688">
        <w:rPr>
          <w:rFonts w:ascii="Angsana New" w:hAnsi="Angsana New" w:cs="Angsana New"/>
          <w:sz w:val="30"/>
          <w:szCs w:val="30"/>
          <w:cs/>
        </w:rPr>
        <w:t>เทศถูกจำหน่ายส่วนได้เสียทั้งหมดหรือ</w:t>
      </w:r>
      <w:r w:rsidRPr="00F53688">
        <w:rPr>
          <w:rFonts w:ascii="Angsana New" w:hAnsi="Angsana New" w:cs="Angsana New" w:hint="cs"/>
          <w:sz w:val="30"/>
          <w:szCs w:val="30"/>
          <w:cs/>
        </w:rPr>
        <w:t>เพียงบางส่วนที่ทำให้</w:t>
      </w:r>
      <w:r w:rsidRPr="00F53688">
        <w:rPr>
          <w:rFonts w:ascii="Angsana New" w:hAnsi="Angsana New" w:cs="Angsana New"/>
          <w:sz w:val="30"/>
          <w:szCs w:val="30"/>
          <w:cs/>
        </w:rPr>
        <w:t xml:space="preserve">สูญเสียการควบคุม ความมีอิทธิพลอย่างมีสาระสำคัญ หรือการควบคุมร่วมกัน </w:t>
      </w:r>
      <w:r w:rsidRPr="00F53688">
        <w:rPr>
          <w:rFonts w:ascii="Angsana New" w:hAnsi="Angsana New" w:cs="Angsana New" w:hint="cs"/>
          <w:sz w:val="30"/>
          <w:szCs w:val="30"/>
          <w:cs/>
        </w:rPr>
        <w:t>ผล</w:t>
      </w:r>
      <w:r w:rsidRPr="00F53688">
        <w:rPr>
          <w:rFonts w:ascii="Angsana New" w:hAnsi="Angsana New" w:cs="Angsana New"/>
          <w:sz w:val="30"/>
          <w:szCs w:val="30"/>
          <w:cs/>
        </w:rPr>
        <w:t>สะสม</w:t>
      </w:r>
      <w:r w:rsidRPr="00F53688">
        <w:rPr>
          <w:rFonts w:ascii="Angsana New" w:hAnsi="Angsana New" w:cs="Angsana New" w:hint="cs"/>
          <w:sz w:val="30"/>
          <w:szCs w:val="30"/>
          <w:cs/>
        </w:rPr>
        <w:t>ของ</w:t>
      </w:r>
      <w:r w:rsidRPr="00F53688">
        <w:rPr>
          <w:rFonts w:ascii="Angsana New" w:hAnsi="Angsana New" w:cs="Angsana New"/>
          <w:sz w:val="30"/>
          <w:szCs w:val="3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F53688">
        <w:rPr>
          <w:rFonts w:ascii="Angsana New" w:hAnsi="Angsana New" w:cs="Angsana New" w:hint="cs"/>
          <w:sz w:val="30"/>
          <w:szCs w:val="30"/>
          <w:cs/>
        </w:rPr>
        <w:t>ถูก</w:t>
      </w:r>
      <w:r w:rsidRPr="00F53688">
        <w:rPr>
          <w:rFonts w:ascii="Angsana New" w:hAnsi="Angsana New" w:cs="Angsana New"/>
          <w:sz w:val="30"/>
          <w:szCs w:val="30"/>
          <w:cs/>
        </w:rPr>
        <w:t>จัดประเภทเป็นกำไรหรือขาดทุน</w:t>
      </w:r>
      <w:r w:rsidRPr="00F53688">
        <w:rPr>
          <w:rFonts w:ascii="Angsana New" w:hAnsi="Angsana New" w:cs="Angsana New" w:hint="cs"/>
          <w:sz w:val="30"/>
          <w:szCs w:val="30"/>
          <w:cs/>
        </w:rPr>
        <w:t>โดย</w:t>
      </w:r>
      <w:r w:rsidRPr="00F53688">
        <w:rPr>
          <w:rFonts w:ascii="Angsana New" w:hAnsi="Angsana New" w:cs="Angsana New"/>
          <w:sz w:val="30"/>
          <w:szCs w:val="3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F53688">
        <w:rPr>
          <w:rFonts w:ascii="Angsana New" w:hAnsi="Angsana New" w:cs="Angsana New" w:hint="cs"/>
          <w:sz w:val="30"/>
          <w:szCs w:val="30"/>
          <w:cs/>
        </w:rPr>
        <w:t>เพียงบางส่วน</w:t>
      </w:r>
      <w:r w:rsidRPr="00F53688">
        <w:rPr>
          <w:rFonts w:ascii="Angsana New" w:hAnsi="Angsana New" w:cs="Angsana New"/>
          <w:sz w:val="30"/>
          <w:szCs w:val="30"/>
          <w:cs/>
        </w:rPr>
        <w:t>แต่</w:t>
      </w:r>
      <w:r w:rsidRPr="00F53688">
        <w:rPr>
          <w:rFonts w:ascii="Angsana New" w:hAnsi="Angsana New" w:cs="Angsana New" w:hint="cs"/>
          <w:sz w:val="30"/>
          <w:szCs w:val="30"/>
          <w:cs/>
        </w:rPr>
        <w:t>ยังคงมี</w:t>
      </w:r>
      <w:r w:rsidRPr="00F53688">
        <w:rPr>
          <w:rFonts w:ascii="Angsana New" w:hAnsi="Angsana New" w:cs="Angsana New"/>
          <w:sz w:val="30"/>
          <w:szCs w:val="30"/>
          <w:cs/>
        </w:rPr>
        <w:t xml:space="preserve">การควบคุม </w:t>
      </w:r>
      <w:r w:rsidRPr="00F53688">
        <w:rPr>
          <w:rFonts w:ascii="Angsana New" w:hAnsi="Angsana New" w:cs="Angsana New" w:hint="cs"/>
          <w:sz w:val="30"/>
          <w:szCs w:val="30"/>
          <w:cs/>
        </w:rPr>
        <w:t>ผลสะสม</w:t>
      </w:r>
      <w:r w:rsidRPr="00F53688">
        <w:rPr>
          <w:rFonts w:ascii="Angsana New" w:hAnsi="Angsana New" w:cs="Angsana New"/>
          <w:sz w:val="30"/>
          <w:szCs w:val="30"/>
          <w:cs/>
        </w:rPr>
        <w:t>ต้อง</w:t>
      </w:r>
      <w:r w:rsidRPr="00F53688">
        <w:rPr>
          <w:rFonts w:ascii="Angsana New" w:hAnsi="Angsana New" w:cs="Angsana New" w:hint="cs"/>
          <w:sz w:val="30"/>
          <w:szCs w:val="30"/>
          <w:cs/>
        </w:rPr>
        <w:t>ถูก</w:t>
      </w:r>
      <w:r w:rsidRPr="00F53688">
        <w:rPr>
          <w:rFonts w:ascii="Angsana New" w:hAnsi="Angsana New" w:cs="Angsana New"/>
          <w:sz w:val="30"/>
          <w:szCs w:val="30"/>
          <w:cs/>
        </w:rPr>
        <w:t>ปันสัดส่วนให้กับส่วนของผู้ถือหุ้นที่ไม่มีอำนาจควบคุม</w:t>
      </w:r>
      <w:r w:rsidRPr="00F53688">
        <w:rPr>
          <w:rFonts w:ascii="Angsana New" w:hAnsi="Angsana New" w:cs="Angsana New" w:hint="cs"/>
          <w:sz w:val="30"/>
          <w:szCs w:val="30"/>
          <w:cs/>
        </w:rPr>
        <w:t xml:space="preserve"> หากกลุ่มบริษัทจำหน่ายเงินลงทุนใน</w:t>
      </w:r>
      <w:r w:rsidR="000E5DFD" w:rsidRPr="00F53688">
        <w:rPr>
          <w:rFonts w:ascii="Angsana New" w:hAnsi="Angsana New" w:cs="Angsana New" w:hint="cs"/>
          <w:sz w:val="30"/>
          <w:szCs w:val="30"/>
          <w:cs/>
        </w:rPr>
        <w:t>การร่วมค้าหรือ</w:t>
      </w:r>
      <w:r w:rsidR="000E5DFD" w:rsidRPr="00F53688">
        <w:rPr>
          <w:rFonts w:ascii="Angsana New" w:hAnsi="Angsana New" w:cs="Angsana New"/>
          <w:sz w:val="30"/>
          <w:szCs w:val="30"/>
          <w:cs/>
        </w:rPr>
        <w:br/>
      </w:r>
      <w:r w:rsidRPr="00F53688">
        <w:rPr>
          <w:rFonts w:ascii="Angsana New" w:hAnsi="Angsana New" w:cs="Angsana New" w:hint="cs"/>
          <w:sz w:val="30"/>
          <w:szCs w:val="30"/>
          <w:cs/>
        </w:rPr>
        <w:t>บริษัทร่วมเพียงบางส่วนโดยที่กลุ่มบริษัทยังคงมี</w:t>
      </w:r>
      <w:r w:rsidR="00E05A16" w:rsidRPr="00F53688">
        <w:rPr>
          <w:rFonts w:ascii="Angsana New" w:hAnsi="Angsana New" w:cs="Angsana New"/>
          <w:sz w:val="30"/>
          <w:szCs w:val="30"/>
          <w:cs/>
        </w:rPr>
        <w:t>การควบคุมร่วม</w:t>
      </w:r>
      <w:r w:rsidRPr="00F53688">
        <w:rPr>
          <w:rFonts w:ascii="Angsana New" w:hAnsi="Angsana New" w:cs="Angsana New" w:hint="cs"/>
          <w:sz w:val="30"/>
          <w:szCs w:val="30"/>
          <w:cs/>
        </w:rPr>
        <w:t>หรือ</w:t>
      </w:r>
      <w:r w:rsidR="00E05A16" w:rsidRPr="00F53688">
        <w:rPr>
          <w:rFonts w:ascii="Angsana New" w:hAnsi="Angsana New" w:cs="Angsana New"/>
          <w:sz w:val="30"/>
          <w:szCs w:val="30"/>
          <w:cs/>
        </w:rPr>
        <w:t>อิทธิพล</w:t>
      </w:r>
      <w:r w:rsidRPr="00F53688">
        <w:rPr>
          <w:rFonts w:ascii="Angsana New" w:hAnsi="Angsana New" w:cs="Angsana New" w:hint="cs"/>
          <w:sz w:val="30"/>
          <w:szCs w:val="30"/>
          <w:cs/>
        </w:rPr>
        <w:t>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27B81DAA" w14:textId="77777777" w:rsidR="00DE366B" w:rsidRPr="00F53688" w:rsidRDefault="00DE366B" w:rsidP="001C00B9">
      <w:pPr>
        <w:pStyle w:val="BodyText2"/>
        <w:spacing w:line="240" w:lineRule="auto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2B74A63" w14:textId="77777777" w:rsidR="00406143" w:rsidRPr="00F53688" w:rsidRDefault="00406143" w:rsidP="00E8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38849397" w14:textId="77777777" w:rsidR="00E57829" w:rsidRPr="00F53688" w:rsidRDefault="00E57829" w:rsidP="00E8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ECE5349" w14:textId="4196AA1E" w:rsidR="00DE151E" w:rsidRPr="00F53688" w:rsidRDefault="0005230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B96C9E"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="00B96C9E"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DE151E"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ตราสารอนุพันธ์</w:t>
      </w:r>
    </w:p>
    <w:p w14:paraId="3C5DE55F" w14:textId="77777777" w:rsidR="00E84968" w:rsidRPr="00F53688" w:rsidRDefault="00E84968" w:rsidP="00E8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9353CC8" w14:textId="17F27A14" w:rsidR="00E05A16" w:rsidRPr="00F53688" w:rsidRDefault="00DE151E" w:rsidP="00E05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pacing w:val="-2"/>
          <w:sz w:val="30"/>
          <w:szCs w:val="30"/>
          <w:cs/>
        </w:rPr>
        <w:t>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 อัตราดอกเบี้ย และราคาสินค้าโภคภัณฑ์ที่เกิดจากกิจกรรมดำเนินงาน</w:t>
      </w:r>
      <w:r w:rsidRPr="00F53688">
        <w:rPr>
          <w:rFonts w:ascii="Angsana New" w:hAnsi="Angsana New"/>
          <w:spacing w:val="-2"/>
          <w:sz w:val="30"/>
          <w:szCs w:val="30"/>
        </w:rPr>
        <w:t xml:space="preserve"> </w:t>
      </w:r>
      <w:r w:rsidRPr="00F53688">
        <w:rPr>
          <w:rFonts w:ascii="Angsana New" w:hAnsi="Angsana New"/>
          <w:spacing w:val="-2"/>
          <w:sz w:val="30"/>
          <w:szCs w:val="30"/>
          <w:cs/>
        </w:rPr>
        <w:t>กิจกรรมจัดหาเงิน และกิจกรรมลงทุน</w:t>
      </w:r>
      <w:r w:rsidRPr="00F53688">
        <w:rPr>
          <w:rFonts w:ascii="Angsana New" w:hAnsi="Angsana New"/>
          <w:spacing w:val="-2"/>
          <w:sz w:val="30"/>
          <w:szCs w:val="30"/>
        </w:rPr>
        <w:t xml:space="preserve"> </w:t>
      </w:r>
      <w:r w:rsidRPr="00F53688">
        <w:rPr>
          <w:rFonts w:ascii="Angsana New" w:hAnsi="Angsana New"/>
          <w:spacing w:val="-2"/>
          <w:sz w:val="30"/>
          <w:szCs w:val="30"/>
          <w:cs/>
        </w:rPr>
        <w:t>ตราสารอนุพันธ์ไม่ได้มีไว้เพื่อค้า อย่างไรก็ตาม</w:t>
      </w:r>
      <w:r w:rsidRPr="00F53688">
        <w:rPr>
          <w:rFonts w:ascii="Angsana New" w:hAnsi="Angsana New"/>
          <w:sz w:val="30"/>
          <w:szCs w:val="30"/>
          <w:cs/>
        </w:rPr>
        <w:t xml:space="preserve"> ต</w:t>
      </w:r>
      <w:r w:rsidR="00EC31E6" w:rsidRPr="00F53688">
        <w:rPr>
          <w:rFonts w:ascii="Angsana New" w:hAnsi="Angsana New"/>
          <w:sz w:val="30"/>
          <w:szCs w:val="30"/>
          <w:cs/>
        </w:rPr>
        <w:t>ราสารอนุพันธ์ที่ไม่เข้าเงื่อนไข</w:t>
      </w:r>
      <w:r w:rsidRPr="00F53688">
        <w:rPr>
          <w:rFonts w:ascii="Angsana New" w:hAnsi="Angsana New"/>
          <w:sz w:val="30"/>
          <w:szCs w:val="30"/>
          <w:cs/>
        </w:rPr>
        <w:t>การกำหนดให้เป็นเครื่องมือป้องกันความเสี่ยงถือเป็นรายการเพื่อค้า</w:t>
      </w:r>
    </w:p>
    <w:p w14:paraId="34A471E4" w14:textId="77777777" w:rsidR="00DE366B" w:rsidRPr="00F53688" w:rsidRDefault="00DE366B" w:rsidP="00E05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7B4B208" w14:textId="77777777" w:rsidR="00DE151E" w:rsidRPr="00F53688" w:rsidRDefault="00DE151E" w:rsidP="00E05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688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การป้องกันความเสี่ยงจากรายการที่เป็นเงินตราต่างประเทศที่จะมีในอนาคต</w:t>
      </w:r>
    </w:p>
    <w:p w14:paraId="0A1EA3A4" w14:textId="77777777" w:rsidR="00E84968" w:rsidRPr="00F53688" w:rsidRDefault="00E84968" w:rsidP="00E8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4789009" w14:textId="77777777" w:rsidR="00AB2730" w:rsidRPr="00F53688" w:rsidRDefault="007568AA" w:rsidP="00AB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F53688">
        <w:rPr>
          <w:rFonts w:ascii="Angsana New" w:hAnsi="Angsana New" w:hint="cs"/>
          <w:spacing w:val="-2"/>
          <w:sz w:val="30"/>
          <w:szCs w:val="30"/>
          <w:cs/>
        </w:rPr>
        <w:t>สัญญาซื้อขายเงินตราต่างประเทศล่วงหน้าเป็นเครื่องมือทางการเงินที่ใช้ในการป้องกันความเสี่ยงที่เกิดจากความ     ผันผวนของอัตราแลกเปลี่ยน โดยกำหนดอัตราแลกเปลี่ยนในอนาคตที่สินทรัพย์หรือหนี้สินที่เป็นเงินตราต่างประเทศที่จะได้รับหรือต้องจ่ายชำระ สัญญาซื้อขายเงินตราต่างประเทศล่วงหน้าจะรับรู้ในงบการเงิน ณ วันทำสัญญา ค่าธรรมเนียมส่วนเกินหรือส่วนลดที่เกิดขึ้นจากการทำสัญญาซื้อขายเงินตราต่างประเทศล่วงหน้าจะตัดจำหน่ายตลอดอายุของสัญญา</w:t>
      </w:r>
    </w:p>
    <w:p w14:paraId="01DFD954" w14:textId="77777777" w:rsidR="00DE366B" w:rsidRPr="00F53688" w:rsidRDefault="00DE366B" w:rsidP="00AB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17DFF486" w14:textId="77777777" w:rsidR="00D21931" w:rsidRPr="00F53688" w:rsidRDefault="00D21931" w:rsidP="00AB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51F521A0" w14:textId="77777777" w:rsidR="00DE151E" w:rsidRPr="00F53688" w:rsidRDefault="00DE151E" w:rsidP="006F5C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F53688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สัญญาแลกเปลี่ยนเงินตราและอัตราดอกเบี้ย</w:t>
      </w:r>
    </w:p>
    <w:p w14:paraId="4417D28A" w14:textId="77777777" w:rsidR="00E84968" w:rsidRPr="00F53688" w:rsidRDefault="00E84968" w:rsidP="00E8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0F4C2AF" w14:textId="77777777" w:rsidR="00AB2730" w:rsidRPr="00F53688" w:rsidRDefault="00AB2730" w:rsidP="00AB2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สัญญาแลกเปลี่ยนเงินตราและอัตราดอกเบี้ยเพื่อป้องกันความเสี่ยงจากการเปลี่ยนแปลงของอัตราแลกเปลี่ยนและอัตราดอกเบี้ยในอนาคต สินทรัพย์ทางการเงินและหนี้สินทางการเงินที่เป็นเงินตราต่างประเทศที่มีการป้องกันความเสี่ยงโดยสัญญาแลกเปลี่ยน แปลงค่าเป็น</w:t>
      </w:r>
      <w:r w:rsidR="0025069E" w:rsidRPr="00F53688">
        <w:rPr>
          <w:rFonts w:ascii="Angsana New" w:hAnsi="Angsana New"/>
          <w:sz w:val="30"/>
          <w:szCs w:val="30"/>
          <w:cs/>
        </w:rPr>
        <w:t>สกุลเงินที่ใช้ในการดำเนินงาน</w:t>
      </w:r>
      <w:r w:rsidR="0025069E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โดยใช้อัตราแลกเปลี่ยนที่กำหนดไว้ในสัญญาและ</w:t>
      </w:r>
      <w:r w:rsidR="00232E1E" w:rsidRPr="00F53688">
        <w:rPr>
          <w:rFonts w:ascii="Angsana New" w:hAnsi="Angsana New"/>
          <w:sz w:val="30"/>
          <w:szCs w:val="30"/>
          <w:cs/>
        </w:rPr>
        <w:t>จะถูกวัดค่า</w:t>
      </w:r>
      <w:r w:rsidR="00D43ABC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ณ วันที่รายงานด้วยอัตราแลกเปลี่ยน ณ วันนั้น ผลต่างจากอัตราแลกเปลี่ยนจะถูกบันทึกในกำไร</w:t>
      </w:r>
      <w:r w:rsidR="00D43ABC" w:rsidRPr="00F53688">
        <w:rPr>
          <w:rFonts w:ascii="Angsana New" w:hAnsi="Angsana New"/>
          <w:sz w:val="30"/>
          <w:szCs w:val="30"/>
          <w:cs/>
        </w:rPr>
        <w:t>หรือ</w:t>
      </w:r>
      <w:r w:rsidRPr="00F53688">
        <w:rPr>
          <w:rFonts w:ascii="Angsana New" w:hAnsi="Angsana New"/>
          <w:sz w:val="30"/>
          <w:szCs w:val="30"/>
          <w:cs/>
        </w:rPr>
        <w:t>ขาดทุน ส่วนผลต่างที่ได้รับหรือจ่ายตามสัญญาแลกเปลี่ยนอัตราดอกเบี้ยบันทึกปรับปรุงกับดอกเบี้ยจ่ายของภาระหนี้สินทางการเงินที่ได้รับการป้องกันความเสี่ยงในกำไร</w:t>
      </w:r>
      <w:r w:rsidR="006F1C65" w:rsidRPr="00F53688">
        <w:rPr>
          <w:rFonts w:ascii="Angsana New" w:hAnsi="Angsana New"/>
          <w:sz w:val="30"/>
          <w:szCs w:val="30"/>
          <w:cs/>
        </w:rPr>
        <w:t>หรือ</w:t>
      </w:r>
      <w:r w:rsidRPr="00F53688">
        <w:rPr>
          <w:rFonts w:ascii="Angsana New" w:hAnsi="Angsana New"/>
          <w:sz w:val="30"/>
          <w:szCs w:val="30"/>
          <w:cs/>
        </w:rPr>
        <w:t>ขาดทุน</w:t>
      </w:r>
    </w:p>
    <w:p w14:paraId="68FA42E4" w14:textId="77777777" w:rsidR="00DE366B" w:rsidRPr="00F53688" w:rsidRDefault="00DE366B" w:rsidP="00703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ABCDCAE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9"/>
        <w:jc w:val="both"/>
        <w:rPr>
          <w:rFonts w:ascii="Angsana New" w:hAnsi="Angsana New"/>
          <w:i/>
          <w:iCs/>
          <w:sz w:val="30"/>
          <w:szCs w:val="30"/>
        </w:rPr>
      </w:pPr>
      <w:r w:rsidRPr="00F53688">
        <w:rPr>
          <w:rFonts w:ascii="Angsana New" w:hAnsi="Angsana New"/>
          <w:i/>
          <w:iCs/>
          <w:sz w:val="30"/>
          <w:szCs w:val="30"/>
        </w:rPr>
        <w:tab/>
      </w:r>
      <w:r w:rsidRPr="00F53688">
        <w:rPr>
          <w:rFonts w:ascii="Angsana New" w:hAnsi="Angsana New"/>
          <w:i/>
          <w:iCs/>
          <w:sz w:val="30"/>
          <w:szCs w:val="30"/>
          <w:cs/>
        </w:rPr>
        <w:t>สัญญาแลกเปลี่ยนส่วนต่างราคาน้ำมัน</w:t>
      </w:r>
    </w:p>
    <w:p w14:paraId="1A6AF41A" w14:textId="77777777" w:rsidR="00703A93" w:rsidRPr="00F53688" w:rsidRDefault="00703A93" w:rsidP="00703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4234AB6" w14:textId="77777777" w:rsidR="00DF6462" w:rsidRPr="00F53688" w:rsidRDefault="00DE151E" w:rsidP="00F77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ผลต่างระหว่างราคาคงที่ที่กำหนดในสัญญาและราคาตลาดที่เกิดขึ้นจริงบันทึกในกำไร</w:t>
      </w:r>
      <w:r w:rsidR="00597E5A" w:rsidRPr="00F53688">
        <w:rPr>
          <w:rFonts w:ascii="Angsana New" w:hAnsi="Angsana New"/>
          <w:sz w:val="30"/>
          <w:szCs w:val="30"/>
          <w:cs/>
        </w:rPr>
        <w:t>หรือ</w:t>
      </w:r>
      <w:r w:rsidRPr="00F53688">
        <w:rPr>
          <w:rFonts w:ascii="Angsana New" w:hAnsi="Angsana New"/>
          <w:sz w:val="30"/>
          <w:szCs w:val="30"/>
          <w:cs/>
        </w:rPr>
        <w:t xml:space="preserve">ขาดทุนเมื่อครบกำหนดสัญญา </w:t>
      </w:r>
    </w:p>
    <w:p w14:paraId="63E51FA2" w14:textId="77777777" w:rsidR="00DE366B" w:rsidRPr="00F53688" w:rsidRDefault="00DE366B" w:rsidP="00F77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C29BA0D" w14:textId="77777777" w:rsidR="00DE151E" w:rsidRPr="00F53688" w:rsidRDefault="00703A93" w:rsidP="00703A93">
      <w:pPr>
        <w:tabs>
          <w:tab w:val="clear" w:pos="227"/>
          <w:tab w:val="clear" w:pos="454"/>
          <w:tab w:val="clear" w:pos="680"/>
          <w:tab w:val="left" w:pos="540"/>
          <w:tab w:val="decimal" w:pos="7740"/>
        </w:tabs>
        <w:spacing w:line="240" w:lineRule="auto"/>
        <w:ind w:right="36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DE151E"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="00DE151E"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14:paraId="67D37184" w14:textId="77777777" w:rsidR="00DE151E" w:rsidRPr="00F53688" w:rsidRDefault="00DE151E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35B6CB44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</w:t>
      </w:r>
      <w:r w:rsidR="009232DA" w:rsidRPr="00F53688">
        <w:rPr>
          <w:rFonts w:ascii="Angsana New" w:hAnsi="Angsana New"/>
          <w:sz w:val="30"/>
          <w:szCs w:val="30"/>
          <w:cs/>
        </w:rPr>
        <w:t>ธนาคารประเภทกระแสรายวันและ</w:t>
      </w:r>
      <w:r w:rsidR="009232DA" w:rsidRPr="00F53688">
        <w:rPr>
          <w:rFonts w:ascii="Angsana New" w:hAnsi="Angsana New"/>
          <w:sz w:val="30"/>
          <w:szCs w:val="30"/>
        </w:rPr>
        <w:t xml:space="preserve">       </w:t>
      </w:r>
      <w:r w:rsidRPr="00F53688">
        <w:rPr>
          <w:rFonts w:ascii="Angsana New" w:hAnsi="Angsana New"/>
          <w:sz w:val="30"/>
          <w:szCs w:val="30"/>
          <w:cs/>
        </w:rPr>
        <w:t>ออมทรัพย์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40A0C246" w14:textId="77777777" w:rsidR="00052305" w:rsidRPr="00F53688" w:rsidRDefault="00052305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7249D7B6" w14:textId="77777777" w:rsidR="00DE151E" w:rsidRPr="00F53688" w:rsidRDefault="0005230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DE151E"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(จ)</w:t>
      </w:r>
      <w:r w:rsidR="00DE151E" w:rsidRPr="00F5368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DE151E"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15E54A9E" w14:textId="77777777" w:rsidR="00DE151E" w:rsidRPr="00F53688" w:rsidRDefault="00DE151E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186C5FA6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14:paraId="109E2B64" w14:textId="77777777" w:rsidR="00DE151E" w:rsidRPr="00F53688" w:rsidRDefault="00DE151E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1EF344C4" w14:textId="77777777" w:rsidR="00440574" w:rsidRPr="00F53688" w:rsidRDefault="00DE151E" w:rsidP="008A0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</w:t>
      </w:r>
      <w:r w:rsidRPr="00F53688">
        <w:rPr>
          <w:rFonts w:ascii="Angsana New" w:hAnsi="Angsana New"/>
          <w:sz w:val="30"/>
          <w:szCs w:val="30"/>
        </w:rPr>
        <w:t xml:space="preserve">             </w:t>
      </w:r>
      <w:r w:rsidRPr="00F53688">
        <w:rPr>
          <w:rFonts w:ascii="Angsana New" w:hAnsi="Angsana New"/>
          <w:sz w:val="30"/>
          <w:szCs w:val="30"/>
          <w:cs/>
        </w:rPr>
        <w:t>ในอนาคตของลูกค้า ลูกหนี้จะถูกตัดจำหน่ายออกจากบัญชีเมื่อทราบว่าเป็นหนี้สูญ</w:t>
      </w:r>
    </w:p>
    <w:p w14:paraId="03A115EE" w14:textId="77777777" w:rsidR="00DE366B" w:rsidRPr="00F53688" w:rsidRDefault="00DE366B" w:rsidP="008A0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3E592B4" w14:textId="77777777" w:rsidR="00D21931" w:rsidRPr="00F53688" w:rsidRDefault="00D21931" w:rsidP="008A0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939CAA5" w14:textId="77777777" w:rsidR="00D21931" w:rsidRPr="00F53688" w:rsidRDefault="00D21931" w:rsidP="008A0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920122E" w14:textId="77777777" w:rsidR="00D21931" w:rsidRPr="00F53688" w:rsidRDefault="00D21931" w:rsidP="008A0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E663A4F" w14:textId="77777777" w:rsidR="00D21931" w:rsidRPr="00F53688" w:rsidRDefault="00D21931" w:rsidP="008A0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2D7F378" w14:textId="77777777" w:rsidR="00D21931" w:rsidRPr="00F53688" w:rsidRDefault="00D21931" w:rsidP="008A0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1A4055B" w14:textId="77777777" w:rsidR="00D21931" w:rsidRPr="00F53688" w:rsidRDefault="00D21931" w:rsidP="008A0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C6E47D4" w14:textId="77777777" w:rsidR="00D21931" w:rsidRPr="00F53688" w:rsidRDefault="00D21931" w:rsidP="008A0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DC66CB4" w14:textId="77777777" w:rsidR="00D21931" w:rsidRPr="00F53688" w:rsidRDefault="00D21931" w:rsidP="008A0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CE21544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(ฉ)</w:t>
      </w:r>
      <w:r w:rsidRPr="00F5368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6856BA87" w14:textId="77777777" w:rsidR="00DE151E" w:rsidRPr="00F53688" w:rsidRDefault="00DE151E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623EAB4D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สินค้าคงเหลือ</w:t>
      </w:r>
      <w:r w:rsidR="00797B53" w:rsidRPr="00F53688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F53688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193E9625" w14:textId="77777777" w:rsidR="00DE151E" w:rsidRPr="00F53688" w:rsidRDefault="00DE151E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1112D5DF" w14:textId="77777777" w:rsidR="00AE04EA" w:rsidRPr="00F53688" w:rsidRDefault="00DE151E" w:rsidP="00703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ต้นทุนสินค้าประกอบด้วย ต้นทุนสินค้าที่ซื้อ ต้นทุนในการแปลงสภาพ และต้นทุนอื่นเพื่อให้สินค้าอยู่ในสถานที่ตั้งและสภาพปัจจุบัน 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</w:p>
    <w:p w14:paraId="1AA389FB" w14:textId="77777777" w:rsidR="00AF1490" w:rsidRPr="00F53688" w:rsidRDefault="00AF1490" w:rsidP="00703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EF11DFB" w14:textId="77777777" w:rsidR="00DE151E" w:rsidRPr="00F53688" w:rsidRDefault="00DE151E" w:rsidP="00AE0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ที่จะผลิตให้เสร็จและพร้อมที่จะขาย</w:t>
      </w:r>
    </w:p>
    <w:p w14:paraId="45FA549B" w14:textId="77777777" w:rsidR="00A84A8A" w:rsidRPr="00F53688" w:rsidRDefault="00A84A8A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54BB3D6E" w14:textId="1DD2E1A0" w:rsidR="0025069E" w:rsidRPr="00F53688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(ช)</w:t>
      </w: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สินทรัพย์ไม่หมุน</w:t>
      </w:r>
      <w:r w:rsidR="00D66B59"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เวียนที่</w:t>
      </w:r>
      <w:r w:rsidR="00D30FF2" w:rsidRPr="00F5368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จัดประเภทเป็นสินทรัพย์ที่</w:t>
      </w: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ถือไว้เพื่อขาย</w:t>
      </w:r>
    </w:p>
    <w:p w14:paraId="2E307669" w14:textId="77777777" w:rsidR="0025069E" w:rsidRPr="00F53688" w:rsidRDefault="0025069E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143B5EA2" w14:textId="659CDFB8" w:rsidR="00F77995" w:rsidRPr="00F53688" w:rsidRDefault="0025069E" w:rsidP="00703A93">
      <w:pPr>
        <w:tabs>
          <w:tab w:val="clear" w:pos="22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สินทรัพย์ไม่หมุนเวียน</w:t>
      </w:r>
      <w:r w:rsidR="00D66B59" w:rsidRPr="00F53688">
        <w:rPr>
          <w:rFonts w:ascii="Angsana New" w:hAnsi="Angsana New"/>
          <w:sz w:val="30"/>
          <w:szCs w:val="30"/>
          <w:cs/>
        </w:rPr>
        <w:t>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 w:rsidRPr="00F53688">
        <w:rPr>
          <w:rFonts w:ascii="Angsana New" w:hAnsi="Angsana New"/>
          <w:sz w:val="30"/>
          <w:szCs w:val="30"/>
          <w:cs/>
        </w:rPr>
        <w:t xml:space="preserve"> สินทรัพย์วัดมูลค่าด้วยจำนวนที่ต่ำกว่าระหว่างมูลค่าตามบัญชีกับมูลค่ายุติธรรมหักต้นทุนในการขาย  </w:t>
      </w:r>
      <w:r w:rsidR="00406143" w:rsidRPr="00F53688">
        <w:rPr>
          <w:rFonts w:ascii="Angsana New" w:hAnsi="Angsana New"/>
          <w:sz w:val="30"/>
          <w:szCs w:val="30"/>
          <w:cs/>
        </w:rPr>
        <w:t>ผลขาดทุนจากการด้อยค่าสำหรับกลุ่มสินทรัพย์ที่ยกเลิกนำไปปันส่วนให้กับค่าความนิยมเป็นลำดับแรก แล้วจึงปันส่วนให้กับยอดคงเหลือของสินทรัพย์และหนี้สินตามสัดส่วน ยกเว้นไม่ปันส่วนรายการขาดทุนให้กับสินค้าคงเหลือ สินทรัพย์ทางการเงิน สินทรัพย์ภาษีเงินได้รอการตัดบัญชี และอสังหาริมทรัพย์เพื่อการลงทุน</w:t>
      </w:r>
      <w:r w:rsidR="00406143" w:rsidRPr="00F53688">
        <w:rPr>
          <w:rFonts w:ascii="Angsana New" w:hAnsi="Angsana New" w:hint="cs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ผลขาดทุนจากการด้อยค่าสำหรับการลดมูลค่าในครั้งแรกและผลกำไรและขาดทุนจากการวัดมูลค่าในภายหลังรับรู้ในกำไรหรือขาดทุน </w:t>
      </w:r>
    </w:p>
    <w:p w14:paraId="44AA2114" w14:textId="77777777" w:rsidR="00703A93" w:rsidRPr="00F53688" w:rsidRDefault="00703A93" w:rsidP="00703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4DC3C6E5" w14:textId="77777777" w:rsidR="00DE151E" w:rsidRPr="00F53688" w:rsidRDefault="00703A93" w:rsidP="00703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DE151E"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802EE"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ซ</w:t>
      </w:r>
      <w:r w:rsidR="00DE151E"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DE151E"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เงินลงทุน</w:t>
      </w:r>
    </w:p>
    <w:p w14:paraId="6AB215BB" w14:textId="77777777" w:rsidR="00DE151E" w:rsidRPr="00F53688" w:rsidRDefault="00DE151E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4CF89F45" w14:textId="77777777" w:rsidR="006A09C9" w:rsidRPr="00F53688" w:rsidRDefault="006A09C9" w:rsidP="006A0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F53688">
        <w:rPr>
          <w:rFonts w:ascii="Angsana New" w:hAnsi="Angsana New"/>
          <w:i/>
          <w:iCs/>
          <w:sz w:val="30"/>
          <w:szCs w:val="30"/>
          <w:cs/>
        </w:rPr>
        <w:t xml:space="preserve">เงินลงทุนในบริษัทย่อย </w:t>
      </w:r>
      <w:r w:rsidR="00A02DD5" w:rsidRPr="00F53688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  <w:r w:rsidR="00542777" w:rsidRPr="00F53688">
        <w:rPr>
          <w:rFonts w:ascii="Angsana New" w:hAnsi="Angsana New" w:hint="cs"/>
          <w:i/>
          <w:iCs/>
          <w:sz w:val="30"/>
          <w:szCs w:val="30"/>
          <w:cs/>
        </w:rPr>
        <w:t xml:space="preserve"> และ</w:t>
      </w:r>
      <w:r w:rsidR="00A02DD5" w:rsidRPr="00F53688">
        <w:rPr>
          <w:rFonts w:ascii="Angsana New" w:hAnsi="Angsana New"/>
          <w:i/>
          <w:iCs/>
          <w:sz w:val="30"/>
          <w:szCs w:val="30"/>
          <w:cs/>
        </w:rPr>
        <w:t>บริษัทร่วม</w:t>
      </w:r>
    </w:p>
    <w:p w14:paraId="7902E8F6" w14:textId="77777777" w:rsidR="006A09C9" w:rsidRPr="00F53688" w:rsidRDefault="006A09C9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7FB02FD5" w14:textId="77777777" w:rsidR="006A09C9" w:rsidRPr="00F53688" w:rsidRDefault="006A09C9" w:rsidP="00E40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เงินลงทุนในบริษัทย่อย </w:t>
      </w:r>
      <w:r w:rsidR="00A02DD5" w:rsidRPr="00F53688">
        <w:rPr>
          <w:rFonts w:ascii="Angsana New" w:hAnsi="Angsana New" w:hint="cs"/>
          <w:sz w:val="30"/>
          <w:szCs w:val="30"/>
          <w:cs/>
        </w:rPr>
        <w:t>การร่วมค้า</w:t>
      </w:r>
      <w:r w:rsidR="00542777" w:rsidRPr="00F53688">
        <w:rPr>
          <w:rFonts w:ascii="Angsana New" w:hAnsi="Angsana New" w:hint="cs"/>
          <w:sz w:val="30"/>
          <w:szCs w:val="30"/>
          <w:cs/>
        </w:rPr>
        <w:t xml:space="preserve"> และ</w:t>
      </w:r>
      <w:r w:rsidR="00A02DD5" w:rsidRPr="00F53688">
        <w:rPr>
          <w:rFonts w:ascii="Angsana New" w:hAnsi="Angsana New"/>
          <w:sz w:val="30"/>
          <w:szCs w:val="30"/>
          <w:cs/>
        </w:rPr>
        <w:t>บริษัทร่วม</w:t>
      </w:r>
      <w:r w:rsidRPr="00F53688">
        <w:rPr>
          <w:rFonts w:ascii="Angsana New" w:hAnsi="Angsana New"/>
          <w:sz w:val="30"/>
          <w:szCs w:val="30"/>
          <w:cs/>
        </w:rPr>
        <w:t>ในงบการเงินเฉพาะกิจการของบริษัท</w:t>
      </w:r>
      <w:r w:rsidR="004705AC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บันทึกบัญชีโดยใช้วิธีราคาทุน ส่วนการบันทึกบัญชีเงินลงทุนใน</w:t>
      </w:r>
      <w:r w:rsidR="00A02DD5" w:rsidRPr="00F53688">
        <w:rPr>
          <w:rFonts w:ascii="Angsana New" w:hAnsi="Angsana New" w:hint="cs"/>
          <w:sz w:val="30"/>
          <w:szCs w:val="30"/>
          <w:cs/>
        </w:rPr>
        <w:t>การร่วมค้า</w:t>
      </w:r>
      <w:r w:rsidRPr="00F53688">
        <w:rPr>
          <w:rFonts w:ascii="Angsana New" w:hAnsi="Angsana New"/>
          <w:sz w:val="30"/>
          <w:szCs w:val="30"/>
          <w:cs/>
        </w:rPr>
        <w:t>และ</w:t>
      </w:r>
      <w:r w:rsidR="00A02DD5" w:rsidRPr="00F53688">
        <w:rPr>
          <w:rFonts w:ascii="Angsana New" w:hAnsi="Angsana New"/>
          <w:sz w:val="30"/>
          <w:szCs w:val="30"/>
          <w:cs/>
        </w:rPr>
        <w:t>บริษัทร่วม</w:t>
      </w:r>
      <w:r w:rsidRPr="00F53688">
        <w:rPr>
          <w:rFonts w:ascii="Angsana New" w:hAnsi="Angsana New"/>
          <w:sz w:val="30"/>
          <w:szCs w:val="30"/>
          <w:cs/>
        </w:rPr>
        <w:t>ในงบการเงินรวมใช้วิธีส่วนได้เสีย</w:t>
      </w:r>
    </w:p>
    <w:p w14:paraId="5B3FC2BB" w14:textId="77777777" w:rsidR="002C3441" w:rsidRPr="00F53688" w:rsidRDefault="002C3441" w:rsidP="00E40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87B819B" w14:textId="77777777" w:rsidR="00542777" w:rsidRPr="00F53688" w:rsidRDefault="006A09C9" w:rsidP="008A0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การเปลี่ยนแปลงส่วนได้เสียของกลุ่มบริษัทในบริษัทย่อยโดยที่ไม่ได้ทำให้กลุ่มบริษัทสูญเสียอำนาจในการควบคุม กลุ่มบริษัทบันทึกรายการเปลี่ยนแปลงดังกล่าวเป็นรายการในส่วนของผู้ถือหุ้น</w:t>
      </w:r>
    </w:p>
    <w:p w14:paraId="2043446A" w14:textId="77777777" w:rsidR="00B25E61" w:rsidRPr="00F53688" w:rsidRDefault="00B25E61" w:rsidP="00E05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4"/>
          <w:szCs w:val="24"/>
        </w:rPr>
      </w:pPr>
    </w:p>
    <w:p w14:paraId="7EF3B80D" w14:textId="77777777" w:rsidR="00C35657" w:rsidRPr="00F53688" w:rsidRDefault="00C35657" w:rsidP="00E05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4"/>
          <w:szCs w:val="24"/>
        </w:rPr>
      </w:pPr>
    </w:p>
    <w:p w14:paraId="60450350" w14:textId="77777777" w:rsidR="00D21931" w:rsidRPr="00F53688" w:rsidRDefault="00D21931" w:rsidP="00E05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4"/>
          <w:szCs w:val="24"/>
        </w:rPr>
      </w:pPr>
    </w:p>
    <w:p w14:paraId="0527D31B" w14:textId="5F478BE7" w:rsidR="006A09C9" w:rsidRPr="00F53688" w:rsidRDefault="006A09C9" w:rsidP="00460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72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F53688">
        <w:rPr>
          <w:rFonts w:ascii="Angsana New" w:hAnsi="Angsana New"/>
          <w:i/>
          <w:iCs/>
          <w:sz w:val="30"/>
          <w:szCs w:val="30"/>
          <w:cs/>
        </w:rPr>
        <w:lastRenderedPageBreak/>
        <w:t>เงินลงทุนในตราสารหนี้และตราสารทุนอื่น</w:t>
      </w:r>
      <w:r w:rsidR="00460D03" w:rsidRPr="00F53688">
        <w:rPr>
          <w:rFonts w:ascii="Angsana New" w:hAnsi="Angsana New"/>
          <w:i/>
          <w:iCs/>
          <w:sz w:val="30"/>
          <w:szCs w:val="30"/>
          <w:cs/>
        </w:rPr>
        <w:tab/>
      </w:r>
    </w:p>
    <w:p w14:paraId="63DA6456" w14:textId="77777777" w:rsidR="006A09C9" w:rsidRPr="00F53688" w:rsidRDefault="006A09C9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4C48138E" w14:textId="77777777" w:rsidR="006A09C9" w:rsidRPr="00F53688" w:rsidRDefault="006A09C9" w:rsidP="00EE3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ตราสารหนี้ซึ่งกลุ่มบริษัทตั้งใจและสามารถถือจนกว่าครบกำหนดจัดประเภทเป็นเงินลงทุนที่ถือจนครบกำหนด และแสดงในราคาทุนตัดจำหน่ายหักด้วยขาดทุนจากการด้อยค่าของเงินลงทุน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04230009" w14:textId="77777777" w:rsidR="00406143" w:rsidRPr="00F53688" w:rsidRDefault="00406143" w:rsidP="00EE3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DC51DC1" w14:textId="0F7ABE6A" w:rsidR="006A09C9" w:rsidRPr="00F53688" w:rsidRDefault="00406143" w:rsidP="00EE3A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</w:t>
      </w:r>
      <w:r w:rsidR="002C3441" w:rsidRPr="00F53688">
        <w:rPr>
          <w:rFonts w:ascii="Angsana New" w:hAnsi="Angsana New"/>
          <w:sz w:val="30"/>
          <w:szCs w:val="30"/>
          <w:cs/>
        </w:rPr>
        <w:t>นหลักทรัพย์ในความต้องการของตลาด</w:t>
      </w:r>
      <w:r w:rsidR="001460A9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นอก</w:t>
      </w:r>
      <w:r w:rsidR="002C3441" w:rsidRPr="00F53688">
        <w:rPr>
          <w:rFonts w:ascii="Angsana New" w:hAnsi="Angsana New"/>
          <w:sz w:val="30"/>
          <w:szCs w:val="30"/>
          <w:cs/>
        </w:rPr>
        <w:t>เหนือจากที่ถือไว้จนครบกำหนด</w:t>
      </w:r>
      <w:r w:rsidR="001460A9" w:rsidRPr="00F53688">
        <w:rPr>
          <w:rFonts w:ascii="Angsana New" w:hAnsi="Angsana New"/>
          <w:sz w:val="30"/>
          <w:szCs w:val="30"/>
        </w:rPr>
        <w:br/>
      </w:r>
      <w:r w:rsidRPr="00F53688">
        <w:rPr>
          <w:rFonts w:ascii="Angsana New" w:hAnsi="Angsana New"/>
          <w:sz w:val="30"/>
          <w:szCs w:val="30"/>
          <w:cs/>
        </w:rPr>
        <w:t>จัดประเภทเป็น</w:t>
      </w:r>
      <w:r w:rsidR="00945AB9" w:rsidRPr="00F53688">
        <w:rPr>
          <w:rFonts w:ascii="Angsana New" w:hAnsi="Angsana New" w:hint="cs"/>
          <w:sz w:val="30"/>
          <w:szCs w:val="30"/>
          <w:cs/>
        </w:rPr>
        <w:t>เงินลงทุนใน</w:t>
      </w:r>
      <w:r w:rsidRPr="00F53688">
        <w:rPr>
          <w:rFonts w:ascii="Angsana New" w:hAnsi="Angsana New" w:hint="cs"/>
          <w:sz w:val="30"/>
          <w:szCs w:val="30"/>
          <w:cs/>
        </w:rPr>
        <w:t>หลักทรัพย์</w:t>
      </w:r>
      <w:r w:rsidRPr="00F53688">
        <w:rPr>
          <w:rFonts w:ascii="Angsana New" w:hAnsi="Angsana New"/>
          <w:sz w:val="30"/>
          <w:szCs w:val="30"/>
          <w:cs/>
        </w:rPr>
        <w:t>เผื่อขาย</w:t>
      </w:r>
      <w:r w:rsidRPr="00F53688">
        <w:rPr>
          <w:rFonts w:ascii="Angsana New" w:hAnsi="Angsana New" w:hint="cs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ภายหลังการรับรู้มูลค่าในครั้งแรก</w:t>
      </w:r>
      <w:r w:rsidR="00CD4B1E" w:rsidRPr="00F53688">
        <w:rPr>
          <w:rFonts w:ascii="Angsana New" w:hAnsi="Angsana New" w:hint="cs"/>
          <w:sz w:val="30"/>
          <w:szCs w:val="30"/>
          <w:cs/>
        </w:rPr>
        <w:t xml:space="preserve"> </w:t>
      </w:r>
      <w:r w:rsidR="00945AB9" w:rsidRPr="00F53688">
        <w:rPr>
          <w:rFonts w:ascii="Angsana New" w:hAnsi="Angsana New" w:hint="cs"/>
          <w:sz w:val="30"/>
          <w:szCs w:val="30"/>
          <w:cs/>
        </w:rPr>
        <w:t>เงินลงทุนในหลักทรัพย์</w:t>
      </w:r>
      <w:r w:rsidRPr="00F53688">
        <w:rPr>
          <w:rFonts w:ascii="Angsana New" w:hAnsi="Angsana New"/>
          <w:sz w:val="30"/>
          <w:szCs w:val="30"/>
          <w:cs/>
        </w:rPr>
        <w:t xml:space="preserve">เผื่อขายแสดงในมูลค่ายุติธรรม 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 ในส่วนของผู้ถือหุ้น </w:t>
      </w:r>
      <w:r w:rsidRPr="00F53688">
        <w:rPr>
          <w:rFonts w:ascii="Angsana New" w:hAnsi="Angsana New" w:hint="cs"/>
          <w:sz w:val="30"/>
          <w:szCs w:val="30"/>
          <w:cs/>
        </w:rPr>
        <w:t>ผล</w:t>
      </w:r>
      <w:r w:rsidRPr="00F53688">
        <w:rPr>
          <w:rFonts w:ascii="Angsana New" w:hAnsi="Angsana New"/>
          <w:sz w:val="30"/>
          <w:szCs w:val="30"/>
          <w:cs/>
        </w:rPr>
        <w:t>ขาดทุนจากการด้อยค่าของเงินลงทุนและผลต่างจากอัตราแลกเปลี่ยนเงินตราต่างประเทศรับรู้ในกำไรหรือขาดทุน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เมื่อมีการจำหน่ายเงินลงทุนจะรับรู้ผลกำไรหรือขาดทุน</w:t>
      </w:r>
      <w:r w:rsidRPr="00F53688">
        <w:rPr>
          <w:rFonts w:ascii="Angsana New" w:hAnsi="Angsana New" w:hint="cs"/>
          <w:sz w:val="30"/>
          <w:szCs w:val="30"/>
          <w:cs/>
        </w:rPr>
        <w:t>สะสม</w:t>
      </w:r>
      <w:r w:rsidRPr="00F53688">
        <w:rPr>
          <w:rFonts w:ascii="Angsana New" w:hAnsi="Angsana New"/>
          <w:sz w:val="30"/>
          <w:szCs w:val="30"/>
          <w:cs/>
        </w:rPr>
        <w:t>ที่เคยบันทึกในส่วนของผู้ถือหุ้นโดยตรงเข้าในกำไรหรือขาดทุน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  <w:r w:rsidR="006A09C9" w:rsidRPr="00F53688">
        <w:rPr>
          <w:rFonts w:ascii="Angsana New" w:hAnsi="Angsana New"/>
          <w:sz w:val="30"/>
          <w:szCs w:val="30"/>
          <w:cs/>
        </w:rPr>
        <w:t xml:space="preserve">  </w:t>
      </w:r>
    </w:p>
    <w:p w14:paraId="5A885F8D" w14:textId="77777777" w:rsidR="0075357E" w:rsidRPr="00F53688" w:rsidRDefault="0075357E" w:rsidP="006A0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65E57704" w14:textId="77777777" w:rsidR="006A09C9" w:rsidRPr="00F53688" w:rsidRDefault="006A09C9" w:rsidP="006A0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2F13D15C" w14:textId="77777777" w:rsidR="006A09C9" w:rsidRPr="00F53688" w:rsidRDefault="006A09C9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26538865" w14:textId="77777777" w:rsidR="00406143" w:rsidRPr="00F53688" w:rsidRDefault="00406143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14:paraId="6DA45997" w14:textId="77777777" w:rsidR="00406143" w:rsidRPr="00F53688" w:rsidRDefault="00406143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  <w:cs/>
        </w:rPr>
      </w:pPr>
    </w:p>
    <w:p w14:paraId="550DD9F5" w14:textId="77777777" w:rsidR="006A09C9" w:rsidRPr="00F53688" w:rsidRDefault="006A09C9" w:rsidP="0067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2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F53688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  <w:r w:rsidR="00671C45" w:rsidRPr="00F53688">
        <w:rPr>
          <w:rFonts w:ascii="Angsana New" w:hAnsi="Angsana New"/>
          <w:i/>
          <w:iCs/>
          <w:sz w:val="30"/>
          <w:szCs w:val="30"/>
          <w:cs/>
        </w:rPr>
        <w:tab/>
      </w:r>
    </w:p>
    <w:p w14:paraId="0F6F7F9F" w14:textId="77777777" w:rsidR="006A09C9" w:rsidRPr="00F53688" w:rsidRDefault="006A09C9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437FB4A7" w14:textId="77777777" w:rsidR="006A09C9" w:rsidRPr="00F53688" w:rsidRDefault="00406143" w:rsidP="006A0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</w:t>
      </w:r>
      <w:r w:rsidRPr="00F53688">
        <w:rPr>
          <w:rFonts w:ascii="Angsana New" w:hAnsi="Angsana New" w:hint="cs"/>
          <w:sz w:val="30"/>
          <w:szCs w:val="30"/>
          <w:cs/>
        </w:rPr>
        <w:t>สะสม</w:t>
      </w:r>
      <w:r w:rsidRPr="00F53688">
        <w:rPr>
          <w:rFonts w:ascii="Angsana New" w:hAnsi="Angsana New"/>
          <w:sz w:val="30"/>
          <w:szCs w:val="30"/>
          <w:cs/>
        </w:rPr>
        <w:t>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154245DC" w14:textId="77777777" w:rsidR="006A09C9" w:rsidRPr="00F53688" w:rsidRDefault="006A09C9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2A7EBE92" w14:textId="77777777" w:rsidR="00F77995" w:rsidRPr="00F53688" w:rsidRDefault="006A09C9" w:rsidP="00DC2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</w:p>
    <w:p w14:paraId="6EFBB0C4" w14:textId="77777777" w:rsidR="00D21931" w:rsidRPr="00F53688" w:rsidRDefault="00D21931" w:rsidP="00C74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081C5CA" w14:textId="77777777" w:rsidR="00DE151E" w:rsidRPr="00F53688" w:rsidRDefault="00DE151E" w:rsidP="00D63AB3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368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1D8DAF7A" w14:textId="77777777" w:rsidR="00DE151E" w:rsidRPr="00F53688" w:rsidRDefault="00DE151E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5F918DAC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5FC47C65" w14:textId="77777777" w:rsidR="00C7440C" w:rsidRPr="00F53688" w:rsidRDefault="00C7440C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18C15B5" w14:textId="77777777" w:rsidR="00645620" w:rsidRPr="00F53688" w:rsidRDefault="00645620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6296AA3" w14:textId="77777777" w:rsidR="00645620" w:rsidRPr="00F53688" w:rsidRDefault="00645620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59E12AF" w14:textId="5AD0DC13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lastRenderedPageBreak/>
        <w:t>อสังหาริมทรัพย์เพื่อการลงทุน</w:t>
      </w:r>
      <w:r w:rsidR="00895257" w:rsidRPr="00F53688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F53688">
        <w:rPr>
          <w:rFonts w:ascii="Angsana New" w:hAnsi="Angsana New"/>
          <w:sz w:val="30"/>
          <w:szCs w:val="30"/>
          <w:cs/>
        </w:rPr>
        <w:t xml:space="preserve">ราคาทุนหักค่าเสื่อมราคาสะสมและขาดทุนจากการด้อยค่า  </w:t>
      </w:r>
    </w:p>
    <w:p w14:paraId="00934ED9" w14:textId="77777777" w:rsidR="004F02E6" w:rsidRPr="00F53688" w:rsidRDefault="004F02E6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2B71874" w14:textId="77777777" w:rsidR="00440574" w:rsidRPr="00F53688" w:rsidRDefault="00DE151E" w:rsidP="004405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3531E033" w14:textId="77777777" w:rsidR="00286FD4" w:rsidRPr="00F53688" w:rsidRDefault="00286FD4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  <w:cs/>
        </w:rPr>
      </w:pPr>
    </w:p>
    <w:p w14:paraId="5572D7FF" w14:textId="77777777" w:rsidR="00DE151E" w:rsidRPr="00F53688" w:rsidRDefault="00DE151E" w:rsidP="00D63AB3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368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31D538D0" w14:textId="77777777" w:rsidR="00DE151E" w:rsidRPr="00F53688" w:rsidRDefault="00DE151E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5BF161F9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F53688">
        <w:rPr>
          <w:rFonts w:ascii="Angsana New" w:hAnsi="Angsana New"/>
          <w:i/>
          <w:iCs/>
          <w:spacing w:val="-6"/>
          <w:sz w:val="30"/>
          <w:szCs w:val="30"/>
          <w:cs/>
        </w:rPr>
        <w:t>สินทรัพย์ที่เป็นกรรมสิทธิ์ของกลุ่มบริษัท</w:t>
      </w:r>
    </w:p>
    <w:p w14:paraId="56486233" w14:textId="77777777" w:rsidR="00DE151E" w:rsidRPr="00F53688" w:rsidRDefault="00DE151E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31EC2914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pacing w:val="-6"/>
          <w:sz w:val="30"/>
          <w:szCs w:val="30"/>
          <w:cs/>
        </w:rPr>
        <w:t>ที่ดิน อาคารและอุปกรณ</w:t>
      </w:r>
      <w:r w:rsidR="00286FD4" w:rsidRPr="00F53688">
        <w:rPr>
          <w:rFonts w:ascii="Angsana New" w:hAnsi="Angsana New" w:hint="cs"/>
          <w:spacing w:val="-6"/>
          <w:sz w:val="30"/>
          <w:szCs w:val="30"/>
          <w:cs/>
        </w:rPr>
        <w:t>์วัดมูลค่า</w:t>
      </w:r>
      <w:r w:rsidRPr="00F53688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4BF0A2FB" w14:textId="77777777" w:rsidR="00DE151E" w:rsidRPr="00F53688" w:rsidRDefault="00DE151E" w:rsidP="00C81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  <w:cs/>
        </w:rPr>
      </w:pPr>
    </w:p>
    <w:p w14:paraId="69A9524B" w14:textId="72E7AE5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ราคาทุนรวมถึงต้นทุนทางตรง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ที่เกี่ยวข้องกับการได้มาของสินทรัพย์ ต้นทุนของการก่อสร้างสินทรัพย์รวมถึงต้นทุนของวัสดุ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แ</w:t>
      </w:r>
      <w:r w:rsidR="00C85FB8" w:rsidRPr="00F53688">
        <w:rPr>
          <w:rFonts w:ascii="Angsana New" w:hAnsi="Angsana New"/>
          <w:sz w:val="30"/>
          <w:szCs w:val="30"/>
          <w:cs/>
        </w:rPr>
        <w:t>รงงานทางตรง และต้นทุนทางตรงอื่น</w:t>
      </w:r>
      <w:r w:rsidRPr="00F53688">
        <w:rPr>
          <w:rFonts w:ascii="Angsana New" w:hAnsi="Angsana New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การขนย้าย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การบูรณะสถานที่ตั้งของสินทรัพย์และต้นทุนการกู้ยืม 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นอกจากนี้ต้นทุนอาจรวมถึงกำไรหรือขาดทุนจากการป้องกันความเสี่ยงกระแสเงินสดจากการซื้อที่ดิน อาคารและ</w:t>
      </w:r>
      <w:r w:rsidR="004025EF" w:rsidRPr="00F53688">
        <w:rPr>
          <w:rFonts w:ascii="Angsana New" w:hAnsi="Angsana New"/>
          <w:sz w:val="30"/>
          <w:szCs w:val="30"/>
          <w:cs/>
        </w:rPr>
        <w:t>อุปกรณ์ที่เป็นเงินตราต่างประเทศ</w:t>
      </w:r>
      <w:r w:rsidRPr="00F53688">
        <w:rPr>
          <w:rFonts w:ascii="Angsana New" w:hAnsi="Angsana New"/>
          <w:sz w:val="30"/>
          <w:szCs w:val="30"/>
          <w:cs/>
        </w:rPr>
        <w:t>ซึ่งถูกโอนจาก</w:t>
      </w:r>
      <w:r w:rsidR="00263486" w:rsidRPr="00F53688">
        <w:rPr>
          <w:rFonts w:ascii="Angsana New" w:hAnsi="Angsana New"/>
          <w:sz w:val="30"/>
          <w:szCs w:val="30"/>
          <w:cs/>
        </w:rPr>
        <w:t>กำไรขาดทุนเบ็ดเสร็จอื่น</w:t>
      </w:r>
      <w:r w:rsidR="001460A9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สำหร</w:t>
      </w:r>
      <w:r w:rsidR="003D5CDA" w:rsidRPr="00F53688">
        <w:rPr>
          <w:rFonts w:ascii="Angsana New" w:hAnsi="Angsana New"/>
          <w:sz w:val="30"/>
          <w:szCs w:val="30"/>
          <w:cs/>
        </w:rPr>
        <w:t>ับเครื่องมือที่ควบคุมโดยลิขสิทธิ์</w:t>
      </w:r>
      <w:r w:rsidR="000D2BBE" w:rsidRPr="00F53688">
        <w:rPr>
          <w:rFonts w:ascii="Angsana New" w:hAnsi="Angsana New"/>
          <w:sz w:val="30"/>
          <w:szCs w:val="30"/>
          <w:cs/>
        </w:rPr>
        <w:t>ซอฟต์แวร์</w:t>
      </w:r>
      <w:r w:rsidRPr="00F53688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</w:t>
      </w:r>
      <w:r w:rsidR="004025EF" w:rsidRPr="00F53688">
        <w:rPr>
          <w:rFonts w:ascii="Angsana New" w:hAnsi="Angsana New"/>
          <w:sz w:val="30"/>
          <w:szCs w:val="30"/>
          <w:cs/>
        </w:rPr>
        <w:t>กลิข</w:t>
      </w:r>
      <w:r w:rsidR="003D5CDA" w:rsidRPr="00F53688">
        <w:rPr>
          <w:rFonts w:ascii="Angsana New" w:hAnsi="Angsana New"/>
          <w:sz w:val="30"/>
          <w:szCs w:val="30"/>
          <w:cs/>
        </w:rPr>
        <w:t>สิทธิ์</w:t>
      </w:r>
      <w:r w:rsidR="000D2BBE" w:rsidRPr="00F53688">
        <w:rPr>
          <w:rFonts w:ascii="Angsana New" w:hAnsi="Angsana New"/>
          <w:sz w:val="30"/>
          <w:szCs w:val="30"/>
          <w:cs/>
        </w:rPr>
        <w:t>ซอฟต์แวร์</w:t>
      </w:r>
      <w:r w:rsidR="004025EF" w:rsidRPr="00F53688">
        <w:rPr>
          <w:rFonts w:ascii="Angsana New" w:hAnsi="Angsana New"/>
          <w:sz w:val="30"/>
          <w:szCs w:val="30"/>
          <w:cs/>
        </w:rPr>
        <w:t>นั้นถือว่า</w:t>
      </w:r>
      <w:r w:rsidR="003D5CDA" w:rsidRPr="00F53688">
        <w:rPr>
          <w:rFonts w:ascii="Angsana New" w:hAnsi="Angsana New"/>
          <w:sz w:val="30"/>
          <w:szCs w:val="30"/>
          <w:cs/>
        </w:rPr>
        <w:t>ลิขสิทธิ์</w:t>
      </w:r>
      <w:r w:rsidR="000D2BBE" w:rsidRPr="00F53688">
        <w:rPr>
          <w:rFonts w:ascii="Angsana New" w:hAnsi="Angsana New"/>
          <w:sz w:val="30"/>
          <w:szCs w:val="30"/>
          <w:cs/>
        </w:rPr>
        <w:t>ซอฟต์แวร์</w:t>
      </w:r>
      <w:r w:rsidRPr="00F53688">
        <w:rPr>
          <w:rFonts w:ascii="Angsana New" w:hAnsi="Angsana New"/>
          <w:sz w:val="30"/>
          <w:szCs w:val="30"/>
          <w:cs/>
        </w:rPr>
        <w:t>ดังกล่าวเป็นส่วนหน</w:t>
      </w:r>
      <w:r w:rsidR="00263486" w:rsidRPr="00F53688">
        <w:rPr>
          <w:rFonts w:ascii="Angsana New" w:hAnsi="Angsana New"/>
          <w:sz w:val="30"/>
          <w:szCs w:val="30"/>
          <w:cs/>
        </w:rPr>
        <w:t>ึ่งของ</w:t>
      </w:r>
      <w:r w:rsidRPr="00F53688">
        <w:rPr>
          <w:rFonts w:ascii="Angsana New" w:hAnsi="Angsana New"/>
          <w:sz w:val="30"/>
          <w:szCs w:val="30"/>
          <w:cs/>
        </w:rPr>
        <w:t>อุปกรณ์</w:t>
      </w:r>
      <w:r w:rsidRPr="00F53688">
        <w:rPr>
          <w:rFonts w:ascii="Angsana New" w:hAnsi="Angsana New"/>
          <w:sz w:val="30"/>
          <w:szCs w:val="30"/>
        </w:rPr>
        <w:t xml:space="preserve"> </w:t>
      </w:r>
    </w:p>
    <w:p w14:paraId="1FC702A8" w14:textId="77777777" w:rsidR="00AE04EA" w:rsidRPr="00F53688" w:rsidRDefault="00AE04EA" w:rsidP="00135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  <w:cs/>
        </w:rPr>
      </w:pPr>
    </w:p>
    <w:p w14:paraId="30BDA0BA" w14:textId="77777777" w:rsidR="00DE151E" w:rsidRPr="00F53688" w:rsidRDefault="00DE151E" w:rsidP="00AE0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อาคาร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และอุปกรณ์แต่ละรายการที่มีอายุการให้ประโยชน์ไม่เท่ากันกลุ่มบริษัทได้บันทึกแต่ละส่วนประกอบที่มีนัยสำคัญแยกต่างหากจากกัน</w:t>
      </w:r>
      <w:r w:rsidRPr="00F53688">
        <w:rPr>
          <w:rFonts w:ascii="Angsana New" w:hAnsi="Angsana New"/>
          <w:sz w:val="30"/>
          <w:szCs w:val="30"/>
        </w:rPr>
        <w:t xml:space="preserve"> </w:t>
      </w:r>
    </w:p>
    <w:p w14:paraId="75CBD429" w14:textId="77777777" w:rsidR="00DE151E" w:rsidRPr="00F53688" w:rsidRDefault="00DE151E" w:rsidP="00135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27972BDF" w14:textId="60EE19B0" w:rsidR="00DE151E" w:rsidRPr="00F53688" w:rsidRDefault="00DE151E" w:rsidP="00B01670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53688">
        <w:rPr>
          <w:rFonts w:ascii="Angsana New" w:hAnsi="Angsana New" w:cs="Angsana New"/>
          <w:color w:val="auto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7DB4C2EE" w14:textId="77777777" w:rsidR="00D21931" w:rsidRPr="00F53688" w:rsidRDefault="00D21931" w:rsidP="00C74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  <w:cs/>
        </w:rPr>
      </w:pPr>
    </w:p>
    <w:p w14:paraId="1BAF9476" w14:textId="77777777" w:rsidR="0025069E" w:rsidRPr="00F53688" w:rsidRDefault="0025069E" w:rsidP="0025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53688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39DF28BE" w14:textId="77777777" w:rsidR="0025069E" w:rsidRPr="00F53688" w:rsidRDefault="0025069E" w:rsidP="00135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412ACB81" w14:textId="77777777" w:rsidR="0025069E" w:rsidRPr="00F53688" w:rsidRDefault="0025069E" w:rsidP="00545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 มูลค่าตามบัญชี ณ วันที่มีการจัดประเภทใหม่ถือเป็นราคาทุนของสินทรัพย์ต่อไป</w:t>
      </w:r>
    </w:p>
    <w:p w14:paraId="45B3718E" w14:textId="77777777" w:rsidR="00C35AFF" w:rsidRPr="00F53688" w:rsidRDefault="00C35AFF" w:rsidP="00C35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76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19E780CB" w14:textId="77777777" w:rsidR="00645620" w:rsidRPr="00F53688" w:rsidRDefault="00645620" w:rsidP="00C35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76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61449EEC" w14:textId="77777777" w:rsidR="00645620" w:rsidRPr="00F53688" w:rsidRDefault="00645620" w:rsidP="00C35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76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20919FE6" w14:textId="77777777" w:rsidR="00645620" w:rsidRPr="00F53688" w:rsidRDefault="00645620" w:rsidP="00C35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76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0DAFFE12" w14:textId="77777777" w:rsidR="00645620" w:rsidRPr="00F53688" w:rsidRDefault="00645620" w:rsidP="00C35A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76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273D2B81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53688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70BAB439" w14:textId="77777777" w:rsidR="00DE151E" w:rsidRPr="00F53688" w:rsidRDefault="00DE151E" w:rsidP="00135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45A0F009" w14:textId="77777777" w:rsidR="00DE151E" w:rsidRPr="00F53688" w:rsidRDefault="00DE151E" w:rsidP="00AF6226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53688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F5368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53688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F53688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F53688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4A255087" w14:textId="77777777" w:rsidR="001E2969" w:rsidRPr="00F53688" w:rsidRDefault="001E2969" w:rsidP="00135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148F1AEB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53688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510874F9" w14:textId="77777777" w:rsidR="00DE151E" w:rsidRPr="00F53688" w:rsidRDefault="00DE151E" w:rsidP="00135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4C7C58DC" w14:textId="77777777" w:rsidR="00DE151E" w:rsidRPr="00F53688" w:rsidRDefault="00DE151E" w:rsidP="00AF6226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3688">
        <w:rPr>
          <w:rFonts w:ascii="Angsana New" w:hAnsi="Angsana New" w:cs="Angsana New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 </w:t>
      </w:r>
    </w:p>
    <w:p w14:paraId="5969D90C" w14:textId="77777777" w:rsidR="00DE151E" w:rsidRPr="00F53688" w:rsidRDefault="00DE151E" w:rsidP="00135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4CB87521" w14:textId="77777777" w:rsidR="00DE151E" w:rsidRPr="00F53688" w:rsidRDefault="00406143" w:rsidP="00406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ค่าเสื่อมราคาบันทึก</w:t>
      </w:r>
      <w:r w:rsidRPr="00F53688">
        <w:rPr>
          <w:rFonts w:ascii="Angsana New" w:hAnsi="Angsana New" w:hint="cs"/>
          <w:sz w:val="30"/>
          <w:szCs w:val="30"/>
          <w:cs/>
        </w:rPr>
        <w:t>เป็นค่าใช้จ่าย</w:t>
      </w:r>
      <w:r w:rsidRPr="00F53688">
        <w:rPr>
          <w:rFonts w:ascii="Angsana New" w:hAnsi="Angsana New"/>
          <w:sz w:val="30"/>
          <w:szCs w:val="30"/>
          <w:cs/>
        </w:rPr>
        <w:t>ในกำไรหรือขาดทุน</w:t>
      </w:r>
      <w:r w:rsidRPr="00F53688">
        <w:rPr>
          <w:rFonts w:ascii="Angsana New" w:hAnsi="Angsana New" w:hint="cs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คำนวณโดยวิธีเส้นตรงตามเกณฑ์อายุการใ</w:t>
      </w:r>
      <w:r w:rsidRPr="00F53688">
        <w:rPr>
          <w:rFonts w:ascii="Angsana New" w:hAnsi="Angsana New" w:hint="cs"/>
          <w:sz w:val="30"/>
          <w:szCs w:val="30"/>
          <w:cs/>
        </w:rPr>
        <w:t>ห้ประโยชน์</w:t>
      </w:r>
      <w:r w:rsidRPr="00F53688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5B724FAC" w14:textId="77777777" w:rsidR="00DE151E" w:rsidRPr="00F53688" w:rsidRDefault="00DE151E" w:rsidP="00AF6226">
      <w:pPr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848"/>
        <w:gridCol w:w="1422"/>
      </w:tblGrid>
      <w:tr w:rsidR="00DE151E" w:rsidRPr="00F53688" w14:paraId="2B7E4373" w14:textId="77777777" w:rsidTr="008132E6">
        <w:tc>
          <w:tcPr>
            <w:tcW w:w="7848" w:type="dxa"/>
          </w:tcPr>
          <w:p w14:paraId="4B676DC6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F53688">
              <w:rPr>
                <w:rFonts w:ascii="Angsana New" w:hAnsi="Angsana New"/>
                <w:sz w:val="30"/>
                <w:szCs w:val="30"/>
              </w:rPr>
              <w:br w:type="page"/>
            </w: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อาคาร</w:t>
            </w:r>
          </w:p>
        </w:tc>
        <w:tc>
          <w:tcPr>
            <w:tcW w:w="1422" w:type="dxa"/>
          </w:tcPr>
          <w:p w14:paraId="59EB1B2C" w14:textId="5564BADA" w:rsidR="00DE151E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0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F53688">
              <w:rPr>
                <w:rFonts w:ascii="Angsana New" w:hAnsi="Angsana New"/>
                <w:sz w:val="30"/>
                <w:szCs w:val="30"/>
              </w:rPr>
              <w:t>0</w:t>
            </w:r>
            <w:r w:rsidR="00DE151E" w:rsidRPr="00F5368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E151E" w:rsidRPr="00F53688">
              <w:rPr>
                <w:rFonts w:ascii="Angsana New" w:hAnsi="Angsana New"/>
                <w:sz w:val="30"/>
                <w:szCs w:val="30"/>
              </w:rPr>
              <w:t>-</w:t>
            </w:r>
            <w:r w:rsidR="00DE151E" w:rsidRPr="00F5368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DE151E" w:rsidRPr="00F5368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DE151E" w:rsidRPr="00F53688" w14:paraId="17A14ED2" w14:textId="77777777" w:rsidTr="008132E6">
        <w:tc>
          <w:tcPr>
            <w:tcW w:w="7848" w:type="dxa"/>
          </w:tcPr>
          <w:p w14:paraId="25EE4BCD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ส่วนปรับปรุงสินทรัพย์ที่เช่า</w:t>
            </w:r>
          </w:p>
        </w:tc>
        <w:tc>
          <w:tcPr>
            <w:tcW w:w="1422" w:type="dxa"/>
          </w:tcPr>
          <w:p w14:paraId="41DEB3B7" w14:textId="6DB76F2D" w:rsidR="00DE151E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02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</w:t>
            </w:r>
            <w:r w:rsidR="008B16F4" w:rsidRPr="00F5368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F53688">
              <w:rPr>
                <w:rFonts w:ascii="Angsana New" w:hAnsi="Angsana New"/>
                <w:sz w:val="30"/>
                <w:szCs w:val="30"/>
              </w:rPr>
              <w:t>2</w:t>
            </w:r>
            <w:r w:rsidR="0075357E" w:rsidRPr="00F53688">
              <w:rPr>
                <w:rFonts w:ascii="Angsana New" w:hAnsi="Angsana New"/>
                <w:sz w:val="30"/>
                <w:szCs w:val="30"/>
              </w:rPr>
              <w:t>0</w:t>
            </w:r>
            <w:r w:rsidR="00DE151E" w:rsidRPr="00F5368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DE151E" w:rsidRPr="00F53688" w14:paraId="25481242" w14:textId="77777777" w:rsidTr="008132E6">
        <w:tc>
          <w:tcPr>
            <w:tcW w:w="7848" w:type="dxa"/>
          </w:tcPr>
          <w:p w14:paraId="225991E0" w14:textId="28410223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โรงกลั่นน้ำมัน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(เริ่มตั้งแต่วันที่ </w:t>
            </w:r>
            <w:r w:rsidR="007F0795" w:rsidRPr="00F53688">
              <w:rPr>
                <w:rFonts w:ascii="Angsana New" w:hAnsi="Angsana New"/>
                <w:sz w:val="30"/>
                <w:szCs w:val="30"/>
              </w:rPr>
              <w:t>1</w:t>
            </w: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ตุลาคม </w:t>
            </w:r>
            <w:r w:rsidR="007F0795" w:rsidRPr="00F53688">
              <w:rPr>
                <w:rFonts w:ascii="Angsana New" w:hAnsi="Angsana New"/>
                <w:sz w:val="30"/>
                <w:szCs w:val="30"/>
              </w:rPr>
              <w:t>2537</w:t>
            </w: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บริษัทคิด</w:t>
            </w:r>
          </w:p>
        </w:tc>
        <w:tc>
          <w:tcPr>
            <w:tcW w:w="1422" w:type="dxa"/>
          </w:tcPr>
          <w:p w14:paraId="613E1211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02"/>
                <w:tab w:val="right" w:pos="838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DE151E" w:rsidRPr="00F53688" w14:paraId="2A9F3858" w14:textId="77777777" w:rsidTr="008132E6">
        <w:trPr>
          <w:trHeight w:val="380"/>
        </w:trPr>
        <w:tc>
          <w:tcPr>
            <w:tcW w:w="7848" w:type="dxa"/>
            <w:vAlign w:val="center"/>
          </w:tcPr>
          <w:p w14:paraId="58F14006" w14:textId="77777777" w:rsidR="00DE151E" w:rsidRPr="00F53688" w:rsidRDefault="004D4D4E" w:rsidP="00214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="00DE151E"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ค่าเสื่อมราคาโรงกลั่นน้ำมันตามอายุการใช้งานโดยประมาณที่เหลืออยู่)</w:t>
            </w:r>
          </w:p>
        </w:tc>
        <w:tc>
          <w:tcPr>
            <w:tcW w:w="1422" w:type="dxa"/>
          </w:tcPr>
          <w:p w14:paraId="3A31FC0C" w14:textId="42F3DA8A" w:rsidR="00DE151E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02"/>
                <w:tab w:val="right" w:pos="838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</w:t>
            </w:r>
            <w:r w:rsidR="0075357E" w:rsidRPr="00F53688">
              <w:rPr>
                <w:rFonts w:ascii="Angsana New" w:hAnsi="Angsana New"/>
                <w:sz w:val="30"/>
                <w:szCs w:val="30"/>
              </w:rPr>
              <w:t>0</w:t>
            </w:r>
            <w:r w:rsidR="008B16F4" w:rsidRPr="00F5368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53688">
              <w:rPr>
                <w:rFonts w:ascii="Angsana New" w:hAnsi="Angsana New"/>
                <w:sz w:val="30"/>
                <w:szCs w:val="30"/>
              </w:rPr>
              <w:t>35</w:t>
            </w:r>
            <w:r w:rsidR="00DE151E" w:rsidRPr="00F5368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DE151E" w:rsidRPr="00F53688" w14:paraId="5CFBBF39" w14:textId="77777777" w:rsidTr="008132E6">
        <w:tc>
          <w:tcPr>
            <w:tcW w:w="7848" w:type="dxa"/>
          </w:tcPr>
          <w:p w14:paraId="39415598" w14:textId="77777777" w:rsidR="00DE151E" w:rsidRPr="00F53688" w:rsidRDefault="00DE151E" w:rsidP="00AF622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F53688">
              <w:rPr>
                <w:rFonts w:ascii="Angsana New" w:hAnsi="Angsana New" w:cs="Angsana New"/>
                <w:cs/>
                <w:lang w:val="en-US"/>
              </w:rPr>
              <w:t>โรงกลั่นน้ำมันหล่อลื่นขั้นพื้นฐานและอุปกรณ์</w:t>
            </w:r>
          </w:p>
        </w:tc>
        <w:tc>
          <w:tcPr>
            <w:tcW w:w="1422" w:type="dxa"/>
          </w:tcPr>
          <w:p w14:paraId="1A7D88F4" w14:textId="2DDB4DC3" w:rsidR="00DE151E" w:rsidRPr="00F53688" w:rsidRDefault="007F0795" w:rsidP="008B1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02"/>
                <w:tab w:val="right" w:pos="838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16</w:t>
            </w:r>
            <w:r w:rsidR="00DE151E" w:rsidRPr="00F5368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F53688">
              <w:rPr>
                <w:rFonts w:ascii="Angsana New" w:hAnsi="Angsana New"/>
                <w:sz w:val="30"/>
                <w:szCs w:val="30"/>
              </w:rPr>
              <w:t>2</w:t>
            </w:r>
            <w:r w:rsidR="0075357E" w:rsidRPr="00F53688">
              <w:rPr>
                <w:rFonts w:ascii="Angsana New" w:hAnsi="Angsana New" w:hint="cs"/>
                <w:sz w:val="30"/>
                <w:szCs w:val="30"/>
              </w:rPr>
              <w:t>0</w:t>
            </w:r>
            <w:r w:rsidR="00DE151E"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ปี</w:t>
            </w:r>
          </w:p>
        </w:tc>
      </w:tr>
      <w:tr w:rsidR="00DE151E" w:rsidRPr="00F53688" w14:paraId="534CEBE4" w14:textId="77777777" w:rsidTr="008132E6">
        <w:tc>
          <w:tcPr>
            <w:tcW w:w="7848" w:type="dxa"/>
          </w:tcPr>
          <w:p w14:paraId="40E3CB98" w14:textId="77777777" w:rsidR="00DE151E" w:rsidRPr="00F53688" w:rsidRDefault="00DE151E" w:rsidP="002B03A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F53688">
              <w:rPr>
                <w:rFonts w:ascii="Angsana New" w:hAnsi="Angsana New" w:cs="Angsana New"/>
                <w:cs/>
                <w:lang w:val="en-US"/>
              </w:rPr>
              <w:t>โรงผลิต</w:t>
            </w:r>
            <w:r w:rsidR="002B03AF" w:rsidRPr="00F53688">
              <w:rPr>
                <w:rFonts w:ascii="Angsana New" w:hAnsi="Angsana New" w:cs="Angsana New" w:hint="cs"/>
                <w:cs/>
                <w:lang w:val="en-US"/>
              </w:rPr>
              <w:t>ปิโตรเคมี</w:t>
            </w:r>
          </w:p>
        </w:tc>
        <w:tc>
          <w:tcPr>
            <w:tcW w:w="1422" w:type="dxa"/>
          </w:tcPr>
          <w:p w14:paraId="7E06508B" w14:textId="12EA91FB" w:rsidR="00DE151E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02"/>
                <w:tab w:val="right" w:pos="838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F53688">
              <w:rPr>
                <w:rFonts w:ascii="Angsana New" w:hAnsi="Angsana New"/>
                <w:sz w:val="30"/>
                <w:szCs w:val="30"/>
              </w:rPr>
              <w:t>0</w:t>
            </w:r>
            <w:r w:rsidR="00DE151E" w:rsidRPr="00F5368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E151E" w:rsidRPr="00F53688">
              <w:rPr>
                <w:rFonts w:ascii="Angsana New" w:hAnsi="Angsana New"/>
                <w:sz w:val="30"/>
                <w:szCs w:val="30"/>
              </w:rPr>
              <w:t>-</w:t>
            </w:r>
            <w:r w:rsidR="00DE151E" w:rsidRPr="00F5368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DE151E" w:rsidRPr="00F5368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DE151E" w:rsidRPr="00F53688" w14:paraId="17C70875" w14:textId="77777777" w:rsidTr="008132E6">
        <w:tc>
          <w:tcPr>
            <w:tcW w:w="7848" w:type="dxa"/>
          </w:tcPr>
          <w:p w14:paraId="49026C5C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โรงผลิตกระแสไฟฟ้า </w:t>
            </w:r>
          </w:p>
        </w:tc>
        <w:tc>
          <w:tcPr>
            <w:tcW w:w="1422" w:type="dxa"/>
          </w:tcPr>
          <w:p w14:paraId="7D03D9CA" w14:textId="2E883FE6" w:rsidR="00DE151E" w:rsidRPr="00F53688" w:rsidRDefault="007F0795" w:rsidP="008B1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02"/>
                <w:tab w:val="right" w:pos="838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</w:t>
            </w:r>
            <w:r w:rsidR="0075357E" w:rsidRPr="00F53688">
              <w:rPr>
                <w:rFonts w:ascii="Angsana New" w:hAnsi="Angsana New"/>
                <w:sz w:val="30"/>
                <w:szCs w:val="30"/>
              </w:rPr>
              <w:t>0</w:t>
            </w:r>
            <w:r w:rsidR="00161FDE" w:rsidRPr="00F5368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DE151E" w:rsidRPr="00F5368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DE151E" w:rsidRPr="00F53688" w14:paraId="1B9A895B" w14:textId="77777777" w:rsidTr="008132E6">
        <w:tc>
          <w:tcPr>
            <w:tcW w:w="7848" w:type="dxa"/>
          </w:tcPr>
          <w:p w14:paraId="499C1D89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ระบบสายส่งไฟฟ้า</w:t>
            </w:r>
          </w:p>
        </w:tc>
        <w:tc>
          <w:tcPr>
            <w:tcW w:w="1422" w:type="dxa"/>
          </w:tcPr>
          <w:p w14:paraId="0525F0FB" w14:textId="6B384726" w:rsidR="00DE151E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02"/>
                <w:tab w:val="right" w:pos="838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DE151E" w:rsidRPr="00F5368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DE151E" w:rsidRPr="00F53688" w14:paraId="0A951E6D" w14:textId="77777777" w:rsidTr="008132E6">
        <w:tc>
          <w:tcPr>
            <w:tcW w:w="7848" w:type="dxa"/>
          </w:tcPr>
          <w:p w14:paraId="12941611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เครื่องจักร เครื่องมือและอุปกรณ์โรงงาน</w:t>
            </w:r>
          </w:p>
        </w:tc>
        <w:tc>
          <w:tcPr>
            <w:tcW w:w="1422" w:type="dxa"/>
          </w:tcPr>
          <w:p w14:paraId="561F51E2" w14:textId="1FBB104A" w:rsidR="00DE151E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02"/>
                <w:tab w:val="right" w:pos="838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</w:t>
            </w:r>
            <w:r w:rsidR="00DE151E"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0DE151E" w:rsidRPr="00F53688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53688">
              <w:rPr>
                <w:rFonts w:ascii="Angsana New" w:hAnsi="Angsana New"/>
                <w:sz w:val="30"/>
                <w:szCs w:val="30"/>
              </w:rPr>
              <w:t>2</w:t>
            </w:r>
            <w:r w:rsidR="0075357E" w:rsidRPr="00F53688">
              <w:rPr>
                <w:rFonts w:ascii="Angsana New" w:hAnsi="Angsana New" w:hint="cs"/>
                <w:sz w:val="30"/>
                <w:szCs w:val="30"/>
              </w:rPr>
              <w:t>0</w:t>
            </w:r>
            <w:r w:rsidR="00DE151E"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ปี</w:t>
            </w:r>
          </w:p>
        </w:tc>
      </w:tr>
      <w:tr w:rsidR="00DE151E" w:rsidRPr="00F53688" w14:paraId="2FA6FAAB" w14:textId="77777777" w:rsidTr="008132E6">
        <w:tc>
          <w:tcPr>
            <w:tcW w:w="7848" w:type="dxa"/>
          </w:tcPr>
          <w:p w14:paraId="15BCEE7A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เรือบรรทุกน้ำมันและผลิตภัณฑ์เคมีเหลว</w:t>
            </w:r>
            <w:r w:rsidR="000819DC"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และเรือขนส่งผู้โดยสาร</w:t>
            </w:r>
          </w:p>
        </w:tc>
        <w:tc>
          <w:tcPr>
            <w:tcW w:w="1422" w:type="dxa"/>
          </w:tcPr>
          <w:p w14:paraId="0C157E9D" w14:textId="745E340F" w:rsidR="00DE151E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02"/>
                <w:tab w:val="right" w:pos="838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F53688">
              <w:rPr>
                <w:rFonts w:ascii="Angsana New" w:hAnsi="Angsana New"/>
                <w:sz w:val="30"/>
                <w:szCs w:val="30"/>
              </w:rPr>
              <w:t>0</w:t>
            </w:r>
            <w:r w:rsidR="008B16F4" w:rsidRPr="00F5368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DE151E" w:rsidRPr="00F5368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DE151E" w:rsidRPr="00F53688" w14:paraId="4B8F2658" w14:textId="77777777" w:rsidTr="008132E6">
        <w:tc>
          <w:tcPr>
            <w:tcW w:w="7848" w:type="dxa"/>
          </w:tcPr>
          <w:p w14:paraId="33EB3D5A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เครื่องตกแต่ง ติดตั้ง เครื่องใช้สำนักงานและอื่นๆ</w:t>
            </w:r>
          </w:p>
        </w:tc>
        <w:tc>
          <w:tcPr>
            <w:tcW w:w="1422" w:type="dxa"/>
          </w:tcPr>
          <w:p w14:paraId="629D6741" w14:textId="672E48F7" w:rsidR="00DE151E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02"/>
                <w:tab w:val="right" w:pos="838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</w:t>
            </w:r>
            <w:r w:rsidR="008B16F4" w:rsidRPr="00F5368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F53688">
              <w:rPr>
                <w:rFonts w:ascii="Angsana New" w:hAnsi="Angsana New"/>
                <w:sz w:val="30"/>
                <w:szCs w:val="30"/>
              </w:rPr>
              <w:t>0</w:t>
            </w:r>
            <w:r w:rsidR="00DE151E" w:rsidRPr="00F5368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DE151E" w:rsidRPr="00F53688" w14:paraId="2B48F8FE" w14:textId="77777777" w:rsidTr="008132E6">
        <w:tc>
          <w:tcPr>
            <w:tcW w:w="7848" w:type="dxa"/>
          </w:tcPr>
          <w:p w14:paraId="4DBECFDD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ยานพาหนะ</w:t>
            </w:r>
          </w:p>
        </w:tc>
        <w:tc>
          <w:tcPr>
            <w:tcW w:w="1422" w:type="dxa"/>
          </w:tcPr>
          <w:p w14:paraId="2C393F95" w14:textId="6F01DD83" w:rsidR="00DE151E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02"/>
                <w:tab w:val="right" w:pos="838"/>
              </w:tabs>
              <w:spacing w:line="240" w:lineRule="auto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</w:t>
            </w:r>
            <w:r w:rsidR="00DE151E" w:rsidRPr="00F5368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0FE51BDD" w14:textId="77777777" w:rsidR="00C7440C" w:rsidRPr="00F53688" w:rsidRDefault="00DE151E" w:rsidP="001460A9">
      <w:pPr>
        <w:tabs>
          <w:tab w:val="clear" w:pos="454"/>
          <w:tab w:val="left" w:pos="450"/>
        </w:tabs>
        <w:spacing w:line="240" w:lineRule="auto"/>
        <w:rPr>
          <w:rFonts w:ascii="Angsana New" w:hAnsi="Angsana New"/>
          <w:sz w:val="24"/>
          <w:szCs w:val="24"/>
        </w:rPr>
      </w:pPr>
      <w:r w:rsidRPr="00F53688">
        <w:rPr>
          <w:rFonts w:ascii="Angsana New" w:hAnsi="Angsana New"/>
          <w:sz w:val="24"/>
          <w:szCs w:val="24"/>
        </w:rPr>
        <w:tab/>
      </w:r>
      <w:r w:rsidR="00EE2EA7" w:rsidRPr="00F53688">
        <w:rPr>
          <w:rFonts w:ascii="Angsana New" w:hAnsi="Angsana New"/>
          <w:sz w:val="30"/>
          <w:szCs w:val="30"/>
        </w:rPr>
        <w:tab/>
      </w:r>
      <w:r w:rsidR="00A926FA" w:rsidRPr="00F53688">
        <w:rPr>
          <w:rFonts w:ascii="Angsana New" w:hAnsi="Angsana New"/>
          <w:sz w:val="30"/>
          <w:szCs w:val="30"/>
        </w:rPr>
        <w:t xml:space="preserve">  </w:t>
      </w:r>
    </w:p>
    <w:p w14:paraId="6CBD9A94" w14:textId="122828C7" w:rsidR="00DE151E" w:rsidRPr="00F53688" w:rsidRDefault="00C7440C" w:rsidP="00C7440C">
      <w:pPr>
        <w:tabs>
          <w:tab w:val="clear" w:pos="227"/>
          <w:tab w:val="clear" w:pos="454"/>
          <w:tab w:val="left" w:pos="450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</w:rPr>
        <w:tab/>
      </w:r>
      <w:r w:rsidRPr="00F53688">
        <w:rPr>
          <w:rFonts w:ascii="Angsana New" w:hAnsi="Angsana New"/>
          <w:sz w:val="30"/>
          <w:szCs w:val="30"/>
        </w:rPr>
        <w:tab/>
      </w:r>
      <w:r w:rsidR="00DE151E" w:rsidRPr="00F53688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40E00F8F" w14:textId="77777777" w:rsidR="00DE151E" w:rsidRPr="00F53688" w:rsidRDefault="00DE151E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6EC1BB16" w14:textId="77777777" w:rsidR="002A6EEF" w:rsidRPr="00F53688" w:rsidRDefault="00DE151E" w:rsidP="00146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both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</w:t>
      </w:r>
      <w:r w:rsidR="00B00513" w:rsidRPr="00F53688">
        <w:rPr>
          <w:rFonts w:ascii="Angsana New" w:hAnsi="Angsana New"/>
          <w:sz w:val="30"/>
          <w:szCs w:val="30"/>
          <w:cs/>
        </w:rPr>
        <w:t>่างน้อยที่สุดทุกสิ้น</w:t>
      </w:r>
      <w:r w:rsidR="002759B9" w:rsidRPr="00F53688">
        <w:rPr>
          <w:rFonts w:ascii="Angsana New" w:hAnsi="Angsana New"/>
          <w:sz w:val="30"/>
          <w:szCs w:val="30"/>
          <w:cs/>
        </w:rPr>
        <w:t>รอบปีบัญชี</w:t>
      </w:r>
      <w:r w:rsidRPr="00F53688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</w:p>
    <w:p w14:paraId="1933288A" w14:textId="77777777" w:rsidR="00DE151E" w:rsidRPr="00F53688" w:rsidRDefault="00DE151E" w:rsidP="00D63AB3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368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สินทรัพย์ไม่มีตัวตน</w:t>
      </w:r>
    </w:p>
    <w:p w14:paraId="5AA6FF30" w14:textId="77777777" w:rsidR="00DE151E" w:rsidRPr="00F53688" w:rsidRDefault="00DE151E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5398B219" w14:textId="77777777" w:rsidR="00DE151E" w:rsidRPr="00F53688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688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23F544DF" w14:textId="77777777" w:rsidR="00DE151E" w:rsidRPr="00F53688" w:rsidRDefault="00DE151E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135FE60C" w14:textId="235DCDF6" w:rsidR="00DE151E" w:rsidRPr="00F53688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ได้อธิบายในหมายเหตุประกอบงบการเงิน </w:t>
      </w:r>
      <w:r w:rsidR="007F0795" w:rsidRPr="00F53688">
        <w:rPr>
          <w:rFonts w:ascii="Angsana New" w:hAnsi="Angsana New" w:hint="cs"/>
          <w:sz w:val="30"/>
          <w:szCs w:val="30"/>
        </w:rPr>
        <w:t>3</w:t>
      </w:r>
      <w:r w:rsidR="003A303C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(</w:t>
      </w:r>
      <w:r w:rsidRPr="00F53688">
        <w:rPr>
          <w:rFonts w:ascii="Angsana New" w:hAnsi="Angsana New"/>
          <w:sz w:val="30"/>
          <w:szCs w:val="30"/>
          <w:cs/>
        </w:rPr>
        <w:t>ก)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</w:t>
      </w:r>
      <w:r w:rsidR="0060001D" w:rsidRPr="00F53688">
        <w:rPr>
          <w:rFonts w:ascii="Angsana New" w:hAnsi="Angsana New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สำหรับตราสารทุน </w:t>
      </w:r>
      <w:r w:rsidR="00B01670" w:rsidRPr="00F53688">
        <w:rPr>
          <w:rFonts w:ascii="Angsana New" w:hAnsi="Angsana New"/>
          <w:sz w:val="30"/>
          <w:szCs w:val="30"/>
        </w:rPr>
        <w:t>-</w:t>
      </w:r>
      <w:r w:rsidRPr="00F53688">
        <w:rPr>
          <w:rFonts w:ascii="Angsana New" w:hAnsi="Angsana New"/>
          <w:sz w:val="30"/>
          <w:szCs w:val="30"/>
          <w:cs/>
        </w:rPr>
        <w:t xml:space="preserve"> การบัญชีด้านผู้ลงทุน</w:t>
      </w:r>
      <w:r w:rsidR="00B01670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มูลค่าตามบัญชีของค่าความนิยมให้รวมอยู่ในมูลค่าตามบัญชีของเงินลงทุน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และผลขาดทุนจากการด้อยค่าในเงินลงทุนต้องไม่ถูกปันส่วนให้สินทรัพย์ใดๆ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ที่เป็นส่วนหนึ่งของมูลค่าตามบัญชีของเงินลงทุนรวมถึงค่าความนิยม</w:t>
      </w:r>
    </w:p>
    <w:p w14:paraId="61091554" w14:textId="77777777" w:rsidR="0013539B" w:rsidRPr="00F53688" w:rsidRDefault="0013539B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34840F7C" w14:textId="77777777" w:rsidR="00DE151E" w:rsidRPr="00F53688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688">
        <w:rPr>
          <w:rFonts w:ascii="Angsana New" w:hAnsi="Angsana New"/>
          <w:i/>
          <w:iCs/>
          <w:sz w:val="30"/>
          <w:szCs w:val="30"/>
          <w:cs/>
        </w:rPr>
        <w:t>ฐานข้อมูลลูกค้า</w:t>
      </w:r>
    </w:p>
    <w:p w14:paraId="4952C4F7" w14:textId="77777777" w:rsidR="00DE151E" w:rsidRPr="00F53688" w:rsidRDefault="00DE151E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075B050F" w14:textId="0F1DA014" w:rsidR="00DE151E" w:rsidRPr="00F53688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  <w:r w:rsidRPr="00F53688">
        <w:rPr>
          <w:rFonts w:ascii="Angsana New" w:hAnsi="Angsana New"/>
          <w:sz w:val="30"/>
          <w:szCs w:val="30"/>
          <w:cs/>
        </w:rPr>
        <w:t>ฐานข้อมูลลูกค้า</w:t>
      </w:r>
      <w:r w:rsidR="005B14AD" w:rsidRPr="00F53688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F53688">
        <w:rPr>
          <w:rFonts w:ascii="Angsana New" w:hAnsi="Angsana New"/>
          <w:sz w:val="30"/>
          <w:szCs w:val="30"/>
          <w:cs/>
        </w:rPr>
        <w:t xml:space="preserve">ราคาทุนหักผลขาดทุนจากการด้อยค่าสะสม  </w:t>
      </w:r>
    </w:p>
    <w:p w14:paraId="49DDD54F" w14:textId="77777777" w:rsidR="008132E6" w:rsidRPr="00F53688" w:rsidRDefault="008132E6" w:rsidP="00B22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/>
          <w:i/>
          <w:iCs/>
          <w:sz w:val="24"/>
          <w:szCs w:val="24"/>
        </w:rPr>
      </w:pPr>
    </w:p>
    <w:p w14:paraId="5E4D0EC4" w14:textId="0BB1AE82" w:rsidR="00DE151E" w:rsidRPr="00F53688" w:rsidRDefault="00DE151E" w:rsidP="00B22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/>
          <w:i/>
          <w:iCs/>
          <w:sz w:val="30"/>
          <w:szCs w:val="30"/>
        </w:rPr>
      </w:pPr>
      <w:r w:rsidRPr="00F53688">
        <w:rPr>
          <w:rFonts w:ascii="Angsana New" w:hAnsi="Angsana New"/>
          <w:i/>
          <w:iCs/>
          <w:sz w:val="30"/>
          <w:szCs w:val="30"/>
          <w:cs/>
        </w:rPr>
        <w:t>ค่าสิทธิ</w:t>
      </w:r>
      <w:r w:rsidR="00D30FF2" w:rsidRPr="00F5368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i/>
          <w:iCs/>
          <w:sz w:val="30"/>
          <w:szCs w:val="30"/>
          <w:cs/>
        </w:rPr>
        <w:t>คอมพิวเตอร์</w:t>
      </w:r>
      <w:r w:rsidR="000D2BBE" w:rsidRPr="00F53688">
        <w:rPr>
          <w:rFonts w:ascii="Angsana New" w:hAnsi="Angsana New"/>
          <w:i/>
          <w:iCs/>
          <w:sz w:val="30"/>
          <w:szCs w:val="30"/>
          <w:cs/>
        </w:rPr>
        <w:t>ซอฟ</w:t>
      </w:r>
      <w:r w:rsidR="002019FF" w:rsidRPr="00F53688">
        <w:rPr>
          <w:rFonts w:ascii="Angsana New" w:hAnsi="Angsana New" w:hint="cs"/>
          <w:i/>
          <w:iCs/>
          <w:sz w:val="30"/>
          <w:szCs w:val="30"/>
          <w:cs/>
        </w:rPr>
        <w:t>ต์</w:t>
      </w:r>
      <w:r w:rsidR="000D2BBE" w:rsidRPr="00F53688">
        <w:rPr>
          <w:rFonts w:ascii="Angsana New" w:hAnsi="Angsana New"/>
          <w:i/>
          <w:iCs/>
          <w:sz w:val="30"/>
          <w:szCs w:val="30"/>
          <w:cs/>
        </w:rPr>
        <w:t>แวร์</w:t>
      </w:r>
      <w:r w:rsidR="00D30FF2" w:rsidRPr="00F53688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D30FF2" w:rsidRPr="00F53688">
        <w:rPr>
          <w:rFonts w:ascii="Angsana New" w:hAnsi="Angsana New" w:hint="cs"/>
          <w:i/>
          <w:iCs/>
          <w:sz w:val="30"/>
          <w:szCs w:val="30"/>
          <w:cs/>
        </w:rPr>
        <w:t>ค่าสิทธิบัตร</w:t>
      </w:r>
    </w:p>
    <w:p w14:paraId="4D3C5197" w14:textId="77777777" w:rsidR="00DE151E" w:rsidRPr="00F53688" w:rsidRDefault="00DE151E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1E12E646" w14:textId="36DD97D8" w:rsidR="00DE151E" w:rsidRPr="00F53688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ค่าสิทธิ</w:t>
      </w:r>
      <w:r w:rsidR="00B112CF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คอมพิวเตอร์</w:t>
      </w:r>
      <w:r w:rsidR="000D2BBE" w:rsidRPr="00F53688">
        <w:rPr>
          <w:rFonts w:ascii="Angsana New" w:hAnsi="Angsana New"/>
          <w:sz w:val="30"/>
          <w:szCs w:val="30"/>
          <w:cs/>
        </w:rPr>
        <w:t>ซอฟ</w:t>
      </w:r>
      <w:r w:rsidR="002019FF" w:rsidRPr="00F53688">
        <w:rPr>
          <w:rFonts w:ascii="Angsana New" w:hAnsi="Angsana New" w:hint="cs"/>
          <w:sz w:val="30"/>
          <w:szCs w:val="30"/>
          <w:cs/>
        </w:rPr>
        <w:t>ต์</w:t>
      </w:r>
      <w:r w:rsidR="000D2BBE" w:rsidRPr="00F53688">
        <w:rPr>
          <w:rFonts w:ascii="Angsana New" w:hAnsi="Angsana New"/>
          <w:sz w:val="30"/>
          <w:szCs w:val="30"/>
          <w:cs/>
        </w:rPr>
        <w:t>แวร์</w:t>
      </w:r>
      <w:r w:rsidR="00B112CF" w:rsidRPr="00F53688">
        <w:rPr>
          <w:rFonts w:ascii="Angsana New" w:hAnsi="Angsana New"/>
          <w:sz w:val="30"/>
          <w:szCs w:val="30"/>
          <w:cs/>
        </w:rPr>
        <w:t>และ</w:t>
      </w:r>
      <w:r w:rsidR="00B112CF" w:rsidRPr="00F53688">
        <w:rPr>
          <w:rFonts w:ascii="Angsana New" w:hAnsi="Angsana New" w:hint="cs"/>
          <w:sz w:val="30"/>
          <w:szCs w:val="30"/>
          <w:cs/>
        </w:rPr>
        <w:t>ค่าสิทธิบัตร</w:t>
      </w:r>
      <w:r w:rsidRPr="00F53688">
        <w:rPr>
          <w:rFonts w:ascii="Angsana New" w:hAnsi="Angsana New"/>
          <w:sz w:val="30"/>
          <w:szCs w:val="30"/>
          <w:cs/>
        </w:rPr>
        <w:t>ที่กลุ่มบริษัทซื้อมาและมีอายุการใช้งานจำกัด</w:t>
      </w:r>
      <w:r w:rsidR="005B14AD" w:rsidRPr="00F53688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F53688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ราคาทุนหักค่าตัดจำหน่ายสะสมและผลขาดทุนจากการด้อยค่าสะสม</w:t>
      </w:r>
      <w:r w:rsidRPr="00F53688">
        <w:rPr>
          <w:rFonts w:ascii="Angsana New" w:hAnsi="Angsana New"/>
          <w:sz w:val="30"/>
          <w:szCs w:val="30"/>
        </w:rPr>
        <w:t xml:space="preserve"> </w:t>
      </w:r>
    </w:p>
    <w:p w14:paraId="5618CBCB" w14:textId="77777777" w:rsidR="00DE151E" w:rsidRPr="00F53688" w:rsidRDefault="00DE151E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104F05B6" w14:textId="77777777" w:rsidR="00DE151E" w:rsidRPr="00F53688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688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429ADE39" w14:textId="77777777" w:rsidR="00DE151E" w:rsidRPr="00F53688" w:rsidRDefault="00DE151E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4A4C1902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 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41F5D481" w14:textId="77777777" w:rsidR="00D21931" w:rsidRPr="00F53688" w:rsidRDefault="00D21931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0CDC05B2" w14:textId="77777777" w:rsidR="00DE151E" w:rsidRPr="00F53688" w:rsidRDefault="00694A18" w:rsidP="00694A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53688">
        <w:rPr>
          <w:rFonts w:ascii="Angsana New" w:hAnsi="Angsana New"/>
          <w:i/>
          <w:iCs/>
          <w:sz w:val="30"/>
          <w:szCs w:val="30"/>
        </w:rPr>
        <w:tab/>
      </w:r>
      <w:r w:rsidR="00DE151E" w:rsidRPr="00F53688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6FD34777" w14:textId="77777777" w:rsidR="00DE151E" w:rsidRPr="00F53688" w:rsidRDefault="00DE151E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17699D37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49C0F98F" w14:textId="77777777" w:rsidR="00DE151E" w:rsidRPr="00F53688" w:rsidRDefault="00DE151E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0B32ADBB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56960B09" w14:textId="77777777" w:rsidR="005B14AD" w:rsidRPr="00F53688" w:rsidRDefault="005B14AD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678EB56E" w14:textId="77777777" w:rsidR="00C7440C" w:rsidRPr="00F53688" w:rsidRDefault="00C7440C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68D325B5" w14:textId="77777777" w:rsidR="00C7440C" w:rsidRPr="00F53688" w:rsidRDefault="00C7440C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075A8E6A" w14:textId="77777777" w:rsidR="00C7440C" w:rsidRPr="00F53688" w:rsidRDefault="00C7440C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4D78C574" w14:textId="77777777" w:rsidR="00DE151E" w:rsidRPr="00F53688" w:rsidRDefault="00DE151E" w:rsidP="005B1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lastRenderedPageBreak/>
        <w:t>ระยะเวลาที่คาดว่าจะได้รับประโยชน์แสดงได้ดังนี้</w:t>
      </w:r>
    </w:p>
    <w:p w14:paraId="2D3BC2CA" w14:textId="77777777" w:rsidR="00DE151E" w:rsidRPr="00F53688" w:rsidRDefault="00DE151E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848"/>
        <w:gridCol w:w="1395"/>
      </w:tblGrid>
      <w:tr w:rsidR="00DE151E" w:rsidRPr="00F53688" w14:paraId="66D2B8ED" w14:textId="77777777" w:rsidTr="008132E6">
        <w:tc>
          <w:tcPr>
            <w:tcW w:w="7848" w:type="dxa"/>
          </w:tcPr>
          <w:p w14:paraId="68AC9C71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ค่าสิทธิ</w:t>
            </w:r>
          </w:p>
        </w:tc>
        <w:tc>
          <w:tcPr>
            <w:tcW w:w="1395" w:type="dxa"/>
          </w:tcPr>
          <w:p w14:paraId="40FA8BD1" w14:textId="4C8081B3" w:rsidR="00DE151E" w:rsidRPr="00F53688" w:rsidRDefault="007F0795" w:rsidP="002B0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F53688">
              <w:rPr>
                <w:rFonts w:ascii="Angsana New" w:hAnsi="Angsana New"/>
                <w:sz w:val="30"/>
                <w:szCs w:val="30"/>
              </w:rPr>
              <w:t>0</w:t>
            </w:r>
            <w:r w:rsidR="00DE151E" w:rsidRPr="00F5368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E151E" w:rsidRPr="00F5368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53688">
              <w:rPr>
                <w:rFonts w:ascii="Angsana New" w:hAnsi="Angsana New"/>
                <w:sz w:val="30"/>
                <w:szCs w:val="30"/>
              </w:rPr>
              <w:t>2</w:t>
            </w:r>
            <w:r w:rsidRPr="00F53688">
              <w:rPr>
                <w:rFonts w:ascii="Angsana New" w:hAnsi="Angsana New" w:hint="cs"/>
                <w:sz w:val="30"/>
                <w:szCs w:val="30"/>
              </w:rPr>
              <w:t>5</w:t>
            </w:r>
            <w:r w:rsidR="00DE151E" w:rsidRPr="00F5368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DE151E" w:rsidRPr="00F53688" w14:paraId="4C96E7C0" w14:textId="77777777" w:rsidTr="008132E6">
        <w:tc>
          <w:tcPr>
            <w:tcW w:w="7848" w:type="dxa"/>
          </w:tcPr>
          <w:p w14:paraId="3D0D3A6F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คอมพิวเตอร์</w:t>
            </w:r>
            <w:r w:rsidR="00C256CA"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ซอฟ</w:t>
            </w:r>
            <w:r w:rsidR="002019FF" w:rsidRPr="00F5368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ต์</w:t>
            </w:r>
            <w:r w:rsidR="000D2BBE"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แวร์</w:t>
            </w:r>
          </w:p>
        </w:tc>
        <w:tc>
          <w:tcPr>
            <w:tcW w:w="1395" w:type="dxa"/>
          </w:tcPr>
          <w:p w14:paraId="3F87821A" w14:textId="09C0ACA7" w:rsidR="00DE151E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</w:t>
            </w:r>
            <w:r w:rsidR="008B16F4" w:rsidRPr="00F5368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F53688">
              <w:rPr>
                <w:rFonts w:ascii="Angsana New" w:hAnsi="Angsana New"/>
                <w:sz w:val="30"/>
                <w:szCs w:val="30"/>
              </w:rPr>
              <w:t>0</w:t>
            </w:r>
            <w:r w:rsidR="00DE151E" w:rsidRPr="00F5368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5464BA" w:rsidRPr="00F53688" w14:paraId="6FA3A563" w14:textId="77777777" w:rsidTr="008132E6">
        <w:tc>
          <w:tcPr>
            <w:tcW w:w="7848" w:type="dxa"/>
          </w:tcPr>
          <w:p w14:paraId="3080D44D" w14:textId="517C0BCD" w:rsidR="005464BA" w:rsidRPr="00F53688" w:rsidRDefault="008E0719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ค่าสิทธิบัตร</w:t>
            </w:r>
          </w:p>
        </w:tc>
        <w:tc>
          <w:tcPr>
            <w:tcW w:w="1395" w:type="dxa"/>
          </w:tcPr>
          <w:p w14:paraId="595D6975" w14:textId="4ED961C4" w:rsidR="005464BA" w:rsidRPr="00F53688" w:rsidRDefault="008E0719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  <w:r w:rsidR="0075357E" w:rsidRPr="00F53688">
              <w:rPr>
                <w:rFonts w:ascii="Angsana New" w:hAnsi="Angsana New"/>
                <w:sz w:val="30"/>
                <w:szCs w:val="30"/>
              </w:rPr>
              <w:t>0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54459574" w14:textId="77777777" w:rsidR="00DE151E" w:rsidRPr="00F53688" w:rsidRDefault="00DE151E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0C8361C7" w14:textId="77777777" w:rsidR="00DE151E" w:rsidRPr="00F53688" w:rsidRDefault="00DE151E" w:rsidP="00EE3AC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Pr="00F53688" w:rsidDel="00E44C55">
        <w:rPr>
          <w:rFonts w:ascii="Angsana New" w:hAnsi="Angsana New"/>
          <w:sz w:val="30"/>
          <w:szCs w:val="30"/>
        </w:rPr>
        <w:t xml:space="preserve"> </w:t>
      </w:r>
    </w:p>
    <w:p w14:paraId="274AD295" w14:textId="77777777" w:rsidR="00DE151E" w:rsidRPr="00F53688" w:rsidRDefault="00DE151E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7C7D55F2" w14:textId="77777777" w:rsidR="00DE151E" w:rsidRPr="00F53688" w:rsidRDefault="00DE151E" w:rsidP="00D63AB3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368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</w:t>
      </w:r>
    </w:p>
    <w:p w14:paraId="6F57317A" w14:textId="77777777" w:rsidR="00DE151E" w:rsidRPr="00F53688" w:rsidRDefault="00DE151E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7F120C3A" w14:textId="77777777" w:rsidR="0013539B" w:rsidRPr="00F53688" w:rsidRDefault="00DE151E" w:rsidP="001353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0971DF" w:rsidRPr="00F53688">
        <w:rPr>
          <w:rFonts w:ascii="Angsana New" w:hAnsi="Angsana New"/>
          <w:sz w:val="30"/>
          <w:szCs w:val="30"/>
          <w:cs/>
        </w:rPr>
        <w:br/>
      </w:r>
      <w:r w:rsidRPr="00F53688">
        <w:rPr>
          <w:rFonts w:ascii="Angsana New" w:hAnsi="Angsana New"/>
          <w:spacing w:val="-6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F53688">
        <w:rPr>
          <w:rFonts w:ascii="Angsana New" w:hAnsi="Angsana New"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  จะประมาณ</w:t>
      </w:r>
      <w:r w:rsidR="0060001D" w:rsidRPr="00F53688">
        <w:rPr>
          <w:rFonts w:ascii="Angsana New" w:hAnsi="Angsana New"/>
          <w:sz w:val="30"/>
          <w:szCs w:val="30"/>
          <w:cs/>
        </w:rPr>
        <w:t>มูลค่าที่คาดว่าจะได้รับคืนทุกปี</w:t>
      </w:r>
      <w:r w:rsidRPr="00F53688">
        <w:rPr>
          <w:rFonts w:ascii="Angsana New" w:hAnsi="Angsana New"/>
          <w:sz w:val="30"/>
          <w:szCs w:val="30"/>
          <w:cs/>
        </w:rPr>
        <w:t>ในช่วงเวลาเดียวกัน</w:t>
      </w:r>
    </w:p>
    <w:p w14:paraId="726C1776" w14:textId="77777777" w:rsidR="00B8486B" w:rsidRPr="00F53688" w:rsidRDefault="00B8486B" w:rsidP="00B8486B">
      <w:pPr>
        <w:spacing w:line="240" w:lineRule="auto"/>
        <w:rPr>
          <w:rFonts w:ascii="Angsana New" w:hAnsi="Angsana New"/>
          <w:sz w:val="24"/>
          <w:szCs w:val="24"/>
          <w:cs/>
        </w:rPr>
      </w:pPr>
    </w:p>
    <w:p w14:paraId="37CCF697" w14:textId="77777777" w:rsidR="00DE151E" w:rsidRPr="00F53688" w:rsidRDefault="00DE151E" w:rsidP="00694A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F53688">
        <w:rPr>
          <w:rFonts w:ascii="Angsana New" w:hAnsi="Angsana New"/>
          <w:spacing w:val="-6"/>
          <w:sz w:val="30"/>
          <w:szCs w:val="30"/>
          <w:cs/>
        </w:rPr>
        <w:t>รับรู้</w:t>
      </w:r>
      <w:r w:rsidRPr="00F53688">
        <w:rPr>
          <w:rFonts w:ascii="Angsana New" w:hAnsi="Angsana New"/>
          <w:sz w:val="30"/>
          <w:szCs w:val="30"/>
          <w:cs/>
        </w:rPr>
        <w:t xml:space="preserve">เมื่อมูลค่าตามบัญชีของสินทรัพย์หรือมูลค่าตามบัญชีของหน่วยสินทรัพย์ที่ก่อให้เกิด   </w:t>
      </w:r>
      <w:r w:rsidRPr="00F53688">
        <w:rPr>
          <w:rFonts w:ascii="Angsana New" w:hAnsi="Angsana New"/>
          <w:spacing w:val="-2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</w:t>
      </w:r>
      <w:r w:rsidRPr="00F53688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4D1CC7E9" w14:textId="77777777" w:rsidR="00694A18" w:rsidRPr="00F53688" w:rsidRDefault="00694A18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642E134E" w14:textId="77777777" w:rsidR="001E2969" w:rsidRPr="00F53688" w:rsidRDefault="00DE151E" w:rsidP="005450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F53688">
        <w:rPr>
          <w:rFonts w:ascii="Angsana New" w:hAnsi="Angsana New"/>
          <w:spacing w:val="-2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34668046" w14:textId="77777777" w:rsidR="008F1855" w:rsidRPr="00F53688" w:rsidRDefault="008F1855" w:rsidP="0013539B">
      <w:pPr>
        <w:spacing w:line="240" w:lineRule="auto"/>
        <w:rPr>
          <w:rFonts w:ascii="Angsana New" w:hAnsi="Angsana New"/>
          <w:sz w:val="24"/>
          <w:szCs w:val="24"/>
          <w:cs/>
        </w:rPr>
      </w:pPr>
    </w:p>
    <w:p w14:paraId="70F859A8" w14:textId="77777777" w:rsidR="00DE151E" w:rsidRPr="00F53688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F53688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0294635E" w14:textId="77777777" w:rsidR="00DE151E" w:rsidRPr="00F53688" w:rsidRDefault="00DE151E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11B4BED4" w14:textId="77777777" w:rsidR="00DE151E" w:rsidRPr="00F53688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F53688">
        <w:rPr>
          <w:rFonts w:ascii="Angsana New" w:hAnsi="Angsana New"/>
          <w:spacing w:val="-2"/>
          <w:sz w:val="30"/>
          <w:szCs w:val="30"/>
          <w:cs/>
        </w:rPr>
        <w:t>มูลค่าที่คาดว่าจะได้รับคืนของหลักทรัพย์ของกลุ่มบริษัทที่</w:t>
      </w:r>
      <w:r w:rsidR="0006628B" w:rsidRPr="00F53688">
        <w:rPr>
          <w:rFonts w:ascii="Angsana New" w:hAnsi="Angsana New"/>
          <w:spacing w:val="-2"/>
          <w:sz w:val="30"/>
          <w:szCs w:val="30"/>
          <w:cs/>
        </w:rPr>
        <w:t>ถือไว้จนกว่าจะครบกำหนด</w:t>
      </w:r>
      <w:r w:rsidRPr="00F53688">
        <w:rPr>
          <w:rFonts w:ascii="Angsana New" w:hAnsi="Angsana New"/>
          <w:spacing w:val="-2"/>
          <w:sz w:val="30"/>
          <w:szCs w:val="30"/>
          <w:cs/>
        </w:rPr>
        <w:t>ที่บันทึกโดยวิธีราคาทุนตัดจำหน่ายคำนวณโดยการหามูลค่าปัจจุบันของประมาณการกระแสเงินสดที่จะได้รับในอนาคต คิ</w:t>
      </w:r>
      <w:r w:rsidR="0006628B" w:rsidRPr="00F53688">
        <w:rPr>
          <w:rFonts w:ascii="Angsana New" w:hAnsi="Angsana New"/>
          <w:spacing w:val="-2"/>
          <w:sz w:val="30"/>
          <w:szCs w:val="30"/>
          <w:cs/>
        </w:rPr>
        <w:t>ดลดด้วยอัตราดอกเบี้ยที่แท้จริง</w:t>
      </w:r>
    </w:p>
    <w:p w14:paraId="5E098EE7" w14:textId="77777777" w:rsidR="00EE128F" w:rsidRPr="00F53688" w:rsidRDefault="00EE128F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2FBC1421" w14:textId="77777777" w:rsidR="00DE151E" w:rsidRPr="00F53688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F53688">
        <w:rPr>
          <w:rFonts w:ascii="Angsana New" w:hAnsi="Angsana New"/>
          <w:spacing w:val="-2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คำนวณโดยอ้างอิงถึงมูลค่ายุติธรรม</w:t>
      </w:r>
    </w:p>
    <w:p w14:paraId="5D5CF227" w14:textId="77777777" w:rsidR="00DE151E" w:rsidRPr="00F53688" w:rsidRDefault="00DE151E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51C2BCE6" w14:textId="77777777" w:rsidR="00DE151E" w:rsidRPr="00F53688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lastRenderedPageBreak/>
        <w:t xml:space="preserve">มูลค่าที่คาดว่าจะได้รับคืนของสินทรัพย์ที่ไม่ใช่สินทรัพย์ทางการเงินหมายถึง </w:t>
      </w:r>
      <w:r w:rsidRPr="00F53688">
        <w:rPr>
          <w:rFonts w:ascii="Angsana New" w:hAnsi="Angsana New"/>
          <w:spacing w:val="-2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</w:t>
      </w:r>
      <w:r w:rsidRPr="00F53688">
        <w:rPr>
          <w:rFonts w:ascii="Angsana New" w:hAnsi="Angsana New"/>
          <w:sz w:val="30"/>
          <w:szCs w:val="30"/>
          <w:cs/>
        </w:rPr>
        <w:t>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6D5B1A0" w14:textId="77777777" w:rsidR="00EE128F" w:rsidRPr="00F53688" w:rsidRDefault="00EE128F" w:rsidP="0013539B">
      <w:pPr>
        <w:spacing w:line="240" w:lineRule="auto"/>
        <w:rPr>
          <w:rFonts w:ascii="Angsana New" w:hAnsi="Angsana New"/>
          <w:sz w:val="24"/>
          <w:szCs w:val="24"/>
          <w:cs/>
        </w:rPr>
      </w:pPr>
    </w:p>
    <w:p w14:paraId="3F0C1A72" w14:textId="77777777" w:rsidR="00DE151E" w:rsidRPr="00F53688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53688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4E5F60A7" w14:textId="77777777" w:rsidR="00DE151E" w:rsidRPr="00F53688" w:rsidRDefault="00DE151E" w:rsidP="0013539B">
      <w:pPr>
        <w:spacing w:line="240" w:lineRule="auto"/>
        <w:rPr>
          <w:rFonts w:ascii="Angsana New" w:hAnsi="Angsana New"/>
          <w:sz w:val="24"/>
          <w:szCs w:val="24"/>
        </w:rPr>
      </w:pPr>
    </w:p>
    <w:p w14:paraId="3C0BCD52" w14:textId="77777777" w:rsidR="00BB7FB9" w:rsidRPr="00F53688" w:rsidRDefault="00BB7FB9" w:rsidP="00BB7F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</w:t>
      </w:r>
      <w:r w:rsidRPr="00F53688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F53688">
        <w:rPr>
          <w:rFonts w:ascii="Angsana New" w:hAnsi="Angsana New"/>
          <w:sz w:val="30"/>
          <w:szCs w:val="30"/>
          <w:cs/>
        </w:rPr>
        <w:t xml:space="preserve"> 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2BD096C9" w14:textId="77777777" w:rsidR="00BB7FB9" w:rsidRPr="00F53688" w:rsidRDefault="00BB7FB9" w:rsidP="00BB7FB9">
      <w:pPr>
        <w:spacing w:line="240" w:lineRule="auto"/>
        <w:rPr>
          <w:rFonts w:ascii="Angsana New" w:hAnsi="Angsana New"/>
          <w:sz w:val="24"/>
          <w:szCs w:val="24"/>
        </w:rPr>
      </w:pPr>
    </w:p>
    <w:p w14:paraId="3A8782F7" w14:textId="38161D13" w:rsidR="008F1855" w:rsidRPr="00F53688" w:rsidRDefault="00BB7FB9" w:rsidP="00C744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</w:t>
      </w:r>
      <w:r w:rsidRPr="00F53688">
        <w:rPr>
          <w:rFonts w:ascii="Angsana New" w:hAnsi="Angsana New" w:hint="cs"/>
          <w:sz w:val="30"/>
          <w:szCs w:val="30"/>
          <w:cs/>
        </w:rPr>
        <w:t xml:space="preserve">    </w:t>
      </w:r>
      <w:r w:rsidRPr="00F53688">
        <w:rPr>
          <w:rFonts w:ascii="Angsana New" w:hAnsi="Angsana New"/>
          <w:sz w:val="30"/>
          <w:szCs w:val="30"/>
          <w:cs/>
        </w:rPr>
        <w:t>ด้อยค่ามาก่อน</w:t>
      </w:r>
    </w:p>
    <w:p w14:paraId="7BB7FE64" w14:textId="77777777" w:rsidR="008F1855" w:rsidRPr="00F53688" w:rsidRDefault="008F1855" w:rsidP="0013539B">
      <w:pPr>
        <w:spacing w:line="240" w:lineRule="auto"/>
        <w:rPr>
          <w:rFonts w:ascii="Angsana New" w:hAnsi="Angsana New"/>
          <w:sz w:val="24"/>
          <w:szCs w:val="24"/>
          <w:cs/>
        </w:rPr>
      </w:pPr>
    </w:p>
    <w:p w14:paraId="4F10A301" w14:textId="77777777" w:rsidR="00DE151E" w:rsidRPr="00F53688" w:rsidRDefault="00DE151E" w:rsidP="00D63AB3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368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14:paraId="4C4A363A" w14:textId="77777777" w:rsidR="00DE151E" w:rsidRPr="00F53688" w:rsidRDefault="00DE151E" w:rsidP="0013539B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113E820" w14:textId="593EA724" w:rsidR="00DE151E" w:rsidRPr="00F53688" w:rsidRDefault="00421797" w:rsidP="004217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</w:t>
      </w:r>
      <w:r w:rsidR="00CD18C1" w:rsidRPr="00F53688">
        <w:rPr>
          <w:rFonts w:ascii="Angsana New" w:hAnsi="Angsana New"/>
          <w:sz w:val="30"/>
          <w:szCs w:val="30"/>
          <w:cs/>
        </w:rPr>
        <w:t>โดยวิธีราคาทุนตัดจำหน่ายหักค่าใช้จ่ายที่เกี่ยว</w:t>
      </w:r>
      <w:r w:rsidR="00CD18C1" w:rsidRPr="00F53688">
        <w:rPr>
          <w:rFonts w:ascii="Angsana New" w:hAnsi="Angsana New" w:hint="cs"/>
          <w:sz w:val="30"/>
          <w:szCs w:val="30"/>
          <w:cs/>
        </w:rPr>
        <w:t>ข้อง</w:t>
      </w:r>
      <w:r w:rsidR="00CD18C1" w:rsidRPr="00F53688">
        <w:rPr>
          <w:rFonts w:ascii="Angsana New" w:hAnsi="Angsana New"/>
          <w:sz w:val="30"/>
          <w:szCs w:val="30"/>
          <w:cs/>
        </w:rPr>
        <w:t>กับการเกิดหนี้สิน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</w:p>
    <w:p w14:paraId="5A8AE175" w14:textId="77777777" w:rsidR="00421797" w:rsidRPr="00F53688" w:rsidRDefault="00421797" w:rsidP="004217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BCDCFC" w14:textId="77777777" w:rsidR="00DE151E" w:rsidRPr="00F53688" w:rsidRDefault="00B9531A" w:rsidP="00D63AB3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368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</w:t>
      </w:r>
      <w:r w:rsidR="00DE151E" w:rsidRPr="00F5368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14:paraId="4F765C5A" w14:textId="77777777" w:rsidR="00DE151E" w:rsidRPr="00F53688" w:rsidRDefault="00DE151E" w:rsidP="0013539B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AC1DA5D" w14:textId="77777777" w:rsidR="006F68F9" w:rsidRPr="00F53688" w:rsidRDefault="00DE151E" w:rsidP="00B668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43662DF4" w14:textId="77777777" w:rsidR="00C7440C" w:rsidRPr="00F53688" w:rsidRDefault="00C7440C" w:rsidP="00B668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FDD17E" w14:textId="77777777" w:rsidR="00C7440C" w:rsidRPr="00F53688" w:rsidRDefault="00C7440C" w:rsidP="00B668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5A9F2C" w14:textId="77777777" w:rsidR="00C7440C" w:rsidRPr="00F53688" w:rsidRDefault="00C7440C" w:rsidP="00B668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43F8AC" w14:textId="77777777" w:rsidR="00DE151E" w:rsidRPr="00F53688" w:rsidRDefault="00DE151E" w:rsidP="00C000E1">
      <w:pPr>
        <w:pStyle w:val="Heading8"/>
        <w:numPr>
          <w:ilvl w:val="1"/>
          <w:numId w:val="3"/>
        </w:numPr>
        <w:tabs>
          <w:tab w:val="clear" w:pos="504"/>
        </w:tabs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368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ผลประโยชน์พนักงาน</w:t>
      </w:r>
    </w:p>
    <w:p w14:paraId="47A7B0C1" w14:textId="77777777" w:rsidR="00DE151E" w:rsidRPr="00F53688" w:rsidRDefault="00DE151E" w:rsidP="0013539B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734C6E4" w14:textId="77777777" w:rsidR="00BB7FB9" w:rsidRPr="00F53688" w:rsidRDefault="00BB7FB9" w:rsidP="001412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53688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0EBEC617" w14:textId="77777777" w:rsidR="00BB7FB9" w:rsidRPr="00F53688" w:rsidRDefault="00BB7FB9" w:rsidP="000E5DFD">
      <w:pPr>
        <w:tabs>
          <w:tab w:val="left" w:pos="54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7C208BE" w14:textId="77777777" w:rsidR="00BB7FB9" w:rsidRPr="00F53688" w:rsidRDefault="00BB7FB9" w:rsidP="000E5DF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F53688">
        <w:rPr>
          <w:rFonts w:ascii="Angsana New" w:hAnsi="Angsana New"/>
          <w:i/>
          <w:sz w:val="30"/>
          <w:szCs w:val="30"/>
          <w:cs/>
        </w:rPr>
        <w:t>โครงการสมทบเงินเป็นโครงการผลประโยชน์พนักงานหลังออกจากงานซึ่งกิจการจ่ายสมทบเป็นจำนวนเงินที่แน่นอนไปอีกกิจการหนึ่งแยกต่างหาก (กองทุนสำรองเลี้ยงชีพ) และจะไม่มีภาระผูกพันตามกฎหมายหรือ</w:t>
      </w:r>
      <w:r w:rsidR="000971DF" w:rsidRPr="00F53688">
        <w:rPr>
          <w:rFonts w:ascii="Angsana New" w:hAnsi="Angsana New"/>
          <w:i/>
          <w:sz w:val="30"/>
          <w:szCs w:val="30"/>
          <w:cs/>
        </w:rPr>
        <w:br/>
      </w:r>
      <w:r w:rsidRPr="00F53688">
        <w:rPr>
          <w:rFonts w:ascii="Angsana New" w:hAnsi="Angsana New"/>
          <w:i/>
          <w:sz w:val="30"/>
          <w:szCs w:val="30"/>
          <w:cs/>
        </w:rPr>
        <w:t>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ทำงานให้กับกิจการ</w:t>
      </w:r>
    </w:p>
    <w:p w14:paraId="79D63730" w14:textId="77777777" w:rsidR="00BB7FB9" w:rsidRPr="00F53688" w:rsidRDefault="00BB7FB9" w:rsidP="000E5DFD">
      <w:pPr>
        <w:tabs>
          <w:tab w:val="left" w:pos="54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A10284C" w14:textId="77777777" w:rsidR="00BB7FB9" w:rsidRPr="00F53688" w:rsidRDefault="00BB7FB9" w:rsidP="001412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53688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48E6A8D3" w14:textId="77777777" w:rsidR="00BB7FB9" w:rsidRPr="00F53688" w:rsidRDefault="00BB7FB9" w:rsidP="00BB7FB9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3E78FDA" w14:textId="77777777" w:rsidR="00BB7FB9" w:rsidRPr="00F53688" w:rsidRDefault="00BB7FB9" w:rsidP="00BB7FB9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F53688">
        <w:rPr>
          <w:rFonts w:ascii="Angsana New" w:hAnsi="Angsana New"/>
          <w:i/>
          <w:sz w:val="30"/>
          <w:szCs w:val="30"/>
          <w:cs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โครงการผลประโยชน์ที่กำหนดไว้เป็นโครงการผลประโยชน์หลังออกจากงานนอกเหนือจากโครงการสมทบเงิน 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</w:t>
      </w:r>
      <w:r w:rsidR="00F46467" w:rsidRPr="00F53688">
        <w:rPr>
          <w:rFonts w:ascii="Angsana New" w:hAnsi="Angsana New"/>
          <w:i/>
          <w:sz w:val="30"/>
          <w:szCs w:val="30"/>
          <w:cs/>
        </w:rPr>
        <w:t>องพนักงานในปัจจุบันและในงวดก่อน</w:t>
      </w:r>
      <w:r w:rsidRPr="00F53688">
        <w:rPr>
          <w:rFonts w:ascii="Angsana New" w:hAnsi="Angsana New"/>
          <w:i/>
          <w:sz w:val="30"/>
          <w:szCs w:val="30"/>
          <w:cs/>
        </w:rPr>
        <w:t xml:space="preserve">ๆ  ผลประโยชน์ดังกล่าวได้มีการคิดลดกระแสเงินสดเพื่อให้เป็นมูลค่าปัจจุบัน </w:t>
      </w:r>
    </w:p>
    <w:p w14:paraId="758678EE" w14:textId="77777777" w:rsidR="00BB7FB9" w:rsidRPr="00F53688" w:rsidRDefault="00BB7FB9" w:rsidP="00BB7FB9">
      <w:pPr>
        <w:spacing w:line="240" w:lineRule="auto"/>
        <w:ind w:left="540"/>
        <w:jc w:val="thaiDistribute"/>
        <w:rPr>
          <w:rFonts w:asciiTheme="majorBidi" w:hAnsiTheme="majorBidi" w:cstheme="majorBidi"/>
          <w:iCs/>
          <w:sz w:val="24"/>
          <w:szCs w:val="24"/>
          <w:cs/>
        </w:rPr>
      </w:pPr>
    </w:p>
    <w:p w14:paraId="42DA4164" w14:textId="77777777" w:rsidR="00BB7FB9" w:rsidRPr="00F53688" w:rsidRDefault="00BB7FB9" w:rsidP="00BB7FB9">
      <w:pPr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F53688">
        <w:rPr>
          <w:rFonts w:ascii="Angsana New" w:hAnsi="Angsana New"/>
          <w:i/>
          <w:sz w:val="30"/>
          <w:szCs w:val="30"/>
          <w:cs/>
        </w:rPr>
        <w:t>การคำนวณ</w:t>
      </w:r>
      <w:r w:rsidRPr="00F53688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F53688">
        <w:rPr>
          <w:rFonts w:ascii="Angsana New" w:hAnsi="Angsana New"/>
          <w:i/>
          <w:sz w:val="30"/>
          <w:szCs w:val="30"/>
          <w:cs/>
        </w:rPr>
        <w:t>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</w:t>
      </w:r>
      <w:r w:rsidRPr="00F53688">
        <w:rPr>
          <w:rFonts w:ascii="Angsana New" w:hAnsi="Angsana New" w:hint="cs"/>
          <w:i/>
          <w:sz w:val="30"/>
          <w:szCs w:val="30"/>
          <w:cs/>
        </w:rPr>
        <w:t xml:space="preserve">  ผลจาก</w:t>
      </w:r>
      <w:r w:rsidRPr="00F53688">
        <w:rPr>
          <w:rFonts w:ascii="Angsana New" w:hAnsi="Angsana New"/>
          <w:i/>
          <w:sz w:val="30"/>
          <w:szCs w:val="30"/>
          <w:cs/>
        </w:rPr>
        <w:t>การคำนวณ</w:t>
      </w:r>
      <w:r w:rsidRPr="00F53688">
        <w:rPr>
          <w:rFonts w:ascii="Angsana New" w:hAnsi="Angsana New" w:hint="cs"/>
          <w:i/>
          <w:sz w:val="30"/>
          <w:szCs w:val="30"/>
          <w:cs/>
        </w:rPr>
        <w:t>อาจทำให้</w:t>
      </w:r>
      <w:r w:rsidRPr="00F53688">
        <w:rPr>
          <w:rFonts w:ascii="Angsana New" w:hAnsi="Angsana New"/>
          <w:i/>
          <w:sz w:val="30"/>
          <w:szCs w:val="30"/>
          <w:cs/>
        </w:rPr>
        <w:t>กลุ่มบริษัทมี</w:t>
      </w:r>
      <w:r w:rsidRPr="00F53688">
        <w:rPr>
          <w:rFonts w:ascii="Angsana New" w:hAnsi="Angsana New" w:hint="cs"/>
          <w:i/>
          <w:sz w:val="30"/>
          <w:szCs w:val="30"/>
          <w:cs/>
        </w:rPr>
        <w:t>สินทรัพย์เกิดขึ้น</w:t>
      </w:r>
      <w:r w:rsidRPr="00F53688">
        <w:rPr>
          <w:rFonts w:ascii="Angsana New" w:hAnsi="Angsana New"/>
          <w:i/>
          <w:sz w:val="30"/>
          <w:szCs w:val="30"/>
          <w:cs/>
        </w:rPr>
        <w:t xml:space="preserve"> ซึ่งการรับรู้เป็นสินทรัพย์</w:t>
      </w:r>
      <w:r w:rsidRPr="00F53688">
        <w:rPr>
          <w:rFonts w:ascii="Angsana New" w:hAnsi="Angsana New" w:hint="cs"/>
          <w:i/>
          <w:sz w:val="30"/>
          <w:szCs w:val="30"/>
          <w:cs/>
        </w:rPr>
        <w:t>จะใช้</w:t>
      </w:r>
      <w:r w:rsidRPr="00F53688">
        <w:rPr>
          <w:rFonts w:ascii="Angsana New" w:hAnsi="Angsana New"/>
          <w:i/>
          <w:sz w:val="30"/>
          <w:szCs w:val="30"/>
          <w:cs/>
        </w:rPr>
        <w:t>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</w:t>
      </w:r>
      <w:r w:rsidRPr="00F53688">
        <w:rPr>
          <w:rFonts w:ascii="Angsana New" w:hAnsi="Angsana New" w:hint="cs"/>
          <w:i/>
          <w:sz w:val="30"/>
          <w:szCs w:val="30"/>
          <w:cs/>
        </w:rPr>
        <w:t>ต</w:t>
      </w:r>
      <w:r w:rsidRPr="00F53688">
        <w:rPr>
          <w:rFonts w:ascii="Angsana New" w:hAnsi="Angsana New"/>
          <w:i/>
          <w:sz w:val="30"/>
          <w:szCs w:val="30"/>
          <w:cs/>
        </w:rPr>
        <w:t xml:space="preserve"> ในการคำนวณมูลค่าปัจจุบันของประโยชน์เชิงเศรษฐกิจ</w:t>
      </w:r>
      <w:r w:rsidRPr="00F53688">
        <w:rPr>
          <w:rFonts w:ascii="Angsana New" w:hAnsi="Angsana New" w:hint="cs"/>
          <w:i/>
          <w:sz w:val="30"/>
          <w:szCs w:val="30"/>
          <w:cs/>
        </w:rPr>
        <w:t>ได้</w:t>
      </w:r>
      <w:r w:rsidRPr="00F53688">
        <w:rPr>
          <w:rFonts w:ascii="Angsana New" w:hAnsi="Angsana New"/>
          <w:i/>
          <w:sz w:val="30"/>
          <w:szCs w:val="30"/>
          <w:cs/>
        </w:rPr>
        <w:t>มีการพิจารณาถึงความต้องการเงินทุนขั้นต่ำสำหรับโครงการต่าง ๆ ของกลุ่มบริษัท</w:t>
      </w:r>
    </w:p>
    <w:p w14:paraId="5016592F" w14:textId="77777777" w:rsidR="008F1855" w:rsidRPr="00F53688" w:rsidRDefault="008F1855" w:rsidP="00BB7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sz w:val="24"/>
          <w:szCs w:val="24"/>
        </w:rPr>
      </w:pPr>
    </w:p>
    <w:p w14:paraId="32991DF4" w14:textId="77777777" w:rsidR="00BB7FB9" w:rsidRPr="00F53688" w:rsidRDefault="00BB7FB9" w:rsidP="00BB7FB9">
      <w:pPr>
        <w:ind w:left="540"/>
        <w:jc w:val="thaiDistribute"/>
        <w:rPr>
          <w:rFonts w:asciiTheme="majorBidi" w:eastAsiaTheme="minorHAnsi" w:hAnsiTheme="majorBidi" w:cstheme="majorBidi"/>
          <w:b/>
          <w:bCs/>
          <w:color w:val="0000FF"/>
          <w:sz w:val="30"/>
          <w:szCs w:val="30"/>
        </w:rPr>
      </w:pPr>
      <w:r w:rsidRPr="00F53688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F53688">
        <w:rPr>
          <w:rFonts w:ascii="Angsana New" w:hAnsi="Angsana New"/>
          <w:i/>
          <w:sz w:val="30"/>
          <w:szCs w:val="30"/>
        </w:rPr>
        <w:t xml:space="preserve"> </w:t>
      </w:r>
      <w:r w:rsidRPr="00F53688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53688">
        <w:rPr>
          <w:rFonts w:ascii="Angsana New" w:hAnsi="Angsana New"/>
          <w:i/>
          <w:sz w:val="30"/>
          <w:szCs w:val="30"/>
        </w:rPr>
        <w:t xml:space="preserve"> </w:t>
      </w:r>
      <w:r w:rsidRPr="00F53688">
        <w:rPr>
          <w:rFonts w:ascii="Angsana New" w:hAnsi="Angsana New"/>
          <w:i/>
          <w:sz w:val="30"/>
          <w:szCs w:val="30"/>
          <w:cs/>
        </w:rPr>
        <w:t>กลุ่มบริษัทกำหนดดอก</w:t>
      </w:r>
      <w:r w:rsidRPr="00F53688">
        <w:rPr>
          <w:rFonts w:ascii="Angsana New" w:eastAsiaTheme="minorHAnsi" w:hAnsi="Angsana New"/>
          <w:i/>
          <w:sz w:val="30"/>
          <w:szCs w:val="30"/>
          <w:cs/>
        </w:rPr>
        <w:t>เบี้ยจ่ายของ</w:t>
      </w:r>
      <w:r w:rsidRPr="00F53688">
        <w:rPr>
          <w:rFonts w:ascii="Angsana New" w:hAnsi="Angsana New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0971DF" w:rsidRPr="00F53688">
        <w:rPr>
          <w:rFonts w:ascii="Angsana New" w:hAnsi="Angsana New"/>
          <w:i/>
          <w:sz w:val="30"/>
          <w:szCs w:val="30"/>
          <w:cs/>
        </w:rPr>
        <w:br/>
      </w:r>
      <w:r w:rsidRPr="00F53688">
        <w:rPr>
          <w:rFonts w:ascii="Angsana New" w:hAnsi="Angsana New"/>
          <w:i/>
          <w:sz w:val="30"/>
          <w:szCs w:val="30"/>
          <w:cs/>
        </w:rPr>
        <w:t xml:space="preserve"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F53688">
        <w:rPr>
          <w:rFonts w:ascii="Angsana New" w:eastAsiaTheme="minorHAnsi" w:hAnsi="Angsana New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F53688">
        <w:rPr>
          <w:rFonts w:ascii="Angsana New" w:hAnsi="Angsana New"/>
          <w:i/>
          <w:sz w:val="30"/>
          <w:szCs w:val="30"/>
          <w:cs/>
        </w:rPr>
        <w:t xml:space="preserve">รับรู้รายการในกำไรหรือขาดทุน </w:t>
      </w:r>
    </w:p>
    <w:p w14:paraId="371ED941" w14:textId="77777777" w:rsidR="00BB7FB9" w:rsidRPr="00F53688" w:rsidRDefault="00BB7FB9" w:rsidP="00BB7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581749F" w14:textId="77777777" w:rsidR="00BB7FB9" w:rsidRPr="00F53688" w:rsidRDefault="00BB7FB9" w:rsidP="00F769D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F53688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F53688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F53688">
        <w:rPr>
          <w:rFonts w:ascii="Angsana New" w:hAnsi="Angsana New"/>
          <w:i/>
          <w:sz w:val="30"/>
          <w:szCs w:val="30"/>
          <w:cs/>
        </w:rPr>
        <w:t>ผลประโยชน</w:t>
      </w:r>
      <w:r w:rsidR="00F769D5" w:rsidRPr="00F53688">
        <w:rPr>
          <w:rFonts w:ascii="Angsana New" w:hAnsi="Angsana New"/>
          <w:i/>
          <w:sz w:val="30"/>
          <w:szCs w:val="30"/>
          <w:cs/>
        </w:rPr>
        <w:t>์ของโครงการหรือการลดขนาดโครงการ</w:t>
      </w:r>
      <w:r w:rsidR="00F769D5" w:rsidRPr="00F53688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F769D5" w:rsidRPr="00F53688">
        <w:rPr>
          <w:rFonts w:ascii="Angsana New" w:hAnsi="Angsana New"/>
          <w:i/>
          <w:sz w:val="30"/>
          <w:szCs w:val="30"/>
          <w:cs/>
        </w:rPr>
        <w:t>การเปลี่ยนแปลงในผลประโยชน์ที</w:t>
      </w:r>
      <w:r w:rsidR="00F769D5" w:rsidRPr="00F53688">
        <w:rPr>
          <w:rFonts w:ascii="Angsana New" w:hAnsi="Angsana New" w:hint="cs"/>
          <w:i/>
          <w:sz w:val="30"/>
          <w:szCs w:val="30"/>
          <w:cs/>
        </w:rPr>
        <w:t>่</w:t>
      </w:r>
      <w:r w:rsidRPr="00F53688">
        <w:rPr>
          <w:rFonts w:ascii="Angsana New" w:hAnsi="Angsana New"/>
          <w:i/>
          <w:sz w:val="30"/>
          <w:szCs w:val="30"/>
          <w:cs/>
        </w:rPr>
        <w:t>เกี่ยวข้องกับการบริการในอดีต หรือ</w:t>
      </w:r>
      <w:r w:rsidRPr="00F53688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i/>
          <w:sz w:val="30"/>
          <w:szCs w:val="30"/>
          <w:cs/>
        </w:rPr>
        <w:t>กำไร</w:t>
      </w:r>
      <w:r w:rsidRPr="00F53688">
        <w:rPr>
          <w:rFonts w:ascii="Angsana New" w:hAnsi="Angsana New" w:hint="cs"/>
          <w:i/>
          <w:sz w:val="30"/>
          <w:szCs w:val="30"/>
          <w:cs/>
        </w:rPr>
        <w:t>หรือ</w:t>
      </w:r>
      <w:r w:rsidRPr="00F53688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F53688">
        <w:rPr>
          <w:rFonts w:ascii="Angsana New" w:hAnsi="Angsana New" w:hint="cs"/>
          <w:i/>
          <w:sz w:val="30"/>
          <w:szCs w:val="30"/>
          <w:cs/>
        </w:rPr>
        <w:t xml:space="preserve"> กลุ่มบริษัท</w:t>
      </w:r>
      <w:r w:rsidRPr="00F53688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F53688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F53688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14:paraId="4C993100" w14:textId="77777777" w:rsidR="00C7440C" w:rsidRPr="00F53688" w:rsidRDefault="00C7440C" w:rsidP="00F769D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4263C1B7" w14:textId="77777777" w:rsidR="00BB7FB9" w:rsidRPr="00F53688" w:rsidRDefault="00BB7FB9" w:rsidP="00BB7FB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4"/>
          <w:szCs w:val="24"/>
        </w:rPr>
      </w:pPr>
    </w:p>
    <w:p w14:paraId="080B6E0A" w14:textId="77777777" w:rsidR="00BB7FB9" w:rsidRPr="00F53688" w:rsidRDefault="00BB7FB9" w:rsidP="00BB7FB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F53688">
        <w:rPr>
          <w:rFonts w:ascii="Angsana New" w:hAnsi="Angsana New"/>
          <w:iCs/>
          <w:sz w:val="30"/>
          <w:szCs w:val="30"/>
          <w:cs/>
        </w:rPr>
        <w:lastRenderedPageBreak/>
        <w:t xml:space="preserve">ผลประโยชน์ระยะยาวอื่น </w:t>
      </w:r>
    </w:p>
    <w:p w14:paraId="39891FF8" w14:textId="77777777" w:rsidR="00BB7FB9" w:rsidRPr="00F53688" w:rsidRDefault="00BB7FB9" w:rsidP="00BB7FB9">
      <w:pPr>
        <w:spacing w:line="240" w:lineRule="auto"/>
        <w:ind w:left="540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14:paraId="5C9C389F" w14:textId="77777777" w:rsidR="00BB7FB9" w:rsidRPr="00F53688" w:rsidRDefault="00BB7FB9" w:rsidP="00BB7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F53688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ปัจจุบันและงวดก่อน</w:t>
      </w:r>
      <w:r w:rsidRPr="00F53688">
        <w:rPr>
          <w:rFonts w:ascii="Angsana New" w:hAnsi="Angsana New" w:hint="cs"/>
          <w:i/>
          <w:sz w:val="30"/>
          <w:szCs w:val="30"/>
          <w:cs/>
        </w:rPr>
        <w:t>ๆ</w:t>
      </w:r>
      <w:r w:rsidRPr="00F53688">
        <w:rPr>
          <w:rFonts w:ascii="Angsana New" w:hAnsi="Angsana New"/>
          <w:i/>
          <w:sz w:val="30"/>
          <w:szCs w:val="30"/>
          <w:cs/>
        </w:rPr>
        <w:t xml:space="preserve"> </w:t>
      </w:r>
      <w:r w:rsidR="008A489A" w:rsidRPr="00F53688">
        <w:rPr>
          <w:rFonts w:ascii="Angsana New" w:hAnsi="Angsana New" w:hint="cs"/>
          <w:i/>
          <w:sz w:val="30"/>
          <w:szCs w:val="30"/>
          <w:cs/>
        </w:rPr>
        <w:t xml:space="preserve">ซึ่งผลประโยชน์นี้ได้คิดลดกระแสเงินสดเพื่อให้เป็นมูลค่าปัจจุบัน </w:t>
      </w:r>
      <w:r w:rsidRPr="00F53688">
        <w:rPr>
          <w:rFonts w:ascii="Angsana New" w:hAnsi="Angsana New" w:hint="cs"/>
          <w:i/>
          <w:sz w:val="30"/>
          <w:szCs w:val="30"/>
          <w:cs/>
        </w:rPr>
        <w:t>การวัดมูลค่าใหม่จะ</w:t>
      </w:r>
      <w:r w:rsidRPr="00F53688">
        <w:rPr>
          <w:rFonts w:ascii="Angsana New" w:hAnsi="Angsana New"/>
          <w:i/>
          <w:sz w:val="30"/>
          <w:szCs w:val="30"/>
          <w:cs/>
        </w:rPr>
        <w:t>รับรู้ในกำไร</w:t>
      </w:r>
      <w:r w:rsidRPr="00F53688">
        <w:rPr>
          <w:rFonts w:ascii="Angsana New" w:hAnsi="Angsana New" w:hint="cs"/>
          <w:i/>
          <w:sz w:val="30"/>
          <w:szCs w:val="30"/>
          <w:cs/>
        </w:rPr>
        <w:t>หรือ</w:t>
      </w:r>
      <w:r w:rsidRPr="00F53688">
        <w:rPr>
          <w:rFonts w:ascii="Angsana New" w:hAnsi="Angsana New"/>
          <w:i/>
          <w:sz w:val="30"/>
          <w:szCs w:val="30"/>
          <w:cs/>
        </w:rPr>
        <w:t>ขาดทุนเมื่อเกิดขึ้น</w:t>
      </w:r>
    </w:p>
    <w:p w14:paraId="70350932" w14:textId="77777777" w:rsidR="00BB7FB9" w:rsidRPr="00F53688" w:rsidRDefault="00BB7FB9" w:rsidP="00BB7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3DAEB069" w14:textId="77777777" w:rsidR="00BB7FB9" w:rsidRPr="00F53688" w:rsidRDefault="00BB7FB9" w:rsidP="00BB7FB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F53688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71B27FB0" w14:textId="77777777" w:rsidR="00BB7FB9" w:rsidRPr="00F53688" w:rsidRDefault="00BB7FB9" w:rsidP="00BB7FB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4"/>
          <w:szCs w:val="24"/>
        </w:rPr>
      </w:pPr>
    </w:p>
    <w:p w14:paraId="67D97114" w14:textId="22A9E4BA" w:rsidR="00BB7FB9" w:rsidRPr="00F53688" w:rsidRDefault="00BB7FB9" w:rsidP="00211A8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F53688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F53688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F53688">
        <w:rPr>
          <w:rFonts w:ascii="Angsana New" w:hAnsi="Angsana New" w:hint="cs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F53688">
        <w:rPr>
          <w:rFonts w:ascii="Angsana New" w:hAnsi="Angsana New"/>
          <w:i/>
          <w:sz w:val="30"/>
          <w:szCs w:val="30"/>
          <w:cs/>
        </w:rPr>
        <w:t xml:space="preserve"> </w:t>
      </w:r>
      <w:r w:rsidRPr="00F53688">
        <w:rPr>
          <w:rFonts w:ascii="Angsana New" w:hAnsi="Angsana New" w:hint="cs"/>
          <w:i/>
          <w:sz w:val="30"/>
          <w:szCs w:val="30"/>
          <w:cs/>
        </w:rPr>
        <w:t>หรือเมื่อ</w:t>
      </w:r>
      <w:r w:rsidRPr="00F53688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F53688">
        <w:rPr>
          <w:rFonts w:ascii="Angsana New" w:hAnsi="Angsana New" w:hint="cs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 w:rsidRPr="00F53688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7F0795" w:rsidRPr="00F53688">
        <w:rPr>
          <w:rFonts w:ascii="Angsana New" w:hAnsi="Angsana New"/>
          <w:iCs/>
          <w:sz w:val="30"/>
          <w:szCs w:val="30"/>
        </w:rPr>
        <w:t>12</w:t>
      </w:r>
      <w:r w:rsidRPr="00F53688">
        <w:rPr>
          <w:rFonts w:ascii="Angsana New" w:hAnsi="Angsana New"/>
          <w:i/>
          <w:sz w:val="30"/>
          <w:szCs w:val="30"/>
        </w:rPr>
        <w:t xml:space="preserve"> </w:t>
      </w:r>
      <w:r w:rsidRPr="00F53688">
        <w:rPr>
          <w:rFonts w:ascii="Angsana New" w:hAnsi="Angsana New"/>
          <w:i/>
          <w:sz w:val="30"/>
          <w:szCs w:val="30"/>
          <w:cs/>
        </w:rPr>
        <w:t>เดือนนับจากวัน</w:t>
      </w:r>
      <w:r w:rsidRPr="00F53688">
        <w:rPr>
          <w:rFonts w:ascii="Angsana New" w:hAnsi="Angsana New" w:hint="cs"/>
          <w:i/>
          <w:sz w:val="30"/>
          <w:szCs w:val="30"/>
          <w:cs/>
        </w:rPr>
        <w:t>สิ้นรอบระยะเวลา</w:t>
      </w:r>
      <w:r w:rsidRPr="00F53688">
        <w:rPr>
          <w:rFonts w:ascii="Angsana New" w:hAnsi="Angsana New"/>
          <w:i/>
          <w:sz w:val="30"/>
          <w:szCs w:val="30"/>
          <w:cs/>
        </w:rPr>
        <w:t>รายงาน</w:t>
      </w:r>
      <w:r w:rsidRPr="00F53688">
        <w:rPr>
          <w:rFonts w:ascii="Angsana New" w:hAnsi="Angsana New" w:hint="cs"/>
          <w:i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1BD40D12" w14:textId="77777777" w:rsidR="00BB7FB9" w:rsidRPr="00F53688" w:rsidRDefault="00BB7FB9" w:rsidP="00BB7FB9">
      <w:pPr>
        <w:spacing w:line="240" w:lineRule="auto"/>
        <w:ind w:left="540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14:paraId="3106283B" w14:textId="77777777" w:rsidR="00BB7FB9" w:rsidRPr="00F53688" w:rsidRDefault="00BB7FB9" w:rsidP="00BB7FB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F53688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54423E38" w14:textId="77777777" w:rsidR="00BB7FB9" w:rsidRPr="00F53688" w:rsidRDefault="00BB7FB9" w:rsidP="00BB7FB9">
      <w:pPr>
        <w:spacing w:line="240" w:lineRule="auto"/>
        <w:ind w:left="540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14:paraId="0C59BB92" w14:textId="77777777" w:rsidR="00BB7FB9" w:rsidRPr="00F53688" w:rsidRDefault="00BB7FB9" w:rsidP="00A1446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F53688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</w:t>
      </w:r>
      <w:r w:rsidRPr="00F53688">
        <w:rPr>
          <w:rFonts w:ascii="Angsana New" w:hAnsi="Angsana New" w:hint="cs"/>
          <w:i/>
          <w:sz w:val="30"/>
          <w:szCs w:val="30"/>
          <w:cs/>
        </w:rPr>
        <w:t>เมื่อ</w:t>
      </w:r>
      <w:r w:rsidRPr="00F53688">
        <w:rPr>
          <w:rFonts w:ascii="Angsana New" w:hAnsi="Angsana New"/>
          <w:i/>
          <w:sz w:val="30"/>
          <w:szCs w:val="30"/>
          <w:cs/>
        </w:rPr>
        <w:t>พนักงาน</w:t>
      </w:r>
      <w:r w:rsidRPr="00F53688">
        <w:rPr>
          <w:rFonts w:ascii="Angsana New" w:hAnsi="Angsana New" w:hint="cs"/>
          <w:i/>
          <w:sz w:val="30"/>
          <w:szCs w:val="30"/>
          <w:cs/>
        </w:rPr>
        <w:t>ทำงานให้</w:t>
      </w:r>
      <w:r w:rsidR="00A1446D" w:rsidRPr="00F53688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5D8FB8D" w14:textId="77777777" w:rsidR="008F1855" w:rsidRPr="00F53688" w:rsidRDefault="008F1855" w:rsidP="003F4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24"/>
          <w:szCs w:val="24"/>
          <w:cs/>
        </w:rPr>
      </w:pPr>
    </w:p>
    <w:p w14:paraId="0E95B75A" w14:textId="77777777" w:rsidR="00DE151E" w:rsidRPr="00F53688" w:rsidRDefault="00DE151E" w:rsidP="00D63AB3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368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20A7C134" w14:textId="77777777" w:rsidR="00DE151E" w:rsidRPr="00F53688" w:rsidRDefault="00DE151E" w:rsidP="003F4CA3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5EABA2A2" w14:textId="2C2AC94E" w:rsidR="00DE151E" w:rsidRPr="00F53688" w:rsidRDefault="00BB7FB9" w:rsidP="00211A8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F53688">
        <w:rPr>
          <w:rFonts w:ascii="Angsana New" w:hAnsi="Angsana New"/>
          <w:i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797B53" w:rsidRPr="00F53688">
        <w:rPr>
          <w:rFonts w:ascii="Angsana New" w:hAnsi="Angsana New" w:hint="cs"/>
          <w:i/>
          <w:sz w:val="30"/>
          <w:szCs w:val="30"/>
          <w:cs/>
        </w:rPr>
        <w:t>ผูกพัน</w:t>
      </w:r>
      <w:r w:rsidRPr="00F53688">
        <w:rPr>
          <w:rFonts w:ascii="Angsana New" w:hAnsi="Angsana New"/>
          <w:i/>
          <w:sz w:val="30"/>
          <w:szCs w:val="30"/>
          <w:cs/>
        </w:rPr>
        <w:t>ตามกฎหมาย</w:t>
      </w:r>
      <w:r w:rsidR="00797B53" w:rsidRPr="00F53688">
        <w:rPr>
          <w:rFonts w:ascii="Angsana New" w:hAnsi="Angsana New" w:hint="cs"/>
          <w:i/>
          <w:sz w:val="30"/>
          <w:szCs w:val="30"/>
          <w:cs/>
        </w:rPr>
        <w:t>หรือภาระผูกพันจากการอนุมาน</w:t>
      </w:r>
      <w:r w:rsidRPr="00F53688">
        <w:rPr>
          <w:rFonts w:ascii="Angsana New" w:hAnsi="Angsana New"/>
          <w:i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797B53" w:rsidRPr="00F53688">
        <w:rPr>
          <w:rFonts w:ascii="Angsana New" w:hAnsi="Angsana New" w:hint="cs"/>
          <w:i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F53688">
        <w:rPr>
          <w:rFonts w:ascii="Angsana New" w:hAnsi="Angsana New"/>
          <w:i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5B14AD" w:rsidRPr="00F53688">
        <w:rPr>
          <w:rFonts w:ascii="Angsana New" w:hAnsi="Angsana New" w:hint="cs"/>
          <w:i/>
          <w:sz w:val="30"/>
          <w:szCs w:val="30"/>
          <w:cs/>
        </w:rPr>
        <w:t>ผูกพัน</w:t>
      </w:r>
      <w:r w:rsidRPr="00F53688">
        <w:rPr>
          <w:rFonts w:ascii="Angsana New" w:hAnsi="Angsana New"/>
          <w:i/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  <w:r w:rsidR="00DE151E" w:rsidRPr="00F53688">
        <w:rPr>
          <w:rFonts w:ascii="Angsana New" w:hAnsi="Angsana New"/>
          <w:i/>
          <w:sz w:val="30"/>
          <w:szCs w:val="30"/>
          <w:cs/>
        </w:rPr>
        <w:t xml:space="preserve"> </w:t>
      </w:r>
    </w:p>
    <w:p w14:paraId="2BF9BAEC" w14:textId="77777777" w:rsidR="00C7440C" w:rsidRPr="00F53688" w:rsidRDefault="00C7440C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2684B51F" w14:textId="77777777" w:rsidR="00C7440C" w:rsidRPr="00F53688" w:rsidRDefault="00C7440C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4C252161" w14:textId="77777777" w:rsidR="00C7440C" w:rsidRPr="00F53688" w:rsidRDefault="00C7440C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477E6C24" w14:textId="77777777" w:rsidR="00C7440C" w:rsidRPr="00F53688" w:rsidRDefault="00C7440C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58077C1D" w14:textId="77777777" w:rsidR="00C7440C" w:rsidRPr="00F53688" w:rsidRDefault="00C7440C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4B8400E2" w14:textId="77777777" w:rsidR="003100E7" w:rsidRPr="00F53688" w:rsidRDefault="003100E7" w:rsidP="003F4CA3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2222C38E" w14:textId="77777777" w:rsidR="00DE151E" w:rsidRPr="00F53688" w:rsidRDefault="00DE151E" w:rsidP="00D63AB3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368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รายได้</w:t>
      </w:r>
    </w:p>
    <w:p w14:paraId="2AB4F62E" w14:textId="77777777" w:rsidR="00DE151E" w:rsidRPr="00F53688" w:rsidRDefault="00DE151E" w:rsidP="003F4CA3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7B550325" w14:textId="77777777" w:rsidR="006F68F9" w:rsidRPr="00F53688" w:rsidRDefault="00DE151E" w:rsidP="003239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รายได้ที่รับรู้ไม่รวมภาษีมูลค่าเพิ่มหรือภาษีขายอื่นๆ และแสดงสุทธิจากส่วนลดการค้า</w:t>
      </w:r>
    </w:p>
    <w:p w14:paraId="0766AABD" w14:textId="77777777" w:rsidR="000F300C" w:rsidRPr="00F53688" w:rsidRDefault="000F3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4"/>
          <w:szCs w:val="24"/>
          <w:cs/>
        </w:rPr>
      </w:pPr>
    </w:p>
    <w:p w14:paraId="08B0D7BA" w14:textId="77777777" w:rsidR="00DE151E" w:rsidRPr="00F53688" w:rsidRDefault="00D34133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53688">
        <w:rPr>
          <w:rFonts w:ascii="Angsana New" w:hAnsi="Angsana New"/>
          <w:iCs/>
          <w:sz w:val="30"/>
          <w:szCs w:val="30"/>
          <w:cs/>
        </w:rPr>
        <w:t>การขาย</w:t>
      </w:r>
      <w:r w:rsidR="00DE151E" w:rsidRPr="00F53688">
        <w:rPr>
          <w:rFonts w:ascii="Angsana New" w:hAnsi="Angsana New"/>
          <w:iCs/>
          <w:sz w:val="30"/>
          <w:szCs w:val="30"/>
          <w:cs/>
        </w:rPr>
        <w:t>และให้บริการ</w:t>
      </w:r>
    </w:p>
    <w:p w14:paraId="03509D7E" w14:textId="77777777" w:rsidR="00DE151E" w:rsidRPr="00F53688" w:rsidRDefault="00DE151E" w:rsidP="003F4CA3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46B6909D" w14:textId="3085CE16" w:rsidR="00DE151E" w:rsidRPr="00F53688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 และจะไม่รับรู้รายได้ถ้าผู้บริหารยังมีการควบคุมหรือบริหารสินค้าที่ขายไปแล้วนั้นหรือมีความ</w:t>
      </w:r>
      <w:r w:rsidR="006662C1" w:rsidRPr="00F53688">
        <w:rPr>
          <w:rFonts w:ascii="Angsana New" w:hAnsi="Angsana New"/>
          <w:sz w:val="30"/>
          <w:szCs w:val="30"/>
        </w:rPr>
        <w:br/>
      </w:r>
      <w:r w:rsidRPr="00F53688">
        <w:rPr>
          <w:rFonts w:ascii="Angsana New" w:hAnsi="Angsana New"/>
          <w:sz w:val="30"/>
          <w:szCs w:val="30"/>
          <w:cs/>
        </w:rPr>
        <w:t>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</w:t>
      </w:r>
      <w:r w:rsidR="002E5AA7" w:rsidRPr="00F53688">
        <w:rPr>
          <w:rFonts w:ascii="Angsana New" w:hAnsi="Angsana New"/>
          <w:sz w:val="30"/>
          <w:szCs w:val="30"/>
          <w:cs/>
        </w:rPr>
        <w:t>ข้างแน่นอนที่จะต้องรับคืนสินค้า</w:t>
      </w:r>
      <w:r w:rsidRPr="00F53688">
        <w:rPr>
          <w:rFonts w:ascii="Angsana New" w:hAnsi="Angsana New"/>
          <w:sz w:val="30"/>
          <w:szCs w:val="30"/>
          <w:cs/>
        </w:rPr>
        <w:t xml:space="preserve"> รายได้จากการให้บริการรับรู้เมื่อมีการให้บริการ</w:t>
      </w:r>
    </w:p>
    <w:p w14:paraId="64D6A676" w14:textId="77777777" w:rsidR="00A91415" w:rsidRPr="00F53688" w:rsidRDefault="00A91415" w:rsidP="003F4CA3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19BCDC07" w14:textId="77777777" w:rsidR="00BB7FB9" w:rsidRPr="00F53688" w:rsidRDefault="00BB7FB9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53688">
        <w:rPr>
          <w:rFonts w:ascii="Angsana New" w:hAnsi="Angsana New"/>
          <w:iCs/>
          <w:sz w:val="30"/>
          <w:szCs w:val="30"/>
          <w:cs/>
        </w:rPr>
        <w:t>รายได้ค่าเช่า</w:t>
      </w:r>
    </w:p>
    <w:p w14:paraId="7D51C63D" w14:textId="77777777" w:rsidR="00BB7FB9" w:rsidRPr="00F53688" w:rsidRDefault="00BB7FB9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452F2039" w14:textId="77777777" w:rsidR="00DE151E" w:rsidRPr="00F53688" w:rsidRDefault="00BB7FB9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 ค่าเช่าที่อาจเกิดขึ้นรับรู้เป็นรายได้ในรอบระยะเวลาบัญชีซึ่งค่าเช่านั้นเกิดขึ้น</w:t>
      </w:r>
      <w:r w:rsidR="00DE151E" w:rsidRPr="00F53688">
        <w:rPr>
          <w:rFonts w:ascii="Angsana New" w:hAnsi="Angsana New"/>
          <w:sz w:val="30"/>
          <w:szCs w:val="30"/>
          <w:cs/>
        </w:rPr>
        <w:t xml:space="preserve">  </w:t>
      </w:r>
    </w:p>
    <w:p w14:paraId="3BF41388" w14:textId="77777777" w:rsidR="002B495E" w:rsidRPr="00F53688" w:rsidRDefault="002B495E" w:rsidP="003F4CA3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1D9E26AB" w14:textId="77777777" w:rsidR="00DE151E" w:rsidRPr="00F53688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53688">
        <w:rPr>
          <w:rFonts w:ascii="Angsana New" w:hAnsi="Angsana New"/>
          <w:iCs/>
          <w:sz w:val="30"/>
          <w:szCs w:val="30"/>
          <w:cs/>
        </w:rPr>
        <w:t>ดอกเบี้ยรับและเงินปันผลรับ</w:t>
      </w:r>
    </w:p>
    <w:p w14:paraId="573E34ED" w14:textId="77777777" w:rsidR="00DE151E" w:rsidRPr="00F53688" w:rsidRDefault="00DE151E" w:rsidP="003F4CA3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08815AE4" w14:textId="77777777" w:rsidR="00DE151E" w:rsidRPr="00F53688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ดอกเบี้ยรับบันทึกในกำไรหรือขาดทุนตามเกณฑ์คงค้าง  เงินปันผลรับบันทึกในกำไรหรือขาดทุนในวันที่กลุ่มบริษัทมีสิทธิได้รับเงินปันผล ซึ่งตามปกติในกรณีเงินปันผลที่จะได้รับจากหลักทรัพย์ในความต้องการของตลาดจะพิจารณาจากวันที่มีการประกาศสิทธิการรับเงินปันผล</w:t>
      </w:r>
    </w:p>
    <w:p w14:paraId="65889ACB" w14:textId="77777777" w:rsidR="00B9531A" w:rsidRPr="00F53688" w:rsidRDefault="00B9531A" w:rsidP="003F4CA3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  <w:cs/>
        </w:rPr>
      </w:pPr>
    </w:p>
    <w:p w14:paraId="44A73FE7" w14:textId="77777777" w:rsidR="00DE151E" w:rsidRPr="00F53688" w:rsidRDefault="00DE151E" w:rsidP="00D63AB3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368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ค่าใช้จ่าย</w:t>
      </w:r>
    </w:p>
    <w:p w14:paraId="5F4B58CF" w14:textId="77777777" w:rsidR="00DE151E" w:rsidRPr="00F53688" w:rsidRDefault="00DE151E" w:rsidP="003F4CA3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689AD982" w14:textId="77777777" w:rsidR="00DE151E" w:rsidRPr="00F53688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53688">
        <w:rPr>
          <w:rFonts w:ascii="Angsana New" w:hAnsi="Angsana New"/>
          <w:iCs/>
          <w:sz w:val="30"/>
          <w:szCs w:val="30"/>
          <w:cs/>
        </w:rPr>
        <w:t>สัญญาเช่าดำเนินงาน</w:t>
      </w:r>
    </w:p>
    <w:p w14:paraId="1797480A" w14:textId="77777777" w:rsidR="00DE151E" w:rsidRPr="00F53688" w:rsidRDefault="00DE151E" w:rsidP="003F4CA3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21B36C1F" w14:textId="77777777" w:rsidR="003F4CA3" w:rsidRPr="00F53688" w:rsidRDefault="00DE151E" w:rsidP="003F4CA3">
      <w:pPr>
        <w:pStyle w:val="AccPolicysubhead"/>
        <w:rPr>
          <w:cs/>
        </w:rPr>
      </w:pPr>
      <w:r w:rsidRPr="00F53688">
        <w:rPr>
          <w:cs/>
        </w:rPr>
        <w:t>รายจ่ายภายใต้สัญญาเช่าดำเนินงานบันทึกในกำไร</w:t>
      </w:r>
      <w:r w:rsidR="00E27980" w:rsidRPr="00F53688">
        <w:rPr>
          <w:rFonts w:eastAsia="Calibri"/>
          <w:cs/>
        </w:rPr>
        <w:t>หรือ</w:t>
      </w:r>
      <w:r w:rsidRPr="00F53688">
        <w:rPr>
          <w:cs/>
        </w:rPr>
        <w:t xml:space="preserve">ขาดทุนโดยวิธีเส้นตรงตลอดอายุสัญญาเช่า  </w:t>
      </w:r>
    </w:p>
    <w:p w14:paraId="7B47957C" w14:textId="77777777" w:rsidR="006F68F9" w:rsidRPr="00F53688" w:rsidRDefault="006F68F9" w:rsidP="006F68F9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043EA70B" w14:textId="77777777" w:rsidR="00DE151E" w:rsidRPr="00F53688" w:rsidRDefault="00DE151E" w:rsidP="00AF6226">
      <w:pPr>
        <w:pStyle w:val="Heading7"/>
        <w:spacing w:line="240" w:lineRule="auto"/>
        <w:ind w:left="540"/>
        <w:jc w:val="both"/>
        <w:rPr>
          <w:rFonts w:ascii="Angsana New" w:hAnsi="Angsana New" w:cs="Angsana New"/>
          <w:b w:val="0"/>
          <w:bCs w:val="0"/>
          <w:i/>
          <w:iCs/>
          <w:sz w:val="30"/>
          <w:szCs w:val="30"/>
        </w:rPr>
      </w:pPr>
      <w:r w:rsidRPr="00F53688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t>ค่าซ่อมแซมและค่าบำรุงรักษา</w:t>
      </w:r>
    </w:p>
    <w:p w14:paraId="729B012C" w14:textId="77777777" w:rsidR="00DE151E" w:rsidRPr="00F53688" w:rsidRDefault="00DE151E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3F88ED52" w14:textId="77777777" w:rsidR="00F9799A" w:rsidRPr="00F53688" w:rsidRDefault="00DE151E" w:rsidP="003100E7">
      <w:pPr>
        <w:pStyle w:val="BodyText2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53688">
        <w:rPr>
          <w:rFonts w:ascii="Angsana New" w:hAnsi="Angsana New" w:cs="Angsana New"/>
          <w:sz w:val="30"/>
          <w:szCs w:val="30"/>
          <w:cs/>
          <w:lang w:val="en-US"/>
        </w:rPr>
        <w:t>รายจ่ายในการ</w:t>
      </w:r>
      <w:r w:rsidRPr="00F53688">
        <w:rPr>
          <w:rFonts w:ascii="Angsana New" w:hAnsi="Angsana New" w:cs="Angsana New"/>
          <w:sz w:val="30"/>
          <w:szCs w:val="30"/>
          <w:cs/>
        </w:rPr>
        <w:t>ซ่อมแซมและ</w:t>
      </w:r>
      <w:r w:rsidRPr="00F53688">
        <w:rPr>
          <w:rFonts w:ascii="Angsana New" w:hAnsi="Angsana New" w:cs="Angsana New"/>
          <w:sz w:val="30"/>
          <w:szCs w:val="30"/>
          <w:cs/>
          <w:lang w:val="en-US"/>
        </w:rPr>
        <w:t xml:space="preserve">บำรุงรักษาบันทึกเป็นค่าใช้จ่ายในกำไรหรือขาดทุนในงวดที่เกิดรายจ่ายนั้น </w:t>
      </w:r>
      <w:r w:rsidR="00C35B47" w:rsidRPr="00F53688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Pr="00F53688">
        <w:rPr>
          <w:rFonts w:ascii="Angsana New" w:hAnsi="Angsana New" w:cs="Angsana New"/>
          <w:sz w:val="30"/>
          <w:szCs w:val="30"/>
          <w:cs/>
          <w:lang w:val="en-US"/>
        </w:rPr>
        <w:t>ส่วนรายจ่ายที่มีลักษณะเป็นรายจ่ายฝ่ายทุนได้บันทึกรวมไว้ในอาคารและอุปกรณ์ที่เกี่ยวข้อง</w:t>
      </w:r>
    </w:p>
    <w:p w14:paraId="030531D8" w14:textId="77777777" w:rsidR="00DE151E" w:rsidRPr="00F53688" w:rsidRDefault="00DE151E" w:rsidP="00AF50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F53688">
        <w:rPr>
          <w:rFonts w:ascii="Angsana New" w:hAnsi="Angsana New"/>
          <w:iCs/>
          <w:sz w:val="30"/>
          <w:szCs w:val="30"/>
          <w:cs/>
        </w:rPr>
        <w:lastRenderedPageBreak/>
        <w:t>ต้นทุนทางการเงิน</w:t>
      </w:r>
    </w:p>
    <w:p w14:paraId="7955D0C8" w14:textId="77777777" w:rsidR="00DE151E" w:rsidRPr="00F53688" w:rsidRDefault="00DE151E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6C377407" w14:textId="77777777" w:rsidR="00DE151E" w:rsidRPr="00F53688" w:rsidRDefault="00C16B4F" w:rsidP="00C16B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F53688">
        <w:rPr>
          <w:rFonts w:ascii="Angsana New" w:hAnsi="Angsana New" w:hint="cs"/>
          <w:sz w:val="30"/>
          <w:szCs w:val="30"/>
          <w:cs/>
        </w:rPr>
        <w:t>หรือ</w:t>
      </w:r>
      <w:r w:rsidRPr="00F53688">
        <w:rPr>
          <w:rFonts w:ascii="Angsana New" w:hAnsi="Angsana New"/>
          <w:sz w:val="30"/>
          <w:szCs w:val="30"/>
          <w:cs/>
        </w:rPr>
        <w:t>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  <w:r w:rsidR="00DE151E" w:rsidRPr="00F53688">
        <w:rPr>
          <w:rFonts w:ascii="Angsana New" w:hAnsi="Angsana New"/>
          <w:sz w:val="30"/>
          <w:szCs w:val="30"/>
          <w:cs/>
        </w:rPr>
        <w:t xml:space="preserve"> </w:t>
      </w:r>
    </w:p>
    <w:p w14:paraId="266B2C8D" w14:textId="77777777" w:rsidR="00DE151E" w:rsidRPr="00F53688" w:rsidRDefault="00DE151E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7898E85F" w14:textId="77777777" w:rsidR="00DE151E" w:rsidRPr="00F53688" w:rsidRDefault="00DE151E" w:rsidP="00D63AB3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368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ภาษีเงินได้ </w:t>
      </w:r>
    </w:p>
    <w:p w14:paraId="1D178BD6" w14:textId="77777777" w:rsidR="00DE151E" w:rsidRPr="00F53688" w:rsidRDefault="00DE151E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2B5C4605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ค่าใช้จ่ายภาษีเงินได้จากกำไรหรือขาดทุนสำหรับปีประกอบด้วย ภาษีเงินได้</w:t>
      </w:r>
      <w:r w:rsidR="00E27980" w:rsidRPr="00F53688">
        <w:rPr>
          <w:rFonts w:ascii="Angsana New" w:hAnsi="Angsana New"/>
          <w:sz w:val="30"/>
          <w:szCs w:val="30"/>
          <w:cs/>
        </w:rPr>
        <w:t>ของงวด</w:t>
      </w:r>
      <w:r w:rsidRPr="00F53688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</w:t>
      </w:r>
    </w:p>
    <w:p w14:paraId="0DF6E6EA" w14:textId="77777777" w:rsidR="00DE151E" w:rsidRPr="00F53688" w:rsidRDefault="00DE151E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54056238" w14:textId="77777777" w:rsidR="002B495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F53688">
        <w:rPr>
          <w:rFonts w:ascii="Angsana New" w:hAnsi="Angsana New"/>
          <w:sz w:val="30"/>
          <w:szCs w:val="30"/>
          <w:cs/>
        </w:rPr>
        <w:t>ภาษีเงินได้</w:t>
      </w:r>
      <w:r w:rsidR="00E27980" w:rsidRPr="00F53688">
        <w:rPr>
          <w:rFonts w:ascii="Angsana New" w:hAnsi="Angsana New"/>
          <w:sz w:val="30"/>
          <w:szCs w:val="30"/>
          <w:cs/>
        </w:rPr>
        <w:t>ของงวด</w:t>
      </w:r>
      <w:r w:rsidRPr="00F53688">
        <w:rPr>
          <w:rFonts w:ascii="Angsana New" w:hAnsi="Angsana New"/>
          <w:sz w:val="30"/>
          <w:szCs w:val="30"/>
          <w:cs/>
        </w:rPr>
        <w:t>ปัจจุบันคือ 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D95D58F" w14:textId="77777777" w:rsidR="00A91415" w:rsidRPr="00F53688" w:rsidRDefault="00A91415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282EB946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            </w:t>
      </w:r>
      <w:r w:rsidR="004D4116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กำไรขาดทุนทางภาษี และผลแตกต่างที่เกี่ยวข้องกับเงินลงทุนในบริษัทย่อยและ</w:t>
      </w:r>
      <w:r w:rsidR="00B9531A" w:rsidRPr="00F53688">
        <w:rPr>
          <w:rFonts w:ascii="Angsana New" w:hAnsi="Angsana New"/>
          <w:sz w:val="30"/>
          <w:szCs w:val="30"/>
          <w:cs/>
        </w:rPr>
        <w:t>กิจการที่ควบคุมร่วมกัน</w:t>
      </w:r>
      <w:r w:rsidRPr="00F53688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</w:t>
      </w:r>
      <w:r w:rsidR="009A7058" w:rsidRPr="00F53688">
        <w:rPr>
          <w:rFonts w:ascii="Angsana New" w:hAnsi="Angsana New"/>
          <w:sz w:val="30"/>
          <w:szCs w:val="30"/>
          <w:cs/>
        </w:rPr>
        <w:t xml:space="preserve">รายการในอนาคตอันใกล้ </w:t>
      </w:r>
    </w:p>
    <w:p w14:paraId="238682AE" w14:textId="77777777" w:rsidR="00DE151E" w:rsidRPr="00F53688" w:rsidRDefault="00DE151E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7A50154A" w14:textId="77777777" w:rsidR="008A489A" w:rsidRPr="00F53688" w:rsidRDefault="008918A3" w:rsidP="000B4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การวัดมู</w:t>
      </w:r>
      <w:r w:rsidR="000B41B4" w:rsidRPr="00F53688">
        <w:rPr>
          <w:rFonts w:ascii="Angsana New" w:hAnsi="Angsana New"/>
          <w:sz w:val="30"/>
          <w:szCs w:val="30"/>
          <w:cs/>
        </w:rPr>
        <w:t xml:space="preserve"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 </w:t>
      </w:r>
    </w:p>
    <w:p w14:paraId="6D4DAE0B" w14:textId="77777777" w:rsidR="008A489A" w:rsidRPr="00F53688" w:rsidRDefault="008A489A" w:rsidP="000B4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81AC711" w14:textId="77777777" w:rsidR="000B41B4" w:rsidRPr="00F53688" w:rsidRDefault="008A489A" w:rsidP="000B4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832E69" w:rsidRPr="00F53688">
        <w:rPr>
          <w:rFonts w:ascii="Angsana New" w:hAnsi="Angsana New" w:hint="cs"/>
          <w:sz w:val="30"/>
          <w:szCs w:val="30"/>
          <w:cs/>
        </w:rPr>
        <w:t>ซึ่งเป็น</w:t>
      </w:r>
      <w:r w:rsidRPr="00F53688">
        <w:rPr>
          <w:rFonts w:ascii="Angsana New" w:hAnsi="Angsana New"/>
          <w:sz w:val="30"/>
          <w:szCs w:val="30"/>
          <w:cs/>
        </w:rPr>
        <w:t>อัตราภาษีที่ประกาศใช้หรือที่คาดว่ามีผลบังคับใช้ ณ วันที่รายงาน</w:t>
      </w:r>
    </w:p>
    <w:p w14:paraId="1653C6BF" w14:textId="50374CD4" w:rsidR="00C16B4F" w:rsidRPr="00F53688" w:rsidRDefault="00C16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10AD3323" w14:textId="77777777" w:rsidR="00082F12" w:rsidRPr="00F53688" w:rsidRDefault="00082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5F8F840E" w14:textId="77777777" w:rsidR="00082F12" w:rsidRPr="00F53688" w:rsidRDefault="00082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1FC9EBB9" w14:textId="77777777" w:rsidR="00082F12" w:rsidRPr="00F53688" w:rsidRDefault="00082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064DB7F" w14:textId="77777777" w:rsidR="00082F12" w:rsidRPr="00F53688" w:rsidRDefault="00082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26FC529F" w14:textId="5763E010" w:rsidR="00DE151E" w:rsidRPr="00F53688" w:rsidRDefault="00DE151E" w:rsidP="001D1ABD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F53688">
        <w:rPr>
          <w:rFonts w:ascii="Angsana New" w:hAnsi="Angsana New"/>
          <w:sz w:val="30"/>
          <w:szCs w:val="30"/>
          <w:cs/>
        </w:rPr>
        <w:lastRenderedPageBreak/>
        <w:t>ในการกำหนดมูลค่าของภาษีเงินได้</w:t>
      </w:r>
      <w:r w:rsidR="00E27980" w:rsidRPr="00F53688">
        <w:rPr>
          <w:rFonts w:ascii="Angsana New" w:hAnsi="Angsana New"/>
          <w:sz w:val="30"/>
          <w:szCs w:val="30"/>
          <w:cs/>
        </w:rPr>
        <w:t>ของงวด</w:t>
      </w:r>
      <w:r w:rsidRPr="00F53688">
        <w:rPr>
          <w:rFonts w:ascii="Angsana New" w:hAnsi="Angsana New"/>
          <w:sz w:val="30"/>
          <w:szCs w:val="30"/>
          <w:cs/>
        </w:rPr>
        <w:t>ปัจจุ</w:t>
      </w:r>
      <w:r w:rsidR="00A926FA" w:rsidRPr="00F53688">
        <w:rPr>
          <w:rFonts w:ascii="Angsana New" w:hAnsi="Angsana New"/>
          <w:sz w:val="30"/>
          <w:szCs w:val="30"/>
          <w:cs/>
        </w:rPr>
        <w:t>บันและภาษีเงินได้รอการตัดบัญชี</w:t>
      </w:r>
      <w:r w:rsidR="001460A9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กลุ่มบริษัทคำนึงถึงผลกระทบของสถานการณ์ทางภาษีที่ไม่แน่นอนและอาจทำใ</w:t>
      </w:r>
      <w:r w:rsidR="00A926FA" w:rsidRPr="00F53688">
        <w:rPr>
          <w:rFonts w:ascii="Angsana New" w:hAnsi="Angsana New"/>
          <w:sz w:val="30"/>
          <w:szCs w:val="30"/>
          <w:cs/>
        </w:rPr>
        <w:t>ห้จำนวนภาษีที่ต้องจ่ายเพิ่มขึ้น</w:t>
      </w:r>
      <w:r w:rsidR="001460A9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และมีดอกเบี้ยที่ต้องชำระ  </w:t>
      </w:r>
      <w:r w:rsidR="00C35B47" w:rsidRPr="00F53688">
        <w:rPr>
          <w:rFonts w:ascii="Angsana New" w:hAnsi="Angsana New"/>
          <w:sz w:val="30"/>
          <w:szCs w:val="30"/>
          <w:cs/>
        </w:rPr>
        <w:br/>
      </w:r>
      <w:r w:rsidRPr="00F53688">
        <w:rPr>
          <w:rFonts w:ascii="Angsana New" w:hAnsi="Angsana New"/>
          <w:sz w:val="30"/>
          <w:szCs w:val="30"/>
          <w:cs/>
        </w:rPr>
        <w:t>กลุ่มบริษัทเชื่อว่าได้ตั้งภาษีเงินได้ค้างจ่ายเพียงพอสำ</w:t>
      </w:r>
      <w:r w:rsidR="00A926FA" w:rsidRPr="00F53688">
        <w:rPr>
          <w:rFonts w:ascii="Angsana New" w:hAnsi="Angsana New"/>
          <w:sz w:val="30"/>
          <w:szCs w:val="30"/>
          <w:cs/>
        </w:rPr>
        <w:t>หรับภาษีเงินได้ที่จะจ่ายในอนาคต</w:t>
      </w:r>
      <w:r w:rsidR="001460A9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ซึ่งเกิดจากการประเมินผลกระทบจากหลายปัจจัย รวมถึง การตีความทางกฎห</w:t>
      </w:r>
      <w:r w:rsidR="00A926FA" w:rsidRPr="00F53688">
        <w:rPr>
          <w:rFonts w:ascii="Angsana New" w:hAnsi="Angsana New"/>
          <w:sz w:val="30"/>
          <w:szCs w:val="30"/>
          <w:cs/>
        </w:rPr>
        <w:t>มายภาษี และจากประสบการณ์ในอดีต</w:t>
      </w:r>
      <w:r w:rsidR="001460A9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การประเมินนี้อยู่บนพ</w:t>
      </w:r>
      <w:r w:rsidR="005B6A7F" w:rsidRPr="00F53688">
        <w:rPr>
          <w:rFonts w:ascii="Angsana New" w:hAnsi="Angsana New"/>
          <w:sz w:val="30"/>
          <w:szCs w:val="30"/>
          <w:cs/>
        </w:rPr>
        <w:t>ื้นฐานการประมาณการและข้อสมมติ</w:t>
      </w:r>
      <w:r w:rsidRPr="00F53688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</w:t>
      </w:r>
      <w:r w:rsidR="001D1ABD" w:rsidRPr="00F53688">
        <w:rPr>
          <w:rFonts w:ascii="Angsana New" w:hAnsi="Angsana New"/>
          <w:sz w:val="30"/>
          <w:szCs w:val="30"/>
        </w:rPr>
        <w:t xml:space="preserve"> </w:t>
      </w:r>
      <w:r w:rsidR="00C35B47" w:rsidRPr="00F53688">
        <w:rPr>
          <w:rFonts w:ascii="Angsana New" w:hAnsi="Angsana New"/>
          <w:sz w:val="30"/>
          <w:szCs w:val="30"/>
          <w:cs/>
        </w:rPr>
        <w:br/>
      </w:r>
      <w:r w:rsidRPr="00F53688">
        <w:rPr>
          <w:rFonts w:ascii="Angsana New" w:hAnsi="Angsana New"/>
          <w:sz w:val="30"/>
          <w:szCs w:val="30"/>
          <w:cs/>
        </w:rPr>
        <w:t>ข้อมูลใหม่ๆ</w:t>
      </w:r>
      <w:r w:rsidR="00087D53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8FA714F" w14:textId="77777777" w:rsidR="002B495E" w:rsidRPr="00F53688" w:rsidRDefault="002B495E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7AD9AB7A" w14:textId="77777777" w:rsidR="00DE151E" w:rsidRPr="00F53688" w:rsidRDefault="00DE151E" w:rsidP="00AF6226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</w:t>
      </w:r>
      <w:r w:rsidR="00C256CA" w:rsidRPr="00F53688">
        <w:rPr>
          <w:rFonts w:ascii="Angsana New" w:hAnsi="Angsana New" w:hint="cs"/>
          <w:sz w:val="30"/>
          <w:szCs w:val="30"/>
          <w:cs/>
        </w:rPr>
        <w:t xml:space="preserve">    </w:t>
      </w:r>
      <w:r w:rsidRPr="00F53688">
        <w:rPr>
          <w:rFonts w:ascii="Angsana New" w:hAnsi="Angsana New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0B9467FA" w14:textId="77777777" w:rsidR="00DE151E" w:rsidRPr="00F53688" w:rsidRDefault="00DE151E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576590A6" w14:textId="342EDAF9" w:rsidR="006F68F9" w:rsidRPr="00F53688" w:rsidRDefault="00DE151E" w:rsidP="00323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</w:t>
      </w:r>
      <w:r w:rsidR="00A926FA" w:rsidRPr="00F53688">
        <w:rPr>
          <w:rFonts w:ascii="Angsana New" w:hAnsi="Angsana New"/>
          <w:sz w:val="30"/>
          <w:szCs w:val="30"/>
          <w:cs/>
        </w:rPr>
        <w:t>น์จากผลแตกต่างชั่วคราวดังกล่าว</w:t>
      </w:r>
      <w:r w:rsidR="001460A9" w:rsidRPr="00F53688">
        <w:rPr>
          <w:rFonts w:ascii="Angsana New" w:hAnsi="Angsana New"/>
          <w:sz w:val="30"/>
          <w:szCs w:val="30"/>
        </w:rPr>
        <w:t xml:space="preserve"> </w:t>
      </w:r>
      <w:r w:rsidR="00A622FE" w:rsidRPr="00F53688">
        <w:rPr>
          <w:rFonts w:ascii="Angsana New" w:hAnsi="Angsana New"/>
          <w:sz w:val="30"/>
          <w:szCs w:val="30"/>
          <w:cs/>
        </w:rPr>
        <w:t>กำไรเพื่อเสียภาษีในอนาคตต้องพิจารณาถึง</w:t>
      </w:r>
      <w:r w:rsidR="00554328" w:rsidRPr="00F53688">
        <w:rPr>
          <w:rFonts w:ascii="Angsana New" w:hAnsi="Angsana New"/>
          <w:sz w:val="30"/>
          <w:szCs w:val="30"/>
        </w:rPr>
        <w:br/>
      </w:r>
      <w:r w:rsidR="00A622FE" w:rsidRPr="00F53688">
        <w:rPr>
          <w:rFonts w:ascii="Angsana New" w:hAnsi="Angsana New"/>
          <w:sz w:val="30"/>
          <w:szCs w:val="30"/>
          <w:cs/>
        </w:rPr>
        <w:t>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="00554328" w:rsidRPr="00F53688">
        <w:rPr>
          <w:rFonts w:ascii="Angsana New" w:hAnsi="Angsana New"/>
          <w:sz w:val="30"/>
          <w:szCs w:val="30"/>
        </w:rPr>
        <w:br/>
      </w:r>
      <w:r w:rsidR="00A622FE" w:rsidRPr="00F53688">
        <w:rPr>
          <w:rFonts w:ascii="Angsana New" w:hAnsi="Angsana New"/>
          <w:sz w:val="30"/>
          <w:szCs w:val="30"/>
          <w:cs/>
        </w:rPr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="00A622FE" w:rsidRPr="00F53688">
        <w:rPr>
          <w:rFonts w:ascii="Angsana New" w:hAnsi="Angsana New" w:hint="cs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E6B1E4C" w14:textId="77777777" w:rsidR="00E653E1" w:rsidRPr="00F53688" w:rsidRDefault="00E653E1" w:rsidP="00E65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E763C54" w14:textId="77777777" w:rsidR="00E653E1" w:rsidRPr="00F53688" w:rsidRDefault="00E653E1" w:rsidP="00F521B3">
      <w:pPr>
        <w:pStyle w:val="ListParagraph"/>
        <w:numPr>
          <w:ilvl w:val="1"/>
          <w:numId w:val="3"/>
        </w:numPr>
        <w:tabs>
          <w:tab w:val="clear" w:pos="454"/>
          <w:tab w:val="left" w:pos="540"/>
        </w:tabs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38F51997" w14:textId="77777777" w:rsidR="00E653E1" w:rsidRPr="00F53688" w:rsidRDefault="00E653E1" w:rsidP="00E653E1">
      <w:pPr>
        <w:pStyle w:val="ListParagraph"/>
        <w:ind w:left="504"/>
        <w:rPr>
          <w:rFonts w:ascii="Angsana New" w:hAnsi="Angsana New"/>
          <w:i/>
          <w:iCs/>
          <w:sz w:val="24"/>
          <w:szCs w:val="24"/>
          <w:cs/>
          <w:lang w:val="th-TH"/>
        </w:rPr>
      </w:pPr>
    </w:p>
    <w:p w14:paraId="2DE37CBD" w14:textId="77777777" w:rsidR="00E653E1" w:rsidRPr="00F53688" w:rsidRDefault="00E653E1" w:rsidP="00E653E1">
      <w:pPr>
        <w:pStyle w:val="ListParagraph"/>
        <w:ind w:left="504"/>
        <w:jc w:val="thaiDistribute"/>
        <w:rPr>
          <w:sz w:val="30"/>
          <w:szCs w:val="30"/>
        </w:rPr>
      </w:pPr>
      <w:r w:rsidRPr="00F53688">
        <w:rPr>
          <w:rFonts w:hint="cs"/>
          <w:b/>
          <w:sz w:val="30"/>
          <w:szCs w:val="30"/>
          <w:cs/>
        </w:rPr>
        <w:t>กลุ่มบริษัท</w:t>
      </w:r>
      <w:r w:rsidRPr="00F53688">
        <w:rPr>
          <w:b/>
          <w:sz w:val="30"/>
          <w:szCs w:val="30"/>
          <w:cs/>
        </w:rPr>
        <w:t>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748B3D79" w14:textId="77777777" w:rsidR="008F1855" w:rsidRPr="00F53688" w:rsidRDefault="008F1855" w:rsidP="00323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12CE234C" w14:textId="77777777" w:rsidR="000B41B4" w:rsidRPr="00F53688" w:rsidRDefault="000B41B4" w:rsidP="00D63AB3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368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092CD6C8" w14:textId="77777777" w:rsidR="00C961CF" w:rsidRPr="00F53688" w:rsidRDefault="00C961CF" w:rsidP="00C961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iCs/>
          <w:sz w:val="24"/>
          <w:szCs w:val="24"/>
        </w:rPr>
      </w:pPr>
    </w:p>
    <w:p w14:paraId="183864AA" w14:textId="77777777" w:rsidR="00B9531A" w:rsidRPr="00F53688" w:rsidRDefault="00B9531A" w:rsidP="00545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 จะแสดงถึงรายการที่เกิดขึ้นจาก</w:t>
      </w:r>
      <w:r w:rsidR="007659F8" w:rsidRPr="00F53688">
        <w:rPr>
          <w:rFonts w:ascii="Angsana New" w:hAnsi="Angsana New"/>
          <w:sz w:val="30"/>
          <w:szCs w:val="30"/>
          <w:cs/>
        </w:rPr>
        <w:t>ส่วนงานดำเนินงานนั้นโดยตรงหรือ</w:t>
      </w:r>
      <w:r w:rsidRPr="00F53688">
        <w:rPr>
          <w:rFonts w:ascii="Angsana New" w:hAnsi="Angsana New"/>
          <w:sz w:val="30"/>
          <w:szCs w:val="30"/>
          <w:cs/>
        </w:rPr>
        <w:t xml:space="preserve">รายการที่ได้รับการปันส่วนอย่างสมเหตุสมผล </w:t>
      </w:r>
    </w:p>
    <w:p w14:paraId="467A9577" w14:textId="77777777" w:rsidR="007C4722" w:rsidRPr="00F53688" w:rsidRDefault="007C4722" w:rsidP="007C4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0A0027C4" w14:textId="77777777" w:rsidR="00A622FE" w:rsidRPr="00F53688" w:rsidRDefault="00A622FE" w:rsidP="007C47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74F725C8" w14:textId="77777777" w:rsidR="00C7440C" w:rsidRPr="00F53688" w:rsidRDefault="007F0795" w:rsidP="00C7440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F53688">
        <w:rPr>
          <w:rFonts w:ascii="Angsana New" w:hAnsi="Angsana New"/>
          <w:sz w:val="30"/>
          <w:szCs w:val="30"/>
          <w:u w:val="none"/>
        </w:rPr>
        <w:lastRenderedPageBreak/>
        <w:t>4</w:t>
      </w:r>
      <w:r w:rsidR="008D4CEA" w:rsidRPr="00F53688">
        <w:rPr>
          <w:rFonts w:ascii="Angsana New" w:hAnsi="Angsana New"/>
          <w:sz w:val="30"/>
          <w:szCs w:val="30"/>
          <w:u w:val="none"/>
        </w:rPr>
        <w:tab/>
      </w:r>
      <w:r w:rsidR="00C7440C" w:rsidRPr="00F53688">
        <w:rPr>
          <w:rFonts w:ascii="Angsana New" w:hAnsi="Angsana New" w:cs="Angsana New"/>
          <w:sz w:val="30"/>
          <w:szCs w:val="30"/>
          <w:u w:val="none"/>
          <w:cs/>
        </w:rPr>
        <w:t>การซื้อส่วนได้เสีย</w:t>
      </w:r>
      <w:r w:rsidR="00C7440C" w:rsidRPr="00F53688">
        <w:rPr>
          <w:rFonts w:ascii="Angsana New" w:hAnsi="Angsana New" w:cs="Angsana New" w:hint="cs"/>
          <w:sz w:val="30"/>
          <w:szCs w:val="30"/>
          <w:u w:val="none"/>
          <w:cs/>
        </w:rPr>
        <w:t>ที่ไม่มี</w:t>
      </w:r>
      <w:r w:rsidR="00C7440C" w:rsidRPr="00F53688">
        <w:rPr>
          <w:rFonts w:ascii="Angsana New" w:hAnsi="Angsana New" w:cs="Angsana New"/>
          <w:sz w:val="30"/>
          <w:szCs w:val="30"/>
          <w:u w:val="none"/>
          <w:cs/>
        </w:rPr>
        <w:t>อำนาจควบคุม</w:t>
      </w:r>
    </w:p>
    <w:p w14:paraId="487153D4" w14:textId="77777777" w:rsidR="00C7440C" w:rsidRPr="00F53688" w:rsidRDefault="00C7440C" w:rsidP="00C74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EA9D4B1" w14:textId="2906AE7C" w:rsidR="00C7440C" w:rsidRPr="00F53688" w:rsidRDefault="00C7440C" w:rsidP="00C7440C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53688">
        <w:rPr>
          <w:rFonts w:ascii="Angsana New" w:hAnsi="Angsana New"/>
          <w:sz w:val="30"/>
          <w:szCs w:val="30"/>
        </w:rPr>
        <w:t>23</w:t>
      </w:r>
      <w:r w:rsidRPr="00F53688">
        <w:rPr>
          <w:rFonts w:ascii="Angsana New" w:hAnsi="Angsana New"/>
          <w:sz w:val="30"/>
          <w:szCs w:val="30"/>
          <w:cs/>
        </w:rPr>
        <w:t xml:space="preserve"> เมษายน </w:t>
      </w:r>
      <w:r w:rsidRPr="00F53688">
        <w:rPr>
          <w:rFonts w:ascii="Angsana New" w:hAnsi="Angsana New"/>
          <w:sz w:val="30"/>
          <w:szCs w:val="30"/>
        </w:rPr>
        <w:t>2561</w:t>
      </w:r>
      <w:r w:rsidRPr="00F53688">
        <w:rPr>
          <w:rFonts w:ascii="Angsana New" w:hAnsi="Angsana New"/>
          <w:sz w:val="30"/>
          <w:szCs w:val="30"/>
          <w:cs/>
        </w:rPr>
        <w:t xml:space="preserve"> บริษัท ไทยออยล์มารีน จำกัด (“</w:t>
      </w:r>
      <w:r w:rsidRPr="00F53688">
        <w:rPr>
          <w:rFonts w:ascii="Angsana New" w:hAnsi="Angsana New"/>
          <w:sz w:val="30"/>
          <w:szCs w:val="30"/>
        </w:rPr>
        <w:t xml:space="preserve">TM”) </w:t>
      </w:r>
      <w:r w:rsidRPr="00F53688">
        <w:rPr>
          <w:rFonts w:ascii="Angsana New" w:hAnsi="Angsana New"/>
          <w:sz w:val="30"/>
          <w:szCs w:val="30"/>
          <w:cs/>
        </w:rPr>
        <w:t>ซึ่งเป็นบริษัทย่อยได้ลงนามในสัญญาซื้อขายหุ้นกับบริษัทแห่งหนึ่ง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>(</w:t>
      </w:r>
      <w:r w:rsidRPr="00F53688">
        <w:rPr>
          <w:rFonts w:ascii="Angsana New" w:hAnsi="Angsana New"/>
          <w:sz w:val="30"/>
          <w:szCs w:val="30"/>
        </w:rPr>
        <w:t>“</w:t>
      </w:r>
      <w:r w:rsidRPr="00F53688">
        <w:rPr>
          <w:rFonts w:ascii="Angsana New" w:hAnsi="Angsana New" w:hint="cs"/>
          <w:sz w:val="30"/>
          <w:szCs w:val="30"/>
          <w:cs/>
        </w:rPr>
        <w:t>ผู้ขาย</w:t>
      </w:r>
      <w:r w:rsidRPr="00F53688">
        <w:rPr>
          <w:rFonts w:ascii="Angsana New" w:hAnsi="Angsana New"/>
          <w:sz w:val="30"/>
          <w:szCs w:val="30"/>
        </w:rPr>
        <w:t>”</w:t>
      </w:r>
      <w:r w:rsidRPr="00F53688">
        <w:rPr>
          <w:rFonts w:ascii="Angsana New" w:hAnsi="Angsana New" w:hint="cs"/>
          <w:sz w:val="30"/>
          <w:szCs w:val="30"/>
          <w:cs/>
        </w:rPr>
        <w:t xml:space="preserve">) </w:t>
      </w:r>
      <w:r w:rsidRPr="00F53688">
        <w:rPr>
          <w:rFonts w:ascii="Angsana New" w:hAnsi="Angsana New"/>
          <w:sz w:val="30"/>
          <w:szCs w:val="30"/>
          <w:cs/>
        </w:rPr>
        <w:t>ซึ่งเป็นผู้ถือหุ้นอีกรายในบริษัท ท๊อป มารีไทม์ เซอร์วิส จำกัด (“</w:t>
      </w:r>
      <w:r w:rsidRPr="00F53688">
        <w:rPr>
          <w:rFonts w:ascii="Angsana New" w:hAnsi="Angsana New"/>
          <w:sz w:val="30"/>
          <w:szCs w:val="30"/>
        </w:rPr>
        <w:t xml:space="preserve">TMS”) </w:t>
      </w:r>
      <w:r w:rsidRPr="00F53688">
        <w:rPr>
          <w:rFonts w:ascii="Angsana New" w:hAnsi="Angsana New"/>
          <w:sz w:val="30"/>
          <w:szCs w:val="30"/>
        </w:rPr>
        <w:br/>
        <w:t>(</w:t>
      </w:r>
      <w:r w:rsidRPr="00F53688">
        <w:rPr>
          <w:rFonts w:ascii="Angsana New" w:hAnsi="Angsana New"/>
          <w:sz w:val="30"/>
          <w:szCs w:val="30"/>
          <w:cs/>
        </w:rPr>
        <w:t xml:space="preserve">บริษัทย่อยทางอ้อม) เพื่อทำข้อตกลงจะซื้อจะขายหุ้นของ </w:t>
      </w:r>
      <w:r w:rsidRPr="00F53688">
        <w:rPr>
          <w:rFonts w:ascii="Angsana New" w:hAnsi="Angsana New"/>
          <w:sz w:val="30"/>
          <w:szCs w:val="30"/>
        </w:rPr>
        <w:t xml:space="preserve">TMS </w:t>
      </w:r>
    </w:p>
    <w:p w14:paraId="049357CE" w14:textId="77777777" w:rsidR="00554328" w:rsidRPr="00F53688" w:rsidRDefault="00554328" w:rsidP="00C7440C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00E7B2D" w14:textId="1E673148" w:rsidR="00C7440C" w:rsidRPr="00F53688" w:rsidRDefault="00C7440C" w:rsidP="00C7440C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Pr="00F53688">
        <w:rPr>
          <w:rFonts w:ascii="Angsana New" w:hAnsi="Angsana New"/>
          <w:sz w:val="30"/>
          <w:szCs w:val="30"/>
        </w:rPr>
        <w:t xml:space="preserve">21 </w:t>
      </w:r>
      <w:r w:rsidRPr="00F5368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F53688">
        <w:rPr>
          <w:rFonts w:ascii="Angsana New" w:hAnsi="Angsana New"/>
          <w:sz w:val="30"/>
          <w:szCs w:val="30"/>
        </w:rPr>
        <w:t>2561</w:t>
      </w:r>
      <w:r w:rsidRPr="00F53688">
        <w:rPr>
          <w:rFonts w:ascii="Angsana New" w:hAnsi="Angsana New" w:hint="cs"/>
          <w:sz w:val="30"/>
          <w:szCs w:val="30"/>
          <w:cs/>
        </w:rPr>
        <w:t xml:space="preserve"> รายการดังกล่าวดำเนินการแล้วเสร็จ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 xml:space="preserve">ทำให้สัดส่วนการถือหุ้นของ </w:t>
      </w:r>
      <w:r w:rsidRPr="00F53688">
        <w:rPr>
          <w:rFonts w:ascii="Angsana New" w:hAnsi="Angsana New"/>
          <w:sz w:val="30"/>
          <w:szCs w:val="30"/>
        </w:rPr>
        <w:t xml:space="preserve">TM </w:t>
      </w:r>
      <w:r w:rsidRPr="00F53688">
        <w:rPr>
          <w:rFonts w:ascii="Angsana New" w:hAnsi="Angsana New" w:hint="cs"/>
          <w:sz w:val="30"/>
          <w:szCs w:val="30"/>
          <w:cs/>
        </w:rPr>
        <w:t xml:space="preserve">ใน </w:t>
      </w:r>
      <w:r w:rsidRPr="00F53688">
        <w:rPr>
          <w:rFonts w:ascii="Angsana New" w:hAnsi="Angsana New"/>
          <w:sz w:val="30"/>
          <w:szCs w:val="30"/>
        </w:rPr>
        <w:t xml:space="preserve">TMS </w:t>
      </w:r>
      <w:r w:rsidRPr="00F53688">
        <w:rPr>
          <w:rFonts w:ascii="Angsana New" w:hAnsi="Angsana New" w:hint="cs"/>
          <w:sz w:val="30"/>
          <w:szCs w:val="30"/>
          <w:cs/>
        </w:rPr>
        <w:t>เปลี่ยนสัดส่วนจากร้อยละ</w:t>
      </w:r>
      <w:r w:rsidRPr="00F53688">
        <w:rPr>
          <w:rFonts w:ascii="Angsana New" w:hAnsi="Angsana New" w:hint="cs"/>
          <w:sz w:val="22"/>
          <w:szCs w:val="22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55</w:t>
      </w:r>
      <w:r w:rsidRPr="00F53688">
        <w:rPr>
          <w:rFonts w:ascii="Angsana New" w:hAnsi="Angsana New" w:hint="cs"/>
          <w:sz w:val="22"/>
          <w:szCs w:val="22"/>
          <w:cs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>เป็นร้อยละ</w:t>
      </w:r>
      <w:r w:rsidRPr="00F53688">
        <w:rPr>
          <w:rFonts w:ascii="Angsana New" w:hAnsi="Angsana New" w:hint="cs"/>
          <w:sz w:val="22"/>
          <w:szCs w:val="22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99.99</w:t>
      </w:r>
      <w:r w:rsidRPr="00F53688">
        <w:rPr>
          <w:rFonts w:ascii="Angsana New" w:hAnsi="Angsana New" w:hint="cs"/>
          <w:sz w:val="22"/>
          <w:szCs w:val="22"/>
          <w:cs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>โดยมีมูลค่าการซื้อขายรวม</w:t>
      </w:r>
      <w:r w:rsidRPr="00F53688">
        <w:rPr>
          <w:rFonts w:ascii="Angsana New" w:hAnsi="Angsana New" w:hint="cs"/>
          <w:sz w:val="22"/>
          <w:szCs w:val="22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81</w:t>
      </w:r>
      <w:r w:rsidRPr="00F53688">
        <w:rPr>
          <w:rFonts w:ascii="Angsana New" w:hAnsi="Angsana New" w:hint="cs"/>
          <w:sz w:val="22"/>
          <w:szCs w:val="22"/>
          <w:cs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>ล้านบาท แบ่งเป็นการซื้อหุ้นสามัญ</w:t>
      </w:r>
      <w:r w:rsidRPr="00F53688">
        <w:rPr>
          <w:rFonts w:ascii="Angsana New" w:hAnsi="Angsana New"/>
          <w:sz w:val="30"/>
          <w:szCs w:val="30"/>
        </w:rPr>
        <w:t xml:space="preserve"> TMS </w:t>
      </w:r>
      <w:r w:rsidRPr="00F53688">
        <w:rPr>
          <w:rFonts w:ascii="Angsana New" w:hAnsi="Angsana New" w:hint="cs"/>
          <w:sz w:val="30"/>
          <w:szCs w:val="30"/>
          <w:cs/>
        </w:rPr>
        <w:t xml:space="preserve">สัดส่วนร้อยละ </w:t>
      </w:r>
      <w:r w:rsidRPr="00F53688">
        <w:rPr>
          <w:rFonts w:ascii="Angsana New" w:hAnsi="Angsana New"/>
          <w:sz w:val="30"/>
          <w:szCs w:val="30"/>
        </w:rPr>
        <w:t>45</w:t>
      </w:r>
      <w:r w:rsidR="003E388D" w:rsidRPr="00F53688">
        <w:rPr>
          <w:rFonts w:ascii="Angsana New" w:hAnsi="Angsana New" w:hint="cs"/>
          <w:sz w:val="30"/>
          <w:szCs w:val="30"/>
          <w:cs/>
        </w:rPr>
        <w:t xml:space="preserve"> ของทุนจดทะเบียน</w:t>
      </w:r>
      <w:r w:rsidRPr="00F53688">
        <w:rPr>
          <w:rFonts w:ascii="Angsana New" w:hAnsi="Angsana New" w:hint="cs"/>
          <w:sz w:val="30"/>
          <w:szCs w:val="30"/>
          <w:cs/>
        </w:rPr>
        <w:t xml:space="preserve">ในราคา </w:t>
      </w:r>
      <w:r w:rsidRPr="00F53688">
        <w:rPr>
          <w:rFonts w:ascii="Angsana New" w:hAnsi="Angsana New"/>
          <w:sz w:val="30"/>
          <w:szCs w:val="30"/>
        </w:rPr>
        <w:t xml:space="preserve">1 </w:t>
      </w:r>
      <w:r w:rsidRPr="00F53688">
        <w:rPr>
          <w:rFonts w:ascii="Angsana New" w:hAnsi="Angsana New" w:hint="cs"/>
          <w:sz w:val="30"/>
          <w:szCs w:val="30"/>
          <w:cs/>
        </w:rPr>
        <w:t>บาท ซึ่งเป็นการพิจารณาจากฐานะการเงิน ผลการดำเนินงาน และความต้องการใช้เงินทุนในอนาคต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 xml:space="preserve">และเป็นการชำระคืนเงินกู้ยืมจำนวน </w:t>
      </w:r>
      <w:r w:rsidRPr="00F53688">
        <w:rPr>
          <w:rFonts w:ascii="Angsana New" w:hAnsi="Angsana New"/>
          <w:sz w:val="30"/>
          <w:szCs w:val="30"/>
        </w:rPr>
        <w:t xml:space="preserve">81 </w:t>
      </w:r>
      <w:r w:rsidRPr="00F53688">
        <w:rPr>
          <w:rFonts w:ascii="Angsana New" w:hAnsi="Angsana New" w:hint="cs"/>
          <w:sz w:val="30"/>
          <w:szCs w:val="30"/>
          <w:cs/>
        </w:rPr>
        <w:t xml:space="preserve">ล้านบาท ที่ </w:t>
      </w:r>
      <w:r w:rsidRPr="00F53688">
        <w:rPr>
          <w:rFonts w:ascii="Angsana New" w:hAnsi="Angsana New"/>
          <w:sz w:val="30"/>
          <w:szCs w:val="30"/>
        </w:rPr>
        <w:t xml:space="preserve">TMS </w:t>
      </w:r>
      <w:r w:rsidRPr="00F53688">
        <w:rPr>
          <w:rFonts w:ascii="Angsana New" w:hAnsi="Angsana New" w:hint="cs"/>
          <w:sz w:val="30"/>
          <w:szCs w:val="30"/>
          <w:cs/>
        </w:rPr>
        <w:t xml:space="preserve">กู้ยืมมาจากผู้ขายตามสัญญาแปลงหนี้ใหม่ โดยแบ่งจ่ายปีละ </w:t>
      </w:r>
      <w:r w:rsidRPr="00F53688">
        <w:rPr>
          <w:rFonts w:ascii="Angsana New" w:hAnsi="Angsana New"/>
          <w:sz w:val="30"/>
          <w:szCs w:val="30"/>
        </w:rPr>
        <w:t xml:space="preserve">27 </w:t>
      </w:r>
      <w:r w:rsidRPr="00F53688">
        <w:rPr>
          <w:rFonts w:ascii="Angsana New" w:hAnsi="Angsana New" w:hint="cs"/>
          <w:sz w:val="30"/>
          <w:szCs w:val="30"/>
          <w:cs/>
        </w:rPr>
        <w:t xml:space="preserve">ล้านบาทเป็นเวลา </w:t>
      </w:r>
      <w:r w:rsidRPr="00F53688">
        <w:rPr>
          <w:rFonts w:ascii="Angsana New" w:hAnsi="Angsana New"/>
          <w:sz w:val="30"/>
          <w:szCs w:val="30"/>
        </w:rPr>
        <w:t xml:space="preserve">3 </w:t>
      </w:r>
      <w:r w:rsidRPr="00F53688">
        <w:rPr>
          <w:rFonts w:ascii="Angsana New" w:hAnsi="Angsana New" w:hint="cs"/>
          <w:sz w:val="30"/>
          <w:szCs w:val="30"/>
          <w:cs/>
        </w:rPr>
        <w:t xml:space="preserve">ปีนับจากวันที่กำหนดในสัญญา พร้อมจ่ายดอกเบี้ยในอัตราคงที่ร้อยละ </w:t>
      </w:r>
      <w:r w:rsidRPr="00F53688">
        <w:rPr>
          <w:rFonts w:ascii="Angsana New" w:hAnsi="Angsana New"/>
          <w:sz w:val="30"/>
          <w:szCs w:val="30"/>
        </w:rPr>
        <w:t xml:space="preserve">2.5 </w:t>
      </w:r>
      <w:r w:rsidRPr="00F53688">
        <w:rPr>
          <w:rFonts w:ascii="Angsana New" w:hAnsi="Angsana New" w:hint="cs"/>
          <w:sz w:val="30"/>
          <w:szCs w:val="30"/>
          <w:cs/>
        </w:rPr>
        <w:t>ต่อปี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53054B" w:rsidRPr="00F5368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3054B" w:rsidRPr="00F53688">
        <w:rPr>
          <w:rFonts w:ascii="Angsana New" w:hAnsi="Angsana New"/>
          <w:sz w:val="30"/>
          <w:szCs w:val="30"/>
        </w:rPr>
        <w:t xml:space="preserve">31 </w:t>
      </w:r>
      <w:r w:rsidR="0053054B" w:rsidRPr="00F5368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3054B" w:rsidRPr="00F53688">
        <w:rPr>
          <w:rFonts w:ascii="Angsana New" w:hAnsi="Angsana New"/>
          <w:sz w:val="30"/>
          <w:szCs w:val="30"/>
        </w:rPr>
        <w:t xml:space="preserve">2561 </w:t>
      </w:r>
      <w:r w:rsidR="003E388D" w:rsidRPr="00F53688">
        <w:rPr>
          <w:rFonts w:ascii="Angsana New" w:hAnsi="Angsana New" w:hint="cs"/>
          <w:sz w:val="30"/>
          <w:szCs w:val="30"/>
          <w:cs/>
        </w:rPr>
        <w:t>เงินกู้ยืมดังกล่าว</w:t>
      </w:r>
      <w:r w:rsidR="0053054B" w:rsidRPr="00F53688">
        <w:rPr>
          <w:rFonts w:ascii="Angsana New" w:hAnsi="Angsana New" w:hint="cs"/>
          <w:sz w:val="30"/>
          <w:szCs w:val="30"/>
          <w:cs/>
        </w:rPr>
        <w:t xml:space="preserve">มียอดคงเหลือ </w:t>
      </w:r>
      <w:r w:rsidR="00FD1377" w:rsidRPr="00F53688">
        <w:rPr>
          <w:rFonts w:ascii="Angsana New" w:hAnsi="Angsana New"/>
          <w:sz w:val="30"/>
          <w:szCs w:val="30"/>
        </w:rPr>
        <w:t>54</w:t>
      </w:r>
      <w:r w:rsidR="0053054B" w:rsidRPr="00F53688">
        <w:rPr>
          <w:rFonts w:ascii="Angsana New" w:hAnsi="Angsana New"/>
          <w:sz w:val="30"/>
          <w:szCs w:val="30"/>
        </w:rPr>
        <w:t xml:space="preserve"> </w:t>
      </w:r>
      <w:r w:rsidR="00FD1377" w:rsidRPr="00F53688">
        <w:rPr>
          <w:rFonts w:ascii="Angsana New" w:hAnsi="Angsana New" w:hint="cs"/>
          <w:sz w:val="30"/>
          <w:szCs w:val="30"/>
          <w:cs/>
        </w:rPr>
        <w:t>ล้าน</w:t>
      </w:r>
      <w:r w:rsidR="0053054B" w:rsidRPr="00F53688">
        <w:rPr>
          <w:rFonts w:ascii="Angsana New" w:hAnsi="Angsana New" w:hint="cs"/>
          <w:sz w:val="30"/>
          <w:szCs w:val="30"/>
          <w:cs/>
        </w:rPr>
        <w:t xml:space="preserve">บาท </w:t>
      </w:r>
      <w:r w:rsidR="00F018D6" w:rsidRPr="00F53688">
        <w:rPr>
          <w:rFonts w:ascii="Angsana New" w:hAnsi="Angsana New"/>
          <w:sz w:val="30"/>
          <w:szCs w:val="30"/>
        </w:rPr>
        <w:br/>
      </w:r>
      <w:r w:rsidRPr="00F53688">
        <w:rPr>
          <w:rFonts w:ascii="Angsana New" w:hAnsi="Angsana New" w:hint="cs"/>
          <w:sz w:val="30"/>
          <w:szCs w:val="30"/>
          <w:cs/>
        </w:rPr>
        <w:t>การเข้าทำธุรกรรมดังกล่าวสอ</w:t>
      </w:r>
      <w:r w:rsidR="003E388D" w:rsidRPr="00F53688">
        <w:rPr>
          <w:rFonts w:ascii="Angsana New" w:hAnsi="Angsana New" w:hint="cs"/>
          <w:sz w:val="30"/>
          <w:szCs w:val="30"/>
          <w:cs/>
        </w:rPr>
        <w:t>ดคล้องกับภาพรวมกลยุทธ์ของบริษัท</w:t>
      </w:r>
      <w:r w:rsidRPr="00F53688">
        <w:rPr>
          <w:rFonts w:ascii="Angsana New" w:hAnsi="Angsana New" w:hint="cs"/>
          <w:sz w:val="30"/>
          <w:szCs w:val="30"/>
          <w:cs/>
        </w:rPr>
        <w:t>และคาดการณ์แนวโน้มอุตสาหกรรม</w:t>
      </w:r>
      <w:r w:rsidRPr="00F53688">
        <w:rPr>
          <w:rFonts w:ascii="Angsana New" w:hAnsi="Angsana New"/>
          <w:sz w:val="30"/>
          <w:szCs w:val="30"/>
        </w:rPr>
        <w:t xml:space="preserve"> </w:t>
      </w:r>
    </w:p>
    <w:p w14:paraId="16983907" w14:textId="77777777" w:rsidR="00C7440C" w:rsidRPr="00F53688" w:rsidRDefault="00C7440C" w:rsidP="00C74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8D0868D" w14:textId="77777777" w:rsidR="00C7440C" w:rsidRPr="00F53688" w:rsidRDefault="00C7440C" w:rsidP="00C7440C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53688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มูลค่าตามบัญชีของสินทรัพย์สุทธิของ</w:t>
      </w:r>
      <w:r w:rsidRPr="00F53688">
        <w:rPr>
          <w:rFonts w:ascii="Angsana New" w:hAnsi="Angsana New"/>
          <w:sz w:val="16"/>
          <w:szCs w:val="16"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TMS</w:t>
      </w:r>
      <w:r w:rsidRPr="00F53688">
        <w:rPr>
          <w:rFonts w:ascii="Angsana New" w:hAnsi="Angsana New"/>
          <w:sz w:val="16"/>
          <w:szCs w:val="16"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>ในงบการเงิน</w:t>
      </w:r>
      <w:r w:rsidRPr="00F53688">
        <w:rPr>
          <w:rFonts w:ascii="Angsana New" w:hAnsi="Angsana New"/>
          <w:sz w:val="30"/>
          <w:szCs w:val="30"/>
          <w:cs/>
        </w:rPr>
        <w:t>ของกลุ่มบริษัท ณ วันที่ซื้อเป็นเงินจำนวน</w:t>
      </w:r>
      <w:r w:rsidRPr="00F53688">
        <w:rPr>
          <w:rFonts w:ascii="Angsana New" w:hAnsi="Angsana New"/>
          <w:sz w:val="30"/>
          <w:szCs w:val="30"/>
          <w:cs/>
        </w:rPr>
        <w:br/>
      </w:r>
      <w:r w:rsidRPr="00F53688">
        <w:rPr>
          <w:rFonts w:ascii="Angsana New" w:hAnsi="Angsana New"/>
          <w:sz w:val="30"/>
          <w:szCs w:val="30"/>
        </w:rPr>
        <w:t>223</w:t>
      </w:r>
      <w:r w:rsidRPr="00F53688">
        <w:rPr>
          <w:rFonts w:ascii="Angsana New" w:hAnsi="Angsana New"/>
          <w:sz w:val="16"/>
          <w:szCs w:val="16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ล้านบาท กลุ่มบริษัทรับรู้ส่วนได้เสียที่ไม่มีอำนาจควบคุมลดลงเป็นจำนวน </w:t>
      </w:r>
      <w:r w:rsidRPr="00F53688">
        <w:rPr>
          <w:rFonts w:ascii="Angsana New" w:hAnsi="Angsana New"/>
          <w:sz w:val="30"/>
          <w:szCs w:val="30"/>
        </w:rPr>
        <w:t xml:space="preserve">100 </w:t>
      </w:r>
      <w:r w:rsidRPr="00F53688">
        <w:rPr>
          <w:rFonts w:ascii="Angsana New" w:hAnsi="Angsana New"/>
          <w:sz w:val="30"/>
          <w:szCs w:val="30"/>
          <w:cs/>
        </w:rPr>
        <w:t>ล้านบาทไปยังส่วนของผู้ถือหุ้นของกลุ่มบริษัท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1542D8C" w14:textId="77777777" w:rsidR="00C7440C" w:rsidRPr="00F53688" w:rsidRDefault="00C7440C" w:rsidP="00421C0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u w:val="none"/>
          <w:cs/>
          <w:lang w:val="th-TH"/>
        </w:rPr>
      </w:pPr>
    </w:p>
    <w:p w14:paraId="577A1A4F" w14:textId="712EC687" w:rsidR="00421C00" w:rsidRPr="00F53688" w:rsidRDefault="007D3306" w:rsidP="00421C0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ascii="Angsana New" w:hAnsi="Angsana New" w:cs="Angsana New"/>
          <w:color w:val="0000FF"/>
          <w:sz w:val="30"/>
          <w:szCs w:val="30"/>
          <w:u w:val="none"/>
          <w:cs/>
          <w:lang w:val="th-TH"/>
        </w:rPr>
      </w:pPr>
      <w:r w:rsidRPr="00F53688">
        <w:rPr>
          <w:rFonts w:ascii="Angsana New" w:hAnsi="Angsana New" w:cs="Angsana New"/>
          <w:sz w:val="30"/>
          <w:szCs w:val="30"/>
          <w:u w:val="none"/>
        </w:rPr>
        <w:t>5</w:t>
      </w:r>
      <w:r w:rsidR="00C7440C" w:rsidRPr="00F53688">
        <w:rPr>
          <w:rFonts w:ascii="Angsana New" w:hAnsi="Angsana New" w:cs="Angsana New"/>
          <w:sz w:val="30"/>
          <w:szCs w:val="30"/>
          <w:u w:val="none"/>
        </w:rPr>
        <w:tab/>
      </w:r>
      <w:r w:rsidR="00421C00" w:rsidRPr="00F53688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02503A4B" w14:textId="77777777" w:rsidR="00421C00" w:rsidRPr="00F53688" w:rsidRDefault="00421C00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5AD910CF" w14:textId="77777777" w:rsidR="00421C00" w:rsidRPr="00F53688" w:rsidRDefault="00421C00" w:rsidP="00421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โดยที่กลุ่มบริษัทมีการควบคุมเดียวกันหรือมีอิทธิพลอย่างมีสาระสำคัญเดียวกัน</w:t>
      </w:r>
      <w:r w:rsidR="00A23228" w:rsidRPr="00F53688">
        <w:rPr>
          <w:rFonts w:ascii="Angsana New" w:hAnsi="Angsana New" w:hint="cs"/>
          <w:b/>
          <w:sz w:val="30"/>
          <w:szCs w:val="30"/>
          <w:cs/>
        </w:rPr>
        <w:t>กับบุคคลหรือกิจการนั้น</w:t>
      </w:r>
      <w:r w:rsidRPr="00F53688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14:paraId="5466AC91" w14:textId="77777777" w:rsidR="00421C00" w:rsidRPr="00F53688" w:rsidRDefault="00421C00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43A22432" w14:textId="77777777" w:rsidR="00004181" w:rsidRPr="00F53688" w:rsidRDefault="00004181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3E536064" w14:textId="77777777" w:rsidR="00004181" w:rsidRPr="00F53688" w:rsidRDefault="00004181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1FA5A815" w14:textId="77777777" w:rsidR="00004181" w:rsidRPr="00F53688" w:rsidRDefault="00004181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312DF99C" w14:textId="77777777" w:rsidR="00004181" w:rsidRPr="00F53688" w:rsidRDefault="00004181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4BCD9031" w14:textId="77777777" w:rsidR="00004181" w:rsidRPr="00F53688" w:rsidRDefault="00004181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28217C52" w14:textId="77777777" w:rsidR="00004181" w:rsidRPr="00F53688" w:rsidRDefault="00004181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0264DE2B" w14:textId="77777777" w:rsidR="007E741E" w:rsidRPr="00F53688" w:rsidRDefault="007E741E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27AB2B6F" w14:textId="77777777" w:rsidR="00004181" w:rsidRPr="00F53688" w:rsidRDefault="00004181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6CAE0C66" w14:textId="77777777" w:rsidR="00004181" w:rsidRPr="00F53688" w:rsidRDefault="00004181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01F71F94" w14:textId="77777777" w:rsidR="00421C00" w:rsidRPr="00F53688" w:rsidRDefault="00421C00" w:rsidP="00421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lastRenderedPageBreak/>
        <w:t>ความสัมพันธ์กับบุคคลหรือกิจการที่เกี่ยวข้องกัน</w:t>
      </w:r>
      <w:r w:rsidRPr="00F53688">
        <w:rPr>
          <w:rFonts w:ascii="Angsana New" w:hAnsi="Angsana New" w:hint="cs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มีดังนี้</w:t>
      </w:r>
    </w:p>
    <w:p w14:paraId="00832FA2" w14:textId="77777777" w:rsidR="00421C00" w:rsidRPr="00F53688" w:rsidRDefault="00421C00" w:rsidP="00A23228">
      <w:pPr>
        <w:spacing w:line="240" w:lineRule="auto"/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43C71C8A" w14:textId="77777777" w:rsidR="00421C00" w:rsidRPr="00F53688" w:rsidRDefault="00421C00" w:rsidP="00421C00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388" w:type="dxa"/>
        <w:tblInd w:w="450" w:type="dxa"/>
        <w:tblLook w:val="0000" w:firstRow="0" w:lastRow="0" w:firstColumn="0" w:lastColumn="0" w:noHBand="0" w:noVBand="0"/>
      </w:tblPr>
      <w:tblGrid>
        <w:gridCol w:w="4158"/>
        <w:gridCol w:w="270"/>
        <w:gridCol w:w="1146"/>
        <w:gridCol w:w="3814"/>
      </w:tblGrid>
      <w:tr w:rsidR="00F337F1" w:rsidRPr="00F53688" w14:paraId="11CAB04C" w14:textId="77777777" w:rsidTr="00346E7E">
        <w:trPr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EBDEE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93E76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DF707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337F1" w:rsidRPr="00F53688" w14:paraId="6890889D" w14:textId="77777777" w:rsidTr="00346E7E">
        <w:trPr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A04B0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2ACCD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C1EA6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337F1" w:rsidRPr="00F53688" w14:paraId="1CADC60B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5E5BA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AB942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1E4A8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F337F1" w:rsidRPr="00F53688" w14:paraId="7E09D72C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352A3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ไทยพาราไซลีน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60B5D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EA195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F337F1" w:rsidRPr="00F53688" w14:paraId="3D45C0F8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0B189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ไทยลู้บเบส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7CD07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173D6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F337F1" w:rsidRPr="00F53688" w14:paraId="4222E464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8B70C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ไทยออยล์มารีน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30FBE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FB156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F337F1" w:rsidRPr="00F53688" w14:paraId="7716D23C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0BA5A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เอนเนอร์ยี เซอร์วิส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9E95B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A4005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ผู้บริหารของบริษัท</w:t>
            </w:r>
          </w:p>
        </w:tc>
      </w:tr>
      <w:tr w:rsidR="00F337F1" w:rsidRPr="00F53688" w14:paraId="32A1B937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C4082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386AE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297AF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F337F1" w:rsidRPr="00F53688" w14:paraId="6C105125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B4602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โซลเว้นท์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968BC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3BC02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F337F1" w:rsidRPr="00F53688" w14:paraId="1E42F782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5F007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6127D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00600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ผู้บริหารของบริษัท</w:t>
            </w:r>
          </w:p>
        </w:tc>
      </w:tr>
      <w:tr w:rsidR="00F337F1" w:rsidRPr="00F53688" w14:paraId="369DCFC9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DF0F9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24385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50E9A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F337F1" w:rsidRPr="00F53688" w14:paraId="08736AB7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92171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4DA92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1E9CE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เป็นบริษัทย่อยและ/หรือมีกรรมการร่วมกัน</w:t>
            </w:r>
          </w:p>
        </w:tc>
      </w:tr>
      <w:tr w:rsidR="00D7167B" w:rsidRPr="00F53688" w14:paraId="77EF7FD1" w14:textId="77777777" w:rsidTr="0053606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FA73A" w14:textId="77777777" w:rsidR="00D7167B" w:rsidRPr="00F53688" w:rsidRDefault="00D7167B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F44E5" w14:textId="77777777" w:rsidR="00D7167B" w:rsidRPr="00F53688" w:rsidRDefault="00D7167B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2E387" w14:textId="77777777" w:rsidR="00D7167B" w:rsidRPr="00F53688" w:rsidRDefault="00D7167B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</w:t>
            </w:r>
            <w:r w:rsidRPr="00F53688">
              <w:rPr>
                <w:rFonts w:ascii="Angsana New" w:hAnsi="Angsana New"/>
                <w:sz w:val="30"/>
                <w:szCs w:val="30"/>
              </w:rPr>
              <w:t>/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หรือมีกรรมการร่วมกัน</w:t>
            </w:r>
          </w:p>
        </w:tc>
      </w:tr>
      <w:tr w:rsidR="002E478D" w:rsidRPr="00F53688" w14:paraId="74A59ED2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587C1" w14:textId="2817DC4E" w:rsidR="002E478D" w:rsidRPr="00F53688" w:rsidRDefault="002E478D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ศูนย์บริหารเงิน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5AD10" w14:textId="3D9A0FC3" w:rsidR="002E478D" w:rsidRPr="00F53688" w:rsidRDefault="002E478D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D1042" w14:textId="4708B763" w:rsidR="002E478D" w:rsidRPr="00F53688" w:rsidRDefault="002E478D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เป็นบริษัทย่อยและ/หรือมีผู้บริหารของบริษัท</w:t>
            </w:r>
          </w:p>
        </w:tc>
      </w:tr>
      <w:tr w:rsidR="002E478D" w:rsidRPr="00F53688" w14:paraId="3B14F281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18FFC" w14:textId="77777777" w:rsidR="002E478D" w:rsidRPr="00F53688" w:rsidRDefault="002E478D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D5F76" w14:textId="77777777" w:rsidR="002E478D" w:rsidRPr="00F53688" w:rsidRDefault="002E478D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3EC16" w14:textId="769554E6" w:rsidR="002E478D" w:rsidRPr="00F53688" w:rsidRDefault="002E478D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F337F1" w:rsidRPr="00F53688" w14:paraId="73FB83F8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D0B41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ท็อป โซลเว้นท์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59BEC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B885F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เป็นบริษัทย่อยทางอ้อมและ/หรือมีกรรมการ</w:t>
            </w:r>
          </w:p>
        </w:tc>
      </w:tr>
      <w:tr w:rsidR="00F337F1" w:rsidRPr="00F53688" w14:paraId="48222EBD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2AAAC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A3969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9626F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1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ร่วมกัน</w:t>
            </w:r>
          </w:p>
        </w:tc>
      </w:tr>
      <w:tr w:rsidR="00F337F1" w:rsidRPr="00F53688" w14:paraId="03673E05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7F082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ศักดิ์ไชยสิทธิ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2A1FD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D3CED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F337F1" w:rsidRPr="00F53688" w14:paraId="0FCE9288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30B34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18503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883A1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F337F1" w:rsidRPr="00F53688" w14:paraId="42FF4D2F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8131F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TOP Solvent (Vietnam) LLC.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24A14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0B57C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F337F1" w:rsidRPr="00F53688" w14:paraId="5B104DC7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0D6B8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A3818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6D61A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F337F1" w:rsidRPr="00F53688" w14:paraId="567D965A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4BD30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ทรัพย์ทิพย์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A9182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D157A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F337F1" w:rsidRPr="00F53688" w14:paraId="2C6F0B83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DDAE8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3B272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1BA25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DA7C29" w:rsidRPr="00F53688" w14:paraId="1FB74541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922A4" w14:textId="6EC03E2E" w:rsidR="00DA7C29" w:rsidRPr="00F53688" w:rsidRDefault="00DA7C29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ทรัพย์ทิพย์ กรีน เอ็นเนอร์ยี่ จำกั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="00A926FA" w:rsidRPr="00F53688">
              <w:rPr>
                <w:rFonts w:ascii="Angsana New" w:hAnsi="Angsana New"/>
                <w:sz w:val="30"/>
                <w:szCs w:val="30"/>
                <w:vertAlign w:val="superscript"/>
              </w:rPr>
              <w:t>(1</w:t>
            </w:r>
            <w:r w:rsidRPr="00F53688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2D222" w14:textId="4B4B1E73" w:rsidR="00DA7C29" w:rsidRPr="00F53688" w:rsidRDefault="00DA7C29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4330D" w14:textId="3CE697B7" w:rsidR="00DA7C29" w:rsidRPr="00F53688" w:rsidRDefault="00DA7C29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DA7C29" w:rsidRPr="00F53688" w14:paraId="5AB4F224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EAB40" w14:textId="77777777" w:rsidR="00DA7C29" w:rsidRPr="00F53688" w:rsidRDefault="00DA7C29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C7CC2" w14:textId="77777777" w:rsidR="00DA7C29" w:rsidRPr="00F53688" w:rsidRDefault="00DA7C29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AF564" w14:textId="48D627D3" w:rsidR="00DA7C29" w:rsidRPr="00F53688" w:rsidRDefault="00DA7C29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F337F1" w:rsidRPr="00F53688" w14:paraId="570D4E1B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973E9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Thaioil Marine International Pte. Ltd.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08AE2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CE6C2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F337F1" w:rsidRPr="00F53688" w14:paraId="627B661E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A5367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E57FB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20F8E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F337F1" w:rsidRPr="00F53688" w14:paraId="3BC86CA6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97B32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ท๊อป มารีไทม์ เซอร์วิส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7EF08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9AC6B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เป็นบริษัทย่อยทางอ้อมและ/หรือมีผู้บริหาร</w:t>
            </w:r>
          </w:p>
        </w:tc>
      </w:tr>
      <w:tr w:rsidR="00F337F1" w:rsidRPr="00F53688" w14:paraId="1FA155EB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CE5BD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63770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98AE0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F337F1" w:rsidRPr="00F53688" w14:paraId="41BCDB6E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9E819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ลาบิกซ์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9C4BF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DC009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เป็นบริษัทย่อยทางอ้อมและ</w:t>
            </w:r>
            <w:r w:rsidRPr="00F53688">
              <w:rPr>
                <w:rFonts w:ascii="Angsana New" w:hAnsi="Angsana New"/>
                <w:sz w:val="30"/>
                <w:szCs w:val="30"/>
              </w:rPr>
              <w:t>/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หรือมีกรรมการ</w:t>
            </w:r>
          </w:p>
        </w:tc>
      </w:tr>
      <w:tr w:rsidR="00F337F1" w:rsidRPr="00F53688" w14:paraId="345D33F5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AF3B7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46469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CDB12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F334F0" w:rsidRPr="00F53688" w14:paraId="6051CBCD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74874" w14:textId="77777777" w:rsidR="00F334F0" w:rsidRPr="00F53688" w:rsidRDefault="00F334F0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3383A" w14:textId="77777777" w:rsidR="00F334F0" w:rsidRPr="00F53688" w:rsidRDefault="00F334F0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0B162" w14:textId="77777777" w:rsidR="00F334F0" w:rsidRPr="00F53688" w:rsidRDefault="00F334F0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7F1" w:rsidRPr="00F53688" w14:paraId="091280CB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EFF7D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lastRenderedPageBreak/>
              <w:t>TOP-NTL Pte. Ltd.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C552C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C4F13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เป็นการ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ของบริษัทย่อย</w:t>
            </w:r>
          </w:p>
        </w:tc>
      </w:tr>
      <w:tr w:rsidR="00F337F1" w:rsidRPr="00F53688" w14:paraId="2ED88506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3AD03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TOP-NTL Shipping Trust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10796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CC182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เป็นการ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ของบริษัทย่อย</w:t>
            </w:r>
          </w:p>
        </w:tc>
      </w:tr>
      <w:tr w:rsidR="00F337F1" w:rsidRPr="00F53688" w14:paraId="64831DEE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40721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ท็อป นอติคอล สตาร์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24F8F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3013B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เป็นการ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ของบริษัทย่อยและ</w:t>
            </w:r>
            <w:r w:rsidRPr="00F53688">
              <w:rPr>
                <w:rFonts w:ascii="Angsana New" w:hAnsi="Angsana New"/>
                <w:sz w:val="30"/>
                <w:szCs w:val="30"/>
              </w:rPr>
              <w:t>/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หรือ</w:t>
            </w:r>
          </w:p>
        </w:tc>
      </w:tr>
      <w:tr w:rsidR="00F337F1" w:rsidRPr="00F53688" w14:paraId="4F20F3F7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02A13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AE2FD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2AD58" w14:textId="77777777" w:rsidR="00F337F1" w:rsidRPr="00F53688" w:rsidRDefault="00F337F1" w:rsidP="00096F0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มีผู้บริหารของบริษัทเป็นกรรมการ</w:t>
            </w:r>
          </w:p>
        </w:tc>
      </w:tr>
      <w:tr w:rsidR="00F337F1" w:rsidRPr="00F53688" w14:paraId="0CAF6A33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C3342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TOP-NYK MarineOne Pte. Ltd.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72D5D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42014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เป็นการ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ของบริษัทย่อย</w:t>
            </w:r>
            <w:r w:rsidR="00906BF5" w:rsidRPr="00F53688">
              <w:rPr>
                <w:rFonts w:ascii="Angsana New" w:hAnsi="Angsana New"/>
                <w:sz w:val="30"/>
                <w:szCs w:val="30"/>
                <w:cs/>
              </w:rPr>
              <w:t>ทางอ้อม</w:t>
            </w:r>
          </w:p>
        </w:tc>
      </w:tr>
      <w:tr w:rsidR="00F337F1" w:rsidRPr="00F53688" w14:paraId="2728A050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9CC37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C41D6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658C7" w14:textId="77777777" w:rsidR="00F337F1" w:rsidRPr="00F53688" w:rsidRDefault="00F337F1" w:rsidP="0090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และ/หรือมีผู้บริหารของบริษัท</w:t>
            </w:r>
          </w:p>
        </w:tc>
      </w:tr>
      <w:tr w:rsidR="00F337F1" w:rsidRPr="00F53688" w14:paraId="2001BBD4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AF01E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AA94B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D841B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F337F1" w:rsidRPr="00F53688" w14:paraId="4A1CD43B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F7A72" w14:textId="3D288D27" w:rsidR="00F337F1" w:rsidRPr="00F53688" w:rsidRDefault="00F337F1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</w:t>
            </w:r>
            <w:r w:rsidR="00906BF5" w:rsidRPr="00F53688">
              <w:rPr>
                <w:rFonts w:ascii="Angsana New" w:hAnsi="Angsana New" w:hint="cs"/>
                <w:sz w:val="30"/>
                <w:szCs w:val="30"/>
                <w:cs/>
              </w:rPr>
              <w:t>ดิจิตอล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โซลูชั่น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95DBB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D7B37" w14:textId="1009B2EE" w:rsidR="00F337F1" w:rsidRPr="00F53688" w:rsidRDefault="00F337F1" w:rsidP="00CF3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เป็นบริษัทร่วม</w:t>
            </w:r>
            <w:r w:rsidR="004A4928" w:rsidRPr="00F53688">
              <w:rPr>
                <w:rFonts w:ascii="Angsana New" w:hAnsi="Angsana New"/>
                <w:sz w:val="30"/>
                <w:szCs w:val="30"/>
                <w:cs/>
              </w:rPr>
              <w:t>และ/หรือ</w:t>
            </w:r>
            <w:r w:rsidR="00CB2595" w:rsidRPr="00F53688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A4928" w:rsidRPr="00F53688" w14:paraId="52205599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6C0F6" w14:textId="77777777" w:rsidR="004A4928" w:rsidRPr="00F53688" w:rsidRDefault="004A4928" w:rsidP="000E5D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57BED" w14:textId="77777777" w:rsidR="004A4928" w:rsidRPr="00F53688" w:rsidRDefault="004A4928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015C8" w14:textId="464D5A4F" w:rsidR="004A4928" w:rsidRPr="00F53688" w:rsidRDefault="004A4928" w:rsidP="00344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เป็นกรรมการ</w:t>
            </w:r>
          </w:p>
        </w:tc>
      </w:tr>
      <w:tr w:rsidR="00F337F1" w:rsidRPr="00F53688" w14:paraId="7DFB0626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0B469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พีทีที เอนเนอร์ยี่ โซลูชั่นส์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5F438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6B42D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เป็นบริษัทร่วมและ/หรือมีผู้บริหารของบริษัท</w:t>
            </w:r>
          </w:p>
        </w:tc>
      </w:tr>
      <w:tr w:rsidR="00F337F1" w:rsidRPr="00F53688" w14:paraId="7389D000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7DDE9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90218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23361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เป็นกรรมการ</w:t>
            </w:r>
          </w:p>
        </w:tc>
      </w:tr>
      <w:tr w:rsidR="00F337F1" w:rsidRPr="00F53688" w14:paraId="77828465" w14:textId="77777777" w:rsidTr="00346E7E"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D7FF2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โกลบอล เพาเวอร์ ซินเนอร์ยี่ จำกัด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228C8" w14:textId="77777777" w:rsidR="00F337F1" w:rsidRPr="00F53688" w:rsidRDefault="00F337F1" w:rsidP="00983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3"/>
              </w:tabs>
              <w:spacing w:line="380" w:lineRule="exact"/>
              <w:ind w:left="-114" w:right="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3272C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เป็นบริษัทร่วมทางอ้อมและ/หรือมีกรรมการ</w:t>
            </w:r>
          </w:p>
        </w:tc>
      </w:tr>
      <w:tr w:rsidR="00F337F1" w:rsidRPr="00F53688" w14:paraId="1359209A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E14DE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3845B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96CA0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ร่วมกัน</w:t>
            </w:r>
          </w:p>
        </w:tc>
      </w:tr>
      <w:tr w:rsidR="00F337F1" w:rsidRPr="00F53688" w14:paraId="54F47DE2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925E8" w14:textId="07D91D47" w:rsidR="00F337F1" w:rsidRPr="00F53688" w:rsidRDefault="002E478D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อุบล ไบโอ เอทานอล จำกัด (มหาชน)</w:t>
            </w:r>
            <w:r w:rsidR="00A926FA" w:rsidRPr="00F53688">
              <w:rPr>
                <w:rFonts w:ascii="Angsana New" w:hAnsi="Angsana New"/>
                <w:sz w:val="30"/>
                <w:szCs w:val="30"/>
                <w:vertAlign w:val="superscript"/>
              </w:rPr>
              <w:t>(2</w:t>
            </w:r>
            <w:r w:rsidRPr="00F53688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CFE9A8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3AA9A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เป็นบริษัทร่วมทางอ้อมและ/หรือมีผู้บริหาร</w:t>
            </w:r>
          </w:p>
        </w:tc>
      </w:tr>
      <w:tr w:rsidR="00F337F1" w:rsidRPr="00F53688" w14:paraId="6601650B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E19D3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17B82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C0B7B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ของบริษัทเป็นกรรมการ</w:t>
            </w:r>
          </w:p>
        </w:tc>
      </w:tr>
      <w:tr w:rsidR="00F337F1" w:rsidRPr="00F53688" w14:paraId="6272147B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E3E65" w14:textId="56C2F33D" w:rsidR="00F337F1" w:rsidRPr="00F53688" w:rsidRDefault="004A15B5" w:rsidP="002E4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 ที.ไอ.เอ็ม.</w:t>
            </w:r>
            <w:r w:rsidR="00F337F1" w:rsidRPr="00F53688">
              <w:rPr>
                <w:rFonts w:ascii="Angsana New" w:hAnsi="Angsana New" w:hint="cs"/>
                <w:sz w:val="30"/>
                <w:szCs w:val="30"/>
                <w:cs/>
              </w:rPr>
              <w:t>ชิพ แมนเนจเมนท์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C9C02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9C11C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เป็นบริษัทร่วมทางอ้อมและ/หรือมีผู้บริหาร</w:t>
            </w:r>
          </w:p>
        </w:tc>
      </w:tr>
      <w:tr w:rsidR="00F337F1" w:rsidRPr="00F53688" w14:paraId="3FC17C0B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88D32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DA131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D8919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ของบริษัทเป็นกรรมการ</w:t>
            </w:r>
          </w:p>
        </w:tc>
      </w:tr>
      <w:tr w:rsidR="00F337F1" w:rsidRPr="00F53688" w14:paraId="36110294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0846A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PTT International Trading Pte. Ltd.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4CF39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E62CC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2E478D" w:rsidRPr="00F53688" w14:paraId="3B40D146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6BA2A" w14:textId="000F86C9" w:rsidR="002E478D" w:rsidRPr="00F53688" w:rsidRDefault="002E478D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ปตท. น้ำมันและการค้าปลีก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0C029" w14:textId="14D2ECBD" w:rsidR="002E478D" w:rsidRPr="00F53688" w:rsidRDefault="002E478D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8DC1C" w14:textId="70574EBC" w:rsidR="002E478D" w:rsidRPr="00F53688" w:rsidRDefault="002E478D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เป็นบริษัทย่อยของบริษัทใหญ่และ/หรือมี</w:t>
            </w:r>
          </w:p>
        </w:tc>
      </w:tr>
      <w:tr w:rsidR="002E478D" w:rsidRPr="00F53688" w14:paraId="7E1D435D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298AA" w14:textId="37899137" w:rsidR="002E478D" w:rsidRPr="00F53688" w:rsidRDefault="002E478D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vertAlign w:val="superscript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  <w:r w:rsidR="0001663B" w:rsidRPr="00F53688">
              <w:rPr>
                <w:rFonts w:ascii="Angsana New" w:hAnsi="Angsana New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7964F" w14:textId="77777777" w:rsidR="002E478D" w:rsidRPr="00F53688" w:rsidRDefault="002E478D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E4BC3" w14:textId="17358219" w:rsidR="002E478D" w:rsidRPr="00F53688" w:rsidRDefault="002E478D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กรรมการร่วมกัน</w:t>
            </w:r>
          </w:p>
        </w:tc>
      </w:tr>
      <w:tr w:rsidR="00F337F1" w:rsidRPr="00F53688" w14:paraId="6BD50280" w14:textId="77777777" w:rsidTr="00983A91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CBE3C" w14:textId="7C79900F" w:rsidR="00F337F1" w:rsidRPr="00F53688" w:rsidRDefault="0013505E" w:rsidP="00983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ปตท.</w:t>
            </w:r>
            <w:r w:rsidR="00F337F1" w:rsidRPr="00F53688">
              <w:rPr>
                <w:rFonts w:ascii="Angsana New" w:hAnsi="Angsana New"/>
                <w:sz w:val="30"/>
                <w:szCs w:val="30"/>
                <w:cs/>
              </w:rPr>
              <w:t>สำรวจและผลิตปิโตรเลียม จำกัด</w:t>
            </w:r>
            <w:r w:rsidR="00983A91"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ACECD" w14:textId="61065271" w:rsidR="00F337F1" w:rsidRPr="00F53688" w:rsidRDefault="00983A91" w:rsidP="00983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C617E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F337F1" w:rsidRPr="00F53688" w14:paraId="3AD6525D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DDFA2" w14:textId="6940BA9C" w:rsidR="00F337F1" w:rsidRPr="00F53688" w:rsidRDefault="00983A91" w:rsidP="00983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  <w:r w:rsidR="00F337F1" w:rsidRPr="00F5368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942DD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6D92C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7F1" w:rsidRPr="00F53688" w14:paraId="686494C8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28A68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เอนเนอร์ยี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คอมเพล็กซ์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4A2B5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2B4F3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F337F1" w:rsidRPr="00F53688" w14:paraId="0ECF73F0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CB9EF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5FAA2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D1FF3" w14:textId="77777777" w:rsidR="00F337F1" w:rsidRPr="00F53688" w:rsidRDefault="00F337F1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C57421" w:rsidRPr="00F53688" w14:paraId="0966A931" w14:textId="77777777" w:rsidTr="004B472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A8EA5" w14:textId="77777777" w:rsidR="00C57421" w:rsidRPr="00F53688" w:rsidRDefault="00C57421" w:rsidP="004B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 พีทีที แทงค์ เทอร์มินัล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F4D38" w14:textId="77777777" w:rsidR="00C57421" w:rsidRPr="00F53688" w:rsidRDefault="00C57421" w:rsidP="004B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25227" w14:textId="6823B087" w:rsidR="00C57421" w:rsidRPr="00F53688" w:rsidRDefault="00C57421" w:rsidP="000A3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  <w:r w:rsidR="00C207BA" w:rsidRPr="00F53688">
              <w:rPr>
                <w:rFonts w:ascii="Angsana New" w:hAnsi="Angsana New"/>
                <w:sz w:val="30"/>
                <w:szCs w:val="30"/>
                <w:cs/>
              </w:rPr>
              <w:t>และ/หรือมี</w:t>
            </w:r>
          </w:p>
        </w:tc>
      </w:tr>
      <w:tr w:rsidR="00C207BA" w:rsidRPr="00F53688" w14:paraId="2CD7732D" w14:textId="77777777" w:rsidTr="004B472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410E7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93D7F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8E0DD" w14:textId="01760C3B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กรรมการร่วมกัน</w:t>
            </w:r>
          </w:p>
        </w:tc>
      </w:tr>
      <w:tr w:rsidR="00C207BA" w:rsidRPr="00F53688" w14:paraId="1718420D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72BBC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พีทีที โก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บอล เคมิคอล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572A2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B988D" w14:textId="1FCD86C6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</w:t>
            </w:r>
          </w:p>
        </w:tc>
      </w:tr>
      <w:tr w:rsidR="00C207BA" w:rsidRPr="00F53688" w14:paraId="187BE90E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7401B" w14:textId="318193A9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PTT International Trading London Ltd.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323B4" w14:textId="7021FCB2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อังกฤษ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D6656" w14:textId="120FB50A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เป็นบริษัทย่อยของบริษัทใหญ่</w:t>
            </w:r>
          </w:p>
        </w:tc>
      </w:tr>
      <w:tr w:rsidR="00C207BA" w:rsidRPr="00F53688" w14:paraId="280AB6AF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80D8B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พีทีที ฟีนอล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C6EAD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ED33D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C207BA" w:rsidRPr="00F53688" w14:paraId="55AE8EC8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F2427" w14:textId="63408536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 ปตท.สผ.อินเตอร์เนชั่นแนล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AB811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6473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F366B8" w:rsidRPr="00F53688" w14:paraId="123FFC47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D14BD" w14:textId="77777777" w:rsidR="00F366B8" w:rsidRPr="00F53688" w:rsidRDefault="00F366B8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146C5" w14:textId="77777777" w:rsidR="00F366B8" w:rsidRPr="00F53688" w:rsidRDefault="00F366B8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49836" w14:textId="77777777" w:rsidR="00F366B8" w:rsidRPr="00F53688" w:rsidRDefault="00F366B8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207BA" w:rsidRPr="00F53688" w14:paraId="6DE4B1FD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86400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โซลูชั่น ครีเอชั่น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12991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48A27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C207BA" w:rsidRPr="00F53688" w14:paraId="597720AD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D1D1C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ไทยแท้งค์เทอร์มินัล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2B216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6B3A9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C207BA" w:rsidRPr="00F53688" w14:paraId="242E8460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D7539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 โกลบอลกรีนเคมิคอล จำกัด (มหาชน)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6E685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65BDA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เป็นบริษัทย่อยทางอ้อมของบริษัทใหญ่</w:t>
            </w:r>
          </w:p>
        </w:tc>
      </w:tr>
      <w:tr w:rsidR="00C207BA" w:rsidRPr="00F53688" w14:paraId="7CC0C1B8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5FDE3" w14:textId="24BE97A8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9D46A" w14:textId="5B3BEB4C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6D686" w14:textId="3ECCC1BA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ย่อยทางอ้อม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</w:tr>
      <w:tr w:rsidR="00C207BA" w:rsidRPr="00F53688" w14:paraId="5C3AF4ED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514DE" w14:textId="3362A9A9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 จีซี ไกลคอล จำกัด</w:t>
            </w:r>
            <w:r w:rsidRPr="00F53688">
              <w:rPr>
                <w:rFonts w:ascii="Angsana New" w:hAnsi="Angsana New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BF9CB" w14:textId="1750BA6B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AAD66" w14:textId="1909BC72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เป็นบริษัทย่อยทางอ้อมของบริษัทใหญ่</w:t>
            </w:r>
          </w:p>
        </w:tc>
      </w:tr>
      <w:tr w:rsidR="00C207BA" w:rsidRPr="00F53688" w14:paraId="2686DA57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2FDE4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ท่อส่งปิโตรเลียมไทย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2ECD8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4EC37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เป็นบริษัทที่เกี่ยวข้องกันและ/หรือมีผู้บริหาร</w:t>
            </w:r>
          </w:p>
        </w:tc>
      </w:tr>
      <w:tr w:rsidR="00C207BA" w:rsidRPr="00F53688" w14:paraId="2789EC3F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305B6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EE33F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0B057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  <w:tr w:rsidR="00C207BA" w:rsidRPr="00F53688" w14:paraId="4BC1A40D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9036D" w14:textId="1EABB24E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สานพลัง วิสาหกิจเพื่อสังคม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564EF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DF3E1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เป็นบริษัทที่เกี่ยวข้องกันและ/หรือมีผู้บริหาร</w:t>
            </w:r>
          </w:p>
        </w:tc>
      </w:tr>
      <w:tr w:rsidR="00C207BA" w:rsidRPr="00F53688" w14:paraId="0DCBEDF0" w14:textId="77777777" w:rsidTr="00346E7E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F7218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8E7B8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E785A" w14:textId="77777777" w:rsidR="00C207BA" w:rsidRPr="00F53688" w:rsidRDefault="00C207BA" w:rsidP="00C20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ของบริษัทเป็นกรรมการ</w:t>
            </w:r>
          </w:p>
        </w:tc>
      </w:tr>
    </w:tbl>
    <w:p w14:paraId="3D045116" w14:textId="77777777" w:rsidR="00F334F0" w:rsidRPr="00F53688" w:rsidRDefault="00F334F0" w:rsidP="006714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C2EEA29" w14:textId="75FD4C6D" w:rsidR="006714E4" w:rsidRPr="00F53688" w:rsidRDefault="006714E4" w:rsidP="006714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</w:rPr>
        <w:t xml:space="preserve">(1) </w:t>
      </w:r>
      <w:r w:rsidRPr="00F5368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F53688">
        <w:rPr>
          <w:rFonts w:ascii="Angsana New" w:hAnsi="Angsana New"/>
          <w:sz w:val="30"/>
          <w:szCs w:val="30"/>
        </w:rPr>
        <w:t xml:space="preserve">10 </w:t>
      </w:r>
      <w:r w:rsidRPr="00F53688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F53688">
        <w:rPr>
          <w:rFonts w:ascii="Angsana New" w:hAnsi="Angsana New"/>
          <w:sz w:val="30"/>
          <w:szCs w:val="30"/>
        </w:rPr>
        <w:t xml:space="preserve">2561 </w:t>
      </w:r>
      <w:r w:rsidRPr="00F53688">
        <w:rPr>
          <w:rFonts w:ascii="Angsana New" w:hAnsi="Angsana New" w:hint="cs"/>
          <w:sz w:val="30"/>
          <w:szCs w:val="30"/>
          <w:cs/>
        </w:rPr>
        <w:t>บริษัทย่อยทางอ้อมแห่งหนึ่งได้จัดตั้งบริษัท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ทรัพย์ทิพย์ กรีน เอ็นเนอร์ยี่ จำกัด</w:t>
      </w:r>
    </w:p>
    <w:p w14:paraId="00C9B2F4" w14:textId="7507E23A" w:rsidR="002E478D" w:rsidRPr="00F53688" w:rsidRDefault="00A926FA" w:rsidP="002E47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</w:rPr>
        <w:t>(2</w:t>
      </w:r>
      <w:r w:rsidR="002E478D" w:rsidRPr="00F53688">
        <w:rPr>
          <w:rFonts w:ascii="Angsana New" w:hAnsi="Angsana New"/>
          <w:sz w:val="30"/>
          <w:szCs w:val="30"/>
        </w:rPr>
        <w:t xml:space="preserve">) </w:t>
      </w:r>
      <w:r w:rsidR="002E478D" w:rsidRPr="00F5368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2E478D" w:rsidRPr="00F53688">
        <w:rPr>
          <w:rFonts w:ascii="Angsana New" w:hAnsi="Angsana New"/>
          <w:sz w:val="30"/>
          <w:szCs w:val="30"/>
        </w:rPr>
        <w:t xml:space="preserve">23 </w:t>
      </w:r>
      <w:r w:rsidR="002E478D" w:rsidRPr="00F53688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2E478D" w:rsidRPr="00F53688">
        <w:rPr>
          <w:rFonts w:ascii="Angsana New" w:hAnsi="Angsana New"/>
          <w:sz w:val="30"/>
          <w:szCs w:val="30"/>
        </w:rPr>
        <w:t xml:space="preserve">2561 </w:t>
      </w:r>
      <w:r w:rsidR="002E478D" w:rsidRPr="00F53688">
        <w:rPr>
          <w:rFonts w:ascii="Angsana New" w:hAnsi="Angsana New" w:hint="cs"/>
          <w:sz w:val="30"/>
          <w:szCs w:val="30"/>
          <w:cs/>
        </w:rPr>
        <w:t>ได้จดทะเบียนแปรสภาพเป็นบริษัทมหาชนจำกัด</w:t>
      </w:r>
    </w:p>
    <w:p w14:paraId="7FB60CF7" w14:textId="718453A8" w:rsidR="00D33C82" w:rsidRPr="00F53688" w:rsidRDefault="00D33C82" w:rsidP="002E47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53688">
        <w:rPr>
          <w:rFonts w:ascii="Angsana New" w:hAnsi="Angsana New"/>
          <w:sz w:val="30"/>
          <w:szCs w:val="30"/>
        </w:rPr>
        <w:t xml:space="preserve">(3) </w:t>
      </w:r>
      <w:r w:rsidR="00561396" w:rsidRPr="00F5368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561396" w:rsidRPr="00F53688">
        <w:rPr>
          <w:rFonts w:ascii="Angsana New" w:hAnsi="Angsana New"/>
          <w:sz w:val="30"/>
          <w:szCs w:val="30"/>
        </w:rPr>
        <w:t xml:space="preserve">28 </w:t>
      </w:r>
      <w:r w:rsidR="00561396" w:rsidRPr="00F53688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561396" w:rsidRPr="00F53688">
        <w:rPr>
          <w:rFonts w:ascii="Angsana New" w:hAnsi="Angsana New"/>
          <w:sz w:val="30"/>
          <w:szCs w:val="30"/>
        </w:rPr>
        <w:t xml:space="preserve">2560 </w:t>
      </w:r>
      <w:r w:rsidR="009D465F" w:rsidRPr="00F53688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561396" w:rsidRPr="00F53688">
        <w:rPr>
          <w:rFonts w:ascii="Angsana New" w:hAnsi="Angsana New" w:hint="cs"/>
          <w:sz w:val="30"/>
          <w:szCs w:val="30"/>
          <w:cs/>
        </w:rPr>
        <w:t>ปตท</w:t>
      </w:r>
      <w:r w:rsidR="00561396" w:rsidRPr="00F53688">
        <w:rPr>
          <w:rFonts w:ascii="Angsana New" w:hAnsi="Angsana New"/>
          <w:sz w:val="30"/>
          <w:szCs w:val="30"/>
        </w:rPr>
        <w:t>.</w:t>
      </w:r>
      <w:r w:rsidR="009D465F" w:rsidRPr="00F53688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="009D465F" w:rsidRPr="00F53688">
        <w:rPr>
          <w:rFonts w:ascii="Angsana New" w:hAnsi="Angsana New"/>
          <w:sz w:val="30"/>
          <w:szCs w:val="30"/>
        </w:rPr>
        <w:t>(</w:t>
      </w:r>
      <w:r w:rsidR="009D465F" w:rsidRPr="00F53688">
        <w:rPr>
          <w:rFonts w:ascii="Angsana New" w:hAnsi="Angsana New" w:hint="cs"/>
          <w:sz w:val="30"/>
          <w:szCs w:val="30"/>
          <w:cs/>
        </w:rPr>
        <w:t>มหาชน</w:t>
      </w:r>
      <w:r w:rsidR="009D465F" w:rsidRPr="00F53688">
        <w:rPr>
          <w:rFonts w:ascii="Angsana New" w:hAnsi="Angsana New"/>
          <w:sz w:val="30"/>
          <w:szCs w:val="30"/>
        </w:rPr>
        <w:t xml:space="preserve">) </w:t>
      </w:r>
      <w:r w:rsidR="00455D00" w:rsidRPr="00F53688">
        <w:rPr>
          <w:rFonts w:ascii="Angsana New" w:hAnsi="Angsana New"/>
          <w:sz w:val="30"/>
          <w:szCs w:val="30"/>
        </w:rPr>
        <w:t>(“</w:t>
      </w:r>
      <w:r w:rsidR="00455D00" w:rsidRPr="00F53688">
        <w:rPr>
          <w:rFonts w:ascii="Angsana New" w:hAnsi="Angsana New" w:hint="cs"/>
          <w:sz w:val="30"/>
          <w:szCs w:val="30"/>
          <w:cs/>
        </w:rPr>
        <w:t>ปตท</w:t>
      </w:r>
      <w:r w:rsidR="00455D00" w:rsidRPr="00F53688">
        <w:rPr>
          <w:rFonts w:ascii="Angsana New" w:hAnsi="Angsana New"/>
          <w:sz w:val="30"/>
          <w:szCs w:val="30"/>
        </w:rPr>
        <w:t xml:space="preserve">.”) </w:t>
      </w:r>
      <w:r w:rsidR="00561396" w:rsidRPr="00F53688">
        <w:rPr>
          <w:rFonts w:ascii="Angsana New" w:hAnsi="Angsana New" w:hint="cs"/>
          <w:sz w:val="30"/>
          <w:szCs w:val="30"/>
          <w:cs/>
        </w:rPr>
        <w:t>ได้มีมติอนุมติการปรับโครงสร้างบริษัท</w:t>
      </w:r>
      <w:r w:rsidR="00561396" w:rsidRPr="00F53688">
        <w:rPr>
          <w:rFonts w:ascii="Angsana New" w:hAnsi="Angsana New"/>
          <w:sz w:val="30"/>
          <w:szCs w:val="30"/>
        </w:rPr>
        <w:t xml:space="preserve"> </w:t>
      </w:r>
      <w:r w:rsidR="00455D00" w:rsidRPr="00F53688">
        <w:rPr>
          <w:rFonts w:ascii="Angsana New" w:hAnsi="Angsana New"/>
          <w:sz w:val="30"/>
          <w:szCs w:val="30"/>
        </w:rPr>
        <w:br/>
      </w:r>
      <w:r w:rsidR="00561396" w:rsidRPr="00F53688">
        <w:rPr>
          <w:rFonts w:ascii="Angsana New" w:hAnsi="Angsana New" w:hint="cs"/>
          <w:sz w:val="30"/>
          <w:szCs w:val="30"/>
          <w:cs/>
        </w:rPr>
        <w:t>โดยการโอนกิจการของหน่วยธุรกิจน้ำมันให้แก่ บริษัท</w:t>
      </w:r>
      <w:r w:rsidR="001D36B4" w:rsidRPr="00F53688">
        <w:rPr>
          <w:rFonts w:ascii="Angsana New" w:hAnsi="Angsana New"/>
          <w:sz w:val="30"/>
          <w:szCs w:val="30"/>
        </w:rPr>
        <w:t xml:space="preserve"> </w:t>
      </w:r>
      <w:r w:rsidR="00561396" w:rsidRPr="00F53688">
        <w:rPr>
          <w:rFonts w:ascii="Angsana New" w:hAnsi="Angsana New" w:hint="cs"/>
          <w:sz w:val="30"/>
          <w:szCs w:val="30"/>
          <w:cs/>
        </w:rPr>
        <w:t>ปตท</w:t>
      </w:r>
      <w:r w:rsidR="00561396" w:rsidRPr="00F53688">
        <w:rPr>
          <w:rFonts w:ascii="Angsana New" w:hAnsi="Angsana New"/>
          <w:sz w:val="30"/>
          <w:szCs w:val="30"/>
        </w:rPr>
        <w:t xml:space="preserve">. </w:t>
      </w:r>
      <w:r w:rsidR="00561396" w:rsidRPr="00F53688">
        <w:rPr>
          <w:rFonts w:ascii="Angsana New" w:hAnsi="Angsana New" w:hint="cs"/>
          <w:sz w:val="30"/>
          <w:szCs w:val="30"/>
          <w:cs/>
        </w:rPr>
        <w:t>น้ำมันและ</w:t>
      </w:r>
      <w:r w:rsidR="001C54FD" w:rsidRPr="00F53688">
        <w:rPr>
          <w:rFonts w:ascii="Angsana New" w:hAnsi="Angsana New" w:hint="cs"/>
          <w:sz w:val="30"/>
          <w:szCs w:val="30"/>
          <w:cs/>
        </w:rPr>
        <w:t>การค้</w:t>
      </w:r>
      <w:r w:rsidR="00561396" w:rsidRPr="00F53688">
        <w:rPr>
          <w:rFonts w:ascii="Angsana New" w:hAnsi="Angsana New" w:hint="cs"/>
          <w:sz w:val="30"/>
          <w:szCs w:val="30"/>
          <w:cs/>
        </w:rPr>
        <w:t xml:space="preserve">าปลีก จำกัด (มหาชน) </w:t>
      </w:r>
      <w:r w:rsidR="00561396" w:rsidRPr="00F53688">
        <w:rPr>
          <w:rFonts w:ascii="Angsana New" w:hAnsi="Angsana New"/>
          <w:sz w:val="30"/>
          <w:szCs w:val="30"/>
        </w:rPr>
        <w:t>(“</w:t>
      </w:r>
      <w:r w:rsidR="001C54FD" w:rsidRPr="00F53688">
        <w:rPr>
          <w:rFonts w:ascii="Angsana New" w:hAnsi="Angsana New"/>
          <w:sz w:val="30"/>
          <w:szCs w:val="30"/>
        </w:rPr>
        <w:t>PTT</w:t>
      </w:r>
      <w:r w:rsidR="00561396" w:rsidRPr="00F53688">
        <w:rPr>
          <w:rFonts w:ascii="Angsana New" w:hAnsi="Angsana New"/>
          <w:sz w:val="30"/>
          <w:szCs w:val="30"/>
        </w:rPr>
        <w:t xml:space="preserve">OR”) </w:t>
      </w:r>
      <w:r w:rsidR="001C54FD" w:rsidRPr="00F53688">
        <w:rPr>
          <w:rFonts w:ascii="Angsana New" w:hAnsi="Angsana New" w:hint="cs"/>
          <w:sz w:val="30"/>
          <w:szCs w:val="30"/>
          <w:cs/>
        </w:rPr>
        <w:t>ทั้งนี้ ปตท</w:t>
      </w:r>
      <w:r w:rsidR="001C54FD" w:rsidRPr="00F53688">
        <w:rPr>
          <w:rFonts w:ascii="Angsana New" w:hAnsi="Angsana New"/>
          <w:sz w:val="30"/>
          <w:szCs w:val="30"/>
        </w:rPr>
        <w:t xml:space="preserve">. </w:t>
      </w:r>
      <w:r w:rsidR="001C54FD" w:rsidRPr="00F53688">
        <w:rPr>
          <w:rFonts w:ascii="Angsana New" w:hAnsi="Angsana New" w:hint="cs"/>
          <w:sz w:val="30"/>
          <w:szCs w:val="30"/>
          <w:cs/>
        </w:rPr>
        <w:t xml:space="preserve">และ </w:t>
      </w:r>
      <w:r w:rsidR="001C54FD" w:rsidRPr="00F53688">
        <w:rPr>
          <w:rFonts w:ascii="Angsana New" w:hAnsi="Angsana New"/>
          <w:sz w:val="30"/>
          <w:szCs w:val="30"/>
        </w:rPr>
        <w:t xml:space="preserve">PTTOR </w:t>
      </w:r>
      <w:r w:rsidR="001C54FD" w:rsidRPr="00F53688">
        <w:rPr>
          <w:rFonts w:ascii="Angsana New" w:hAnsi="Angsana New" w:hint="cs"/>
          <w:sz w:val="30"/>
          <w:szCs w:val="30"/>
          <w:cs/>
        </w:rPr>
        <w:t xml:space="preserve">ได้ลงนามในสัญญาโอนกิจการเมื่อวันที่ </w:t>
      </w:r>
      <w:r w:rsidR="001C54FD" w:rsidRPr="00F53688">
        <w:rPr>
          <w:rFonts w:ascii="Angsana New" w:hAnsi="Angsana New"/>
          <w:sz w:val="30"/>
          <w:szCs w:val="30"/>
        </w:rPr>
        <w:t>18</w:t>
      </w:r>
      <w:r w:rsidR="001C54FD" w:rsidRPr="00F53688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1C54FD" w:rsidRPr="00F53688">
        <w:rPr>
          <w:rFonts w:ascii="Angsana New" w:hAnsi="Angsana New"/>
          <w:sz w:val="30"/>
          <w:szCs w:val="30"/>
        </w:rPr>
        <w:t xml:space="preserve">2561 </w:t>
      </w:r>
      <w:r w:rsidR="001C54FD" w:rsidRPr="00F53688">
        <w:rPr>
          <w:rFonts w:ascii="Angsana New" w:hAnsi="Angsana New" w:hint="cs"/>
          <w:sz w:val="30"/>
          <w:szCs w:val="30"/>
          <w:cs/>
        </w:rPr>
        <w:t>และปตท</w:t>
      </w:r>
      <w:r w:rsidR="001C54FD" w:rsidRPr="00F53688">
        <w:rPr>
          <w:rFonts w:ascii="Angsana New" w:hAnsi="Angsana New"/>
          <w:sz w:val="30"/>
          <w:szCs w:val="30"/>
        </w:rPr>
        <w:t xml:space="preserve">. </w:t>
      </w:r>
      <w:r w:rsidR="001C54FD" w:rsidRPr="00F53688">
        <w:rPr>
          <w:rFonts w:ascii="Angsana New" w:hAnsi="Angsana New" w:hint="cs"/>
          <w:sz w:val="30"/>
          <w:szCs w:val="30"/>
          <w:cs/>
        </w:rPr>
        <w:t xml:space="preserve">ได้เริ่มดำเนินกระบวนการโอนสินทรัพย์และหนี้สินต่างๆ ตลอดจนหุ้นของบริษัทที่เกี่ยวข้องให้แก่ </w:t>
      </w:r>
      <w:r w:rsidR="001C54FD" w:rsidRPr="00F53688">
        <w:rPr>
          <w:rFonts w:ascii="Angsana New" w:hAnsi="Angsana New"/>
          <w:sz w:val="30"/>
          <w:szCs w:val="30"/>
        </w:rPr>
        <w:t xml:space="preserve">PTTOR </w:t>
      </w:r>
      <w:r w:rsidR="001C54FD" w:rsidRPr="00F53688">
        <w:rPr>
          <w:rFonts w:ascii="Angsana New" w:hAnsi="Angsana New" w:hint="cs"/>
          <w:sz w:val="30"/>
          <w:szCs w:val="30"/>
          <w:cs/>
        </w:rPr>
        <w:t>ตั้งแต่</w:t>
      </w:r>
      <w:r w:rsidR="00455D00" w:rsidRPr="00F53688">
        <w:rPr>
          <w:rFonts w:ascii="Angsana New" w:hAnsi="Angsana New"/>
          <w:sz w:val="30"/>
          <w:szCs w:val="30"/>
        </w:rPr>
        <w:br/>
      </w:r>
      <w:r w:rsidR="001C54FD" w:rsidRPr="00F53688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1C54FD" w:rsidRPr="00F53688">
        <w:rPr>
          <w:rFonts w:ascii="Angsana New" w:hAnsi="Angsana New"/>
          <w:sz w:val="30"/>
          <w:szCs w:val="30"/>
        </w:rPr>
        <w:t>1</w:t>
      </w:r>
      <w:r w:rsidR="001C54FD" w:rsidRPr="00F53688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1C54FD" w:rsidRPr="00F53688">
        <w:rPr>
          <w:rFonts w:ascii="Angsana New" w:hAnsi="Angsana New"/>
          <w:sz w:val="30"/>
          <w:szCs w:val="30"/>
        </w:rPr>
        <w:t xml:space="preserve">2561 </w:t>
      </w:r>
    </w:p>
    <w:p w14:paraId="061C669B" w14:textId="2FDC4154" w:rsidR="00D33C82" w:rsidRPr="00F53688" w:rsidRDefault="00D33C82" w:rsidP="002E47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</w:rPr>
        <w:t xml:space="preserve">(4) </w:t>
      </w:r>
      <w:r w:rsidR="00CE390D" w:rsidRPr="00F5368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E390D" w:rsidRPr="00F53688">
        <w:rPr>
          <w:rFonts w:ascii="Angsana New" w:hAnsi="Angsana New"/>
          <w:sz w:val="30"/>
          <w:szCs w:val="30"/>
        </w:rPr>
        <w:t xml:space="preserve">21 </w:t>
      </w:r>
      <w:r w:rsidR="00CE390D" w:rsidRPr="00F5368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E390D" w:rsidRPr="00F53688">
        <w:rPr>
          <w:rFonts w:ascii="Angsana New" w:hAnsi="Angsana New"/>
          <w:sz w:val="30"/>
          <w:szCs w:val="30"/>
        </w:rPr>
        <w:t xml:space="preserve">2561 </w:t>
      </w:r>
      <w:r w:rsidR="00CE390D" w:rsidRPr="00F53688">
        <w:rPr>
          <w:rFonts w:ascii="Angsana New" w:hAnsi="Angsana New"/>
          <w:sz w:val="30"/>
          <w:szCs w:val="30"/>
          <w:cs/>
        </w:rPr>
        <w:t>บริษัท ทีโอซี</w:t>
      </w:r>
      <w:r w:rsidR="000E5B02" w:rsidRPr="00F53688">
        <w:rPr>
          <w:rFonts w:ascii="Angsana New" w:hAnsi="Angsana New"/>
          <w:sz w:val="30"/>
          <w:szCs w:val="30"/>
        </w:rPr>
        <w:t xml:space="preserve"> </w:t>
      </w:r>
      <w:r w:rsidR="00CE390D" w:rsidRPr="00F53688">
        <w:rPr>
          <w:rFonts w:ascii="Angsana New" w:hAnsi="Angsana New"/>
          <w:sz w:val="30"/>
          <w:szCs w:val="30"/>
          <w:cs/>
        </w:rPr>
        <w:t>ไกลคอล จำกัด ได้เปลี่ยนชื่อนิติบุคคลเป็น บริษัท จีซี</w:t>
      </w:r>
      <w:r w:rsidR="003E388D" w:rsidRPr="00F53688">
        <w:rPr>
          <w:rFonts w:ascii="Angsana New" w:hAnsi="Angsana New" w:hint="cs"/>
          <w:sz w:val="30"/>
          <w:szCs w:val="30"/>
          <w:cs/>
        </w:rPr>
        <w:t xml:space="preserve"> </w:t>
      </w:r>
      <w:r w:rsidR="00CE390D" w:rsidRPr="00F53688">
        <w:rPr>
          <w:rFonts w:ascii="Angsana New" w:hAnsi="Angsana New"/>
          <w:sz w:val="30"/>
          <w:szCs w:val="30"/>
          <w:cs/>
        </w:rPr>
        <w:t>ไกลคอล จำกัด</w:t>
      </w:r>
    </w:p>
    <w:p w14:paraId="0584FD92" w14:textId="77777777" w:rsidR="001C54FD" w:rsidRPr="00F53688" w:rsidRDefault="001C54FD" w:rsidP="002E47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D404E97" w14:textId="77777777" w:rsidR="00DE151E" w:rsidRPr="00F53688" w:rsidRDefault="00194B55" w:rsidP="00194B55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</w:rPr>
        <w:tab/>
      </w:r>
      <w:r w:rsidRPr="00F53688">
        <w:rPr>
          <w:rFonts w:ascii="Angsana New" w:hAnsi="Angsana New"/>
        </w:rPr>
        <w:tab/>
      </w:r>
      <w:r w:rsidR="00DE151E" w:rsidRPr="00F53688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7713A263" w14:textId="77777777" w:rsidR="005B211A" w:rsidRPr="00F53688" w:rsidRDefault="005B211A" w:rsidP="00194B55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7499E42" w14:textId="77777777" w:rsidR="00DE151E" w:rsidRPr="00F53688" w:rsidRDefault="00DE151E" w:rsidP="00AF6226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2"/>
          <w:szCs w:val="2"/>
          <w:cs/>
          <w:lang w:bidi="th-TH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4068"/>
        <w:gridCol w:w="5562"/>
      </w:tblGrid>
      <w:tr w:rsidR="00DE151E" w:rsidRPr="00F53688" w14:paraId="6F716420" w14:textId="77777777" w:rsidTr="00323A57">
        <w:tc>
          <w:tcPr>
            <w:tcW w:w="4068" w:type="dxa"/>
          </w:tcPr>
          <w:p w14:paraId="6E493233" w14:textId="77777777" w:rsidR="00DE151E" w:rsidRPr="00F53688" w:rsidRDefault="00DE151E" w:rsidP="00AF6226">
            <w:pPr>
              <w:pStyle w:val="block"/>
              <w:spacing w:after="0" w:line="240" w:lineRule="auto"/>
              <w:ind w:left="0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562" w:type="dxa"/>
          </w:tcPr>
          <w:p w14:paraId="0917C1C5" w14:textId="77777777" w:rsidR="00DE151E" w:rsidRPr="00F53688" w:rsidRDefault="00DE151E" w:rsidP="00AF6226">
            <w:pPr>
              <w:pStyle w:val="block"/>
              <w:spacing w:after="0" w:line="240" w:lineRule="auto"/>
              <w:ind w:left="0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DE151E" w:rsidRPr="00F53688" w14:paraId="69BE27C0" w14:textId="77777777" w:rsidTr="00323A57">
        <w:tc>
          <w:tcPr>
            <w:tcW w:w="4068" w:type="dxa"/>
          </w:tcPr>
          <w:p w14:paraId="6C1B1D5A" w14:textId="77777777" w:rsidR="00DE151E" w:rsidRPr="00F53688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5562" w:type="dxa"/>
          </w:tcPr>
          <w:p w14:paraId="6741FE1A" w14:textId="77777777" w:rsidR="00DE151E" w:rsidRPr="00F53688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DE151E" w:rsidRPr="00F53688" w14:paraId="0F4F7B4D" w14:textId="77777777" w:rsidTr="00323A57">
        <w:tc>
          <w:tcPr>
            <w:tcW w:w="4068" w:type="dxa"/>
          </w:tcPr>
          <w:p w14:paraId="3F07D7B4" w14:textId="77777777" w:rsidR="00DE151E" w:rsidRPr="00F53688" w:rsidRDefault="00541D19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รายได้จากการขาย</w:t>
            </w:r>
            <w:r w:rsidR="00DE151E"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และการให้บริการ  </w:t>
            </w:r>
          </w:p>
        </w:tc>
        <w:tc>
          <w:tcPr>
            <w:tcW w:w="5562" w:type="dxa"/>
          </w:tcPr>
          <w:p w14:paraId="2AEADDE6" w14:textId="77777777" w:rsidR="00DE151E" w:rsidRPr="00F53688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E151E" w:rsidRPr="00F53688" w14:paraId="77E32392" w14:textId="77777777" w:rsidTr="00323A57">
        <w:tc>
          <w:tcPr>
            <w:tcW w:w="4068" w:type="dxa"/>
          </w:tcPr>
          <w:p w14:paraId="7739FC08" w14:textId="77777777" w:rsidR="00DE151E" w:rsidRPr="00F53688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รายได้ค่าเช่า ซื้อสินค้าและสินทรัพย์</w:t>
            </w:r>
          </w:p>
        </w:tc>
        <w:tc>
          <w:tcPr>
            <w:tcW w:w="5562" w:type="dxa"/>
          </w:tcPr>
          <w:p w14:paraId="0686AE8E" w14:textId="77777777" w:rsidR="00DE151E" w:rsidRPr="00F53688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ราคาตลาดหรือในราคาที่ตกลงกันตามสัญญาหากไม่มี</w:t>
            </w:r>
          </w:p>
        </w:tc>
      </w:tr>
      <w:tr w:rsidR="00DE151E" w:rsidRPr="00F53688" w14:paraId="0A7F0C29" w14:textId="77777777" w:rsidTr="00323A57">
        <w:tc>
          <w:tcPr>
            <w:tcW w:w="4068" w:type="dxa"/>
          </w:tcPr>
          <w:p w14:paraId="5FD89BC3" w14:textId="77777777" w:rsidR="00DE151E" w:rsidRPr="00F53688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562" w:type="dxa"/>
          </w:tcPr>
          <w:p w14:paraId="13DC6E45" w14:textId="77777777" w:rsidR="00DE151E" w:rsidRPr="00F53688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ราคาตลาดรองรับ</w:t>
            </w:r>
          </w:p>
        </w:tc>
      </w:tr>
      <w:tr w:rsidR="00DE151E" w:rsidRPr="00F53688" w14:paraId="38DA65BF" w14:textId="77777777" w:rsidTr="00323A57">
        <w:tc>
          <w:tcPr>
            <w:tcW w:w="4068" w:type="dxa"/>
          </w:tcPr>
          <w:p w14:paraId="4702321F" w14:textId="77777777" w:rsidR="00DE151E" w:rsidRPr="00F53688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ดอกเบี้ยรับและดอกเบี้ยจ่าย</w:t>
            </w:r>
          </w:p>
        </w:tc>
        <w:tc>
          <w:tcPr>
            <w:tcW w:w="5562" w:type="dxa"/>
          </w:tcPr>
          <w:p w14:paraId="3A49B610" w14:textId="77777777" w:rsidR="00DE151E" w:rsidRPr="00F53688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DE151E" w:rsidRPr="00F53688" w14:paraId="74725DC2" w14:textId="77777777" w:rsidTr="00323A57">
        <w:tc>
          <w:tcPr>
            <w:tcW w:w="4068" w:type="dxa"/>
          </w:tcPr>
          <w:p w14:paraId="2D7E1360" w14:textId="77777777" w:rsidR="00DE151E" w:rsidRPr="00F53688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  <w:tc>
          <w:tcPr>
            <w:tcW w:w="5562" w:type="dxa"/>
          </w:tcPr>
          <w:p w14:paraId="58BA0C2F" w14:textId="77777777" w:rsidR="00DE151E" w:rsidRPr="00F53688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ตามสิทธิการได้รับเงินปันผล</w:t>
            </w:r>
          </w:p>
        </w:tc>
      </w:tr>
      <w:tr w:rsidR="00DE151E" w:rsidRPr="00F53688" w14:paraId="4DC4CE1B" w14:textId="77777777" w:rsidTr="00323A57">
        <w:tc>
          <w:tcPr>
            <w:tcW w:w="4068" w:type="dxa"/>
          </w:tcPr>
          <w:p w14:paraId="6283D0E3" w14:textId="77777777" w:rsidR="00DE151E" w:rsidRPr="00F53688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5562" w:type="dxa"/>
          </w:tcPr>
          <w:p w14:paraId="75F18694" w14:textId="77777777" w:rsidR="00DE151E" w:rsidRPr="00F53688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DE151E" w:rsidRPr="00F53688" w14:paraId="0EAE25B7" w14:textId="77777777" w:rsidTr="00323A57">
        <w:tc>
          <w:tcPr>
            <w:tcW w:w="4068" w:type="dxa"/>
          </w:tcPr>
          <w:p w14:paraId="1223C2D8" w14:textId="77777777" w:rsidR="00DE151E" w:rsidRPr="00F53688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ค่าตอบแทนกรรมการ</w:t>
            </w:r>
          </w:p>
        </w:tc>
        <w:tc>
          <w:tcPr>
            <w:tcW w:w="5562" w:type="dxa"/>
          </w:tcPr>
          <w:p w14:paraId="00F69491" w14:textId="77777777" w:rsidR="00DE151E" w:rsidRPr="00F53688" w:rsidRDefault="00DE151E" w:rsidP="00AF6226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ตามจำนวนที่ได้รับการอนุมัติโดยผู้ถือหุ้นของกลุ่มบริษัท</w:t>
            </w:r>
          </w:p>
        </w:tc>
      </w:tr>
    </w:tbl>
    <w:p w14:paraId="4361FD27" w14:textId="77777777" w:rsidR="0035711A" w:rsidRPr="00F53688" w:rsidRDefault="0035711A" w:rsidP="00AF6226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9E9A94F" w14:textId="1329E6D2" w:rsidR="00DE151E" w:rsidRPr="00F53688" w:rsidRDefault="00534C17" w:rsidP="00D021E9">
      <w:pPr>
        <w:tabs>
          <w:tab w:val="clear" w:pos="454"/>
          <w:tab w:val="clear" w:pos="680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</w:rPr>
        <w:lastRenderedPageBreak/>
        <w:tab/>
      </w:r>
      <w:r w:rsidR="00E33575" w:rsidRPr="00F53688">
        <w:rPr>
          <w:rFonts w:ascii="Angsana New" w:hAnsi="Angsana New"/>
          <w:sz w:val="30"/>
          <w:szCs w:val="30"/>
        </w:rPr>
        <w:tab/>
      </w:r>
      <w:r w:rsidR="00DE151E" w:rsidRPr="00F53688">
        <w:rPr>
          <w:rFonts w:ascii="Angsana New" w:hAnsi="Angsana New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="00DE151E" w:rsidRPr="00F53688">
        <w:rPr>
          <w:rFonts w:ascii="Angsana New" w:hAnsi="Angsana New"/>
          <w:sz w:val="30"/>
          <w:szCs w:val="30"/>
        </w:rPr>
        <w:t xml:space="preserve"> </w:t>
      </w:r>
      <w:r w:rsidR="00DE151E" w:rsidRPr="00F53688">
        <w:rPr>
          <w:rFonts w:ascii="Angsana New" w:hAnsi="Angsana New"/>
          <w:sz w:val="30"/>
          <w:szCs w:val="30"/>
          <w:cs/>
        </w:rPr>
        <w:t>ธันวาคม</w:t>
      </w:r>
      <w:r w:rsidR="00DE151E" w:rsidRPr="00F53688">
        <w:rPr>
          <w:rFonts w:ascii="Angsana New" w:hAnsi="Angsana New"/>
          <w:sz w:val="30"/>
          <w:szCs w:val="30"/>
        </w:rPr>
        <w:t xml:space="preserve"> </w:t>
      </w:r>
      <w:r w:rsidR="007F0795" w:rsidRPr="00F53688">
        <w:rPr>
          <w:rFonts w:ascii="Angsana New" w:hAnsi="Angsana New"/>
          <w:sz w:val="30"/>
          <w:szCs w:val="30"/>
          <w:lang w:bidi="ar-SA"/>
        </w:rPr>
        <w:t>256</w:t>
      </w:r>
      <w:r w:rsidRPr="00F53688">
        <w:rPr>
          <w:rFonts w:ascii="Angsana New" w:hAnsi="Angsana New"/>
          <w:sz w:val="30"/>
          <w:szCs w:val="30"/>
          <w:lang w:bidi="ar-SA"/>
        </w:rPr>
        <w:t>1</w:t>
      </w:r>
      <w:r w:rsidR="00962472" w:rsidRPr="00F53688">
        <w:rPr>
          <w:rFonts w:ascii="Angsana New" w:hAnsi="Angsana New"/>
          <w:sz w:val="30"/>
          <w:szCs w:val="30"/>
          <w:lang w:bidi="ar-SA"/>
        </w:rPr>
        <w:t xml:space="preserve"> </w:t>
      </w:r>
      <w:r w:rsidR="00962472" w:rsidRPr="00F53688">
        <w:rPr>
          <w:rFonts w:ascii="Angsana New" w:hAnsi="Angsana New"/>
          <w:sz w:val="30"/>
          <w:szCs w:val="30"/>
          <w:cs/>
        </w:rPr>
        <w:t xml:space="preserve">และ </w:t>
      </w:r>
      <w:r w:rsidRPr="00F53688">
        <w:rPr>
          <w:rFonts w:ascii="Angsana New" w:hAnsi="Angsana New"/>
          <w:sz w:val="30"/>
          <w:szCs w:val="30"/>
          <w:lang w:bidi="ar-SA"/>
        </w:rPr>
        <w:t>2560</w:t>
      </w:r>
      <w:r w:rsidR="00541D19" w:rsidRPr="00F53688">
        <w:rPr>
          <w:rFonts w:ascii="Angsana New" w:hAnsi="Angsana New"/>
          <w:sz w:val="30"/>
          <w:szCs w:val="30"/>
          <w:lang w:bidi="ar-SA"/>
        </w:rPr>
        <w:t xml:space="preserve"> </w:t>
      </w:r>
      <w:r w:rsidR="00DE151E" w:rsidRPr="00F53688">
        <w:rPr>
          <w:rFonts w:ascii="Angsana New" w:hAnsi="Angsana New"/>
          <w:sz w:val="30"/>
          <w:szCs w:val="30"/>
          <w:cs/>
        </w:rPr>
        <w:t>สรุปได้</w:t>
      </w:r>
      <w:r w:rsidR="00D021E9" w:rsidRPr="00F53688">
        <w:rPr>
          <w:rFonts w:ascii="Angsana New" w:hAnsi="Angsana New"/>
          <w:sz w:val="30"/>
          <w:szCs w:val="30"/>
        </w:rPr>
        <w:t xml:space="preserve">  </w:t>
      </w:r>
      <w:r w:rsidR="00DE151E" w:rsidRPr="00F53688">
        <w:rPr>
          <w:rFonts w:ascii="Angsana New" w:hAnsi="Angsana New"/>
          <w:sz w:val="30"/>
          <w:szCs w:val="30"/>
          <w:cs/>
        </w:rPr>
        <w:t xml:space="preserve">ดังนี้  </w:t>
      </w:r>
    </w:p>
    <w:p w14:paraId="24111A26" w14:textId="77777777" w:rsidR="00DE151E" w:rsidRPr="00F53688" w:rsidRDefault="00DE151E" w:rsidP="00557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  <w:r w:rsidRPr="00F53688">
        <w:rPr>
          <w:rFonts w:ascii="Angsana New" w:hAnsi="Angsana New"/>
          <w:sz w:val="24"/>
          <w:szCs w:val="24"/>
          <w:cs/>
        </w:rPr>
        <w:t xml:space="preserve">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233"/>
        <w:gridCol w:w="270"/>
        <w:gridCol w:w="1260"/>
        <w:gridCol w:w="270"/>
        <w:gridCol w:w="1215"/>
        <w:gridCol w:w="270"/>
        <w:gridCol w:w="1224"/>
      </w:tblGrid>
      <w:tr w:rsidR="00C271A5" w:rsidRPr="00F53688" w14:paraId="62ABBC31" w14:textId="77777777" w:rsidTr="00251530">
        <w:trPr>
          <w:cantSplit/>
          <w:tblHeader/>
        </w:trPr>
        <w:tc>
          <w:tcPr>
            <w:tcW w:w="3618" w:type="dxa"/>
          </w:tcPr>
          <w:p w14:paraId="3F24E8E4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06073871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0CF0B6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9" w:type="dxa"/>
            <w:gridSpan w:val="3"/>
          </w:tcPr>
          <w:p w14:paraId="317B4FA8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4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71A5" w:rsidRPr="00F53688" w14:paraId="03D13B73" w14:textId="77777777" w:rsidTr="00251530">
        <w:trPr>
          <w:cantSplit/>
          <w:trHeight w:val="391"/>
          <w:tblHeader/>
        </w:trPr>
        <w:tc>
          <w:tcPr>
            <w:tcW w:w="3618" w:type="dxa"/>
          </w:tcPr>
          <w:p w14:paraId="715F8DAC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79CAF292" w14:textId="5F0F8E67" w:rsidR="00C271A5" w:rsidRPr="00F53688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3E3010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9C8CB3D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29DB46" w14:textId="286612DC" w:rsidR="00C271A5" w:rsidRPr="00F53688" w:rsidRDefault="003E3010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0BCDC681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044ED92" w14:textId="4837C58A" w:rsidR="00C271A5" w:rsidRPr="00F53688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3E3010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5AE869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D92CD0C" w14:textId="3F90DA79" w:rsidR="00C271A5" w:rsidRPr="00F53688" w:rsidRDefault="003E3010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271A5" w:rsidRPr="00F53688" w14:paraId="400DCC0A" w14:textId="77777777" w:rsidTr="00251530">
        <w:trPr>
          <w:cantSplit/>
          <w:trHeight w:val="407"/>
          <w:tblHeader/>
        </w:trPr>
        <w:tc>
          <w:tcPr>
            <w:tcW w:w="3618" w:type="dxa"/>
          </w:tcPr>
          <w:p w14:paraId="0CE26872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2" w:type="dxa"/>
            <w:gridSpan w:val="7"/>
          </w:tcPr>
          <w:p w14:paraId="64CDA3B2" w14:textId="77777777" w:rsidR="00C271A5" w:rsidRPr="00F53688" w:rsidRDefault="00C271A5" w:rsidP="0044103D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C271A5" w:rsidRPr="00F53688" w14:paraId="6281A743" w14:textId="77777777" w:rsidTr="004B472D">
        <w:trPr>
          <w:cantSplit/>
        </w:trPr>
        <w:tc>
          <w:tcPr>
            <w:tcW w:w="3618" w:type="dxa"/>
          </w:tcPr>
          <w:p w14:paraId="6C597672" w14:textId="77777777" w:rsidR="00C271A5" w:rsidRPr="00F53688" w:rsidRDefault="00050CAF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33" w:type="dxa"/>
          </w:tcPr>
          <w:p w14:paraId="3F21D2F3" w14:textId="77777777" w:rsidR="00C271A5" w:rsidRPr="00F53688" w:rsidRDefault="00C271A5" w:rsidP="0044103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A67E89" w14:textId="77777777" w:rsidR="00C271A5" w:rsidRPr="00F53688" w:rsidRDefault="00C271A5" w:rsidP="0044103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1510179" w14:textId="77777777" w:rsidR="00C271A5" w:rsidRPr="00F53688" w:rsidRDefault="00C271A5" w:rsidP="0044103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B23F2C" w14:textId="77777777" w:rsidR="00C271A5" w:rsidRPr="00F53688" w:rsidRDefault="00C271A5" w:rsidP="0044103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202E4804" w14:textId="77777777" w:rsidR="00C271A5" w:rsidRPr="00F53688" w:rsidRDefault="00C271A5" w:rsidP="0044103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8D75F1" w14:textId="77777777" w:rsidR="00C271A5" w:rsidRPr="00F53688" w:rsidRDefault="00C271A5" w:rsidP="0044103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FF26E64" w14:textId="77777777" w:rsidR="00C271A5" w:rsidRPr="00F53688" w:rsidRDefault="00C271A5" w:rsidP="0044103D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3010" w:rsidRPr="00F53688" w14:paraId="333B2746" w14:textId="77777777" w:rsidTr="004B472D">
        <w:trPr>
          <w:cantSplit/>
        </w:trPr>
        <w:tc>
          <w:tcPr>
            <w:tcW w:w="3618" w:type="dxa"/>
          </w:tcPr>
          <w:p w14:paraId="22FAAEFD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รายได้จากการขา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233" w:type="dxa"/>
          </w:tcPr>
          <w:p w14:paraId="0617E273" w14:textId="6EF09182" w:rsidR="003E3010" w:rsidRPr="00F53688" w:rsidRDefault="00D6314C" w:rsidP="003E3010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84,544</w:t>
            </w:r>
          </w:p>
        </w:tc>
        <w:tc>
          <w:tcPr>
            <w:tcW w:w="270" w:type="dxa"/>
          </w:tcPr>
          <w:p w14:paraId="5D5714A4" w14:textId="77777777" w:rsidR="003E3010" w:rsidRPr="00F53688" w:rsidRDefault="003E3010" w:rsidP="003E3010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0BFC0A0" w14:textId="07CA33FB" w:rsidR="003E3010" w:rsidRPr="00F53688" w:rsidRDefault="003E3010" w:rsidP="00E21247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151,356</w:t>
            </w:r>
          </w:p>
        </w:tc>
        <w:tc>
          <w:tcPr>
            <w:tcW w:w="270" w:type="dxa"/>
          </w:tcPr>
          <w:p w14:paraId="074DAD4B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35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9FDD0C4" w14:textId="7FA1CA06" w:rsidR="003E3010" w:rsidRPr="00F53688" w:rsidRDefault="00D6314C" w:rsidP="003E3010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82,490</w:t>
            </w:r>
          </w:p>
        </w:tc>
        <w:tc>
          <w:tcPr>
            <w:tcW w:w="270" w:type="dxa"/>
          </w:tcPr>
          <w:p w14:paraId="293EC3B9" w14:textId="77777777" w:rsidR="003E3010" w:rsidRPr="00F53688" w:rsidRDefault="003E3010" w:rsidP="003E3010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67E765D9" w14:textId="50795483" w:rsidR="003E3010" w:rsidRPr="00F53688" w:rsidRDefault="003E3010" w:rsidP="00E21247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147,470</w:t>
            </w:r>
          </w:p>
        </w:tc>
      </w:tr>
      <w:tr w:rsidR="003E3010" w:rsidRPr="00F53688" w14:paraId="1C1BB56B" w14:textId="77777777" w:rsidTr="004B472D">
        <w:trPr>
          <w:cantSplit/>
        </w:trPr>
        <w:tc>
          <w:tcPr>
            <w:tcW w:w="3618" w:type="dxa"/>
          </w:tcPr>
          <w:p w14:paraId="7F5E826A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33" w:type="dxa"/>
          </w:tcPr>
          <w:p w14:paraId="67BE227A" w14:textId="1E0B0B0F" w:rsidR="003E3010" w:rsidRPr="00F53688" w:rsidRDefault="00D6314C" w:rsidP="003E3010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142,972</w:t>
            </w:r>
          </w:p>
        </w:tc>
        <w:tc>
          <w:tcPr>
            <w:tcW w:w="270" w:type="dxa"/>
          </w:tcPr>
          <w:p w14:paraId="043D99D6" w14:textId="77777777" w:rsidR="003E3010" w:rsidRPr="00F53688" w:rsidRDefault="003E3010" w:rsidP="003E3010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A434F5A" w14:textId="7338E2E5" w:rsidR="003E3010" w:rsidRPr="00F53688" w:rsidRDefault="003E3010" w:rsidP="003E3010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108,358</w:t>
            </w:r>
          </w:p>
        </w:tc>
        <w:tc>
          <w:tcPr>
            <w:tcW w:w="270" w:type="dxa"/>
          </w:tcPr>
          <w:p w14:paraId="13481AC5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037C0B2" w14:textId="7CD04D2D" w:rsidR="003E3010" w:rsidRPr="00F53688" w:rsidRDefault="00D6314C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134,494</w:t>
            </w:r>
          </w:p>
        </w:tc>
        <w:tc>
          <w:tcPr>
            <w:tcW w:w="270" w:type="dxa"/>
          </w:tcPr>
          <w:p w14:paraId="05E8514C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3C8381EA" w14:textId="59ABFCA8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100,709</w:t>
            </w:r>
          </w:p>
        </w:tc>
      </w:tr>
      <w:tr w:rsidR="003E3010" w:rsidRPr="00F53688" w14:paraId="364BE4B5" w14:textId="77777777" w:rsidTr="004B472D">
        <w:trPr>
          <w:cantSplit/>
        </w:trPr>
        <w:tc>
          <w:tcPr>
            <w:tcW w:w="3618" w:type="dxa"/>
          </w:tcPr>
          <w:p w14:paraId="6E0B8151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33" w:type="dxa"/>
          </w:tcPr>
          <w:p w14:paraId="4A6CEA26" w14:textId="28B40868" w:rsidR="003E3010" w:rsidRPr="00F53688" w:rsidRDefault="00D6314C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F5F9908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7EB0F5" w14:textId="68656CAA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145773CF" w14:textId="77777777" w:rsidR="003E3010" w:rsidRPr="00F53688" w:rsidRDefault="003E3010" w:rsidP="003E3010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7A0286A4" w14:textId="5E2DA112" w:rsidR="003E3010" w:rsidRPr="00F53688" w:rsidRDefault="00D6314C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DF4357E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CB4FC9D" w14:textId="3608956B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3E3010" w:rsidRPr="00F53688" w14:paraId="36DFEE3B" w14:textId="77777777" w:rsidTr="004B472D">
        <w:trPr>
          <w:cantSplit/>
        </w:trPr>
        <w:tc>
          <w:tcPr>
            <w:tcW w:w="3618" w:type="dxa"/>
          </w:tcPr>
          <w:p w14:paraId="1891CD25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33" w:type="dxa"/>
          </w:tcPr>
          <w:p w14:paraId="2C77D2AB" w14:textId="0891EE9E" w:rsidR="003E3010" w:rsidRPr="00F53688" w:rsidRDefault="00D6314C" w:rsidP="003E3010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4634A5" w:rsidRPr="00F5368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BD9B5E1" w14:textId="77777777" w:rsidR="003E3010" w:rsidRPr="00F53688" w:rsidRDefault="003E3010" w:rsidP="003E3010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A231E5A" w14:textId="1606B12B" w:rsidR="003E3010" w:rsidRPr="00F53688" w:rsidRDefault="003E3010" w:rsidP="003E3010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130</w:t>
            </w:r>
          </w:p>
        </w:tc>
        <w:tc>
          <w:tcPr>
            <w:tcW w:w="270" w:type="dxa"/>
          </w:tcPr>
          <w:p w14:paraId="70504393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23D5949" w14:textId="178914C5" w:rsidR="003E3010" w:rsidRPr="00F53688" w:rsidRDefault="00D6314C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16971B2A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3DF9E556" w14:textId="0259024A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3E3010" w:rsidRPr="00F53688" w14:paraId="2E30A5F5" w14:textId="77777777" w:rsidTr="004B472D">
        <w:trPr>
          <w:cantSplit/>
        </w:trPr>
        <w:tc>
          <w:tcPr>
            <w:tcW w:w="3618" w:type="dxa"/>
          </w:tcPr>
          <w:p w14:paraId="47C32D0B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33" w:type="dxa"/>
          </w:tcPr>
          <w:p w14:paraId="25A3D025" w14:textId="00109029" w:rsidR="003E3010" w:rsidRPr="00F53688" w:rsidRDefault="00D6314C" w:rsidP="003E3010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874EA6B" w14:textId="77777777" w:rsidR="003E3010" w:rsidRPr="00F53688" w:rsidRDefault="003E3010" w:rsidP="003E3010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851CF94" w14:textId="19C77852" w:rsidR="003E3010" w:rsidRPr="00F53688" w:rsidRDefault="003E3010" w:rsidP="003E3010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5955042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C34D89B" w14:textId="00EE8C42" w:rsidR="003E3010" w:rsidRPr="00F53688" w:rsidRDefault="00D6314C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6689F9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62C8033A" w14:textId="2BB9913F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4B60" w:rsidRPr="00F53688" w14:paraId="064439D8" w14:textId="77777777" w:rsidTr="004B472D">
        <w:trPr>
          <w:cantSplit/>
        </w:trPr>
        <w:tc>
          <w:tcPr>
            <w:tcW w:w="3618" w:type="dxa"/>
          </w:tcPr>
          <w:p w14:paraId="17C4F3A6" w14:textId="77777777" w:rsidR="001A4B60" w:rsidRPr="00F53688" w:rsidRDefault="001A4B6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79C3D29C" w14:textId="77777777" w:rsidR="001A4B60" w:rsidRPr="00F53688" w:rsidRDefault="001A4B60" w:rsidP="003E3010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873AA6C" w14:textId="77777777" w:rsidR="001A4B60" w:rsidRPr="00F53688" w:rsidRDefault="001A4B60" w:rsidP="003E3010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385DE5E6" w14:textId="77777777" w:rsidR="001A4B60" w:rsidRPr="00F53688" w:rsidRDefault="001A4B60" w:rsidP="003E3010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5497B48" w14:textId="77777777" w:rsidR="001A4B60" w:rsidRPr="00F53688" w:rsidRDefault="001A4B6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5" w:type="dxa"/>
          </w:tcPr>
          <w:p w14:paraId="6F0B1AA6" w14:textId="77777777" w:rsidR="001A4B60" w:rsidRPr="00F53688" w:rsidRDefault="001A4B6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0A3390" w14:textId="77777777" w:rsidR="001A4B60" w:rsidRPr="00F53688" w:rsidRDefault="001A4B6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</w:tcPr>
          <w:p w14:paraId="5A68EC75" w14:textId="77777777" w:rsidR="001A4B60" w:rsidRPr="00F53688" w:rsidRDefault="001A4B6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96F00" w:rsidRPr="00F53688" w14:paraId="4AFF7884" w14:textId="77777777" w:rsidTr="004B472D">
        <w:trPr>
          <w:cantSplit/>
        </w:trPr>
        <w:tc>
          <w:tcPr>
            <w:tcW w:w="3618" w:type="dxa"/>
          </w:tcPr>
          <w:p w14:paraId="1E3E07EA" w14:textId="77777777" w:rsidR="00096F00" w:rsidRPr="00F53688" w:rsidRDefault="00096F00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3" w:type="dxa"/>
          </w:tcPr>
          <w:p w14:paraId="4CC2581A" w14:textId="77777777" w:rsidR="00096F00" w:rsidRPr="00F53688" w:rsidRDefault="00096F00" w:rsidP="00096F00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BAAAD8" w14:textId="77777777" w:rsidR="00096F00" w:rsidRPr="00F53688" w:rsidRDefault="00096F00" w:rsidP="00096F00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23912A9" w14:textId="77777777" w:rsidR="00096F00" w:rsidRPr="00F53688" w:rsidRDefault="00096F00" w:rsidP="00096F00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8DB056" w14:textId="77777777" w:rsidR="00096F00" w:rsidRPr="00F53688" w:rsidRDefault="00096F00" w:rsidP="00096F00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0B2D65E" w14:textId="77777777" w:rsidR="00096F00" w:rsidRPr="00F53688" w:rsidRDefault="00096F00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6A932" w14:textId="77777777" w:rsidR="00096F00" w:rsidRPr="00F53688" w:rsidRDefault="00096F00" w:rsidP="00096F00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71259CDB" w14:textId="77777777" w:rsidR="00096F00" w:rsidRPr="00F53688" w:rsidRDefault="00096F00" w:rsidP="00096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314C" w:rsidRPr="00F53688" w14:paraId="6E716147" w14:textId="77777777" w:rsidTr="004B472D">
        <w:trPr>
          <w:cantSplit/>
        </w:trPr>
        <w:tc>
          <w:tcPr>
            <w:tcW w:w="3618" w:type="dxa"/>
          </w:tcPr>
          <w:p w14:paraId="45BF3CA4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33" w:type="dxa"/>
          </w:tcPr>
          <w:p w14:paraId="54862D81" w14:textId="493AEFAC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8C841B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B4DC45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732274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FFD7861" w14:textId="5A87666A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75,109</w:t>
            </w:r>
          </w:p>
        </w:tc>
        <w:tc>
          <w:tcPr>
            <w:tcW w:w="270" w:type="dxa"/>
          </w:tcPr>
          <w:p w14:paraId="6A0022F0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2493B37" w14:textId="516B7A43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64,717</w:t>
            </w:r>
          </w:p>
        </w:tc>
      </w:tr>
      <w:tr w:rsidR="00D6314C" w:rsidRPr="00F53688" w14:paraId="4C085BF5" w14:textId="77777777" w:rsidTr="004B472D">
        <w:trPr>
          <w:cantSplit/>
        </w:trPr>
        <w:tc>
          <w:tcPr>
            <w:tcW w:w="3618" w:type="dxa"/>
          </w:tcPr>
          <w:p w14:paraId="0EADD8C2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33" w:type="dxa"/>
          </w:tcPr>
          <w:p w14:paraId="3E61369C" w14:textId="750970C6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78D7FD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02CC2A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5F5D7F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C929CBD" w14:textId="1770D152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49,740</w:t>
            </w:r>
          </w:p>
        </w:tc>
        <w:tc>
          <w:tcPr>
            <w:tcW w:w="270" w:type="dxa"/>
          </w:tcPr>
          <w:p w14:paraId="5F93E310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77AC5F0" w14:textId="233E3E0C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44,165</w:t>
            </w:r>
          </w:p>
        </w:tc>
      </w:tr>
      <w:tr w:rsidR="00D6314C" w:rsidRPr="00F53688" w14:paraId="47B03645" w14:textId="77777777" w:rsidTr="004B472D">
        <w:trPr>
          <w:cantSplit/>
        </w:trPr>
        <w:tc>
          <w:tcPr>
            <w:tcW w:w="3618" w:type="dxa"/>
          </w:tcPr>
          <w:p w14:paraId="77BCA2B0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33" w:type="dxa"/>
          </w:tcPr>
          <w:p w14:paraId="1ABA2E3B" w14:textId="06384D3A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8C3D4F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190286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82AE36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8623E28" w14:textId="5E1AE970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270" w:type="dxa"/>
          </w:tcPr>
          <w:p w14:paraId="6BF77DFD" w14:textId="77777777" w:rsidR="00D6314C" w:rsidRPr="00F53688" w:rsidRDefault="00D6314C" w:rsidP="00D6314C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0A93DB0" w14:textId="25DF26CE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</w:tr>
      <w:tr w:rsidR="00D6314C" w:rsidRPr="00F53688" w14:paraId="46F7AF57" w14:textId="77777777" w:rsidTr="004B472D">
        <w:trPr>
          <w:cantSplit/>
        </w:trPr>
        <w:tc>
          <w:tcPr>
            <w:tcW w:w="3618" w:type="dxa"/>
          </w:tcPr>
          <w:p w14:paraId="4E1ECAC9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33" w:type="dxa"/>
          </w:tcPr>
          <w:p w14:paraId="0E565312" w14:textId="38F74FC3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BD890C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3F4AFB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2C4CCE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B8B81EE" w14:textId="497A65CC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3,917</w:t>
            </w:r>
          </w:p>
        </w:tc>
        <w:tc>
          <w:tcPr>
            <w:tcW w:w="270" w:type="dxa"/>
          </w:tcPr>
          <w:p w14:paraId="4204747B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3FF5778A" w14:textId="7CE07B82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10,798</w:t>
            </w:r>
          </w:p>
        </w:tc>
      </w:tr>
      <w:tr w:rsidR="00D6314C" w:rsidRPr="00F53688" w14:paraId="5B28A183" w14:textId="77777777" w:rsidTr="004B472D">
        <w:trPr>
          <w:cantSplit/>
        </w:trPr>
        <w:tc>
          <w:tcPr>
            <w:tcW w:w="3618" w:type="dxa"/>
          </w:tcPr>
          <w:p w14:paraId="270E7E04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233" w:type="dxa"/>
          </w:tcPr>
          <w:p w14:paraId="72051805" w14:textId="02BBAD55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777D57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104075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8597C8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51C8DE1" w14:textId="77A023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337BA963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A1DFABB" w14:textId="4AEF1FCA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D6314C" w:rsidRPr="00F53688" w14:paraId="558FC9AB" w14:textId="77777777" w:rsidTr="004B472D">
        <w:trPr>
          <w:cantSplit/>
        </w:trPr>
        <w:tc>
          <w:tcPr>
            <w:tcW w:w="3618" w:type="dxa"/>
          </w:tcPr>
          <w:p w14:paraId="40C906AA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33" w:type="dxa"/>
          </w:tcPr>
          <w:p w14:paraId="7B118D0F" w14:textId="74F53FE9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5D6877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7D8C59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7E1A8E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0CDACE6" w14:textId="4E3F747A" w:rsidR="00D6314C" w:rsidRPr="00F53688" w:rsidRDefault="00AA1A05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2,334</w:t>
            </w:r>
          </w:p>
        </w:tc>
        <w:tc>
          <w:tcPr>
            <w:tcW w:w="270" w:type="dxa"/>
          </w:tcPr>
          <w:p w14:paraId="4D6EE24C" w14:textId="77777777" w:rsidR="00D6314C" w:rsidRPr="00F53688" w:rsidRDefault="00D6314C" w:rsidP="00D6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31EC6948" w14:textId="52A36212" w:rsidR="00D6314C" w:rsidRPr="00F53688" w:rsidRDefault="00D6314C" w:rsidP="00BC1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1,614</w:t>
            </w:r>
          </w:p>
        </w:tc>
      </w:tr>
      <w:tr w:rsidR="00536066" w:rsidRPr="00F53688" w14:paraId="64782EED" w14:textId="77777777" w:rsidTr="004B472D">
        <w:trPr>
          <w:cantSplit/>
        </w:trPr>
        <w:tc>
          <w:tcPr>
            <w:tcW w:w="3618" w:type="dxa"/>
          </w:tcPr>
          <w:p w14:paraId="42DA9886" w14:textId="3615FFB0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33" w:type="dxa"/>
          </w:tcPr>
          <w:p w14:paraId="571A1F2D" w14:textId="1E8CB1F1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2ADAAA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137304" w14:textId="04FEDB5B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303054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3BAD21E" w14:textId="08ADA4E0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927</w:t>
            </w:r>
          </w:p>
        </w:tc>
        <w:tc>
          <w:tcPr>
            <w:tcW w:w="270" w:type="dxa"/>
          </w:tcPr>
          <w:p w14:paraId="711BAD4D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DD44C19" w14:textId="4031F26C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536066" w:rsidRPr="00F53688" w14:paraId="5BD9A8FF" w14:textId="77777777" w:rsidTr="004B472D">
        <w:trPr>
          <w:cantSplit/>
        </w:trPr>
        <w:tc>
          <w:tcPr>
            <w:tcW w:w="3618" w:type="dxa"/>
          </w:tcPr>
          <w:p w14:paraId="6CB1A9A2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33" w:type="dxa"/>
          </w:tcPr>
          <w:p w14:paraId="76C5A5FB" w14:textId="16933C86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7D9163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3F388A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68DB1A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4AA4D89" w14:textId="089ACC44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1,022</w:t>
            </w:r>
          </w:p>
        </w:tc>
        <w:tc>
          <w:tcPr>
            <w:tcW w:w="270" w:type="dxa"/>
          </w:tcPr>
          <w:p w14:paraId="246D597D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20EC649" w14:textId="609AECD8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1,105</w:t>
            </w:r>
          </w:p>
        </w:tc>
      </w:tr>
      <w:tr w:rsidR="00536066" w:rsidRPr="00F53688" w14:paraId="42D53C24" w14:textId="77777777" w:rsidTr="004B472D">
        <w:trPr>
          <w:cantSplit/>
        </w:trPr>
        <w:tc>
          <w:tcPr>
            <w:tcW w:w="3618" w:type="dxa"/>
          </w:tcPr>
          <w:p w14:paraId="48352D9B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33" w:type="dxa"/>
          </w:tcPr>
          <w:p w14:paraId="3B236D86" w14:textId="2985AF95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2D7BD4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F45F2A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F39E5A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20EE992" w14:textId="359B0A98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612337B7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F1D51BB" w14:textId="327D0E4F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36066" w:rsidRPr="00F53688" w14:paraId="5AE4C70E" w14:textId="77777777" w:rsidTr="004B472D">
        <w:trPr>
          <w:cantSplit/>
        </w:trPr>
        <w:tc>
          <w:tcPr>
            <w:tcW w:w="3618" w:type="dxa"/>
          </w:tcPr>
          <w:p w14:paraId="0970F651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4DA62E9B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56DE73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EA0E26E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1B6B28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6FEAA529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CF089D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7C8A261B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36066" w:rsidRPr="00F53688" w14:paraId="407C97A9" w14:textId="77777777" w:rsidTr="004B472D">
        <w:trPr>
          <w:cantSplit/>
        </w:trPr>
        <w:tc>
          <w:tcPr>
            <w:tcW w:w="3618" w:type="dxa"/>
          </w:tcPr>
          <w:p w14:paraId="15B537A2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33" w:type="dxa"/>
          </w:tcPr>
          <w:p w14:paraId="642409A2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926624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654832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F8D32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228615A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2B774A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88C1132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6066" w:rsidRPr="00F53688" w14:paraId="2B78C08B" w14:textId="77777777" w:rsidTr="004B472D">
        <w:trPr>
          <w:cantSplit/>
        </w:trPr>
        <w:tc>
          <w:tcPr>
            <w:tcW w:w="3618" w:type="dxa"/>
          </w:tcPr>
          <w:p w14:paraId="06D308D6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33" w:type="dxa"/>
          </w:tcPr>
          <w:p w14:paraId="6906B66F" w14:textId="443725CB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919F1C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91C666" w14:textId="7281AD06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14:paraId="1574E6A3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0C0BBCE" w14:textId="17F24469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F19757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B47C5B7" w14:textId="0CCEFAAF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  <w:tr w:rsidR="00536066" w:rsidRPr="00F53688" w14:paraId="0BD55DBB" w14:textId="77777777" w:rsidTr="004B472D">
        <w:trPr>
          <w:cantSplit/>
        </w:trPr>
        <w:tc>
          <w:tcPr>
            <w:tcW w:w="3618" w:type="dxa"/>
          </w:tcPr>
          <w:p w14:paraId="17B30283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5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33" w:type="dxa"/>
          </w:tcPr>
          <w:p w14:paraId="497417E8" w14:textId="12B1B8B0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1,263</w:t>
            </w:r>
          </w:p>
        </w:tc>
        <w:tc>
          <w:tcPr>
            <w:tcW w:w="270" w:type="dxa"/>
          </w:tcPr>
          <w:p w14:paraId="05C60197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37BD53" w14:textId="36AAC63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1,101</w:t>
            </w:r>
          </w:p>
        </w:tc>
        <w:tc>
          <w:tcPr>
            <w:tcW w:w="270" w:type="dxa"/>
          </w:tcPr>
          <w:p w14:paraId="2D66C6DC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AE7B81E" w14:textId="2ED9C573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1,263</w:t>
            </w:r>
          </w:p>
        </w:tc>
        <w:tc>
          <w:tcPr>
            <w:tcW w:w="270" w:type="dxa"/>
          </w:tcPr>
          <w:p w14:paraId="068F3AB5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3FCBE322" w14:textId="213335E2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1,101</w:t>
            </w:r>
          </w:p>
        </w:tc>
      </w:tr>
      <w:tr w:rsidR="00536066" w:rsidRPr="00F53688" w14:paraId="104594DE" w14:textId="77777777" w:rsidTr="004B472D">
        <w:trPr>
          <w:cantSplit/>
        </w:trPr>
        <w:tc>
          <w:tcPr>
            <w:tcW w:w="3618" w:type="dxa"/>
          </w:tcPr>
          <w:p w14:paraId="13798243" w14:textId="6EC73B95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37870813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4DA288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7612F40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5E56AF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5C304666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099431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" w:type="dxa"/>
          </w:tcPr>
          <w:p w14:paraId="6186ED2C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6066" w:rsidRPr="00F53688" w14:paraId="3FE42D26" w14:textId="77777777" w:rsidTr="004B472D">
        <w:trPr>
          <w:cantSplit/>
        </w:trPr>
        <w:tc>
          <w:tcPr>
            <w:tcW w:w="3618" w:type="dxa"/>
          </w:tcPr>
          <w:p w14:paraId="586CC0FE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33" w:type="dxa"/>
          </w:tcPr>
          <w:p w14:paraId="5F34C0E4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D8C4E5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8064567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A173CF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73E49B8C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30316A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67E4642E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36066" w:rsidRPr="00F53688" w14:paraId="201AA872" w14:textId="77777777" w:rsidTr="004B472D">
        <w:trPr>
          <w:cantSplit/>
        </w:trPr>
        <w:tc>
          <w:tcPr>
            <w:tcW w:w="3618" w:type="dxa"/>
          </w:tcPr>
          <w:p w14:paraId="2FA4EEFC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33" w:type="dxa"/>
          </w:tcPr>
          <w:p w14:paraId="65710DC4" w14:textId="5F1E4B29" w:rsidR="00536066" w:rsidRPr="00F53688" w:rsidRDefault="001C54FD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D29F856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E28D6CF" w14:textId="5082F689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FC57553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532DED8" w14:textId="4531DBFA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B9C01AC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5AF91154" w14:textId="44A6D37A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536066" w:rsidRPr="00F53688" w14:paraId="6DC66878" w14:textId="77777777" w:rsidTr="004B472D">
        <w:trPr>
          <w:cantSplit/>
        </w:trPr>
        <w:tc>
          <w:tcPr>
            <w:tcW w:w="3618" w:type="dxa"/>
          </w:tcPr>
          <w:p w14:paraId="39BCEA97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33" w:type="dxa"/>
          </w:tcPr>
          <w:p w14:paraId="1F808025" w14:textId="7912605E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270" w:type="dxa"/>
          </w:tcPr>
          <w:p w14:paraId="1FC0C464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3AE59A" w14:textId="4B38B558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14:paraId="0B872468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A8C6CFE" w14:textId="24D0DDDD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622</w:t>
            </w:r>
          </w:p>
        </w:tc>
        <w:tc>
          <w:tcPr>
            <w:tcW w:w="270" w:type="dxa"/>
          </w:tcPr>
          <w:p w14:paraId="583E237D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62E45CBB" w14:textId="4F0BC7E3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</w:tr>
      <w:tr w:rsidR="00536066" w:rsidRPr="00F53688" w14:paraId="5C3FB700" w14:textId="77777777" w:rsidTr="004B472D">
        <w:trPr>
          <w:cantSplit/>
        </w:trPr>
        <w:tc>
          <w:tcPr>
            <w:tcW w:w="3618" w:type="dxa"/>
          </w:tcPr>
          <w:p w14:paraId="2DB40D1F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33" w:type="dxa"/>
          </w:tcPr>
          <w:p w14:paraId="6F6833C1" w14:textId="37550588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96569F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185CDA2" w14:textId="488E7F56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2E7859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2CBC687" w14:textId="48710030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270" w:type="dxa"/>
          </w:tcPr>
          <w:p w14:paraId="5E8BD480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356419D4" w14:textId="2982BAED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</w:tr>
      <w:tr w:rsidR="00AA1A05" w:rsidRPr="00F53688" w14:paraId="108B2C9A" w14:textId="77777777" w:rsidTr="004B472D">
        <w:trPr>
          <w:cantSplit/>
        </w:trPr>
        <w:tc>
          <w:tcPr>
            <w:tcW w:w="3618" w:type="dxa"/>
          </w:tcPr>
          <w:p w14:paraId="55541B25" w14:textId="77777777" w:rsidR="00AA1A05" w:rsidRPr="00F53688" w:rsidRDefault="00AA1A05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3" w:type="dxa"/>
          </w:tcPr>
          <w:p w14:paraId="16A23A94" w14:textId="77777777" w:rsidR="00AA1A05" w:rsidRPr="00F53688" w:rsidRDefault="00AA1A05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DF4F6" w14:textId="77777777" w:rsidR="00AA1A05" w:rsidRPr="00F53688" w:rsidRDefault="00AA1A05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49B8038" w14:textId="77777777" w:rsidR="00AA1A05" w:rsidRPr="00F53688" w:rsidRDefault="00AA1A05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2D20B" w14:textId="77777777" w:rsidR="00AA1A05" w:rsidRPr="00F53688" w:rsidRDefault="00AA1A05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790A079" w14:textId="77777777" w:rsidR="00AA1A05" w:rsidRPr="00F53688" w:rsidRDefault="00AA1A05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92FCE" w14:textId="77777777" w:rsidR="00AA1A05" w:rsidRPr="00F53688" w:rsidRDefault="00AA1A05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85BB067" w14:textId="77777777" w:rsidR="00AA1A05" w:rsidRPr="00F53688" w:rsidRDefault="00AA1A05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4579" w:rsidRPr="00F53688" w14:paraId="492AEEB4" w14:textId="77777777" w:rsidTr="00D66314">
        <w:trPr>
          <w:cantSplit/>
        </w:trPr>
        <w:tc>
          <w:tcPr>
            <w:tcW w:w="3618" w:type="dxa"/>
          </w:tcPr>
          <w:p w14:paraId="3E1CF7C2" w14:textId="77777777" w:rsidR="00B84579" w:rsidRPr="00F53688" w:rsidRDefault="00B84579" w:rsidP="00D6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233" w:type="dxa"/>
          </w:tcPr>
          <w:p w14:paraId="78599315" w14:textId="77777777" w:rsidR="00B84579" w:rsidRPr="00F53688" w:rsidRDefault="00B84579" w:rsidP="00D6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C8305" w14:textId="77777777" w:rsidR="00B84579" w:rsidRPr="00F53688" w:rsidRDefault="00B84579" w:rsidP="00D6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EB09FF" w14:textId="77777777" w:rsidR="00B84579" w:rsidRPr="00F53688" w:rsidRDefault="00B84579" w:rsidP="00D6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EB316F" w14:textId="77777777" w:rsidR="00B84579" w:rsidRPr="00F53688" w:rsidRDefault="00B84579" w:rsidP="00D6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0D45933" w14:textId="77777777" w:rsidR="00B84579" w:rsidRPr="00F53688" w:rsidRDefault="00B84579" w:rsidP="00D6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EC655" w14:textId="77777777" w:rsidR="00B84579" w:rsidRPr="00F53688" w:rsidRDefault="00B84579" w:rsidP="00D66314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6DBB6552" w14:textId="77777777" w:rsidR="00B84579" w:rsidRPr="00F53688" w:rsidRDefault="00B84579" w:rsidP="00D6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6066" w:rsidRPr="00F53688" w14:paraId="565C91F2" w14:textId="77777777" w:rsidTr="004B472D">
        <w:trPr>
          <w:cantSplit/>
        </w:trPr>
        <w:tc>
          <w:tcPr>
            <w:tcW w:w="3618" w:type="dxa"/>
          </w:tcPr>
          <w:p w14:paraId="135C64CD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233" w:type="dxa"/>
          </w:tcPr>
          <w:p w14:paraId="5A93D23B" w14:textId="53C20C9E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3F4FF64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F696FE" w14:textId="1DB7EDDF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70B44E5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65EEEFE" w14:textId="32211D1C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3034C08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4088ACDE" w14:textId="5926C381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536066" w:rsidRPr="00F53688" w14:paraId="67037580" w14:textId="77777777" w:rsidTr="004B472D">
        <w:trPr>
          <w:cantSplit/>
        </w:trPr>
        <w:tc>
          <w:tcPr>
            <w:tcW w:w="3618" w:type="dxa"/>
          </w:tcPr>
          <w:p w14:paraId="5B1C0C66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33" w:type="dxa"/>
          </w:tcPr>
          <w:p w14:paraId="5E148376" w14:textId="566AFDE9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540440F9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3D7B01" w14:textId="42B81670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4BA4BA71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9915C2B" w14:textId="3B6695B0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28898C4E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3FD84608" w14:textId="5C9254DB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536066" w:rsidRPr="00F53688" w14:paraId="3172E8E1" w14:textId="77777777" w:rsidTr="004B472D">
        <w:trPr>
          <w:cantSplit/>
        </w:trPr>
        <w:tc>
          <w:tcPr>
            <w:tcW w:w="3618" w:type="dxa"/>
          </w:tcPr>
          <w:p w14:paraId="0ABF8C1D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33" w:type="dxa"/>
          </w:tcPr>
          <w:p w14:paraId="716EFB7D" w14:textId="619BBECA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270" w:type="dxa"/>
          </w:tcPr>
          <w:p w14:paraId="49B2EB23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FF379F3" w14:textId="2B419EA8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70" w:type="dxa"/>
          </w:tcPr>
          <w:p w14:paraId="6A9A501E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D007E05" w14:textId="69894498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270" w:type="dxa"/>
          </w:tcPr>
          <w:p w14:paraId="56EF479A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349ACB38" w14:textId="74CE2CD9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</w:tr>
      <w:tr w:rsidR="00536066" w:rsidRPr="00F53688" w14:paraId="3BBC3B92" w14:textId="77777777" w:rsidTr="004B472D">
        <w:trPr>
          <w:cantSplit/>
        </w:trPr>
        <w:tc>
          <w:tcPr>
            <w:tcW w:w="3618" w:type="dxa"/>
          </w:tcPr>
          <w:p w14:paraId="205CC8CC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33" w:type="dxa"/>
          </w:tcPr>
          <w:p w14:paraId="228FF169" w14:textId="2EF341D9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072CFE92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42EEE12" w14:textId="0F704FF4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777009DE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03787FB" w14:textId="52197C3F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0D686541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79012382" w14:textId="249B7220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536066" w:rsidRPr="00F53688" w14:paraId="376B53A4" w14:textId="77777777" w:rsidTr="004B472D">
        <w:trPr>
          <w:cantSplit/>
        </w:trPr>
        <w:tc>
          <w:tcPr>
            <w:tcW w:w="3618" w:type="dxa"/>
          </w:tcPr>
          <w:p w14:paraId="3F4627EE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</w:tcPr>
          <w:p w14:paraId="0176B1C7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18ECA61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1DF6AFBA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BC03243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3754F6F4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192B479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04226AE4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36066" w:rsidRPr="00F53688" w14:paraId="0E7AAE6C" w14:textId="77777777" w:rsidTr="004B472D">
        <w:trPr>
          <w:cantSplit/>
        </w:trPr>
        <w:tc>
          <w:tcPr>
            <w:tcW w:w="3618" w:type="dxa"/>
          </w:tcPr>
          <w:p w14:paraId="2B7497DE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33" w:type="dxa"/>
          </w:tcPr>
          <w:p w14:paraId="32F2D898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6C1ADC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34F2305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FF3A06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361F5C2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1DFDCD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399E71A6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36066" w:rsidRPr="00F53688" w14:paraId="4AAA1203" w14:textId="77777777" w:rsidTr="004B472D">
        <w:trPr>
          <w:cantSplit/>
        </w:trPr>
        <w:tc>
          <w:tcPr>
            <w:tcW w:w="3618" w:type="dxa"/>
          </w:tcPr>
          <w:p w14:paraId="138212CB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33" w:type="dxa"/>
          </w:tcPr>
          <w:p w14:paraId="0017BA03" w14:textId="448FCC2B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100,564</w:t>
            </w:r>
          </w:p>
        </w:tc>
        <w:tc>
          <w:tcPr>
            <w:tcW w:w="270" w:type="dxa"/>
          </w:tcPr>
          <w:p w14:paraId="2947A469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C7B2723" w14:textId="62B7EA9A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4,677</w:t>
            </w:r>
          </w:p>
        </w:tc>
        <w:tc>
          <w:tcPr>
            <w:tcW w:w="270" w:type="dxa"/>
          </w:tcPr>
          <w:p w14:paraId="5B994CC5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323005A" w14:textId="117BE600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91,517</w:t>
            </w:r>
          </w:p>
        </w:tc>
        <w:tc>
          <w:tcPr>
            <w:tcW w:w="270" w:type="dxa"/>
          </w:tcPr>
          <w:p w14:paraId="10D14DEC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8A70650" w14:textId="7A7601AD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285</w:t>
            </w:r>
          </w:p>
        </w:tc>
      </w:tr>
      <w:tr w:rsidR="00536066" w:rsidRPr="00F53688" w14:paraId="7B618F33" w14:textId="77777777" w:rsidTr="004B472D">
        <w:trPr>
          <w:cantSplit/>
        </w:trPr>
        <w:tc>
          <w:tcPr>
            <w:tcW w:w="3618" w:type="dxa"/>
          </w:tcPr>
          <w:p w14:paraId="1B91C31E" w14:textId="125075B0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ซื้อน้ำมันปิโตรเลียมดิบและวัตถุดิบ</w:t>
            </w:r>
          </w:p>
        </w:tc>
        <w:tc>
          <w:tcPr>
            <w:tcW w:w="1233" w:type="dxa"/>
          </w:tcPr>
          <w:p w14:paraId="41F7039B" w14:textId="7C8351B2" w:rsidR="00536066" w:rsidRPr="00F53688" w:rsidRDefault="00536066" w:rsidP="0075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10,4</w:t>
            </w:r>
            <w:r w:rsidR="0075335B" w:rsidRPr="00F53688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3C522381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628EFAB" w14:textId="580C53E9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5,690</w:t>
            </w:r>
          </w:p>
        </w:tc>
        <w:tc>
          <w:tcPr>
            <w:tcW w:w="270" w:type="dxa"/>
          </w:tcPr>
          <w:p w14:paraId="5B7F4ADC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D67CEA9" w14:textId="6BFBFC7D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4,905</w:t>
            </w:r>
          </w:p>
        </w:tc>
        <w:tc>
          <w:tcPr>
            <w:tcW w:w="270" w:type="dxa"/>
          </w:tcPr>
          <w:p w14:paraId="52700315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E3326BB" w14:textId="3D12485D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1,098</w:t>
            </w:r>
          </w:p>
        </w:tc>
      </w:tr>
      <w:tr w:rsidR="00536066" w:rsidRPr="00F53688" w14:paraId="6B79A8AA" w14:textId="77777777" w:rsidTr="004B472D">
        <w:trPr>
          <w:cantSplit/>
        </w:trPr>
        <w:tc>
          <w:tcPr>
            <w:tcW w:w="3618" w:type="dxa"/>
          </w:tcPr>
          <w:p w14:paraId="1FF2F0C8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ซื้อขายน้ำมันปิโตรเลียมดิบและวัตถุดิบ</w:t>
            </w:r>
          </w:p>
          <w:p w14:paraId="7981ECF4" w14:textId="7C261ED3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   เพื่อสำรองน้ำมันตามกฎหมาย</w:t>
            </w:r>
          </w:p>
        </w:tc>
        <w:tc>
          <w:tcPr>
            <w:tcW w:w="1233" w:type="dxa"/>
          </w:tcPr>
          <w:p w14:paraId="181EAC00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86C541D" w14:textId="335A05D1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1,668</w:t>
            </w:r>
          </w:p>
        </w:tc>
        <w:tc>
          <w:tcPr>
            <w:tcW w:w="270" w:type="dxa"/>
          </w:tcPr>
          <w:p w14:paraId="3EE39F99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4A397BB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6E79DD" w14:textId="5300ADF6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45DF7D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9FCA509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D9B8DD5" w14:textId="0C53FECC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1,668</w:t>
            </w:r>
          </w:p>
        </w:tc>
        <w:tc>
          <w:tcPr>
            <w:tcW w:w="270" w:type="dxa"/>
          </w:tcPr>
          <w:p w14:paraId="339D12E6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A779550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Theme="majorBidi" w:hAnsiTheme="majorBidi"/>
                <w:sz w:val="30"/>
                <w:szCs w:val="30"/>
                <w:cs/>
              </w:rPr>
            </w:pPr>
          </w:p>
          <w:p w14:paraId="2BEAD853" w14:textId="16DA35ED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</w:tr>
      <w:tr w:rsidR="00536066" w:rsidRPr="00F53688" w14:paraId="38378C33" w14:textId="77777777" w:rsidTr="004B472D">
        <w:trPr>
          <w:cantSplit/>
        </w:trPr>
        <w:tc>
          <w:tcPr>
            <w:tcW w:w="3618" w:type="dxa"/>
          </w:tcPr>
          <w:p w14:paraId="35486AA9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33" w:type="dxa"/>
          </w:tcPr>
          <w:p w14:paraId="36309443" w14:textId="476476F1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70" w:type="dxa"/>
          </w:tcPr>
          <w:p w14:paraId="00B49108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2C8659" w14:textId="2F29A5B0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70" w:type="dxa"/>
          </w:tcPr>
          <w:p w14:paraId="092ABEC8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7E5B158" w14:textId="13EECC31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</w:p>
        </w:tc>
        <w:tc>
          <w:tcPr>
            <w:tcW w:w="270" w:type="dxa"/>
          </w:tcPr>
          <w:p w14:paraId="51D16561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692B2BAD" w14:textId="401E7093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158</w:t>
            </w:r>
          </w:p>
        </w:tc>
      </w:tr>
      <w:tr w:rsidR="00536066" w:rsidRPr="00F53688" w14:paraId="576C07F9" w14:textId="77777777" w:rsidTr="004B472D">
        <w:trPr>
          <w:cantSplit/>
        </w:trPr>
        <w:tc>
          <w:tcPr>
            <w:tcW w:w="3618" w:type="dxa"/>
          </w:tcPr>
          <w:p w14:paraId="460A6023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33" w:type="dxa"/>
          </w:tcPr>
          <w:p w14:paraId="1716EFDD" w14:textId="4B9A73CB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5FCC042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688F0D" w14:textId="6BC62D52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244AEDA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FF4C5D3" w14:textId="4B1C422D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C560751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B639C33" w14:textId="6AD19B5B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2</w:t>
            </w:r>
          </w:p>
        </w:tc>
      </w:tr>
      <w:tr w:rsidR="00536066" w:rsidRPr="00F53688" w14:paraId="55D58690" w14:textId="77777777" w:rsidTr="004B472D">
        <w:trPr>
          <w:cantSplit/>
        </w:trPr>
        <w:tc>
          <w:tcPr>
            <w:tcW w:w="3618" w:type="dxa"/>
          </w:tcPr>
          <w:p w14:paraId="667AC52E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33" w:type="dxa"/>
          </w:tcPr>
          <w:p w14:paraId="0EEB5ADE" w14:textId="29155C4B" w:rsidR="00536066" w:rsidRPr="00F53688" w:rsidRDefault="00536066" w:rsidP="0075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</w:t>
            </w:r>
            <w:r w:rsidR="0075335B" w:rsidRPr="00F53688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7609B25D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D0C9112" w14:textId="2CC5A192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70" w:type="dxa"/>
          </w:tcPr>
          <w:p w14:paraId="16263FFA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471049A" w14:textId="73DFE121" w:rsidR="00536066" w:rsidRPr="00F53688" w:rsidRDefault="00536066" w:rsidP="0075335B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5335B" w:rsidRPr="00F53688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14:paraId="0ECA7D49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9351E3C" w14:textId="0641D7BD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202</w:t>
            </w:r>
          </w:p>
        </w:tc>
      </w:tr>
      <w:tr w:rsidR="00536066" w:rsidRPr="00F53688" w14:paraId="3DFD2317" w14:textId="77777777" w:rsidTr="004B472D">
        <w:trPr>
          <w:cantSplit/>
        </w:trPr>
        <w:tc>
          <w:tcPr>
            <w:tcW w:w="3618" w:type="dxa"/>
          </w:tcPr>
          <w:p w14:paraId="7B9826F0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3" w:type="dxa"/>
          </w:tcPr>
          <w:p w14:paraId="171AC338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C002E6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93C1D4C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23CF49B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5" w:type="dxa"/>
          </w:tcPr>
          <w:p w14:paraId="4780ABDC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E4DF0B0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7F175AA3" w14:textId="77777777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36066" w:rsidRPr="00F53688" w14:paraId="07F1866D" w14:textId="77777777" w:rsidTr="004868E7">
        <w:trPr>
          <w:cantSplit/>
          <w:trHeight w:val="407"/>
        </w:trPr>
        <w:tc>
          <w:tcPr>
            <w:tcW w:w="3618" w:type="dxa"/>
            <w:vAlign w:val="bottom"/>
          </w:tcPr>
          <w:p w14:paraId="3337F735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33" w:type="dxa"/>
            <w:vAlign w:val="bottom"/>
          </w:tcPr>
          <w:p w14:paraId="05137B88" w14:textId="18AEAC5D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  <w:vAlign w:val="bottom"/>
          </w:tcPr>
          <w:p w14:paraId="5776CAA0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483B23" w14:textId="34D41E6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70" w:type="dxa"/>
            <w:vAlign w:val="bottom"/>
          </w:tcPr>
          <w:p w14:paraId="05116D7C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8A1D145" w14:textId="00171B38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  <w:vAlign w:val="bottom"/>
          </w:tcPr>
          <w:p w14:paraId="42E5F669" w14:textId="77777777" w:rsidR="00536066" w:rsidRPr="00F53688" w:rsidRDefault="00536066" w:rsidP="0053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B2AE721" w14:textId="26FE33DF" w:rsidR="00536066" w:rsidRPr="00F53688" w:rsidRDefault="00536066" w:rsidP="0053606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left="-135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69</w:t>
            </w:r>
          </w:p>
        </w:tc>
      </w:tr>
    </w:tbl>
    <w:p w14:paraId="64F80751" w14:textId="77777777" w:rsidR="002B2E14" w:rsidRPr="00F53688" w:rsidRDefault="002B2E14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D1467F5" w14:textId="370ACEA6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ธันวาคม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7F0795" w:rsidRPr="00F53688">
        <w:rPr>
          <w:rFonts w:ascii="Angsana New" w:hAnsi="Angsana New"/>
          <w:sz w:val="30"/>
          <w:szCs w:val="30"/>
          <w:lang w:bidi="ar-SA"/>
        </w:rPr>
        <w:t>256</w:t>
      </w:r>
      <w:r w:rsidR="009039F3" w:rsidRPr="00F53688">
        <w:rPr>
          <w:rFonts w:ascii="Angsana New" w:hAnsi="Angsana New"/>
          <w:sz w:val="30"/>
          <w:szCs w:val="30"/>
          <w:lang w:bidi="ar-SA"/>
        </w:rPr>
        <w:t>1</w:t>
      </w:r>
      <w:r w:rsidR="00962472" w:rsidRPr="00F53688">
        <w:rPr>
          <w:rFonts w:ascii="Angsana New" w:hAnsi="Angsana New"/>
          <w:sz w:val="30"/>
          <w:szCs w:val="30"/>
          <w:lang w:bidi="ar-SA"/>
        </w:rPr>
        <w:t xml:space="preserve"> </w:t>
      </w:r>
      <w:r w:rsidR="00962472" w:rsidRPr="00F53688">
        <w:rPr>
          <w:rFonts w:ascii="Angsana New" w:hAnsi="Angsana New"/>
          <w:sz w:val="30"/>
          <w:szCs w:val="30"/>
          <w:cs/>
        </w:rPr>
        <w:t xml:space="preserve">และ </w:t>
      </w:r>
      <w:r w:rsidR="007F0795" w:rsidRPr="00F53688">
        <w:rPr>
          <w:rFonts w:ascii="Angsana New" w:hAnsi="Angsana New"/>
          <w:sz w:val="30"/>
          <w:szCs w:val="30"/>
          <w:lang w:bidi="ar-SA"/>
        </w:rPr>
        <w:t>25</w:t>
      </w:r>
      <w:r w:rsidR="009039F3" w:rsidRPr="00F53688">
        <w:rPr>
          <w:rFonts w:ascii="Angsana New" w:hAnsi="Angsana New"/>
          <w:sz w:val="30"/>
          <w:szCs w:val="30"/>
          <w:lang w:bidi="ar-SA"/>
        </w:rPr>
        <w:t>60</w:t>
      </w:r>
      <w:r w:rsidRPr="00F53688">
        <w:rPr>
          <w:rFonts w:ascii="Angsana New" w:hAnsi="Angsana New"/>
          <w:sz w:val="30"/>
          <w:szCs w:val="30"/>
          <w:lang w:bidi="ar-SA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มีดังนี้  </w:t>
      </w:r>
    </w:p>
    <w:p w14:paraId="22E50AC1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7DA6568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ลูกหนี้การค้า </w:t>
      </w:r>
      <w:r w:rsidR="000E5DFD" w:rsidRPr="00F53688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14:paraId="207111B6" w14:textId="77777777" w:rsidR="000849E9" w:rsidRPr="00F53688" w:rsidRDefault="000849E9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4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8"/>
        <w:gridCol w:w="162"/>
        <w:gridCol w:w="1008"/>
        <w:gridCol w:w="270"/>
        <w:gridCol w:w="1170"/>
        <w:gridCol w:w="270"/>
        <w:gridCol w:w="1260"/>
        <w:gridCol w:w="270"/>
        <w:gridCol w:w="1215"/>
      </w:tblGrid>
      <w:tr w:rsidR="00C271A5" w:rsidRPr="00F53688" w14:paraId="3D9FE9D3" w14:textId="77777777" w:rsidTr="00606B56">
        <w:trPr>
          <w:cantSplit/>
          <w:tblHeader/>
        </w:trPr>
        <w:tc>
          <w:tcPr>
            <w:tcW w:w="3798" w:type="dxa"/>
            <w:gridSpan w:val="2"/>
          </w:tcPr>
          <w:p w14:paraId="2CC13F2C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0CA13C7A" w14:textId="77777777" w:rsidR="00C271A5" w:rsidRPr="00F53688" w:rsidRDefault="00C271A5" w:rsidP="0044103D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99BE5B" w14:textId="77777777" w:rsidR="00C271A5" w:rsidRPr="00F53688" w:rsidRDefault="00C271A5" w:rsidP="0044103D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45" w:type="dxa"/>
            <w:gridSpan w:val="3"/>
          </w:tcPr>
          <w:p w14:paraId="45287F14" w14:textId="77777777" w:rsidR="00C271A5" w:rsidRPr="00F53688" w:rsidRDefault="00C271A5" w:rsidP="0044103D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71A5" w:rsidRPr="00F53688" w14:paraId="0877693B" w14:textId="77777777" w:rsidTr="00606B56">
        <w:trPr>
          <w:cantSplit/>
          <w:tblHeader/>
        </w:trPr>
        <w:tc>
          <w:tcPr>
            <w:tcW w:w="3798" w:type="dxa"/>
            <w:gridSpan w:val="2"/>
          </w:tcPr>
          <w:p w14:paraId="3ADA0909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9997FC0" w14:textId="5EFF7F2E" w:rsidR="00C271A5" w:rsidRPr="00F53688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="003E3010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0C6CEA6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F2B7B5" w14:textId="13CD71EB" w:rsidR="00C271A5" w:rsidRPr="00F53688" w:rsidRDefault="003E3010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1B7E68E8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8B5110" w14:textId="1F9356F0" w:rsidR="00C271A5" w:rsidRPr="00F53688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="003E3010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AB1C947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18362F0" w14:textId="255AA083" w:rsidR="00C271A5" w:rsidRPr="00F53688" w:rsidRDefault="003E3010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</w:tr>
      <w:tr w:rsidR="00C271A5" w:rsidRPr="00F53688" w14:paraId="07BD45E0" w14:textId="77777777" w:rsidTr="00606B56">
        <w:trPr>
          <w:cantSplit/>
          <w:tblHeader/>
        </w:trPr>
        <w:tc>
          <w:tcPr>
            <w:tcW w:w="3798" w:type="dxa"/>
            <w:gridSpan w:val="2"/>
          </w:tcPr>
          <w:p w14:paraId="680CC051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5" w:type="dxa"/>
            <w:gridSpan w:val="8"/>
          </w:tcPr>
          <w:p w14:paraId="4C3AD2FE" w14:textId="77777777" w:rsidR="00C271A5" w:rsidRPr="00F53688" w:rsidRDefault="00C271A5" w:rsidP="0044103D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271A5" w:rsidRPr="00F53688" w14:paraId="20282831" w14:textId="77777777" w:rsidTr="00606B56">
        <w:trPr>
          <w:cantSplit/>
        </w:trPr>
        <w:tc>
          <w:tcPr>
            <w:tcW w:w="3798" w:type="dxa"/>
            <w:gridSpan w:val="2"/>
          </w:tcPr>
          <w:p w14:paraId="032E4F90" w14:textId="77777777" w:rsidR="00C271A5" w:rsidRPr="00F53688" w:rsidRDefault="004F6683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="00C271A5"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1170" w:type="dxa"/>
            <w:gridSpan w:val="2"/>
          </w:tcPr>
          <w:p w14:paraId="22AEE8BC" w14:textId="77777777" w:rsidR="00C271A5" w:rsidRPr="00F53688" w:rsidRDefault="00C271A5" w:rsidP="0044103D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23283A" w14:textId="77777777" w:rsidR="00C271A5" w:rsidRPr="00F53688" w:rsidRDefault="00C271A5" w:rsidP="0044103D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ECAFED3" w14:textId="77777777" w:rsidR="00C271A5" w:rsidRPr="00F53688" w:rsidRDefault="00C271A5" w:rsidP="0044103D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9EE8FA" w14:textId="77777777" w:rsidR="00C271A5" w:rsidRPr="00F53688" w:rsidRDefault="00C271A5" w:rsidP="0044103D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75C9045" w14:textId="77777777" w:rsidR="00C271A5" w:rsidRPr="00F53688" w:rsidRDefault="00C271A5" w:rsidP="0044103D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176B8E" w14:textId="77777777" w:rsidR="00C271A5" w:rsidRPr="00F53688" w:rsidRDefault="00C271A5" w:rsidP="0044103D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6E85DACF" w14:textId="77777777" w:rsidR="00C271A5" w:rsidRPr="00F53688" w:rsidRDefault="00C271A5" w:rsidP="0044103D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3010" w:rsidRPr="00F53688" w14:paraId="31086576" w14:textId="77777777" w:rsidTr="00606B56">
        <w:trPr>
          <w:cantSplit/>
        </w:trPr>
        <w:tc>
          <w:tcPr>
            <w:tcW w:w="3798" w:type="dxa"/>
            <w:gridSpan w:val="2"/>
          </w:tcPr>
          <w:p w14:paraId="3F9AB658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บริษัท ปตท. จำกัด (มหาชน) </w:t>
            </w:r>
          </w:p>
        </w:tc>
        <w:tc>
          <w:tcPr>
            <w:tcW w:w="1170" w:type="dxa"/>
            <w:gridSpan w:val="2"/>
          </w:tcPr>
          <w:p w14:paraId="2D521FF1" w14:textId="5B986F8D" w:rsidR="003E3010" w:rsidRPr="00F53688" w:rsidRDefault="009C6258" w:rsidP="003E3010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14:paraId="42A02F73" w14:textId="77777777" w:rsidR="003E3010" w:rsidRPr="00F53688" w:rsidRDefault="003E3010" w:rsidP="003E3010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64932E2" w14:textId="76FEFACB" w:rsidR="003E3010" w:rsidRPr="00F53688" w:rsidRDefault="003E3010" w:rsidP="006B1DDB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10,416</w:t>
            </w:r>
          </w:p>
        </w:tc>
        <w:tc>
          <w:tcPr>
            <w:tcW w:w="270" w:type="dxa"/>
          </w:tcPr>
          <w:p w14:paraId="1131D55B" w14:textId="77777777" w:rsidR="003E3010" w:rsidRPr="00F53688" w:rsidRDefault="003E3010" w:rsidP="003E3010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FD2C1F3" w14:textId="58FDE19A" w:rsidR="003E3010" w:rsidRPr="00F53688" w:rsidRDefault="009C6258" w:rsidP="003E3010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14:paraId="13676278" w14:textId="77777777" w:rsidR="003E3010" w:rsidRPr="00F53688" w:rsidRDefault="003E3010" w:rsidP="003E3010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00394B3F" w14:textId="52301FEA" w:rsidR="003E3010" w:rsidRPr="00F53688" w:rsidRDefault="003E3010" w:rsidP="00E21247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10,188</w:t>
            </w:r>
          </w:p>
        </w:tc>
      </w:tr>
      <w:tr w:rsidR="003E3010" w:rsidRPr="00F53688" w14:paraId="34F1AABB" w14:textId="77777777" w:rsidTr="00606B56">
        <w:trPr>
          <w:cantSplit/>
        </w:trPr>
        <w:tc>
          <w:tcPr>
            <w:tcW w:w="3798" w:type="dxa"/>
            <w:gridSpan w:val="2"/>
          </w:tcPr>
          <w:p w14:paraId="2A2934D7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09DCDD39" w14:textId="77777777" w:rsidR="003E3010" w:rsidRPr="00F53688" w:rsidRDefault="003E3010" w:rsidP="003E3010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91F8143" w14:textId="77777777" w:rsidR="003E3010" w:rsidRPr="00F53688" w:rsidRDefault="003E3010" w:rsidP="003E3010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48AED1F6" w14:textId="77777777" w:rsidR="003E3010" w:rsidRPr="00F53688" w:rsidRDefault="003E3010" w:rsidP="003E3010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5B9B67C" w14:textId="77777777" w:rsidR="003E3010" w:rsidRPr="00F53688" w:rsidRDefault="003E3010" w:rsidP="003E3010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09AB75E" w14:textId="77777777" w:rsidR="003E3010" w:rsidRPr="00F53688" w:rsidRDefault="003E3010" w:rsidP="003E3010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A7988F5" w14:textId="77777777" w:rsidR="003E3010" w:rsidRPr="00F53688" w:rsidRDefault="003E3010" w:rsidP="003E3010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</w:tcPr>
          <w:p w14:paraId="238809EE" w14:textId="77777777" w:rsidR="003E3010" w:rsidRPr="00F53688" w:rsidRDefault="003E3010" w:rsidP="003E3010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E3010" w:rsidRPr="00F53688" w14:paraId="24BADF33" w14:textId="77777777" w:rsidTr="00606B56">
        <w:trPr>
          <w:cantSplit/>
        </w:trPr>
        <w:tc>
          <w:tcPr>
            <w:tcW w:w="3798" w:type="dxa"/>
            <w:gridSpan w:val="2"/>
          </w:tcPr>
          <w:p w14:paraId="362F9569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gridSpan w:val="2"/>
          </w:tcPr>
          <w:p w14:paraId="5A83AFF0" w14:textId="77777777" w:rsidR="003E3010" w:rsidRPr="00F53688" w:rsidRDefault="003E3010" w:rsidP="003E3010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017F61" w14:textId="77777777" w:rsidR="003E3010" w:rsidRPr="00F53688" w:rsidRDefault="003E3010" w:rsidP="003E3010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9806303" w14:textId="77777777" w:rsidR="003E3010" w:rsidRPr="00F53688" w:rsidRDefault="003E3010" w:rsidP="003E3010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633B76" w14:textId="77777777" w:rsidR="003E3010" w:rsidRPr="00F53688" w:rsidRDefault="003E3010" w:rsidP="003E3010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2ED01C0" w14:textId="77777777" w:rsidR="003E3010" w:rsidRPr="00F53688" w:rsidRDefault="003E3010" w:rsidP="003E3010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68DB2C" w14:textId="77777777" w:rsidR="003E3010" w:rsidRPr="00F53688" w:rsidRDefault="003E3010" w:rsidP="003E3010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36ACF835" w14:textId="77777777" w:rsidR="003E3010" w:rsidRPr="00F53688" w:rsidRDefault="003E3010" w:rsidP="003E3010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6258" w:rsidRPr="00F53688" w14:paraId="3797EEAD" w14:textId="77777777" w:rsidTr="00606B56">
        <w:trPr>
          <w:cantSplit/>
        </w:trPr>
        <w:tc>
          <w:tcPr>
            <w:tcW w:w="3798" w:type="dxa"/>
            <w:gridSpan w:val="2"/>
          </w:tcPr>
          <w:p w14:paraId="3011681E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ไทยพาราไซลีน จำกัด</w:t>
            </w:r>
          </w:p>
        </w:tc>
        <w:tc>
          <w:tcPr>
            <w:tcW w:w="1170" w:type="dxa"/>
            <w:gridSpan w:val="2"/>
          </w:tcPr>
          <w:p w14:paraId="26D41068" w14:textId="265CBBDC" w:rsidR="009C6258" w:rsidRPr="00F53688" w:rsidRDefault="009C6258" w:rsidP="009C6258">
            <w:pPr>
              <w:pStyle w:val="a0"/>
              <w:tabs>
                <w:tab w:val="decimal" w:pos="92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0862087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49A9E1B" w14:textId="77777777" w:rsidR="009C6258" w:rsidRPr="00F53688" w:rsidRDefault="009C6258" w:rsidP="009C6258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AB03B16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5D7AD8F" w14:textId="1EC4C78F" w:rsidR="009C6258" w:rsidRPr="00F53688" w:rsidRDefault="009C6258" w:rsidP="009C6258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2,959</w:t>
            </w:r>
          </w:p>
        </w:tc>
        <w:tc>
          <w:tcPr>
            <w:tcW w:w="270" w:type="dxa"/>
          </w:tcPr>
          <w:p w14:paraId="2E2A1660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1FA92909" w14:textId="1B4525E8" w:rsidR="009C6258" w:rsidRPr="00F53688" w:rsidRDefault="009C6258" w:rsidP="009C6258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3,552</w:t>
            </w:r>
          </w:p>
        </w:tc>
      </w:tr>
      <w:tr w:rsidR="009C6258" w:rsidRPr="00F53688" w14:paraId="061A0773" w14:textId="77777777" w:rsidTr="00606B56">
        <w:trPr>
          <w:cantSplit/>
        </w:trPr>
        <w:tc>
          <w:tcPr>
            <w:tcW w:w="3798" w:type="dxa"/>
            <w:gridSpan w:val="2"/>
          </w:tcPr>
          <w:p w14:paraId="5AAC235C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ไทยลู้บเบส จำกัด (มหาชน)</w:t>
            </w:r>
          </w:p>
        </w:tc>
        <w:tc>
          <w:tcPr>
            <w:tcW w:w="1170" w:type="dxa"/>
            <w:gridSpan w:val="2"/>
          </w:tcPr>
          <w:p w14:paraId="18D56953" w14:textId="4E9F9FDE" w:rsidR="009C6258" w:rsidRPr="00F53688" w:rsidRDefault="009C6258" w:rsidP="009C6258">
            <w:pPr>
              <w:pStyle w:val="a0"/>
              <w:tabs>
                <w:tab w:val="decimal" w:pos="92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E365404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left="-18" w:right="15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5420681" w14:textId="77777777" w:rsidR="009C6258" w:rsidRPr="00F53688" w:rsidRDefault="009C6258" w:rsidP="009C6258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1004FAB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3FD0D91" w14:textId="7E288107" w:rsidR="009C6258" w:rsidRPr="00F53688" w:rsidRDefault="009C6258" w:rsidP="009C6258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1,254</w:t>
            </w:r>
          </w:p>
        </w:tc>
        <w:tc>
          <w:tcPr>
            <w:tcW w:w="270" w:type="dxa"/>
          </w:tcPr>
          <w:p w14:paraId="3DFE413A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5E1927D5" w14:textId="46CBFD36" w:rsidR="009C6258" w:rsidRPr="00F53688" w:rsidRDefault="009C6258" w:rsidP="009C6258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1,237</w:t>
            </w:r>
          </w:p>
        </w:tc>
      </w:tr>
      <w:tr w:rsidR="00B84579" w:rsidRPr="00F53688" w14:paraId="506DC1FC" w14:textId="77777777" w:rsidTr="00D66314">
        <w:trPr>
          <w:cantSplit/>
        </w:trPr>
        <w:tc>
          <w:tcPr>
            <w:tcW w:w="3798" w:type="dxa"/>
            <w:gridSpan w:val="2"/>
          </w:tcPr>
          <w:p w14:paraId="67799B31" w14:textId="77777777" w:rsidR="00B84579" w:rsidRPr="00F53688" w:rsidRDefault="00B84579" w:rsidP="00D66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lastRenderedPageBreak/>
              <w:t>บริษัทย่อย</w:t>
            </w:r>
          </w:p>
        </w:tc>
        <w:tc>
          <w:tcPr>
            <w:tcW w:w="1170" w:type="dxa"/>
            <w:gridSpan w:val="2"/>
          </w:tcPr>
          <w:p w14:paraId="3F43892F" w14:textId="77777777" w:rsidR="00B84579" w:rsidRPr="00F53688" w:rsidRDefault="00B84579" w:rsidP="00D66314">
            <w:pPr>
              <w:pStyle w:val="a0"/>
              <w:tabs>
                <w:tab w:val="decimal" w:pos="92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F29682" w14:textId="77777777" w:rsidR="00B84579" w:rsidRPr="00F53688" w:rsidRDefault="00B84579" w:rsidP="00D66314">
            <w:pPr>
              <w:pStyle w:val="a0"/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184C92D" w14:textId="77777777" w:rsidR="00B84579" w:rsidRPr="00F53688" w:rsidRDefault="00B84579" w:rsidP="00D66314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2695EA" w14:textId="77777777" w:rsidR="00B84579" w:rsidRPr="00F53688" w:rsidRDefault="00B84579" w:rsidP="00D66314">
            <w:pPr>
              <w:pStyle w:val="a0"/>
              <w:tabs>
                <w:tab w:val="decimal" w:pos="702"/>
              </w:tabs>
              <w:ind w:left="152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95238A8" w14:textId="77777777" w:rsidR="00B84579" w:rsidRPr="00F53688" w:rsidRDefault="00B84579" w:rsidP="00D66314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54483E" w14:textId="77777777" w:rsidR="00B84579" w:rsidRPr="00F53688" w:rsidRDefault="00B84579" w:rsidP="00D66314">
            <w:pPr>
              <w:pStyle w:val="a0"/>
              <w:tabs>
                <w:tab w:val="decimal" w:pos="70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066449BE" w14:textId="77777777" w:rsidR="00B84579" w:rsidRPr="00F53688" w:rsidRDefault="00B84579" w:rsidP="00D66314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6258" w:rsidRPr="00F53688" w14:paraId="6FFB7B65" w14:textId="77777777" w:rsidTr="00606B56">
        <w:trPr>
          <w:cantSplit/>
        </w:trPr>
        <w:tc>
          <w:tcPr>
            <w:tcW w:w="3798" w:type="dxa"/>
            <w:gridSpan w:val="2"/>
          </w:tcPr>
          <w:p w14:paraId="2F9C7DED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 ไทยออยล์เพาเวอร์ จำกัด</w:t>
            </w:r>
          </w:p>
        </w:tc>
        <w:tc>
          <w:tcPr>
            <w:tcW w:w="1170" w:type="dxa"/>
            <w:gridSpan w:val="2"/>
          </w:tcPr>
          <w:p w14:paraId="2197BAF3" w14:textId="5CC4E349" w:rsidR="009C6258" w:rsidRPr="00F53688" w:rsidRDefault="009C6258" w:rsidP="009C6258">
            <w:pPr>
              <w:pStyle w:val="a0"/>
              <w:tabs>
                <w:tab w:val="decimal" w:pos="92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4EBCB8D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4ECC0CD" w14:textId="77777777" w:rsidR="009C6258" w:rsidRPr="00F53688" w:rsidRDefault="009C6258" w:rsidP="009C6258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AD7DD9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left="152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FC1AD98" w14:textId="72EADFB4" w:rsidR="009C6258" w:rsidRPr="00F53688" w:rsidRDefault="009C6258" w:rsidP="009C6258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70" w:type="dxa"/>
          </w:tcPr>
          <w:p w14:paraId="542D9029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73005CF8" w14:textId="1ABDE8D8" w:rsidR="009C6258" w:rsidRPr="00F53688" w:rsidRDefault="009C6258" w:rsidP="009C6258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</w:tr>
      <w:tr w:rsidR="009C6258" w:rsidRPr="00F53688" w14:paraId="70B6ABFE" w14:textId="77777777" w:rsidTr="00606B56">
        <w:trPr>
          <w:cantSplit/>
        </w:trPr>
        <w:tc>
          <w:tcPr>
            <w:tcW w:w="3798" w:type="dxa"/>
            <w:gridSpan w:val="2"/>
          </w:tcPr>
          <w:p w14:paraId="1DB9C1B6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170" w:type="dxa"/>
            <w:gridSpan w:val="2"/>
          </w:tcPr>
          <w:p w14:paraId="7A492BDF" w14:textId="085046FB" w:rsidR="009C6258" w:rsidRPr="00F53688" w:rsidRDefault="009C6258" w:rsidP="009C6258">
            <w:pPr>
              <w:pStyle w:val="a0"/>
              <w:tabs>
                <w:tab w:val="decimal" w:pos="92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424F229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86AFB50" w14:textId="77777777" w:rsidR="009C6258" w:rsidRPr="00F53688" w:rsidRDefault="009C6258" w:rsidP="009C6258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B3825E6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left="152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412A984" w14:textId="3794E777" w:rsidR="009C6258" w:rsidRPr="00F53688" w:rsidRDefault="009C6258" w:rsidP="009C6258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270" w:type="dxa"/>
          </w:tcPr>
          <w:p w14:paraId="0AFE194E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511D6BA0" w14:textId="029A7359" w:rsidR="009C6258" w:rsidRPr="00F53688" w:rsidRDefault="009C6258" w:rsidP="009C6258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</w:tr>
      <w:tr w:rsidR="009C6258" w:rsidRPr="00F53688" w14:paraId="7D8485F7" w14:textId="77777777" w:rsidTr="00606B56">
        <w:trPr>
          <w:cantSplit/>
        </w:trPr>
        <w:tc>
          <w:tcPr>
            <w:tcW w:w="3798" w:type="dxa"/>
            <w:gridSpan w:val="2"/>
          </w:tcPr>
          <w:p w14:paraId="2AF12B6E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ศักดิ์ไชยสิทธิ จำกัด</w:t>
            </w:r>
          </w:p>
        </w:tc>
        <w:tc>
          <w:tcPr>
            <w:tcW w:w="1170" w:type="dxa"/>
            <w:gridSpan w:val="2"/>
          </w:tcPr>
          <w:p w14:paraId="011BF40E" w14:textId="0ABFCE66" w:rsidR="009C6258" w:rsidRPr="00F53688" w:rsidRDefault="009C6258" w:rsidP="009C6258">
            <w:pPr>
              <w:pStyle w:val="a0"/>
              <w:tabs>
                <w:tab w:val="decimal" w:pos="92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6E6F71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FB5F7ED" w14:textId="56ED1658" w:rsidR="009C6258" w:rsidRPr="00F53688" w:rsidRDefault="009C6258" w:rsidP="009C6258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2F51513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left="152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F367785" w14:textId="6680896F" w:rsidR="009C6258" w:rsidRPr="00F53688" w:rsidRDefault="009C6258" w:rsidP="009C6258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794040E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746C65A6" w14:textId="4DD7AEB3" w:rsidR="009C6258" w:rsidRPr="00F53688" w:rsidRDefault="009C6258" w:rsidP="009C6258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</w:tr>
      <w:tr w:rsidR="009C6258" w:rsidRPr="00F53688" w14:paraId="538822A9" w14:textId="77777777" w:rsidTr="00606B56">
        <w:trPr>
          <w:cantSplit/>
        </w:trPr>
        <w:tc>
          <w:tcPr>
            <w:tcW w:w="3798" w:type="dxa"/>
            <w:gridSpan w:val="2"/>
          </w:tcPr>
          <w:p w14:paraId="60144DE3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ลาบิกซ์ จำกัด</w:t>
            </w:r>
          </w:p>
        </w:tc>
        <w:tc>
          <w:tcPr>
            <w:tcW w:w="1170" w:type="dxa"/>
            <w:gridSpan w:val="2"/>
          </w:tcPr>
          <w:p w14:paraId="05FCF2BB" w14:textId="7B5DCFE8" w:rsidR="009C6258" w:rsidRPr="00F53688" w:rsidRDefault="009C6258" w:rsidP="009C6258">
            <w:pPr>
              <w:pStyle w:val="a0"/>
              <w:tabs>
                <w:tab w:val="decimal" w:pos="92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3F8ADAC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62B931A" w14:textId="0378578E" w:rsidR="009C6258" w:rsidRPr="00F53688" w:rsidRDefault="009C6258" w:rsidP="009C6258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B70A56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left="152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914606F" w14:textId="6C2552EB" w:rsidR="009C6258" w:rsidRPr="00F53688" w:rsidRDefault="009C6258" w:rsidP="009C6258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2,163</w:t>
            </w:r>
          </w:p>
        </w:tc>
        <w:tc>
          <w:tcPr>
            <w:tcW w:w="270" w:type="dxa"/>
          </w:tcPr>
          <w:p w14:paraId="3DC437F9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2BA42765" w14:textId="6655F359" w:rsidR="009C6258" w:rsidRPr="00F53688" w:rsidRDefault="009C6258" w:rsidP="009C6258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1,841</w:t>
            </w:r>
          </w:p>
        </w:tc>
      </w:tr>
      <w:tr w:rsidR="009C6258" w:rsidRPr="00F53688" w14:paraId="2722C7F6" w14:textId="77777777" w:rsidTr="00606B56">
        <w:trPr>
          <w:cantSplit/>
        </w:trPr>
        <w:tc>
          <w:tcPr>
            <w:tcW w:w="3798" w:type="dxa"/>
            <w:gridSpan w:val="2"/>
          </w:tcPr>
          <w:p w14:paraId="02D7E4B5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0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</w:tcPr>
          <w:p w14:paraId="2F6DB3AB" w14:textId="77777777" w:rsidR="009C6258" w:rsidRPr="00F53688" w:rsidRDefault="009C6258" w:rsidP="009C6258">
            <w:pPr>
              <w:pStyle w:val="a0"/>
              <w:tabs>
                <w:tab w:val="decimal" w:pos="927"/>
              </w:tabs>
              <w:ind w:left="-1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E927EA4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5112A0C" w14:textId="77777777" w:rsidR="009C6258" w:rsidRPr="00F53688" w:rsidRDefault="009C6258" w:rsidP="009C6258">
            <w:pPr>
              <w:pStyle w:val="a0"/>
              <w:tabs>
                <w:tab w:val="decimal" w:pos="927"/>
              </w:tabs>
              <w:ind w:left="-1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E8711B6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left="152" w:right="7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EBF36A2" w14:textId="77777777" w:rsidR="009C6258" w:rsidRPr="00F53688" w:rsidRDefault="009C6258" w:rsidP="009C6258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89F8B37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left="-18" w:right="7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</w:tcPr>
          <w:p w14:paraId="7BAC96D1" w14:textId="77777777" w:rsidR="009C6258" w:rsidRPr="00F53688" w:rsidRDefault="009C6258" w:rsidP="009C6258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C6258" w:rsidRPr="00F53688" w14:paraId="625D25EB" w14:textId="77777777" w:rsidTr="00606B56">
        <w:trPr>
          <w:cantSplit/>
        </w:trPr>
        <w:tc>
          <w:tcPr>
            <w:tcW w:w="3798" w:type="dxa"/>
            <w:gridSpan w:val="2"/>
          </w:tcPr>
          <w:p w14:paraId="28A6867C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gridSpan w:val="2"/>
          </w:tcPr>
          <w:p w14:paraId="17821BC4" w14:textId="77777777" w:rsidR="009C6258" w:rsidRPr="00F53688" w:rsidRDefault="009C6258" w:rsidP="009C6258">
            <w:pPr>
              <w:pStyle w:val="a0"/>
              <w:tabs>
                <w:tab w:val="decimal" w:pos="52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6FE413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08D9DBE" w14:textId="77777777" w:rsidR="009C6258" w:rsidRPr="00F53688" w:rsidRDefault="009C6258" w:rsidP="009C6258">
            <w:pPr>
              <w:pStyle w:val="a0"/>
              <w:tabs>
                <w:tab w:val="decimal" w:pos="52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E97125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left="152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DA65A3B" w14:textId="77777777" w:rsidR="009C6258" w:rsidRPr="00F53688" w:rsidRDefault="009C6258" w:rsidP="009C6258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E04F58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6550A880" w14:textId="77777777" w:rsidR="009C6258" w:rsidRPr="00F53688" w:rsidRDefault="009C6258" w:rsidP="009C6258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6258" w:rsidRPr="00F53688" w14:paraId="22860014" w14:textId="77777777" w:rsidTr="00606B56">
        <w:trPr>
          <w:cantSplit/>
        </w:trPr>
        <w:tc>
          <w:tcPr>
            <w:tcW w:w="3798" w:type="dxa"/>
            <w:gridSpan w:val="2"/>
          </w:tcPr>
          <w:p w14:paraId="2A848608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โกลบอล เพาเวอร์ ซินเนอร์ยี่ จำกัด</w:t>
            </w:r>
          </w:p>
        </w:tc>
        <w:tc>
          <w:tcPr>
            <w:tcW w:w="1170" w:type="dxa"/>
            <w:gridSpan w:val="2"/>
          </w:tcPr>
          <w:p w14:paraId="3916BCB2" w14:textId="77777777" w:rsidR="009C6258" w:rsidRPr="00F53688" w:rsidRDefault="009C6258" w:rsidP="009C6258">
            <w:pPr>
              <w:pStyle w:val="a0"/>
              <w:tabs>
                <w:tab w:val="decimal" w:pos="52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851BFB2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333F0FF" w14:textId="77777777" w:rsidR="009C6258" w:rsidRPr="00F53688" w:rsidRDefault="009C6258" w:rsidP="009C6258">
            <w:pPr>
              <w:pStyle w:val="a0"/>
              <w:tabs>
                <w:tab w:val="decimal" w:pos="52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B13E9A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left="152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CBB7D3A" w14:textId="77777777" w:rsidR="009C6258" w:rsidRPr="00F53688" w:rsidRDefault="009C6258" w:rsidP="009C6258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BFE766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701CF8E9" w14:textId="77777777" w:rsidR="009C6258" w:rsidRPr="00F53688" w:rsidRDefault="009C6258" w:rsidP="009C6258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6258" w:rsidRPr="00F53688" w14:paraId="33931ED8" w14:textId="77777777" w:rsidTr="00606B56">
        <w:trPr>
          <w:cantSplit/>
        </w:trPr>
        <w:tc>
          <w:tcPr>
            <w:tcW w:w="3798" w:type="dxa"/>
            <w:gridSpan w:val="2"/>
          </w:tcPr>
          <w:p w14:paraId="09BDB571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  <w:gridSpan w:val="2"/>
          </w:tcPr>
          <w:p w14:paraId="4DE6700A" w14:textId="6EEAFB47" w:rsidR="009C6258" w:rsidRPr="00F53688" w:rsidRDefault="009C6258" w:rsidP="009C6258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C650E1F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BDB709C" w14:textId="3AC3A041" w:rsidR="009C6258" w:rsidRPr="00F53688" w:rsidRDefault="009C6258" w:rsidP="009C6258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C7BF719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left="152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C35F9D" w14:textId="47B6C103" w:rsidR="009C6258" w:rsidRPr="00F53688" w:rsidRDefault="009C6258" w:rsidP="009C6258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437C23B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7A23341C" w14:textId="0A6593DF" w:rsidR="009C6258" w:rsidRPr="00F53688" w:rsidRDefault="009C6258" w:rsidP="009C6258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9C6258" w:rsidRPr="00F53688" w14:paraId="245E8346" w14:textId="77777777" w:rsidTr="00606B56">
        <w:trPr>
          <w:cantSplit/>
        </w:trPr>
        <w:tc>
          <w:tcPr>
            <w:tcW w:w="3798" w:type="dxa"/>
            <w:gridSpan w:val="2"/>
          </w:tcPr>
          <w:p w14:paraId="2E1303EF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2A8ABBE5" w14:textId="77777777" w:rsidR="009C6258" w:rsidRPr="00F53688" w:rsidRDefault="009C6258" w:rsidP="009C6258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7571264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526943C5" w14:textId="77777777" w:rsidR="009C6258" w:rsidRPr="00F53688" w:rsidRDefault="009C6258" w:rsidP="009C6258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B59B44F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B670913" w14:textId="77777777" w:rsidR="009C6258" w:rsidRPr="00F53688" w:rsidRDefault="009C6258" w:rsidP="009C6258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AD3F798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</w:tcPr>
          <w:p w14:paraId="20CE45F5" w14:textId="77777777" w:rsidR="009C6258" w:rsidRPr="00F53688" w:rsidRDefault="009C6258" w:rsidP="009C6258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9C6258" w:rsidRPr="00F53688" w14:paraId="56AC2311" w14:textId="77777777" w:rsidTr="00606B56">
        <w:trPr>
          <w:cantSplit/>
        </w:trPr>
        <w:tc>
          <w:tcPr>
            <w:tcW w:w="3798" w:type="dxa"/>
            <w:gridSpan w:val="2"/>
          </w:tcPr>
          <w:p w14:paraId="58DEE1E8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gridSpan w:val="2"/>
          </w:tcPr>
          <w:p w14:paraId="798D5413" w14:textId="77777777" w:rsidR="009C6258" w:rsidRPr="00F53688" w:rsidRDefault="009C6258" w:rsidP="009C6258">
            <w:pPr>
              <w:pStyle w:val="a0"/>
              <w:tabs>
                <w:tab w:val="decimal" w:pos="52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DF5217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B5D197E" w14:textId="77777777" w:rsidR="009C6258" w:rsidRPr="00F53688" w:rsidRDefault="009C6258" w:rsidP="009C6258">
            <w:pPr>
              <w:pStyle w:val="a0"/>
              <w:tabs>
                <w:tab w:val="decimal" w:pos="522"/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A7C824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left="152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8B61753" w14:textId="77777777" w:rsidR="009C6258" w:rsidRPr="00F53688" w:rsidRDefault="009C6258" w:rsidP="009C6258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A98392" w14:textId="77777777" w:rsidR="009C6258" w:rsidRPr="00F53688" w:rsidRDefault="009C6258" w:rsidP="009C6258">
            <w:pPr>
              <w:pStyle w:val="a0"/>
              <w:tabs>
                <w:tab w:val="decimal" w:pos="70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3E296FA0" w14:textId="77777777" w:rsidR="009C6258" w:rsidRPr="00F53688" w:rsidRDefault="009C6258" w:rsidP="009C6258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36066" w:rsidRPr="00F53688" w14:paraId="060206C5" w14:textId="77777777" w:rsidTr="00606B56">
        <w:trPr>
          <w:cantSplit/>
        </w:trPr>
        <w:tc>
          <w:tcPr>
            <w:tcW w:w="3798" w:type="dxa"/>
            <w:gridSpan w:val="2"/>
          </w:tcPr>
          <w:p w14:paraId="7E031957" w14:textId="3DFA8476" w:rsidR="00536066" w:rsidRPr="00F53688" w:rsidRDefault="00536066" w:rsidP="0006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 ปตท. น้ำมันและการค้าปลีก จำกัด</w:t>
            </w:r>
          </w:p>
        </w:tc>
        <w:tc>
          <w:tcPr>
            <w:tcW w:w="1170" w:type="dxa"/>
            <w:gridSpan w:val="2"/>
          </w:tcPr>
          <w:p w14:paraId="57F00E06" w14:textId="77777777" w:rsidR="00536066" w:rsidRPr="00F53688" w:rsidRDefault="00536066" w:rsidP="009C6258">
            <w:pPr>
              <w:pStyle w:val="a0"/>
              <w:tabs>
                <w:tab w:val="decimal" w:pos="52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56D9EB" w14:textId="77777777" w:rsidR="00536066" w:rsidRPr="00F53688" w:rsidRDefault="00536066" w:rsidP="009C6258">
            <w:pPr>
              <w:pStyle w:val="a0"/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1F2C8C4" w14:textId="77777777" w:rsidR="00536066" w:rsidRPr="00F53688" w:rsidRDefault="00536066" w:rsidP="009C6258">
            <w:pPr>
              <w:pStyle w:val="a0"/>
              <w:tabs>
                <w:tab w:val="decimal" w:pos="522"/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0CCA1D" w14:textId="77777777" w:rsidR="00536066" w:rsidRPr="00F53688" w:rsidRDefault="00536066" w:rsidP="009C6258">
            <w:pPr>
              <w:pStyle w:val="a0"/>
              <w:tabs>
                <w:tab w:val="decimal" w:pos="702"/>
              </w:tabs>
              <w:ind w:left="152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7B29C3D" w14:textId="77777777" w:rsidR="00536066" w:rsidRPr="00F53688" w:rsidRDefault="00536066" w:rsidP="009C6258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20CAF8" w14:textId="77777777" w:rsidR="00536066" w:rsidRPr="00F53688" w:rsidRDefault="00536066" w:rsidP="009C6258">
            <w:pPr>
              <w:pStyle w:val="a0"/>
              <w:tabs>
                <w:tab w:val="decimal" w:pos="70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67175AC4" w14:textId="77777777" w:rsidR="00536066" w:rsidRPr="00F53688" w:rsidRDefault="00536066" w:rsidP="009C6258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6DB7" w:rsidRPr="00F53688" w14:paraId="4A812FA3" w14:textId="77777777" w:rsidTr="00606B56">
        <w:trPr>
          <w:cantSplit/>
        </w:trPr>
        <w:tc>
          <w:tcPr>
            <w:tcW w:w="3798" w:type="dxa"/>
            <w:gridSpan w:val="2"/>
          </w:tcPr>
          <w:p w14:paraId="4EA66892" w14:textId="40CFC9F0" w:rsidR="00066DB7" w:rsidRPr="00F53688" w:rsidRDefault="00066DB7" w:rsidP="0006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F53688">
              <w:rPr>
                <w:rFonts w:ascii="Angsana New" w:hAnsi="Angsana New"/>
                <w:sz w:val="30"/>
                <w:szCs w:val="30"/>
              </w:rPr>
              <w:t>)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61068CD8" w14:textId="4890C058" w:rsidR="00066DB7" w:rsidRPr="00F53688" w:rsidRDefault="00066DB7" w:rsidP="00066DB7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10,592</w:t>
            </w:r>
          </w:p>
        </w:tc>
        <w:tc>
          <w:tcPr>
            <w:tcW w:w="270" w:type="dxa"/>
          </w:tcPr>
          <w:p w14:paraId="53561235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8056FFE" w14:textId="63A34DCD" w:rsidR="00066DB7" w:rsidRPr="00F53688" w:rsidRDefault="00066DB7" w:rsidP="00066DB7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3A63CF6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152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B7D9377" w14:textId="0AEC992D" w:rsidR="00066DB7" w:rsidRPr="00F53688" w:rsidRDefault="00066DB7" w:rsidP="00066DB7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10,346</w:t>
            </w:r>
          </w:p>
        </w:tc>
        <w:tc>
          <w:tcPr>
            <w:tcW w:w="270" w:type="dxa"/>
          </w:tcPr>
          <w:p w14:paraId="2B8F1DDD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2C7974C3" w14:textId="31BD15CF" w:rsidR="00066DB7" w:rsidRPr="00F53688" w:rsidRDefault="00066DB7" w:rsidP="00066DB7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66DB7" w:rsidRPr="00F53688" w14:paraId="53877A8F" w14:textId="77777777" w:rsidTr="00606B56">
        <w:trPr>
          <w:cantSplit/>
        </w:trPr>
        <w:tc>
          <w:tcPr>
            <w:tcW w:w="3798" w:type="dxa"/>
            <w:gridSpan w:val="2"/>
          </w:tcPr>
          <w:p w14:paraId="4142653D" w14:textId="2B32BD50" w:rsidR="00066DB7" w:rsidRPr="00F53688" w:rsidRDefault="00066DB7" w:rsidP="0006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PTT International Trading Pte. Ltd.</w:t>
            </w:r>
          </w:p>
        </w:tc>
        <w:tc>
          <w:tcPr>
            <w:tcW w:w="1170" w:type="dxa"/>
            <w:gridSpan w:val="2"/>
          </w:tcPr>
          <w:p w14:paraId="7ABEFD7D" w14:textId="19EECFF0" w:rsidR="00066DB7" w:rsidRPr="00F53688" w:rsidRDefault="00066DB7" w:rsidP="00066DB7">
            <w:pPr>
              <w:pStyle w:val="a0"/>
              <w:tabs>
                <w:tab w:val="decimal" w:pos="95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1,077</w:t>
            </w:r>
          </w:p>
        </w:tc>
        <w:tc>
          <w:tcPr>
            <w:tcW w:w="270" w:type="dxa"/>
          </w:tcPr>
          <w:p w14:paraId="0C0FABE2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15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041C029" w14:textId="7DE7A3E4" w:rsidR="00066DB7" w:rsidRPr="00F53688" w:rsidRDefault="00066DB7" w:rsidP="00066DB7">
            <w:pPr>
              <w:pStyle w:val="a0"/>
              <w:tabs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70" w:type="dxa"/>
          </w:tcPr>
          <w:p w14:paraId="0575D48B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4677E56" w14:textId="334EA752" w:rsidR="00066DB7" w:rsidRPr="00F53688" w:rsidRDefault="00066DB7" w:rsidP="00066DB7">
            <w:pPr>
              <w:pStyle w:val="a0"/>
              <w:tabs>
                <w:tab w:val="decimal" w:pos="104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431</w:t>
            </w:r>
          </w:p>
        </w:tc>
        <w:tc>
          <w:tcPr>
            <w:tcW w:w="270" w:type="dxa"/>
          </w:tcPr>
          <w:p w14:paraId="616678AA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33300047" w14:textId="75E6931F" w:rsidR="00066DB7" w:rsidRPr="00F53688" w:rsidRDefault="00066DB7" w:rsidP="00066DB7">
            <w:pPr>
              <w:pStyle w:val="a0"/>
              <w:tabs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</w:tr>
      <w:tr w:rsidR="00066DB7" w:rsidRPr="00F53688" w14:paraId="6DAF1C39" w14:textId="77777777" w:rsidTr="00606B56">
        <w:trPr>
          <w:cantSplit/>
        </w:trPr>
        <w:tc>
          <w:tcPr>
            <w:tcW w:w="3798" w:type="dxa"/>
            <w:gridSpan w:val="2"/>
          </w:tcPr>
          <w:p w14:paraId="0F75A6D4" w14:textId="77777777" w:rsidR="00066DB7" w:rsidRPr="00F53688" w:rsidRDefault="00066DB7" w:rsidP="0006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pacing w:val="-2"/>
                <w:sz w:val="30"/>
                <w:szCs w:val="30"/>
                <w:cs/>
                <w:lang w:val="th-TH"/>
              </w:rPr>
              <w:t>บริษัท ไออาร์พีซี จำกัด (มหาชน)</w:t>
            </w:r>
          </w:p>
        </w:tc>
        <w:tc>
          <w:tcPr>
            <w:tcW w:w="1170" w:type="dxa"/>
            <w:gridSpan w:val="2"/>
          </w:tcPr>
          <w:p w14:paraId="2F8DD58E" w14:textId="23671434" w:rsidR="00066DB7" w:rsidRPr="00F53688" w:rsidRDefault="00066DB7" w:rsidP="00066DB7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F466773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15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AFB8FD3" w14:textId="3A877091" w:rsidR="00066DB7" w:rsidRPr="00F53688" w:rsidRDefault="00066DB7" w:rsidP="00066DB7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  <w:tc>
          <w:tcPr>
            <w:tcW w:w="270" w:type="dxa"/>
          </w:tcPr>
          <w:p w14:paraId="1FC984F8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0FEE68D" w14:textId="6B75BC45" w:rsidR="00066DB7" w:rsidRPr="00F53688" w:rsidRDefault="00066DB7" w:rsidP="00066DB7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</w:tcPr>
          <w:p w14:paraId="1DDF7B81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2191B3E5" w14:textId="29A7068C" w:rsidR="00066DB7" w:rsidRPr="00F53688" w:rsidRDefault="00066DB7" w:rsidP="00066DB7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66DB7" w:rsidRPr="00F53688" w14:paraId="0267C43A" w14:textId="77777777" w:rsidTr="00606B56">
        <w:trPr>
          <w:cantSplit/>
        </w:trPr>
        <w:tc>
          <w:tcPr>
            <w:tcW w:w="3798" w:type="dxa"/>
            <w:gridSpan w:val="2"/>
          </w:tcPr>
          <w:p w14:paraId="71DAB436" w14:textId="77777777" w:rsidR="00066DB7" w:rsidRPr="00F53688" w:rsidRDefault="00066DB7" w:rsidP="0006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ปตท.สำรวจและผลิตปิโตรเลียม</w:t>
            </w:r>
          </w:p>
        </w:tc>
        <w:tc>
          <w:tcPr>
            <w:tcW w:w="1170" w:type="dxa"/>
            <w:gridSpan w:val="2"/>
          </w:tcPr>
          <w:p w14:paraId="6E405F0B" w14:textId="77777777" w:rsidR="00066DB7" w:rsidRPr="00F53688" w:rsidRDefault="00066DB7" w:rsidP="00066DB7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8B2AB3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15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3F1D8B1" w14:textId="77777777" w:rsidR="00066DB7" w:rsidRPr="00F53688" w:rsidRDefault="00066DB7" w:rsidP="00066DB7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12B29A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85A8F8B" w14:textId="77777777" w:rsidR="00066DB7" w:rsidRPr="00F53688" w:rsidRDefault="00066DB7" w:rsidP="00066DB7">
            <w:pPr>
              <w:pStyle w:val="a0"/>
              <w:tabs>
                <w:tab w:val="decimal" w:pos="99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4199EB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30BA9EB8" w14:textId="77777777" w:rsidR="00066DB7" w:rsidRPr="00F53688" w:rsidRDefault="00066DB7" w:rsidP="00066DB7">
            <w:pPr>
              <w:pStyle w:val="a0"/>
              <w:tabs>
                <w:tab w:val="decimal" w:pos="864"/>
                <w:tab w:val="decimal" w:pos="99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6DB7" w:rsidRPr="00F53688" w14:paraId="18DA63CB" w14:textId="77777777" w:rsidTr="00606B56">
        <w:trPr>
          <w:cantSplit/>
        </w:trPr>
        <w:tc>
          <w:tcPr>
            <w:tcW w:w="3798" w:type="dxa"/>
            <w:gridSpan w:val="2"/>
          </w:tcPr>
          <w:p w14:paraId="61DF8E34" w14:textId="77777777" w:rsidR="00066DB7" w:rsidRPr="00F53688" w:rsidRDefault="00066DB7" w:rsidP="0006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จำกัด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</w:p>
        </w:tc>
        <w:tc>
          <w:tcPr>
            <w:tcW w:w="1170" w:type="dxa"/>
            <w:gridSpan w:val="2"/>
          </w:tcPr>
          <w:p w14:paraId="585F5661" w14:textId="447ECBCF" w:rsidR="00066DB7" w:rsidRPr="00F53688" w:rsidRDefault="00066DB7" w:rsidP="00066DB7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5C81B0E3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15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66BD2A6" w14:textId="78F64590" w:rsidR="00066DB7" w:rsidRPr="00F53688" w:rsidRDefault="00066DB7" w:rsidP="00066DB7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217D1082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5EF1BC6" w14:textId="1EC487D9" w:rsidR="00066DB7" w:rsidRPr="00F53688" w:rsidRDefault="00066DB7" w:rsidP="00066DB7">
            <w:pPr>
              <w:pStyle w:val="a0"/>
              <w:tabs>
                <w:tab w:val="decimal" w:pos="99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095EE2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6F89E9C7" w14:textId="07B2ED1F" w:rsidR="00066DB7" w:rsidRPr="00F53688" w:rsidRDefault="00066DB7" w:rsidP="00066DB7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66DB7" w:rsidRPr="00F53688" w14:paraId="5E6FEF6D" w14:textId="77777777" w:rsidTr="00903A7B">
        <w:trPr>
          <w:cantSplit/>
        </w:trPr>
        <w:tc>
          <w:tcPr>
            <w:tcW w:w="3960" w:type="dxa"/>
            <w:gridSpan w:val="3"/>
          </w:tcPr>
          <w:p w14:paraId="3311F522" w14:textId="43880952" w:rsidR="00066DB7" w:rsidRPr="00F53688" w:rsidRDefault="00903A7B" w:rsidP="00903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พีทีที โกลบอล เคมิคอล จำกัด</w:t>
            </w:r>
            <w:r w:rsidR="00066DB7" w:rsidRPr="00F53688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066DB7" w:rsidRPr="00F53688">
              <w:rPr>
                <w:rFonts w:ascii="Angsana New" w:hAnsi="Angsana New"/>
                <w:spacing w:val="-2"/>
                <w:sz w:val="30"/>
                <w:szCs w:val="30"/>
                <w:cs/>
              </w:rPr>
              <w:t>(มหาชน)</w:t>
            </w:r>
          </w:p>
        </w:tc>
        <w:tc>
          <w:tcPr>
            <w:tcW w:w="1008" w:type="dxa"/>
          </w:tcPr>
          <w:p w14:paraId="52F5F909" w14:textId="4F5D9186" w:rsidR="00066DB7" w:rsidRPr="00F53688" w:rsidRDefault="00066DB7" w:rsidP="00903A7B">
            <w:pPr>
              <w:pStyle w:val="a0"/>
              <w:tabs>
                <w:tab w:val="decimal" w:pos="79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70" w:type="dxa"/>
          </w:tcPr>
          <w:p w14:paraId="415FA663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15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D7EEED2" w14:textId="5CB6ED1F" w:rsidR="00066DB7" w:rsidRPr="00F53688" w:rsidRDefault="00066DB7" w:rsidP="00066DB7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53688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99CB35F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B9A2F7B" w14:textId="749C4F25" w:rsidR="00066DB7" w:rsidRPr="00F53688" w:rsidRDefault="00066DB7" w:rsidP="00066DB7">
            <w:pPr>
              <w:pStyle w:val="a0"/>
              <w:tabs>
                <w:tab w:val="decimal" w:pos="99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1C7813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00372415" w14:textId="70B3B7B8" w:rsidR="00066DB7" w:rsidRPr="00F53688" w:rsidRDefault="00066DB7" w:rsidP="00066DB7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92021" w:rsidRPr="00F53688" w14:paraId="740CA0BF" w14:textId="77777777" w:rsidTr="00092021">
        <w:trPr>
          <w:cantSplit/>
        </w:trPr>
        <w:tc>
          <w:tcPr>
            <w:tcW w:w="3780" w:type="dxa"/>
          </w:tcPr>
          <w:p w14:paraId="4B3AB380" w14:textId="1314316B" w:rsidR="00092021" w:rsidRPr="00F53688" w:rsidRDefault="00092021" w:rsidP="00903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1188" w:type="dxa"/>
            <w:gridSpan w:val="3"/>
          </w:tcPr>
          <w:p w14:paraId="2605181C" w14:textId="16DD0AAA" w:rsidR="00092021" w:rsidRPr="00F53688" w:rsidRDefault="00092021" w:rsidP="00092021">
            <w:pPr>
              <w:pStyle w:val="a0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C7A9F26" w14:textId="77777777" w:rsidR="00092021" w:rsidRPr="00F53688" w:rsidRDefault="00092021" w:rsidP="00066DB7">
            <w:pPr>
              <w:pStyle w:val="a0"/>
              <w:tabs>
                <w:tab w:val="decimal" w:pos="702"/>
              </w:tabs>
              <w:ind w:left="-18" w:right="15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7383863" w14:textId="7041FABC" w:rsidR="00092021" w:rsidRPr="00F53688" w:rsidRDefault="00031AE2" w:rsidP="00031AE2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2D82806" w14:textId="77777777" w:rsidR="00092021" w:rsidRPr="00F53688" w:rsidRDefault="00092021" w:rsidP="00066D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98443F8" w14:textId="60575A6E" w:rsidR="00092021" w:rsidRPr="00F53688" w:rsidRDefault="00031AE2" w:rsidP="00031AE2">
            <w:pPr>
              <w:pStyle w:val="a0"/>
              <w:tabs>
                <w:tab w:val="decimal" w:pos="99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308078" w14:textId="77777777" w:rsidR="00092021" w:rsidRPr="00F53688" w:rsidRDefault="00092021" w:rsidP="00066D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79BD73B3" w14:textId="0AFCFC78" w:rsidR="00092021" w:rsidRPr="00F53688" w:rsidRDefault="00031AE2" w:rsidP="00031AE2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66DB7" w:rsidRPr="00F53688" w14:paraId="01567626" w14:textId="77777777" w:rsidTr="00606B56">
        <w:trPr>
          <w:cantSplit/>
        </w:trPr>
        <w:tc>
          <w:tcPr>
            <w:tcW w:w="3798" w:type="dxa"/>
            <w:gridSpan w:val="2"/>
          </w:tcPr>
          <w:p w14:paraId="3B67C348" w14:textId="121EAC1F" w:rsidR="00066DB7" w:rsidRPr="00F53688" w:rsidRDefault="00066DB7" w:rsidP="0006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 ปตท.สผ.อินเตอร์เนชั่นแนล จำกัด</w:t>
            </w:r>
          </w:p>
        </w:tc>
        <w:tc>
          <w:tcPr>
            <w:tcW w:w="1170" w:type="dxa"/>
            <w:gridSpan w:val="2"/>
          </w:tcPr>
          <w:p w14:paraId="16BB851D" w14:textId="5192112A" w:rsidR="00066DB7" w:rsidRPr="00F53688" w:rsidRDefault="00066DB7" w:rsidP="00066DB7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2EE68DA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15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F393953" w14:textId="5CB078DE" w:rsidR="00066DB7" w:rsidRPr="00F53688" w:rsidRDefault="00066DB7" w:rsidP="00066DB7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5925F4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411E4C5" w14:textId="6F547336" w:rsidR="00066DB7" w:rsidRPr="00F53688" w:rsidRDefault="00066DB7" w:rsidP="00066DB7">
            <w:pPr>
              <w:pStyle w:val="a0"/>
              <w:tabs>
                <w:tab w:val="decimal" w:pos="99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823F52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14:paraId="28C3F9E4" w14:textId="20138B75" w:rsidR="00066DB7" w:rsidRPr="00F53688" w:rsidRDefault="00066DB7" w:rsidP="00066DB7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66DB7" w:rsidRPr="00F53688" w14:paraId="3052327C" w14:textId="77777777" w:rsidTr="00606B56">
        <w:trPr>
          <w:cantSplit/>
        </w:trPr>
        <w:tc>
          <w:tcPr>
            <w:tcW w:w="3798" w:type="dxa"/>
            <w:gridSpan w:val="2"/>
          </w:tcPr>
          <w:p w14:paraId="6CFF4CDE" w14:textId="77777777" w:rsidR="00066DB7" w:rsidRPr="00F53688" w:rsidRDefault="00066DB7" w:rsidP="0006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1934E247" w14:textId="1439623B" w:rsidR="00066DB7" w:rsidRPr="00F53688" w:rsidRDefault="00066DB7" w:rsidP="00066DB7">
            <w:pPr>
              <w:pStyle w:val="a0"/>
              <w:tabs>
                <w:tab w:val="decimal" w:pos="954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11,812</w:t>
            </w:r>
          </w:p>
        </w:tc>
        <w:tc>
          <w:tcPr>
            <w:tcW w:w="270" w:type="dxa"/>
          </w:tcPr>
          <w:p w14:paraId="1CD985F4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15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F4920B" w14:textId="6F7C1504" w:rsidR="00066DB7" w:rsidRPr="00F53688" w:rsidRDefault="00066DB7" w:rsidP="00066DB7">
            <w:pPr>
              <w:pStyle w:val="a0"/>
              <w:tabs>
                <w:tab w:val="decimal" w:pos="864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10,628</w:t>
            </w:r>
          </w:p>
        </w:tc>
        <w:tc>
          <w:tcPr>
            <w:tcW w:w="270" w:type="dxa"/>
          </w:tcPr>
          <w:p w14:paraId="449396DF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0FD1E9" w14:textId="7F967F72" w:rsidR="00066DB7" w:rsidRPr="00F53688" w:rsidRDefault="00066DB7" w:rsidP="00066DB7">
            <w:pPr>
              <w:pStyle w:val="a0"/>
              <w:tabs>
                <w:tab w:val="decimal" w:pos="1044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17,390</w:t>
            </w:r>
          </w:p>
        </w:tc>
        <w:tc>
          <w:tcPr>
            <w:tcW w:w="270" w:type="dxa"/>
          </w:tcPr>
          <w:p w14:paraId="12F4BCE0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1FEA023" w14:textId="3E76E6C6" w:rsidR="00066DB7" w:rsidRPr="00F53688" w:rsidRDefault="00066DB7" w:rsidP="00066DB7">
            <w:pPr>
              <w:pStyle w:val="a0"/>
              <w:tabs>
                <w:tab w:val="decimal" w:pos="864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16,975</w:t>
            </w:r>
          </w:p>
        </w:tc>
      </w:tr>
      <w:tr w:rsidR="00066DB7" w:rsidRPr="00F53688" w14:paraId="35E68FA7" w14:textId="77777777" w:rsidTr="00606B56">
        <w:trPr>
          <w:cantSplit/>
        </w:trPr>
        <w:tc>
          <w:tcPr>
            <w:tcW w:w="3798" w:type="dxa"/>
            <w:gridSpan w:val="2"/>
          </w:tcPr>
          <w:p w14:paraId="5C679BBB" w14:textId="77777777" w:rsidR="00066DB7" w:rsidRPr="00F53688" w:rsidRDefault="00066DB7" w:rsidP="0006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DCE493A" w14:textId="3DBDE49F" w:rsidR="00066DB7" w:rsidRPr="00F53688" w:rsidRDefault="00066DB7" w:rsidP="00066DB7">
            <w:pPr>
              <w:pStyle w:val="a0"/>
              <w:tabs>
                <w:tab w:val="decimal" w:pos="92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DDBE5F3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15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1177BD" w14:textId="6D5E6B6B" w:rsidR="00066DB7" w:rsidRPr="00F53688" w:rsidRDefault="00066DB7" w:rsidP="00066DB7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2B6D0C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03219A" w14:textId="38F88CEA" w:rsidR="00066DB7" w:rsidRPr="00F53688" w:rsidRDefault="00066DB7" w:rsidP="00066DB7">
            <w:pPr>
              <w:pStyle w:val="a0"/>
              <w:tabs>
                <w:tab w:val="decimal" w:pos="99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2CEC48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771701B" w14:textId="28E3A0BD" w:rsidR="00066DB7" w:rsidRPr="00F53688" w:rsidRDefault="00066DB7" w:rsidP="00066DB7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66DB7" w:rsidRPr="00F53688" w14:paraId="5B1AB11A" w14:textId="77777777" w:rsidTr="00606B56">
        <w:trPr>
          <w:cantSplit/>
        </w:trPr>
        <w:tc>
          <w:tcPr>
            <w:tcW w:w="3798" w:type="dxa"/>
            <w:gridSpan w:val="2"/>
          </w:tcPr>
          <w:p w14:paraId="6921DD52" w14:textId="77777777" w:rsidR="00066DB7" w:rsidRPr="00F53688" w:rsidRDefault="00066DB7" w:rsidP="0006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3482F5" w14:textId="787A1C24" w:rsidR="00066DB7" w:rsidRPr="00F53688" w:rsidRDefault="00066DB7" w:rsidP="00066DB7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11,812</w:t>
            </w:r>
          </w:p>
        </w:tc>
        <w:tc>
          <w:tcPr>
            <w:tcW w:w="270" w:type="dxa"/>
          </w:tcPr>
          <w:p w14:paraId="2090C7A0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15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46F7B3" w14:textId="5A4BD8DD" w:rsidR="00066DB7" w:rsidRPr="00F53688" w:rsidRDefault="00066DB7" w:rsidP="00066DB7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10,628</w:t>
            </w:r>
          </w:p>
        </w:tc>
        <w:tc>
          <w:tcPr>
            <w:tcW w:w="270" w:type="dxa"/>
          </w:tcPr>
          <w:p w14:paraId="56997F2B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B07940" w14:textId="4BA427AF" w:rsidR="00066DB7" w:rsidRPr="00F53688" w:rsidRDefault="00066DB7" w:rsidP="00066DB7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17,390</w:t>
            </w:r>
          </w:p>
        </w:tc>
        <w:tc>
          <w:tcPr>
            <w:tcW w:w="270" w:type="dxa"/>
          </w:tcPr>
          <w:p w14:paraId="622863EA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428DF5C7" w14:textId="3F9A41B6" w:rsidR="00066DB7" w:rsidRPr="00F53688" w:rsidRDefault="00066DB7" w:rsidP="00066DB7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16,975</w:t>
            </w:r>
          </w:p>
        </w:tc>
      </w:tr>
      <w:tr w:rsidR="003F544F" w:rsidRPr="00F53688" w14:paraId="6A597BDB" w14:textId="77777777" w:rsidTr="003A2005">
        <w:trPr>
          <w:cantSplit/>
        </w:trPr>
        <w:tc>
          <w:tcPr>
            <w:tcW w:w="3798" w:type="dxa"/>
            <w:gridSpan w:val="2"/>
          </w:tcPr>
          <w:p w14:paraId="1ECCB87A" w14:textId="77777777" w:rsidR="003F544F" w:rsidRPr="00F53688" w:rsidRDefault="003F544F" w:rsidP="003A2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2ECDEF72" w14:textId="77777777" w:rsidR="003F544F" w:rsidRPr="00F53688" w:rsidRDefault="003F544F" w:rsidP="003A2005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D67BB10" w14:textId="77777777" w:rsidR="003F544F" w:rsidRPr="00F53688" w:rsidRDefault="003F544F" w:rsidP="003A2005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F8015B2" w14:textId="77777777" w:rsidR="003F544F" w:rsidRPr="00F53688" w:rsidRDefault="003F544F" w:rsidP="003A2005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FCD5967" w14:textId="77777777" w:rsidR="003F544F" w:rsidRPr="00F53688" w:rsidRDefault="003F544F" w:rsidP="003A2005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33EBBB7B" w14:textId="77777777" w:rsidR="003F544F" w:rsidRPr="00F53688" w:rsidRDefault="003F544F" w:rsidP="003A2005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5842949" w14:textId="77777777" w:rsidR="003F544F" w:rsidRPr="00F53688" w:rsidRDefault="003F544F" w:rsidP="003A2005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</w:tcPr>
          <w:p w14:paraId="6A30B9EC" w14:textId="77777777" w:rsidR="003F544F" w:rsidRPr="00F53688" w:rsidRDefault="003F544F" w:rsidP="003A2005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66DB7" w:rsidRPr="00F53688" w14:paraId="68A251A0" w14:textId="77777777" w:rsidTr="00606B56">
        <w:trPr>
          <w:cantSplit/>
        </w:trPr>
        <w:tc>
          <w:tcPr>
            <w:tcW w:w="3798" w:type="dxa"/>
            <w:gridSpan w:val="2"/>
          </w:tcPr>
          <w:p w14:paraId="2A091C2C" w14:textId="77777777" w:rsidR="00066DB7" w:rsidRPr="00F53688" w:rsidRDefault="00066DB7" w:rsidP="00066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3A8A82C6" w14:textId="3242CF17" w:rsidR="00066DB7" w:rsidRPr="00F53688" w:rsidRDefault="00066DB7" w:rsidP="00066DB7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C7C802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15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150EC04" w14:textId="2ACB6CD4" w:rsidR="00066DB7" w:rsidRPr="00F53688" w:rsidRDefault="00066DB7" w:rsidP="00066DB7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87B0F86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40F58C1" w14:textId="480F7647" w:rsidR="00066DB7" w:rsidRPr="00F53688" w:rsidRDefault="00066DB7" w:rsidP="00066DB7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BCCB7A0" w14:textId="77777777" w:rsidR="00066DB7" w:rsidRPr="00F53688" w:rsidRDefault="00066DB7" w:rsidP="00066DB7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17AD2648" w14:textId="1BD7AECC" w:rsidR="00066DB7" w:rsidRPr="00F53688" w:rsidRDefault="00066DB7" w:rsidP="00066DB7">
            <w:pPr>
              <w:pStyle w:val="a0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8D5BC5E" w14:textId="77777777" w:rsidR="007F1E59" w:rsidRPr="00F53688" w:rsidRDefault="007F1E59" w:rsidP="001C54FD">
      <w:pPr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A3D99F3" w14:textId="77777777" w:rsidR="002B2E14" w:rsidRPr="00F53688" w:rsidRDefault="002B2E14" w:rsidP="001C54FD">
      <w:pPr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847CBDB" w14:textId="77777777" w:rsidR="002B2E14" w:rsidRPr="00F53688" w:rsidRDefault="002B2E14" w:rsidP="001C54FD">
      <w:pPr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5645C77" w14:textId="77777777" w:rsidR="002B2E14" w:rsidRPr="00F53688" w:rsidRDefault="002B2E14" w:rsidP="001C54FD">
      <w:pPr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63BF4C7" w14:textId="77777777" w:rsidR="002B2E14" w:rsidRPr="00F53688" w:rsidRDefault="002B2E14" w:rsidP="001C54FD">
      <w:pPr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CF7A052" w14:textId="77777777" w:rsidR="00DE151E" w:rsidRPr="00F53688" w:rsidRDefault="00DE151E" w:rsidP="00F740C3">
      <w:pPr>
        <w:spacing w:line="240" w:lineRule="auto"/>
        <w:ind w:left="446" w:firstLine="86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ลูกหนี้อื่น </w:t>
      </w:r>
      <w:r w:rsidRPr="00F53688">
        <w:rPr>
          <w:rFonts w:ascii="Angsana New" w:hAnsi="Angsana New"/>
          <w:b/>
          <w:bCs/>
          <w:i/>
          <w:iCs/>
          <w:sz w:val="30"/>
          <w:szCs w:val="30"/>
        </w:rPr>
        <w:t xml:space="preserve">- </w:t>
      </w: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22CE55FD" w14:textId="77777777" w:rsidR="00DE151E" w:rsidRPr="00F53688" w:rsidRDefault="00DE151E" w:rsidP="00AF6226">
      <w:pPr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378" w:type="dxa"/>
        <w:tblInd w:w="450" w:type="dxa"/>
        <w:tblLook w:val="0000" w:firstRow="0" w:lastRow="0" w:firstColumn="0" w:lastColumn="0" w:noHBand="0" w:noVBand="0"/>
      </w:tblPr>
      <w:tblGrid>
        <w:gridCol w:w="3763"/>
        <w:gridCol w:w="35"/>
        <w:gridCol w:w="1170"/>
        <w:gridCol w:w="17"/>
        <w:gridCol w:w="236"/>
        <w:gridCol w:w="17"/>
        <w:gridCol w:w="1170"/>
        <w:gridCol w:w="17"/>
        <w:gridCol w:w="236"/>
        <w:gridCol w:w="1204"/>
        <w:gridCol w:w="236"/>
        <w:gridCol w:w="1277"/>
      </w:tblGrid>
      <w:tr w:rsidR="00C271A5" w:rsidRPr="00F53688" w14:paraId="3246D522" w14:textId="77777777" w:rsidTr="00606B56">
        <w:trPr>
          <w:tblHeader/>
        </w:trPr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60C58979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1537DA80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C6176D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C7D698B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71A5" w:rsidRPr="00F53688" w14:paraId="669A2139" w14:textId="77777777" w:rsidTr="00606B56">
        <w:trPr>
          <w:tblHeader/>
        </w:trPr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626B58CF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B3AE6C6" w14:textId="61EFB99A" w:rsidR="00C271A5" w:rsidRPr="00F53688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="003E3010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B41126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002A2C3" w14:textId="61EC02D9" w:rsidR="00C271A5" w:rsidRPr="00F53688" w:rsidRDefault="003E3010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2B0961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138F7F" w14:textId="54157363" w:rsidR="00C271A5" w:rsidRPr="00F53688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="003E3010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75035B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0E9C97" w14:textId="0C369EE6" w:rsidR="00C271A5" w:rsidRPr="00F53688" w:rsidRDefault="003E3010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</w:tr>
      <w:tr w:rsidR="00C271A5" w:rsidRPr="00F53688" w14:paraId="115E2E47" w14:textId="77777777" w:rsidTr="00606B56">
        <w:trPr>
          <w:tblHeader/>
        </w:trPr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41F975C7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5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</w:tcPr>
          <w:p w14:paraId="1A28269E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271A5" w:rsidRPr="00F53688" w14:paraId="01B1D440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65221A14" w14:textId="77777777" w:rsidR="00C271A5" w:rsidRPr="00F53688" w:rsidRDefault="004F6683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84F6B9F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E0A45A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A0DF89F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07C322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D59AE2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A3BE65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CC10EA" w14:textId="77777777" w:rsidR="00C271A5" w:rsidRPr="00F53688" w:rsidRDefault="00C271A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3010" w:rsidRPr="00F53688" w14:paraId="512F0937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1E285CD1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D7D6EEF" w14:textId="7393345F" w:rsidR="003E3010" w:rsidRPr="00F53688" w:rsidRDefault="009C6258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15895D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54373A6" w14:textId="1E9955C7" w:rsidR="003E3010" w:rsidRPr="00F53688" w:rsidRDefault="003E3010" w:rsidP="00E2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B8905B" w14:textId="77777777" w:rsidR="003E3010" w:rsidRPr="00F53688" w:rsidRDefault="003E3010" w:rsidP="003E3010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86C003" w14:textId="714D0B82" w:rsidR="003E3010" w:rsidRPr="00F53688" w:rsidRDefault="009C6258" w:rsidP="003E3010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80FB78" w14:textId="77777777" w:rsidR="003E3010" w:rsidRPr="00F53688" w:rsidRDefault="003E3010" w:rsidP="003E3010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3C1644" w14:textId="55D6C966" w:rsidR="003E3010" w:rsidRPr="00F53688" w:rsidRDefault="003E3010" w:rsidP="00E21247">
            <w:pPr>
              <w:pStyle w:val="a0"/>
              <w:tabs>
                <w:tab w:val="decimal" w:pos="97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AE1489" w:rsidRPr="00F53688" w14:paraId="5938F92B" w14:textId="77777777" w:rsidTr="00606B56">
        <w:trPr>
          <w:cantSplit/>
        </w:trPr>
        <w:tc>
          <w:tcPr>
            <w:tcW w:w="3798" w:type="dxa"/>
            <w:gridSpan w:val="2"/>
          </w:tcPr>
          <w:p w14:paraId="3A2CE645" w14:textId="77777777" w:rsidR="00AE1489" w:rsidRPr="00F53688" w:rsidRDefault="00AE1489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678AAFD8" w14:textId="77777777" w:rsidR="00AE1489" w:rsidRPr="00F53688" w:rsidRDefault="00AE1489" w:rsidP="003E3010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4E88D5F2" w14:textId="77777777" w:rsidR="00AE1489" w:rsidRPr="00F53688" w:rsidRDefault="00AE1489" w:rsidP="003E3010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2849501" w14:textId="77777777" w:rsidR="00AE1489" w:rsidRPr="00F53688" w:rsidRDefault="00AE1489" w:rsidP="003E3010">
            <w:pPr>
              <w:pStyle w:val="a0"/>
              <w:tabs>
                <w:tab w:val="decimal" w:pos="954"/>
              </w:tabs>
              <w:ind w:left="-1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gridSpan w:val="2"/>
          </w:tcPr>
          <w:p w14:paraId="63553D60" w14:textId="77777777" w:rsidR="00AE1489" w:rsidRPr="00F53688" w:rsidRDefault="00AE1489" w:rsidP="003E3010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58206902" w14:textId="77777777" w:rsidR="00AE1489" w:rsidRPr="00F53688" w:rsidRDefault="00AE1489" w:rsidP="003E3010">
            <w:pPr>
              <w:pStyle w:val="a0"/>
              <w:tabs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E696976" w14:textId="77777777" w:rsidR="00AE1489" w:rsidRPr="00F53688" w:rsidRDefault="00AE1489" w:rsidP="003E3010">
            <w:pPr>
              <w:pStyle w:val="a0"/>
              <w:tabs>
                <w:tab w:val="decimal" w:pos="702"/>
              </w:tabs>
              <w:ind w:left="-18" w:right="61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14:paraId="5CFFB7BF" w14:textId="77777777" w:rsidR="00AE1489" w:rsidRPr="00F53688" w:rsidRDefault="00AE1489" w:rsidP="00E21247">
            <w:pPr>
              <w:pStyle w:val="a0"/>
              <w:tabs>
                <w:tab w:val="decimal" w:pos="971"/>
                <w:tab w:val="decimal" w:pos="1044"/>
              </w:tabs>
              <w:ind w:left="-1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E3010" w:rsidRPr="00F53688" w14:paraId="4709BA5F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2500B546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7370F34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4F1064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2347F48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3B46A" w14:textId="77777777" w:rsidR="003E3010" w:rsidRPr="00F53688" w:rsidRDefault="003E3010" w:rsidP="003E3010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2D1661" w14:textId="77777777" w:rsidR="003E3010" w:rsidRPr="00F53688" w:rsidRDefault="003E3010" w:rsidP="003E3010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C07934" w14:textId="77777777" w:rsidR="003E3010" w:rsidRPr="00F53688" w:rsidRDefault="003E3010" w:rsidP="003E3010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F6A44C" w14:textId="77777777" w:rsidR="003E3010" w:rsidRPr="00F53688" w:rsidRDefault="003E3010" w:rsidP="00E21247">
            <w:pPr>
              <w:pStyle w:val="a0"/>
              <w:tabs>
                <w:tab w:val="decimal" w:pos="97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6258" w:rsidRPr="00F53688" w14:paraId="45A896B7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5B3FA248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34180D8" w14:textId="0A2AF870" w:rsidR="009C6258" w:rsidRPr="00F53688" w:rsidRDefault="009C6258" w:rsidP="009C6258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F8AC64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8FA74EF" w14:textId="7B7C6D0F" w:rsidR="009C6258" w:rsidRPr="00F53688" w:rsidRDefault="009C6258" w:rsidP="009C6258">
            <w:pPr>
              <w:pStyle w:val="a1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64D15C" w14:textId="77777777" w:rsidR="009C6258" w:rsidRPr="00F53688" w:rsidRDefault="009C6258" w:rsidP="009C6258">
            <w:pPr>
              <w:pStyle w:val="a0"/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C09CC5" w14:textId="6D8E6B93" w:rsidR="009C6258" w:rsidRPr="00F53688" w:rsidRDefault="009C6258" w:rsidP="009C6258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4B3669" w14:textId="77777777" w:rsidR="009C6258" w:rsidRPr="00F53688" w:rsidRDefault="009C6258" w:rsidP="009C6258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735C4B" w14:textId="2BF93A8D" w:rsidR="009C6258" w:rsidRPr="00F53688" w:rsidRDefault="009C6258" w:rsidP="009C6258">
            <w:pPr>
              <w:pStyle w:val="a0"/>
              <w:tabs>
                <w:tab w:val="decimal" w:pos="97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lang w:val="en-US"/>
              </w:rPr>
              <w:t>40</w:t>
            </w:r>
          </w:p>
        </w:tc>
      </w:tr>
      <w:tr w:rsidR="009C6258" w:rsidRPr="00F53688" w14:paraId="45B576AB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6FAAD2C7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ไทยลู้บเบส จำกัด (มหาชน)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7651681" w14:textId="2D8987E0" w:rsidR="009C6258" w:rsidRPr="00F53688" w:rsidRDefault="009C6258" w:rsidP="009C6258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1D103B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2047836" w14:textId="6F70DA5F" w:rsidR="009C6258" w:rsidRPr="00F53688" w:rsidRDefault="009C6258" w:rsidP="009C6258">
            <w:pPr>
              <w:pStyle w:val="a1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845BC0" w14:textId="77777777" w:rsidR="009C6258" w:rsidRPr="00F53688" w:rsidRDefault="009C6258" w:rsidP="009C6258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C0AE12" w14:textId="0BC1D812" w:rsidR="009C6258" w:rsidRPr="00F53688" w:rsidRDefault="009C6258" w:rsidP="009C6258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E2896E" w14:textId="77777777" w:rsidR="009C6258" w:rsidRPr="00F53688" w:rsidRDefault="009C6258" w:rsidP="009C6258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BF3733" w14:textId="13480DAA" w:rsidR="009C6258" w:rsidRPr="00F53688" w:rsidRDefault="009C6258" w:rsidP="009C6258">
            <w:pPr>
              <w:pStyle w:val="a0"/>
              <w:tabs>
                <w:tab w:val="decimal" w:pos="97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</w:tr>
      <w:tr w:rsidR="009C6258" w:rsidRPr="00F53688" w14:paraId="1F0C7DD5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5D966179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ไทยออยล์มารีน จำกัด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D26599D" w14:textId="102E7624" w:rsidR="009C6258" w:rsidRPr="00F53688" w:rsidRDefault="009C6258" w:rsidP="009C6258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48C322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972ED28" w14:textId="7042BD2E" w:rsidR="009C6258" w:rsidRPr="00F53688" w:rsidRDefault="009C6258" w:rsidP="009C6258">
            <w:pPr>
              <w:pStyle w:val="a1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00F078" w14:textId="77777777" w:rsidR="009C6258" w:rsidRPr="00F53688" w:rsidRDefault="009C6258" w:rsidP="009C6258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161CBD" w14:textId="268AF325" w:rsidR="009C6258" w:rsidRPr="00F53688" w:rsidRDefault="009C6258" w:rsidP="009C6258">
            <w:pPr>
              <w:pStyle w:val="a0"/>
              <w:tabs>
                <w:tab w:val="decimal" w:pos="899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593CC7" w14:textId="77777777" w:rsidR="009C6258" w:rsidRPr="00F53688" w:rsidRDefault="009C6258" w:rsidP="009C6258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7D6807" w14:textId="10A30C94" w:rsidR="009C6258" w:rsidRPr="00F53688" w:rsidRDefault="009C6258" w:rsidP="009C6258">
            <w:pPr>
              <w:pStyle w:val="a0"/>
              <w:tabs>
                <w:tab w:val="decimal" w:pos="971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lang w:val="en-US"/>
              </w:rPr>
              <w:t>78</w:t>
            </w:r>
          </w:p>
        </w:tc>
      </w:tr>
      <w:tr w:rsidR="009C6258" w:rsidRPr="00F53688" w14:paraId="3ACAB6DE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3D440B14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ไทยออยล์ เอนเนอร์ยี เซอร์วิส จำกัด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669C8AB" w14:textId="61770DC8" w:rsidR="009C6258" w:rsidRPr="00F53688" w:rsidRDefault="009C6258" w:rsidP="009C6258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44301F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9F6F398" w14:textId="4B6077F5" w:rsidR="009C6258" w:rsidRPr="00F53688" w:rsidRDefault="009C6258" w:rsidP="009C6258">
            <w:pPr>
              <w:pStyle w:val="a1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EC025C" w14:textId="77777777" w:rsidR="009C6258" w:rsidRPr="00F53688" w:rsidRDefault="009C6258" w:rsidP="009C6258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234BE1" w14:textId="3B9EACA8" w:rsidR="009C6258" w:rsidRPr="00F53688" w:rsidRDefault="009C6258" w:rsidP="009C6258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22C304" w14:textId="77777777" w:rsidR="009C6258" w:rsidRPr="00F53688" w:rsidRDefault="009C6258" w:rsidP="009C6258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A046D8" w14:textId="5A264D5A" w:rsidR="009C6258" w:rsidRPr="00F53688" w:rsidRDefault="009C6258" w:rsidP="009C6258">
            <w:pPr>
              <w:pStyle w:val="a0"/>
              <w:tabs>
                <w:tab w:val="decimal" w:pos="97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</w:p>
        </w:tc>
      </w:tr>
      <w:tr w:rsidR="009C6258" w:rsidRPr="00F53688" w14:paraId="502ABF35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285557A9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ไทยออยล์ โซลเว้นท์ จำกัด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D10A9F6" w14:textId="2F588F2B" w:rsidR="009C6258" w:rsidRPr="00F53688" w:rsidRDefault="009C6258" w:rsidP="009C6258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552BB8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57AF44E" w14:textId="0A6E4962" w:rsidR="009C6258" w:rsidRPr="00F53688" w:rsidRDefault="009C6258" w:rsidP="009C6258">
            <w:pPr>
              <w:pStyle w:val="a1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FB3299" w14:textId="77777777" w:rsidR="009C6258" w:rsidRPr="00F53688" w:rsidRDefault="009C6258" w:rsidP="009C6258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D0DE64" w14:textId="5152772E" w:rsidR="009C6258" w:rsidRPr="00F53688" w:rsidRDefault="009C6258" w:rsidP="009C6258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F06EC1" w14:textId="77777777" w:rsidR="009C6258" w:rsidRPr="00F53688" w:rsidRDefault="009C6258" w:rsidP="009C6258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D5C672" w14:textId="0A724965" w:rsidR="009C6258" w:rsidRPr="00F53688" w:rsidRDefault="009C6258" w:rsidP="009C6258">
            <w:pPr>
              <w:pStyle w:val="a0"/>
              <w:tabs>
                <w:tab w:val="decimal" w:pos="97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9C6258" w:rsidRPr="00F53688" w14:paraId="06AAAAC7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12F62C26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90863C2" w14:textId="73793278" w:rsidR="009C6258" w:rsidRPr="00F53688" w:rsidRDefault="009C6258" w:rsidP="009C6258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E7B490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106BCCC" w14:textId="16037208" w:rsidR="009C6258" w:rsidRPr="00F53688" w:rsidRDefault="009C6258" w:rsidP="009C6258">
            <w:pPr>
              <w:pStyle w:val="a1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85B8B4" w14:textId="77777777" w:rsidR="009C6258" w:rsidRPr="00F53688" w:rsidRDefault="009C6258" w:rsidP="009C6258">
            <w:pPr>
              <w:pStyle w:val="a0"/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0B75A8" w14:textId="63B30ADB" w:rsidR="009C6258" w:rsidRPr="00F53688" w:rsidRDefault="009C6258" w:rsidP="009C6258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AD8493" w14:textId="77777777" w:rsidR="009C6258" w:rsidRPr="00F53688" w:rsidRDefault="009C6258" w:rsidP="009C6258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C3CD60" w14:textId="5D76570B" w:rsidR="009C6258" w:rsidRPr="00F53688" w:rsidRDefault="009C6258" w:rsidP="009C6258">
            <w:pPr>
              <w:pStyle w:val="a0"/>
              <w:tabs>
                <w:tab w:val="decimal" w:pos="97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</w:p>
        </w:tc>
      </w:tr>
      <w:tr w:rsidR="009C6258" w:rsidRPr="00F53688" w14:paraId="2F2019B3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5C665208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C65F085" w14:textId="0B921B3C" w:rsidR="009C6258" w:rsidRPr="00F53688" w:rsidRDefault="009C6258" w:rsidP="009C6258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C90292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374763A" w14:textId="602D9CA7" w:rsidR="009C6258" w:rsidRPr="00F53688" w:rsidRDefault="009C6258" w:rsidP="009C6258">
            <w:pPr>
              <w:pStyle w:val="a1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E86B16" w14:textId="77777777" w:rsidR="009C6258" w:rsidRPr="00F53688" w:rsidRDefault="009C6258" w:rsidP="009C6258">
            <w:pPr>
              <w:pStyle w:val="a0"/>
              <w:ind w:left="-18" w:right="6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60E092" w14:textId="66B46A05" w:rsidR="009C6258" w:rsidRPr="00F53688" w:rsidRDefault="009C6258" w:rsidP="009C6258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93EFA4" w14:textId="77777777" w:rsidR="009C6258" w:rsidRPr="00F53688" w:rsidRDefault="009C6258" w:rsidP="009C6258">
            <w:pPr>
              <w:pStyle w:val="a0"/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5D6609" w14:textId="1FF63968" w:rsidR="009C6258" w:rsidRPr="00F53688" w:rsidRDefault="009C6258" w:rsidP="009C6258">
            <w:pPr>
              <w:pStyle w:val="a0"/>
              <w:tabs>
                <w:tab w:val="decimal" w:pos="97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</w:tr>
      <w:tr w:rsidR="009C6258" w:rsidRPr="00F53688" w14:paraId="02315D71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7D86A4DE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16FC55F" w14:textId="7F2B872A" w:rsidR="009C6258" w:rsidRPr="00F53688" w:rsidRDefault="009C6258" w:rsidP="009C6258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F39692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6E41656" w14:textId="2DA7CBAC" w:rsidR="009C6258" w:rsidRPr="00F53688" w:rsidRDefault="009C6258" w:rsidP="009C6258">
            <w:pPr>
              <w:pStyle w:val="a1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39BD08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15A2F0" w14:textId="32542253" w:rsidR="009C6258" w:rsidRPr="00F53688" w:rsidRDefault="009C6258" w:rsidP="009C6258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18B286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857049" w14:textId="440520A6" w:rsidR="009C6258" w:rsidRPr="00F53688" w:rsidRDefault="009C6258" w:rsidP="009C6258">
            <w:pPr>
              <w:pStyle w:val="a0"/>
              <w:tabs>
                <w:tab w:val="decimal" w:pos="97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</w:tr>
      <w:tr w:rsidR="009C6258" w:rsidRPr="00F53688" w14:paraId="101862BD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3ADA7602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ท็อป โซลเว้นท์ จำกัด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9EDFDA0" w14:textId="43ED4334" w:rsidR="009C6258" w:rsidRPr="00F53688" w:rsidRDefault="009C6258" w:rsidP="009C6258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27D756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57CF3E2" w14:textId="60D557F6" w:rsidR="009C6258" w:rsidRPr="00F53688" w:rsidRDefault="009C6258" w:rsidP="009C6258">
            <w:pPr>
              <w:pStyle w:val="a1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A4DF51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182BCC" w14:textId="60B5A231" w:rsidR="009C6258" w:rsidRPr="00F53688" w:rsidRDefault="009C6258" w:rsidP="009C6258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55173D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6948BE" w14:textId="13C2604A" w:rsidR="009C6258" w:rsidRPr="00F53688" w:rsidRDefault="009C6258" w:rsidP="009C6258">
            <w:pPr>
              <w:pStyle w:val="a0"/>
              <w:tabs>
                <w:tab w:val="decimal" w:pos="97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9C6258" w:rsidRPr="00F53688" w14:paraId="1ACD5982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1290AB9A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ศักดิ์ไชยสิทธิ จำกัด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313FC99" w14:textId="0037FFEE" w:rsidR="009C6258" w:rsidRPr="00F53688" w:rsidRDefault="009C6258" w:rsidP="009C6258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CE68A0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990A34F" w14:textId="54239236" w:rsidR="009C6258" w:rsidRPr="00F53688" w:rsidRDefault="009C6258" w:rsidP="009C6258">
            <w:pPr>
              <w:pStyle w:val="a1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D5D7BA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C1E618" w14:textId="331C1C0D" w:rsidR="009C6258" w:rsidRPr="00F53688" w:rsidRDefault="009C6258" w:rsidP="009C6258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A4F34C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167684" w14:textId="22F4C483" w:rsidR="009C6258" w:rsidRPr="00F53688" w:rsidRDefault="009C6258" w:rsidP="009C6258">
            <w:pPr>
              <w:pStyle w:val="a0"/>
              <w:tabs>
                <w:tab w:val="decimal" w:pos="97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9C6258" w:rsidRPr="00F53688" w14:paraId="1A1EEFA5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301707F7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ลาบิกซ์ จำกัด</w:t>
            </w:r>
          </w:p>
          <w:p w14:paraId="7B50F25B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ศูนย์บริหารเงิน จำกัด</w:t>
            </w:r>
          </w:p>
          <w:p w14:paraId="52EF8281" w14:textId="6C0717DD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ทรัพย์ทิพย์ จำกัด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09749D4" w14:textId="77777777" w:rsidR="009C6258" w:rsidRPr="00F53688" w:rsidRDefault="009C6258" w:rsidP="009C6258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  <w:p w14:paraId="672B78D0" w14:textId="77777777" w:rsidR="009C6258" w:rsidRPr="00F53688" w:rsidRDefault="009C6258" w:rsidP="009C6258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  <w:p w14:paraId="496E6422" w14:textId="09C6A366" w:rsidR="009C6258" w:rsidRPr="00F53688" w:rsidRDefault="009C6258" w:rsidP="009C6258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043AF4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D159CB8" w14:textId="77777777" w:rsidR="009C6258" w:rsidRPr="00F53688" w:rsidRDefault="009C6258" w:rsidP="009C6258">
            <w:pPr>
              <w:pStyle w:val="a1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  <w:p w14:paraId="24773FBF" w14:textId="77777777" w:rsidR="009C6258" w:rsidRPr="00F53688" w:rsidRDefault="009C6258" w:rsidP="009C6258">
            <w:pPr>
              <w:pStyle w:val="a1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  <w:p w14:paraId="5C566ADF" w14:textId="0DD54500" w:rsidR="009C6258" w:rsidRPr="00F53688" w:rsidRDefault="009C6258" w:rsidP="009C6258">
            <w:pPr>
              <w:pStyle w:val="a1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4ECABE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854404" w14:textId="77777777" w:rsidR="009C6258" w:rsidRPr="00F53688" w:rsidRDefault="009C6258" w:rsidP="009C6258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  <w:p w14:paraId="49C4D6D5" w14:textId="77777777" w:rsidR="009C6258" w:rsidRPr="00F53688" w:rsidRDefault="009C6258" w:rsidP="009C6258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  <w:p w14:paraId="3BC4E425" w14:textId="1F728E4F" w:rsidR="009C6258" w:rsidRPr="00F53688" w:rsidRDefault="009C6258" w:rsidP="009C6258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712281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691CD7" w14:textId="77777777" w:rsidR="009C6258" w:rsidRPr="00F53688" w:rsidRDefault="009C6258" w:rsidP="009C6258">
            <w:pPr>
              <w:pStyle w:val="a0"/>
              <w:tabs>
                <w:tab w:val="decimal" w:pos="97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  <w:p w14:paraId="08CA39E1" w14:textId="77777777" w:rsidR="009C6258" w:rsidRPr="00F53688" w:rsidRDefault="009C6258" w:rsidP="009C6258">
            <w:pPr>
              <w:pStyle w:val="a0"/>
              <w:tabs>
                <w:tab w:val="decimal" w:pos="97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  <w:p w14:paraId="0E457826" w14:textId="511B23A9" w:rsidR="009C6258" w:rsidRPr="00F53688" w:rsidRDefault="009C6258" w:rsidP="009C6258">
            <w:pPr>
              <w:pStyle w:val="a0"/>
              <w:tabs>
                <w:tab w:val="decimal" w:pos="97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9496B" w:rsidRPr="00F53688" w14:paraId="026F6369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0CE4D344" w14:textId="77777777" w:rsidR="0089496B" w:rsidRPr="00F53688" w:rsidRDefault="0089496B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1897F44" w14:textId="77777777" w:rsidR="0089496B" w:rsidRPr="00F53688" w:rsidRDefault="0089496B" w:rsidP="009C6258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E429F2" w14:textId="77777777" w:rsidR="0089496B" w:rsidRPr="00F53688" w:rsidRDefault="0089496B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62A0561" w14:textId="77777777" w:rsidR="0089496B" w:rsidRPr="00F53688" w:rsidRDefault="0089496B" w:rsidP="009C6258">
            <w:pPr>
              <w:pStyle w:val="a1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1D1342" w14:textId="77777777" w:rsidR="0089496B" w:rsidRPr="00F53688" w:rsidRDefault="0089496B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78AD96" w14:textId="77777777" w:rsidR="0089496B" w:rsidRPr="00F53688" w:rsidRDefault="0089496B" w:rsidP="009C6258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A80877" w14:textId="77777777" w:rsidR="0089496B" w:rsidRPr="00F53688" w:rsidRDefault="0089496B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59A72E" w14:textId="77777777" w:rsidR="0089496B" w:rsidRPr="00F53688" w:rsidRDefault="0089496B" w:rsidP="009C6258">
            <w:pPr>
              <w:pStyle w:val="a0"/>
              <w:tabs>
                <w:tab w:val="decimal" w:pos="971"/>
              </w:tabs>
              <w:ind w:left="-18" w:right="-108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9C6258" w:rsidRPr="00F53688" w14:paraId="61032892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570A7E2E" w14:textId="3E9C9273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</w:t>
            </w: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ทร่วม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897854D" w14:textId="77777777" w:rsidR="009C6258" w:rsidRPr="00F53688" w:rsidRDefault="009C6258" w:rsidP="009C6258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E1A599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69ADB7D" w14:textId="77777777" w:rsidR="009C6258" w:rsidRPr="00F53688" w:rsidRDefault="009C6258" w:rsidP="009C6258">
            <w:pPr>
              <w:pStyle w:val="a1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E31C76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C78A60" w14:textId="77777777" w:rsidR="009C6258" w:rsidRPr="00F53688" w:rsidRDefault="009C6258" w:rsidP="009C6258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143E7E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AE5BC3" w14:textId="77777777" w:rsidR="009C6258" w:rsidRPr="00F53688" w:rsidRDefault="009C6258" w:rsidP="009C6258">
            <w:pPr>
              <w:pStyle w:val="a0"/>
              <w:tabs>
                <w:tab w:val="decimal" w:pos="97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6258" w:rsidRPr="00F53688" w14:paraId="14B8EC54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602A639F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โกลบอล เพาเวอร์ ซินเนอร์ยี่ จำกัด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53CB90E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943650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1F467F0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4449F7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D6523B" w14:textId="77777777" w:rsidR="009C6258" w:rsidRPr="00F53688" w:rsidRDefault="009C6258" w:rsidP="009C6258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1DA8E7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E58F58" w14:textId="77777777" w:rsidR="009C6258" w:rsidRPr="00F53688" w:rsidRDefault="009C6258" w:rsidP="009C6258">
            <w:pPr>
              <w:pStyle w:val="a0"/>
              <w:tabs>
                <w:tab w:val="decimal" w:pos="97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6258" w:rsidRPr="00F53688" w14:paraId="5A0A1C17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154EFF53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2A5DE75" w14:textId="659AE966" w:rsidR="009C6258" w:rsidRPr="00F53688" w:rsidRDefault="00FC0999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53F70A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038E784" w14:textId="0DC4B955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16853B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01D4DF" w14:textId="02F8D503" w:rsidR="009C6258" w:rsidRPr="00F53688" w:rsidRDefault="00FC0999" w:rsidP="009C6258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501779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A15A18" w14:textId="3D640396" w:rsidR="009C6258" w:rsidRPr="00F53688" w:rsidRDefault="009C6258" w:rsidP="009C6258">
            <w:pPr>
              <w:pStyle w:val="a0"/>
              <w:tabs>
                <w:tab w:val="decimal" w:pos="97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9C6258" w:rsidRPr="00F53688" w14:paraId="2B26D4C8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50E4823C" w14:textId="219D5942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อุบล ไบโอ เอทานอล จำกัด</w:t>
            </w:r>
            <w:r w:rsidR="007F1E59"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9651681" w14:textId="1F10773C" w:rsidR="009C6258" w:rsidRPr="00F53688" w:rsidRDefault="00FC0999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1D437A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BB29FC0" w14:textId="7D23912E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A748F6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A6F8C2" w14:textId="55BAF38B" w:rsidR="009C6258" w:rsidRPr="00F53688" w:rsidRDefault="00FC0999" w:rsidP="009C6258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A1F9D3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F9FB34" w14:textId="2FB4DBC7" w:rsidR="009C6258" w:rsidRPr="00F53688" w:rsidRDefault="009C6258" w:rsidP="009C6258">
            <w:pPr>
              <w:pStyle w:val="a0"/>
              <w:tabs>
                <w:tab w:val="decimal" w:pos="971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C6258" w:rsidRPr="00F53688" w14:paraId="52B9C502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0BBDBCCC" w14:textId="76898A68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ท</w:t>
            </w:r>
            <w:r w:rsidR="00D01F2D" w:rsidRPr="00F53688">
              <w:rPr>
                <w:rFonts w:ascii="Angsana New" w:hAnsi="Angsana New" w:hint="cs"/>
                <w:sz w:val="30"/>
                <w:szCs w:val="30"/>
                <w:cs/>
              </w:rPr>
              <w:t>ี.ไอ.เอ็ม.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ชิพ แมนเนจเมนท์ จำกัด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900A42C" w14:textId="18625587" w:rsidR="009C6258" w:rsidRPr="00F53688" w:rsidRDefault="00FC0999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A6D917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3E32E88" w14:textId="58859CB4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7CF5E4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F2078B" w14:textId="001DF590" w:rsidR="009C6258" w:rsidRPr="00F53688" w:rsidRDefault="00FC0999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181F8F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7F9666" w14:textId="48601CDC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73" w:right="-12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C6258" w:rsidRPr="00F53688" w14:paraId="7997FAE9" w14:textId="77777777" w:rsidTr="00606B56"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14:paraId="3581B64C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C3B638A" w14:textId="0F77E913" w:rsidR="009C6258" w:rsidRPr="00F53688" w:rsidRDefault="00FC0999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7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1D668E7C" w14:textId="77777777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left="-7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274ED5D" w14:textId="6AA24FB9" w:rsidR="009C6258" w:rsidRPr="00F53688" w:rsidRDefault="009C6258" w:rsidP="009C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7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5AC2B2BE" w14:textId="77777777" w:rsidR="009C6258" w:rsidRPr="00F53688" w:rsidRDefault="009C6258" w:rsidP="009C6258">
            <w:pPr>
              <w:pStyle w:val="a0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A50186F" w14:textId="06353542" w:rsidR="009C6258" w:rsidRPr="00F53688" w:rsidRDefault="00FC0999" w:rsidP="009C6258">
            <w:pPr>
              <w:pStyle w:val="a0"/>
              <w:tabs>
                <w:tab w:val="decimal" w:pos="916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6DC6635E" w14:textId="77777777" w:rsidR="009C6258" w:rsidRPr="00F53688" w:rsidRDefault="009C6258" w:rsidP="009C6258">
            <w:pPr>
              <w:pStyle w:val="a0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EDEEF87" w14:textId="7649F8BD" w:rsidR="009C6258" w:rsidRPr="00F53688" w:rsidRDefault="009C6258" w:rsidP="009C6258">
            <w:pPr>
              <w:pStyle w:val="a0"/>
              <w:tabs>
                <w:tab w:val="decimal" w:pos="971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324</w:t>
            </w:r>
          </w:p>
        </w:tc>
      </w:tr>
    </w:tbl>
    <w:p w14:paraId="2D049B49" w14:textId="77777777" w:rsidR="002B2E14" w:rsidRPr="00F53688" w:rsidRDefault="002B2E14" w:rsidP="0082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  <w:cs/>
          <w:lang w:val="th-TH"/>
        </w:rPr>
      </w:pPr>
    </w:p>
    <w:p w14:paraId="2C717069" w14:textId="77777777" w:rsidR="002B2E14" w:rsidRPr="00F53688" w:rsidRDefault="002B2E14" w:rsidP="0082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  <w:cs/>
          <w:lang w:val="th-TH"/>
        </w:rPr>
      </w:pPr>
    </w:p>
    <w:p w14:paraId="16F245D6" w14:textId="77777777" w:rsidR="002B2E14" w:rsidRPr="00F53688" w:rsidRDefault="002B2E14" w:rsidP="0082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  <w:cs/>
          <w:lang w:val="th-TH"/>
        </w:rPr>
      </w:pPr>
    </w:p>
    <w:p w14:paraId="676DE67A" w14:textId="77777777" w:rsidR="002B2E14" w:rsidRPr="00F53688" w:rsidRDefault="002B2E14" w:rsidP="0082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  <w:cs/>
          <w:lang w:val="th-TH"/>
        </w:rPr>
      </w:pPr>
    </w:p>
    <w:p w14:paraId="49C9677E" w14:textId="77777777" w:rsidR="00DE151E" w:rsidRPr="00F53688" w:rsidRDefault="00DE151E" w:rsidP="0082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เงินให้กู้ยืมระยะสั้นแก่กิจการที่เกี่ยวข้องกัน</w:t>
      </w:r>
    </w:p>
    <w:p w14:paraId="4E943047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188"/>
        <w:gridCol w:w="270"/>
        <w:gridCol w:w="1170"/>
        <w:gridCol w:w="270"/>
        <w:gridCol w:w="1260"/>
        <w:gridCol w:w="270"/>
        <w:gridCol w:w="1170"/>
      </w:tblGrid>
      <w:tr w:rsidR="00305DD5" w:rsidRPr="00F53688" w14:paraId="001CB74A" w14:textId="77777777" w:rsidTr="000C381F">
        <w:trPr>
          <w:cantSplit/>
          <w:tblHeader/>
        </w:trPr>
        <w:tc>
          <w:tcPr>
            <w:tcW w:w="3762" w:type="dxa"/>
          </w:tcPr>
          <w:p w14:paraId="260CF607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5A47230A" w14:textId="77777777" w:rsidR="00305DD5" w:rsidRPr="00F53688" w:rsidRDefault="00305DD5" w:rsidP="0044103D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6180ED2" w14:textId="77777777" w:rsidR="00305DD5" w:rsidRPr="00F53688" w:rsidRDefault="00305DD5" w:rsidP="0044103D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13FD867A" w14:textId="77777777" w:rsidR="00305DD5" w:rsidRPr="00F53688" w:rsidRDefault="00305DD5" w:rsidP="0044103D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5DD5" w:rsidRPr="00F53688" w14:paraId="57CE4084" w14:textId="77777777" w:rsidTr="000C381F">
        <w:trPr>
          <w:cantSplit/>
          <w:tblHeader/>
        </w:trPr>
        <w:tc>
          <w:tcPr>
            <w:tcW w:w="3762" w:type="dxa"/>
          </w:tcPr>
          <w:p w14:paraId="68B03180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4A67EE5E" w14:textId="477C6D2E" w:rsidR="00305DD5" w:rsidRPr="00F53688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="003E3010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0305F79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CB57D6" w14:textId="211B88C7" w:rsidR="00305DD5" w:rsidRPr="00F53688" w:rsidRDefault="003E3010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55F56D08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649FE7" w14:textId="2B9D3F95" w:rsidR="00305DD5" w:rsidRPr="00F53688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="005A158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6572C26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456F5E" w14:textId="5BE22E4B" w:rsidR="00305DD5" w:rsidRPr="00F53688" w:rsidRDefault="005A158B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</w:tr>
      <w:tr w:rsidR="00305DD5" w:rsidRPr="00F53688" w14:paraId="573ADBD9" w14:textId="77777777" w:rsidTr="000C381F">
        <w:trPr>
          <w:cantSplit/>
          <w:tblHeader/>
        </w:trPr>
        <w:tc>
          <w:tcPr>
            <w:tcW w:w="3762" w:type="dxa"/>
          </w:tcPr>
          <w:p w14:paraId="1E8DD9DA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8" w:type="dxa"/>
            <w:gridSpan w:val="7"/>
          </w:tcPr>
          <w:p w14:paraId="42EB4820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36BBA" w:rsidRPr="00F53688" w14:paraId="6F5014F3" w14:textId="77777777" w:rsidTr="000C381F">
        <w:trPr>
          <w:cantSplit/>
          <w:trHeight w:val="317"/>
        </w:trPr>
        <w:tc>
          <w:tcPr>
            <w:tcW w:w="3762" w:type="dxa"/>
          </w:tcPr>
          <w:p w14:paraId="08110713" w14:textId="77777777" w:rsidR="00936BBA" w:rsidRPr="00F53688" w:rsidRDefault="00936BBA" w:rsidP="00936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8" w:type="dxa"/>
          </w:tcPr>
          <w:p w14:paraId="10492551" w14:textId="77777777" w:rsidR="00936BBA" w:rsidRPr="00F53688" w:rsidRDefault="00936BBA" w:rsidP="00936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95DDB" w14:textId="77777777" w:rsidR="00936BBA" w:rsidRPr="00F53688" w:rsidRDefault="00936BBA" w:rsidP="00936BBA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B0274B3" w14:textId="77777777" w:rsidR="00936BBA" w:rsidRPr="00F53688" w:rsidRDefault="00936BBA" w:rsidP="00936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3BE35" w14:textId="77777777" w:rsidR="00936BBA" w:rsidRPr="00F53688" w:rsidRDefault="00936BBA" w:rsidP="00936BBA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9E4E685" w14:textId="77777777" w:rsidR="00936BBA" w:rsidRPr="00F53688" w:rsidRDefault="00936BBA" w:rsidP="00936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C727B" w14:textId="77777777" w:rsidR="00936BBA" w:rsidRPr="00F53688" w:rsidRDefault="00936BBA" w:rsidP="00936BBA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4709D52" w14:textId="77777777" w:rsidR="00936BBA" w:rsidRPr="00F53688" w:rsidRDefault="00936BBA" w:rsidP="00936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C0999" w:rsidRPr="00F53688" w14:paraId="309EBB44" w14:textId="77777777" w:rsidTr="000C381F">
        <w:trPr>
          <w:cantSplit/>
          <w:trHeight w:val="317"/>
        </w:trPr>
        <w:tc>
          <w:tcPr>
            <w:tcW w:w="3762" w:type="dxa"/>
          </w:tcPr>
          <w:p w14:paraId="6E409706" w14:textId="77777777" w:rsidR="00FC0999" w:rsidRPr="00F53688" w:rsidRDefault="00FC0999" w:rsidP="00FC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188" w:type="dxa"/>
          </w:tcPr>
          <w:p w14:paraId="3EEEBEFC" w14:textId="22DB14D4" w:rsidR="00FC0999" w:rsidRPr="00F53688" w:rsidRDefault="00FC0999" w:rsidP="00FC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1A27C" w14:textId="77777777" w:rsidR="00FC0999" w:rsidRPr="00F53688" w:rsidRDefault="00FC0999" w:rsidP="00FC099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D636030" w14:textId="74588D46" w:rsidR="00FC0999" w:rsidRPr="00F53688" w:rsidRDefault="00FC0999" w:rsidP="00FC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6DF5EB" w14:textId="77777777" w:rsidR="00FC0999" w:rsidRPr="00F53688" w:rsidRDefault="00FC0999" w:rsidP="00FC0999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D80022D" w14:textId="65FD2EAB" w:rsidR="00FC0999" w:rsidRPr="00F53688" w:rsidRDefault="00A307DA" w:rsidP="00FC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  <w:tc>
          <w:tcPr>
            <w:tcW w:w="270" w:type="dxa"/>
          </w:tcPr>
          <w:p w14:paraId="42E04EF7" w14:textId="77777777" w:rsidR="00FC0999" w:rsidRPr="00F53688" w:rsidRDefault="00FC0999" w:rsidP="00FC099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24232AC" w14:textId="673A3BEA" w:rsidR="00FC0999" w:rsidRPr="00F53688" w:rsidRDefault="00FC0999" w:rsidP="00FC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5,500</w:t>
            </w:r>
          </w:p>
        </w:tc>
      </w:tr>
      <w:tr w:rsidR="00FC0999" w:rsidRPr="00F53688" w14:paraId="7705DBA5" w14:textId="77777777" w:rsidTr="000C381F">
        <w:trPr>
          <w:cantSplit/>
        </w:trPr>
        <w:tc>
          <w:tcPr>
            <w:tcW w:w="3762" w:type="dxa"/>
          </w:tcPr>
          <w:p w14:paraId="5482DDD1" w14:textId="2E0B1061" w:rsidR="00FC0999" w:rsidRPr="00F53688" w:rsidRDefault="00FC0999" w:rsidP="00FC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ไทยออยล์มารีน จำกัด</w:t>
            </w:r>
            <w:r w:rsidRPr="00F53688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188" w:type="dxa"/>
          </w:tcPr>
          <w:p w14:paraId="3B848B05" w14:textId="49BAD1EC" w:rsidR="00FC0999" w:rsidRPr="00F53688" w:rsidRDefault="00FC0999" w:rsidP="00FC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D60E77" w14:textId="77777777" w:rsidR="00FC0999" w:rsidRPr="00F53688" w:rsidRDefault="00FC0999" w:rsidP="00FC099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CF5C84B" w14:textId="581E01BD" w:rsidR="00FC0999" w:rsidRPr="00F53688" w:rsidRDefault="00FC0999" w:rsidP="00FC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11AFA7" w14:textId="77777777" w:rsidR="00FC0999" w:rsidRPr="00F53688" w:rsidRDefault="00FC0999" w:rsidP="00FC099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D8C5B4F" w14:textId="3CF4435E" w:rsidR="00FC0999" w:rsidRPr="00F53688" w:rsidRDefault="00A307DA" w:rsidP="00FC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5C979DAB" w14:textId="77777777" w:rsidR="00FC0999" w:rsidRPr="00F53688" w:rsidRDefault="00FC0999" w:rsidP="00FC099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F889D43" w14:textId="40197FD6" w:rsidR="00FC0999" w:rsidRPr="00F53688" w:rsidRDefault="00FC0999" w:rsidP="00FC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210</w:t>
            </w:r>
          </w:p>
        </w:tc>
      </w:tr>
      <w:tr w:rsidR="00FC0999" w:rsidRPr="00F53688" w14:paraId="11BD967E" w14:textId="77777777" w:rsidTr="000C381F">
        <w:trPr>
          <w:cantSplit/>
        </w:trPr>
        <w:tc>
          <w:tcPr>
            <w:tcW w:w="3762" w:type="dxa"/>
          </w:tcPr>
          <w:p w14:paraId="65418E10" w14:textId="77777777" w:rsidR="00FC0999" w:rsidRPr="00F53688" w:rsidRDefault="00FC0999" w:rsidP="00FC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โซลเว้นท์ จำกัด</w:t>
            </w:r>
          </w:p>
        </w:tc>
        <w:tc>
          <w:tcPr>
            <w:tcW w:w="1188" w:type="dxa"/>
          </w:tcPr>
          <w:p w14:paraId="1EF3E11E" w14:textId="1F141A76" w:rsidR="00FC0999" w:rsidRPr="00F53688" w:rsidRDefault="00FC0999" w:rsidP="00FC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10058E" w14:textId="77777777" w:rsidR="00FC0999" w:rsidRPr="00F53688" w:rsidRDefault="00FC0999" w:rsidP="00FC099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AB1E144" w14:textId="2B9DDD07" w:rsidR="00FC0999" w:rsidRPr="00F53688" w:rsidRDefault="00FC0999" w:rsidP="00FC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1BCEE2" w14:textId="77777777" w:rsidR="00FC0999" w:rsidRPr="00F53688" w:rsidRDefault="00FC0999" w:rsidP="00FC099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6DCA47F" w14:textId="01C9408C" w:rsidR="00FC0999" w:rsidRPr="00F53688" w:rsidRDefault="00A307DA" w:rsidP="00FC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270" w:type="dxa"/>
          </w:tcPr>
          <w:p w14:paraId="799F614B" w14:textId="77777777" w:rsidR="00FC0999" w:rsidRPr="00F53688" w:rsidRDefault="00FC0999" w:rsidP="00FC099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2646D2F" w14:textId="2D4A09F0" w:rsidR="00FC0999" w:rsidRPr="00F53688" w:rsidRDefault="00FC0999" w:rsidP="00FC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1,008</w:t>
            </w:r>
          </w:p>
        </w:tc>
      </w:tr>
      <w:tr w:rsidR="00FC0999" w:rsidRPr="00F53688" w14:paraId="1F56E493" w14:textId="77777777" w:rsidTr="000C381F">
        <w:trPr>
          <w:cantSplit/>
        </w:trPr>
        <w:tc>
          <w:tcPr>
            <w:tcW w:w="3762" w:type="dxa"/>
          </w:tcPr>
          <w:p w14:paraId="31432156" w14:textId="77777777" w:rsidR="00FC0999" w:rsidRPr="00F53688" w:rsidRDefault="00FC0999" w:rsidP="00FC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1188" w:type="dxa"/>
          </w:tcPr>
          <w:p w14:paraId="7762B79B" w14:textId="6147DE88" w:rsidR="00FC0999" w:rsidRPr="00F53688" w:rsidRDefault="00FC0999" w:rsidP="00FC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2AAD92" w14:textId="77777777" w:rsidR="00FC0999" w:rsidRPr="00F53688" w:rsidRDefault="00FC0999" w:rsidP="00FC099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D51820B" w14:textId="28ECA7E0" w:rsidR="00FC0999" w:rsidRPr="00F53688" w:rsidRDefault="00FC0999" w:rsidP="00FC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F6CF31" w14:textId="77777777" w:rsidR="00FC0999" w:rsidRPr="00F53688" w:rsidRDefault="00FC0999" w:rsidP="00FC099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977538F" w14:textId="20BDF4B5" w:rsidR="00FC0999" w:rsidRPr="00F53688" w:rsidRDefault="00A307DA" w:rsidP="00FC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14:paraId="61CD56BC" w14:textId="77777777" w:rsidR="00FC0999" w:rsidRPr="00F53688" w:rsidRDefault="00FC0999" w:rsidP="00FC099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D855692" w14:textId="0C6C03D3" w:rsidR="00FC0999" w:rsidRPr="00F53688" w:rsidRDefault="00FC0999" w:rsidP="00FC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433</w:t>
            </w:r>
          </w:p>
        </w:tc>
      </w:tr>
      <w:tr w:rsidR="00FC0999" w:rsidRPr="00F53688" w14:paraId="657F409B" w14:textId="77777777" w:rsidTr="000C381F">
        <w:trPr>
          <w:cantSplit/>
        </w:trPr>
        <w:tc>
          <w:tcPr>
            <w:tcW w:w="3762" w:type="dxa"/>
          </w:tcPr>
          <w:p w14:paraId="638BA475" w14:textId="77777777" w:rsidR="00FC0999" w:rsidRPr="00F53688" w:rsidRDefault="00FC0999" w:rsidP="00FC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188" w:type="dxa"/>
          </w:tcPr>
          <w:p w14:paraId="7F30FA29" w14:textId="1D30F40E" w:rsidR="00FC0999" w:rsidRPr="00F53688" w:rsidRDefault="00FC0999" w:rsidP="00FC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F9F90C" w14:textId="77777777" w:rsidR="00FC0999" w:rsidRPr="00F53688" w:rsidRDefault="00FC0999" w:rsidP="00FC099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4D40877" w14:textId="5010B79C" w:rsidR="00FC0999" w:rsidRPr="00F53688" w:rsidRDefault="00FC0999" w:rsidP="00FC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55A587" w14:textId="77777777" w:rsidR="00FC0999" w:rsidRPr="00F53688" w:rsidRDefault="00FC0999" w:rsidP="00FC099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1BC2641" w14:textId="32617FED" w:rsidR="00FC0999" w:rsidRPr="00F53688" w:rsidRDefault="00A307DA" w:rsidP="00FC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1448E8" w14:textId="77777777" w:rsidR="00FC0999" w:rsidRPr="00F53688" w:rsidRDefault="00FC0999" w:rsidP="00FC099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73DB617" w14:textId="26DB5BA5" w:rsidR="00FC0999" w:rsidRPr="00F53688" w:rsidRDefault="00FC0999" w:rsidP="00FC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8,500</w:t>
            </w:r>
          </w:p>
        </w:tc>
      </w:tr>
      <w:tr w:rsidR="00FC0999" w:rsidRPr="00F53688" w14:paraId="2B3836A3" w14:textId="77777777" w:rsidTr="000C381F">
        <w:trPr>
          <w:cantSplit/>
        </w:trPr>
        <w:tc>
          <w:tcPr>
            <w:tcW w:w="3762" w:type="dxa"/>
          </w:tcPr>
          <w:p w14:paraId="6FFB5897" w14:textId="77777777" w:rsidR="00FC0999" w:rsidRPr="00F53688" w:rsidRDefault="00FC0999" w:rsidP="00FC0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882916B" w14:textId="7A0F7F18" w:rsidR="00FC0999" w:rsidRPr="00F53688" w:rsidRDefault="00FC0999" w:rsidP="00FC0999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4117363" w14:textId="77777777" w:rsidR="00FC0999" w:rsidRPr="00F53688" w:rsidRDefault="00FC0999" w:rsidP="00FC099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847BAD" w14:textId="169E8310" w:rsidR="00FC0999" w:rsidRPr="00F53688" w:rsidRDefault="00FC0999" w:rsidP="00FC0999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89661A" w14:textId="77777777" w:rsidR="00FC0999" w:rsidRPr="00F53688" w:rsidRDefault="00FC0999" w:rsidP="00FC099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1ECD83" w14:textId="61756C1B" w:rsidR="00FC0999" w:rsidRPr="00F53688" w:rsidRDefault="00A307DA" w:rsidP="00FC0999">
            <w:pPr>
              <w:pStyle w:val="a1"/>
              <w:tabs>
                <w:tab w:val="decimal" w:pos="972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4,274</w:t>
            </w:r>
          </w:p>
        </w:tc>
        <w:tc>
          <w:tcPr>
            <w:tcW w:w="270" w:type="dxa"/>
          </w:tcPr>
          <w:p w14:paraId="7BBEDACD" w14:textId="77777777" w:rsidR="00FC0999" w:rsidRPr="00F53688" w:rsidRDefault="00FC0999" w:rsidP="00FC0999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DCDDDC" w14:textId="5FD40077" w:rsidR="00FC0999" w:rsidRPr="00F53688" w:rsidRDefault="00FC0999" w:rsidP="00FC0999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15,651</w:t>
            </w:r>
          </w:p>
        </w:tc>
      </w:tr>
    </w:tbl>
    <w:p w14:paraId="61F58E81" w14:textId="77777777" w:rsidR="00827C1A" w:rsidRPr="00F53688" w:rsidRDefault="00827C1A" w:rsidP="008136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  <w:bookmarkStart w:id="4" w:name="OLE_LINK9"/>
      <w:bookmarkStart w:id="5" w:name="OLE_LINK17"/>
    </w:p>
    <w:p w14:paraId="792BDF68" w14:textId="030F945E" w:rsidR="000C381F" w:rsidRPr="00F53688" w:rsidRDefault="000C381F" w:rsidP="008136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</w:rPr>
        <w:t xml:space="preserve">* </w:t>
      </w:r>
      <w:r w:rsidRPr="00F53688">
        <w:rPr>
          <w:rFonts w:ascii="Angsana New" w:hAnsi="Angsana New"/>
          <w:spacing w:val="-2"/>
          <w:sz w:val="30"/>
          <w:szCs w:val="30"/>
          <w:cs/>
        </w:rPr>
        <w:t>โปรดดูหมายเหตุประกอบงบการเงิน</w:t>
      </w:r>
      <w:r w:rsidR="00F95F96" w:rsidRPr="00F53688">
        <w:rPr>
          <w:rFonts w:ascii="Angsana New" w:hAnsi="Angsana New" w:hint="cs"/>
          <w:spacing w:val="-2"/>
          <w:sz w:val="30"/>
          <w:szCs w:val="30"/>
          <w:cs/>
        </w:rPr>
        <w:t>ข้อ</w:t>
      </w:r>
      <w:r w:rsidRPr="00F536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36066" w:rsidRPr="00F53688">
        <w:rPr>
          <w:rFonts w:ascii="Angsana New" w:hAnsi="Angsana New"/>
          <w:spacing w:val="-2"/>
          <w:sz w:val="30"/>
          <w:szCs w:val="30"/>
        </w:rPr>
        <w:t>11</w:t>
      </w:r>
      <w:r w:rsidRPr="00F53688">
        <w:rPr>
          <w:rFonts w:ascii="Angsana New" w:hAnsi="Angsana New"/>
          <w:spacing w:val="-2"/>
          <w:sz w:val="30"/>
          <w:szCs w:val="30"/>
        </w:rPr>
        <w:t xml:space="preserve"> </w:t>
      </w:r>
      <w:r w:rsidRPr="00F53688">
        <w:rPr>
          <w:rFonts w:ascii="Angsana New" w:hAnsi="Angsana New"/>
          <w:spacing w:val="-2"/>
          <w:sz w:val="30"/>
          <w:szCs w:val="30"/>
          <w:cs/>
        </w:rPr>
        <w:t>การพิจารณาการด้อยค่าเงินให้กู้ยืมและของเงินลงทุนในบริษัทย่อยแห่งหนึ่ง</w:t>
      </w:r>
    </w:p>
    <w:p w14:paraId="747C76C9" w14:textId="77777777" w:rsidR="003F588B" w:rsidRPr="00F53688" w:rsidRDefault="003F588B" w:rsidP="008136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3572664F" w14:textId="256DAB1A" w:rsidR="00813643" w:rsidRPr="00F53688" w:rsidRDefault="00DE151E" w:rsidP="008136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อัตราดอกเบี้ยในระหว่างปี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A01A33" w:rsidRPr="00F53688">
        <w:rPr>
          <w:rFonts w:ascii="Angsana New" w:hAnsi="Angsana New"/>
          <w:sz w:val="30"/>
          <w:szCs w:val="30"/>
        </w:rPr>
        <w:t>1</w:t>
      </w:r>
      <w:r w:rsidR="00936BBA" w:rsidRPr="00F53688">
        <w:rPr>
          <w:rFonts w:ascii="Angsana New" w:hAnsi="Angsana New"/>
          <w:sz w:val="30"/>
          <w:szCs w:val="30"/>
          <w:cs/>
        </w:rPr>
        <w:t xml:space="preserve"> และ </w:t>
      </w:r>
      <w:r w:rsidR="00A01A33" w:rsidRPr="00F53688">
        <w:rPr>
          <w:rFonts w:ascii="Angsana New" w:hAnsi="Angsana New"/>
          <w:sz w:val="30"/>
          <w:szCs w:val="30"/>
        </w:rPr>
        <w:t>2560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  <w:bookmarkEnd w:id="4"/>
      <w:bookmarkEnd w:id="5"/>
      <w:r w:rsidR="00A01A33" w:rsidRPr="00F53688">
        <w:rPr>
          <w:rFonts w:ascii="Angsana New" w:hAnsi="Angsana New"/>
          <w:sz w:val="30"/>
          <w:szCs w:val="30"/>
          <w:cs/>
        </w:rPr>
        <w:t xml:space="preserve">มีอัตราเท่ากับอัตราดอกเบี้ยตลาดเงินสูงสุดสำหรับเงินกู้ระยะสั้น โดยอ้างอิงอัตรา </w:t>
      </w:r>
      <w:r w:rsidR="00A01A33" w:rsidRPr="00F53688">
        <w:rPr>
          <w:rFonts w:ascii="Angsana New" w:hAnsi="Angsana New"/>
          <w:sz w:val="30"/>
          <w:szCs w:val="30"/>
        </w:rPr>
        <w:t xml:space="preserve">BIBOR </w:t>
      </w:r>
      <w:r w:rsidR="00A01A33" w:rsidRPr="00F53688">
        <w:rPr>
          <w:rFonts w:ascii="Angsana New" w:hAnsi="Angsana New"/>
          <w:sz w:val="30"/>
          <w:szCs w:val="30"/>
          <w:cs/>
        </w:rPr>
        <w:t>ระยะ 3 เดือน (</w:t>
      </w:r>
      <w:r w:rsidR="00A01A33" w:rsidRPr="00F53688">
        <w:rPr>
          <w:rFonts w:ascii="Angsana New" w:hAnsi="Angsana New"/>
          <w:sz w:val="30"/>
          <w:szCs w:val="30"/>
        </w:rPr>
        <w:t xml:space="preserve">BIBOR </w:t>
      </w:r>
      <w:r w:rsidR="00A01A33" w:rsidRPr="00F53688">
        <w:rPr>
          <w:rFonts w:ascii="Angsana New" w:hAnsi="Angsana New"/>
          <w:sz w:val="30"/>
          <w:szCs w:val="30"/>
          <w:cs/>
        </w:rPr>
        <w:t>3</w:t>
      </w:r>
      <w:r w:rsidR="00A01A33" w:rsidRPr="00F53688">
        <w:rPr>
          <w:rFonts w:ascii="Angsana New" w:hAnsi="Angsana New"/>
          <w:sz w:val="30"/>
          <w:szCs w:val="30"/>
        </w:rPr>
        <w:t xml:space="preserve">M) </w:t>
      </w:r>
      <w:r w:rsidR="00A01A33" w:rsidRPr="00F53688">
        <w:rPr>
          <w:rFonts w:ascii="Angsana New" w:hAnsi="Angsana New"/>
          <w:sz w:val="30"/>
          <w:szCs w:val="30"/>
          <w:cs/>
        </w:rPr>
        <w:t>บวกอัตราส่วนเพิ่ม และมีอัตราเท่ากับอัตราดอกเบี้ยเงินกู้ยืมระยะสั้นตามตลาดเงิน (</w:t>
      </w:r>
      <w:r w:rsidR="00A01A33" w:rsidRPr="00F53688">
        <w:rPr>
          <w:rFonts w:ascii="Angsana New" w:hAnsi="Angsana New"/>
          <w:sz w:val="30"/>
          <w:szCs w:val="30"/>
        </w:rPr>
        <w:t xml:space="preserve">MMR) </w:t>
      </w:r>
      <w:r w:rsidR="00A01A33" w:rsidRPr="00F53688">
        <w:rPr>
          <w:rFonts w:ascii="Angsana New" w:hAnsi="Angsana New"/>
          <w:sz w:val="30"/>
          <w:szCs w:val="30"/>
          <w:cs/>
        </w:rPr>
        <w:t>แต่ไม่เกินอัตราดอกเบี้ยเงินกู้ยืมขั้นต่ำ (</w:t>
      </w:r>
      <w:r w:rsidR="00A01A33" w:rsidRPr="00F53688">
        <w:rPr>
          <w:rFonts w:ascii="Angsana New" w:hAnsi="Angsana New"/>
          <w:sz w:val="30"/>
          <w:szCs w:val="30"/>
        </w:rPr>
        <w:t xml:space="preserve">MLR) </w:t>
      </w:r>
      <w:r w:rsidR="00A01A33" w:rsidRPr="00F53688">
        <w:rPr>
          <w:rFonts w:ascii="Angsana New" w:hAnsi="Angsana New"/>
          <w:sz w:val="30"/>
          <w:szCs w:val="30"/>
          <w:cs/>
        </w:rPr>
        <w:t>ถัวเฉลี่ยของสถาบันการเงิน 5 แห่ง หักด้วยอัตราส่วนลด ตามลำดับ</w:t>
      </w:r>
    </w:p>
    <w:p w14:paraId="37499478" w14:textId="77777777" w:rsidR="00CF5C85" w:rsidRPr="00F53688" w:rsidRDefault="00CF5C85" w:rsidP="008136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1F7F922A" w14:textId="1C805091" w:rsidR="00DE151E" w:rsidRPr="00F53688" w:rsidRDefault="00DE151E" w:rsidP="008751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pacing w:val="-6"/>
          <w:sz w:val="30"/>
          <w:szCs w:val="30"/>
          <w:cs/>
        </w:rPr>
        <w:t xml:space="preserve">รายการเคลื่อนไหวของเงินให้กู้ยืมระยะสั้นแก่กิจการที่เกี่ยวข้องกันสำหรับแต่ละปีสิ้นสุดวันที่ </w:t>
      </w:r>
      <w:r w:rsidR="007F0795" w:rsidRPr="00F53688">
        <w:rPr>
          <w:rFonts w:ascii="Angsana New" w:hAnsi="Angsana New"/>
          <w:spacing w:val="-6"/>
          <w:sz w:val="30"/>
          <w:szCs w:val="30"/>
        </w:rPr>
        <w:t>31</w:t>
      </w:r>
      <w:r w:rsidRPr="00F53688">
        <w:rPr>
          <w:rFonts w:ascii="Angsana New" w:hAnsi="Angsana New"/>
          <w:spacing w:val="-6"/>
          <w:sz w:val="30"/>
          <w:szCs w:val="30"/>
        </w:rPr>
        <w:t xml:space="preserve"> </w:t>
      </w:r>
      <w:r w:rsidRPr="00F53688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7F0795" w:rsidRPr="00F53688">
        <w:rPr>
          <w:rFonts w:ascii="Angsana New" w:hAnsi="Angsana New"/>
          <w:spacing w:val="-6"/>
          <w:sz w:val="30"/>
          <w:szCs w:val="30"/>
        </w:rPr>
        <w:t>256</w:t>
      </w:r>
      <w:r w:rsidR="00AE1489" w:rsidRPr="00F53688">
        <w:rPr>
          <w:rFonts w:ascii="Angsana New" w:hAnsi="Angsana New"/>
          <w:spacing w:val="-6"/>
          <w:sz w:val="30"/>
          <w:szCs w:val="30"/>
        </w:rPr>
        <w:t>1</w:t>
      </w:r>
      <w:r w:rsidR="00936BBA" w:rsidRPr="00F53688">
        <w:rPr>
          <w:rFonts w:ascii="Angsana New" w:hAnsi="Angsana New"/>
          <w:spacing w:val="-6"/>
          <w:sz w:val="30"/>
          <w:szCs w:val="30"/>
        </w:rPr>
        <w:t xml:space="preserve"> </w:t>
      </w:r>
      <w:r w:rsidR="00962472" w:rsidRPr="00F53688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="00AE1489" w:rsidRPr="00F53688">
        <w:rPr>
          <w:rFonts w:ascii="Angsana New" w:hAnsi="Angsana New"/>
          <w:spacing w:val="-6"/>
          <w:sz w:val="30"/>
          <w:szCs w:val="30"/>
        </w:rPr>
        <w:t>2560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มีดังนี้  </w:t>
      </w:r>
    </w:p>
    <w:p w14:paraId="7C1728BA" w14:textId="77777777" w:rsidR="00606B56" w:rsidRPr="00F53688" w:rsidRDefault="00606B56" w:rsidP="008751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35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681"/>
        <w:gridCol w:w="1260"/>
        <w:gridCol w:w="270"/>
        <w:gridCol w:w="1170"/>
        <w:gridCol w:w="270"/>
        <w:gridCol w:w="1260"/>
        <w:gridCol w:w="270"/>
        <w:gridCol w:w="1170"/>
      </w:tblGrid>
      <w:tr w:rsidR="00305DD5" w:rsidRPr="00F53688" w14:paraId="55D64F8C" w14:textId="77777777" w:rsidTr="00E70071">
        <w:trPr>
          <w:cantSplit/>
        </w:trPr>
        <w:tc>
          <w:tcPr>
            <w:tcW w:w="3681" w:type="dxa"/>
          </w:tcPr>
          <w:p w14:paraId="1F825A40" w14:textId="77777777" w:rsidR="00305DD5" w:rsidRPr="00F53688" w:rsidRDefault="00305DD5" w:rsidP="0044103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6CD100E" w14:textId="77777777" w:rsidR="00305DD5" w:rsidRPr="00F53688" w:rsidRDefault="00305DD5" w:rsidP="0044103D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EDDBE0" w14:textId="77777777" w:rsidR="00305DD5" w:rsidRPr="00F53688" w:rsidRDefault="00305DD5" w:rsidP="0044103D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371904B4" w14:textId="77777777" w:rsidR="00305DD5" w:rsidRPr="00F53688" w:rsidRDefault="00305DD5" w:rsidP="0044103D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5DD5" w:rsidRPr="00F53688" w14:paraId="7D20CD40" w14:textId="77777777" w:rsidTr="00E70071">
        <w:trPr>
          <w:cantSplit/>
        </w:trPr>
        <w:tc>
          <w:tcPr>
            <w:tcW w:w="3681" w:type="dxa"/>
          </w:tcPr>
          <w:p w14:paraId="19B685C1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35F311" w14:textId="7A5EC44C" w:rsidR="00305DD5" w:rsidRPr="00F53688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="005A158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2BA7E42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A94D3" w14:textId="096FEDEE" w:rsidR="00305DD5" w:rsidRPr="00F53688" w:rsidRDefault="005A158B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7A7C3D3D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463E28" w14:textId="08EBD589" w:rsidR="00305DD5" w:rsidRPr="00F53688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="005A158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0CB34B6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B1FC17" w14:textId="7B77B414" w:rsidR="00305DD5" w:rsidRPr="00F53688" w:rsidRDefault="005A158B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</w:tr>
      <w:tr w:rsidR="00305DD5" w:rsidRPr="00F53688" w14:paraId="1868C70D" w14:textId="77777777" w:rsidTr="00E70071">
        <w:trPr>
          <w:cantSplit/>
        </w:trPr>
        <w:tc>
          <w:tcPr>
            <w:tcW w:w="3681" w:type="dxa"/>
          </w:tcPr>
          <w:p w14:paraId="6E6F1AB7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3760D218" w14:textId="77777777" w:rsidR="00305DD5" w:rsidRPr="00F53688" w:rsidRDefault="00305DD5" w:rsidP="0044103D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E3010" w:rsidRPr="00F53688" w14:paraId="30168AF3" w14:textId="77777777" w:rsidTr="00E70071">
        <w:trPr>
          <w:cantSplit/>
        </w:trPr>
        <w:tc>
          <w:tcPr>
            <w:tcW w:w="3681" w:type="dxa"/>
          </w:tcPr>
          <w:p w14:paraId="06A8F985" w14:textId="34250A7E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มกราคม</w:t>
            </w:r>
          </w:p>
        </w:tc>
        <w:tc>
          <w:tcPr>
            <w:tcW w:w="1260" w:type="dxa"/>
          </w:tcPr>
          <w:p w14:paraId="1B7914D9" w14:textId="4C796407" w:rsidR="003E3010" w:rsidRPr="00F53688" w:rsidRDefault="00B56245" w:rsidP="003E3010">
            <w:pPr>
              <w:pStyle w:val="a1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217EC9" w14:textId="77777777" w:rsidR="003E3010" w:rsidRPr="00F53688" w:rsidRDefault="003E3010" w:rsidP="003E3010">
            <w:pPr>
              <w:pStyle w:val="a0"/>
              <w:tabs>
                <w:tab w:val="decimal" w:pos="972"/>
              </w:tabs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309901B" w14:textId="4E1D0ADA" w:rsidR="003E3010" w:rsidRPr="00F53688" w:rsidRDefault="003E3010" w:rsidP="003E3010">
            <w:pPr>
              <w:pStyle w:val="a1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</w:tcPr>
          <w:p w14:paraId="70EA204A" w14:textId="77777777" w:rsidR="003E3010" w:rsidRPr="00F53688" w:rsidRDefault="003E3010" w:rsidP="003E3010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0E5B7D5" w14:textId="299CE7B6" w:rsidR="003E3010" w:rsidRPr="00F53688" w:rsidRDefault="00B56245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15,651</w:t>
            </w:r>
          </w:p>
        </w:tc>
        <w:tc>
          <w:tcPr>
            <w:tcW w:w="270" w:type="dxa"/>
          </w:tcPr>
          <w:p w14:paraId="67CA5772" w14:textId="77777777" w:rsidR="003E3010" w:rsidRPr="00F53688" w:rsidRDefault="003E3010" w:rsidP="003E3010">
            <w:pPr>
              <w:pStyle w:val="a0"/>
              <w:tabs>
                <w:tab w:val="decimal" w:pos="954"/>
              </w:tabs>
              <w:ind w:left="-108" w:right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8898DEC" w14:textId="181FD85D" w:rsidR="003E3010" w:rsidRPr="00F53688" w:rsidRDefault="003E3010" w:rsidP="00E2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12,584</w:t>
            </w:r>
          </w:p>
        </w:tc>
      </w:tr>
      <w:tr w:rsidR="003E3010" w:rsidRPr="00F53688" w14:paraId="44CC5BD3" w14:textId="77777777" w:rsidTr="00E70071">
        <w:trPr>
          <w:cantSplit/>
        </w:trPr>
        <w:tc>
          <w:tcPr>
            <w:tcW w:w="3681" w:type="dxa"/>
          </w:tcPr>
          <w:p w14:paraId="6BDD5B8D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1260" w:type="dxa"/>
          </w:tcPr>
          <w:p w14:paraId="260E10CF" w14:textId="67FF4A6A" w:rsidR="003E3010" w:rsidRPr="00F53688" w:rsidRDefault="00B56245" w:rsidP="003E3010">
            <w:pPr>
              <w:pStyle w:val="a1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4A78DED" w14:textId="77777777" w:rsidR="003E3010" w:rsidRPr="00F53688" w:rsidRDefault="003E3010" w:rsidP="003E3010">
            <w:pPr>
              <w:pStyle w:val="a0"/>
              <w:tabs>
                <w:tab w:val="decimal" w:pos="972"/>
              </w:tabs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AFC5D78" w14:textId="4B362A42" w:rsidR="003E3010" w:rsidRPr="00F53688" w:rsidRDefault="003E3010" w:rsidP="003E3010">
            <w:pPr>
              <w:pStyle w:val="a1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E9A8A0E" w14:textId="77777777" w:rsidR="003E3010" w:rsidRPr="00F53688" w:rsidRDefault="003E3010" w:rsidP="003E3010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9AEFD2B" w14:textId="0371FCE0" w:rsidR="003E3010" w:rsidRPr="00F53688" w:rsidRDefault="00B56245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270" w:type="dxa"/>
          </w:tcPr>
          <w:p w14:paraId="493362C4" w14:textId="77777777" w:rsidR="003E3010" w:rsidRPr="00F53688" w:rsidRDefault="003E3010" w:rsidP="003E3010">
            <w:pPr>
              <w:pStyle w:val="a0"/>
              <w:tabs>
                <w:tab w:val="decimal" w:pos="954"/>
              </w:tabs>
              <w:ind w:left="-108" w:right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360D4B1" w14:textId="18BC3111" w:rsidR="003E3010" w:rsidRPr="00F53688" w:rsidRDefault="003E3010" w:rsidP="00E2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7,221</w:t>
            </w:r>
          </w:p>
        </w:tc>
      </w:tr>
      <w:tr w:rsidR="003E3010" w:rsidRPr="00F53688" w14:paraId="77C871CA" w14:textId="77777777" w:rsidTr="007739D9">
        <w:trPr>
          <w:cantSplit/>
        </w:trPr>
        <w:tc>
          <w:tcPr>
            <w:tcW w:w="3681" w:type="dxa"/>
          </w:tcPr>
          <w:p w14:paraId="6EEB791A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91D746" w14:textId="47D6B799" w:rsidR="003E3010" w:rsidRPr="00F53688" w:rsidRDefault="00B56245" w:rsidP="003E3010">
            <w:pPr>
              <w:pStyle w:val="a1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7FC89F3" w14:textId="77777777" w:rsidR="003E3010" w:rsidRPr="00F53688" w:rsidRDefault="003E3010" w:rsidP="003E3010">
            <w:pPr>
              <w:pStyle w:val="a0"/>
              <w:tabs>
                <w:tab w:val="decimal" w:pos="972"/>
              </w:tabs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E44E9E0" w14:textId="77FFF061" w:rsidR="003E3010" w:rsidRPr="00F53688" w:rsidRDefault="003E3010" w:rsidP="003E3010">
            <w:pPr>
              <w:pStyle w:val="a1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  <w:tc>
          <w:tcPr>
            <w:tcW w:w="270" w:type="dxa"/>
          </w:tcPr>
          <w:p w14:paraId="54CCEB80" w14:textId="77777777" w:rsidR="003E3010" w:rsidRPr="00F53688" w:rsidRDefault="003E3010" w:rsidP="003E3010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4735F05" w14:textId="46FEC2FD" w:rsidR="003E3010" w:rsidRPr="00F53688" w:rsidRDefault="00B56245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(11,687)</w:t>
            </w:r>
          </w:p>
        </w:tc>
        <w:tc>
          <w:tcPr>
            <w:tcW w:w="270" w:type="dxa"/>
          </w:tcPr>
          <w:p w14:paraId="691134A1" w14:textId="77777777" w:rsidR="003E3010" w:rsidRPr="00F53688" w:rsidRDefault="003E3010" w:rsidP="003E3010">
            <w:pPr>
              <w:pStyle w:val="a0"/>
              <w:tabs>
                <w:tab w:val="decimal" w:pos="954"/>
              </w:tabs>
              <w:ind w:left="-108" w:right="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41D0151" w14:textId="06B32562" w:rsidR="003E3010" w:rsidRPr="00F53688" w:rsidRDefault="003E3010" w:rsidP="00E2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6" w:right="-9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(4,154)</w:t>
            </w:r>
          </w:p>
        </w:tc>
      </w:tr>
      <w:tr w:rsidR="003E3010" w:rsidRPr="00F53688" w14:paraId="540F9528" w14:textId="77777777" w:rsidTr="00E70071">
        <w:trPr>
          <w:cantSplit/>
        </w:trPr>
        <w:tc>
          <w:tcPr>
            <w:tcW w:w="3681" w:type="dxa"/>
          </w:tcPr>
          <w:p w14:paraId="5FC24BC4" w14:textId="3F8EA603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ณ วันที่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E181EF" w14:textId="134E426D" w:rsidR="003E3010" w:rsidRPr="00F53688" w:rsidRDefault="00B56245" w:rsidP="003E3010">
            <w:pPr>
              <w:pStyle w:val="a1"/>
              <w:tabs>
                <w:tab w:val="decimal" w:pos="97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5427E99" w14:textId="77777777" w:rsidR="003E3010" w:rsidRPr="00F53688" w:rsidRDefault="003E3010" w:rsidP="003E3010">
            <w:pPr>
              <w:pStyle w:val="a0"/>
              <w:tabs>
                <w:tab w:val="decimal" w:pos="972"/>
              </w:tabs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FF8613" w14:textId="30B5A13D" w:rsidR="003E3010" w:rsidRPr="00F53688" w:rsidRDefault="003E3010" w:rsidP="00E21247">
            <w:pPr>
              <w:pStyle w:val="a1"/>
              <w:tabs>
                <w:tab w:val="decimal" w:pos="864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C78694" w14:textId="77777777" w:rsidR="003E3010" w:rsidRPr="00F53688" w:rsidRDefault="003E3010" w:rsidP="003E3010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82C963" w14:textId="368B44CB" w:rsidR="003E3010" w:rsidRPr="00F53688" w:rsidRDefault="00B56245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4,274</w:t>
            </w:r>
          </w:p>
        </w:tc>
        <w:tc>
          <w:tcPr>
            <w:tcW w:w="270" w:type="dxa"/>
          </w:tcPr>
          <w:p w14:paraId="1874AAD7" w14:textId="77777777" w:rsidR="003E3010" w:rsidRPr="00F53688" w:rsidRDefault="003E3010" w:rsidP="003E3010">
            <w:pPr>
              <w:pStyle w:val="a0"/>
              <w:tabs>
                <w:tab w:val="decimal" w:pos="954"/>
              </w:tabs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CAC5B5" w14:textId="21ADC9AA" w:rsidR="003E3010" w:rsidRPr="00F53688" w:rsidRDefault="003E3010" w:rsidP="00E2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15,651</w:t>
            </w:r>
          </w:p>
        </w:tc>
      </w:tr>
    </w:tbl>
    <w:p w14:paraId="5C944971" w14:textId="77777777" w:rsidR="002B2E14" w:rsidRPr="00F53688" w:rsidRDefault="002B2E14" w:rsidP="00875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2BBD156" w14:textId="77777777" w:rsidR="00903A7B" w:rsidRPr="00F53688" w:rsidRDefault="00903A7B" w:rsidP="00875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6A7F99F" w14:textId="77777777" w:rsidR="00903A7B" w:rsidRPr="00F53688" w:rsidRDefault="00903A7B" w:rsidP="00903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สัญญากู้ยืมเงิน</w:t>
      </w:r>
    </w:p>
    <w:p w14:paraId="05202707" w14:textId="77777777" w:rsidR="00903A7B" w:rsidRPr="00F53688" w:rsidRDefault="00903A7B" w:rsidP="00903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3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D85D7FD" w14:textId="77777777" w:rsidR="00903A7B" w:rsidRPr="00F53688" w:rsidRDefault="00903A7B" w:rsidP="00903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53688">
        <w:rPr>
          <w:rFonts w:ascii="Angsana New" w:hAnsi="Angsana New"/>
          <w:sz w:val="30"/>
          <w:szCs w:val="30"/>
        </w:rPr>
        <w:t>29</w:t>
      </w:r>
      <w:r w:rsidRPr="00F53688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F53688">
        <w:rPr>
          <w:rFonts w:ascii="Angsana New" w:hAnsi="Angsana New"/>
          <w:sz w:val="30"/>
          <w:szCs w:val="30"/>
        </w:rPr>
        <w:t>2560</w:t>
      </w:r>
      <w:r w:rsidRPr="00F53688">
        <w:rPr>
          <w:rFonts w:ascii="Angsana New" w:hAnsi="Angsana New"/>
          <w:sz w:val="30"/>
          <w:szCs w:val="30"/>
          <w:cs/>
        </w:rPr>
        <w:t xml:space="preserve"> บริษัทย่อยแห่งหนึ่งทำสัญญาวงเงินกู้ยืมระยะยาวกับธนาคารในประเทศไทยหลายแห่งเป็นจำนวนเงิน </w:t>
      </w:r>
      <w:r w:rsidRPr="00F53688">
        <w:rPr>
          <w:rFonts w:ascii="Angsana New" w:hAnsi="Angsana New"/>
          <w:sz w:val="30"/>
          <w:szCs w:val="30"/>
        </w:rPr>
        <w:t>8,500</w:t>
      </w:r>
      <w:r w:rsidRPr="00F53688">
        <w:rPr>
          <w:rFonts w:ascii="Angsana New" w:hAnsi="Angsana New"/>
          <w:sz w:val="30"/>
          <w:szCs w:val="30"/>
          <w:cs/>
        </w:rPr>
        <w:t xml:space="preserve"> ล้านบาท ที่อัตราดอกเบี้ย </w:t>
      </w:r>
      <w:r w:rsidRPr="00F53688">
        <w:rPr>
          <w:rFonts w:ascii="Angsana New" w:hAnsi="Angsana New"/>
          <w:sz w:val="30"/>
          <w:szCs w:val="30"/>
        </w:rPr>
        <w:t xml:space="preserve">THBFIX </w:t>
      </w:r>
      <w:r w:rsidRPr="00F53688">
        <w:rPr>
          <w:rFonts w:ascii="Angsana New" w:hAnsi="Angsana New"/>
          <w:sz w:val="30"/>
          <w:szCs w:val="30"/>
          <w:cs/>
        </w:rPr>
        <w:t>บวกอัตราส่วนเพิ่ม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เพื่อใช้ชำระคืนเงินกู้ยืมระยะสั้นจากกิจการที่เกี่ยวข้องกัน ภายใต้สัญญาเงินกู้ยืมระยะยาวดังกล่าว บริษัทต้องปฏิบัติตามเงื่อนไขบางประการเกี่ยวกับ</w:t>
      </w:r>
      <w:r w:rsidRPr="00F53688">
        <w:rPr>
          <w:rFonts w:ascii="Angsana New" w:hAnsi="Angsana New"/>
          <w:sz w:val="30"/>
          <w:szCs w:val="30"/>
          <w:cs/>
        </w:rPr>
        <w:br/>
        <w:t>การรักษาอัตราส่วนทางการเงินและเงื่อนไขอื่นตามที่ระบุไว้ในสัญญา</w:t>
      </w:r>
    </w:p>
    <w:p w14:paraId="4120CA12" w14:textId="77777777" w:rsidR="00903A7B" w:rsidRPr="00F53688" w:rsidRDefault="00903A7B" w:rsidP="00903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4C38F31C" w14:textId="77777777" w:rsidR="00903A7B" w:rsidRPr="00F53688" w:rsidRDefault="00903A7B" w:rsidP="00903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688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Pr="00F53688">
        <w:rPr>
          <w:rFonts w:ascii="Angsana New" w:hAnsi="Angsana New"/>
          <w:sz w:val="30"/>
          <w:szCs w:val="30"/>
        </w:rPr>
        <w:t xml:space="preserve">2561 </w:t>
      </w:r>
      <w:r w:rsidRPr="00F53688">
        <w:rPr>
          <w:rFonts w:ascii="Angsana New" w:hAnsi="Angsana New"/>
          <w:sz w:val="30"/>
          <w:szCs w:val="30"/>
          <w:cs/>
        </w:rPr>
        <w:t>บริษัทย่อย</w:t>
      </w:r>
      <w:r w:rsidRPr="00F53688">
        <w:rPr>
          <w:rFonts w:ascii="Angsana New" w:hAnsi="Angsana New" w:hint="cs"/>
          <w:sz w:val="30"/>
          <w:szCs w:val="30"/>
          <w:cs/>
        </w:rPr>
        <w:t>ได้</w:t>
      </w:r>
      <w:r w:rsidRPr="00F53688">
        <w:rPr>
          <w:rFonts w:ascii="Angsana New" w:hAnsi="Angsana New"/>
          <w:sz w:val="30"/>
          <w:szCs w:val="30"/>
          <w:cs/>
        </w:rPr>
        <w:t>เบิกใช้วงเงินกู้ยืมระยะยาวดังกล่าว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F5368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53688">
        <w:rPr>
          <w:rFonts w:ascii="Angsana New" w:hAnsi="Angsana New"/>
          <w:sz w:val="30"/>
          <w:szCs w:val="30"/>
        </w:rPr>
        <w:t xml:space="preserve">31 </w:t>
      </w:r>
      <w:r w:rsidRPr="00F53688">
        <w:rPr>
          <w:rFonts w:ascii="Angsana New" w:hAnsi="Angsana New" w:hint="cs"/>
          <w:sz w:val="30"/>
          <w:szCs w:val="30"/>
          <w:cs/>
        </w:rPr>
        <w:t>ธันวาคม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2561</w:t>
      </w:r>
      <w:r w:rsidRPr="00F53688">
        <w:rPr>
          <w:rFonts w:ascii="Angsana New" w:hAnsi="Angsana New" w:hint="cs"/>
          <w:sz w:val="30"/>
          <w:szCs w:val="30"/>
          <w:cs/>
        </w:rPr>
        <w:t xml:space="preserve"> มียอดเงินกู้ยืมระยะยาวจากสถาบันการเงินเป็นจำนวน </w:t>
      </w:r>
      <w:r w:rsidRPr="00F53688">
        <w:rPr>
          <w:rFonts w:ascii="Angsana New" w:hAnsi="Angsana New"/>
          <w:sz w:val="30"/>
          <w:szCs w:val="30"/>
        </w:rPr>
        <w:t xml:space="preserve">8,209 </w:t>
      </w:r>
      <w:r w:rsidRPr="00F5368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F53688">
        <w:rPr>
          <w:rFonts w:ascii="Angsana New" w:hAnsi="Angsana New"/>
          <w:i/>
          <w:iCs/>
          <w:sz w:val="30"/>
          <w:szCs w:val="30"/>
          <w:cs/>
        </w:rPr>
        <w:t>(</w:t>
      </w:r>
      <w:r w:rsidRPr="00F53688">
        <w:rPr>
          <w:rFonts w:ascii="Angsana New" w:hAnsi="Angsana New"/>
          <w:i/>
          <w:iCs/>
          <w:sz w:val="30"/>
          <w:szCs w:val="30"/>
        </w:rPr>
        <w:t xml:space="preserve">31 </w:t>
      </w:r>
      <w:r w:rsidRPr="00F53688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F53688">
        <w:rPr>
          <w:rFonts w:ascii="Angsana New" w:hAnsi="Angsana New"/>
          <w:i/>
          <w:iCs/>
          <w:sz w:val="30"/>
          <w:szCs w:val="30"/>
        </w:rPr>
        <w:t xml:space="preserve"> 2560: </w:t>
      </w:r>
      <w:r w:rsidRPr="00F53688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F53688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3FD34BE5" w14:textId="77777777" w:rsidR="00903A7B" w:rsidRPr="00F53688" w:rsidRDefault="00903A7B" w:rsidP="00903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3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2813580D" w14:textId="77777777" w:rsidR="00903A7B" w:rsidRPr="00F53688" w:rsidRDefault="00903A7B" w:rsidP="00903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</w:t>
      </w:r>
    </w:p>
    <w:p w14:paraId="0925A59F" w14:textId="77777777" w:rsidR="00903A7B" w:rsidRPr="00F53688" w:rsidRDefault="00903A7B" w:rsidP="00903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3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44F6F66" w14:textId="77777777" w:rsidR="00903A7B" w:rsidRPr="00F53688" w:rsidRDefault="00903A7B" w:rsidP="00903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ในเดือนกุมภาพันธ์ </w:t>
      </w:r>
      <w:r w:rsidRPr="00F53688">
        <w:rPr>
          <w:rFonts w:ascii="Angsana New" w:hAnsi="Angsana New"/>
          <w:sz w:val="30"/>
          <w:szCs w:val="30"/>
        </w:rPr>
        <w:t xml:space="preserve">2560 </w:t>
      </w:r>
      <w:r w:rsidRPr="00F53688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บริษัทย่อยแห่งหนึ่งได้ขายหุ้นทั้งหมดที่ถืออยู่ในบริษัท แม่สอดพลังงานสะอาด จำกัด </w:t>
      </w:r>
      <w:r w:rsidRPr="00F53688">
        <w:rPr>
          <w:rFonts w:ascii="Angsana New" w:hAnsi="Angsana New"/>
          <w:sz w:val="30"/>
          <w:szCs w:val="30"/>
        </w:rPr>
        <w:br/>
      </w:r>
      <w:r w:rsidRPr="00F53688">
        <w:rPr>
          <w:rFonts w:ascii="Angsana New" w:hAnsi="Angsana New"/>
          <w:sz w:val="30"/>
          <w:szCs w:val="30"/>
          <w:cs/>
        </w:rPr>
        <w:t>ซึ่งเป็นบริษัทร่วมทางอ้อมให้ผู้ถือหุ้นเดิม ดังนั้นในงบการเงินรวมสำหรับ</w:t>
      </w:r>
      <w:r w:rsidRPr="00F53688">
        <w:rPr>
          <w:rFonts w:ascii="Angsana New" w:hAnsi="Angsana New" w:hint="cs"/>
          <w:sz w:val="30"/>
          <w:szCs w:val="30"/>
          <w:cs/>
        </w:rPr>
        <w:t xml:space="preserve">ปี </w:t>
      </w:r>
      <w:r w:rsidRPr="00F53688">
        <w:rPr>
          <w:rFonts w:ascii="Angsana New" w:hAnsi="Angsana New"/>
          <w:sz w:val="30"/>
          <w:szCs w:val="30"/>
        </w:rPr>
        <w:t>2560</w:t>
      </w:r>
      <w:r w:rsidRPr="00F53688">
        <w:rPr>
          <w:rFonts w:ascii="Angsana New" w:hAnsi="Angsana New"/>
          <w:sz w:val="30"/>
          <w:szCs w:val="30"/>
          <w:cs/>
        </w:rPr>
        <w:t xml:space="preserve"> กลุ่มบริษัทได้จัดประเภทบัญชีใหม่โดยเปลี่ยนจากบัญชี “เงินให้กู้ยืมระยะสั้นแก่กิจการที่เกี่ยวข้องกัน” จำนวนเงิน </w:t>
      </w:r>
      <w:r w:rsidRPr="00F53688">
        <w:rPr>
          <w:rFonts w:ascii="Angsana New" w:hAnsi="Angsana New"/>
          <w:sz w:val="30"/>
          <w:szCs w:val="30"/>
        </w:rPr>
        <w:t xml:space="preserve">90 </w:t>
      </w:r>
      <w:r w:rsidRPr="00F53688">
        <w:rPr>
          <w:rFonts w:ascii="Angsana New" w:hAnsi="Angsana New"/>
          <w:sz w:val="30"/>
          <w:szCs w:val="30"/>
          <w:cs/>
        </w:rPr>
        <w:t xml:space="preserve">ล้านบาท เป็นบัญชี </w:t>
      </w:r>
      <w:r w:rsidRPr="00F53688">
        <w:rPr>
          <w:rFonts w:ascii="Angsana New" w:hAnsi="Angsana New"/>
          <w:sz w:val="30"/>
          <w:szCs w:val="30"/>
        </w:rPr>
        <w:t>“</w:t>
      </w:r>
      <w:r w:rsidRPr="00F53688">
        <w:rPr>
          <w:rFonts w:ascii="Angsana New" w:hAnsi="Angsana New"/>
          <w:sz w:val="30"/>
          <w:szCs w:val="30"/>
          <w:cs/>
        </w:rPr>
        <w:t>เงินให้กู้ยืมระยะสั้นแก่กิจการอื่น” โดยมีเงื่อนไขและข้อตกลงอื่นๆเป็นไปตามสัญญาเดิม</w:t>
      </w:r>
    </w:p>
    <w:p w14:paraId="11F9B64B" w14:textId="77777777" w:rsidR="00FE22C8" w:rsidRPr="00F53688" w:rsidRDefault="00FE22C8" w:rsidP="00875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D49165B" w14:textId="3273FC69" w:rsidR="00F84E8D" w:rsidRPr="00F53688" w:rsidRDefault="00F84E8D" w:rsidP="00F84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เงินให้กู้ยืมระยะ</w:t>
      </w:r>
      <w:r w:rsidRPr="00F5368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ยาว</w:t>
      </w:r>
      <w:r w:rsidRPr="00F53688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แก่กิจการที่เกี่ยวข้องกัน</w:t>
      </w:r>
    </w:p>
    <w:p w14:paraId="57EB7E0B" w14:textId="77777777" w:rsidR="00F84E8D" w:rsidRPr="00F53688" w:rsidRDefault="00F84E8D" w:rsidP="00F84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188"/>
        <w:gridCol w:w="270"/>
        <w:gridCol w:w="1170"/>
        <w:gridCol w:w="270"/>
        <w:gridCol w:w="1260"/>
        <w:gridCol w:w="270"/>
        <w:gridCol w:w="1170"/>
      </w:tblGrid>
      <w:tr w:rsidR="00F84E8D" w:rsidRPr="00F53688" w14:paraId="01E0852E" w14:textId="77777777" w:rsidTr="00B86804">
        <w:trPr>
          <w:cantSplit/>
          <w:tblHeader/>
        </w:trPr>
        <w:tc>
          <w:tcPr>
            <w:tcW w:w="3762" w:type="dxa"/>
          </w:tcPr>
          <w:p w14:paraId="004F55CD" w14:textId="77777777" w:rsidR="00F84E8D" w:rsidRPr="00F53688" w:rsidRDefault="00F84E8D" w:rsidP="00B8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14:paraId="7E9B38DD" w14:textId="77777777" w:rsidR="00F84E8D" w:rsidRPr="00F53688" w:rsidRDefault="00F84E8D" w:rsidP="00B86804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E17A9D" w14:textId="77777777" w:rsidR="00F84E8D" w:rsidRPr="00F53688" w:rsidRDefault="00F84E8D" w:rsidP="00B86804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1C29925C" w14:textId="77777777" w:rsidR="00F84E8D" w:rsidRPr="00F53688" w:rsidRDefault="00F84E8D" w:rsidP="00B86804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4E8D" w:rsidRPr="00F53688" w14:paraId="7EFEAAD4" w14:textId="77777777" w:rsidTr="00B86804">
        <w:trPr>
          <w:cantSplit/>
          <w:tblHeader/>
        </w:trPr>
        <w:tc>
          <w:tcPr>
            <w:tcW w:w="3762" w:type="dxa"/>
          </w:tcPr>
          <w:p w14:paraId="1D61DA34" w14:textId="77777777" w:rsidR="00F84E8D" w:rsidRPr="00F53688" w:rsidRDefault="00F84E8D" w:rsidP="00B8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4DFCC1FA" w14:textId="77777777" w:rsidR="00F84E8D" w:rsidRPr="00F53688" w:rsidRDefault="00F84E8D" w:rsidP="00B8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74AA706E" w14:textId="77777777" w:rsidR="00F84E8D" w:rsidRPr="00F53688" w:rsidRDefault="00F84E8D" w:rsidP="00B8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A81948" w14:textId="77777777" w:rsidR="00F84E8D" w:rsidRPr="00F53688" w:rsidRDefault="00F84E8D" w:rsidP="00B8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50DEB998" w14:textId="77777777" w:rsidR="00F84E8D" w:rsidRPr="00F53688" w:rsidRDefault="00F84E8D" w:rsidP="00B8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82DF47" w14:textId="77777777" w:rsidR="00F84E8D" w:rsidRPr="00F53688" w:rsidRDefault="00F84E8D" w:rsidP="00B8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36BC5F37" w14:textId="77777777" w:rsidR="00F84E8D" w:rsidRPr="00F53688" w:rsidRDefault="00F84E8D" w:rsidP="00B8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9D9233" w14:textId="77777777" w:rsidR="00F84E8D" w:rsidRPr="00F53688" w:rsidRDefault="00F84E8D" w:rsidP="00B8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</w:tr>
      <w:tr w:rsidR="00F84E8D" w:rsidRPr="00F53688" w14:paraId="5492BC78" w14:textId="77777777" w:rsidTr="00B86804">
        <w:trPr>
          <w:cantSplit/>
          <w:tblHeader/>
        </w:trPr>
        <w:tc>
          <w:tcPr>
            <w:tcW w:w="3762" w:type="dxa"/>
          </w:tcPr>
          <w:p w14:paraId="0AEC9469" w14:textId="77777777" w:rsidR="00F84E8D" w:rsidRPr="00F53688" w:rsidRDefault="00F84E8D" w:rsidP="00B8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8" w:type="dxa"/>
            <w:gridSpan w:val="7"/>
          </w:tcPr>
          <w:p w14:paraId="31062A55" w14:textId="77777777" w:rsidR="00F84E8D" w:rsidRPr="00F53688" w:rsidRDefault="00F84E8D" w:rsidP="00B8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84E8D" w:rsidRPr="00F53688" w14:paraId="2DB7474B" w14:textId="77777777" w:rsidTr="00B86804">
        <w:trPr>
          <w:cantSplit/>
          <w:trHeight w:val="317"/>
        </w:trPr>
        <w:tc>
          <w:tcPr>
            <w:tcW w:w="3762" w:type="dxa"/>
          </w:tcPr>
          <w:p w14:paraId="1C552D46" w14:textId="77777777" w:rsidR="00F84E8D" w:rsidRPr="00F53688" w:rsidRDefault="00F84E8D" w:rsidP="00B8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8" w:type="dxa"/>
          </w:tcPr>
          <w:p w14:paraId="0AB69C91" w14:textId="77777777" w:rsidR="00F84E8D" w:rsidRPr="00F53688" w:rsidRDefault="00F84E8D" w:rsidP="00B8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A11AC1" w14:textId="77777777" w:rsidR="00F84E8D" w:rsidRPr="00F53688" w:rsidRDefault="00F84E8D" w:rsidP="00B86804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18C1ACE" w14:textId="77777777" w:rsidR="00F84E8D" w:rsidRPr="00F53688" w:rsidRDefault="00F84E8D" w:rsidP="00B8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ED2F9E" w14:textId="77777777" w:rsidR="00F84E8D" w:rsidRPr="00F53688" w:rsidRDefault="00F84E8D" w:rsidP="00B86804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448B7FC" w14:textId="77777777" w:rsidR="00F84E8D" w:rsidRPr="00F53688" w:rsidRDefault="00F84E8D" w:rsidP="00B8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C7147D" w14:textId="77777777" w:rsidR="00F84E8D" w:rsidRPr="00F53688" w:rsidRDefault="00F84E8D" w:rsidP="00B86804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469E65D" w14:textId="77777777" w:rsidR="00F84E8D" w:rsidRPr="00F53688" w:rsidRDefault="00F84E8D" w:rsidP="00B8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4E8D" w:rsidRPr="00F53688" w14:paraId="06A6BE7B" w14:textId="77777777" w:rsidTr="00B86804">
        <w:trPr>
          <w:cantSplit/>
        </w:trPr>
        <w:tc>
          <w:tcPr>
            <w:tcW w:w="3762" w:type="dxa"/>
          </w:tcPr>
          <w:p w14:paraId="7558FD0B" w14:textId="619D43F2" w:rsidR="00F84E8D" w:rsidRPr="00F53688" w:rsidRDefault="00F84E8D" w:rsidP="00B8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ไทยออยล์มารีน จำกัด</w:t>
            </w:r>
            <w:r w:rsidR="009964A7" w:rsidRPr="00F53688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1188" w:type="dxa"/>
          </w:tcPr>
          <w:p w14:paraId="71F0841B" w14:textId="77777777" w:rsidR="00F84E8D" w:rsidRPr="00F53688" w:rsidRDefault="00F84E8D" w:rsidP="00B8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08FC6A" w14:textId="77777777" w:rsidR="00F84E8D" w:rsidRPr="00F53688" w:rsidRDefault="00F84E8D" w:rsidP="00B86804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AC84B0A" w14:textId="77777777" w:rsidR="00F84E8D" w:rsidRPr="00F53688" w:rsidRDefault="00F84E8D" w:rsidP="00B8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F3CB58" w14:textId="77777777" w:rsidR="00F84E8D" w:rsidRPr="00F53688" w:rsidRDefault="00F84E8D" w:rsidP="00B86804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3CCF3F7" w14:textId="7F9BE493" w:rsidR="00F84E8D" w:rsidRPr="00F53688" w:rsidRDefault="00F84E8D" w:rsidP="00B8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70" w:type="dxa"/>
          </w:tcPr>
          <w:p w14:paraId="78B83473" w14:textId="77777777" w:rsidR="00F84E8D" w:rsidRPr="00F53688" w:rsidRDefault="00F84E8D" w:rsidP="00B86804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DC12B4B" w14:textId="583105A8" w:rsidR="00F84E8D" w:rsidRPr="00F53688" w:rsidRDefault="006A00F6" w:rsidP="00B8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4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4E8D" w:rsidRPr="00F53688" w14:paraId="60E7B141" w14:textId="77777777" w:rsidTr="00B86804">
        <w:trPr>
          <w:cantSplit/>
        </w:trPr>
        <w:tc>
          <w:tcPr>
            <w:tcW w:w="3762" w:type="dxa"/>
          </w:tcPr>
          <w:p w14:paraId="3D284242" w14:textId="77777777" w:rsidR="00F84E8D" w:rsidRPr="00F53688" w:rsidRDefault="00F84E8D" w:rsidP="00B86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C82B5F1" w14:textId="77777777" w:rsidR="00F84E8D" w:rsidRPr="00F53688" w:rsidRDefault="00F84E8D" w:rsidP="00B86804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D8AC1D5" w14:textId="77777777" w:rsidR="00F84E8D" w:rsidRPr="00F53688" w:rsidRDefault="00F84E8D" w:rsidP="00B86804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3AD5B4" w14:textId="77777777" w:rsidR="00F84E8D" w:rsidRPr="00F53688" w:rsidRDefault="00F84E8D" w:rsidP="00B86804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25459C" w14:textId="77777777" w:rsidR="00F84E8D" w:rsidRPr="00F53688" w:rsidRDefault="00F84E8D" w:rsidP="00B86804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EC6F1B" w14:textId="075100D7" w:rsidR="00F84E8D" w:rsidRPr="00F53688" w:rsidRDefault="00F84E8D" w:rsidP="00B86804">
            <w:pPr>
              <w:pStyle w:val="a1"/>
              <w:tabs>
                <w:tab w:val="decimal" w:pos="972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400</w:t>
            </w:r>
          </w:p>
        </w:tc>
        <w:tc>
          <w:tcPr>
            <w:tcW w:w="270" w:type="dxa"/>
          </w:tcPr>
          <w:p w14:paraId="206F14FC" w14:textId="77777777" w:rsidR="00F84E8D" w:rsidRPr="00F53688" w:rsidRDefault="00F84E8D" w:rsidP="00B86804">
            <w:pPr>
              <w:pStyle w:val="a0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84C789" w14:textId="5B54F014" w:rsidR="00F84E8D" w:rsidRPr="00F53688" w:rsidRDefault="006A00F6" w:rsidP="00B86804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BB6A391" w14:textId="77777777" w:rsidR="00F84E8D" w:rsidRPr="00F53688" w:rsidRDefault="00F84E8D" w:rsidP="005360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/>
          <w:sz w:val="24"/>
          <w:szCs w:val="24"/>
        </w:rPr>
      </w:pPr>
    </w:p>
    <w:p w14:paraId="69448E60" w14:textId="6C9DD76D" w:rsidR="009964A7" w:rsidRPr="00F53688" w:rsidRDefault="009964A7" w:rsidP="00264C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F53688">
        <w:rPr>
          <w:rFonts w:ascii="Angsana New" w:hAnsi="Angsana New"/>
          <w:sz w:val="30"/>
          <w:szCs w:val="30"/>
        </w:rPr>
        <w:t xml:space="preserve">* </w:t>
      </w:r>
      <w:r w:rsidRPr="00F53688">
        <w:rPr>
          <w:rFonts w:ascii="Angsana New" w:hAnsi="Angsana New"/>
          <w:spacing w:val="-2"/>
          <w:sz w:val="30"/>
          <w:szCs w:val="30"/>
          <w:cs/>
        </w:rPr>
        <w:t>โปรดดูหมายเหตุประกอบงบการเงิน</w:t>
      </w:r>
      <w:r w:rsidR="00F95F96" w:rsidRPr="00F53688">
        <w:rPr>
          <w:rFonts w:ascii="Angsana New" w:hAnsi="Angsana New" w:hint="cs"/>
          <w:spacing w:val="-2"/>
          <w:sz w:val="30"/>
          <w:szCs w:val="30"/>
          <w:cs/>
        </w:rPr>
        <w:t>ข้อ</w:t>
      </w:r>
      <w:r w:rsidRPr="00F536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pacing w:val="-2"/>
          <w:sz w:val="30"/>
          <w:szCs w:val="30"/>
        </w:rPr>
        <w:t xml:space="preserve">11 </w:t>
      </w:r>
      <w:r w:rsidRPr="00F53688">
        <w:rPr>
          <w:rFonts w:ascii="Angsana New" w:hAnsi="Angsana New"/>
          <w:spacing w:val="-2"/>
          <w:sz w:val="30"/>
          <w:szCs w:val="30"/>
          <w:cs/>
        </w:rPr>
        <w:t>การพิจารณาการด้อยค่าเงินให้กู้ยืมและของเงินลงทุนในบริษัทย่อยแห่งหนึ่ง</w:t>
      </w:r>
    </w:p>
    <w:p w14:paraId="39D72C04" w14:textId="77777777" w:rsidR="009964A7" w:rsidRPr="00F53688" w:rsidRDefault="009964A7" w:rsidP="00264C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B693D1F" w14:textId="6D3F9C71" w:rsidR="00264C80" w:rsidRPr="00F53688" w:rsidRDefault="004418B2" w:rsidP="00264C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F53688">
        <w:rPr>
          <w:rFonts w:ascii="Angsana New" w:hAnsi="Angsana New" w:hint="cs"/>
          <w:sz w:val="30"/>
          <w:szCs w:val="30"/>
          <w:cs/>
        </w:rPr>
        <w:t>ณ</w:t>
      </w:r>
      <w:r w:rsidRPr="00F53688">
        <w:rPr>
          <w:rFonts w:ascii="Angsana New" w:hAnsi="Angsana New"/>
          <w:sz w:val="30"/>
          <w:szCs w:val="30"/>
          <w:cs/>
        </w:rPr>
        <w:t xml:space="preserve"> วันที่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14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พฤศจิกายน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2561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บริษัทย่อย</w:t>
      </w:r>
      <w:r w:rsidRPr="00F53688">
        <w:rPr>
          <w:rFonts w:ascii="Angsana New" w:hAnsi="Angsana New" w:hint="cs"/>
          <w:sz w:val="30"/>
          <w:szCs w:val="30"/>
          <w:cs/>
        </w:rPr>
        <w:t>แห่งหนึ่งไ</w:t>
      </w:r>
      <w:r w:rsidRPr="00F53688">
        <w:rPr>
          <w:rFonts w:ascii="Angsana New" w:hAnsi="Angsana New"/>
          <w:sz w:val="30"/>
          <w:szCs w:val="30"/>
          <w:cs/>
        </w:rPr>
        <w:t>ด้ทำสัญญาเงินกู้</w:t>
      </w:r>
      <w:r w:rsidR="00A007F0" w:rsidRPr="00F53688">
        <w:rPr>
          <w:rFonts w:ascii="Angsana New" w:hAnsi="Angsana New" w:hint="cs"/>
          <w:sz w:val="30"/>
          <w:szCs w:val="30"/>
          <w:cs/>
        </w:rPr>
        <w:t>ยืม</w:t>
      </w:r>
      <w:r w:rsidRPr="00F53688">
        <w:rPr>
          <w:rFonts w:ascii="Angsana New" w:hAnsi="Angsana New"/>
          <w:sz w:val="30"/>
          <w:szCs w:val="30"/>
          <w:cs/>
        </w:rPr>
        <w:t>กับบริษัท จำนวน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64C80" w:rsidRPr="00F53688">
        <w:rPr>
          <w:rFonts w:ascii="Angsana New" w:hAnsi="Angsana New"/>
          <w:sz w:val="30"/>
          <w:szCs w:val="30"/>
        </w:rPr>
        <w:t>400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64C80" w:rsidRPr="00F53688">
        <w:rPr>
          <w:rFonts w:ascii="Angsana New" w:hAnsi="Angsana New"/>
          <w:sz w:val="30"/>
          <w:szCs w:val="30"/>
          <w:cs/>
        </w:rPr>
        <w:t>ล้าน</w:t>
      </w:r>
      <w:r w:rsidR="00264C80" w:rsidRPr="00F53688">
        <w:rPr>
          <w:rFonts w:ascii="Angsana New" w:hAnsi="Angsana New" w:hint="cs"/>
          <w:sz w:val="30"/>
          <w:szCs w:val="30"/>
          <w:cs/>
        </w:rPr>
        <w:t xml:space="preserve">บาท </w:t>
      </w:r>
      <w:r w:rsidR="00264C80" w:rsidRPr="00F53688">
        <w:rPr>
          <w:rFonts w:ascii="Angsana New" w:hAnsi="Angsana New"/>
          <w:sz w:val="30"/>
          <w:szCs w:val="30"/>
          <w:cs/>
        </w:rPr>
        <w:t>ทั้งนี้เพื่อ</w:t>
      </w:r>
      <w:r w:rsidR="00264C80" w:rsidRPr="00F53688">
        <w:rPr>
          <w:rFonts w:ascii="Angsana New" w:hAnsi="Angsana New" w:hint="cs"/>
          <w:sz w:val="30"/>
          <w:szCs w:val="30"/>
          <w:cs/>
        </w:rPr>
        <w:t>ใช้ในการสนับสนุนการปรับโครงสร้างทางการเงิน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  <w:r w:rsidR="00264C80" w:rsidRPr="00F53688">
        <w:rPr>
          <w:rFonts w:ascii="Angsana New" w:hAnsi="Angsana New" w:hint="cs"/>
          <w:sz w:val="30"/>
          <w:szCs w:val="30"/>
          <w:cs/>
        </w:rPr>
        <w:t>โดย</w:t>
      </w:r>
      <w:r w:rsidRPr="00F53688">
        <w:rPr>
          <w:rFonts w:ascii="Angsana New" w:hAnsi="Angsana New"/>
          <w:sz w:val="30"/>
          <w:szCs w:val="30"/>
          <w:cs/>
        </w:rPr>
        <w:t>มี</w:t>
      </w:r>
      <w:r w:rsidR="00264C80" w:rsidRPr="00F53688">
        <w:rPr>
          <w:rFonts w:ascii="Angsana New" w:hAnsi="Angsana New"/>
          <w:sz w:val="30"/>
          <w:szCs w:val="30"/>
          <w:cs/>
        </w:rPr>
        <w:t xml:space="preserve">อัตราดอกเบี้ยตลาดเงินสูงสุดสำหรับเงินกู้ระยะสั้น อ้างอิงอัตรา </w:t>
      </w:r>
      <w:r w:rsidR="00264C80" w:rsidRPr="00F53688">
        <w:rPr>
          <w:rFonts w:ascii="Angsana New" w:hAnsi="Angsana New"/>
          <w:sz w:val="30"/>
          <w:szCs w:val="30"/>
        </w:rPr>
        <w:t xml:space="preserve">BIBOR </w:t>
      </w:r>
      <w:r w:rsidR="00264C80" w:rsidRPr="00F53688">
        <w:rPr>
          <w:rFonts w:ascii="Angsana New" w:hAnsi="Angsana New"/>
          <w:sz w:val="30"/>
          <w:szCs w:val="30"/>
          <w:cs/>
        </w:rPr>
        <w:t>ระยะ 3 เดือน (</w:t>
      </w:r>
      <w:r w:rsidR="00264C80" w:rsidRPr="00F53688">
        <w:rPr>
          <w:rFonts w:ascii="Angsana New" w:hAnsi="Angsana New"/>
          <w:sz w:val="30"/>
          <w:szCs w:val="30"/>
        </w:rPr>
        <w:t xml:space="preserve">BIBOR </w:t>
      </w:r>
      <w:r w:rsidR="00264C80" w:rsidRPr="00F53688">
        <w:rPr>
          <w:rFonts w:ascii="Angsana New" w:hAnsi="Angsana New"/>
          <w:sz w:val="30"/>
          <w:szCs w:val="30"/>
          <w:cs/>
        </w:rPr>
        <w:t>3</w:t>
      </w:r>
      <w:r w:rsidR="00264C80" w:rsidRPr="00F53688">
        <w:rPr>
          <w:rFonts w:ascii="Angsana New" w:hAnsi="Angsana New"/>
          <w:sz w:val="30"/>
          <w:szCs w:val="30"/>
        </w:rPr>
        <w:t xml:space="preserve">M) </w:t>
      </w:r>
      <w:r w:rsidR="00264C80" w:rsidRPr="00F53688">
        <w:rPr>
          <w:rFonts w:ascii="Angsana New" w:hAnsi="Angsana New"/>
          <w:sz w:val="30"/>
          <w:szCs w:val="30"/>
          <w:cs/>
        </w:rPr>
        <w:t>บวกอัตราส่วนเพิ่ม</w:t>
      </w:r>
      <w:r w:rsidR="00264C80" w:rsidRPr="00F53688">
        <w:rPr>
          <w:rFonts w:ascii="Angsana New" w:hAnsi="Angsana New" w:hint="cs"/>
          <w:sz w:val="30"/>
          <w:szCs w:val="30"/>
          <w:cs/>
        </w:rPr>
        <w:t xml:space="preserve"> สัญญาฉบับนี้มีระยะเวลา </w:t>
      </w:r>
      <w:r w:rsidR="00264C80" w:rsidRPr="00F53688">
        <w:rPr>
          <w:rFonts w:ascii="Angsana New" w:hAnsi="Angsana New"/>
          <w:sz w:val="30"/>
          <w:szCs w:val="30"/>
        </w:rPr>
        <w:t>3</w:t>
      </w:r>
      <w:r w:rsidR="00264C80" w:rsidRPr="00F53688">
        <w:rPr>
          <w:rFonts w:ascii="Angsana New" w:hAnsi="Angsana New" w:hint="cs"/>
          <w:sz w:val="30"/>
          <w:szCs w:val="30"/>
          <w:cs/>
        </w:rPr>
        <w:t xml:space="preserve"> ปี นับจากวันลงนามสัญญา</w:t>
      </w:r>
    </w:p>
    <w:p w14:paraId="5A19D79C" w14:textId="0E8B20B7" w:rsidR="002B2E14" w:rsidRPr="00F53688" w:rsidRDefault="004418B2" w:rsidP="00264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 </w:t>
      </w:r>
    </w:p>
    <w:p w14:paraId="76715D17" w14:textId="77777777" w:rsidR="00903A7B" w:rsidRPr="00F53688" w:rsidRDefault="00903A7B" w:rsidP="00264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1B97130" w14:textId="6CB934EF" w:rsidR="00DE151E" w:rsidRPr="00F53688" w:rsidRDefault="00DE151E" w:rsidP="00875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เจ้าหนี้การค้า</w:t>
      </w:r>
      <w:r w:rsidRPr="00F5368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6B1305" w:rsidRPr="00F53688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Pr="00F5368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6237F12A" w14:textId="77777777" w:rsidR="0087511D" w:rsidRPr="00F53688" w:rsidRDefault="0087511D" w:rsidP="00875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383" w:type="dxa"/>
        <w:tblInd w:w="450" w:type="dxa"/>
        <w:tblLook w:val="0000" w:firstRow="0" w:lastRow="0" w:firstColumn="0" w:lastColumn="0" w:noHBand="0" w:noVBand="0"/>
      </w:tblPr>
      <w:tblGrid>
        <w:gridCol w:w="3869"/>
        <w:gridCol w:w="74"/>
        <w:gridCol w:w="1006"/>
        <w:gridCol w:w="271"/>
        <w:gridCol w:w="1193"/>
        <w:gridCol w:w="11"/>
        <w:gridCol w:w="236"/>
        <w:gridCol w:w="23"/>
        <w:gridCol w:w="1181"/>
        <w:gridCol w:w="79"/>
        <w:gridCol w:w="157"/>
        <w:gridCol w:w="113"/>
        <w:gridCol w:w="1170"/>
      </w:tblGrid>
      <w:tr w:rsidR="00305DD5" w:rsidRPr="00F53688" w14:paraId="63DC3C93" w14:textId="77777777" w:rsidTr="00DD7A3B">
        <w:trPr>
          <w:tblHeader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172BB0FA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02311CB3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126A325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14:paraId="324D8B0D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5DD5" w:rsidRPr="00F53688" w14:paraId="234B64CD" w14:textId="77777777" w:rsidTr="00DD7A3B">
        <w:trPr>
          <w:tblHeader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130CBEDA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B0276CD" w14:textId="6AC01A53" w:rsidR="00305DD5" w:rsidRPr="00F53688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="005A158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948CDC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ECAD76" w14:textId="3DAC1724" w:rsidR="00305DD5" w:rsidRPr="00F53688" w:rsidRDefault="005A158B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3C76407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3554A6B" w14:textId="4748E79D" w:rsidR="00305DD5" w:rsidRPr="00F53688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="005A158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A14B7AC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D7224B" w14:textId="1D214340" w:rsidR="00305DD5" w:rsidRPr="00F53688" w:rsidRDefault="005A158B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</w:tr>
      <w:tr w:rsidR="00305DD5" w:rsidRPr="00F53688" w14:paraId="173E3FC7" w14:textId="77777777" w:rsidTr="00DD7A3B">
        <w:trPr>
          <w:tblHeader/>
        </w:trPr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1E66BFE0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4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</w:tcPr>
          <w:p w14:paraId="66DBBF14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05DD5" w:rsidRPr="00F53688" w14:paraId="36001C05" w14:textId="77777777" w:rsidTr="00DD7A3B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4A218325" w14:textId="77777777" w:rsidR="00305DD5" w:rsidRPr="00F53688" w:rsidRDefault="004F6683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2B0F1B8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35DA10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FB76D4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70A536C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22F16C0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3889D49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06FC0B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3010" w:rsidRPr="00F53688" w14:paraId="63F2A13A" w14:textId="77777777" w:rsidTr="00DD7A3B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3D3FC67B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2AE2E48" w14:textId="34E90D22" w:rsidR="003E3010" w:rsidRPr="00F53688" w:rsidRDefault="00B56245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9,546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325293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96CA1D" w14:textId="0681FC6E" w:rsidR="003E3010" w:rsidRPr="00F53688" w:rsidRDefault="003E3010" w:rsidP="00E2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10,928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BD485FD" w14:textId="77777777" w:rsidR="003E3010" w:rsidRPr="00F53688" w:rsidRDefault="003E3010" w:rsidP="003E3010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3251162" w14:textId="6BA9B0F5" w:rsidR="003E3010" w:rsidRPr="00F53688" w:rsidRDefault="00B56245" w:rsidP="003E3010">
            <w:pPr>
              <w:pStyle w:val="a0"/>
              <w:tabs>
                <w:tab w:val="decimal" w:pos="882"/>
              </w:tabs>
              <w:ind w:left="-108" w:right="-2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8,093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018813E" w14:textId="77777777" w:rsidR="003E3010" w:rsidRPr="00F53688" w:rsidRDefault="003E3010" w:rsidP="003E3010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22FA8D" w14:textId="0950DE15" w:rsidR="003E3010" w:rsidRPr="00F53688" w:rsidRDefault="003E3010" w:rsidP="00E21247">
            <w:pPr>
              <w:pStyle w:val="a0"/>
              <w:tabs>
                <w:tab w:val="decimal" w:pos="882"/>
              </w:tabs>
              <w:ind w:left="-108" w:right="-2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9,773</w:t>
            </w:r>
          </w:p>
        </w:tc>
      </w:tr>
      <w:tr w:rsidR="0089496B" w:rsidRPr="00F53688" w14:paraId="4DE61D94" w14:textId="77777777" w:rsidTr="0089496B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4E81EB82" w14:textId="77777777" w:rsidR="0089496B" w:rsidRPr="00F53688" w:rsidRDefault="0089496B" w:rsidP="00256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934AF31" w14:textId="77777777" w:rsidR="0089496B" w:rsidRPr="00F53688" w:rsidRDefault="0089496B" w:rsidP="00256950">
            <w:pPr>
              <w:pStyle w:val="a1"/>
              <w:tabs>
                <w:tab w:val="decimal" w:pos="917"/>
              </w:tabs>
              <w:ind w:left="-18" w:right="-108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31EA41" w14:textId="77777777" w:rsidR="0089496B" w:rsidRPr="00F53688" w:rsidRDefault="0089496B" w:rsidP="00256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6F49855" w14:textId="77777777" w:rsidR="0089496B" w:rsidRPr="00F53688" w:rsidRDefault="0089496B" w:rsidP="00256950">
            <w:pPr>
              <w:pStyle w:val="a1"/>
              <w:tabs>
                <w:tab w:val="decimal" w:pos="881"/>
              </w:tabs>
              <w:ind w:left="-18" w:right="-108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84AAC0" w14:textId="77777777" w:rsidR="0089496B" w:rsidRPr="00F53688" w:rsidRDefault="0089496B" w:rsidP="00256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C977898" w14:textId="77777777" w:rsidR="0089496B" w:rsidRPr="00F53688" w:rsidRDefault="0089496B" w:rsidP="00256950">
            <w:pPr>
              <w:pStyle w:val="a0"/>
              <w:tabs>
                <w:tab w:val="decimal" w:pos="899"/>
              </w:tabs>
              <w:ind w:left="-18" w:right="-108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9FA27F9" w14:textId="77777777" w:rsidR="0089496B" w:rsidRPr="00F53688" w:rsidRDefault="0089496B" w:rsidP="00256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12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CDC639C" w14:textId="77777777" w:rsidR="0089496B" w:rsidRPr="00F53688" w:rsidRDefault="0089496B" w:rsidP="00256950">
            <w:pPr>
              <w:pStyle w:val="a0"/>
              <w:tabs>
                <w:tab w:val="decimal" w:pos="971"/>
              </w:tabs>
              <w:ind w:left="-18" w:right="-108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3E3010" w:rsidRPr="00F53688" w14:paraId="6AF511E0" w14:textId="77777777" w:rsidTr="00DD7A3B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77AA092C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12ED6F8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F9B6D9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E852A2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5B70CB6" w14:textId="77777777" w:rsidR="003E3010" w:rsidRPr="00F53688" w:rsidRDefault="003E3010" w:rsidP="003E3010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A6F5F42" w14:textId="77777777" w:rsidR="003E3010" w:rsidRPr="00F53688" w:rsidRDefault="003E3010" w:rsidP="003E3010">
            <w:pPr>
              <w:pStyle w:val="a0"/>
              <w:tabs>
                <w:tab w:val="decimal" w:pos="882"/>
              </w:tabs>
              <w:ind w:left="-108" w:right="-2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DA64934" w14:textId="77777777" w:rsidR="003E3010" w:rsidRPr="00F53688" w:rsidRDefault="003E3010" w:rsidP="003E3010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53551C" w14:textId="77777777" w:rsidR="003E3010" w:rsidRPr="00F53688" w:rsidRDefault="003E3010" w:rsidP="003E3010">
            <w:pPr>
              <w:pStyle w:val="a0"/>
              <w:tabs>
                <w:tab w:val="decimal" w:pos="882"/>
              </w:tabs>
              <w:ind w:left="-108" w:right="-2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56245" w:rsidRPr="00F53688" w14:paraId="4F76E993" w14:textId="77777777" w:rsidTr="00DD7A3B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56BB9E35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6B13D61" w14:textId="30D02CC6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8CA22F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36A6F0" w14:textId="5EAD4D4C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9AF1210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C54D796" w14:textId="1A403C4E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1,829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DDF8549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091BA9" w14:textId="7E64899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2,270</w:t>
            </w:r>
          </w:p>
        </w:tc>
      </w:tr>
      <w:tr w:rsidR="00B56245" w:rsidRPr="00F53688" w14:paraId="1FC53B99" w14:textId="77777777" w:rsidTr="00DD7A3B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1FEB9BAC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ไทยลู้บเบส จำกัด (มหาชน)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CBFE536" w14:textId="3D526C31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C90648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02E4CE" w14:textId="499F2C06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11074DA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F5F83A5" w14:textId="2D564F0F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E4A3079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328281" w14:textId="71FF6E5F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252</w:t>
            </w:r>
          </w:p>
        </w:tc>
      </w:tr>
      <w:tr w:rsidR="00B56245" w:rsidRPr="00F53688" w14:paraId="2A9F3E87" w14:textId="77777777" w:rsidTr="00DD7A3B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6C8C20EA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ไทยออยล์มารีน จำกัด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6D7A406" w14:textId="1E0D597D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BC4D21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E7A163" w14:textId="1E58451F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C2727DC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530F50C" w14:textId="6323BA4E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23583D6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0F5E3E" w14:textId="6F3A30EA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B56245" w:rsidRPr="00F53688" w14:paraId="1D23A8F9" w14:textId="77777777" w:rsidTr="00DD7A3B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3A2E77E4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ไทยออยล์เพาเวอร์ จำกัด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3BA3E2C" w14:textId="012EC10B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EFD761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268353" w14:textId="7EA8339A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688CDE2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94F42ED" w14:textId="6CAF2397" w:rsidR="00B56245" w:rsidRPr="00F53688" w:rsidRDefault="00B56245" w:rsidP="00B56245">
            <w:pPr>
              <w:pStyle w:val="a0"/>
              <w:tabs>
                <w:tab w:val="decimal" w:pos="882"/>
              </w:tabs>
              <w:ind w:left="-108" w:right="-2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0C7402F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F62CDB" w14:textId="26736B55" w:rsidR="00B56245" w:rsidRPr="00F53688" w:rsidRDefault="00B56245" w:rsidP="00B56245">
            <w:pPr>
              <w:pStyle w:val="a0"/>
              <w:tabs>
                <w:tab w:val="decimal" w:pos="882"/>
              </w:tabs>
              <w:ind w:left="-108" w:right="-2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</w:tr>
      <w:tr w:rsidR="00B56245" w:rsidRPr="00F53688" w14:paraId="3FB5974D" w14:textId="77777777" w:rsidTr="00DD7A3B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7C162302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849F9A9" w14:textId="79B0720C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FBC500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C16D88" w14:textId="7E86966E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0940720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9E20EE5" w14:textId="15F54F38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06250D8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C431C1" w14:textId="34E96C21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228</w:t>
            </w:r>
          </w:p>
        </w:tc>
      </w:tr>
      <w:tr w:rsidR="00B56245" w:rsidRPr="00F53688" w14:paraId="609D79F1" w14:textId="77777777" w:rsidTr="00DD7A3B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347A3333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ศักดิ์ไชยสิทธิ จำกัด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F0AF747" w14:textId="01143944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BD5121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DE663B" w14:textId="701CF726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604E064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42138F0" w14:textId="7EECD874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9923C81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282197" w14:textId="79E5F611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B56245" w:rsidRPr="00F53688" w14:paraId="0841E51E" w14:textId="77777777" w:rsidTr="00DD7A3B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145BF576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ทรัพย์ทิพย์ จำกัด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6E45A5A" w14:textId="7FE58AF0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6B0829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24E217" w14:textId="65E47F82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C0253FC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05CDD44" w14:textId="5F38D46C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5A130C8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D9092E" w14:textId="061DE05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B56245" w:rsidRPr="00F53688" w14:paraId="302B849F" w14:textId="77777777" w:rsidTr="00DD7A3B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62FF746B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ลาบิกซ์ จำกัด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D221E1F" w14:textId="241023F5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EA8D57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3D02AB" w14:textId="38B8F1C4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C9C3F92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13FC1FF" w14:textId="223A1DDC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1,232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6021426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CBDEB5" w14:textId="43342E51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1,099</w:t>
            </w:r>
          </w:p>
        </w:tc>
      </w:tr>
      <w:tr w:rsidR="00B56245" w:rsidRPr="00F53688" w14:paraId="7CCE63E3" w14:textId="77777777" w:rsidTr="00DD7A3B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667C699F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DECE449" w14:textId="7777777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2"/>
              </w:tabs>
              <w:spacing w:line="240" w:lineRule="auto"/>
              <w:ind w:left="-108" w:right="2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FE9119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1137FC" w14:textId="7777777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 w:right="2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79D9876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3EEBF82" w14:textId="7777777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935B37E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33DDBC" w14:textId="7777777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2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6245" w:rsidRPr="00F53688" w14:paraId="2FC3176B" w14:textId="77777777" w:rsidTr="00DD7A3B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14DAFF91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08B1A25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76C752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C9725F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135A1B1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188F4D1" w14:textId="7777777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E24D6F5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575776" w14:textId="7777777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6245" w:rsidRPr="00F53688" w14:paraId="54F88A63" w14:textId="77777777" w:rsidTr="00DD7A3B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2824BA12" w14:textId="1352BBF9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อุบล ไบโอ เอทานอล จำกัด</w:t>
            </w:r>
            <w:r w:rsidR="00CF0D47" w:rsidRPr="00F5368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CF0D47" w:rsidRPr="00F53688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="00CF0D47" w:rsidRPr="00F5368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403037C" w14:textId="2A98469B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A96658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C7FD95" w14:textId="5B6D9F32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E581F23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5AF4BAC" w14:textId="68F58264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0F6C3AD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BD948D" w14:textId="130EC32A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A450B0" w:rsidRPr="00F53688" w14:paraId="761E9D46" w14:textId="77777777" w:rsidTr="00DD7A3B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5DE1D566" w14:textId="55E95398" w:rsidR="00A450B0" w:rsidRPr="00F53688" w:rsidRDefault="00A450B0" w:rsidP="00A4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 ที.ไอ.เอ็ม.ชิพ แมนเนจเมนท์ จำกัด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BC4974D" w14:textId="6B4FA9F6" w:rsidR="00A450B0" w:rsidRPr="00F53688" w:rsidRDefault="00A450B0" w:rsidP="00A4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ED385D" w14:textId="77777777" w:rsidR="00A450B0" w:rsidRPr="00F53688" w:rsidRDefault="00A450B0" w:rsidP="00A4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984E5B" w14:textId="6A383169" w:rsidR="00A450B0" w:rsidRPr="00F53688" w:rsidRDefault="00A450B0" w:rsidP="00A4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002DB97" w14:textId="77777777" w:rsidR="00A450B0" w:rsidRPr="00F53688" w:rsidRDefault="00A450B0" w:rsidP="00A450B0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8AF043A" w14:textId="08CC6A7B" w:rsidR="00A450B0" w:rsidRPr="00F53688" w:rsidRDefault="00A450B0" w:rsidP="00A450B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D41ECC8" w14:textId="77777777" w:rsidR="00A450B0" w:rsidRPr="00F53688" w:rsidRDefault="00A450B0" w:rsidP="00A450B0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25619D" w14:textId="251DA24A" w:rsidR="00A450B0" w:rsidRPr="00F53688" w:rsidRDefault="00A450B0" w:rsidP="00A450B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56245" w:rsidRPr="00F53688" w14:paraId="49893E2B" w14:textId="77777777" w:rsidTr="00DD7A3B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332CAF42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44C5323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1E4F98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E02096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3" w:right="-1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94ECDF7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F4074C5" w14:textId="7777777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6CC5C98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090171" w14:textId="7777777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56245" w:rsidRPr="00F53688" w14:paraId="2B170D29" w14:textId="77777777" w:rsidTr="00DD7A3B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</w:tcPr>
          <w:p w14:paraId="3122C39A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DB6A577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F69AC1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9B8D65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F8C26C5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EB8448E" w14:textId="7777777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E2AF87E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8BCBD2" w14:textId="7777777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6245" w:rsidRPr="00F53688" w14:paraId="6C36F497" w14:textId="77777777" w:rsidTr="00DD7A3B">
        <w:tc>
          <w:tcPr>
            <w:tcW w:w="3869" w:type="dxa"/>
            <w:tcBorders>
              <w:top w:val="nil"/>
              <w:left w:val="nil"/>
              <w:right w:val="nil"/>
            </w:tcBorders>
          </w:tcPr>
          <w:p w14:paraId="29548831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 ปตท. น้ำมันและการค้าปลีก จำกัด</w:t>
            </w:r>
          </w:p>
          <w:p w14:paraId="559DE972" w14:textId="4DB419FD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F53688">
              <w:rPr>
                <w:rFonts w:ascii="Angsana New" w:hAnsi="Angsana New"/>
                <w:sz w:val="30"/>
                <w:szCs w:val="30"/>
              </w:rPr>
              <w:t>)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2E609784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ไออาร์พีซี จำกัด (มหาชน)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155CDF6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A68D24A" w14:textId="125825F8" w:rsidR="00B56245" w:rsidRPr="00F53688" w:rsidRDefault="00B56245" w:rsidP="00A4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GB"/>
              </w:rPr>
              <w:t>159</w:t>
            </w:r>
          </w:p>
          <w:p w14:paraId="4AA17094" w14:textId="3E188EA3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GB"/>
              </w:rPr>
              <w:t>138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68BE80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E5EB5E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</w:p>
          <w:p w14:paraId="09835A28" w14:textId="5AB560B3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0360FB16" w14:textId="50CD31D3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148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A8D3284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F265E51" w14:textId="7777777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  <w:p w14:paraId="4DFCFC3A" w14:textId="7B4BA969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158</w:t>
            </w:r>
          </w:p>
          <w:p w14:paraId="55D7BC48" w14:textId="54F36BBD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05EF730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651CC0" w14:textId="7777777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</w:p>
          <w:p w14:paraId="2B0CF03B" w14:textId="20AF210D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663DCEE4" w14:textId="1C098234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 w:right="-2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56245" w:rsidRPr="00F53688" w14:paraId="489B5F7B" w14:textId="77777777" w:rsidTr="00DD7A3B">
        <w:tc>
          <w:tcPr>
            <w:tcW w:w="3943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5183DE61" w14:textId="267ECAF3" w:rsidR="00B56245" w:rsidRPr="00F53688" w:rsidRDefault="00A450B0" w:rsidP="00A45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พีทีที โกลบอล เคมิคอล จำกัด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56245" w:rsidRPr="00F53688">
              <w:rPr>
                <w:rFonts w:ascii="Angsana New" w:hAnsi="Angsana New"/>
                <w:sz w:val="30"/>
                <w:szCs w:val="30"/>
              </w:rPr>
              <w:t>(</w:t>
            </w:r>
            <w:r w:rsidR="00B56245" w:rsidRPr="00F53688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F71344" w14:textId="4F24E1B3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GB"/>
              </w:rPr>
              <w:t>178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AB045A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D2B2B5" w14:textId="7AA24281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178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81EA490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A9C2E36" w14:textId="1979181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64A597DF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C02013" w14:textId="6CFD72C1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56245" w:rsidRPr="00F53688" w14:paraId="15B65446" w14:textId="77777777" w:rsidTr="00DD7A3B">
        <w:tc>
          <w:tcPr>
            <w:tcW w:w="3869" w:type="dxa"/>
            <w:tcBorders>
              <w:top w:val="nil"/>
              <w:left w:val="nil"/>
              <w:right w:val="nil"/>
            </w:tcBorders>
            <w:noWrap/>
          </w:tcPr>
          <w:p w14:paraId="6118A956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พีทีที ฟีนอล จำกัด </w:t>
            </w:r>
          </w:p>
          <w:p w14:paraId="115EFDD3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 จีซี ไกลคอล จำกัด</w:t>
            </w:r>
          </w:p>
          <w:p w14:paraId="0BAABEB7" w14:textId="7C9B600A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PTT International Trading London Ltd.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0772839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  <w:p w14:paraId="6FC0556B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  <w:p w14:paraId="30631B78" w14:textId="4099D864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489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218BC8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7E9E5F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31</w:t>
            </w:r>
          </w:p>
          <w:p w14:paraId="690F4B2B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52FC528B" w14:textId="0AC39E78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4F78500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9175C6F" w14:textId="7777777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0DA32003" w14:textId="7777777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16B61710" w14:textId="460FD254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489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629F6DEB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84F61D" w14:textId="7777777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  <w:p w14:paraId="6804C60B" w14:textId="7777777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1948B78D" w14:textId="1A2E728F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6245" w:rsidRPr="00F53688" w14:paraId="20C64015" w14:textId="77777777" w:rsidTr="00DD7A3B">
        <w:tc>
          <w:tcPr>
            <w:tcW w:w="3869" w:type="dxa"/>
            <w:tcBorders>
              <w:top w:val="nil"/>
              <w:left w:val="nil"/>
              <w:right w:val="nil"/>
            </w:tcBorders>
            <w:noWrap/>
          </w:tcPr>
          <w:p w14:paraId="0ECBAFD0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 โกลบอลกรีนเคมิคอล จำกัด (มหาชน)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72482C0" w14:textId="410DCFED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GB"/>
              </w:rPr>
              <w:t>47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B8BE78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6FB657" w14:textId="1210E482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3" w:right="-15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68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8B32303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B530A26" w14:textId="49EE7CA1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noWrap/>
          </w:tcPr>
          <w:p w14:paraId="4BB92866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4FADAB" w14:textId="6EB56811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68</w:t>
            </w:r>
          </w:p>
        </w:tc>
      </w:tr>
      <w:tr w:rsidR="00B56245" w:rsidRPr="00F53688" w14:paraId="2E033F04" w14:textId="77777777" w:rsidTr="00DD7A3B">
        <w:tc>
          <w:tcPr>
            <w:tcW w:w="386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9519A0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9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3051194" w14:textId="5D301BE8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10,595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801763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63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110DE26C" w14:textId="2D1B1C8E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63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11,389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CB3F837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7F462B8C" w14:textId="19AB70F2" w:rsidR="00B56245" w:rsidRPr="00F53688" w:rsidRDefault="00B56245" w:rsidP="00B56245">
            <w:pPr>
              <w:pStyle w:val="a0"/>
              <w:tabs>
                <w:tab w:val="decimal" w:pos="882"/>
              </w:tabs>
              <w:ind w:left="-108" w:right="2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12,726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2018455" w14:textId="77777777" w:rsidR="00B56245" w:rsidRPr="00F53688" w:rsidRDefault="00B56245" w:rsidP="00B56245">
            <w:pPr>
              <w:pStyle w:val="a0"/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F3E8F10" w14:textId="406646D1" w:rsidR="00B56245" w:rsidRPr="00F53688" w:rsidRDefault="00B56245" w:rsidP="00B56245">
            <w:pPr>
              <w:pStyle w:val="a0"/>
              <w:tabs>
                <w:tab w:val="decimal" w:pos="882"/>
              </w:tabs>
              <w:ind w:left="-108" w:right="23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13,887</w:t>
            </w:r>
          </w:p>
        </w:tc>
      </w:tr>
    </w:tbl>
    <w:p w14:paraId="75A3D4CE" w14:textId="77777777" w:rsidR="003512E2" w:rsidRPr="00F53688" w:rsidRDefault="003512E2" w:rsidP="00351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ind w:right="-25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6CA30D4" w14:textId="31C3CD33" w:rsidR="008F1855" w:rsidRPr="00F53688" w:rsidRDefault="00DE151E" w:rsidP="00FE2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ind w:left="540" w:right="-25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เจ้าหนี้อื่น</w:t>
      </w:r>
      <w:r w:rsidR="00A007F0" w:rsidRPr="00F5368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A007F0" w:rsidRPr="00F53688">
        <w:rPr>
          <w:rFonts w:ascii="Angsana New" w:hAnsi="Angsana New"/>
          <w:b/>
          <w:bCs/>
          <w:i/>
          <w:iCs/>
          <w:sz w:val="30"/>
          <w:szCs w:val="30"/>
        </w:rPr>
        <w:t xml:space="preserve">- </w:t>
      </w: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78499EE1" w14:textId="77777777" w:rsidR="003512E2" w:rsidRPr="00F53688" w:rsidRDefault="003512E2" w:rsidP="00351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"/>
        </w:tabs>
        <w:spacing w:line="240" w:lineRule="auto"/>
        <w:ind w:left="540" w:right="-25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3761"/>
        <w:gridCol w:w="1175"/>
        <w:gridCol w:w="251"/>
        <w:gridCol w:w="1189"/>
        <w:gridCol w:w="293"/>
        <w:gridCol w:w="1230"/>
        <w:gridCol w:w="236"/>
        <w:gridCol w:w="1315"/>
      </w:tblGrid>
      <w:tr w:rsidR="0087511D" w:rsidRPr="00F53688" w14:paraId="160CA937" w14:textId="77777777" w:rsidTr="006B1305">
        <w:trPr>
          <w:tblHeader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02020C84" w14:textId="77777777" w:rsidR="0087511D" w:rsidRPr="00F53688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3A6CBAB" w14:textId="77777777" w:rsidR="0087511D" w:rsidRPr="00F53688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E01CF0" w14:textId="77777777" w:rsidR="0087511D" w:rsidRPr="00F53688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0C30E69" w14:textId="77777777" w:rsidR="0087511D" w:rsidRPr="00F53688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11D" w:rsidRPr="00F53688" w14:paraId="467E4101" w14:textId="77777777" w:rsidTr="006B1305">
        <w:trPr>
          <w:tblHeader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7EC45900" w14:textId="77777777" w:rsidR="0087511D" w:rsidRPr="00F53688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9753C7" w14:textId="2E088045" w:rsidR="0087511D" w:rsidRPr="00F53688" w:rsidRDefault="007F0795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="005A158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75E005" w14:textId="77777777" w:rsidR="0087511D" w:rsidRPr="00F53688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1FFAC7" w14:textId="1CDF005E" w:rsidR="0087511D" w:rsidRPr="00F53688" w:rsidRDefault="005A158B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E491C2" w14:textId="77777777" w:rsidR="0087511D" w:rsidRPr="00F53688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B8CE23" w14:textId="0DEA77BA" w:rsidR="0087511D" w:rsidRPr="00F53688" w:rsidRDefault="007F0795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="005A158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C90EED" w14:textId="77777777" w:rsidR="0087511D" w:rsidRPr="00F53688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4E5777" w14:textId="1DE51636" w:rsidR="0087511D" w:rsidRPr="00F53688" w:rsidRDefault="005A158B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</w:tr>
      <w:tr w:rsidR="0087511D" w:rsidRPr="00F53688" w14:paraId="3646D56B" w14:textId="77777777" w:rsidTr="006B1305">
        <w:trPr>
          <w:tblHeader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749095DB" w14:textId="77777777" w:rsidR="0087511D" w:rsidRPr="00F53688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69D1F23C" w14:textId="77777777" w:rsidR="0087511D" w:rsidRPr="00F53688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7511D" w:rsidRPr="00F53688" w14:paraId="038F86DA" w14:textId="77777777" w:rsidTr="006B1305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567639BE" w14:textId="77777777" w:rsidR="0087511D" w:rsidRPr="00F53688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921FFE" w14:textId="77777777" w:rsidR="0087511D" w:rsidRPr="00F53688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E21150" w14:textId="77777777" w:rsidR="0087511D" w:rsidRPr="00F53688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BF1331" w14:textId="77777777" w:rsidR="0087511D" w:rsidRPr="00F53688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4FEC35" w14:textId="77777777" w:rsidR="0087511D" w:rsidRPr="00F53688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2589F0" w14:textId="77777777" w:rsidR="0087511D" w:rsidRPr="00F53688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29B079" w14:textId="77777777" w:rsidR="0087511D" w:rsidRPr="00F53688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640E8F" w14:textId="77777777" w:rsidR="0087511D" w:rsidRPr="00F53688" w:rsidRDefault="0087511D" w:rsidP="0087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3010" w:rsidRPr="00F53688" w14:paraId="7588576D" w14:textId="77777777" w:rsidTr="006B1305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34351943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16DE6D" w14:textId="02ED9445" w:rsidR="003E3010" w:rsidRPr="00F53688" w:rsidRDefault="00B56245" w:rsidP="003E3010">
            <w:pPr>
              <w:pStyle w:val="a0"/>
              <w:tabs>
                <w:tab w:val="decimal" w:pos="86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5FF98E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F57D19" w14:textId="02B4DC05" w:rsidR="003E3010" w:rsidRPr="00F53688" w:rsidRDefault="003E3010" w:rsidP="00E21247">
            <w:pPr>
              <w:pStyle w:val="a0"/>
              <w:tabs>
                <w:tab w:val="decimal" w:pos="91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CD10FA" w14:textId="77777777" w:rsidR="003E3010" w:rsidRPr="00F53688" w:rsidRDefault="003E3010" w:rsidP="003E3010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115269" w14:textId="6F5DD702" w:rsidR="003E3010" w:rsidRPr="00F53688" w:rsidRDefault="00B56245" w:rsidP="003E3010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936F45" w14:textId="77777777" w:rsidR="003E3010" w:rsidRPr="00F53688" w:rsidRDefault="003E3010" w:rsidP="003E3010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207DD6" w14:textId="025AF155" w:rsidR="003E3010" w:rsidRPr="00F53688" w:rsidRDefault="003E3010" w:rsidP="006714E4">
            <w:pPr>
              <w:pStyle w:val="a0"/>
              <w:tabs>
                <w:tab w:val="decimal" w:pos="93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3E3010" w:rsidRPr="00F53688" w14:paraId="15AF7380" w14:textId="77777777" w:rsidTr="006B1305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0A8EE4E4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EFAEB6" w14:textId="77777777" w:rsidR="003E3010" w:rsidRPr="00F53688" w:rsidRDefault="003E3010" w:rsidP="003E3010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0E3237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A9475D" w14:textId="77777777" w:rsidR="003E3010" w:rsidRPr="00F53688" w:rsidRDefault="003E3010" w:rsidP="00E21247">
            <w:pPr>
              <w:pStyle w:val="a0"/>
              <w:tabs>
                <w:tab w:val="decimal" w:pos="915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239D64" w14:textId="77777777" w:rsidR="003E3010" w:rsidRPr="00F53688" w:rsidRDefault="003E3010" w:rsidP="003E3010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59E0AA" w14:textId="77777777" w:rsidR="003E3010" w:rsidRPr="00F53688" w:rsidRDefault="003E3010" w:rsidP="003E3010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0CC3B4" w14:textId="77777777" w:rsidR="003E3010" w:rsidRPr="00F53688" w:rsidRDefault="003E3010" w:rsidP="003E3010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BCCA72" w14:textId="77777777" w:rsidR="003E3010" w:rsidRPr="00F53688" w:rsidRDefault="003E3010" w:rsidP="00E21247">
            <w:pPr>
              <w:pStyle w:val="a0"/>
              <w:tabs>
                <w:tab w:val="decimal" w:pos="937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3E3010" w:rsidRPr="00F53688" w14:paraId="47E57E8C" w14:textId="77777777" w:rsidTr="006B1305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06EEA130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AA5DF2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E2C689" w14:textId="77777777" w:rsidR="003E3010" w:rsidRPr="00F53688" w:rsidRDefault="003E3010" w:rsidP="003E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E74366" w14:textId="77777777" w:rsidR="003E3010" w:rsidRPr="00F53688" w:rsidRDefault="003E3010" w:rsidP="00E21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115A6D" w14:textId="77777777" w:rsidR="003E3010" w:rsidRPr="00F53688" w:rsidRDefault="003E3010" w:rsidP="003E3010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C6CE2D" w14:textId="77777777" w:rsidR="003E3010" w:rsidRPr="00F53688" w:rsidRDefault="003E3010" w:rsidP="003E3010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E09899" w14:textId="77777777" w:rsidR="003E3010" w:rsidRPr="00F53688" w:rsidRDefault="003E3010" w:rsidP="003E3010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4AEFFD" w14:textId="77777777" w:rsidR="003E3010" w:rsidRPr="00F53688" w:rsidRDefault="003E3010" w:rsidP="00E21247">
            <w:pPr>
              <w:pStyle w:val="a0"/>
              <w:tabs>
                <w:tab w:val="decimal" w:pos="937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56245" w:rsidRPr="00F53688" w14:paraId="26A7F2DF" w14:textId="77777777" w:rsidTr="006B1305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408A47F1" w14:textId="7B80F406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  <w:p w14:paraId="4A349F32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ไทยออยล์มารีน จำกัด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1E898F" w14:textId="144775A6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5FCC0EF0" w14:textId="4A031219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65FBDC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9004B2" w14:textId="147929C3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0D7BE544" w14:textId="37124216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1719F9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110106" w14:textId="0743EA1F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  <w:p w14:paraId="424C4F1B" w14:textId="156FDA03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839CFF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610D49" w14:textId="5379574A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482AA27A" w14:textId="75E90465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56245" w:rsidRPr="00F53688" w14:paraId="71A4A220" w14:textId="77777777" w:rsidTr="006B1305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141D129B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ไทยออยล์ เอนเนอร์ยี เซอร์วิส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5F83A0" w14:textId="72DA247E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495741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A5596B" w14:textId="4BAEFF04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641AA3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5EC4F7" w14:textId="494B5122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B736A9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B8BFD8" w14:textId="075A9194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56245" w:rsidRPr="00F53688" w14:paraId="2CE661EB" w14:textId="77777777" w:rsidTr="006B1305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701884BE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ท็อป โซลเว้นท์ จำกัด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A966DB" w14:textId="44BCE3F3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DBC6E3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69B885" w14:textId="5677F072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D8C027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5058FA" w14:textId="697454B3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727399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C962F7" w14:textId="7925119A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56245" w:rsidRPr="00F53688" w14:paraId="59D79096" w14:textId="77777777" w:rsidTr="006B1305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2EE23E94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ลาบิกซ์ จำกัด</w:t>
            </w:r>
          </w:p>
          <w:p w14:paraId="1D473317" w14:textId="014CF50C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ศูนย์บริหารเงิน จำกัด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617A78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4F7FAE1B" w14:textId="36A40E69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4716D9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C995B1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72448940" w14:textId="26807694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52575B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B2A334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53EE28AE" w14:textId="73072438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9B8741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0568BC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</w:t>
            </w:r>
          </w:p>
          <w:p w14:paraId="53A0C5F8" w14:textId="0E8FDFD3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75176" w:rsidRPr="00F53688" w14:paraId="05451499" w14:textId="77777777" w:rsidTr="006B1305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068EA270" w14:textId="77777777" w:rsidR="00175176" w:rsidRPr="00F53688" w:rsidRDefault="00175176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FA5A10" w14:textId="77777777" w:rsidR="00175176" w:rsidRPr="00F53688" w:rsidRDefault="00175176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5DD435" w14:textId="77777777" w:rsidR="00175176" w:rsidRPr="00F53688" w:rsidRDefault="00175176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A2B82A" w14:textId="77777777" w:rsidR="00175176" w:rsidRPr="00F53688" w:rsidRDefault="00175176" w:rsidP="00B56245">
            <w:pPr>
              <w:pStyle w:val="a0"/>
              <w:tabs>
                <w:tab w:val="decimal" w:pos="915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8004F6" w14:textId="77777777" w:rsidR="00175176" w:rsidRPr="00F53688" w:rsidRDefault="00175176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4B4C2C" w14:textId="77777777" w:rsidR="00175176" w:rsidRPr="00F53688" w:rsidRDefault="00175176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B62907" w14:textId="77777777" w:rsidR="00175176" w:rsidRPr="00F53688" w:rsidRDefault="00175176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509A87" w14:textId="77777777" w:rsidR="00175176" w:rsidRPr="00F53688" w:rsidRDefault="00175176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56245" w:rsidRPr="00F53688" w14:paraId="2431F6F8" w14:textId="77777777" w:rsidTr="006B1305">
        <w:trPr>
          <w:trHeight w:val="281"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3DB6F361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A3A462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8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E61CC4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EA6AE3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8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135E95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2044FC" w14:textId="7777777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033CA1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39D875" w14:textId="7777777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B56245" w:rsidRPr="00F53688" w14:paraId="577BE3C9" w14:textId="77777777" w:rsidTr="006B1305">
        <w:trPr>
          <w:trHeight w:val="281"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2BDC4251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ดิจิตอล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โซลูชั่น จำกัด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E8D612" w14:textId="71169C4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6956AA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2EA7B3" w14:textId="592CAFC3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E46641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33987E" w14:textId="5480400A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6DDB2F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7E89DD" w14:textId="7C5465FB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B56245" w:rsidRPr="00F53688" w14:paraId="5599B869" w14:textId="77777777" w:rsidTr="006B1305">
        <w:trPr>
          <w:trHeight w:val="281"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46DE83A4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พีทีที เอนเนอร์ยี่ โซลูชั่นส์ จำกัด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6CFA73" w14:textId="0B764D4D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D0FFBF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F0006D" w14:textId="225FBB7C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4D3EB9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6C12FA" w14:textId="57259AE5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20DD82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DE9226" w14:textId="4CD9422C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B56245" w:rsidRPr="00F53688" w14:paraId="12725DBA" w14:textId="77777777" w:rsidTr="006B1305">
        <w:trPr>
          <w:trHeight w:val="281"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4D44822D" w14:textId="676D6A60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ท</w:t>
            </w:r>
            <w:r w:rsidR="005F0793" w:rsidRPr="00F53688">
              <w:rPr>
                <w:rFonts w:ascii="Angsana New" w:hAnsi="Angsana New" w:hint="cs"/>
                <w:sz w:val="30"/>
                <w:szCs w:val="30"/>
                <w:cs/>
              </w:rPr>
              <w:t>ี.ไอ.เอ็ม.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ชิพ แมนเนจเมนท์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42D961" w14:textId="58B4262C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9A40B2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B0BA11" w14:textId="31A49301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DEEA00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C3FB4E" w14:textId="12293DCE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8CE289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DB7DB5" w14:textId="6947A0E8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37"/>
              </w:tabs>
              <w:spacing w:line="240" w:lineRule="auto"/>
              <w:ind w:left="-108" w:right="-144"/>
              <w:rPr>
                <w:rFonts w:ascii="Angsana New" w:hAnsi="Angsana New"/>
                <w:sz w:val="14"/>
                <w:szCs w:val="14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6245" w:rsidRPr="00F53688" w14:paraId="1ED8876E" w14:textId="77777777" w:rsidTr="006B1305">
        <w:trPr>
          <w:trHeight w:val="281"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39A9885F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E178BB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E17E11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AE2DBC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  <w:tab w:val="decimal" w:pos="972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1D8426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63937F" w14:textId="7777777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1E6C58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2F3387" w14:textId="7777777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6245" w:rsidRPr="00F53688" w14:paraId="7DED23EA" w14:textId="77777777" w:rsidTr="006B1305">
        <w:trPr>
          <w:trHeight w:val="281"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42CCE214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09F221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8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9AC62A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B0FB7E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AD007F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F8B4F1" w14:textId="7777777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427338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4B0AE0" w14:textId="7777777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6245" w:rsidRPr="00F53688" w14:paraId="1143ED1A" w14:textId="77777777" w:rsidTr="006B1305">
        <w:trPr>
          <w:trHeight w:val="281"/>
        </w:trPr>
        <w:tc>
          <w:tcPr>
            <w:tcW w:w="3761" w:type="dxa"/>
            <w:tcBorders>
              <w:top w:val="nil"/>
              <w:left w:val="nil"/>
              <w:right w:val="nil"/>
            </w:tcBorders>
          </w:tcPr>
          <w:p w14:paraId="419E339B" w14:textId="77777777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 ปตท. น้ำมันและการค้าปลีก จำกัด</w:t>
            </w:r>
          </w:p>
          <w:p w14:paraId="3A6192B8" w14:textId="30D1C92B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 (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F53688">
              <w:rPr>
                <w:rFonts w:ascii="Angsana New" w:hAnsi="Angsana New"/>
                <w:sz w:val="30"/>
                <w:szCs w:val="30"/>
              </w:rPr>
              <w:t>)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0D87C19F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PTT International Trading Pte. Ltd.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noWrap/>
          </w:tcPr>
          <w:p w14:paraId="4C466A2B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</w:p>
          <w:p w14:paraId="7B1F33FC" w14:textId="262FA098" w:rsidR="004F18EF" w:rsidRPr="00F53688" w:rsidRDefault="004F18EF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</w:t>
            </w:r>
          </w:p>
          <w:p w14:paraId="2C1B9CBF" w14:textId="771A41AE" w:rsidR="004F18EF" w:rsidRPr="00F53688" w:rsidRDefault="004F18EF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noWrap/>
          </w:tcPr>
          <w:p w14:paraId="3A5916C4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noWrap/>
          </w:tcPr>
          <w:p w14:paraId="4463DED8" w14:textId="77777777" w:rsidR="004F18EF" w:rsidRPr="00F53688" w:rsidRDefault="004F18EF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</w:p>
          <w:p w14:paraId="4556A938" w14:textId="4EB143A3" w:rsidR="00B56245" w:rsidRPr="00F53688" w:rsidRDefault="004F18EF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06CB2CB5" w14:textId="28A6B0AC" w:rsidR="004F18EF" w:rsidRPr="00F53688" w:rsidRDefault="004F18EF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right w:val="nil"/>
            </w:tcBorders>
            <w:noWrap/>
          </w:tcPr>
          <w:p w14:paraId="3B7EC484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noWrap/>
          </w:tcPr>
          <w:p w14:paraId="4668DB89" w14:textId="7777777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DD47C78" w14:textId="017CA76D" w:rsidR="004F18EF" w:rsidRPr="00F53688" w:rsidRDefault="004F18EF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0945CE9A" w14:textId="7BB7D418" w:rsidR="004F18EF" w:rsidRPr="00F53688" w:rsidRDefault="004F18EF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5613AAD5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noWrap/>
          </w:tcPr>
          <w:p w14:paraId="3FBAF328" w14:textId="77777777" w:rsidR="004F18EF" w:rsidRPr="00F53688" w:rsidRDefault="004F18EF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6508804" w14:textId="7777777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4B8D92C2" w14:textId="6A7EDF7C" w:rsidR="004F18EF" w:rsidRPr="00F53688" w:rsidRDefault="004F18EF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6245" w:rsidRPr="00F53688" w14:paraId="3496DC47" w14:textId="77777777" w:rsidTr="006B1305">
        <w:trPr>
          <w:trHeight w:val="281"/>
        </w:trPr>
        <w:tc>
          <w:tcPr>
            <w:tcW w:w="3761" w:type="dxa"/>
            <w:tcBorders>
              <w:top w:val="nil"/>
              <w:left w:val="nil"/>
              <w:right w:val="nil"/>
            </w:tcBorders>
          </w:tcPr>
          <w:p w14:paraId="75EBC300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เอนเนอร์ยี่ คอมเพล็กซ์ จำกัด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noWrap/>
          </w:tcPr>
          <w:p w14:paraId="70A4DEEB" w14:textId="0C30B034" w:rsidR="00B56245" w:rsidRPr="00F53688" w:rsidRDefault="004F18EF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noWrap/>
          </w:tcPr>
          <w:p w14:paraId="0008CA65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noWrap/>
          </w:tcPr>
          <w:p w14:paraId="6C494341" w14:textId="21AF433E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93" w:type="dxa"/>
            <w:tcBorders>
              <w:top w:val="nil"/>
              <w:left w:val="nil"/>
              <w:right w:val="nil"/>
            </w:tcBorders>
            <w:noWrap/>
          </w:tcPr>
          <w:p w14:paraId="51A60827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noWrap/>
          </w:tcPr>
          <w:p w14:paraId="6993AB3D" w14:textId="2A12521C" w:rsidR="00B56245" w:rsidRPr="00F53688" w:rsidRDefault="004F18EF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611D32A7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noWrap/>
          </w:tcPr>
          <w:p w14:paraId="382D154C" w14:textId="54933BB8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56245" w:rsidRPr="00F53688" w14:paraId="6028110A" w14:textId="77777777" w:rsidTr="006B1305">
        <w:trPr>
          <w:trHeight w:val="281"/>
        </w:trPr>
        <w:tc>
          <w:tcPr>
            <w:tcW w:w="3761" w:type="dxa"/>
            <w:tcBorders>
              <w:top w:val="nil"/>
              <w:left w:val="nil"/>
              <w:right w:val="nil"/>
            </w:tcBorders>
          </w:tcPr>
          <w:p w14:paraId="1A8D5734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ไออาร์พีซี จำกัด (มหาชน)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noWrap/>
          </w:tcPr>
          <w:p w14:paraId="3B571D57" w14:textId="42E476B9" w:rsidR="00B56245" w:rsidRPr="00F53688" w:rsidRDefault="004F18EF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  <w:noWrap/>
          </w:tcPr>
          <w:p w14:paraId="180D55F8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noWrap/>
          </w:tcPr>
          <w:p w14:paraId="52A7C9E2" w14:textId="5BB36EB3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93" w:type="dxa"/>
            <w:tcBorders>
              <w:top w:val="nil"/>
              <w:left w:val="nil"/>
              <w:right w:val="nil"/>
            </w:tcBorders>
            <w:noWrap/>
          </w:tcPr>
          <w:p w14:paraId="09F8C530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noWrap/>
          </w:tcPr>
          <w:p w14:paraId="27B16D00" w14:textId="1BE4D424" w:rsidR="00B56245" w:rsidRPr="00F53688" w:rsidRDefault="004F18EF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5CAF5311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noWrap/>
          </w:tcPr>
          <w:p w14:paraId="4D12AA9C" w14:textId="2F66ED38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56245" w:rsidRPr="00F53688" w14:paraId="22C9030F" w14:textId="77777777" w:rsidTr="006B1305">
        <w:trPr>
          <w:trHeight w:val="281"/>
        </w:trPr>
        <w:tc>
          <w:tcPr>
            <w:tcW w:w="3761" w:type="dxa"/>
            <w:tcBorders>
              <w:left w:val="nil"/>
              <w:right w:val="nil"/>
            </w:tcBorders>
          </w:tcPr>
          <w:p w14:paraId="730C1351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ไทยแท้งค์เทอร์มินัล จำกัด</w:t>
            </w:r>
          </w:p>
          <w:p w14:paraId="7C229BD3" w14:textId="576816C4" w:rsidR="004F18EF" w:rsidRPr="00F53688" w:rsidRDefault="004F18EF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 พีทีที แทงค์ เทอร์มินัล จำกัด</w:t>
            </w:r>
          </w:p>
        </w:tc>
        <w:tc>
          <w:tcPr>
            <w:tcW w:w="1175" w:type="dxa"/>
            <w:tcBorders>
              <w:left w:val="nil"/>
              <w:right w:val="nil"/>
            </w:tcBorders>
            <w:noWrap/>
          </w:tcPr>
          <w:p w14:paraId="314E0469" w14:textId="77777777" w:rsidR="00B56245" w:rsidRPr="00F53688" w:rsidRDefault="004F18EF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  <w:p w14:paraId="56C0DCC5" w14:textId="190BFEE6" w:rsidR="004F18EF" w:rsidRPr="00F53688" w:rsidRDefault="004F18EF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1" w:type="dxa"/>
            <w:tcBorders>
              <w:left w:val="nil"/>
              <w:right w:val="nil"/>
            </w:tcBorders>
            <w:noWrap/>
          </w:tcPr>
          <w:p w14:paraId="3FE259CB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  <w:noWrap/>
          </w:tcPr>
          <w:p w14:paraId="7C3E6D5B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</w:t>
            </w:r>
          </w:p>
          <w:p w14:paraId="699B8D9F" w14:textId="01F637EB" w:rsidR="004F18EF" w:rsidRPr="00F53688" w:rsidRDefault="004F18EF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3" w:type="dxa"/>
            <w:tcBorders>
              <w:left w:val="nil"/>
              <w:right w:val="nil"/>
            </w:tcBorders>
            <w:noWrap/>
          </w:tcPr>
          <w:p w14:paraId="0F94F48A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30" w:type="dxa"/>
            <w:tcBorders>
              <w:left w:val="nil"/>
              <w:right w:val="nil"/>
            </w:tcBorders>
            <w:noWrap/>
          </w:tcPr>
          <w:p w14:paraId="5DCBEF96" w14:textId="77777777" w:rsidR="00B56245" w:rsidRPr="00F53688" w:rsidRDefault="004F18EF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60761B90" w14:textId="73B336B1" w:rsidR="004F18EF" w:rsidRPr="00F53688" w:rsidRDefault="004F18EF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2E0C3D74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315" w:type="dxa"/>
            <w:tcBorders>
              <w:left w:val="nil"/>
              <w:right w:val="nil"/>
            </w:tcBorders>
            <w:noWrap/>
          </w:tcPr>
          <w:p w14:paraId="3D46160B" w14:textId="7777777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  <w:p w14:paraId="269E5253" w14:textId="44C873A5" w:rsidR="004F18EF" w:rsidRPr="00F53688" w:rsidRDefault="004F18EF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6245" w:rsidRPr="00F53688" w14:paraId="4E8B6442" w14:textId="77777777" w:rsidTr="006B1305">
        <w:trPr>
          <w:trHeight w:val="281"/>
        </w:trPr>
        <w:tc>
          <w:tcPr>
            <w:tcW w:w="3761" w:type="dxa"/>
            <w:tcBorders>
              <w:left w:val="nil"/>
              <w:bottom w:val="nil"/>
              <w:right w:val="nil"/>
            </w:tcBorders>
          </w:tcPr>
          <w:p w14:paraId="1487262D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ท่อส่งปิโตรเลียมไทย จำกัด</w:t>
            </w:r>
          </w:p>
        </w:tc>
        <w:tc>
          <w:tcPr>
            <w:tcW w:w="1175" w:type="dxa"/>
            <w:tcBorders>
              <w:left w:val="nil"/>
              <w:bottom w:val="dotted" w:sz="4" w:space="0" w:color="auto"/>
              <w:right w:val="nil"/>
            </w:tcBorders>
            <w:noWrap/>
          </w:tcPr>
          <w:p w14:paraId="1FD04A04" w14:textId="3677B973" w:rsidR="00B56245" w:rsidRPr="00F53688" w:rsidRDefault="004F18EF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1" w:type="dxa"/>
            <w:tcBorders>
              <w:left w:val="nil"/>
              <w:bottom w:val="nil"/>
              <w:right w:val="nil"/>
            </w:tcBorders>
            <w:noWrap/>
          </w:tcPr>
          <w:p w14:paraId="14B441BD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89" w:type="dxa"/>
            <w:tcBorders>
              <w:left w:val="nil"/>
              <w:bottom w:val="dotted" w:sz="4" w:space="0" w:color="auto"/>
              <w:right w:val="nil"/>
            </w:tcBorders>
            <w:noWrap/>
          </w:tcPr>
          <w:p w14:paraId="624AB1AC" w14:textId="66BB2A5F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93" w:type="dxa"/>
            <w:tcBorders>
              <w:left w:val="nil"/>
              <w:bottom w:val="nil"/>
              <w:right w:val="nil"/>
            </w:tcBorders>
            <w:noWrap/>
          </w:tcPr>
          <w:p w14:paraId="668EEE4C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230" w:type="dxa"/>
            <w:tcBorders>
              <w:left w:val="nil"/>
              <w:bottom w:val="dotted" w:sz="4" w:space="0" w:color="auto"/>
              <w:right w:val="nil"/>
            </w:tcBorders>
            <w:noWrap/>
          </w:tcPr>
          <w:p w14:paraId="1458B925" w14:textId="24DD74F7" w:rsidR="00B56245" w:rsidRPr="00F53688" w:rsidRDefault="004F18EF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</w:tcPr>
          <w:p w14:paraId="2AC38A9F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315" w:type="dxa"/>
            <w:tcBorders>
              <w:left w:val="nil"/>
              <w:bottom w:val="dotted" w:sz="4" w:space="0" w:color="auto"/>
              <w:right w:val="nil"/>
            </w:tcBorders>
            <w:noWrap/>
          </w:tcPr>
          <w:p w14:paraId="2AA9C8DC" w14:textId="1CB506B2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B56245" w:rsidRPr="00F53688" w14:paraId="58D29FB0" w14:textId="77777777" w:rsidTr="006B1305">
        <w:trPr>
          <w:trHeight w:val="281"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549204A1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00C8675D" w14:textId="5C6D33EC" w:rsidR="00B56245" w:rsidRPr="00F53688" w:rsidRDefault="004F18EF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4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251" w:type="dxa"/>
            <w:tcBorders>
              <w:left w:val="nil"/>
              <w:bottom w:val="nil"/>
              <w:right w:val="nil"/>
            </w:tcBorders>
            <w:noWrap/>
          </w:tcPr>
          <w:p w14:paraId="23320A38" w14:textId="77777777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1BEB8FF" w14:textId="35555A26" w:rsidR="00B56245" w:rsidRPr="00F53688" w:rsidRDefault="00B56245" w:rsidP="00B56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293" w:type="dxa"/>
            <w:tcBorders>
              <w:left w:val="nil"/>
              <w:bottom w:val="nil"/>
              <w:right w:val="nil"/>
            </w:tcBorders>
            <w:noWrap/>
          </w:tcPr>
          <w:p w14:paraId="1CCBEBE3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6252C25" w14:textId="5EDCEC97" w:rsidR="00B56245" w:rsidRPr="00F53688" w:rsidRDefault="004F18EF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782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</w:tcPr>
          <w:p w14:paraId="6B1B689F" w14:textId="77777777" w:rsidR="00B56245" w:rsidRPr="00F53688" w:rsidRDefault="00B56245" w:rsidP="00B56245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15898C28" w14:textId="67CE8D77" w:rsidR="00B56245" w:rsidRPr="00F53688" w:rsidRDefault="00B56245" w:rsidP="00B5624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172</w:t>
            </w:r>
          </w:p>
        </w:tc>
      </w:tr>
    </w:tbl>
    <w:p w14:paraId="063EE143" w14:textId="77777777" w:rsidR="00FE22C8" w:rsidRPr="00F53688" w:rsidRDefault="00FE22C8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8E39769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เงินกู้ยืมระยะสั้นจากกิจการที่เกี่ยวข้องกัน</w:t>
      </w:r>
    </w:p>
    <w:p w14:paraId="7E3492C6" w14:textId="77777777" w:rsidR="00305DD5" w:rsidRPr="00F53688" w:rsidRDefault="00305DD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459" w:type="dxa"/>
        <w:tblInd w:w="450" w:type="dxa"/>
        <w:tblLook w:val="0000" w:firstRow="0" w:lastRow="0" w:firstColumn="0" w:lastColumn="0" w:noHBand="0" w:noVBand="0"/>
      </w:tblPr>
      <w:tblGrid>
        <w:gridCol w:w="3600"/>
        <w:gridCol w:w="1269"/>
        <w:gridCol w:w="236"/>
        <w:gridCol w:w="1303"/>
        <w:gridCol w:w="244"/>
        <w:gridCol w:w="1245"/>
        <w:gridCol w:w="236"/>
        <w:gridCol w:w="1326"/>
      </w:tblGrid>
      <w:tr w:rsidR="00305DD5" w:rsidRPr="00F53688" w14:paraId="0D9DCD50" w14:textId="77777777" w:rsidTr="006B1305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1EFAAE5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27BDB80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A07BD8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BBBC5BE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5DD5" w:rsidRPr="00F53688" w14:paraId="4F51647D" w14:textId="77777777" w:rsidTr="006B1305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9DA2DE2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1F1D4E" w14:textId="50791E0C" w:rsidR="00305DD5" w:rsidRPr="00F53688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="005A158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B409E2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EC070F" w14:textId="01615F3A" w:rsidR="00305DD5" w:rsidRPr="00F53688" w:rsidRDefault="005A158B" w:rsidP="001C4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D789C3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CCEA57" w14:textId="7A3B81AC" w:rsidR="00305DD5" w:rsidRPr="00F53688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="005A158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46BFAE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345945" w14:textId="2A10C782" w:rsidR="00305DD5" w:rsidRPr="00F53688" w:rsidRDefault="007F079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="005A158B" w:rsidRPr="00F53688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305DD5" w:rsidRPr="00F53688" w14:paraId="12A65EB4" w14:textId="77777777" w:rsidTr="006B1305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088E0A3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1E1E7CCC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05DD5" w:rsidRPr="00F53688" w14:paraId="2D453071" w14:textId="77777777" w:rsidTr="006B130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38BCE09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6BF8A9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2F553B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E594F9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90D472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32F7E6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5D0E44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F92D21" w14:textId="77777777" w:rsidR="00305DD5" w:rsidRPr="00F53688" w:rsidRDefault="00305DD5" w:rsidP="00441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18EF" w:rsidRPr="00F53688" w14:paraId="25ACA959" w14:textId="77777777" w:rsidTr="006B130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26036CA" w14:textId="77777777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ไทยพาราไซลีน จำกัด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22D81F" w14:textId="7A00284F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C9F6F3" w14:textId="77777777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13B260" w14:textId="4A3F0B8C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AEEE82" w14:textId="77777777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00BEB3" w14:textId="6945AD6E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1,076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A0D230" w14:textId="77777777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AC4A57" w14:textId="6D1493B5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4F18EF" w:rsidRPr="00F53688" w14:paraId="53B3AA47" w14:textId="77777777" w:rsidTr="006B130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BE98895" w14:textId="77777777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ไทยลู้บเบส จำกัด (มหาชน)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29A061" w14:textId="731745A6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FAAAF0" w14:textId="77777777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7CA336" w14:textId="0737CF53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8E2949" w14:textId="77777777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D280C1" w14:textId="311B413C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A23E88" w14:textId="77777777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45E01E" w14:textId="49736E61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261</w:t>
            </w:r>
          </w:p>
        </w:tc>
      </w:tr>
      <w:tr w:rsidR="004F18EF" w:rsidRPr="00F53688" w14:paraId="5005E969" w14:textId="77777777" w:rsidTr="006B130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E98354B" w14:textId="77777777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ไทยออยล์มารีน จำกัด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0414D5F" w14:textId="5ED7E152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420829" w14:textId="77777777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3FCDC8" w14:textId="7E1D3028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C65709" w14:textId="77777777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05C4F8" w14:textId="322C8FDC" w:rsidR="004F18EF" w:rsidRPr="00F53688" w:rsidRDefault="00FE2C8D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62299F" w14:textId="77777777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E39632" w14:textId="6C5E612B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4F18EF" w:rsidRPr="00F53688" w14:paraId="6B334A4B" w14:textId="77777777" w:rsidTr="006B1305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DD8348B" w14:textId="77777777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A647257" w14:textId="1AEBF5E9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42"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835623" w14:textId="77777777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B8C5115" w14:textId="240CCBC0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left="-142"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0F80B3" w14:textId="77777777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3AC92659" w14:textId="4444746D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1,50</w:t>
            </w:r>
            <w:r w:rsidR="00FE2C8D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D0FD92" w14:textId="77777777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99CB0B1" w14:textId="7BC297F8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</w:p>
        </w:tc>
      </w:tr>
    </w:tbl>
    <w:p w14:paraId="29B610D7" w14:textId="77777777" w:rsidR="00937D8E" w:rsidRPr="00F53688" w:rsidRDefault="00937D8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7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8B0C9AB" w14:textId="2762604A" w:rsidR="006A3DAD" w:rsidRPr="00F53688" w:rsidRDefault="00DE151E" w:rsidP="008C2EF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อัตราดอกเบี้ยในระหว่างปี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5A158B" w:rsidRPr="00F53688">
        <w:rPr>
          <w:rFonts w:ascii="Angsana New" w:hAnsi="Angsana New"/>
          <w:sz w:val="30"/>
          <w:szCs w:val="30"/>
        </w:rPr>
        <w:t>1</w:t>
      </w:r>
      <w:r w:rsidR="00936BBA" w:rsidRPr="00F53688">
        <w:rPr>
          <w:rFonts w:ascii="Angsana New" w:hAnsi="Angsana New"/>
          <w:sz w:val="30"/>
          <w:szCs w:val="30"/>
          <w:cs/>
        </w:rPr>
        <w:t xml:space="preserve"> และ </w:t>
      </w:r>
      <w:r w:rsidR="005A158B" w:rsidRPr="00F53688">
        <w:rPr>
          <w:rFonts w:ascii="Angsana New" w:hAnsi="Angsana New"/>
          <w:sz w:val="30"/>
          <w:szCs w:val="30"/>
        </w:rPr>
        <w:t>2560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  <w:r w:rsidR="00A01A33" w:rsidRPr="00F53688">
        <w:rPr>
          <w:rFonts w:ascii="Angsana New" w:hAnsi="Angsana New"/>
          <w:sz w:val="30"/>
          <w:szCs w:val="30"/>
          <w:cs/>
        </w:rPr>
        <w:t xml:space="preserve">มีอัตราเท่ากับอัตราดอกเบี้ยตลาดเงินสูงสุดสำหรับเงินกู้ระยะสั้น โดยอ้างอิงอัตรา </w:t>
      </w:r>
      <w:r w:rsidR="00A01A33" w:rsidRPr="00F53688">
        <w:rPr>
          <w:rFonts w:ascii="Angsana New" w:hAnsi="Angsana New"/>
          <w:sz w:val="30"/>
          <w:szCs w:val="30"/>
        </w:rPr>
        <w:t xml:space="preserve">BIBOR </w:t>
      </w:r>
      <w:r w:rsidR="00A01A33" w:rsidRPr="00F53688">
        <w:rPr>
          <w:rFonts w:ascii="Angsana New" w:hAnsi="Angsana New"/>
          <w:sz w:val="30"/>
          <w:szCs w:val="30"/>
          <w:cs/>
        </w:rPr>
        <w:t>ระยะ 3 เดือน (</w:t>
      </w:r>
      <w:r w:rsidR="00A01A33" w:rsidRPr="00F53688">
        <w:rPr>
          <w:rFonts w:ascii="Angsana New" w:hAnsi="Angsana New"/>
          <w:sz w:val="30"/>
          <w:szCs w:val="30"/>
        </w:rPr>
        <w:t xml:space="preserve">BIBOR </w:t>
      </w:r>
      <w:r w:rsidR="00A01A33" w:rsidRPr="00F53688">
        <w:rPr>
          <w:rFonts w:ascii="Angsana New" w:hAnsi="Angsana New"/>
          <w:sz w:val="30"/>
          <w:szCs w:val="30"/>
          <w:cs/>
        </w:rPr>
        <w:t>3</w:t>
      </w:r>
      <w:r w:rsidR="00A01A33" w:rsidRPr="00F53688">
        <w:rPr>
          <w:rFonts w:ascii="Angsana New" w:hAnsi="Angsana New"/>
          <w:sz w:val="30"/>
          <w:szCs w:val="30"/>
        </w:rPr>
        <w:t xml:space="preserve">M) </w:t>
      </w:r>
      <w:r w:rsidR="00A01A33" w:rsidRPr="00F53688">
        <w:rPr>
          <w:rFonts w:ascii="Angsana New" w:hAnsi="Angsana New"/>
          <w:sz w:val="30"/>
          <w:szCs w:val="30"/>
          <w:cs/>
        </w:rPr>
        <w:t xml:space="preserve">บวกอัตราส่วนเพิ่ม และมีอัตราเท่ากับอัตราดอกเบี้ยเงินกู้ยืมระยะสั้นตามตลาดเงิน </w:t>
      </w:r>
      <w:r w:rsidR="00A01A33" w:rsidRPr="00F53688">
        <w:rPr>
          <w:rFonts w:ascii="Angsana New" w:hAnsi="Angsana New"/>
          <w:sz w:val="30"/>
          <w:szCs w:val="30"/>
        </w:rPr>
        <w:t xml:space="preserve">(MMR) </w:t>
      </w:r>
      <w:r w:rsidR="00A01A33" w:rsidRPr="00F53688">
        <w:rPr>
          <w:rFonts w:ascii="Angsana New" w:hAnsi="Angsana New"/>
          <w:sz w:val="30"/>
          <w:szCs w:val="30"/>
          <w:cs/>
        </w:rPr>
        <w:t xml:space="preserve">แต่ไม่เกินอัตราดอกเบี้ยเงินกู้ยืมขั้นต่ำ </w:t>
      </w:r>
      <w:r w:rsidR="00A01A33" w:rsidRPr="00F53688">
        <w:rPr>
          <w:rFonts w:ascii="Angsana New" w:hAnsi="Angsana New"/>
          <w:sz w:val="30"/>
          <w:szCs w:val="30"/>
        </w:rPr>
        <w:t xml:space="preserve">(MLR) </w:t>
      </w:r>
      <w:r w:rsidR="00A01A33" w:rsidRPr="00F53688">
        <w:rPr>
          <w:rFonts w:ascii="Angsana New" w:hAnsi="Angsana New"/>
          <w:sz w:val="30"/>
          <w:szCs w:val="30"/>
          <w:cs/>
        </w:rPr>
        <w:t xml:space="preserve">ถัวเฉลี่ยของสถาบันการเงิน </w:t>
      </w:r>
      <w:r w:rsidR="00A01A33" w:rsidRPr="00F53688">
        <w:rPr>
          <w:rFonts w:ascii="Angsana New" w:hAnsi="Angsana New" w:hint="cs"/>
          <w:sz w:val="30"/>
          <w:szCs w:val="30"/>
        </w:rPr>
        <w:t>5</w:t>
      </w:r>
      <w:r w:rsidR="00A01A33" w:rsidRPr="00F53688">
        <w:rPr>
          <w:rFonts w:ascii="Angsana New" w:hAnsi="Angsana New"/>
          <w:sz w:val="30"/>
          <w:szCs w:val="30"/>
          <w:cs/>
        </w:rPr>
        <w:t xml:space="preserve"> แห่ง หักด้วยอัตราส่วนลด</w:t>
      </w:r>
      <w:r w:rsidR="00A01A33" w:rsidRPr="00F53688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0DDDAD71" w14:textId="77777777" w:rsidR="000E5002" w:rsidRPr="00F53688" w:rsidRDefault="000E5002" w:rsidP="0017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BF5994F" w14:textId="248A85D5" w:rsidR="00937D8E" w:rsidRPr="00F53688" w:rsidRDefault="00DE151E" w:rsidP="0093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รายการเคลื่อนไหวของเงินกู้ยืมระยะสั้นจากกิจการที่เกี่ยวข้องกันสำหรับแต่ละปีสิ้นสุดวันที่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5A158B" w:rsidRPr="00F53688">
        <w:rPr>
          <w:rFonts w:ascii="Angsana New" w:hAnsi="Angsana New"/>
          <w:sz w:val="30"/>
          <w:szCs w:val="30"/>
        </w:rPr>
        <w:t>1</w:t>
      </w:r>
      <w:r w:rsidR="00962472" w:rsidRPr="00F53688">
        <w:rPr>
          <w:rFonts w:ascii="Angsana New" w:hAnsi="Angsana New"/>
          <w:sz w:val="30"/>
          <w:szCs w:val="30"/>
        </w:rPr>
        <w:t xml:space="preserve"> </w:t>
      </w:r>
      <w:r w:rsidR="00962472" w:rsidRPr="00F53688">
        <w:rPr>
          <w:rFonts w:ascii="Angsana New" w:hAnsi="Angsana New"/>
          <w:sz w:val="30"/>
          <w:szCs w:val="30"/>
          <w:cs/>
        </w:rPr>
        <w:t xml:space="preserve">และ </w:t>
      </w:r>
      <w:r w:rsidR="005A158B" w:rsidRPr="00F53688">
        <w:rPr>
          <w:rFonts w:ascii="Angsana New" w:hAnsi="Angsana New"/>
          <w:sz w:val="30"/>
          <w:szCs w:val="30"/>
        </w:rPr>
        <w:t>2560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มีดังนี้</w:t>
      </w:r>
    </w:p>
    <w:p w14:paraId="580733A1" w14:textId="77777777" w:rsidR="00937D8E" w:rsidRPr="00F53688" w:rsidRDefault="00937D8E" w:rsidP="00937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214" w:type="dxa"/>
        <w:tblInd w:w="360" w:type="dxa"/>
        <w:tblLook w:val="0000" w:firstRow="0" w:lastRow="0" w:firstColumn="0" w:lastColumn="0" w:noHBand="0" w:noVBand="0"/>
      </w:tblPr>
      <w:tblGrid>
        <w:gridCol w:w="3281"/>
        <w:gridCol w:w="1129"/>
        <w:gridCol w:w="139"/>
        <w:gridCol w:w="261"/>
        <w:gridCol w:w="1279"/>
        <w:gridCol w:w="236"/>
        <w:gridCol w:w="34"/>
        <w:gridCol w:w="40"/>
        <w:gridCol w:w="1234"/>
        <w:gridCol w:w="238"/>
        <w:gridCol w:w="1343"/>
      </w:tblGrid>
      <w:tr w:rsidR="00937D8E" w:rsidRPr="00F53688" w14:paraId="697F1711" w14:textId="77777777" w:rsidTr="002A6751">
        <w:trPr>
          <w:trHeight w:val="479"/>
        </w:trPr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</w:tcPr>
          <w:p w14:paraId="27548FB7" w14:textId="77777777" w:rsidR="00937D8E" w:rsidRPr="00F53688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21A2C5B" w14:textId="77777777" w:rsidR="00937D8E" w:rsidRPr="00F53688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12486D5" w14:textId="77777777" w:rsidR="00937D8E" w:rsidRPr="00F53688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21558940" w14:textId="77777777" w:rsidR="00937D8E" w:rsidRPr="00F53688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7D8E" w:rsidRPr="00F53688" w14:paraId="2D6822FA" w14:textId="77777777" w:rsidTr="002A6751"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</w:tcPr>
          <w:p w14:paraId="4BA4D791" w14:textId="77777777" w:rsidR="00937D8E" w:rsidRPr="00F53688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EEC134" w14:textId="4AE4298E" w:rsidR="00937D8E" w:rsidRPr="00F53688" w:rsidRDefault="007F0795" w:rsidP="002A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2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="005A158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4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B768E1B" w14:textId="77777777" w:rsidR="00937D8E" w:rsidRPr="00F53688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366DB6" w14:textId="7C60F3C4" w:rsidR="00937D8E" w:rsidRPr="00F53688" w:rsidRDefault="005A158B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1BB907" w14:textId="77777777" w:rsidR="00937D8E" w:rsidRPr="00F53688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796408C" w14:textId="6078B6BF" w:rsidR="00937D8E" w:rsidRPr="00F53688" w:rsidRDefault="007F0795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="005A158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371035" w14:textId="77777777" w:rsidR="00937D8E" w:rsidRPr="00F53688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757075" w14:textId="571C80F1" w:rsidR="00937D8E" w:rsidRPr="00F53688" w:rsidRDefault="005A158B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</w:tr>
      <w:tr w:rsidR="00937D8E" w:rsidRPr="00F53688" w14:paraId="223FE456" w14:textId="77777777" w:rsidTr="002A6751"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</w:tcPr>
          <w:p w14:paraId="0F12AEEF" w14:textId="77777777" w:rsidR="00937D8E" w:rsidRPr="00F53688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14:paraId="5ACDBFB2" w14:textId="5ED1F664" w:rsidR="00937D8E" w:rsidRPr="00F53688" w:rsidRDefault="00937D8E" w:rsidP="00521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F18EF" w:rsidRPr="00F53688" w14:paraId="30A45BE5" w14:textId="77777777" w:rsidTr="002A6751"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</w:tcPr>
          <w:p w14:paraId="0CBACBA2" w14:textId="49C83702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522B4C1" w14:textId="73CD7E86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7D4513" w14:textId="77777777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CFD893" w14:textId="56631310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7B43DBF" w14:textId="77777777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B180A8" w14:textId="214BE8A9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4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GB"/>
              </w:rPr>
              <w:t>503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A196AE" w14:textId="77777777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1E6F65" w14:textId="6BA35549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GB"/>
              </w:rPr>
              <w:t>531</w:t>
            </w:r>
          </w:p>
        </w:tc>
      </w:tr>
      <w:tr w:rsidR="004F18EF" w:rsidRPr="00F53688" w14:paraId="73179478" w14:textId="77777777" w:rsidTr="005F0793"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</w:tcPr>
          <w:p w14:paraId="2C6630BE" w14:textId="5A7B109D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F5368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768A69D" w14:textId="2D7BCD52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CCBAB7" w14:textId="77777777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D23C49D" w14:textId="586A8B62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42" w:right="-13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03A9579" w14:textId="77777777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2852602" w14:textId="071CEAD5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4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GB"/>
              </w:rPr>
              <w:t>1,00</w:t>
            </w:r>
            <w:r w:rsidR="000F25B0" w:rsidRPr="00F53688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101FDF" w14:textId="77777777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AA3A5AB" w14:textId="0162FB73" w:rsidR="004F18EF" w:rsidRPr="00F53688" w:rsidRDefault="004F18EF" w:rsidP="001751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08" w:right="-9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GB"/>
              </w:rPr>
              <w:t>(28)</w:t>
            </w:r>
          </w:p>
        </w:tc>
      </w:tr>
      <w:tr w:rsidR="004F18EF" w:rsidRPr="00F53688" w14:paraId="7200B0FA" w14:textId="77777777" w:rsidTr="005F0793"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</w:tcPr>
          <w:p w14:paraId="3C794B9D" w14:textId="1630BBD4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วันที่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456A187" w14:textId="3D8723DA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42"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7F6333" w14:textId="77777777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40D8D57" w14:textId="0E433043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42"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6F43F6F" w14:textId="77777777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33276B2" w14:textId="1C921726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14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1,50</w:t>
            </w:r>
            <w:r w:rsidR="000F25B0" w:rsidRPr="00F5368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003766" w14:textId="77777777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4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D5A0864" w14:textId="33E9897A" w:rsidR="004F18EF" w:rsidRPr="00F53688" w:rsidRDefault="004F18EF" w:rsidP="004F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503</w:t>
            </w:r>
          </w:p>
        </w:tc>
      </w:tr>
    </w:tbl>
    <w:p w14:paraId="4D1B7249" w14:textId="77DE53F3" w:rsidR="00047701" w:rsidRPr="00F53688" w:rsidRDefault="00A301B2" w:rsidP="0017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  <w:bookmarkStart w:id="6" w:name="OLE_LINK14"/>
      <w:bookmarkStart w:id="7" w:name="OLE_LINK15"/>
      <w:r w:rsidRPr="00F53688">
        <w:rPr>
          <w:rFonts w:ascii="Angsana New" w:hAnsi="Angsana New"/>
          <w:b/>
          <w:bCs/>
          <w:i/>
          <w:iCs/>
          <w:sz w:val="24"/>
          <w:szCs w:val="24"/>
        </w:rPr>
        <w:tab/>
      </w:r>
    </w:p>
    <w:p w14:paraId="1D073D01" w14:textId="77777777" w:rsidR="00AE7DE5" w:rsidRPr="00F53688" w:rsidRDefault="00AE7DE5" w:rsidP="0017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9BC1605" w14:textId="77777777" w:rsidR="00AE7DE5" w:rsidRPr="00F53688" w:rsidRDefault="00AE7DE5" w:rsidP="0017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FA5A2AB" w14:textId="77777777" w:rsidR="00AE7DE5" w:rsidRPr="00F53688" w:rsidRDefault="00AE7DE5" w:rsidP="0017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05E66B2" w14:textId="77777777" w:rsidR="00AE7DE5" w:rsidRPr="00F53688" w:rsidRDefault="00AE7DE5" w:rsidP="0017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09675C9" w14:textId="77777777" w:rsidR="00AE7DE5" w:rsidRPr="00F53688" w:rsidRDefault="00AE7DE5" w:rsidP="0017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7315F8E" w14:textId="77777777" w:rsidR="00AE7DE5" w:rsidRPr="00F53688" w:rsidRDefault="00AE7DE5" w:rsidP="0017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C2BCBFD" w14:textId="77777777" w:rsidR="00AE7DE5" w:rsidRPr="00F53688" w:rsidRDefault="00AE7DE5" w:rsidP="00175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8A1AF93" w14:textId="77777777" w:rsidR="00A01A33" w:rsidRPr="00F53688" w:rsidRDefault="00A01A33" w:rsidP="00A01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เงินกู้ยืมระยะ</w:t>
      </w:r>
      <w:r w:rsidRPr="00F5368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ยาว</w:t>
      </w: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จากกิจการที่เกี่ยวข้องกัน</w:t>
      </w:r>
    </w:p>
    <w:p w14:paraId="4DD9912A" w14:textId="77777777" w:rsidR="00A01A33" w:rsidRPr="00F53688" w:rsidRDefault="00A01A33" w:rsidP="00A01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240" w:type="dxa"/>
        <w:tblInd w:w="450" w:type="dxa"/>
        <w:tblLook w:val="0000" w:firstRow="0" w:lastRow="0" w:firstColumn="0" w:lastColumn="0" w:noHBand="0" w:noVBand="0"/>
      </w:tblPr>
      <w:tblGrid>
        <w:gridCol w:w="3330"/>
        <w:gridCol w:w="1191"/>
        <w:gridCol w:w="249"/>
        <w:gridCol w:w="1260"/>
        <w:gridCol w:w="270"/>
        <w:gridCol w:w="1337"/>
        <w:gridCol w:w="236"/>
        <w:gridCol w:w="1367"/>
      </w:tblGrid>
      <w:tr w:rsidR="00A01A33" w:rsidRPr="00F53688" w14:paraId="0B5EFC5E" w14:textId="77777777" w:rsidTr="002A675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2CE47" w14:textId="77777777" w:rsidR="00A01A33" w:rsidRPr="00F53688" w:rsidRDefault="00A01A33" w:rsidP="00F4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D0415A" w14:textId="77777777" w:rsidR="00A01A33" w:rsidRPr="00F53688" w:rsidRDefault="00A01A33" w:rsidP="00F4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67DF14" w14:textId="77777777" w:rsidR="00A01A33" w:rsidRPr="00F53688" w:rsidRDefault="00A01A33" w:rsidP="00F4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E5E3C0" w14:textId="77777777" w:rsidR="00A01A33" w:rsidRPr="00F53688" w:rsidRDefault="00A01A33" w:rsidP="00F4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1A33" w:rsidRPr="00F53688" w14:paraId="55143337" w14:textId="77777777" w:rsidTr="002A675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2867A" w14:textId="77777777" w:rsidR="00A01A33" w:rsidRPr="00F53688" w:rsidRDefault="00A01A33" w:rsidP="00F4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8DF420" w14:textId="77777777" w:rsidR="00A01A33" w:rsidRPr="00F53688" w:rsidRDefault="00A01A33" w:rsidP="00F4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DB4890" w14:textId="77777777" w:rsidR="00A01A33" w:rsidRPr="00F53688" w:rsidRDefault="00A01A33" w:rsidP="00F4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BAD74" w14:textId="77777777" w:rsidR="00A01A33" w:rsidRPr="00F53688" w:rsidRDefault="00A01A33" w:rsidP="00F4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BA1F9F" w14:textId="77777777" w:rsidR="00A01A33" w:rsidRPr="00F53688" w:rsidRDefault="00A01A33" w:rsidP="00F4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BE092" w14:textId="77777777" w:rsidR="00A01A33" w:rsidRPr="00F53688" w:rsidRDefault="00A01A33" w:rsidP="00F4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2F14C" w14:textId="77777777" w:rsidR="00A01A33" w:rsidRPr="00F53688" w:rsidRDefault="00A01A33" w:rsidP="00F4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AFA331" w14:textId="77777777" w:rsidR="00A01A33" w:rsidRPr="00F53688" w:rsidRDefault="00A01A33" w:rsidP="00F4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01A33" w:rsidRPr="00F53688" w14:paraId="30F4063C" w14:textId="77777777" w:rsidTr="002A675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DA977" w14:textId="77777777" w:rsidR="00A01A33" w:rsidRPr="00F53688" w:rsidRDefault="00A01A33" w:rsidP="00F4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5ADD98" w14:textId="77777777" w:rsidR="00A01A33" w:rsidRPr="00F53688" w:rsidRDefault="00A01A33" w:rsidP="00F4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01A33" w:rsidRPr="00F53688" w14:paraId="3B516CB0" w14:textId="77777777" w:rsidTr="002A675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FF980" w14:textId="77777777" w:rsidR="00A01A33" w:rsidRPr="00F53688" w:rsidRDefault="00A01A33" w:rsidP="00F4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3364D6" w14:textId="77777777" w:rsidR="00A01A33" w:rsidRPr="00F53688" w:rsidRDefault="00A01A33" w:rsidP="00F4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B04E92" w14:textId="77777777" w:rsidR="00A01A33" w:rsidRPr="00F53688" w:rsidRDefault="00A01A33" w:rsidP="00F4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C2EEF0" w14:textId="77777777" w:rsidR="00A01A33" w:rsidRPr="00F53688" w:rsidRDefault="00A01A33" w:rsidP="00F4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5533FE" w14:textId="77777777" w:rsidR="00A01A33" w:rsidRPr="00F53688" w:rsidRDefault="00A01A33" w:rsidP="00F4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88A10" w14:textId="77777777" w:rsidR="00A01A33" w:rsidRPr="00F53688" w:rsidRDefault="00A01A33" w:rsidP="00F4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956C24" w14:textId="77777777" w:rsidR="00A01A33" w:rsidRPr="00F53688" w:rsidRDefault="00A01A33" w:rsidP="00F4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62833D" w14:textId="77777777" w:rsidR="00A01A33" w:rsidRPr="00F53688" w:rsidRDefault="00A01A33" w:rsidP="00F44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722" w:rsidRPr="00F53688" w14:paraId="05B17D5D" w14:textId="77777777" w:rsidTr="002A675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8296D" w14:textId="020799C5" w:rsidR="00DC7722" w:rsidRPr="00F53688" w:rsidRDefault="00DC7722" w:rsidP="00DC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ไทยออยล์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ศูนย์บริหารเงิน จำกัด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FA3C25" w14:textId="4D9D6DCE" w:rsidR="00DC7722" w:rsidRPr="00F53688" w:rsidRDefault="00DC7722" w:rsidP="00AE1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259E5" w14:textId="77777777" w:rsidR="00DC7722" w:rsidRPr="00F53688" w:rsidRDefault="00DC7722" w:rsidP="00DC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9F62CF" w14:textId="2B8A447D" w:rsidR="00DC7722" w:rsidRPr="00F53688" w:rsidRDefault="00DC7722" w:rsidP="00AE1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46" w:right="-37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9E7703" w14:textId="77777777" w:rsidR="00DC7722" w:rsidRPr="00F53688" w:rsidRDefault="00DC7722" w:rsidP="00DC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48A9CD" w14:textId="5DC57563" w:rsidR="00DC7722" w:rsidRPr="00F53688" w:rsidRDefault="00DC7722" w:rsidP="00AE1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48" w:right="-14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52,197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A6CCAD" w14:textId="77777777" w:rsidR="00DC7722" w:rsidRPr="00F53688" w:rsidRDefault="00DC7722" w:rsidP="00DC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06F352" w14:textId="1E37D2B1" w:rsidR="00DC7722" w:rsidRPr="00F53688" w:rsidRDefault="00DC7722" w:rsidP="00AE1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9"/>
                <w:tab w:val="decimal" w:pos="1019"/>
              </w:tabs>
              <w:spacing w:line="240" w:lineRule="auto"/>
              <w:ind w:right="-13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                -</w:t>
            </w:r>
          </w:p>
        </w:tc>
      </w:tr>
      <w:tr w:rsidR="00DC7722" w:rsidRPr="00F53688" w14:paraId="0A860C4E" w14:textId="77777777" w:rsidTr="002A675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2DEDD" w14:textId="400DEA7A" w:rsidR="00DC7722" w:rsidRPr="00F53688" w:rsidRDefault="00DC7722" w:rsidP="00DC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ต้นทุนการกู้ยืมรอตัดจ่าย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CA039" w14:textId="7EA2EF90" w:rsidR="00DC7722" w:rsidRPr="00F53688" w:rsidRDefault="00DC7722" w:rsidP="00AE1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B8D77" w14:textId="77777777" w:rsidR="00DC7722" w:rsidRPr="00F53688" w:rsidRDefault="00DC7722" w:rsidP="00DC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BED124" w14:textId="4BCD6185" w:rsidR="00DC7722" w:rsidRPr="00F53688" w:rsidRDefault="00DC7722" w:rsidP="00AE1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46" w:right="-37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6A33C9" w14:textId="77777777" w:rsidR="00DC7722" w:rsidRPr="00F53688" w:rsidRDefault="00DC7722" w:rsidP="00DC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517A76" w14:textId="51AF9A64" w:rsidR="00DC7722" w:rsidRPr="00F53688" w:rsidRDefault="00DC7722" w:rsidP="00AE1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648" w:right="-14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(169)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D3F5E9" w14:textId="77777777" w:rsidR="00DC7722" w:rsidRPr="00F53688" w:rsidRDefault="00DC7722" w:rsidP="00DC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8D947C" w14:textId="59051022" w:rsidR="00DC7722" w:rsidRPr="00F53688" w:rsidRDefault="00DC7722" w:rsidP="00AE1F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9"/>
                <w:tab w:val="decimal" w:pos="1019"/>
              </w:tabs>
              <w:spacing w:line="240" w:lineRule="auto"/>
              <w:ind w:right="-13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                -</w:t>
            </w:r>
          </w:p>
        </w:tc>
      </w:tr>
      <w:tr w:rsidR="00DC7722" w:rsidRPr="00F53688" w14:paraId="7458FB06" w14:textId="77777777" w:rsidTr="002A675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868D7" w14:textId="77777777" w:rsidR="00DC7722" w:rsidRPr="00F53688" w:rsidRDefault="00DC7722" w:rsidP="00DC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C6AD933" w14:textId="7D463E8A" w:rsidR="00DC7722" w:rsidRPr="00F53688" w:rsidRDefault="00DC7722" w:rsidP="00DC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1B2BE1" w14:textId="77777777" w:rsidR="00DC7722" w:rsidRPr="00F53688" w:rsidRDefault="00DC7722" w:rsidP="00DC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  <w:tab w:val="decimal" w:pos="1053"/>
              </w:tabs>
              <w:spacing w:line="240" w:lineRule="auto"/>
              <w:ind w:left="-108"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F6F32FA" w14:textId="1BC6974E" w:rsidR="00DC7722" w:rsidRPr="00F53688" w:rsidRDefault="00DC7722" w:rsidP="00DC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46" w:right="-3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036B4D" w14:textId="77777777" w:rsidR="00DC7722" w:rsidRPr="00F53688" w:rsidRDefault="00DC7722" w:rsidP="00DC7722">
            <w:pPr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6383193" w14:textId="2F81396C" w:rsidR="00DC7722" w:rsidRPr="00F53688" w:rsidRDefault="00DC7722" w:rsidP="00DC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4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52,028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D2D4FA" w14:textId="77777777" w:rsidR="00DC7722" w:rsidRPr="00F53688" w:rsidRDefault="00DC7722" w:rsidP="00DC7722">
            <w:pPr>
              <w:ind w:right="-1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7416F56" w14:textId="07E5D373" w:rsidR="00DC7722" w:rsidRPr="00F53688" w:rsidRDefault="00DC7722" w:rsidP="00DC7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9"/>
                <w:tab w:val="decimal" w:pos="1019"/>
              </w:tabs>
              <w:spacing w:line="240" w:lineRule="auto"/>
              <w:ind w:right="-1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-</w:t>
            </w:r>
          </w:p>
        </w:tc>
      </w:tr>
    </w:tbl>
    <w:p w14:paraId="5EC5E6F0" w14:textId="5EAAE661" w:rsidR="00AB07C6" w:rsidRPr="00F53688" w:rsidRDefault="002A6751" w:rsidP="00A01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  <w:r w:rsidRPr="00F53688">
        <w:rPr>
          <w:rFonts w:ascii="Angsana New" w:hAnsi="Angsana New"/>
          <w:b/>
          <w:bCs/>
          <w:i/>
          <w:iCs/>
          <w:sz w:val="24"/>
          <w:szCs w:val="24"/>
        </w:rPr>
        <w:t xml:space="preserve"> </w:t>
      </w:r>
    </w:p>
    <w:p w14:paraId="3B9AE243" w14:textId="77777777" w:rsidR="00A01A33" w:rsidRPr="00F53688" w:rsidRDefault="00A01A33" w:rsidP="00A01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</w:t>
      </w:r>
      <w:r w:rsidRPr="00F5368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กู้ระยะยาว</w:t>
      </w:r>
    </w:p>
    <w:p w14:paraId="3FE70586" w14:textId="77777777" w:rsidR="00A01A33" w:rsidRPr="00F53688" w:rsidRDefault="00A01A33" w:rsidP="00A01A33">
      <w:pPr>
        <w:pStyle w:val="NoSpacing"/>
        <w:rPr>
          <w:rFonts w:asciiTheme="majorBidi" w:hAnsiTheme="majorBidi" w:cstheme="majorBidi"/>
          <w:sz w:val="24"/>
          <w:szCs w:val="24"/>
        </w:rPr>
      </w:pPr>
    </w:p>
    <w:p w14:paraId="5184C7EC" w14:textId="2CF6A108" w:rsidR="00A01A33" w:rsidRPr="00F53688" w:rsidRDefault="00A058A4" w:rsidP="0004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 w:hint="cs"/>
          <w:sz w:val="30"/>
          <w:szCs w:val="30"/>
          <w:cs/>
        </w:rPr>
        <w:t>ณ</w:t>
      </w:r>
      <w:r w:rsidR="00A01A33" w:rsidRPr="00F53688">
        <w:rPr>
          <w:rFonts w:ascii="Angsana New" w:hAnsi="Angsana New"/>
          <w:sz w:val="30"/>
          <w:szCs w:val="30"/>
          <w:cs/>
        </w:rPr>
        <w:t xml:space="preserve"> วันที่</w:t>
      </w:r>
      <w:r w:rsidR="00A01A33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1A33" w:rsidRPr="00F53688">
        <w:rPr>
          <w:rFonts w:ascii="Angsana New" w:hAnsi="Angsana New"/>
          <w:sz w:val="30"/>
          <w:szCs w:val="30"/>
        </w:rPr>
        <w:t>11</w:t>
      </w:r>
      <w:r w:rsidR="00A01A33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1A33" w:rsidRPr="00F53688">
        <w:rPr>
          <w:rFonts w:ascii="Angsana New" w:hAnsi="Angsana New"/>
          <w:sz w:val="30"/>
          <w:szCs w:val="30"/>
          <w:cs/>
        </w:rPr>
        <w:t>เมษายน</w:t>
      </w:r>
      <w:r w:rsidR="00A01A33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1A33" w:rsidRPr="00F53688">
        <w:rPr>
          <w:rFonts w:ascii="Angsana New" w:hAnsi="Angsana New"/>
          <w:sz w:val="30"/>
          <w:szCs w:val="30"/>
        </w:rPr>
        <w:t>2561</w:t>
      </w:r>
      <w:r w:rsidR="00A01A33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1A33" w:rsidRPr="00F53688">
        <w:rPr>
          <w:rFonts w:ascii="Angsana New" w:hAnsi="Angsana New"/>
          <w:sz w:val="30"/>
          <w:szCs w:val="30"/>
          <w:cs/>
        </w:rPr>
        <w:t>บริษัทย่อย</w:t>
      </w:r>
      <w:r w:rsidRPr="00F53688">
        <w:rPr>
          <w:rFonts w:ascii="Angsana New" w:hAnsi="Angsana New" w:hint="cs"/>
          <w:sz w:val="30"/>
          <w:szCs w:val="30"/>
          <w:cs/>
        </w:rPr>
        <w:t>แห่งหนึ่ง</w:t>
      </w:r>
      <w:r w:rsidR="00C7556D" w:rsidRPr="00F53688">
        <w:rPr>
          <w:rFonts w:ascii="Angsana New" w:hAnsi="Angsana New" w:hint="cs"/>
          <w:sz w:val="30"/>
          <w:szCs w:val="30"/>
          <w:cs/>
        </w:rPr>
        <w:t>ไ</w:t>
      </w:r>
      <w:r w:rsidR="00A01A33" w:rsidRPr="00F53688">
        <w:rPr>
          <w:rFonts w:ascii="Angsana New" w:hAnsi="Angsana New"/>
          <w:sz w:val="30"/>
          <w:szCs w:val="30"/>
          <w:cs/>
        </w:rPr>
        <w:t>ด้ทำสัญญาเงินกู้ระยะยาวกับบริษัทจากเงินที่ได้สุทธิจากการออก</w:t>
      </w:r>
      <w:r w:rsidR="00A01A33" w:rsidRPr="00F53688">
        <w:rPr>
          <w:rFonts w:ascii="Angsana New" w:hAnsi="Angsana New"/>
          <w:sz w:val="30"/>
          <w:szCs w:val="30"/>
        </w:rPr>
        <w:br/>
      </w:r>
      <w:r w:rsidR="00A01A33" w:rsidRPr="00F53688">
        <w:rPr>
          <w:rFonts w:ascii="Angsana New" w:hAnsi="Angsana New"/>
          <w:sz w:val="30"/>
          <w:szCs w:val="30"/>
          <w:cs/>
        </w:rPr>
        <w:t>หุ้นกู้ชุดใหม่ จำนวน</w:t>
      </w:r>
      <w:r w:rsidR="00A01A33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1A33" w:rsidRPr="00F53688">
        <w:rPr>
          <w:rFonts w:ascii="Angsana New" w:hAnsi="Angsana New"/>
          <w:sz w:val="30"/>
          <w:szCs w:val="30"/>
        </w:rPr>
        <w:t>283</w:t>
      </w:r>
      <w:r w:rsidR="00A01A33" w:rsidRPr="00F53688">
        <w:rPr>
          <w:rFonts w:ascii="Angsana New" w:hAnsi="Angsana New"/>
          <w:sz w:val="30"/>
          <w:szCs w:val="30"/>
          <w:cs/>
        </w:rPr>
        <w:t>.</w:t>
      </w:r>
      <w:r w:rsidR="00A01A33" w:rsidRPr="00F53688">
        <w:rPr>
          <w:rFonts w:ascii="Angsana New" w:hAnsi="Angsana New"/>
          <w:sz w:val="30"/>
          <w:szCs w:val="30"/>
        </w:rPr>
        <w:t>6</w:t>
      </w:r>
      <w:r w:rsidR="00A01A33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1A33" w:rsidRPr="00F53688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</w:t>
      </w:r>
      <w:r w:rsidR="00D75930" w:rsidRPr="00F53688">
        <w:rPr>
          <w:rFonts w:ascii="Angsana New" w:hAnsi="Angsana New" w:hint="cs"/>
          <w:sz w:val="30"/>
          <w:szCs w:val="30"/>
          <w:cs/>
        </w:rPr>
        <w:t xml:space="preserve">เทียบเท่า </w:t>
      </w:r>
      <w:r w:rsidR="00D75930" w:rsidRPr="00F53688">
        <w:rPr>
          <w:rFonts w:ascii="Angsana New" w:hAnsi="Angsana New"/>
          <w:sz w:val="30"/>
          <w:szCs w:val="30"/>
        </w:rPr>
        <w:t xml:space="preserve">9,250 </w:t>
      </w:r>
      <w:r w:rsidR="00D75930" w:rsidRPr="00F5368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A01A33" w:rsidRPr="00F53688">
        <w:rPr>
          <w:rFonts w:ascii="Angsana New" w:hAnsi="Angsana New"/>
          <w:sz w:val="30"/>
          <w:szCs w:val="30"/>
          <w:cs/>
        </w:rPr>
        <w:t>ครบกำหนดไถ่ถอนปี</w:t>
      </w:r>
      <w:r w:rsidR="00A01A33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1A33" w:rsidRPr="00F53688">
        <w:rPr>
          <w:rFonts w:ascii="Angsana New" w:hAnsi="Angsana New"/>
          <w:sz w:val="30"/>
          <w:szCs w:val="30"/>
        </w:rPr>
        <w:t>2023</w:t>
      </w:r>
      <w:r w:rsidR="00A01A33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1A33" w:rsidRPr="00F53688">
        <w:rPr>
          <w:rFonts w:ascii="Angsana New" w:hAnsi="Angsana New"/>
          <w:sz w:val="30"/>
          <w:szCs w:val="30"/>
          <w:cs/>
        </w:rPr>
        <w:t>และมีอัตราดอกเบี้ยคงที่ร้อยละ</w:t>
      </w:r>
      <w:r w:rsidR="00A01A33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1A33" w:rsidRPr="00F53688">
        <w:rPr>
          <w:rFonts w:ascii="Angsana New" w:hAnsi="Angsana New"/>
          <w:sz w:val="30"/>
          <w:szCs w:val="30"/>
        </w:rPr>
        <w:t>4</w:t>
      </w:r>
      <w:r w:rsidR="00A01A33" w:rsidRPr="00F53688">
        <w:rPr>
          <w:rFonts w:ascii="Angsana New" w:hAnsi="Angsana New"/>
          <w:sz w:val="30"/>
          <w:szCs w:val="30"/>
          <w:cs/>
        </w:rPr>
        <w:t>.</w:t>
      </w:r>
      <w:r w:rsidR="00A01A33" w:rsidRPr="00F53688">
        <w:rPr>
          <w:rFonts w:ascii="Angsana New" w:hAnsi="Angsana New"/>
          <w:sz w:val="30"/>
          <w:szCs w:val="30"/>
        </w:rPr>
        <w:t>09</w:t>
      </w:r>
      <w:r w:rsidR="00A01A33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1A33" w:rsidRPr="00F53688">
        <w:rPr>
          <w:rFonts w:ascii="Angsana New" w:hAnsi="Angsana New"/>
          <w:sz w:val="30"/>
          <w:szCs w:val="30"/>
          <w:cs/>
        </w:rPr>
        <w:t>ต่อปี และจำนวน</w:t>
      </w:r>
      <w:r w:rsidR="00A01A33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1A33" w:rsidRPr="00F53688">
        <w:rPr>
          <w:rFonts w:ascii="Angsana New" w:hAnsi="Angsana New"/>
          <w:sz w:val="30"/>
          <w:szCs w:val="30"/>
        </w:rPr>
        <w:t>327</w:t>
      </w:r>
      <w:r w:rsidR="00A01A33" w:rsidRPr="00F53688">
        <w:rPr>
          <w:rFonts w:ascii="Angsana New" w:hAnsi="Angsana New"/>
          <w:sz w:val="30"/>
          <w:szCs w:val="30"/>
          <w:cs/>
        </w:rPr>
        <w:t>.</w:t>
      </w:r>
      <w:r w:rsidR="00A01A33" w:rsidRPr="00F53688">
        <w:rPr>
          <w:rFonts w:ascii="Angsana New" w:hAnsi="Angsana New"/>
          <w:sz w:val="30"/>
          <w:szCs w:val="30"/>
        </w:rPr>
        <w:t>6</w:t>
      </w:r>
      <w:r w:rsidR="00A01A33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1A33" w:rsidRPr="00F53688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</w:t>
      </w:r>
      <w:r w:rsidR="00D75930" w:rsidRPr="00F53688">
        <w:rPr>
          <w:rFonts w:ascii="Angsana New" w:hAnsi="Angsana New" w:hint="cs"/>
          <w:sz w:val="30"/>
          <w:szCs w:val="30"/>
          <w:cs/>
        </w:rPr>
        <w:t xml:space="preserve">เทียบเท่า </w:t>
      </w:r>
      <w:r w:rsidR="00D75930" w:rsidRPr="00F53688">
        <w:rPr>
          <w:rFonts w:ascii="Angsana New" w:hAnsi="Angsana New"/>
          <w:sz w:val="30"/>
          <w:szCs w:val="30"/>
        </w:rPr>
        <w:t xml:space="preserve">10,684 </w:t>
      </w:r>
      <w:r w:rsidR="00D75930" w:rsidRPr="00F5368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A01A33" w:rsidRPr="00F53688">
        <w:rPr>
          <w:rFonts w:ascii="Angsana New" w:hAnsi="Angsana New"/>
          <w:sz w:val="30"/>
          <w:szCs w:val="30"/>
          <w:cs/>
        </w:rPr>
        <w:t>ครบกำหนดไถ่ถอนปี</w:t>
      </w:r>
      <w:r w:rsidR="00A01A33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1A33" w:rsidRPr="00F53688">
        <w:rPr>
          <w:rFonts w:ascii="Angsana New" w:hAnsi="Angsana New"/>
          <w:sz w:val="30"/>
          <w:szCs w:val="30"/>
        </w:rPr>
        <w:t>2043</w:t>
      </w:r>
      <w:r w:rsidR="00A01A33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1A33" w:rsidRPr="00F53688">
        <w:rPr>
          <w:rFonts w:ascii="Angsana New" w:hAnsi="Angsana New"/>
          <w:sz w:val="30"/>
          <w:szCs w:val="30"/>
          <w:cs/>
        </w:rPr>
        <w:t>และมีอัตราดอกเบี้ยคงที่ร้อยละ</w:t>
      </w:r>
      <w:r w:rsidR="00A01A33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1A33" w:rsidRPr="00F53688">
        <w:rPr>
          <w:rFonts w:ascii="Angsana New" w:hAnsi="Angsana New"/>
          <w:sz w:val="30"/>
          <w:szCs w:val="30"/>
        </w:rPr>
        <w:t>5</w:t>
      </w:r>
      <w:r w:rsidR="00A01A33" w:rsidRPr="00F53688">
        <w:rPr>
          <w:rFonts w:ascii="Angsana New" w:hAnsi="Angsana New"/>
          <w:sz w:val="30"/>
          <w:szCs w:val="30"/>
          <w:cs/>
        </w:rPr>
        <w:t>.</w:t>
      </w:r>
      <w:r w:rsidR="00A01A33" w:rsidRPr="00F53688">
        <w:rPr>
          <w:rFonts w:ascii="Angsana New" w:hAnsi="Angsana New"/>
          <w:sz w:val="30"/>
          <w:szCs w:val="30"/>
        </w:rPr>
        <w:t>35</w:t>
      </w:r>
      <w:r w:rsidR="00A01A33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01A33" w:rsidRPr="00F53688">
        <w:rPr>
          <w:rFonts w:ascii="Angsana New" w:hAnsi="Angsana New"/>
          <w:sz w:val="30"/>
          <w:szCs w:val="30"/>
          <w:cs/>
        </w:rPr>
        <w:t>ต่อปี ทั้งนี้เพื่อเป็นการบริหารสภาพคล่องของบริษัทต่อไป</w:t>
      </w:r>
    </w:p>
    <w:p w14:paraId="391612E2" w14:textId="77777777" w:rsidR="00AE067D" w:rsidRPr="00F53688" w:rsidRDefault="00AE067D" w:rsidP="0004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2345749" w14:textId="3CD22C04" w:rsidR="00AE067D" w:rsidRPr="00F53688" w:rsidRDefault="007031CE" w:rsidP="00A05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 w:hint="cs"/>
          <w:sz w:val="30"/>
          <w:szCs w:val="30"/>
          <w:cs/>
        </w:rPr>
        <w:t>ณ</w:t>
      </w:r>
      <w:r w:rsidR="00AE067D" w:rsidRPr="00F53688">
        <w:rPr>
          <w:rFonts w:ascii="Angsana New" w:hAnsi="Angsana New"/>
          <w:sz w:val="30"/>
          <w:szCs w:val="30"/>
          <w:cs/>
        </w:rPr>
        <w:t xml:space="preserve"> วันที่</w:t>
      </w:r>
      <w:r w:rsidR="00AE067D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067D" w:rsidRPr="00F53688">
        <w:rPr>
          <w:rFonts w:ascii="Angsana New" w:hAnsi="Angsana New"/>
          <w:sz w:val="30"/>
          <w:szCs w:val="30"/>
        </w:rPr>
        <w:t>21</w:t>
      </w:r>
      <w:r w:rsidR="00AE067D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067D" w:rsidRPr="00F53688">
        <w:rPr>
          <w:rFonts w:ascii="Angsana New" w:hAnsi="Angsana New"/>
          <w:sz w:val="30"/>
          <w:szCs w:val="30"/>
          <w:cs/>
        </w:rPr>
        <w:t>พฤศจิกายน</w:t>
      </w:r>
      <w:r w:rsidR="00AE067D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067D" w:rsidRPr="00F53688">
        <w:rPr>
          <w:rFonts w:ascii="Angsana New" w:hAnsi="Angsana New"/>
          <w:sz w:val="30"/>
          <w:szCs w:val="30"/>
        </w:rPr>
        <w:t>2561</w:t>
      </w:r>
      <w:r w:rsidR="00AE067D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067D" w:rsidRPr="00F53688">
        <w:rPr>
          <w:rFonts w:ascii="Angsana New" w:hAnsi="Angsana New"/>
          <w:sz w:val="30"/>
          <w:szCs w:val="30"/>
          <w:cs/>
        </w:rPr>
        <w:t>บริษัทย่อย</w:t>
      </w:r>
      <w:r w:rsidRPr="00F53688">
        <w:rPr>
          <w:rFonts w:ascii="Angsana New" w:hAnsi="Angsana New" w:hint="cs"/>
          <w:sz w:val="30"/>
          <w:szCs w:val="30"/>
          <w:cs/>
        </w:rPr>
        <w:t>แห่งหนึ่ง</w:t>
      </w:r>
      <w:r w:rsidR="00AE067D" w:rsidRPr="00F53688">
        <w:rPr>
          <w:rFonts w:ascii="Angsana New" w:hAnsi="Angsana New"/>
          <w:sz w:val="30"/>
          <w:szCs w:val="30"/>
          <w:cs/>
        </w:rPr>
        <w:t>ได้ทำสัญญาเงินกู้ระยะยาวกับบริษัทจากเงินที่ได้สุทธิจากการออกหุ้นกู้ชุดใหม่ จำนวน</w:t>
      </w:r>
      <w:r w:rsidR="00AE067D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4452" w:rsidRPr="00F53688">
        <w:rPr>
          <w:rFonts w:ascii="Angsana New" w:hAnsi="Angsana New"/>
          <w:sz w:val="30"/>
          <w:szCs w:val="30"/>
        </w:rPr>
        <w:t>396.1</w:t>
      </w:r>
      <w:r w:rsidR="00AE067D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067D" w:rsidRPr="00F53688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</w:t>
      </w:r>
      <w:r w:rsidR="009521DB" w:rsidRPr="00F53688">
        <w:rPr>
          <w:rFonts w:ascii="Angsana New" w:hAnsi="Angsana New" w:hint="cs"/>
          <w:sz w:val="30"/>
          <w:szCs w:val="30"/>
          <w:cs/>
        </w:rPr>
        <w:t xml:space="preserve">เทียบเท่า </w:t>
      </w:r>
      <w:r w:rsidR="009521DB" w:rsidRPr="00F53688">
        <w:rPr>
          <w:rFonts w:ascii="Angsana New" w:hAnsi="Angsana New"/>
          <w:sz w:val="30"/>
          <w:szCs w:val="30"/>
        </w:rPr>
        <w:t>1</w:t>
      </w:r>
      <w:r w:rsidR="006055F6" w:rsidRPr="00F53688">
        <w:rPr>
          <w:rFonts w:ascii="Angsana New" w:hAnsi="Angsana New"/>
          <w:sz w:val="30"/>
          <w:szCs w:val="30"/>
        </w:rPr>
        <w:t>3,140</w:t>
      </w:r>
      <w:r w:rsidR="009521DB" w:rsidRPr="00F53688">
        <w:rPr>
          <w:rFonts w:ascii="Angsana New" w:hAnsi="Angsana New"/>
          <w:sz w:val="30"/>
          <w:szCs w:val="30"/>
        </w:rPr>
        <w:t xml:space="preserve"> </w:t>
      </w:r>
      <w:r w:rsidR="009521DB" w:rsidRPr="00F53688">
        <w:rPr>
          <w:rFonts w:ascii="Angsana New" w:hAnsi="Angsana New" w:hint="cs"/>
          <w:sz w:val="30"/>
          <w:szCs w:val="30"/>
          <w:cs/>
        </w:rPr>
        <w:t>ล้านบาท</w:t>
      </w:r>
      <w:r w:rsidR="009521DB" w:rsidRPr="00F53688">
        <w:rPr>
          <w:rFonts w:ascii="Angsana New" w:hAnsi="Angsana New"/>
          <w:sz w:val="30"/>
          <w:szCs w:val="30"/>
        </w:rPr>
        <w:t xml:space="preserve"> </w:t>
      </w:r>
      <w:r w:rsidR="00AE067D" w:rsidRPr="00F53688">
        <w:rPr>
          <w:rFonts w:ascii="Angsana New" w:hAnsi="Angsana New"/>
          <w:sz w:val="30"/>
          <w:szCs w:val="30"/>
          <w:cs/>
        </w:rPr>
        <w:t>ครบกำหนดไถ่ถอนปี</w:t>
      </w:r>
      <w:r w:rsidR="00AE067D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067D" w:rsidRPr="00F53688">
        <w:rPr>
          <w:rFonts w:ascii="Angsana New" w:hAnsi="Angsana New"/>
          <w:sz w:val="30"/>
          <w:szCs w:val="30"/>
        </w:rPr>
        <w:t>2028</w:t>
      </w:r>
      <w:r w:rsidR="00AE067D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067D" w:rsidRPr="00F53688">
        <w:rPr>
          <w:rFonts w:ascii="Angsana New" w:hAnsi="Angsana New"/>
          <w:sz w:val="30"/>
          <w:szCs w:val="30"/>
          <w:cs/>
        </w:rPr>
        <w:t>และมีอัตราดอกเบี้ยคงที่ร้อยละ</w:t>
      </w:r>
      <w:r w:rsidR="00AE067D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4452" w:rsidRPr="00F53688">
        <w:rPr>
          <w:rFonts w:ascii="Angsana New" w:hAnsi="Angsana New"/>
          <w:sz w:val="30"/>
          <w:szCs w:val="30"/>
        </w:rPr>
        <w:t>5.22</w:t>
      </w:r>
      <w:r w:rsidR="00AE067D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067D" w:rsidRPr="00F53688">
        <w:rPr>
          <w:rFonts w:ascii="Angsana New" w:hAnsi="Angsana New"/>
          <w:sz w:val="30"/>
          <w:szCs w:val="30"/>
          <w:cs/>
        </w:rPr>
        <w:t>ต่อปี และจำนวน</w:t>
      </w:r>
      <w:r w:rsidR="00AE067D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4452" w:rsidRPr="00F53688">
        <w:rPr>
          <w:rFonts w:ascii="Angsana New" w:hAnsi="Angsana New"/>
          <w:sz w:val="30"/>
          <w:szCs w:val="30"/>
        </w:rPr>
        <w:t>593.1</w:t>
      </w:r>
      <w:r w:rsidR="00AE067D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067D" w:rsidRPr="00F53688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="009521DB" w:rsidRPr="00F53688">
        <w:rPr>
          <w:rFonts w:ascii="Angsana New" w:hAnsi="Angsana New"/>
          <w:sz w:val="30"/>
          <w:szCs w:val="30"/>
          <w:cs/>
        </w:rPr>
        <w:t xml:space="preserve"> </w:t>
      </w:r>
      <w:r w:rsidR="009521DB" w:rsidRPr="00F53688">
        <w:rPr>
          <w:rFonts w:ascii="Angsana New" w:hAnsi="Angsana New" w:hint="cs"/>
          <w:sz w:val="30"/>
          <w:szCs w:val="30"/>
          <w:cs/>
        </w:rPr>
        <w:t xml:space="preserve">เทียบเท่า </w:t>
      </w:r>
      <w:r w:rsidR="009521DB" w:rsidRPr="00F53688">
        <w:rPr>
          <w:rFonts w:ascii="Angsana New" w:hAnsi="Angsana New"/>
          <w:sz w:val="30"/>
          <w:szCs w:val="30"/>
        </w:rPr>
        <w:t>19,</w:t>
      </w:r>
      <w:r w:rsidR="006055F6" w:rsidRPr="00F53688">
        <w:rPr>
          <w:rFonts w:ascii="Angsana New" w:hAnsi="Angsana New"/>
          <w:sz w:val="30"/>
          <w:szCs w:val="30"/>
        </w:rPr>
        <w:t xml:space="preserve">676 </w:t>
      </w:r>
      <w:r w:rsidR="009521DB" w:rsidRPr="00F53688">
        <w:rPr>
          <w:rFonts w:ascii="Angsana New" w:hAnsi="Angsana New" w:hint="cs"/>
          <w:sz w:val="30"/>
          <w:szCs w:val="30"/>
          <w:cs/>
        </w:rPr>
        <w:t>ล้านบาท</w:t>
      </w:r>
      <w:r w:rsidR="00AE067D" w:rsidRPr="00F53688">
        <w:rPr>
          <w:rFonts w:ascii="Angsana New" w:hAnsi="Angsana New"/>
          <w:sz w:val="30"/>
          <w:szCs w:val="30"/>
          <w:cs/>
        </w:rPr>
        <w:t xml:space="preserve"> ครบกำหนดไถ่ถอนปี</w:t>
      </w:r>
      <w:r w:rsidR="00AE067D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067D" w:rsidRPr="00F53688">
        <w:rPr>
          <w:rFonts w:ascii="Angsana New" w:hAnsi="Angsana New"/>
          <w:sz w:val="30"/>
          <w:szCs w:val="30"/>
        </w:rPr>
        <w:t>204</w:t>
      </w:r>
      <w:r w:rsidR="00F14452" w:rsidRPr="00F53688">
        <w:rPr>
          <w:rFonts w:ascii="Angsana New" w:hAnsi="Angsana New"/>
          <w:sz w:val="30"/>
          <w:szCs w:val="30"/>
        </w:rPr>
        <w:t>8</w:t>
      </w:r>
      <w:r w:rsidR="00AE067D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067D" w:rsidRPr="00F53688">
        <w:rPr>
          <w:rFonts w:ascii="Angsana New" w:hAnsi="Angsana New"/>
          <w:sz w:val="30"/>
          <w:szCs w:val="30"/>
          <w:cs/>
        </w:rPr>
        <w:t>และมีอัตราดอกเบี้ยคงที่ร้อยละ</w:t>
      </w:r>
      <w:r w:rsidR="00AE067D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067D" w:rsidRPr="00F53688">
        <w:rPr>
          <w:rFonts w:ascii="Angsana New" w:hAnsi="Angsana New"/>
          <w:sz w:val="30"/>
          <w:szCs w:val="30"/>
        </w:rPr>
        <w:t>5</w:t>
      </w:r>
      <w:r w:rsidR="00AE067D" w:rsidRPr="00F53688">
        <w:rPr>
          <w:rFonts w:ascii="Angsana New" w:hAnsi="Angsana New"/>
          <w:sz w:val="30"/>
          <w:szCs w:val="30"/>
          <w:cs/>
        </w:rPr>
        <w:t>.</w:t>
      </w:r>
      <w:r w:rsidR="00F14452" w:rsidRPr="00F53688">
        <w:rPr>
          <w:rFonts w:ascii="Angsana New" w:hAnsi="Angsana New"/>
          <w:sz w:val="30"/>
          <w:szCs w:val="30"/>
        </w:rPr>
        <w:t>96</w:t>
      </w:r>
      <w:r w:rsidR="00AE067D"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067D" w:rsidRPr="00F53688">
        <w:rPr>
          <w:rFonts w:ascii="Angsana New" w:hAnsi="Angsana New"/>
          <w:sz w:val="30"/>
          <w:szCs w:val="30"/>
          <w:cs/>
        </w:rPr>
        <w:t>ต่อปี ทั้งนี้เพื่อ</w:t>
      </w:r>
      <w:r w:rsidR="00F14452" w:rsidRPr="00F53688">
        <w:rPr>
          <w:rFonts w:ascii="Angsana New" w:hAnsi="Angsana New" w:hint="cs"/>
          <w:sz w:val="30"/>
          <w:szCs w:val="30"/>
          <w:cs/>
        </w:rPr>
        <w:t>นำไปใช้พัฒนาโครงการการลงทุน รวมถึงใช้ในกิจการทั่วไป เพื่อรองรับการเจริญเติบโตของ</w:t>
      </w:r>
      <w:r w:rsidR="00292DB8" w:rsidRPr="00F53688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F14452" w:rsidRPr="00F53688">
        <w:rPr>
          <w:rFonts w:ascii="Angsana New" w:hAnsi="Angsana New" w:hint="cs"/>
          <w:sz w:val="30"/>
          <w:szCs w:val="30"/>
          <w:cs/>
        </w:rPr>
        <w:t>ในอนาคต</w:t>
      </w:r>
    </w:p>
    <w:p w14:paraId="03F49DCB" w14:textId="77777777" w:rsidR="00B7445D" w:rsidRPr="00F53688" w:rsidRDefault="00B7445D" w:rsidP="0004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5504737" w14:textId="77777777" w:rsidR="003369C5" w:rsidRPr="00F53688" w:rsidRDefault="003369C5" w:rsidP="0004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3C8FAE0" w14:textId="77777777" w:rsidR="003369C5" w:rsidRPr="00F53688" w:rsidRDefault="003369C5" w:rsidP="0004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04D1A72" w14:textId="77777777" w:rsidR="003369C5" w:rsidRPr="00F53688" w:rsidRDefault="003369C5" w:rsidP="0004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8FC74A9" w14:textId="77777777" w:rsidR="003369C5" w:rsidRPr="00F53688" w:rsidRDefault="003369C5" w:rsidP="0004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8144AF0" w14:textId="77777777" w:rsidR="003369C5" w:rsidRPr="00F53688" w:rsidRDefault="003369C5" w:rsidP="0004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8BC754" w14:textId="77777777" w:rsidR="003369C5" w:rsidRPr="00F53688" w:rsidRDefault="003369C5" w:rsidP="0004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66AE22B" w14:textId="77777777" w:rsidR="003369C5" w:rsidRPr="00F53688" w:rsidRDefault="003369C5" w:rsidP="0004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7360D0" w14:textId="77777777" w:rsidR="003369C5" w:rsidRPr="00F53688" w:rsidRDefault="003369C5" w:rsidP="0004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50317AA" w14:textId="77777777" w:rsidR="00DE151E" w:rsidRPr="00F53688" w:rsidRDefault="00E70071" w:rsidP="004F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="00DE151E"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bookmarkEnd w:id="6"/>
    <w:bookmarkEnd w:id="7"/>
    <w:p w14:paraId="32AF7F05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1A8A761" w14:textId="7AF46130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936BBA" w:rsidRPr="00F53688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A01A33" w:rsidRPr="00F53688">
        <w:rPr>
          <w:rFonts w:ascii="Angsana New" w:hAnsi="Angsana New"/>
          <w:sz w:val="30"/>
          <w:szCs w:val="30"/>
        </w:rPr>
        <w:t>1</w:t>
      </w:r>
      <w:r w:rsidR="001C471F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กลุ่มบริษัทมีสัญญาที่สำคัญกับกิจการที่เกี่ยวข้องกันดังนี้</w:t>
      </w:r>
    </w:p>
    <w:p w14:paraId="0BBB704A" w14:textId="77777777" w:rsidR="006829C2" w:rsidRPr="00F53688" w:rsidRDefault="006829C2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9D33BD4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สัญญาซื้อขายวัตถุดิบและผลิตภัณฑ์น้ำมัน</w:t>
      </w:r>
    </w:p>
    <w:p w14:paraId="37AB314C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D8EFF0F" w14:textId="4A09B4CB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บริษัทมีสัญญาซื้อขายวัตถุดิบและผลิตภัณฑ์น้ำมันกับบริษัทย่อยแห่งหนึ่ง โดยที่ปริมาณการซื้อขายและราคาซื้อขายของวัตถุดิบและผลิตภัณฑ์น้ำมันจะเป็นไปตามที่กำหนดไว้ในสัญญา สัญญาเหล่านี้มีผลบังคับใช้ตั้งแต่วันที่ในสัญญา จนกว่าคู่สัญญาฝ่ายใดฝ่ายหนึ่งจะยกเลิกสัญญาด้วยการแจ้งเป็นลายลักษณ์อักษรล่วงหน้าไม่น้อยกว่า </w:t>
      </w:r>
      <w:r w:rsidR="007F0795" w:rsidRPr="00F53688">
        <w:rPr>
          <w:rFonts w:ascii="Angsana New" w:hAnsi="Angsana New"/>
          <w:sz w:val="30"/>
          <w:szCs w:val="30"/>
        </w:rPr>
        <w:t>6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เดือน</w:t>
      </w:r>
    </w:p>
    <w:p w14:paraId="5D54F68C" w14:textId="77777777" w:rsidR="003512E2" w:rsidRPr="00F53688" w:rsidRDefault="003512E2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6D8C8C9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สัญญาซื้อขายผลิตภัณฑ์น้ำมัน</w:t>
      </w:r>
    </w:p>
    <w:p w14:paraId="559BA906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ADF5A42" w14:textId="3A372556" w:rsidR="008F1855" w:rsidRPr="00F53688" w:rsidRDefault="00E36366" w:rsidP="0004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บริษัทมีสัญญาซื้อขายผลิตภัณฑ์น้ำมันกับบริษัทย่อยแห่งหนึ่ง โดยที่ปริมาณการซื้อขายและราคาซื้อขายผลิตภัณฑ์จะเป็นไปตามที่กำหนดในสัญญา  สัญญาเหล่านี้มีผลบังคับใช้ตั้งแต่วันที่ในสัญญา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จนกว่าคู่สัญญาฝ่ายใดฝ่ายหนึ่งไม่ปฏิบัติตามเงื่อนไขที่กำหนดไว้</w:t>
      </w:r>
    </w:p>
    <w:p w14:paraId="359639CB" w14:textId="77777777" w:rsidR="008F1855" w:rsidRPr="00F53688" w:rsidRDefault="008F1855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4B565FF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สัญญาซื้อขายผลิตภัณฑ์ผลพลอยได้</w:t>
      </w:r>
    </w:p>
    <w:p w14:paraId="1E16D988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DA3ED7A" w14:textId="6B4525B3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บริษัทมีสัญญาซื้อขายผลิตภัณฑ์ผลพลอยได้กับบริษัทย่อยแห่งหนึ่ง โดยที่ปริมาณการซื้อขายและราคาซื้อขายผลิตภัณฑ์ผลพลอยได</w:t>
      </w:r>
      <w:bookmarkStart w:id="8" w:name="OLE_LINK39"/>
      <w:bookmarkStart w:id="9" w:name="OLE_LINK40"/>
      <w:r w:rsidR="00146260" w:rsidRPr="00F53688">
        <w:rPr>
          <w:rFonts w:ascii="Angsana New" w:hAnsi="Angsana New"/>
          <w:sz w:val="30"/>
          <w:szCs w:val="30"/>
          <w:cs/>
        </w:rPr>
        <w:t>้จะเป็นไปตามที่กำหนดไว้ในสัญญา</w:t>
      </w:r>
      <w:r w:rsidR="006714E4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สัญญาฉบับนี้มีระยะเวลา </w:t>
      </w:r>
      <w:r w:rsidR="007F0795" w:rsidRPr="00F53688">
        <w:rPr>
          <w:rFonts w:ascii="Angsana New" w:hAnsi="Angsana New"/>
          <w:sz w:val="30"/>
          <w:szCs w:val="30"/>
        </w:rPr>
        <w:t>16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ปี ซึ่งจะสิ้นสุดในเดือนกันยายน </w:t>
      </w:r>
      <w:r w:rsidR="007F0795" w:rsidRPr="00F53688">
        <w:rPr>
          <w:rFonts w:ascii="Angsana New" w:hAnsi="Angsana New"/>
          <w:sz w:val="30"/>
          <w:szCs w:val="30"/>
        </w:rPr>
        <w:t>2563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หรือจนกว่าคู่สัญญาฝ่ายใดฝ่ายหนึ่งจะตกลงยินยอมยกเลิกสัญญาร่วมกัน</w:t>
      </w:r>
      <w:bookmarkEnd w:id="8"/>
      <w:bookmarkEnd w:id="9"/>
    </w:p>
    <w:p w14:paraId="44DA4E91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49E2229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สัญญาใช้บริการเทคโนโลยีและการสื่อสาร</w:t>
      </w:r>
    </w:p>
    <w:p w14:paraId="219168B2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26A3A6C" w14:textId="1230CE82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บริษัทมีสัญญาใช้บริการเทคโนโลยีและการสื่อสารกับบริษัทร่วมแห่งหนึ่ง</w:t>
      </w:r>
      <w:r w:rsidRPr="00F53688">
        <w:rPr>
          <w:rFonts w:ascii="Angsana New" w:hAnsi="Angsana New"/>
          <w:color w:val="FFFFFF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โดยค่าบริการจะเป็นไปตามที่กำหนดไว้ในสัญญา</w:t>
      </w:r>
      <w:r w:rsidRPr="00F53688">
        <w:rPr>
          <w:rFonts w:ascii="Angsana New" w:hAnsi="Angsana New"/>
          <w:color w:val="FFFFFF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สัญญาฉบับนี้มีระยะเวลา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203F45" w:rsidRPr="00F53688">
        <w:rPr>
          <w:rFonts w:ascii="Angsana New" w:hAnsi="Angsana New"/>
          <w:sz w:val="30"/>
          <w:szCs w:val="30"/>
        </w:rPr>
        <w:t>2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ปี ซึ่งจะสิ้นสุดในเดือนธันวาคม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047701" w:rsidRPr="00F53688">
        <w:rPr>
          <w:rFonts w:ascii="Angsana New" w:hAnsi="Angsana New"/>
          <w:sz w:val="30"/>
          <w:szCs w:val="30"/>
        </w:rPr>
        <w:t>2563</w:t>
      </w:r>
      <w:r w:rsidRPr="00F53688">
        <w:rPr>
          <w:rFonts w:ascii="Angsana New" w:hAnsi="Angsana New"/>
          <w:sz w:val="30"/>
          <w:szCs w:val="30"/>
          <w:cs/>
        </w:rPr>
        <w:t xml:space="preserve"> สัญญานี้จะต่ออายุออกไปเป็นคราวๆ ตามระยะเวลาที่คู่สัญญาได้ตกลงร่วมกัน จนกว่าคู่สัญญาฝ่ายใดฝ่ายหนึ่งจะยกเลิกสัญญาด้วยการแจ้งเป็นลายลักษณ์อักษรล่วงหน้า</w:t>
      </w:r>
      <w:r w:rsidRPr="00F53688">
        <w:rPr>
          <w:rFonts w:ascii="Angsana New" w:hAnsi="Angsana New" w:hint="cs"/>
          <w:sz w:val="30"/>
          <w:szCs w:val="30"/>
          <w:cs/>
        </w:rPr>
        <w:t>เป็นเวลา</w:t>
      </w:r>
      <w:r w:rsidRPr="00F53688">
        <w:rPr>
          <w:rFonts w:ascii="Angsana New" w:hAnsi="Angsana New"/>
          <w:sz w:val="30"/>
          <w:szCs w:val="30"/>
          <w:cs/>
        </w:rPr>
        <w:t xml:space="preserve">ไม่น้อยกว่า </w:t>
      </w:r>
      <w:r w:rsidR="007F0795" w:rsidRPr="00F53688">
        <w:rPr>
          <w:rFonts w:ascii="Angsana New" w:hAnsi="Angsana New"/>
          <w:sz w:val="30"/>
          <w:szCs w:val="30"/>
        </w:rPr>
        <w:t>18</w:t>
      </w:r>
      <w:r w:rsidR="0075357E" w:rsidRPr="00F53688">
        <w:rPr>
          <w:rFonts w:ascii="Angsana New" w:hAnsi="Angsana New"/>
          <w:sz w:val="30"/>
          <w:szCs w:val="30"/>
        </w:rPr>
        <w:t>0</w:t>
      </w:r>
      <w:r w:rsidRPr="00F53688">
        <w:rPr>
          <w:rFonts w:ascii="Angsana New" w:hAnsi="Angsana New"/>
          <w:sz w:val="30"/>
          <w:szCs w:val="30"/>
          <w:cs/>
        </w:rPr>
        <w:t xml:space="preserve"> วันก่อนวันครบกำหนดอายุสัญญา</w:t>
      </w:r>
    </w:p>
    <w:p w14:paraId="20501F32" w14:textId="77777777" w:rsidR="00810E3B" w:rsidRPr="00F53688" w:rsidRDefault="00810E3B" w:rsidP="00810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CC99276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สัญญาแลกเปลี่ยนส่วนต่างราคาน้ำมัน</w:t>
      </w:r>
    </w:p>
    <w:p w14:paraId="1C0495C8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D0D5381" w14:textId="58E4C640" w:rsidR="004858BC" w:rsidRPr="00F53688" w:rsidRDefault="00E36366" w:rsidP="0020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บริษัทมีสัญญาแลกเปลี่ยนส่วนต่างราคาน้ำมันสำเร็จรูป และน้ำมันดิบล่วงหน้ากับ</w:t>
      </w:r>
      <w:r w:rsidR="009B2303" w:rsidRPr="00F53688">
        <w:rPr>
          <w:rFonts w:ascii="Angsana New" w:hAnsi="Angsana New"/>
          <w:sz w:val="30"/>
          <w:szCs w:val="30"/>
          <w:cs/>
        </w:rPr>
        <w:t>บริษัทย่อยแห่งหนึ่ง</w:t>
      </w:r>
      <w:r w:rsidR="009B2303" w:rsidRPr="00F53688">
        <w:rPr>
          <w:rFonts w:ascii="Angsana New" w:hAnsi="Angsana New" w:hint="cs"/>
          <w:sz w:val="30"/>
          <w:szCs w:val="30"/>
          <w:cs/>
        </w:rPr>
        <w:t>และ</w:t>
      </w:r>
      <w:r w:rsidRPr="00F53688">
        <w:rPr>
          <w:rFonts w:ascii="Angsana New" w:hAnsi="Angsana New"/>
          <w:sz w:val="30"/>
          <w:szCs w:val="30"/>
          <w:cs/>
        </w:rPr>
        <w:t>บริษัท</w:t>
      </w:r>
      <w:r w:rsidR="009B2303" w:rsidRPr="00F53688">
        <w:rPr>
          <w:rFonts w:ascii="Angsana New" w:hAnsi="Angsana New"/>
          <w:sz w:val="30"/>
          <w:szCs w:val="30"/>
          <w:cs/>
        </w:rPr>
        <w:br/>
      </w:r>
      <w:r w:rsidRPr="00F53688">
        <w:rPr>
          <w:rFonts w:ascii="Angsana New" w:hAnsi="Angsana New"/>
          <w:sz w:val="30"/>
          <w:szCs w:val="30"/>
          <w:cs/>
        </w:rPr>
        <w:t>ที่เกี่ยวข้องกัน</w:t>
      </w:r>
      <w:r w:rsidR="004760A5" w:rsidRPr="00F53688">
        <w:rPr>
          <w:rFonts w:ascii="Angsana New" w:hAnsi="Angsana New" w:hint="cs"/>
          <w:sz w:val="30"/>
          <w:szCs w:val="30"/>
          <w:cs/>
        </w:rPr>
        <w:t>แห่งหนึ่ง</w:t>
      </w:r>
      <w:r w:rsidRPr="00F53688">
        <w:rPr>
          <w:rFonts w:ascii="Angsana New" w:hAnsi="Angsana New"/>
          <w:sz w:val="30"/>
          <w:szCs w:val="30"/>
          <w:cs/>
        </w:rPr>
        <w:t xml:space="preserve"> (</w:t>
      </w:r>
      <w:r w:rsidRPr="00F53688">
        <w:rPr>
          <w:rFonts w:ascii="Angsana New" w:hAnsi="Angsana New"/>
          <w:sz w:val="30"/>
          <w:szCs w:val="30"/>
        </w:rPr>
        <w:t>“</w:t>
      </w:r>
      <w:r w:rsidRPr="00F53688">
        <w:rPr>
          <w:rFonts w:ascii="Angsana New" w:hAnsi="Angsana New"/>
          <w:sz w:val="30"/>
          <w:szCs w:val="30"/>
          <w:cs/>
        </w:rPr>
        <w:t>คู่สัญญา</w:t>
      </w:r>
      <w:r w:rsidRPr="00F53688">
        <w:rPr>
          <w:rFonts w:ascii="Angsana New" w:hAnsi="Angsana New"/>
          <w:sz w:val="30"/>
          <w:szCs w:val="30"/>
        </w:rPr>
        <w:t>”</w:t>
      </w:r>
      <w:r w:rsidR="009B2303" w:rsidRPr="00F53688">
        <w:rPr>
          <w:rFonts w:ascii="Angsana New" w:hAnsi="Angsana New"/>
          <w:sz w:val="30"/>
          <w:szCs w:val="30"/>
          <w:cs/>
        </w:rPr>
        <w:t>)</w:t>
      </w:r>
      <w:r w:rsidRPr="00F53688">
        <w:rPr>
          <w:rFonts w:ascii="Angsana New" w:hAnsi="Angsana New"/>
          <w:sz w:val="30"/>
          <w:szCs w:val="30"/>
          <w:cs/>
        </w:rPr>
        <w:t xml:space="preserve"> โดยบริษัทหรือคู่สัญญาดังกล่าวมีภาระผูกพันที่จะต้องจ่ายส่วนต่างระหว่างราคาคงที่กับราคาลอยตัวสำหรับงวดนั้นๆ</w:t>
      </w:r>
      <w:r w:rsidRPr="00F53688">
        <w:rPr>
          <w:rFonts w:ascii="Angsana New" w:hAnsi="Angsana New"/>
          <w:sz w:val="30"/>
          <w:szCs w:val="30"/>
        </w:rPr>
        <w:t xml:space="preserve"> </w:t>
      </w:r>
    </w:p>
    <w:p w14:paraId="63495999" w14:textId="2D7B67A6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="00A714BC" w:rsidRPr="00F53688">
        <w:rPr>
          <w:rFonts w:ascii="Angsana New" w:hAnsi="Angsana New"/>
          <w:sz w:val="30"/>
          <w:szCs w:val="30"/>
        </w:rPr>
        <w:t xml:space="preserve"> </w:t>
      </w:r>
      <w:r w:rsidR="00A714BC" w:rsidRPr="00F53688">
        <w:rPr>
          <w:rFonts w:ascii="Angsana New" w:hAnsi="Angsana New" w:hint="cs"/>
          <w:sz w:val="30"/>
          <w:szCs w:val="30"/>
          <w:cs/>
        </w:rPr>
        <w:t>ธันวาคม</w:t>
      </w:r>
      <w:r w:rsidRPr="00F53688">
        <w:rPr>
          <w:rFonts w:ascii="Angsana New" w:hAnsi="Angsana New" w:hint="cs"/>
          <w:sz w:val="30"/>
          <w:szCs w:val="30"/>
          <w:cs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627F84" w:rsidRPr="00F53688">
        <w:rPr>
          <w:rFonts w:ascii="Angsana New" w:hAnsi="Angsana New"/>
          <w:sz w:val="30"/>
          <w:szCs w:val="30"/>
        </w:rPr>
        <w:t>1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บริษัทมีปริมาณน้ำมัน</w:t>
      </w:r>
      <w:r w:rsidR="00604156" w:rsidRPr="00F53688">
        <w:rPr>
          <w:rFonts w:ascii="Angsana New" w:hAnsi="Angsana New" w:hint="cs"/>
          <w:sz w:val="30"/>
          <w:szCs w:val="30"/>
          <w:cs/>
        </w:rPr>
        <w:t>สำเร็จรูป</w:t>
      </w:r>
      <w:r w:rsidRPr="00F53688">
        <w:rPr>
          <w:rFonts w:ascii="Angsana New" w:hAnsi="Angsana New"/>
          <w:sz w:val="30"/>
          <w:szCs w:val="30"/>
          <w:cs/>
        </w:rPr>
        <w:t>ภายใต้สัญญาแลกเปลี่ย</w:t>
      </w:r>
      <w:r w:rsidR="00436F2A" w:rsidRPr="00F53688">
        <w:rPr>
          <w:rFonts w:ascii="Angsana New" w:hAnsi="Angsana New"/>
          <w:sz w:val="30"/>
          <w:szCs w:val="30"/>
          <w:cs/>
        </w:rPr>
        <w:t>นส่วนต่างราคาน้ำมันกับบริษัทย่อย</w:t>
      </w:r>
      <w:r w:rsidR="00436F2A" w:rsidRPr="00F53688">
        <w:rPr>
          <w:rFonts w:ascii="Angsana New" w:hAnsi="Angsana New" w:hint="cs"/>
          <w:sz w:val="30"/>
          <w:szCs w:val="30"/>
          <w:cs/>
        </w:rPr>
        <w:t xml:space="preserve">ดังกล่าวเป็นจำนวน </w:t>
      </w:r>
      <w:r w:rsidR="00436F2A" w:rsidRPr="00F53688">
        <w:rPr>
          <w:rFonts w:ascii="Angsana New" w:hAnsi="Angsana New"/>
          <w:sz w:val="30"/>
          <w:szCs w:val="30"/>
        </w:rPr>
        <w:t xml:space="preserve">90,000 </w:t>
      </w:r>
      <w:r w:rsidR="00436F2A" w:rsidRPr="00F53688">
        <w:rPr>
          <w:rFonts w:ascii="Angsana New" w:hAnsi="Angsana New" w:hint="cs"/>
          <w:sz w:val="30"/>
          <w:szCs w:val="30"/>
          <w:cs/>
        </w:rPr>
        <w:t xml:space="preserve">ตัน </w:t>
      </w:r>
      <w:r w:rsidR="00436F2A" w:rsidRPr="00F53688">
        <w:rPr>
          <w:rFonts w:ascii="Angsana New" w:hAnsi="Angsana New"/>
          <w:i/>
          <w:iCs/>
          <w:sz w:val="30"/>
          <w:szCs w:val="30"/>
        </w:rPr>
        <w:t xml:space="preserve">(31 </w:t>
      </w:r>
      <w:r w:rsidR="00436F2A" w:rsidRPr="00F5368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36F2A" w:rsidRPr="00F53688">
        <w:rPr>
          <w:rFonts w:ascii="Angsana New" w:hAnsi="Angsana New"/>
          <w:i/>
          <w:iCs/>
          <w:sz w:val="30"/>
          <w:szCs w:val="30"/>
        </w:rPr>
        <w:t xml:space="preserve">2560: </w:t>
      </w:r>
      <w:r w:rsidR="00436F2A" w:rsidRPr="00F53688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="00436F2A" w:rsidRPr="00F53688">
        <w:rPr>
          <w:rFonts w:ascii="Angsana New" w:hAnsi="Angsana New"/>
          <w:i/>
          <w:iCs/>
          <w:sz w:val="30"/>
          <w:szCs w:val="30"/>
        </w:rPr>
        <w:t>)</w:t>
      </w:r>
    </w:p>
    <w:p w14:paraId="0FFF2557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A483D84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สัญญาจัดหาน้ำมันปิโตรเลียมดิบและซื้อน้ำมันสำเร็จรูป</w:t>
      </w:r>
    </w:p>
    <w:p w14:paraId="506CD2A9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1DE0236" w14:textId="1F833480" w:rsidR="004634A5" w:rsidRPr="00F53688" w:rsidRDefault="00E36366" w:rsidP="00351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บริษัทมีสัญญาจัดหาน้ำมันปิโตรเลียมดิบและซื้อน้ำมันสำเร็จรูปกับบริษัทที่เกี่ยวข้องกันแห่งหนึ่ง โดย (ก) บริษัทจะขายผลิตภัณฑ์น้ำมันปิโตรเลียมซึ่งผลิตจากโรงกลั่น และบริษัทที่เกี่ยวข้องกันดังกล่าวจะเป็นผู้รับซื้อในปริมาณ        ร้อยละ </w:t>
      </w:r>
      <w:r w:rsidR="007F0795" w:rsidRPr="00F53688">
        <w:rPr>
          <w:rFonts w:ascii="Angsana New" w:hAnsi="Angsana New"/>
          <w:sz w:val="30"/>
          <w:szCs w:val="30"/>
        </w:rPr>
        <w:t>49</w:t>
      </w:r>
      <w:r w:rsidRPr="00F53688">
        <w:rPr>
          <w:rFonts w:ascii="Angsana New" w:hAnsi="Angsana New"/>
          <w:sz w:val="30"/>
          <w:szCs w:val="30"/>
        </w:rPr>
        <w:t>.</w:t>
      </w:r>
      <w:r w:rsidR="007F0795" w:rsidRPr="00F53688">
        <w:rPr>
          <w:rFonts w:ascii="Angsana New" w:hAnsi="Angsana New"/>
          <w:sz w:val="30"/>
          <w:szCs w:val="30"/>
        </w:rPr>
        <w:t>99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ของจำนวนการกลั่นที่ </w:t>
      </w:r>
      <w:r w:rsidR="007F0795" w:rsidRPr="00F53688">
        <w:rPr>
          <w:rFonts w:ascii="Angsana New" w:hAnsi="Angsana New"/>
          <w:sz w:val="30"/>
          <w:szCs w:val="30"/>
        </w:rPr>
        <w:t>27</w:t>
      </w:r>
      <w:r w:rsidR="0075357E" w:rsidRPr="00F53688">
        <w:rPr>
          <w:rFonts w:ascii="Angsana New" w:hAnsi="Angsana New"/>
          <w:sz w:val="30"/>
          <w:szCs w:val="30"/>
        </w:rPr>
        <w:t>0</w:t>
      </w:r>
      <w:r w:rsidRPr="00F53688">
        <w:rPr>
          <w:rFonts w:ascii="Angsana New" w:hAnsi="Angsana New"/>
          <w:sz w:val="30"/>
          <w:szCs w:val="30"/>
        </w:rPr>
        <w:t>,</w:t>
      </w:r>
      <w:r w:rsidR="0075357E" w:rsidRPr="00F53688">
        <w:rPr>
          <w:rFonts w:ascii="Angsana New" w:hAnsi="Angsana New"/>
          <w:sz w:val="30"/>
          <w:szCs w:val="30"/>
        </w:rPr>
        <w:t>000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บาร์เรลต่อวัน  และ (ข) บริษัทที่เกี่ยวข้องกันจะจัดหาและบริษัทจะ</w:t>
      </w:r>
      <w:r w:rsidRPr="00F53688">
        <w:rPr>
          <w:rFonts w:ascii="Angsana New" w:hAnsi="Angsana New"/>
          <w:sz w:val="30"/>
          <w:szCs w:val="30"/>
        </w:rPr>
        <w:t xml:space="preserve">  </w:t>
      </w:r>
      <w:r w:rsidRPr="00F53688">
        <w:rPr>
          <w:rFonts w:ascii="Angsana New" w:hAnsi="Angsana New"/>
          <w:sz w:val="30"/>
          <w:szCs w:val="30"/>
          <w:cs/>
        </w:rPr>
        <w:t xml:space="preserve">รับซื้อน้ำมันปิโตรเลียมดิบและ/หรือวัตถุดิบเพื่อรองรับโรงกลั่นที่การผลิตร้อยละ </w:t>
      </w:r>
      <w:r w:rsidR="007F0795" w:rsidRPr="00F53688">
        <w:rPr>
          <w:rFonts w:ascii="Angsana New" w:hAnsi="Angsana New"/>
          <w:sz w:val="30"/>
          <w:szCs w:val="30"/>
        </w:rPr>
        <w:t>49</w:t>
      </w:r>
      <w:r w:rsidRPr="00F53688">
        <w:rPr>
          <w:rFonts w:ascii="Angsana New" w:hAnsi="Angsana New"/>
          <w:sz w:val="30"/>
          <w:szCs w:val="30"/>
        </w:rPr>
        <w:t>.</w:t>
      </w:r>
      <w:r w:rsidR="007F0795" w:rsidRPr="00F53688">
        <w:rPr>
          <w:rFonts w:ascii="Angsana New" w:hAnsi="Angsana New"/>
          <w:sz w:val="30"/>
          <w:szCs w:val="30"/>
        </w:rPr>
        <w:t>99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ของจำนวนการกลั่นที่ </w:t>
      </w:r>
      <w:r w:rsidR="007F0795" w:rsidRPr="00F53688">
        <w:rPr>
          <w:rFonts w:ascii="Angsana New" w:hAnsi="Angsana New"/>
          <w:sz w:val="30"/>
          <w:szCs w:val="30"/>
        </w:rPr>
        <w:t>27</w:t>
      </w:r>
      <w:r w:rsidR="0075357E" w:rsidRPr="00F53688">
        <w:rPr>
          <w:rFonts w:ascii="Angsana New" w:hAnsi="Angsana New"/>
          <w:sz w:val="30"/>
          <w:szCs w:val="30"/>
        </w:rPr>
        <w:t>0</w:t>
      </w:r>
      <w:r w:rsidRPr="00F53688">
        <w:rPr>
          <w:rFonts w:ascii="Angsana New" w:hAnsi="Angsana New"/>
          <w:sz w:val="30"/>
          <w:szCs w:val="30"/>
        </w:rPr>
        <w:t>,</w:t>
      </w:r>
      <w:r w:rsidR="0075357E" w:rsidRPr="00F53688">
        <w:rPr>
          <w:rFonts w:ascii="Angsana New" w:hAnsi="Angsana New"/>
          <w:sz w:val="30"/>
          <w:szCs w:val="30"/>
        </w:rPr>
        <w:t>000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บาร์เรลต่อวัน ระยะเวลาการจ่ายชำระค่าน้ำมันปิโตรเลียมดิบเป็นไปตามข้อตกลงที่ตกลงร่วมกัน</w:t>
      </w:r>
    </w:p>
    <w:p w14:paraId="722B7C3A" w14:textId="77777777" w:rsidR="003503C9" w:rsidRPr="00F53688" w:rsidRDefault="003503C9" w:rsidP="00351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D07A9E2" w14:textId="6C59CAAB" w:rsidR="004634A5" w:rsidRPr="00F53688" w:rsidRDefault="004634A5" w:rsidP="00787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F53688">
        <w:rPr>
          <w:rFonts w:ascii="Angsana New" w:hAnsi="Angsana New"/>
          <w:sz w:val="30"/>
          <w:szCs w:val="30"/>
        </w:rPr>
        <w:t xml:space="preserve">10 </w:t>
      </w:r>
      <w:r w:rsidRPr="00F53688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F53688">
        <w:rPr>
          <w:rFonts w:ascii="Angsana New" w:hAnsi="Angsana New"/>
          <w:sz w:val="30"/>
          <w:szCs w:val="30"/>
        </w:rPr>
        <w:t xml:space="preserve">2561 </w:t>
      </w:r>
      <w:r w:rsidRPr="00F53688">
        <w:rPr>
          <w:rFonts w:ascii="Angsana New" w:hAnsi="Angsana New" w:hint="cs"/>
          <w:sz w:val="30"/>
          <w:szCs w:val="30"/>
          <w:cs/>
        </w:rPr>
        <w:t xml:space="preserve">บริษัทที่เกี่ยวข้องกันดังกล่าว ได้ทำบันทึกการเปลี่ยนตัวคู่สัญญาภายใต้สัญญาฉบับนี้ เพื่อโอนสิทธิ หน้าที่ และความรับผิดบางส่วนให้แก่บริษัทที่เกี่ยวข้องกันอีกแห่งหนึ่ง นับตั้งแต่ </w:t>
      </w:r>
      <w:r w:rsidRPr="00F53688">
        <w:rPr>
          <w:rFonts w:ascii="Angsana New" w:hAnsi="Angsana New"/>
          <w:sz w:val="30"/>
          <w:szCs w:val="30"/>
        </w:rPr>
        <w:t xml:space="preserve">1 </w:t>
      </w:r>
      <w:r w:rsidRPr="00F53688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F53688">
        <w:rPr>
          <w:rFonts w:ascii="Angsana New" w:hAnsi="Angsana New"/>
          <w:sz w:val="30"/>
          <w:szCs w:val="30"/>
        </w:rPr>
        <w:t xml:space="preserve">2561 </w:t>
      </w:r>
      <w:r w:rsidRPr="00F53688">
        <w:rPr>
          <w:rFonts w:ascii="Angsana New" w:hAnsi="Angsana New" w:hint="cs"/>
          <w:sz w:val="30"/>
          <w:szCs w:val="30"/>
          <w:cs/>
        </w:rPr>
        <w:t>เป็นต้นไป</w:t>
      </w:r>
    </w:p>
    <w:p w14:paraId="36C41E48" w14:textId="77777777" w:rsidR="008F1855" w:rsidRPr="00F53688" w:rsidRDefault="008F1855" w:rsidP="0004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A59AF01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สัญญาบริการขนส่งน้ำมันทางท่อ</w:t>
      </w:r>
    </w:p>
    <w:p w14:paraId="0D9BA0EB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6790BE6" w14:textId="7CCB9EFE" w:rsidR="00E36366" w:rsidRPr="00F53688" w:rsidRDefault="002A5A58" w:rsidP="00DF4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บริษัทมีสัญญา</w:t>
      </w:r>
      <w:r w:rsidR="00E36366" w:rsidRPr="00F53688">
        <w:rPr>
          <w:rFonts w:ascii="Angsana New" w:hAnsi="Angsana New"/>
          <w:sz w:val="30"/>
          <w:szCs w:val="30"/>
          <w:cs/>
        </w:rPr>
        <w:t>ใช้บริการขนส่งน้ำมันทางท่อกับ</w:t>
      </w:r>
      <w:r w:rsidR="00A914B6" w:rsidRPr="00F53688">
        <w:rPr>
          <w:rFonts w:ascii="Angsana New" w:hAnsi="Angsana New" w:hint="cs"/>
          <w:sz w:val="30"/>
          <w:szCs w:val="30"/>
          <w:cs/>
        </w:rPr>
        <w:t>บริษัท</w:t>
      </w:r>
      <w:r w:rsidR="00E36366" w:rsidRPr="00F53688">
        <w:rPr>
          <w:rFonts w:ascii="Angsana New" w:hAnsi="Angsana New"/>
          <w:sz w:val="30"/>
          <w:szCs w:val="30"/>
          <w:cs/>
        </w:rPr>
        <w:t>ที่เกี่ยวข้องกันแห่งหนึ่ง โดยค่าบริการจะเป็นไปตามที่กำหนดไว้ในสัญญา สัญญานี้มีระยะเวลา</w:t>
      </w:r>
      <w:r w:rsidR="00E36366" w:rsidRPr="00F53688">
        <w:rPr>
          <w:rFonts w:ascii="Angsana New" w:hAnsi="Angsana New"/>
          <w:sz w:val="30"/>
          <w:szCs w:val="30"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2</w:t>
      </w:r>
      <w:r w:rsidR="0075357E" w:rsidRPr="00F53688">
        <w:rPr>
          <w:rFonts w:ascii="Angsana New" w:hAnsi="Angsana New"/>
          <w:sz w:val="30"/>
          <w:szCs w:val="30"/>
        </w:rPr>
        <w:t>0</w:t>
      </w:r>
      <w:r w:rsidR="00E36366" w:rsidRPr="00F53688">
        <w:rPr>
          <w:rFonts w:ascii="Angsana New" w:hAnsi="Angsana New"/>
          <w:sz w:val="30"/>
          <w:szCs w:val="30"/>
          <w:cs/>
        </w:rPr>
        <w:t xml:space="preserve"> ปี ซึ่งจะสิ้นสุดในปี </w:t>
      </w:r>
      <w:r w:rsidR="007F0795" w:rsidRPr="00F53688">
        <w:rPr>
          <w:rFonts w:ascii="Angsana New" w:hAnsi="Angsana New"/>
          <w:sz w:val="30"/>
          <w:szCs w:val="30"/>
        </w:rPr>
        <w:t>2557</w:t>
      </w:r>
      <w:r w:rsidR="00E36366" w:rsidRPr="00F53688">
        <w:rPr>
          <w:rFonts w:ascii="Angsana New" w:hAnsi="Angsana New"/>
          <w:sz w:val="30"/>
          <w:szCs w:val="30"/>
        </w:rPr>
        <w:t xml:space="preserve"> </w:t>
      </w:r>
      <w:r w:rsidR="00E36366" w:rsidRPr="00F53688">
        <w:rPr>
          <w:rFonts w:ascii="Angsana New" w:hAnsi="Angsana New" w:hint="cs"/>
          <w:sz w:val="30"/>
          <w:szCs w:val="30"/>
          <w:cs/>
        </w:rPr>
        <w:t xml:space="preserve">หรือเมื่อบรรลุตามเป้าหมายที่กำหนดไว้ </w:t>
      </w:r>
      <w:r w:rsidR="00E36366" w:rsidRPr="00F53688">
        <w:rPr>
          <w:rFonts w:ascii="Angsana New" w:hAnsi="Angsana New"/>
          <w:sz w:val="30"/>
          <w:szCs w:val="30"/>
          <w:cs/>
        </w:rPr>
        <w:t>และสามารถต่ออายุสัญญาได้</w:t>
      </w:r>
    </w:p>
    <w:p w14:paraId="0CCA36B2" w14:textId="77777777" w:rsidR="005B567B" w:rsidRPr="00F53688" w:rsidRDefault="005B567B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4A110B9" w14:textId="3F8BD1DC" w:rsidR="00491AD0" w:rsidRPr="00F53688" w:rsidRDefault="00491AD0" w:rsidP="00491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บริษัทมีสัญญาให้บริการ</w:t>
      </w:r>
      <w:r w:rsidR="004858BC" w:rsidRPr="00F53688">
        <w:rPr>
          <w:rFonts w:ascii="Angsana New" w:hAnsi="Angsana New" w:hint="cs"/>
          <w:sz w:val="30"/>
          <w:szCs w:val="30"/>
          <w:cs/>
        </w:rPr>
        <w:t>ขนส่งน้ำมันทางท่อ</w:t>
      </w:r>
      <w:r w:rsidRPr="00F53688">
        <w:rPr>
          <w:rFonts w:ascii="Angsana New" w:hAnsi="Angsana New"/>
          <w:sz w:val="30"/>
          <w:szCs w:val="30"/>
          <w:cs/>
        </w:rPr>
        <w:t xml:space="preserve">กับบริษัทที่เกี่ยวข้องกันแห่งหนึ่ง โดยค่าบริการจะเป็นไปตามที่กำหนดไว้ในสัญญา สัญญานี้มีระยะเวลา </w:t>
      </w:r>
      <w:r w:rsidR="007F0795" w:rsidRPr="00F53688">
        <w:rPr>
          <w:rFonts w:ascii="Angsana New" w:hAnsi="Angsana New"/>
          <w:sz w:val="30"/>
          <w:szCs w:val="30"/>
        </w:rPr>
        <w:t>2</w:t>
      </w:r>
      <w:r w:rsidR="0075357E" w:rsidRPr="00F53688">
        <w:rPr>
          <w:rFonts w:ascii="Angsana New" w:hAnsi="Angsana New"/>
          <w:sz w:val="30"/>
          <w:szCs w:val="30"/>
        </w:rPr>
        <w:t>0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ปี นับตั้งแต่วันที่เริ่มใช้บริการ และสามารถต่ออายุสัญญาได้อีก </w:t>
      </w:r>
      <w:r w:rsidR="007F0795" w:rsidRPr="00F53688">
        <w:rPr>
          <w:rFonts w:ascii="Angsana New" w:hAnsi="Angsana New"/>
          <w:sz w:val="30"/>
          <w:szCs w:val="30"/>
        </w:rPr>
        <w:t>5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ปี</w:t>
      </w:r>
    </w:p>
    <w:p w14:paraId="720B5CAD" w14:textId="77777777" w:rsidR="00491AD0" w:rsidRPr="00F53688" w:rsidRDefault="00491AD0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057C979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สัญญาจัดหาก๊าซธรรมชาติ</w:t>
      </w:r>
    </w:p>
    <w:p w14:paraId="12D8E706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6239045" w14:textId="70AC6F7E" w:rsidR="00E36366" w:rsidRPr="00F53688" w:rsidRDefault="00E36366" w:rsidP="00640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="00491AD0" w:rsidRPr="00F53688">
        <w:rPr>
          <w:rFonts w:ascii="Angsana New" w:hAnsi="Angsana New" w:hint="cs"/>
          <w:sz w:val="30"/>
          <w:szCs w:val="30"/>
          <w:cs/>
        </w:rPr>
        <w:t>หลาย</w:t>
      </w:r>
      <w:r w:rsidRPr="00F53688">
        <w:rPr>
          <w:rFonts w:ascii="Angsana New" w:hAnsi="Angsana New"/>
          <w:sz w:val="30"/>
          <w:szCs w:val="30"/>
          <w:cs/>
        </w:rPr>
        <w:t xml:space="preserve">แห่งมีสัญญาจัดหาก๊าซธรรมชาติกับบริษัทที่เกี่ยวข้องกันแห่งหนึ่ง โดยบริษัทที่เกี่ยวข้องกันดังกล่าวจะจัดหาก๊าซธรรมชาติให้กับบริษัทและบริษัทย่อยดังกล่าวตามปริมาณและราคาที่กำหนดไว้ในสัญญา สัญญาเหล่านี้มีผลบังคับใช้เป็นเวลา </w:t>
      </w:r>
      <w:r w:rsidR="004F18EF" w:rsidRPr="00F53688">
        <w:rPr>
          <w:rFonts w:ascii="Angsana New" w:hAnsi="Angsana New"/>
          <w:sz w:val="30"/>
          <w:szCs w:val="30"/>
        </w:rPr>
        <w:t>10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ถึง </w:t>
      </w:r>
      <w:r w:rsidR="007F0795" w:rsidRPr="00F53688">
        <w:rPr>
          <w:rFonts w:ascii="Angsana New" w:hAnsi="Angsana New"/>
          <w:sz w:val="30"/>
          <w:szCs w:val="30"/>
        </w:rPr>
        <w:t>25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ปี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ซึ่งจะสิ้นสุดในระหว่างปี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4F18EF" w:rsidRPr="00F53688">
        <w:rPr>
          <w:rFonts w:ascii="Angsana New" w:hAnsi="Angsana New"/>
          <w:sz w:val="30"/>
          <w:szCs w:val="30"/>
        </w:rPr>
        <w:t>256</w:t>
      </w:r>
      <w:r w:rsidR="00177845" w:rsidRPr="00F53688">
        <w:rPr>
          <w:rFonts w:ascii="Angsana New" w:hAnsi="Angsana New"/>
          <w:sz w:val="30"/>
          <w:szCs w:val="30"/>
        </w:rPr>
        <w:t>5</w:t>
      </w:r>
      <w:r w:rsidRPr="00F53688">
        <w:rPr>
          <w:rFonts w:ascii="Angsana New" w:hAnsi="Angsana New"/>
          <w:sz w:val="30"/>
          <w:szCs w:val="30"/>
          <w:cs/>
        </w:rPr>
        <w:t xml:space="preserve"> ถึง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2584</w:t>
      </w:r>
    </w:p>
    <w:p w14:paraId="5825FF60" w14:textId="77777777" w:rsidR="000107ED" w:rsidRPr="00F53688" w:rsidRDefault="000107ED" w:rsidP="00351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78FA68" w14:textId="77777777" w:rsidR="003369C5" w:rsidRPr="00F53688" w:rsidRDefault="003369C5" w:rsidP="00351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82B5507" w14:textId="77777777" w:rsidR="003369C5" w:rsidRPr="00F53688" w:rsidRDefault="003369C5" w:rsidP="00351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169C117" w14:textId="77777777" w:rsidR="003369C5" w:rsidRPr="00F53688" w:rsidRDefault="003369C5" w:rsidP="00351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6A1D9D6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สัญญาชดเชยต้นทุน</w:t>
      </w:r>
    </w:p>
    <w:p w14:paraId="0A2EA250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A159A0D" w14:textId="0D32313B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F53688">
        <w:rPr>
          <w:rFonts w:ascii="Angsana New" w:hAnsi="Angsana New"/>
          <w:sz w:val="30"/>
          <w:szCs w:val="30"/>
          <w:cs/>
        </w:rPr>
        <w:t>บริษัทย่อยแห่งหนึ่งและบริษัทร่วมแห่งหนึ่งมีสัญญาชดเชยต้นทุนกับบริษัทเพื่อชดเชยต้นทุนการก่อสร้างท่อส่ง</w:t>
      </w:r>
      <w:r w:rsidR="0044078B" w:rsidRPr="00F53688">
        <w:rPr>
          <w:rFonts w:ascii="Angsana New" w:hAnsi="Angsana New"/>
          <w:sz w:val="30"/>
          <w:szCs w:val="30"/>
        </w:rPr>
        <w:br/>
      </w:r>
      <w:r w:rsidRPr="00F53688">
        <w:rPr>
          <w:rFonts w:ascii="Angsana New" w:hAnsi="Angsana New"/>
          <w:sz w:val="30"/>
          <w:szCs w:val="30"/>
          <w:cs/>
        </w:rPr>
        <w:t>ก๊าซธรรมชาติและเพื่อมีสิทธิในการใช้ท่อส่งก๊าซดังกล่าว ท่อส่งน้ำ และการใช้ประโยชน์บนที่ดินสำหรับ</w:t>
      </w:r>
      <w:r w:rsidR="00627F84" w:rsidRPr="00F53688">
        <w:rPr>
          <w:rFonts w:ascii="Angsana New" w:hAnsi="Angsana New"/>
          <w:sz w:val="30"/>
          <w:szCs w:val="30"/>
        </w:rPr>
        <w:br/>
      </w:r>
      <w:r w:rsidRPr="00F53688">
        <w:rPr>
          <w:rFonts w:ascii="Angsana New" w:hAnsi="Angsana New"/>
          <w:sz w:val="30"/>
          <w:szCs w:val="30"/>
          <w:cs/>
        </w:rPr>
        <w:t>การก่อสร้างสายส่งไฟฟ้าเพื่อเชื่อมโยงระบบของบริษัทย่อยและบริษัทร่วม</w:t>
      </w:r>
      <w:r w:rsidRPr="00F53688">
        <w:rPr>
          <w:rFonts w:ascii="Angsana New" w:hAnsi="Angsana New" w:hint="cs"/>
          <w:sz w:val="30"/>
          <w:szCs w:val="30"/>
          <w:cs/>
        </w:rPr>
        <w:t>ดังกล่าว</w:t>
      </w:r>
      <w:r w:rsidRPr="00F53688">
        <w:rPr>
          <w:rFonts w:ascii="Angsana New" w:hAnsi="Angsana New"/>
          <w:sz w:val="30"/>
          <w:szCs w:val="30"/>
          <w:cs/>
        </w:rPr>
        <w:t xml:space="preserve">กับการไฟฟ้าฝ่ายผลิตแห่งประเทศไทย (กฟผ.) ภายใต้เงื่อนไขของสัญญาเหล่านั้น บริษัทย่อยและบริษัทร่วมดังกล่าวตกลงที่จะจ่ายชดเชยต้นทุนการลงทุนที่เกิดขึ้นให้กับบริษัทตามหลักเกณฑ์และเงื่อนไขที่ระบุไว้ในสัญญา สัญญาเหล่านี้มีผลบังคับใช้เป็นเวลา </w:t>
      </w:r>
      <w:r w:rsidR="007F0795" w:rsidRPr="00F53688">
        <w:rPr>
          <w:rFonts w:ascii="Angsana New" w:hAnsi="Angsana New"/>
          <w:sz w:val="30"/>
          <w:szCs w:val="30"/>
        </w:rPr>
        <w:t>25</w:t>
      </w:r>
      <w:r w:rsidRPr="00F53688">
        <w:rPr>
          <w:rFonts w:ascii="Angsana New" w:hAnsi="Angsana New"/>
          <w:sz w:val="30"/>
          <w:szCs w:val="30"/>
          <w:cs/>
        </w:rPr>
        <w:t xml:space="preserve"> ปี หรือสิ้นสุดพร้อมกับสัญญาซื้อไฟฟ้าที่บริษัทย่อยและบริษัทร่วมดังกล่าวทำไว้กับ กฟผ. แล้วแต่เวลาใดจะถึงก่อน</w:t>
      </w:r>
    </w:p>
    <w:p w14:paraId="154D9E8D" w14:textId="77777777" w:rsidR="003512E2" w:rsidRPr="00F53688" w:rsidRDefault="003512E2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24"/>
          <w:szCs w:val="24"/>
          <w:cs/>
        </w:rPr>
      </w:pPr>
    </w:p>
    <w:p w14:paraId="11EBD499" w14:textId="77777777" w:rsidR="00E36366" w:rsidRPr="00F53688" w:rsidRDefault="00E36366" w:rsidP="00A97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sz w:val="30"/>
          <w:szCs w:val="30"/>
        </w:rPr>
        <w:tab/>
      </w: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สัญญาซื้อกระแสไฟฟ้า</w:t>
      </w:r>
    </w:p>
    <w:p w14:paraId="1F479A45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8F614BF" w14:textId="53EEFBC3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บริษัทย่อย</w:t>
      </w:r>
      <w:r w:rsidR="00092262" w:rsidRPr="00F53688">
        <w:rPr>
          <w:rFonts w:ascii="Angsana New" w:hAnsi="Angsana New" w:hint="cs"/>
          <w:sz w:val="30"/>
          <w:szCs w:val="30"/>
          <w:cs/>
        </w:rPr>
        <w:t>หลาย</w:t>
      </w:r>
      <w:r w:rsidRPr="00F53688">
        <w:rPr>
          <w:rFonts w:ascii="Angsana New" w:hAnsi="Angsana New"/>
          <w:sz w:val="30"/>
          <w:szCs w:val="30"/>
          <w:cs/>
        </w:rPr>
        <w:t>แห่ง (</w:t>
      </w:r>
      <w:r w:rsidRPr="00F53688">
        <w:rPr>
          <w:rFonts w:ascii="Angsana New" w:hAnsi="Angsana New"/>
          <w:sz w:val="30"/>
          <w:szCs w:val="30"/>
        </w:rPr>
        <w:t>“</w:t>
      </w:r>
      <w:r w:rsidRPr="00F53688">
        <w:rPr>
          <w:rFonts w:ascii="Angsana New" w:hAnsi="Angsana New"/>
          <w:sz w:val="30"/>
          <w:szCs w:val="30"/>
          <w:cs/>
        </w:rPr>
        <w:t>ผู้ขาย</w:t>
      </w:r>
      <w:r w:rsidRPr="00F53688">
        <w:rPr>
          <w:rFonts w:ascii="Angsana New" w:hAnsi="Angsana New"/>
          <w:sz w:val="30"/>
          <w:szCs w:val="30"/>
        </w:rPr>
        <w:t xml:space="preserve">”) </w:t>
      </w:r>
      <w:r w:rsidRPr="00F53688">
        <w:rPr>
          <w:rFonts w:ascii="Angsana New" w:hAnsi="Angsana New"/>
          <w:sz w:val="30"/>
          <w:szCs w:val="30"/>
          <w:cs/>
        </w:rPr>
        <w:t>มีสัญญาซื้อกระแสไฟฟ้ากับบริษัทและบริษัทย่อย</w:t>
      </w:r>
      <w:r w:rsidRPr="00F53688">
        <w:rPr>
          <w:rFonts w:ascii="Angsana New" w:hAnsi="Angsana New" w:hint="cs"/>
          <w:sz w:val="30"/>
          <w:szCs w:val="30"/>
          <w:cs/>
        </w:rPr>
        <w:t>หลาย</w:t>
      </w:r>
      <w:r w:rsidRPr="00F53688">
        <w:rPr>
          <w:rFonts w:ascii="Angsana New" w:hAnsi="Angsana New"/>
          <w:sz w:val="30"/>
          <w:szCs w:val="30"/>
          <w:cs/>
        </w:rPr>
        <w:t xml:space="preserve">แห่งเป็นเวลา </w:t>
      </w:r>
      <w:r w:rsidR="007F0795" w:rsidRPr="00F53688">
        <w:rPr>
          <w:rFonts w:ascii="Angsana New" w:hAnsi="Angsana New"/>
          <w:sz w:val="30"/>
          <w:szCs w:val="30"/>
        </w:rPr>
        <w:t>24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 xml:space="preserve">และ </w:t>
      </w:r>
      <w:r w:rsidR="007F0795" w:rsidRPr="00F53688">
        <w:rPr>
          <w:rFonts w:ascii="Angsana New" w:hAnsi="Angsana New"/>
          <w:sz w:val="30"/>
          <w:szCs w:val="30"/>
        </w:rPr>
        <w:t>25</w:t>
      </w:r>
      <w:r w:rsidRPr="00F53688">
        <w:rPr>
          <w:rFonts w:ascii="Angsana New" w:hAnsi="Angsana New"/>
          <w:sz w:val="30"/>
          <w:szCs w:val="30"/>
          <w:cs/>
        </w:rPr>
        <w:t xml:space="preserve"> ปี ซึ่งจะสิ้นสุดในปี </w:t>
      </w:r>
      <w:r w:rsidR="007F0795" w:rsidRPr="00F53688">
        <w:rPr>
          <w:rFonts w:ascii="Angsana New" w:hAnsi="Angsana New"/>
          <w:sz w:val="30"/>
          <w:szCs w:val="30"/>
        </w:rPr>
        <w:t>2566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>ปี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257</w:t>
      </w:r>
      <w:r w:rsidR="0075357E" w:rsidRPr="00F53688">
        <w:rPr>
          <w:rFonts w:ascii="Angsana New" w:hAnsi="Angsana New"/>
          <w:sz w:val="30"/>
          <w:szCs w:val="30"/>
        </w:rPr>
        <w:t>0</w:t>
      </w:r>
      <w:r w:rsidRPr="00F53688">
        <w:rPr>
          <w:rFonts w:ascii="Angsana New" w:hAnsi="Angsana New" w:hint="cs"/>
          <w:sz w:val="30"/>
          <w:szCs w:val="30"/>
          <w:cs/>
        </w:rPr>
        <w:t xml:space="preserve"> และปี </w:t>
      </w:r>
      <w:r w:rsidR="007F0795" w:rsidRPr="00F53688">
        <w:rPr>
          <w:rFonts w:ascii="Angsana New" w:hAnsi="Angsana New"/>
          <w:sz w:val="30"/>
          <w:szCs w:val="30"/>
        </w:rPr>
        <w:t>2583</w:t>
      </w:r>
      <w:r w:rsidRPr="00F53688">
        <w:rPr>
          <w:rFonts w:ascii="Angsana New" w:hAnsi="Angsana New"/>
          <w:sz w:val="30"/>
          <w:szCs w:val="30"/>
          <w:cs/>
        </w:rPr>
        <w:t xml:space="preserve"> โดยผู้ขายจะขายกระแสไฟฟ้าให้กับบริษัทและบริษัทย่อยดังกล่าวในปริมาณและราคาที่ตกลงกันตามที่ระบุไว้ในสัญญา</w:t>
      </w:r>
    </w:p>
    <w:p w14:paraId="2081944B" w14:textId="77777777" w:rsidR="008F1855" w:rsidRPr="00F53688" w:rsidRDefault="008F1855" w:rsidP="0004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FF70FB2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</w:t>
      </w:r>
      <w:r w:rsidRPr="00F5368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ขาย</w:t>
      </w: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พลังงานไอน้ำ</w:t>
      </w:r>
    </w:p>
    <w:p w14:paraId="5421F3CF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593255D" w14:textId="0E5F56E1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บริษัทและบริษัทย่อยหลายแห่งมีสัญญาซื้อขายพลังงานไอน้ำระหว่างกันเป็นเวลา </w:t>
      </w:r>
      <w:r w:rsidR="007F0795" w:rsidRPr="00F53688">
        <w:rPr>
          <w:rFonts w:ascii="Angsana New" w:hAnsi="Angsana New"/>
          <w:sz w:val="30"/>
          <w:szCs w:val="30"/>
        </w:rPr>
        <w:t>2</w:t>
      </w:r>
      <w:r w:rsidR="0075357E" w:rsidRPr="00F53688">
        <w:rPr>
          <w:rFonts w:ascii="Angsana New" w:hAnsi="Angsana New"/>
          <w:sz w:val="30"/>
          <w:szCs w:val="30"/>
        </w:rPr>
        <w:t>0</w:t>
      </w:r>
      <w:r w:rsidRPr="00F53688">
        <w:rPr>
          <w:rFonts w:ascii="Angsana New" w:hAnsi="Angsana New"/>
          <w:sz w:val="30"/>
          <w:szCs w:val="30"/>
          <w:cs/>
        </w:rPr>
        <w:t xml:space="preserve"> และ </w:t>
      </w:r>
      <w:r w:rsidR="007F0795" w:rsidRPr="00F53688">
        <w:rPr>
          <w:rFonts w:ascii="Angsana New" w:hAnsi="Angsana New"/>
          <w:sz w:val="30"/>
          <w:szCs w:val="30"/>
        </w:rPr>
        <w:t>25</w:t>
      </w:r>
      <w:r w:rsidRPr="00F53688">
        <w:rPr>
          <w:rFonts w:ascii="Angsana New" w:hAnsi="Angsana New"/>
          <w:sz w:val="30"/>
          <w:szCs w:val="30"/>
          <w:cs/>
        </w:rPr>
        <w:t xml:space="preserve"> ปี ซึ่งจะสิ้นสุดในปี </w:t>
      </w:r>
      <w:r w:rsidR="007F0795" w:rsidRPr="00F53688">
        <w:rPr>
          <w:rFonts w:ascii="Angsana New" w:hAnsi="Angsana New"/>
          <w:sz w:val="30"/>
          <w:szCs w:val="30"/>
        </w:rPr>
        <w:t>2566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 xml:space="preserve">ปี </w:t>
      </w:r>
      <w:r w:rsidR="007F0795" w:rsidRPr="00F53688">
        <w:rPr>
          <w:rFonts w:ascii="Angsana New" w:hAnsi="Angsana New"/>
          <w:sz w:val="30"/>
          <w:szCs w:val="30"/>
        </w:rPr>
        <w:t>257</w:t>
      </w:r>
      <w:r w:rsidR="0075357E" w:rsidRPr="00F53688">
        <w:rPr>
          <w:rFonts w:ascii="Angsana New" w:hAnsi="Angsana New"/>
          <w:sz w:val="30"/>
          <w:szCs w:val="30"/>
        </w:rPr>
        <w:t>0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และ</w:t>
      </w:r>
      <w:r w:rsidRPr="00F53688">
        <w:rPr>
          <w:rFonts w:ascii="Angsana New" w:hAnsi="Angsana New" w:hint="cs"/>
          <w:sz w:val="30"/>
          <w:szCs w:val="30"/>
          <w:cs/>
        </w:rPr>
        <w:t>ปี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25</w:t>
      </w:r>
      <w:r w:rsidR="007F0795" w:rsidRPr="00F53688">
        <w:rPr>
          <w:rFonts w:ascii="Angsana New" w:hAnsi="Angsana New" w:hint="cs"/>
          <w:sz w:val="30"/>
          <w:szCs w:val="30"/>
        </w:rPr>
        <w:t>83</w:t>
      </w:r>
      <w:r w:rsidRPr="00F53688">
        <w:rPr>
          <w:rFonts w:ascii="Angsana New" w:hAnsi="Angsana New"/>
          <w:sz w:val="30"/>
          <w:szCs w:val="30"/>
          <w:cs/>
        </w:rPr>
        <w:t xml:space="preserve"> โดยที่ปริมาณการซื้อขายและราคาซื้อขายพลังงานไอน้ำจะเป็นไปตามที่ระบุไว้ในสัญญา</w:t>
      </w:r>
    </w:p>
    <w:p w14:paraId="690D4077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3C6F13B6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สัญญาบริการและจัดหา</w:t>
      </w:r>
      <w:r w:rsidRPr="00F5368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0C53F7F9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F07188F" w14:textId="68AD1C3C" w:rsidR="00203F45" w:rsidRPr="00F53688" w:rsidRDefault="00E36366" w:rsidP="00986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บริษัทย่อยหลายแห่งและบริษัทร่วมหนึ่งแห่งมีสัญญาบริการและจัดหากับบริษัท</w:t>
      </w:r>
      <w:r w:rsidR="002730AB" w:rsidRPr="00F53688">
        <w:rPr>
          <w:rFonts w:ascii="Angsana New" w:hAnsi="Angsana New" w:hint="cs"/>
          <w:sz w:val="30"/>
          <w:szCs w:val="30"/>
          <w:cs/>
        </w:rPr>
        <w:t>และบริษัทย่อยแห่งหนึ่ง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โดยบริษัท</w:t>
      </w:r>
      <w:r w:rsidR="002730AB" w:rsidRPr="00F53688">
        <w:rPr>
          <w:rFonts w:ascii="Angsana New" w:hAnsi="Angsana New" w:hint="cs"/>
          <w:sz w:val="30"/>
          <w:szCs w:val="30"/>
          <w:cs/>
        </w:rPr>
        <w:t>และบริษัทย่อยแห่งหนึ่ง</w:t>
      </w:r>
      <w:r w:rsidRPr="00F53688">
        <w:rPr>
          <w:rFonts w:ascii="Angsana New" w:hAnsi="Angsana New"/>
          <w:sz w:val="30"/>
          <w:szCs w:val="30"/>
          <w:cs/>
        </w:rPr>
        <w:t>จะให้บริการเกี่ยวกับการดำเนินงาน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การซ่อมแซมและบำรุงรักษา การบริหาร การควบคุมและการจัดการ การจัดซื้อจัดจ้าง การขนส่งน้ำมันทางท่อ การบำบัดน้ำเสียและสาธารณูปโภค การให้บริการทางด้านเทคโนโลยีสารสนเทศ การเงิน การบัญชี และทรัพยากรบุคคลแก่บริษัทย่อยและบริษัทร่วม ซึ่งบริษัทย่อยและ</w:t>
      </w:r>
      <w:r w:rsidR="0013208C" w:rsidRPr="00F53688">
        <w:rPr>
          <w:rFonts w:ascii="Angsana New" w:hAnsi="Angsana New"/>
          <w:sz w:val="30"/>
          <w:szCs w:val="30"/>
        </w:rPr>
        <w:t xml:space="preserve">  </w:t>
      </w:r>
      <w:r w:rsidRPr="00F53688">
        <w:rPr>
          <w:rFonts w:ascii="Angsana New" w:hAnsi="Angsana New"/>
          <w:sz w:val="30"/>
          <w:szCs w:val="30"/>
          <w:cs/>
        </w:rPr>
        <w:t>บริษัทร่วมดังกล่าวตกลงที่จะจ่ายค่าธรรมเนียมให้กับบริษัท</w:t>
      </w:r>
      <w:r w:rsidR="002730AB" w:rsidRPr="00F53688">
        <w:rPr>
          <w:rFonts w:ascii="Angsana New" w:hAnsi="Angsana New" w:hint="cs"/>
          <w:sz w:val="30"/>
          <w:szCs w:val="30"/>
          <w:cs/>
        </w:rPr>
        <w:t>และบริษัทย่อยแห่งหนึ่ง</w:t>
      </w:r>
      <w:r w:rsidRPr="00F53688">
        <w:rPr>
          <w:rFonts w:ascii="Angsana New" w:hAnsi="Angsana New"/>
          <w:sz w:val="30"/>
          <w:szCs w:val="30"/>
          <w:cs/>
        </w:rPr>
        <w:t>ตามที่ระบุไว้ในสัญญา สัญญาเหล่านี้มี</w:t>
      </w:r>
      <w:r w:rsidRPr="00F53688">
        <w:rPr>
          <w:rFonts w:ascii="Angsana New" w:hAnsi="Angsana New" w:hint="cs"/>
          <w:sz w:val="30"/>
          <w:szCs w:val="30"/>
          <w:cs/>
        </w:rPr>
        <w:t>ระยะเวลา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  <w:r w:rsidR="00203F45" w:rsidRPr="00F53688">
        <w:rPr>
          <w:rFonts w:ascii="Angsana New" w:hAnsi="Angsana New" w:hint="cs"/>
          <w:sz w:val="30"/>
          <w:szCs w:val="30"/>
        </w:rPr>
        <w:t>5</w:t>
      </w:r>
      <w:r w:rsidRPr="00F53688">
        <w:rPr>
          <w:rFonts w:ascii="Angsana New" w:hAnsi="Angsana New"/>
          <w:sz w:val="30"/>
          <w:szCs w:val="30"/>
          <w:cs/>
        </w:rPr>
        <w:t xml:space="preserve"> ปี หรือ </w:t>
      </w:r>
      <w:r w:rsidR="007F0795" w:rsidRPr="00F53688">
        <w:rPr>
          <w:rFonts w:ascii="Angsana New" w:hAnsi="Angsana New"/>
          <w:sz w:val="30"/>
          <w:szCs w:val="30"/>
        </w:rPr>
        <w:t>28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ปี หรือสิ้นสุดพร้อมกับสัญญาเช่าที่ดินที่บริษัทย่อยแห่งหนึ่งทำไว้กับบริษัทแล้วแต่เวลาใดจะถึงก่อน หรือสิ้นสุดพร้อมกับสัญญาซื้อไฟฟ้าที่บริษัทร่วมทำไว้กับการไฟฟ้าฝ่ายผลิตแห่งประเทศไทย</w:t>
      </w:r>
    </w:p>
    <w:p w14:paraId="191AEFB4" w14:textId="77777777" w:rsidR="0098670D" w:rsidRPr="00F53688" w:rsidRDefault="0098670D" w:rsidP="00986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718B401" w14:textId="77777777" w:rsidR="003369C5" w:rsidRPr="00F53688" w:rsidRDefault="003369C5" w:rsidP="00986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9BE5F7C" w14:textId="77777777" w:rsidR="003369C5" w:rsidRPr="00F53688" w:rsidRDefault="003369C5" w:rsidP="00986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FB92A1A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สัญญาเช่าที่ดิน</w:t>
      </w:r>
    </w:p>
    <w:p w14:paraId="5D911DD5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3324DEC" w14:textId="6D7E1A94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บริษัทย่อยหลายแห่งและบริษัทร่วมแห่งหนึ่งมีสัญญาเช่าที่ดินกับบริษัทเพื่อเช่า/เช่าช่วงที่ดินบางแห่ง</w:t>
      </w:r>
      <w:r w:rsidRPr="00F53688">
        <w:rPr>
          <w:rFonts w:ascii="Angsana New" w:hAnsi="Angsana New"/>
          <w:sz w:val="12"/>
          <w:szCs w:val="12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ซึ่งจะสิ้นสุด</w:t>
      </w:r>
      <w:r w:rsidR="00A92CE4" w:rsidRPr="00F53688">
        <w:rPr>
          <w:rFonts w:ascii="Angsana New" w:hAnsi="Angsana New"/>
          <w:sz w:val="30"/>
          <w:szCs w:val="30"/>
        </w:rPr>
        <w:br/>
      </w:r>
      <w:r w:rsidRPr="00F53688">
        <w:rPr>
          <w:rFonts w:ascii="Angsana New" w:hAnsi="Angsana New"/>
          <w:sz w:val="30"/>
          <w:szCs w:val="30"/>
          <w:cs/>
        </w:rPr>
        <w:t xml:space="preserve">ในเดือนกันยายน </w:t>
      </w:r>
      <w:r w:rsidR="007F0795" w:rsidRPr="00F53688">
        <w:rPr>
          <w:rFonts w:ascii="Angsana New" w:hAnsi="Angsana New"/>
          <w:sz w:val="30"/>
          <w:szCs w:val="30"/>
        </w:rPr>
        <w:t>2565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>เดือนพฤษภาคม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7F0795" w:rsidRPr="00F53688">
        <w:rPr>
          <w:rFonts w:ascii="Angsana New" w:hAnsi="Angsana New" w:hint="cs"/>
          <w:sz w:val="30"/>
          <w:szCs w:val="30"/>
        </w:rPr>
        <w:t>2584</w:t>
      </w:r>
      <w:r w:rsidRPr="00F53688">
        <w:rPr>
          <w:rFonts w:ascii="Angsana New" w:hAnsi="Angsana New" w:hint="cs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และเดือนสิงหาคม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2586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A97F0C" w:rsidRPr="00F53688">
        <w:rPr>
          <w:rFonts w:ascii="Angsana New" w:hAnsi="Angsana New" w:hint="cs"/>
          <w:sz w:val="30"/>
          <w:szCs w:val="30"/>
          <w:cs/>
        </w:rPr>
        <w:t>โดยค่าเช่าเป็นไปตามที่ระบุไว้ในสัญญา</w:t>
      </w:r>
      <w:r w:rsidR="009D7C9E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และจะมีการปรับอัตราค่าเช่าทุก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5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ปี</w:t>
      </w:r>
      <w:r w:rsidRPr="00F53688">
        <w:rPr>
          <w:rFonts w:ascii="Angsana New" w:hAnsi="Angsana New"/>
          <w:sz w:val="30"/>
          <w:szCs w:val="30"/>
        </w:rPr>
        <w:t xml:space="preserve"> </w:t>
      </w:r>
    </w:p>
    <w:p w14:paraId="5BE40C88" w14:textId="77777777" w:rsidR="005B567B" w:rsidRPr="00F53688" w:rsidRDefault="005B567B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6C1A747" w14:textId="4B1CEEFE" w:rsidR="005B567B" w:rsidRPr="00F53688" w:rsidRDefault="005B567B" w:rsidP="005B5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FFFFFF"/>
          <w:sz w:val="20"/>
          <w:szCs w:val="20"/>
        </w:rPr>
      </w:pPr>
      <w:r w:rsidRPr="00F53688">
        <w:rPr>
          <w:rFonts w:ascii="Angsana New" w:hAnsi="Angsana New"/>
          <w:sz w:val="30"/>
          <w:szCs w:val="30"/>
          <w:cs/>
        </w:rPr>
        <w:t>บริษัทมีสัญญาเช่าที่ดินกับบริษัท</w:t>
      </w:r>
      <w:r w:rsidRPr="00F53688">
        <w:rPr>
          <w:rFonts w:ascii="Angsana New" w:hAnsi="Angsana New" w:hint="cs"/>
          <w:sz w:val="30"/>
          <w:szCs w:val="30"/>
          <w:cs/>
        </w:rPr>
        <w:t>ย่อยหลายแห่ง</w:t>
      </w:r>
      <w:r w:rsidRPr="00F53688">
        <w:rPr>
          <w:rFonts w:ascii="Angsana New" w:hAnsi="Angsana New"/>
          <w:sz w:val="30"/>
          <w:szCs w:val="30"/>
          <w:cs/>
        </w:rPr>
        <w:t>เพื่อเช่าที่ดินบางแห่ง ซึ่งจะสิ้นสุดในเดือน</w:t>
      </w:r>
      <w:r w:rsidRPr="00F53688">
        <w:rPr>
          <w:rFonts w:ascii="Angsana New" w:hAnsi="Angsana New" w:hint="cs"/>
          <w:sz w:val="30"/>
          <w:szCs w:val="30"/>
          <w:cs/>
        </w:rPr>
        <w:t>กันยายน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2589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>โดยค่าเช่าเป็นไปตามที่ระบุไว้ในสัญญา</w:t>
      </w:r>
      <w:r w:rsidRPr="00F53688">
        <w:rPr>
          <w:rFonts w:ascii="Angsana New" w:hAnsi="Angsana New"/>
          <w:sz w:val="24"/>
          <w:szCs w:val="24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และจะมีการปรับอัตราค่าเช่าทุก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5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ปี</w:t>
      </w:r>
    </w:p>
    <w:p w14:paraId="5E3B41E2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FFFFFF"/>
          <w:sz w:val="24"/>
          <w:szCs w:val="24"/>
        </w:rPr>
      </w:pPr>
    </w:p>
    <w:p w14:paraId="225B54F1" w14:textId="732C0508" w:rsidR="003A05ED" w:rsidRPr="00F53688" w:rsidRDefault="00E36366" w:rsidP="00787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บริษัทมีสัญญาเช่าที่ดินกับบริษัทที่เกี่ยวข้องกันแห่งหนึ่งเพื่อเช่าที่ดินบางแห่ง ซึ่งจะสิ้นสุดในเดือนสิงหาคม </w:t>
      </w:r>
      <w:r w:rsidR="007F0795" w:rsidRPr="00F53688">
        <w:rPr>
          <w:rFonts w:ascii="Angsana New" w:hAnsi="Angsana New" w:hint="cs"/>
          <w:sz w:val="30"/>
          <w:szCs w:val="30"/>
        </w:rPr>
        <w:t>2569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  <w:r w:rsidR="00A97F0C" w:rsidRPr="00F53688">
        <w:rPr>
          <w:rFonts w:ascii="Angsana New" w:hAnsi="Angsana New" w:hint="cs"/>
          <w:sz w:val="30"/>
          <w:szCs w:val="30"/>
          <w:cs/>
        </w:rPr>
        <w:t>โดยค่าเช่าเป็นไปตามที่ระบุไว้ในสัญญา</w:t>
      </w:r>
      <w:r w:rsidRPr="00F53688">
        <w:rPr>
          <w:rFonts w:ascii="Angsana New" w:hAnsi="Angsana New"/>
          <w:sz w:val="24"/>
          <w:szCs w:val="24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หากบริษัทไม่แจ้งยกเลิกสัญญาภายใน </w:t>
      </w:r>
      <w:r w:rsidR="007F0795" w:rsidRPr="00F53688">
        <w:rPr>
          <w:rFonts w:ascii="Angsana New" w:hAnsi="Angsana New" w:hint="cs"/>
          <w:sz w:val="30"/>
          <w:szCs w:val="30"/>
        </w:rPr>
        <w:t>1</w:t>
      </w:r>
      <w:r w:rsidRPr="00F53688">
        <w:rPr>
          <w:rFonts w:ascii="Angsana New" w:hAnsi="Angsana New"/>
          <w:sz w:val="30"/>
          <w:szCs w:val="30"/>
          <w:cs/>
        </w:rPr>
        <w:t xml:space="preserve"> เดือนก่อนวันที่สัญญาจะสิ้นสุดลง สัญญาจะถูกต่ออายุออกไปอีก </w:t>
      </w:r>
      <w:r w:rsidR="007F0795" w:rsidRPr="00F53688">
        <w:rPr>
          <w:rFonts w:ascii="Angsana New" w:hAnsi="Angsana New" w:hint="cs"/>
          <w:sz w:val="30"/>
          <w:szCs w:val="30"/>
        </w:rPr>
        <w:t>15</w:t>
      </w:r>
      <w:r w:rsidRPr="00F53688">
        <w:rPr>
          <w:rFonts w:ascii="Angsana New" w:hAnsi="Angsana New"/>
          <w:sz w:val="30"/>
          <w:szCs w:val="30"/>
          <w:cs/>
        </w:rPr>
        <w:t xml:space="preserve"> ปี</w:t>
      </w:r>
    </w:p>
    <w:p w14:paraId="24D67339" w14:textId="77777777" w:rsidR="005B567B" w:rsidRPr="00F53688" w:rsidRDefault="005B567B" w:rsidP="006B3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520F2B19" w14:textId="77777777" w:rsidR="00E36366" w:rsidRPr="00F53688" w:rsidRDefault="00E36366" w:rsidP="000D3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สัญญาซื้อขายวัตถุดิบและผลิตภัณฑ์ปิโตรเคมี</w:t>
      </w:r>
    </w:p>
    <w:p w14:paraId="2AF52C4F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1AB19E74" w14:textId="47F62765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บริษัทย่อย</w:t>
      </w:r>
      <w:r w:rsidRPr="00F53688">
        <w:rPr>
          <w:rFonts w:ascii="Angsana New" w:hAnsi="Angsana New" w:hint="cs"/>
          <w:sz w:val="30"/>
          <w:szCs w:val="30"/>
          <w:cs/>
        </w:rPr>
        <w:t>ทางอ้อม</w:t>
      </w:r>
      <w:r w:rsidR="001E6B64" w:rsidRPr="00F53688">
        <w:rPr>
          <w:rFonts w:ascii="Angsana New" w:hAnsi="Angsana New" w:hint="cs"/>
          <w:sz w:val="30"/>
          <w:szCs w:val="30"/>
          <w:cs/>
        </w:rPr>
        <w:t>สองแห่ง</w:t>
      </w:r>
      <w:r w:rsidRPr="00F53688">
        <w:rPr>
          <w:rFonts w:ascii="Angsana New" w:hAnsi="Angsana New"/>
          <w:sz w:val="30"/>
          <w:szCs w:val="30"/>
          <w:cs/>
        </w:rPr>
        <w:t>มีสัญญาซื้อขายวัตถุดิบและผลิตภัณฑ์ปิโตรเคมีกับ</w:t>
      </w:r>
      <w:r w:rsidR="00592461" w:rsidRPr="00F53688">
        <w:rPr>
          <w:rFonts w:ascii="Angsana New" w:hAnsi="Angsana New" w:hint="cs"/>
          <w:sz w:val="30"/>
          <w:szCs w:val="30"/>
          <w:cs/>
        </w:rPr>
        <w:t>บริษัท</w:t>
      </w:r>
      <w:r w:rsidRPr="00F53688">
        <w:rPr>
          <w:rFonts w:ascii="Angsana New" w:hAnsi="Angsana New"/>
          <w:sz w:val="30"/>
          <w:szCs w:val="30"/>
          <w:cs/>
        </w:rPr>
        <w:t xml:space="preserve">ที่เกี่ยวข้องกันหลายแห่ง โดยที่ปริมาณการซื้อขายและราคาซื้อขายของวัตถุดิบและผลิตภัณฑ์ปิโตรเคมีจะเป็นไปตามที่กำหนดไว้ในสัญญา สัญญาเหล่านี้มีระยะเวลา </w:t>
      </w:r>
      <w:r w:rsidR="007F0795" w:rsidRPr="00F53688">
        <w:rPr>
          <w:rFonts w:ascii="Angsana New" w:hAnsi="Angsana New"/>
          <w:sz w:val="30"/>
          <w:szCs w:val="30"/>
        </w:rPr>
        <w:t>1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ปี ถึง </w:t>
      </w:r>
      <w:r w:rsidR="007F0795" w:rsidRPr="00F53688">
        <w:rPr>
          <w:rFonts w:ascii="Angsana New" w:hAnsi="Angsana New"/>
          <w:sz w:val="30"/>
          <w:szCs w:val="30"/>
        </w:rPr>
        <w:t>15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ปี ซึ่งจะสิ้นสุดในปี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4F18EF" w:rsidRPr="00F53688">
        <w:rPr>
          <w:rFonts w:ascii="Angsana New" w:hAnsi="Angsana New"/>
          <w:sz w:val="30"/>
          <w:szCs w:val="30"/>
        </w:rPr>
        <w:t>2562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  <w:r w:rsidR="00627F84" w:rsidRPr="00F53688">
        <w:rPr>
          <w:rFonts w:ascii="Angsana New" w:hAnsi="Angsana New" w:hint="cs"/>
          <w:sz w:val="30"/>
          <w:szCs w:val="30"/>
          <w:cs/>
        </w:rPr>
        <w:t xml:space="preserve">และ ปี </w:t>
      </w:r>
      <w:r w:rsidR="00627F84" w:rsidRPr="00F53688">
        <w:rPr>
          <w:rFonts w:ascii="Angsana New" w:hAnsi="Angsana New"/>
          <w:sz w:val="30"/>
          <w:szCs w:val="30"/>
        </w:rPr>
        <w:t>2568</w:t>
      </w:r>
    </w:p>
    <w:p w14:paraId="2B18941F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68F723C7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สัญญาให้บริการให้คำแนะนำทางด้านเทคนิค</w:t>
      </w:r>
    </w:p>
    <w:p w14:paraId="6C24842C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FEF87FD" w14:textId="42C7F9C3" w:rsidR="00E36366" w:rsidRPr="00F53688" w:rsidRDefault="00E36366" w:rsidP="00671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5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บริษัทร่วมแห่งหนึ่งมีสัญญาให้บริการให้คำแนะนำด้านเทคนิคที่เกี่ยวข้องกับธุร</w:t>
      </w:r>
      <w:r w:rsidR="006714E4" w:rsidRPr="00F53688">
        <w:rPr>
          <w:rFonts w:ascii="Angsana New" w:hAnsi="Angsana New"/>
          <w:sz w:val="30"/>
          <w:szCs w:val="30"/>
          <w:cs/>
        </w:rPr>
        <w:t>กิจพลังงานและปิโตรเคมีกับบริษัท</w:t>
      </w:r>
      <w:r w:rsidRPr="00F53688">
        <w:rPr>
          <w:rFonts w:ascii="Angsana New" w:hAnsi="Angsana New"/>
          <w:sz w:val="30"/>
          <w:szCs w:val="30"/>
          <w:cs/>
        </w:rPr>
        <w:t>โดยค่าบริการจะเป็นตามที่กำหนดไว้ในสัญญา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สัญญาจะสิ้นสุดในเดือน</w:t>
      </w:r>
      <w:r w:rsidRPr="00F53688">
        <w:rPr>
          <w:rFonts w:ascii="Angsana New" w:hAnsi="Angsana New" w:hint="cs"/>
          <w:sz w:val="30"/>
          <w:szCs w:val="30"/>
          <w:cs/>
        </w:rPr>
        <w:t>ธันวาคม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2562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</w:p>
    <w:p w14:paraId="3340E66D" w14:textId="77777777" w:rsidR="00787F21" w:rsidRPr="00F53688" w:rsidRDefault="00787F21" w:rsidP="00350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BD4C48E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สัญญาให้บริการขนส่งทางเรือแบบเช่าเหมา</w:t>
      </w:r>
    </w:p>
    <w:p w14:paraId="0C855714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726A456C" w14:textId="197A1EA6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บริษัทย่อยแห่งหนึ่งมีสัญญาให้บริการขนส่งทางเรือแบบเช่าเหมากับบริษัท</w:t>
      </w:r>
      <w:r w:rsidRPr="00F53688"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 </w:t>
      </w:r>
      <w:r w:rsidRPr="00F53688">
        <w:rPr>
          <w:rFonts w:ascii="Angsana New" w:hAnsi="Angsana New"/>
          <w:sz w:val="30"/>
          <w:szCs w:val="30"/>
          <w:cs/>
        </w:rPr>
        <w:t>และบริษัทย่อย</w:t>
      </w:r>
      <w:r w:rsidRPr="00F53688">
        <w:rPr>
          <w:rFonts w:ascii="Angsana New" w:hAnsi="Angsana New" w:hint="cs"/>
          <w:sz w:val="30"/>
          <w:szCs w:val="30"/>
          <w:cs/>
        </w:rPr>
        <w:t>ทางอ้อม</w:t>
      </w:r>
      <w:r w:rsidRPr="00F53688">
        <w:rPr>
          <w:rFonts w:ascii="Angsana New" w:hAnsi="Angsana New"/>
          <w:sz w:val="30"/>
          <w:szCs w:val="30"/>
          <w:cs/>
        </w:rPr>
        <w:t xml:space="preserve">อีกแห่งหนึ่ง โดยค่าบริการจะเป็นไปตามที่กำหนดไว้ในสัญญา สัญญาเหล่านี้มีกำหนดระยะเวลา </w:t>
      </w:r>
      <w:r w:rsidR="007F0795" w:rsidRPr="00F53688">
        <w:rPr>
          <w:rFonts w:ascii="Angsana New" w:hAnsi="Angsana New"/>
          <w:sz w:val="30"/>
          <w:szCs w:val="30"/>
        </w:rPr>
        <w:t>1</w:t>
      </w:r>
      <w:r w:rsidRPr="00F53688">
        <w:rPr>
          <w:rFonts w:ascii="Angsana New" w:hAnsi="Angsana New"/>
          <w:sz w:val="30"/>
          <w:szCs w:val="30"/>
          <w:cs/>
        </w:rPr>
        <w:t xml:space="preserve"> ปี </w:t>
      </w:r>
      <w:r w:rsidR="007F0795" w:rsidRPr="00F53688">
        <w:rPr>
          <w:rFonts w:ascii="Angsana New" w:hAnsi="Angsana New"/>
          <w:sz w:val="30"/>
          <w:szCs w:val="30"/>
        </w:rPr>
        <w:t>5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 xml:space="preserve">ปี และ </w:t>
      </w:r>
      <w:r w:rsidR="007F0795" w:rsidRPr="00F53688">
        <w:rPr>
          <w:rFonts w:ascii="Angsana New" w:hAnsi="Angsana New"/>
          <w:sz w:val="30"/>
          <w:szCs w:val="30"/>
        </w:rPr>
        <w:t>8</w:t>
      </w:r>
      <w:r w:rsidRPr="00F53688">
        <w:rPr>
          <w:rFonts w:ascii="Angsana New" w:hAnsi="Angsana New" w:hint="cs"/>
          <w:sz w:val="30"/>
          <w:szCs w:val="30"/>
          <w:cs/>
        </w:rPr>
        <w:t xml:space="preserve"> ปี </w:t>
      </w:r>
      <w:r w:rsidRPr="00F53688">
        <w:rPr>
          <w:rFonts w:ascii="Angsana New" w:hAnsi="Angsana New"/>
          <w:sz w:val="30"/>
          <w:szCs w:val="30"/>
          <w:cs/>
        </w:rPr>
        <w:t>ซึ่งจะสิ้นสุดในระหว่างปี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4F18EF" w:rsidRPr="00F53688">
        <w:rPr>
          <w:rFonts w:ascii="Angsana New" w:hAnsi="Angsana New"/>
          <w:sz w:val="30"/>
          <w:szCs w:val="30"/>
        </w:rPr>
        <w:t>2</w:t>
      </w:r>
      <w:r w:rsidRPr="00F53688">
        <w:rPr>
          <w:rFonts w:ascii="Angsana New" w:hAnsi="Angsana New" w:hint="cs"/>
          <w:sz w:val="30"/>
          <w:szCs w:val="30"/>
          <w:cs/>
        </w:rPr>
        <w:t xml:space="preserve"> ปี </w:t>
      </w:r>
      <w:r w:rsidR="007F0795" w:rsidRPr="00F53688">
        <w:rPr>
          <w:rFonts w:ascii="Angsana New" w:hAnsi="Angsana New"/>
          <w:sz w:val="30"/>
          <w:szCs w:val="30"/>
        </w:rPr>
        <w:t>2563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 xml:space="preserve">และปี </w:t>
      </w:r>
      <w:r w:rsidR="007F0795" w:rsidRPr="00F53688">
        <w:rPr>
          <w:rFonts w:ascii="Angsana New" w:hAnsi="Angsana New"/>
          <w:sz w:val="30"/>
          <w:szCs w:val="30"/>
        </w:rPr>
        <w:t>2567</w:t>
      </w:r>
    </w:p>
    <w:p w14:paraId="71F6320C" w14:textId="77777777" w:rsidR="000500C9" w:rsidRPr="00F53688" w:rsidRDefault="000500C9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CEAF345" w14:textId="63C93131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การ</w:t>
      </w:r>
      <w:r w:rsidRPr="00F53688">
        <w:rPr>
          <w:rFonts w:ascii="Angsana New" w:hAnsi="Angsana New" w:hint="cs"/>
          <w:sz w:val="30"/>
          <w:szCs w:val="30"/>
          <w:cs/>
        </w:rPr>
        <w:t>ร่วมค้า</w:t>
      </w:r>
      <w:r w:rsidR="00702856" w:rsidRPr="00F53688">
        <w:rPr>
          <w:rFonts w:ascii="Angsana New" w:hAnsi="Angsana New" w:hint="cs"/>
          <w:sz w:val="30"/>
          <w:szCs w:val="30"/>
          <w:cs/>
        </w:rPr>
        <w:t>หลาย</w:t>
      </w:r>
      <w:r w:rsidRPr="00F53688">
        <w:rPr>
          <w:rFonts w:ascii="Angsana New" w:hAnsi="Angsana New"/>
          <w:sz w:val="30"/>
          <w:szCs w:val="30"/>
          <w:cs/>
        </w:rPr>
        <w:t>แห่งมีสัญญาให้บริการขนส่งทางเรือแบบเช่าเหมากับบริษัท โดยค่าบริการจะเป็นไปตามที่กำหนดไว้ในสัญญา สัญญาเหล่านี้มีกำหนดระยะเวลา</w:t>
      </w:r>
      <w:r w:rsidRPr="00F53688">
        <w:rPr>
          <w:rFonts w:ascii="Angsana New" w:hAnsi="Angsana New" w:hint="cs"/>
          <w:sz w:val="30"/>
          <w:szCs w:val="30"/>
          <w:cs/>
        </w:rPr>
        <w:t xml:space="preserve"> </w:t>
      </w:r>
      <w:r w:rsidR="007F0795" w:rsidRPr="00F53688">
        <w:rPr>
          <w:rFonts w:ascii="Angsana New" w:hAnsi="Angsana New" w:hint="cs"/>
          <w:sz w:val="30"/>
          <w:szCs w:val="30"/>
        </w:rPr>
        <w:t>1</w:t>
      </w:r>
      <w:r w:rsidR="0075357E" w:rsidRPr="00F53688">
        <w:rPr>
          <w:rFonts w:ascii="Angsana New" w:hAnsi="Angsana New" w:hint="cs"/>
          <w:sz w:val="30"/>
          <w:szCs w:val="30"/>
        </w:rPr>
        <w:t>0</w:t>
      </w:r>
      <w:r w:rsidRPr="00F53688">
        <w:rPr>
          <w:rFonts w:ascii="Angsana New" w:hAnsi="Angsana New"/>
          <w:sz w:val="30"/>
          <w:szCs w:val="30"/>
          <w:cs/>
        </w:rPr>
        <w:t xml:space="preserve"> ปี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ซึ่งจะสิ้นสุดในปี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2564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 xml:space="preserve">ปี </w:t>
      </w:r>
      <w:r w:rsidR="007F0795" w:rsidRPr="00F53688">
        <w:rPr>
          <w:rFonts w:ascii="Angsana New" w:hAnsi="Angsana New"/>
          <w:sz w:val="30"/>
          <w:szCs w:val="30"/>
        </w:rPr>
        <w:t>2565</w:t>
      </w:r>
      <w:r w:rsidRPr="00F53688">
        <w:rPr>
          <w:rFonts w:ascii="Angsana New" w:hAnsi="Angsana New" w:hint="cs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และ</w:t>
      </w:r>
      <w:r w:rsidRPr="00F53688">
        <w:rPr>
          <w:rFonts w:ascii="Angsana New" w:hAnsi="Angsana New" w:hint="cs"/>
          <w:sz w:val="30"/>
          <w:szCs w:val="30"/>
          <w:cs/>
        </w:rPr>
        <w:t>ปี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7F0795" w:rsidRPr="00F53688">
        <w:rPr>
          <w:rFonts w:ascii="Angsana New" w:hAnsi="Angsana New" w:hint="cs"/>
          <w:sz w:val="30"/>
          <w:szCs w:val="30"/>
        </w:rPr>
        <w:t>2567</w:t>
      </w:r>
    </w:p>
    <w:p w14:paraId="6E45E689" w14:textId="77777777" w:rsidR="00203F45" w:rsidRPr="00F53688" w:rsidRDefault="00203F45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761D8B6" w14:textId="77777777" w:rsidR="003369C5" w:rsidRPr="00F53688" w:rsidRDefault="003369C5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F02D63B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สัญญาให้บริการขนส่งลูกเรือและสัมภาระ</w:t>
      </w:r>
    </w:p>
    <w:p w14:paraId="1AE14FCE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0BF586B" w14:textId="0BDB596C" w:rsidR="005B567B" w:rsidRPr="00F53688" w:rsidRDefault="005B567B" w:rsidP="005B567B">
      <w:pPr>
        <w:tabs>
          <w:tab w:val="left" w:pos="540"/>
        </w:tabs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บริษัทย่อยทางอ้อมแห่งหนึ่งมีสัญญาให้บริการขนส่งลูกเรือและสัมภาระกับบริษัทที่เกี่ยวข้องกันแห่งหนึ่ง โดย</w:t>
      </w:r>
      <w:r w:rsidRPr="00F53688">
        <w:rPr>
          <w:rFonts w:ascii="Angsana New" w:hAnsi="Angsana New"/>
          <w:spacing w:val="-2"/>
          <w:sz w:val="30"/>
          <w:szCs w:val="30"/>
          <w:cs/>
        </w:rPr>
        <w:t>ค่าบริการจะเป็นไปตามที่กำหนดไว้ในสัญญา สัญญา</w:t>
      </w:r>
      <w:r w:rsidR="00313AD5" w:rsidRPr="00F53688">
        <w:rPr>
          <w:rFonts w:ascii="Angsana New" w:hAnsi="Angsana New" w:hint="cs"/>
          <w:spacing w:val="-2"/>
          <w:sz w:val="30"/>
          <w:szCs w:val="30"/>
          <w:cs/>
        </w:rPr>
        <w:t>เหล่า</w:t>
      </w:r>
      <w:r w:rsidRPr="00F53688">
        <w:rPr>
          <w:rFonts w:ascii="Angsana New" w:hAnsi="Angsana New"/>
          <w:spacing w:val="-2"/>
          <w:sz w:val="30"/>
          <w:szCs w:val="30"/>
          <w:cs/>
        </w:rPr>
        <w:t>นี้มีกำหนดระยะเวลา</w:t>
      </w:r>
      <w:r w:rsidRPr="00F53688">
        <w:rPr>
          <w:rFonts w:ascii="Angsana New" w:hAnsi="Angsana New"/>
          <w:spacing w:val="-2"/>
          <w:sz w:val="30"/>
          <w:szCs w:val="30"/>
        </w:rPr>
        <w:t xml:space="preserve"> </w:t>
      </w:r>
      <w:r w:rsidR="007F0795" w:rsidRPr="00F53688">
        <w:rPr>
          <w:rFonts w:ascii="Angsana New" w:hAnsi="Angsana New"/>
          <w:spacing w:val="-2"/>
          <w:sz w:val="30"/>
          <w:szCs w:val="30"/>
        </w:rPr>
        <w:t>3</w:t>
      </w:r>
      <w:r w:rsidRPr="00F53688">
        <w:rPr>
          <w:rFonts w:ascii="Angsana New" w:hAnsi="Angsana New"/>
          <w:spacing w:val="-2"/>
          <w:sz w:val="30"/>
          <w:szCs w:val="30"/>
          <w:cs/>
        </w:rPr>
        <w:t xml:space="preserve"> ปี ซึ่งจะสิ้นสุดในปี</w:t>
      </w:r>
      <w:r w:rsidRPr="00F53688">
        <w:rPr>
          <w:rFonts w:ascii="Angsana New" w:hAnsi="Angsana New"/>
          <w:spacing w:val="-2"/>
          <w:sz w:val="30"/>
          <w:szCs w:val="30"/>
        </w:rPr>
        <w:t xml:space="preserve"> </w:t>
      </w:r>
      <w:r w:rsidR="007F0795" w:rsidRPr="00F53688">
        <w:rPr>
          <w:rFonts w:ascii="Angsana New" w:hAnsi="Angsana New"/>
          <w:spacing w:val="-2"/>
          <w:sz w:val="30"/>
          <w:szCs w:val="30"/>
        </w:rPr>
        <w:t>2562</w:t>
      </w:r>
      <w:r w:rsidR="003E707C" w:rsidRPr="00F53688">
        <w:rPr>
          <w:rFonts w:ascii="Angsana New" w:hAnsi="Angsana New"/>
          <w:spacing w:val="-2"/>
          <w:sz w:val="30"/>
          <w:szCs w:val="30"/>
        </w:rPr>
        <w:t xml:space="preserve"> </w:t>
      </w:r>
      <w:r w:rsidRPr="00F53688">
        <w:rPr>
          <w:rFonts w:ascii="Angsana New" w:hAnsi="Angsana New"/>
          <w:spacing w:val="-2"/>
          <w:sz w:val="30"/>
          <w:szCs w:val="30"/>
          <w:cs/>
        </w:rPr>
        <w:t>และ</w:t>
      </w:r>
      <w:r w:rsidRPr="00F53688">
        <w:rPr>
          <w:rFonts w:ascii="Angsana New" w:hAnsi="Angsana New"/>
          <w:spacing w:val="-2"/>
          <w:sz w:val="30"/>
          <w:szCs w:val="30"/>
        </w:rPr>
        <w:t xml:space="preserve"> </w:t>
      </w:r>
      <w:r w:rsidR="007F0795" w:rsidRPr="00F53688">
        <w:rPr>
          <w:rFonts w:ascii="Angsana New" w:hAnsi="Angsana New"/>
          <w:spacing w:val="-2"/>
          <w:sz w:val="30"/>
          <w:szCs w:val="30"/>
        </w:rPr>
        <w:t>2563</w:t>
      </w:r>
    </w:p>
    <w:p w14:paraId="4CED50D7" w14:textId="77777777" w:rsidR="00047701" w:rsidRPr="00F53688" w:rsidRDefault="00047701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10182CF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สัญญาเช่าพื้นที่สำนักงาน</w:t>
      </w:r>
    </w:p>
    <w:p w14:paraId="0203F9DF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  <w:r w:rsidRPr="00F53688">
        <w:rPr>
          <w:rFonts w:ascii="Angsana New" w:hAnsi="Angsana New"/>
          <w:sz w:val="24"/>
          <w:szCs w:val="24"/>
        </w:rPr>
        <w:t xml:space="preserve"> </w:t>
      </w:r>
    </w:p>
    <w:p w14:paraId="6D959C1A" w14:textId="5E191D71" w:rsidR="00702856" w:rsidRPr="00F53688" w:rsidRDefault="00E36366" w:rsidP="006407F9">
      <w:pPr>
        <w:tabs>
          <w:tab w:val="left" w:pos="540"/>
        </w:tabs>
        <w:ind w:left="547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บริษัทมีสัญญาเช่าพ</w:t>
      </w:r>
      <w:r w:rsidR="00A914B6" w:rsidRPr="00F53688">
        <w:rPr>
          <w:rFonts w:ascii="Angsana New" w:hAnsi="Angsana New"/>
          <w:sz w:val="30"/>
          <w:szCs w:val="30"/>
          <w:cs/>
        </w:rPr>
        <w:t>ื้นที่และบริการสำนักงานกับบริษัท</w:t>
      </w:r>
      <w:r w:rsidRPr="00F53688">
        <w:rPr>
          <w:rFonts w:ascii="Angsana New" w:hAnsi="Angsana New"/>
          <w:sz w:val="30"/>
          <w:szCs w:val="30"/>
          <w:cs/>
        </w:rPr>
        <w:t xml:space="preserve">ที่เกี่ยวข้องกันแห่งหนึ่ง โดยค่าเช่าและค่าบริการจะเป็นไปตามที่กำหนดไว้ในสัญญา สัญญานี้มีระยะเวลา </w:t>
      </w:r>
      <w:r w:rsidR="007F0795" w:rsidRPr="00F53688">
        <w:rPr>
          <w:rFonts w:ascii="Angsana New" w:hAnsi="Angsana New"/>
          <w:sz w:val="30"/>
          <w:szCs w:val="30"/>
        </w:rPr>
        <w:t>3</w:t>
      </w:r>
      <w:r w:rsidRPr="00F53688">
        <w:rPr>
          <w:rFonts w:ascii="Angsana New" w:hAnsi="Angsana New"/>
          <w:sz w:val="30"/>
          <w:szCs w:val="30"/>
          <w:cs/>
        </w:rPr>
        <w:t xml:space="preserve"> ปี ซึ่งจะสิ้นสุดในเดือนพฤศจิกายน </w:t>
      </w:r>
      <w:r w:rsidR="004F18EF" w:rsidRPr="00F53688">
        <w:rPr>
          <w:rFonts w:ascii="Angsana New" w:hAnsi="Angsana New"/>
          <w:sz w:val="30"/>
          <w:szCs w:val="30"/>
        </w:rPr>
        <w:t>2564</w:t>
      </w:r>
      <w:r w:rsidRPr="00F53688">
        <w:rPr>
          <w:rFonts w:ascii="Angsana New" w:hAnsi="Angsana New"/>
          <w:sz w:val="30"/>
          <w:szCs w:val="30"/>
          <w:cs/>
        </w:rPr>
        <w:t xml:space="preserve"> และสามารถต่ออายุสัญญาได้ครั้งละ </w:t>
      </w:r>
      <w:r w:rsidR="007F0795" w:rsidRPr="00F53688">
        <w:rPr>
          <w:rFonts w:ascii="Angsana New" w:hAnsi="Angsana New"/>
          <w:sz w:val="30"/>
          <w:szCs w:val="30"/>
        </w:rPr>
        <w:t>3</w:t>
      </w:r>
      <w:r w:rsidRPr="00F53688">
        <w:rPr>
          <w:rFonts w:ascii="Angsana New" w:hAnsi="Angsana New"/>
          <w:sz w:val="30"/>
          <w:szCs w:val="30"/>
          <w:cs/>
        </w:rPr>
        <w:t xml:space="preserve"> ปี</w:t>
      </w:r>
    </w:p>
    <w:p w14:paraId="0B918A5A" w14:textId="77777777" w:rsidR="003512E2" w:rsidRPr="00F53688" w:rsidRDefault="003512E2" w:rsidP="006407F9">
      <w:pPr>
        <w:tabs>
          <w:tab w:val="left" w:pos="540"/>
        </w:tabs>
        <w:ind w:left="547" w:right="2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30D4B72" w14:textId="77777777" w:rsidR="00E36366" w:rsidRPr="00F53688" w:rsidRDefault="00E36366" w:rsidP="006407F9">
      <w:pPr>
        <w:tabs>
          <w:tab w:val="left" w:pos="540"/>
        </w:tabs>
        <w:ind w:left="547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สัญญาซื้อขายผลิตภัณฑ์เอทานอล</w:t>
      </w:r>
    </w:p>
    <w:p w14:paraId="401444A8" w14:textId="77777777" w:rsidR="00E36366" w:rsidRPr="00F53688" w:rsidRDefault="00E36366" w:rsidP="00E36366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49ABE9D" w14:textId="1EA17F1B" w:rsidR="00E36366" w:rsidRPr="00F53688" w:rsidRDefault="00E36366" w:rsidP="00E36366">
      <w:pPr>
        <w:tabs>
          <w:tab w:val="left" w:pos="540"/>
        </w:tabs>
        <w:ind w:left="547" w:right="2"/>
        <w:jc w:val="thaiDistribute"/>
        <w:rPr>
          <w:rFonts w:ascii="Angsana New" w:hAnsi="Angsana New"/>
          <w:strike/>
          <w:color w:val="FF0000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บริษัทร่วมแห่งหนึ่งมีสัญญาซื้อขายผลิตภัณฑ์เอทานอลกับบริษัท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โดยที่ปริมาณการซื้อขายและราคาซื้อขายของผลิตภัณฑ์เอทานอลจะเป็นไปตามที่กำหนดไว้ในสัญญา สัญญา</w:t>
      </w:r>
      <w:r w:rsidRPr="00F53688">
        <w:rPr>
          <w:rFonts w:ascii="Angsana New" w:hAnsi="Angsana New" w:hint="cs"/>
          <w:sz w:val="30"/>
          <w:szCs w:val="30"/>
          <w:cs/>
        </w:rPr>
        <w:t>นี้</w:t>
      </w:r>
      <w:r w:rsidRPr="00F53688">
        <w:rPr>
          <w:rFonts w:ascii="Angsana New" w:hAnsi="Angsana New"/>
          <w:sz w:val="30"/>
          <w:szCs w:val="30"/>
          <w:cs/>
        </w:rPr>
        <w:t>สิ้นสุดในเดือนธันวาคม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046B20" w:rsidRPr="00F53688">
        <w:rPr>
          <w:rFonts w:ascii="Angsana New" w:hAnsi="Angsana New"/>
          <w:sz w:val="30"/>
          <w:szCs w:val="30"/>
        </w:rPr>
        <w:t>2</w:t>
      </w:r>
      <w:r w:rsidRPr="00F53688">
        <w:rPr>
          <w:rFonts w:ascii="Angsana New" w:hAnsi="Angsana New"/>
          <w:sz w:val="30"/>
          <w:szCs w:val="30"/>
          <w:cs/>
        </w:rPr>
        <w:t xml:space="preserve"> ทั้งนี้จะต่ออายุออกไปโดยอัตโนมัติอีกครั้งละ</w:t>
      </w:r>
      <w:r w:rsidRPr="00F53688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1</w:t>
      </w:r>
      <w:r w:rsidRPr="00F53688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ปี จนกว่าคู่สัญญาฝ่ายหนึ่งฝ่ายใดแจ้งยกเลิกสัญญาเป็นลายลักษณ์อักษร</w:t>
      </w:r>
    </w:p>
    <w:p w14:paraId="21053AA2" w14:textId="77777777" w:rsidR="008F1855" w:rsidRPr="00F53688" w:rsidRDefault="008F1855" w:rsidP="00E36366">
      <w:pPr>
        <w:tabs>
          <w:tab w:val="left" w:pos="540"/>
        </w:tabs>
        <w:ind w:left="547" w:right="2"/>
        <w:jc w:val="thaiDistribute"/>
        <w:rPr>
          <w:rFonts w:ascii="Angsana New" w:hAnsi="Angsana New"/>
          <w:sz w:val="24"/>
          <w:szCs w:val="24"/>
        </w:rPr>
      </w:pPr>
    </w:p>
    <w:p w14:paraId="6069977F" w14:textId="4EC083E2" w:rsidR="00E36366" w:rsidRPr="00F53688" w:rsidRDefault="00E36366" w:rsidP="00E36366">
      <w:pPr>
        <w:tabs>
          <w:tab w:val="left" w:pos="540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บริษัทย่อย</w:t>
      </w:r>
      <w:r w:rsidR="00A92CE4" w:rsidRPr="00F53688">
        <w:rPr>
          <w:rFonts w:ascii="Angsana New" w:hAnsi="Angsana New" w:hint="cs"/>
          <w:sz w:val="30"/>
          <w:szCs w:val="30"/>
          <w:cs/>
        </w:rPr>
        <w:t>ทางอ้อม</w:t>
      </w:r>
      <w:r w:rsidRPr="00F53688">
        <w:rPr>
          <w:rFonts w:ascii="Angsana New" w:hAnsi="Angsana New"/>
          <w:sz w:val="30"/>
          <w:szCs w:val="30"/>
          <w:cs/>
        </w:rPr>
        <w:t>แห่งหนึ่งมีสัญญาซื้อขายผลิตภัณฑ์เอทานอลกับบริษัทที่เกี่ยวข้องกันแห่งหนึ่ง โดยที่ปริมาณการซื้อขายและราคาซื้อขายของผลิตภัณฑ์เอทานอลจะเป็นไปตามที่กำหนดไว้ในสัญญา สัญญาฉบับนี้มีระยะเวลา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1</w:t>
      </w:r>
      <w:r w:rsidR="0075357E" w:rsidRPr="00F53688">
        <w:rPr>
          <w:rFonts w:ascii="Angsana New" w:hAnsi="Angsana New"/>
          <w:sz w:val="30"/>
          <w:szCs w:val="30"/>
        </w:rPr>
        <w:t>0</w:t>
      </w:r>
      <w:r w:rsidRPr="00F53688">
        <w:rPr>
          <w:rFonts w:ascii="Angsana New" w:hAnsi="Angsana New"/>
          <w:sz w:val="30"/>
          <w:szCs w:val="30"/>
          <w:cs/>
        </w:rPr>
        <w:t xml:space="preserve"> ปีซึ่งจะสิ้นสุดในเดือนมิถุนายน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2564</w:t>
      </w:r>
      <w:r w:rsidRPr="00F53688">
        <w:rPr>
          <w:rFonts w:ascii="Angsana New" w:hAnsi="Angsana New"/>
          <w:sz w:val="30"/>
          <w:szCs w:val="30"/>
          <w:cs/>
        </w:rPr>
        <w:t xml:space="preserve"> และสามารถต่อสัญญาได้โดยให้แจ้งคู่สัญญาอีกฝ่ายหนึ่งเป็นลายลักษณ์อักษรล่วงหน้าไม่น้อยกว่า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6</w:t>
      </w:r>
      <w:r w:rsidRPr="00F53688">
        <w:rPr>
          <w:rFonts w:ascii="Angsana New" w:hAnsi="Angsana New"/>
          <w:sz w:val="30"/>
          <w:szCs w:val="30"/>
          <w:cs/>
        </w:rPr>
        <w:t xml:space="preserve"> เดือน ก่อนวันที่สัญญาจะสิ้นสุดลง</w:t>
      </w:r>
    </w:p>
    <w:p w14:paraId="092C8C0D" w14:textId="77777777" w:rsidR="00627F84" w:rsidRPr="00F53688" w:rsidRDefault="00627F84" w:rsidP="00E36366">
      <w:pPr>
        <w:tabs>
          <w:tab w:val="left" w:pos="540"/>
        </w:tabs>
        <w:ind w:left="547" w:right="2"/>
        <w:jc w:val="thaiDistribute"/>
        <w:rPr>
          <w:rFonts w:ascii="Angsana New" w:hAnsi="Angsana New"/>
          <w:sz w:val="24"/>
          <w:szCs w:val="24"/>
        </w:rPr>
      </w:pPr>
    </w:p>
    <w:p w14:paraId="02A0A836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14:paraId="6861CAC6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AACFFC0" w14:textId="5B400D70" w:rsidR="00A96463" w:rsidRPr="00F53688" w:rsidRDefault="00E36366" w:rsidP="00A96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บริษัทย่อยแห่งหนึ่งมีสัญญาให้บริการ</w:t>
      </w:r>
      <w:r w:rsidR="002730AB" w:rsidRPr="00F53688">
        <w:rPr>
          <w:rFonts w:ascii="Angsana New" w:hAnsi="Angsana New" w:hint="cs"/>
          <w:sz w:val="30"/>
          <w:szCs w:val="30"/>
          <w:cs/>
        </w:rPr>
        <w:t>ด้านบุคลากร</w:t>
      </w:r>
      <w:r w:rsidR="006714E4" w:rsidRPr="00F53688">
        <w:rPr>
          <w:rFonts w:ascii="Angsana New" w:hAnsi="Angsana New"/>
          <w:sz w:val="30"/>
          <w:szCs w:val="30"/>
          <w:cs/>
        </w:rPr>
        <w:t xml:space="preserve">กับบริษัท </w:t>
      </w:r>
      <w:r w:rsidRPr="00F53688">
        <w:rPr>
          <w:rFonts w:ascii="Angsana New" w:hAnsi="Angsana New"/>
          <w:sz w:val="30"/>
          <w:szCs w:val="30"/>
          <w:cs/>
        </w:rPr>
        <w:t>โดยค่าบริการจะเป็นไปตามที่กำหนดไว้ในสัญญา  สัญญา</w:t>
      </w:r>
      <w:r w:rsidR="00313AD5" w:rsidRPr="00F53688">
        <w:rPr>
          <w:rFonts w:ascii="Angsana New" w:hAnsi="Angsana New" w:hint="cs"/>
          <w:sz w:val="30"/>
          <w:szCs w:val="30"/>
          <w:cs/>
        </w:rPr>
        <w:t>นี้</w:t>
      </w:r>
      <w:r w:rsidRPr="00F53688">
        <w:rPr>
          <w:rFonts w:ascii="Angsana New" w:hAnsi="Angsana New"/>
          <w:sz w:val="30"/>
          <w:szCs w:val="30"/>
          <w:cs/>
        </w:rPr>
        <w:t>จะสิ้นสุดในเดือน</w:t>
      </w:r>
      <w:r w:rsidRPr="00F53688">
        <w:rPr>
          <w:rFonts w:ascii="Angsana New" w:hAnsi="Angsana New" w:hint="cs"/>
          <w:sz w:val="30"/>
          <w:szCs w:val="30"/>
          <w:cs/>
        </w:rPr>
        <w:t>ธันวาคม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  <w:r w:rsidR="004F18EF" w:rsidRPr="00F53688">
        <w:rPr>
          <w:rFonts w:ascii="Angsana New" w:hAnsi="Angsana New"/>
          <w:sz w:val="30"/>
          <w:szCs w:val="30"/>
        </w:rPr>
        <w:t>2562</w:t>
      </w:r>
    </w:p>
    <w:p w14:paraId="29DC2FDC" w14:textId="77777777" w:rsidR="00A96463" w:rsidRPr="00F53688" w:rsidRDefault="00A96463" w:rsidP="00A96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"/>
        <w:jc w:val="thaiDistribute"/>
        <w:rPr>
          <w:rFonts w:ascii="Angsana New" w:hAnsi="Angsana New"/>
          <w:sz w:val="24"/>
          <w:szCs w:val="24"/>
          <w:cs/>
        </w:rPr>
      </w:pPr>
    </w:p>
    <w:p w14:paraId="216C5616" w14:textId="390750A2" w:rsidR="00203F45" w:rsidRPr="00F53688" w:rsidRDefault="00E36366" w:rsidP="00986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บริษัทมีสัญญาให้บริการ</w:t>
      </w:r>
      <w:r w:rsidR="002730AB" w:rsidRPr="00F53688">
        <w:rPr>
          <w:rFonts w:ascii="Angsana New" w:hAnsi="Angsana New" w:hint="cs"/>
          <w:sz w:val="30"/>
          <w:szCs w:val="30"/>
          <w:cs/>
        </w:rPr>
        <w:t>ด้านบุคลากร</w:t>
      </w:r>
      <w:r w:rsidRPr="00F53688">
        <w:rPr>
          <w:rFonts w:ascii="Angsana New" w:hAnsi="Angsana New"/>
          <w:sz w:val="30"/>
          <w:szCs w:val="30"/>
          <w:cs/>
        </w:rPr>
        <w:t>กับบริษัทย่อย</w:t>
      </w:r>
      <w:r w:rsidR="00A9099F" w:rsidRPr="00F53688">
        <w:rPr>
          <w:rFonts w:ascii="Angsana New" w:hAnsi="Angsana New" w:hint="cs"/>
          <w:sz w:val="30"/>
          <w:szCs w:val="30"/>
          <w:cs/>
        </w:rPr>
        <w:t>หลายแห่ง</w:t>
      </w:r>
      <w:r w:rsidR="006714E4" w:rsidRPr="00F53688">
        <w:rPr>
          <w:rFonts w:ascii="Angsana New" w:hAnsi="Angsana New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โดยค่าบริการจะเป็นไปตามที่กำหนดไว้ในสัญญา  สัญญา</w:t>
      </w:r>
      <w:r w:rsidR="00A21337" w:rsidRPr="00F53688">
        <w:rPr>
          <w:rFonts w:ascii="Angsana New" w:hAnsi="Angsana New" w:hint="cs"/>
          <w:sz w:val="30"/>
          <w:szCs w:val="30"/>
          <w:cs/>
        </w:rPr>
        <w:t>เหล่า</w:t>
      </w:r>
      <w:r w:rsidR="00313AD5" w:rsidRPr="00F53688">
        <w:rPr>
          <w:rFonts w:ascii="Angsana New" w:hAnsi="Angsana New" w:hint="cs"/>
          <w:sz w:val="30"/>
          <w:szCs w:val="30"/>
          <w:cs/>
        </w:rPr>
        <w:t>นี้</w:t>
      </w:r>
      <w:r w:rsidRPr="00F53688">
        <w:rPr>
          <w:rFonts w:ascii="Angsana New" w:hAnsi="Angsana New"/>
          <w:sz w:val="30"/>
          <w:szCs w:val="30"/>
          <w:cs/>
        </w:rPr>
        <w:t>จะสิ้นสุดในเดือน</w:t>
      </w:r>
      <w:r w:rsidR="004F18EF" w:rsidRPr="00F53688">
        <w:rPr>
          <w:rFonts w:ascii="Angsana New" w:hAnsi="Angsana New" w:hint="cs"/>
          <w:sz w:val="30"/>
          <w:szCs w:val="30"/>
          <w:cs/>
        </w:rPr>
        <w:t>พฤษภาคม</w:t>
      </w:r>
      <w:r w:rsidR="00A9099F" w:rsidRPr="00F53688">
        <w:rPr>
          <w:rFonts w:ascii="Angsana New" w:hAnsi="Angsana New" w:hint="cs"/>
          <w:sz w:val="30"/>
          <w:szCs w:val="30"/>
          <w:cs/>
        </w:rPr>
        <w:t xml:space="preserve">และธันวาคม </w:t>
      </w:r>
      <w:r w:rsidR="007F0795" w:rsidRPr="00F53688">
        <w:rPr>
          <w:rFonts w:ascii="Angsana New" w:hAnsi="Angsana New"/>
          <w:sz w:val="30"/>
          <w:szCs w:val="30"/>
        </w:rPr>
        <w:t>2562</w:t>
      </w:r>
    </w:p>
    <w:p w14:paraId="4D15EC83" w14:textId="77777777" w:rsidR="003A0C34" w:rsidRPr="00F53688" w:rsidRDefault="003A0C34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796F2DEE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สัญญาให้บริการถังเก็บน้ำมันดิบ</w:t>
      </w:r>
    </w:p>
    <w:p w14:paraId="3941FA99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3337923B" w14:textId="07E64B9E" w:rsidR="00E36366" w:rsidRPr="00F53688" w:rsidRDefault="00E36366" w:rsidP="00671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บริษัทที่เกี่ยวข้องกันแห่งหนึ่งมีสัญญาให้บริการถังเก็บน้ำมันดิบกับบริษัท โดยค่าบริการจะเป็นไปตามที่กำหนดไว้ในสัญญา สัญญา</w:t>
      </w:r>
      <w:r w:rsidR="00313AD5" w:rsidRPr="00F53688">
        <w:rPr>
          <w:rFonts w:ascii="Angsana New" w:hAnsi="Angsana New" w:hint="cs"/>
          <w:sz w:val="30"/>
          <w:szCs w:val="30"/>
          <w:cs/>
        </w:rPr>
        <w:t>เหล่า</w:t>
      </w:r>
      <w:r w:rsidRPr="00F53688">
        <w:rPr>
          <w:rFonts w:ascii="Angsana New" w:hAnsi="Angsana New"/>
          <w:sz w:val="30"/>
          <w:szCs w:val="30"/>
          <w:cs/>
        </w:rPr>
        <w:t xml:space="preserve">นี้มีระยะเวลา </w:t>
      </w:r>
      <w:r w:rsidR="007F0795" w:rsidRPr="00F53688">
        <w:rPr>
          <w:rFonts w:ascii="Angsana New" w:hAnsi="Angsana New"/>
          <w:sz w:val="30"/>
          <w:szCs w:val="30"/>
        </w:rPr>
        <w:t>2</w:t>
      </w:r>
      <w:r w:rsidRPr="00F53688">
        <w:rPr>
          <w:rFonts w:ascii="Angsana New" w:hAnsi="Angsana New"/>
          <w:sz w:val="30"/>
          <w:szCs w:val="30"/>
          <w:cs/>
        </w:rPr>
        <w:t xml:space="preserve"> ปี ซึ่งจะสิ้นสุดในเดือนกันยายน </w:t>
      </w:r>
      <w:r w:rsidR="00627F84" w:rsidRPr="00F53688">
        <w:rPr>
          <w:rFonts w:ascii="Angsana New" w:hAnsi="Angsana New"/>
          <w:sz w:val="30"/>
          <w:szCs w:val="30"/>
        </w:rPr>
        <w:t>2562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  <w:r w:rsidR="00BF594F" w:rsidRPr="00F53688">
        <w:rPr>
          <w:rFonts w:ascii="Angsana New" w:hAnsi="Angsana New" w:hint="cs"/>
          <w:sz w:val="30"/>
          <w:szCs w:val="30"/>
          <w:cs/>
        </w:rPr>
        <w:t xml:space="preserve">และธันวาคม </w:t>
      </w:r>
      <w:r w:rsidR="007F0795" w:rsidRPr="00F53688">
        <w:rPr>
          <w:rFonts w:ascii="Angsana New" w:hAnsi="Angsana New"/>
          <w:sz w:val="30"/>
          <w:szCs w:val="30"/>
        </w:rPr>
        <w:t>2562</w:t>
      </w:r>
    </w:p>
    <w:p w14:paraId="75F1A252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สัญญาการให้บริการใช้ท่าเทียบเรือและขนส่งน้ำมันทางท่อ</w:t>
      </w:r>
    </w:p>
    <w:p w14:paraId="51ED092B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color w:val="000000"/>
          <w:sz w:val="24"/>
          <w:szCs w:val="24"/>
        </w:rPr>
      </w:pPr>
    </w:p>
    <w:p w14:paraId="0D858753" w14:textId="1C3A1059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บริษัทที่เกี่ยวข้องกันแห่งหนึ่งมีสัญญาการให้บริการใช้ท่าเทียบเรือและขนส่งน้ำมันทางท่อกับบริษัท โดยค่าบริการจะเป็นไปตามที่กำหนดไว้ในสัญญา สัญญานี้มีระยะเวลา </w:t>
      </w:r>
      <w:r w:rsidR="007F0795" w:rsidRPr="00F53688">
        <w:rPr>
          <w:rFonts w:ascii="Angsana New" w:hAnsi="Angsana New"/>
          <w:sz w:val="30"/>
          <w:szCs w:val="30"/>
        </w:rPr>
        <w:t>2</w:t>
      </w:r>
      <w:r w:rsidR="0075357E" w:rsidRPr="00F53688">
        <w:rPr>
          <w:rFonts w:ascii="Angsana New" w:hAnsi="Angsana New"/>
          <w:sz w:val="30"/>
          <w:szCs w:val="30"/>
        </w:rPr>
        <w:t>0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ปี นับตั้งแต่วันที่เริ่มใช้บริการ และสามารถต่ออายุสัญญาได้อีก </w:t>
      </w:r>
      <w:r w:rsidR="007F0795" w:rsidRPr="00F53688">
        <w:rPr>
          <w:rFonts w:ascii="Angsana New" w:hAnsi="Angsana New"/>
          <w:sz w:val="30"/>
          <w:szCs w:val="30"/>
        </w:rPr>
        <w:t>5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ปี</w:t>
      </w:r>
    </w:p>
    <w:p w14:paraId="56A52051" w14:textId="77777777" w:rsidR="00C06DE2" w:rsidRPr="00F53688" w:rsidRDefault="00C06DE2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17D5A0DD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สัญญากู้ยืมเงิน</w:t>
      </w:r>
    </w:p>
    <w:p w14:paraId="7989052A" w14:textId="77777777" w:rsidR="00E36366" w:rsidRPr="00F53688" w:rsidRDefault="00E36366" w:rsidP="00E36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07831145" w14:textId="4A3A3BD0" w:rsidR="00047701" w:rsidRPr="00F53688" w:rsidRDefault="00E36366" w:rsidP="0004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บริษัทมีสัญญากู้ยืมเงินระหว่างกันกับบริษัทที่เกี่ยวข้องกันแห่งหนึ่งเพื่อใช้บริหารสภาพคล่องของบริษัท ซึ่งเป็นวงเงินสินเชื่อระยะสั้นชนิดไม่ผูกพันและไม่มีหลักประกันโดยมีวงเงินกู้ยืมและวงเงินให้กู้ยืมจำนวนวงละไม่เกิน</w:t>
      </w:r>
      <w:r w:rsidR="007F0795" w:rsidRPr="00F53688">
        <w:rPr>
          <w:rFonts w:ascii="Angsana New" w:hAnsi="Angsana New"/>
          <w:sz w:val="30"/>
          <w:szCs w:val="30"/>
        </w:rPr>
        <w:t>2</w:t>
      </w:r>
      <w:r w:rsidRPr="00F53688">
        <w:rPr>
          <w:rFonts w:ascii="Angsana New" w:hAnsi="Angsana New"/>
          <w:sz w:val="30"/>
          <w:szCs w:val="30"/>
          <w:cs/>
        </w:rPr>
        <w:t>,</w:t>
      </w:r>
      <w:r w:rsidR="0075357E" w:rsidRPr="00F53688">
        <w:rPr>
          <w:rFonts w:ascii="Angsana New" w:hAnsi="Angsana New"/>
          <w:sz w:val="30"/>
          <w:szCs w:val="30"/>
        </w:rPr>
        <w:t>000</w:t>
      </w:r>
      <w:r w:rsidRPr="00F53688">
        <w:rPr>
          <w:rFonts w:ascii="Angsana New" w:hAnsi="Angsana New"/>
          <w:sz w:val="30"/>
          <w:szCs w:val="30"/>
          <w:cs/>
        </w:rPr>
        <w:t xml:space="preserve"> ล้านบาท ที่อัตราดอกเบี้ยอ้างอิงอัตราดอกเบี้ยระยะสั้น </w:t>
      </w:r>
      <w:r w:rsidRPr="00F53688">
        <w:rPr>
          <w:rFonts w:ascii="Angsana New" w:hAnsi="Angsana New"/>
          <w:sz w:val="30"/>
          <w:szCs w:val="30"/>
        </w:rPr>
        <w:t xml:space="preserve">BIBOR </w:t>
      </w:r>
      <w:r w:rsidRPr="00F53688">
        <w:rPr>
          <w:rFonts w:ascii="Angsana New" w:hAnsi="Angsana New"/>
          <w:sz w:val="30"/>
          <w:szCs w:val="30"/>
          <w:cs/>
        </w:rPr>
        <w:t xml:space="preserve">หรือ </w:t>
      </w:r>
      <w:r w:rsidRPr="00F53688">
        <w:rPr>
          <w:rFonts w:ascii="Angsana New" w:hAnsi="Angsana New"/>
          <w:sz w:val="30"/>
          <w:szCs w:val="30"/>
        </w:rPr>
        <w:t xml:space="preserve">LIBOR </w:t>
      </w:r>
      <w:r w:rsidRPr="00F53688">
        <w:rPr>
          <w:rFonts w:ascii="Angsana New" w:hAnsi="Angsana New"/>
          <w:sz w:val="30"/>
          <w:szCs w:val="30"/>
          <w:cs/>
        </w:rPr>
        <w:t>บวกส่วนต่างอัตราดอกเบี้ย โดยคำนึงถึงอัตราดอกเบี้ยเงินกู้ยืมระยะสั้น อัตราผลตอบแทนเงินลงทุนระยะสั้น และอันดับความน่าเชื่อถือของบริษัทและของคู่สัญญา สัญญานี้มีระยะเวลา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1</w:t>
      </w:r>
      <w:r w:rsidRPr="00F53688">
        <w:rPr>
          <w:rFonts w:ascii="Angsana New" w:hAnsi="Angsana New"/>
          <w:sz w:val="30"/>
          <w:szCs w:val="30"/>
          <w:cs/>
        </w:rPr>
        <w:t xml:space="preserve"> ปี ซึ่งจะสิ้นสุดในเดือนธันวาคม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4F18EF" w:rsidRPr="00F53688">
        <w:rPr>
          <w:rFonts w:ascii="Angsana New" w:hAnsi="Angsana New"/>
          <w:sz w:val="30"/>
          <w:szCs w:val="30"/>
        </w:rPr>
        <w:t>2562</w:t>
      </w:r>
    </w:p>
    <w:p w14:paraId="1CFD4EA3" w14:textId="77777777" w:rsidR="0098670D" w:rsidRPr="00F53688" w:rsidRDefault="0098670D" w:rsidP="00986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0AB50CB" w14:textId="6726254B" w:rsidR="0063489A" w:rsidRPr="00F53688" w:rsidRDefault="00C15E6E" w:rsidP="0063489A">
      <w:pPr>
        <w:tabs>
          <w:tab w:val="clear" w:pos="227"/>
          <w:tab w:val="clear" w:pos="454"/>
          <w:tab w:val="left" w:pos="540"/>
          <w:tab w:val="decimal" w:pos="7740"/>
        </w:tabs>
        <w:spacing w:line="240" w:lineRule="auto"/>
        <w:ind w:right="-7"/>
        <w:jc w:val="thaiDistribute"/>
        <w:rPr>
          <w:rFonts w:ascii="Angsana New" w:hAnsi="Angsana New"/>
          <w:b/>
          <w:bCs/>
          <w:sz w:val="30"/>
          <w:szCs w:val="30"/>
        </w:rPr>
      </w:pPr>
      <w:r w:rsidRPr="00F53688">
        <w:rPr>
          <w:rFonts w:ascii="Angsana New" w:hAnsi="Angsana New"/>
          <w:b/>
          <w:bCs/>
          <w:sz w:val="30"/>
          <w:szCs w:val="30"/>
        </w:rPr>
        <w:t>6</w:t>
      </w:r>
      <w:r w:rsidR="00DE151E" w:rsidRPr="00F53688">
        <w:rPr>
          <w:rFonts w:ascii="Angsana New" w:hAnsi="Angsana New"/>
          <w:b/>
          <w:bCs/>
          <w:sz w:val="30"/>
          <w:szCs w:val="30"/>
        </w:rPr>
        <w:tab/>
      </w:r>
      <w:r w:rsidR="00DE151E" w:rsidRPr="00F53688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747725B" w14:textId="77777777" w:rsidR="00350473" w:rsidRPr="00F53688" w:rsidRDefault="00350473" w:rsidP="0063489A">
      <w:pPr>
        <w:tabs>
          <w:tab w:val="clear" w:pos="227"/>
          <w:tab w:val="clear" w:pos="454"/>
          <w:tab w:val="left" w:pos="540"/>
          <w:tab w:val="decimal" w:pos="7740"/>
        </w:tabs>
        <w:spacing w:line="240" w:lineRule="auto"/>
        <w:ind w:right="-7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242"/>
        <w:gridCol w:w="270"/>
        <w:gridCol w:w="1350"/>
        <w:gridCol w:w="236"/>
        <w:gridCol w:w="1294"/>
        <w:gridCol w:w="270"/>
        <w:gridCol w:w="1350"/>
      </w:tblGrid>
      <w:tr w:rsidR="0098670D" w:rsidRPr="00F53688" w14:paraId="79B19B6E" w14:textId="77777777" w:rsidTr="00943BCC">
        <w:trPr>
          <w:trHeight w:val="282"/>
        </w:trPr>
        <w:tc>
          <w:tcPr>
            <w:tcW w:w="3348" w:type="dxa"/>
            <w:tcBorders>
              <w:top w:val="nil"/>
              <w:left w:val="nil"/>
              <w:right w:val="nil"/>
            </w:tcBorders>
          </w:tcPr>
          <w:p w14:paraId="24BD5766" w14:textId="77777777" w:rsidR="0098670D" w:rsidRPr="00F53688" w:rsidRDefault="0098670D" w:rsidP="00B86326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right w:val="nil"/>
            </w:tcBorders>
          </w:tcPr>
          <w:p w14:paraId="0ECEA71E" w14:textId="77777777" w:rsidR="0098670D" w:rsidRPr="00F53688" w:rsidRDefault="0098670D" w:rsidP="00B863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8EDF32E" w14:textId="77777777" w:rsidR="0098670D" w:rsidRPr="00F53688" w:rsidRDefault="0098670D" w:rsidP="00B863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right w:val="nil"/>
            </w:tcBorders>
          </w:tcPr>
          <w:p w14:paraId="4B96F7EA" w14:textId="77777777" w:rsidR="0098670D" w:rsidRPr="00F53688" w:rsidRDefault="0098670D" w:rsidP="00B863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670D" w:rsidRPr="00F53688" w14:paraId="3E9246C5" w14:textId="77777777" w:rsidTr="00943BCC">
        <w:tc>
          <w:tcPr>
            <w:tcW w:w="3348" w:type="dxa"/>
            <w:tcBorders>
              <w:top w:val="nil"/>
              <w:left w:val="nil"/>
              <w:right w:val="nil"/>
            </w:tcBorders>
          </w:tcPr>
          <w:p w14:paraId="2DA4B97B" w14:textId="77777777" w:rsidR="0098670D" w:rsidRPr="00F53688" w:rsidRDefault="0098670D" w:rsidP="00B86326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236C7A87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A55487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8A87D75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2E1D71C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</w:tcPr>
          <w:p w14:paraId="2D060C57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141DCD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AC83B29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</w:tr>
      <w:tr w:rsidR="0098670D" w:rsidRPr="00F53688" w14:paraId="03B556D6" w14:textId="77777777" w:rsidTr="00943BCC">
        <w:tc>
          <w:tcPr>
            <w:tcW w:w="3348" w:type="dxa"/>
            <w:tcBorders>
              <w:top w:val="nil"/>
              <w:left w:val="nil"/>
              <w:right w:val="nil"/>
            </w:tcBorders>
          </w:tcPr>
          <w:p w14:paraId="0CB1DA39" w14:textId="77777777" w:rsidR="0098670D" w:rsidRPr="00F53688" w:rsidRDefault="0098670D" w:rsidP="00B86326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012" w:type="dxa"/>
            <w:gridSpan w:val="7"/>
            <w:tcBorders>
              <w:top w:val="nil"/>
              <w:left w:val="nil"/>
              <w:right w:val="nil"/>
            </w:tcBorders>
          </w:tcPr>
          <w:p w14:paraId="1E0D6A57" w14:textId="77777777" w:rsidR="0098670D" w:rsidRPr="00F53688" w:rsidRDefault="0098670D" w:rsidP="00B86326">
            <w:pPr>
              <w:spacing w:line="240" w:lineRule="auto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670D" w:rsidRPr="00F53688" w14:paraId="34E5CCA3" w14:textId="77777777" w:rsidTr="00943BCC">
        <w:tc>
          <w:tcPr>
            <w:tcW w:w="3348" w:type="dxa"/>
            <w:tcBorders>
              <w:left w:val="nil"/>
              <w:bottom w:val="nil"/>
              <w:right w:val="nil"/>
            </w:tcBorders>
          </w:tcPr>
          <w:p w14:paraId="5ED1114E" w14:textId="77777777" w:rsidR="0098670D" w:rsidRPr="00F53688" w:rsidRDefault="0098670D" w:rsidP="00B86326">
            <w:pPr>
              <w:pStyle w:val="Heading6"/>
              <w:spacing w:line="240" w:lineRule="auto"/>
              <w:ind w:right="-99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1591B4B5" w14:textId="77777777" w:rsidR="0098670D" w:rsidRPr="00F53688" w:rsidRDefault="0098670D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1CE2F4A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DF8F1D1" w14:textId="77777777" w:rsidR="0098670D" w:rsidRPr="00F53688" w:rsidRDefault="0098670D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261A0CA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</w:tcPr>
          <w:p w14:paraId="36623243" w14:textId="77777777" w:rsidR="0098670D" w:rsidRPr="00F53688" w:rsidRDefault="0098670D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02EF5C0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496B68B" w14:textId="77777777" w:rsidR="0098670D" w:rsidRPr="00F53688" w:rsidRDefault="0098670D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 w:firstLine="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8670D" w:rsidRPr="00F53688" w14:paraId="2C5C1CBA" w14:textId="77777777" w:rsidTr="00943BCC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EE85065" w14:textId="77777777" w:rsidR="0098670D" w:rsidRPr="00F53688" w:rsidRDefault="0098670D" w:rsidP="00B86326">
            <w:pPr>
              <w:pStyle w:val="Heading6"/>
              <w:spacing w:line="240" w:lineRule="auto"/>
              <w:ind w:right="-99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16121F5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60AA2A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6CF842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7CBE23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2C972D77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B80586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B8B09C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70D" w:rsidRPr="00F53688" w14:paraId="69B3E399" w14:textId="77777777" w:rsidTr="00943BCC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4C6CD0E" w14:textId="77777777" w:rsidR="0098670D" w:rsidRPr="00F53688" w:rsidRDefault="0098670D" w:rsidP="00B86326">
            <w:pPr>
              <w:pStyle w:val="Heading6"/>
              <w:tabs>
                <w:tab w:val="left" w:pos="237"/>
              </w:tabs>
              <w:spacing w:line="240" w:lineRule="auto"/>
              <w:ind w:right="-99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F5368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และกระแสรายวัน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9B588D9" w14:textId="36C99B90" w:rsidR="0098670D" w:rsidRPr="00F53688" w:rsidRDefault="00B13B14" w:rsidP="00E50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14,4</w:t>
            </w:r>
            <w:r w:rsidR="00E50C6A" w:rsidRPr="00F53688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4FC2DB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F2ECC2" w14:textId="38A83CEF" w:rsidR="0098670D" w:rsidRPr="00F53688" w:rsidRDefault="00A73041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7,998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716D7F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6682829E" w14:textId="22C2A478" w:rsidR="0098670D" w:rsidRPr="00F53688" w:rsidRDefault="0098670D" w:rsidP="00734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  <w:r w:rsidR="00B13B14" w:rsidRPr="00F53688">
              <w:rPr>
                <w:rFonts w:ascii="Angsana New" w:hAnsi="Angsana New"/>
                <w:sz w:val="30"/>
                <w:szCs w:val="30"/>
              </w:rPr>
              <w:t>0,2</w:t>
            </w:r>
            <w:r w:rsidR="00734387" w:rsidRPr="00F53688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D9E44E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18564F" w14:textId="7E347B3F" w:rsidR="0098670D" w:rsidRPr="00F53688" w:rsidRDefault="00662D12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 w:firstLine="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4,325</w:t>
            </w:r>
          </w:p>
        </w:tc>
      </w:tr>
      <w:tr w:rsidR="0098670D" w:rsidRPr="00F53688" w14:paraId="1F7BA677" w14:textId="77777777" w:rsidTr="00943BCC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352F48B0" w14:textId="77777777" w:rsidR="0098670D" w:rsidRPr="00F53688" w:rsidRDefault="0098670D" w:rsidP="00B86326">
            <w:pPr>
              <w:pStyle w:val="Heading6"/>
              <w:spacing w:line="240" w:lineRule="auto"/>
              <w:ind w:right="-99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2045530" w14:textId="77777777" w:rsidR="0098670D" w:rsidRPr="00F53688" w:rsidRDefault="0098670D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44F6B1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B8BFA4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9CBA2A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409EB0F4" w14:textId="77777777" w:rsidR="0098670D" w:rsidRPr="00F53688" w:rsidRDefault="0098670D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F7565C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B8D979" w14:textId="77777777" w:rsidR="0098670D" w:rsidRPr="00F53688" w:rsidRDefault="0098670D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 w:firstLine="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70D" w:rsidRPr="00F53688" w14:paraId="6B361FAD" w14:textId="77777777" w:rsidTr="00943BCC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5ADDCD9" w14:textId="77777777" w:rsidR="0098670D" w:rsidRPr="00F53688" w:rsidRDefault="0098670D" w:rsidP="00B86326">
            <w:pPr>
              <w:pStyle w:val="Heading6"/>
              <w:spacing w:line="240" w:lineRule="auto"/>
              <w:ind w:right="-99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5368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(ในกองทุนส่วนบุคคล)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9FE64D2" w14:textId="77777777" w:rsidR="0098670D" w:rsidRPr="00F53688" w:rsidRDefault="0098670D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6EAD06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F085C4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4867B9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3DC014E6" w14:textId="77777777" w:rsidR="0098670D" w:rsidRPr="00F53688" w:rsidRDefault="0098670D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EE9C97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FA08F3" w14:textId="77777777" w:rsidR="0098670D" w:rsidRPr="00F53688" w:rsidRDefault="0098670D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 w:firstLine="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98670D" w:rsidRPr="00F53688" w14:paraId="1127D004" w14:textId="77777777" w:rsidTr="00943BCC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66A220B" w14:textId="77777777" w:rsidR="0098670D" w:rsidRPr="00F53688" w:rsidRDefault="0098670D" w:rsidP="00B86326">
            <w:pPr>
              <w:pStyle w:val="Heading6"/>
              <w:spacing w:line="240" w:lineRule="auto"/>
              <w:ind w:right="-99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เงินฝากธนาคารประเภทประจำ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0A8AC95" w14:textId="77777777" w:rsidR="0098670D" w:rsidRPr="00F53688" w:rsidRDefault="0098670D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F18686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C2BDF1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FD7DC7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2DCEE9C0" w14:textId="77777777" w:rsidR="0098670D" w:rsidRPr="00F53688" w:rsidRDefault="0098670D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EA35E6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22BFE0" w14:textId="77777777" w:rsidR="0098670D" w:rsidRPr="00F53688" w:rsidRDefault="0098670D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 w:firstLine="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70D" w:rsidRPr="00F53688" w14:paraId="5236D904" w14:textId="77777777" w:rsidTr="00943BCC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3F63E28D" w14:textId="77777777" w:rsidR="0098670D" w:rsidRPr="00F53688" w:rsidRDefault="0098670D" w:rsidP="00B86326">
            <w:pPr>
              <w:pStyle w:val="Heading6"/>
              <w:spacing w:line="240" w:lineRule="auto"/>
              <w:ind w:right="-99"/>
              <w:jc w:val="both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 xml:space="preserve">  </w:t>
            </w:r>
            <w:r w:rsidRPr="00F5368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(ระยะสั้นกว่า </w:t>
            </w:r>
            <w:r w:rsidRPr="00F5368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3</w:t>
            </w:r>
            <w:r w:rsidRPr="00F5368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เดือนนับตั้งแต่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5F6FE6E" w14:textId="77777777" w:rsidR="0098670D" w:rsidRPr="00F53688" w:rsidRDefault="0098670D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8BBF8B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3FFB75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9E87AD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30C7DF53" w14:textId="77777777" w:rsidR="0098670D" w:rsidRPr="00F53688" w:rsidRDefault="0098670D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F4712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E66829" w14:textId="77777777" w:rsidR="0098670D" w:rsidRPr="00F53688" w:rsidRDefault="0098670D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 w:firstLine="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70D" w:rsidRPr="00F53688" w14:paraId="1519188D" w14:textId="77777777" w:rsidTr="00943BCC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D304C7E" w14:textId="77777777" w:rsidR="0098670D" w:rsidRPr="00F53688" w:rsidRDefault="0098670D" w:rsidP="00B86326">
            <w:pPr>
              <w:pStyle w:val="Heading6"/>
              <w:spacing w:line="240" w:lineRule="auto"/>
              <w:ind w:right="-99"/>
              <w:jc w:val="both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 xml:space="preserve">  </w:t>
            </w:r>
            <w:r w:rsidRPr="00F5368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วันที่ลงทุน)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60F32FAD" w14:textId="072C4A34" w:rsidR="0098670D" w:rsidRPr="00F53688" w:rsidRDefault="00B13B14" w:rsidP="00E50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19,5</w:t>
            </w:r>
            <w:r w:rsidR="00E50C6A" w:rsidRPr="00F53688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78D8A3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1BC86B" w14:textId="7D28E315" w:rsidR="0098670D" w:rsidRPr="00F53688" w:rsidRDefault="00A73041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4,888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E49D98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5C7E9946" w14:textId="7A92F570" w:rsidR="0098670D" w:rsidRPr="00F53688" w:rsidRDefault="0098670D" w:rsidP="00734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  <w:r w:rsidR="00B13B14" w:rsidRPr="00F53688">
              <w:rPr>
                <w:rFonts w:ascii="Angsana New" w:hAnsi="Angsana New"/>
                <w:sz w:val="30"/>
                <w:szCs w:val="30"/>
              </w:rPr>
              <w:t>9,5</w:t>
            </w:r>
            <w:r w:rsidR="00734387" w:rsidRPr="00F53688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CAF016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697E25" w14:textId="071079E7" w:rsidR="0098670D" w:rsidRPr="00F53688" w:rsidRDefault="00662D12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 w:firstLine="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4,888</w:t>
            </w:r>
          </w:p>
        </w:tc>
      </w:tr>
      <w:tr w:rsidR="0098670D" w:rsidRPr="00F53688" w14:paraId="06088B0B" w14:textId="77777777" w:rsidTr="00943BCC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ECF9B28" w14:textId="77777777" w:rsidR="0098670D" w:rsidRPr="00F53688" w:rsidRDefault="0098670D" w:rsidP="00B86326">
            <w:pPr>
              <w:pStyle w:val="Heading6"/>
              <w:spacing w:line="240" w:lineRule="auto"/>
              <w:ind w:right="-99"/>
              <w:jc w:val="both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บัตรเงิน</w:t>
            </w:r>
            <w:r w:rsidRPr="00F5368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ฝาก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D8047BC" w14:textId="77777777" w:rsidR="0098670D" w:rsidRPr="00F53688" w:rsidRDefault="0098670D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4D0164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3B2A2D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CDD9D0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4A29D5C1" w14:textId="77777777" w:rsidR="0098670D" w:rsidRPr="00F53688" w:rsidRDefault="0098670D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FA3B1C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BA6D86" w14:textId="77777777" w:rsidR="0098670D" w:rsidRPr="00F53688" w:rsidRDefault="0098670D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 w:firstLine="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70D" w:rsidRPr="00F53688" w14:paraId="599102F6" w14:textId="77777777" w:rsidTr="00943BCC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0CAE4EA" w14:textId="77777777" w:rsidR="0098670D" w:rsidRPr="00F53688" w:rsidRDefault="0098670D" w:rsidP="00B86326">
            <w:pPr>
              <w:pStyle w:val="Heading6"/>
              <w:spacing w:line="240" w:lineRule="auto"/>
              <w:ind w:right="-99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5368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 xml:space="preserve">  </w:t>
            </w:r>
            <w:r w:rsidRPr="00F5368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(ระยะสั้นกว่า </w:t>
            </w:r>
            <w:r w:rsidRPr="00F5368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3</w:t>
            </w:r>
            <w:r w:rsidRPr="00F5368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เดือนนับตั้งแต่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2BC9629" w14:textId="77777777" w:rsidR="0098670D" w:rsidRPr="00F53688" w:rsidRDefault="0098670D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D982BB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78FF9F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F35FBC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2DAC9B7F" w14:textId="77777777" w:rsidR="0098670D" w:rsidRPr="00F53688" w:rsidRDefault="0098670D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615B3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0B6792" w14:textId="77777777" w:rsidR="0098670D" w:rsidRPr="00F53688" w:rsidRDefault="0098670D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 w:firstLine="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70D" w:rsidRPr="00F53688" w14:paraId="63129FE3" w14:textId="77777777" w:rsidTr="00943BCC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B2B76AD" w14:textId="77777777" w:rsidR="0098670D" w:rsidRPr="00F53688" w:rsidRDefault="0098670D" w:rsidP="00B86326">
            <w:pPr>
              <w:pStyle w:val="Heading6"/>
              <w:spacing w:line="240" w:lineRule="auto"/>
              <w:ind w:right="-99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5368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 xml:space="preserve">  </w:t>
            </w:r>
            <w:r w:rsidRPr="00F5368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วันที่ลงทุน)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3D74A67C" w14:textId="77777777" w:rsidR="0098670D" w:rsidRPr="00F53688" w:rsidRDefault="0098670D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23C282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E9B870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2,616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5577E7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47E5C33E" w14:textId="77777777" w:rsidR="0098670D" w:rsidRPr="00F53688" w:rsidRDefault="0098670D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FF1C5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6B0103" w14:textId="77777777" w:rsidR="0098670D" w:rsidRPr="00F53688" w:rsidRDefault="0098670D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 w:firstLine="1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2,616</w:t>
            </w:r>
          </w:p>
        </w:tc>
      </w:tr>
      <w:tr w:rsidR="0098670D" w:rsidRPr="00F53688" w14:paraId="1BCD962F" w14:textId="77777777" w:rsidTr="00943BCC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5C8CB276" w14:textId="77777777" w:rsidR="0098670D" w:rsidRPr="00F53688" w:rsidRDefault="0098670D" w:rsidP="00B86326">
            <w:pPr>
              <w:pStyle w:val="Heading6"/>
              <w:spacing w:line="240" w:lineRule="auto"/>
              <w:ind w:right="7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A74165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34,042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848214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7F108F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15,623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AB08E0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806BCB" w14:textId="77777777" w:rsidR="0098670D" w:rsidRPr="00F53688" w:rsidRDefault="0098670D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90" w:firstLine="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29,868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B40C3D" w14:textId="77777777" w:rsidR="0098670D" w:rsidRPr="00F53688" w:rsidRDefault="0098670D" w:rsidP="00B86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462A32" w14:textId="77777777" w:rsidR="0098670D" w:rsidRPr="00F53688" w:rsidRDefault="0098670D" w:rsidP="0094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8" w:firstLine="1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11,915</w:t>
            </w:r>
          </w:p>
        </w:tc>
      </w:tr>
    </w:tbl>
    <w:p w14:paraId="551F3DBB" w14:textId="77777777" w:rsidR="00724028" w:rsidRPr="00F53688" w:rsidRDefault="00724028" w:rsidP="00C15E6E">
      <w:pPr>
        <w:rPr>
          <w:rFonts w:ascii="Angsana New" w:hAnsi="Angsana New"/>
          <w:sz w:val="24"/>
          <w:szCs w:val="24"/>
        </w:rPr>
      </w:pPr>
    </w:p>
    <w:p w14:paraId="00C4CB06" w14:textId="30B47A40" w:rsidR="00DE151E" w:rsidRPr="00F53688" w:rsidRDefault="00DE151E" w:rsidP="00151D98">
      <w:pPr>
        <w:tabs>
          <w:tab w:val="clear" w:pos="227"/>
          <w:tab w:val="clear" w:pos="454"/>
          <w:tab w:val="left" w:pos="540"/>
          <w:tab w:val="decimal" w:pos="7740"/>
        </w:tabs>
        <w:spacing w:line="240" w:lineRule="auto"/>
        <w:ind w:left="540" w:right="-7"/>
        <w:jc w:val="thaiDistribute"/>
        <w:rPr>
          <w:rFonts w:ascii="Angsana New" w:hAnsi="Angsana New"/>
          <w:spacing w:val="-6"/>
          <w:sz w:val="30"/>
          <w:szCs w:val="30"/>
        </w:rPr>
      </w:pPr>
      <w:r w:rsidRPr="00F53688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ณ วันที่ </w:t>
      </w:r>
      <w:r w:rsidR="007F0795" w:rsidRPr="00F53688">
        <w:rPr>
          <w:rFonts w:ascii="Angsana New" w:hAnsi="Angsana New"/>
          <w:spacing w:val="-6"/>
          <w:sz w:val="30"/>
          <w:szCs w:val="30"/>
        </w:rPr>
        <w:t>31</w:t>
      </w:r>
      <w:r w:rsidRPr="00F53688">
        <w:rPr>
          <w:rFonts w:ascii="Angsana New" w:hAnsi="Angsana New"/>
          <w:spacing w:val="-6"/>
          <w:sz w:val="30"/>
          <w:szCs w:val="30"/>
        </w:rPr>
        <w:t xml:space="preserve"> </w:t>
      </w:r>
      <w:r w:rsidRPr="00F53688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7F0795" w:rsidRPr="00F53688">
        <w:rPr>
          <w:rFonts w:ascii="Angsana New" w:hAnsi="Angsana New"/>
          <w:spacing w:val="-6"/>
          <w:sz w:val="30"/>
          <w:szCs w:val="30"/>
        </w:rPr>
        <w:t>256</w:t>
      </w:r>
      <w:r w:rsidR="005A158B" w:rsidRPr="00F53688">
        <w:rPr>
          <w:rFonts w:ascii="Angsana New" w:hAnsi="Angsana New"/>
          <w:spacing w:val="-6"/>
          <w:sz w:val="30"/>
          <w:szCs w:val="30"/>
        </w:rPr>
        <w:t>1</w:t>
      </w:r>
      <w:r w:rsidRPr="00F53688">
        <w:rPr>
          <w:rFonts w:ascii="Angsana New" w:hAnsi="Angsana New"/>
          <w:spacing w:val="-6"/>
          <w:sz w:val="30"/>
          <w:szCs w:val="30"/>
        </w:rPr>
        <w:t xml:space="preserve"> </w:t>
      </w:r>
      <w:r w:rsidR="002E06A2" w:rsidRPr="00F53688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="00E73B24" w:rsidRPr="00F53688">
        <w:rPr>
          <w:rFonts w:ascii="Angsana New" w:hAnsi="Angsana New"/>
          <w:spacing w:val="-6"/>
          <w:sz w:val="30"/>
          <w:szCs w:val="30"/>
          <w:cs/>
        </w:rPr>
        <w:t>มี</w:t>
      </w:r>
      <w:r w:rsidRPr="00F53688">
        <w:rPr>
          <w:rFonts w:ascii="Angsana New" w:hAnsi="Angsana New"/>
          <w:spacing w:val="-6"/>
          <w:sz w:val="30"/>
          <w:szCs w:val="30"/>
          <w:cs/>
        </w:rPr>
        <w:t>เงินฝากออมทรัพย์ เงินฝากกระแ</w:t>
      </w:r>
      <w:r w:rsidR="00E474E9" w:rsidRPr="00F53688">
        <w:rPr>
          <w:rFonts w:ascii="Angsana New" w:hAnsi="Angsana New"/>
          <w:spacing w:val="-6"/>
          <w:sz w:val="30"/>
          <w:szCs w:val="30"/>
          <w:cs/>
        </w:rPr>
        <w:t>สรายวัน</w:t>
      </w:r>
      <w:r w:rsidR="008E530B" w:rsidRPr="00F53688">
        <w:rPr>
          <w:rFonts w:ascii="Angsana New" w:hAnsi="Angsana New" w:hint="cs"/>
          <w:spacing w:val="-6"/>
          <w:sz w:val="30"/>
          <w:szCs w:val="30"/>
          <w:cs/>
        </w:rPr>
        <w:t xml:space="preserve">และเงินฝากประจำ (ระยะสั้นกว่า </w:t>
      </w:r>
      <w:r w:rsidR="007F0795" w:rsidRPr="00F53688">
        <w:rPr>
          <w:rFonts w:ascii="Angsana New" w:hAnsi="Angsana New"/>
          <w:spacing w:val="-6"/>
          <w:sz w:val="30"/>
          <w:szCs w:val="30"/>
        </w:rPr>
        <w:t>3</w:t>
      </w:r>
      <w:r w:rsidR="008E530B" w:rsidRPr="00F53688">
        <w:rPr>
          <w:rFonts w:ascii="Angsana New" w:hAnsi="Angsana New"/>
          <w:spacing w:val="-6"/>
          <w:sz w:val="30"/>
          <w:szCs w:val="30"/>
        </w:rPr>
        <w:t xml:space="preserve"> </w:t>
      </w:r>
      <w:r w:rsidR="008E530B" w:rsidRPr="00F53688">
        <w:rPr>
          <w:rFonts w:ascii="Angsana New" w:hAnsi="Angsana New" w:hint="cs"/>
          <w:spacing w:val="-6"/>
          <w:sz w:val="30"/>
          <w:szCs w:val="30"/>
          <w:cs/>
        </w:rPr>
        <w:t>เดือนนับตั้งแต่วันที่ลงทุน)</w:t>
      </w:r>
      <w:r w:rsidR="00E474E9" w:rsidRPr="00F5368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73B24" w:rsidRPr="00F53688">
        <w:rPr>
          <w:rFonts w:ascii="Angsana New" w:hAnsi="Angsana New"/>
          <w:spacing w:val="-6"/>
          <w:sz w:val="30"/>
          <w:szCs w:val="30"/>
          <w:cs/>
        </w:rPr>
        <w:t>ที่นำไปเป็น</w:t>
      </w:r>
      <w:r w:rsidR="003C6836" w:rsidRPr="00F53688">
        <w:rPr>
          <w:rFonts w:ascii="Angsana New" w:hAnsi="Angsana New"/>
          <w:spacing w:val="-6"/>
          <w:sz w:val="30"/>
          <w:szCs w:val="30"/>
          <w:cs/>
        </w:rPr>
        <w:t>หลัก</w:t>
      </w:r>
      <w:r w:rsidRPr="00F53688">
        <w:rPr>
          <w:rFonts w:ascii="Angsana New" w:hAnsi="Angsana New"/>
          <w:spacing w:val="-6"/>
          <w:sz w:val="30"/>
          <w:szCs w:val="30"/>
          <w:cs/>
        </w:rPr>
        <w:t>ประกันวงเงินสินเชื่อตามที่กล่าวไว้ในหมายเหตุประกอบงบการเงินข้อ</w:t>
      </w:r>
      <w:r w:rsidRPr="00F53688">
        <w:rPr>
          <w:rFonts w:ascii="Angsana New" w:hAnsi="Angsana New"/>
          <w:spacing w:val="-6"/>
          <w:sz w:val="30"/>
          <w:szCs w:val="30"/>
        </w:rPr>
        <w:t xml:space="preserve"> </w:t>
      </w:r>
      <w:r w:rsidR="0098670D" w:rsidRPr="00F53688">
        <w:rPr>
          <w:rFonts w:ascii="Angsana New" w:hAnsi="Angsana New"/>
          <w:spacing w:val="-6"/>
          <w:sz w:val="30"/>
          <w:szCs w:val="30"/>
        </w:rPr>
        <w:t>19</w:t>
      </w:r>
      <w:r w:rsidR="00724028" w:rsidRPr="00F53688">
        <w:rPr>
          <w:rFonts w:ascii="Angsana New" w:hAnsi="Angsana New"/>
          <w:spacing w:val="-6"/>
          <w:sz w:val="30"/>
          <w:szCs w:val="30"/>
        </w:rPr>
        <w:br/>
      </w:r>
      <w:r w:rsidR="002E06A2" w:rsidRPr="00F53688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56791B" w:rsidRPr="00F53688">
        <w:rPr>
          <w:rFonts w:ascii="Angsana New" w:hAnsi="Angsana New" w:hint="cs"/>
          <w:spacing w:val="-6"/>
          <w:sz w:val="30"/>
          <w:szCs w:val="30"/>
          <w:cs/>
        </w:rPr>
        <w:t>เงิน</w:t>
      </w:r>
      <w:r w:rsidR="002E06A2" w:rsidRPr="00F5368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8670D" w:rsidRPr="00F53688">
        <w:rPr>
          <w:rFonts w:ascii="Angsana New" w:hAnsi="Angsana New"/>
          <w:spacing w:val="-6"/>
          <w:sz w:val="30"/>
          <w:szCs w:val="30"/>
        </w:rPr>
        <w:t>1,772</w:t>
      </w:r>
      <w:r w:rsidR="0063489A" w:rsidRPr="00F53688">
        <w:rPr>
          <w:rFonts w:ascii="Angsana New" w:hAnsi="Angsana New"/>
          <w:spacing w:val="-6"/>
          <w:sz w:val="30"/>
          <w:szCs w:val="30"/>
        </w:rPr>
        <w:t xml:space="preserve"> </w:t>
      </w:r>
      <w:r w:rsidR="002E06A2" w:rsidRPr="00F53688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2E06A2" w:rsidRPr="00F53688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E73B24" w:rsidRPr="00F53688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5A158B" w:rsidRPr="00F53688">
        <w:rPr>
          <w:rFonts w:ascii="Angsana New" w:hAnsi="Angsana New"/>
          <w:i/>
          <w:iCs/>
          <w:spacing w:val="-6"/>
          <w:sz w:val="30"/>
          <w:szCs w:val="30"/>
        </w:rPr>
        <w:t>2560</w:t>
      </w:r>
      <w:r w:rsidR="007A50BA" w:rsidRPr="00F53688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AC22DD" w:rsidRPr="00F53688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5A158B" w:rsidRPr="00F53688">
        <w:rPr>
          <w:rFonts w:ascii="Angsana New" w:hAnsi="Angsana New"/>
          <w:i/>
          <w:iCs/>
          <w:spacing w:val="-6"/>
          <w:sz w:val="30"/>
          <w:szCs w:val="30"/>
        </w:rPr>
        <w:t>54</w:t>
      </w:r>
      <w:r w:rsidR="00936BBA" w:rsidRPr="00F53688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936BBA" w:rsidRPr="00F53688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ล้านบาท</w:t>
      </w:r>
      <w:r w:rsidR="00E73B24" w:rsidRPr="00F53688">
        <w:rPr>
          <w:rFonts w:ascii="Angsana New" w:hAnsi="Angsana New"/>
          <w:i/>
          <w:iCs/>
          <w:spacing w:val="-6"/>
          <w:sz w:val="30"/>
          <w:szCs w:val="30"/>
        </w:rPr>
        <w:t>)</w:t>
      </w:r>
      <w:r w:rsidR="00E73B24" w:rsidRPr="00F53688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44F6C1BF" w14:textId="77777777" w:rsidR="003512E2" w:rsidRPr="00F53688" w:rsidRDefault="003512E2" w:rsidP="00047701">
      <w:pPr>
        <w:tabs>
          <w:tab w:val="clear" w:pos="227"/>
          <w:tab w:val="clear" w:pos="454"/>
          <w:tab w:val="left" w:pos="540"/>
          <w:tab w:val="decimal" w:pos="7740"/>
        </w:tabs>
        <w:spacing w:line="240" w:lineRule="auto"/>
        <w:ind w:right="-7"/>
        <w:jc w:val="thaiDistribute"/>
        <w:rPr>
          <w:rFonts w:ascii="Angsana New" w:hAnsi="Angsana New"/>
          <w:spacing w:val="-6"/>
          <w:sz w:val="24"/>
          <w:szCs w:val="24"/>
          <w:cs/>
        </w:rPr>
      </w:pPr>
    </w:p>
    <w:p w14:paraId="4CE9F9CF" w14:textId="4428900D" w:rsidR="00DE151E" w:rsidRPr="00F53688" w:rsidRDefault="0098670D" w:rsidP="0098670D">
      <w:pPr>
        <w:tabs>
          <w:tab w:val="clear" w:pos="227"/>
          <w:tab w:val="clear" w:pos="454"/>
          <w:tab w:val="left" w:pos="540"/>
          <w:tab w:val="decimal" w:pos="7740"/>
        </w:tabs>
        <w:spacing w:line="240" w:lineRule="auto"/>
        <w:ind w:right="-7"/>
        <w:jc w:val="thaiDistribute"/>
        <w:rPr>
          <w:rFonts w:ascii="Angsana New" w:hAnsi="Angsana New"/>
          <w:b/>
          <w:bCs/>
          <w:sz w:val="30"/>
          <w:szCs w:val="30"/>
        </w:rPr>
      </w:pPr>
      <w:r w:rsidRPr="00F53688">
        <w:rPr>
          <w:rFonts w:ascii="Angsana New" w:hAnsi="Angsana New"/>
          <w:b/>
          <w:bCs/>
          <w:sz w:val="30"/>
          <w:szCs w:val="30"/>
        </w:rPr>
        <w:t>7</w:t>
      </w:r>
      <w:r w:rsidR="00DE151E" w:rsidRPr="00F53688">
        <w:rPr>
          <w:rFonts w:ascii="Angsana New" w:hAnsi="Angsana New"/>
          <w:b/>
          <w:bCs/>
          <w:sz w:val="30"/>
          <w:szCs w:val="30"/>
          <w:cs/>
        </w:rPr>
        <w:tab/>
        <w:t>เงินลงทุนอื่น</w:t>
      </w:r>
    </w:p>
    <w:p w14:paraId="63493F9C" w14:textId="77777777" w:rsidR="00107476" w:rsidRPr="00F53688" w:rsidRDefault="00107476" w:rsidP="0098670D">
      <w:pPr>
        <w:tabs>
          <w:tab w:val="clear" w:pos="227"/>
          <w:tab w:val="clear" w:pos="454"/>
          <w:tab w:val="left" w:pos="540"/>
          <w:tab w:val="decimal" w:pos="7740"/>
        </w:tabs>
        <w:spacing w:line="240" w:lineRule="auto"/>
        <w:ind w:right="-7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X="450" w:tblpY="123"/>
        <w:tblW w:w="9450" w:type="dxa"/>
        <w:tblLayout w:type="fixed"/>
        <w:tblLook w:val="0000" w:firstRow="0" w:lastRow="0" w:firstColumn="0" w:lastColumn="0" w:noHBand="0" w:noVBand="0"/>
      </w:tblPr>
      <w:tblGrid>
        <w:gridCol w:w="3888"/>
        <w:gridCol w:w="1251"/>
        <w:gridCol w:w="270"/>
        <w:gridCol w:w="1170"/>
        <w:gridCol w:w="270"/>
        <w:gridCol w:w="1170"/>
        <w:gridCol w:w="236"/>
        <w:gridCol w:w="1195"/>
      </w:tblGrid>
      <w:tr w:rsidR="0098670D" w:rsidRPr="00F53688" w14:paraId="4194536E" w14:textId="77777777" w:rsidTr="001F6B87">
        <w:trPr>
          <w:trHeight w:val="282"/>
        </w:trPr>
        <w:tc>
          <w:tcPr>
            <w:tcW w:w="3888" w:type="dxa"/>
            <w:tcBorders>
              <w:top w:val="nil"/>
              <w:left w:val="nil"/>
              <w:right w:val="nil"/>
            </w:tcBorders>
          </w:tcPr>
          <w:p w14:paraId="2E049394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1" w:type="dxa"/>
            <w:gridSpan w:val="3"/>
            <w:tcBorders>
              <w:top w:val="nil"/>
              <w:left w:val="nil"/>
              <w:right w:val="nil"/>
            </w:tcBorders>
          </w:tcPr>
          <w:p w14:paraId="009E6CE3" w14:textId="77777777" w:rsidR="0098670D" w:rsidRPr="00F53688" w:rsidRDefault="0098670D" w:rsidP="001F6B87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C3E4F4" w14:textId="77777777" w:rsidR="0098670D" w:rsidRPr="00F53688" w:rsidRDefault="0098670D" w:rsidP="001F6B87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01" w:type="dxa"/>
            <w:gridSpan w:val="3"/>
            <w:tcBorders>
              <w:top w:val="nil"/>
              <w:left w:val="nil"/>
              <w:right w:val="nil"/>
            </w:tcBorders>
          </w:tcPr>
          <w:p w14:paraId="6E335016" w14:textId="77777777" w:rsidR="0098670D" w:rsidRPr="00F53688" w:rsidRDefault="0098670D" w:rsidP="001F6B87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670D" w:rsidRPr="00F53688" w14:paraId="4B61E15F" w14:textId="77777777" w:rsidTr="001F6B87">
        <w:tc>
          <w:tcPr>
            <w:tcW w:w="3888" w:type="dxa"/>
            <w:tcBorders>
              <w:top w:val="nil"/>
              <w:left w:val="nil"/>
              <w:right w:val="nil"/>
            </w:tcBorders>
          </w:tcPr>
          <w:p w14:paraId="72516B1D" w14:textId="77777777" w:rsidR="0098670D" w:rsidRPr="00F53688" w:rsidRDefault="0098670D" w:rsidP="001F6B8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</w:tcPr>
          <w:p w14:paraId="388734AB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FC44C9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9E7A37F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77F5C3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1BFD47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3D0528D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</w:tcPr>
          <w:p w14:paraId="79FBC92E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8670D" w:rsidRPr="00F53688" w14:paraId="07FE4FF3" w14:textId="77777777" w:rsidTr="001F6B87">
        <w:tc>
          <w:tcPr>
            <w:tcW w:w="3888" w:type="dxa"/>
            <w:tcBorders>
              <w:top w:val="nil"/>
              <w:left w:val="nil"/>
              <w:right w:val="nil"/>
            </w:tcBorders>
          </w:tcPr>
          <w:p w14:paraId="050FD680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562" w:type="dxa"/>
            <w:gridSpan w:val="7"/>
            <w:tcBorders>
              <w:top w:val="nil"/>
              <w:left w:val="nil"/>
              <w:right w:val="nil"/>
            </w:tcBorders>
          </w:tcPr>
          <w:p w14:paraId="4BA4AFEF" w14:textId="77777777" w:rsidR="0098670D" w:rsidRPr="00F53688" w:rsidRDefault="0098670D" w:rsidP="001F6B87">
            <w:pPr>
              <w:spacing w:line="240" w:lineRule="auto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670D" w:rsidRPr="00F53688" w14:paraId="772C44AE" w14:textId="77777777" w:rsidTr="001F6B87">
        <w:trPr>
          <w:trHeight w:val="407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24DD4E0" w14:textId="77777777" w:rsidR="0098670D" w:rsidRPr="00F53688" w:rsidRDefault="0098670D" w:rsidP="001F6B87">
            <w:pPr>
              <w:pStyle w:val="Heading6"/>
              <w:spacing w:line="240" w:lineRule="auto"/>
              <w:ind w:right="-9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3EEC66AC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2BB166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415286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7A890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DA5389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C38397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379C0302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670D" w:rsidRPr="00F53688" w14:paraId="52F6D91B" w14:textId="77777777" w:rsidTr="001F6B8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853C90F" w14:textId="77777777" w:rsidR="0098670D" w:rsidRPr="00F53688" w:rsidRDefault="0098670D" w:rsidP="001F6B87">
            <w:pPr>
              <w:pStyle w:val="Heading6"/>
              <w:spacing w:line="240" w:lineRule="auto"/>
              <w:ind w:right="-9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เงินฝากธนาคารประเภทประจำ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</w:tcPr>
          <w:p w14:paraId="41553C69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60,596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FB5AA3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ED11EE5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43,140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9AFE73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02051A8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60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,403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2E93F45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</w:tcPr>
          <w:p w14:paraId="792D1E78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42,719</w:t>
            </w:r>
          </w:p>
        </w:tc>
      </w:tr>
      <w:tr w:rsidR="0098670D" w:rsidRPr="00F53688" w14:paraId="09D6AE08" w14:textId="77777777" w:rsidTr="001F6B8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2F3AFDB" w14:textId="346078CA" w:rsidR="0098670D" w:rsidRPr="00F53688" w:rsidRDefault="0098670D" w:rsidP="004A1442">
            <w:pPr>
              <w:pStyle w:val="Heading6"/>
              <w:spacing w:line="240" w:lineRule="auto"/>
              <w:ind w:right="-9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5368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ตราสารหนี้ที่จะ</w:t>
            </w:r>
            <w:r w:rsidR="004A1442" w:rsidRPr="00F5368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ถือจน</w:t>
            </w:r>
            <w:r w:rsidRPr="00F5368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</w:tcPr>
          <w:p w14:paraId="39AE569A" w14:textId="007BDF3F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72</w:t>
            </w:r>
            <w:r w:rsidR="001D1E81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3D16F4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2A673A4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AF5515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F60063B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1DBEC29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</w:tcPr>
          <w:p w14:paraId="4CFFBBDB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8670D" w:rsidRPr="00F53688" w14:paraId="42DEE535" w14:textId="77777777" w:rsidTr="001F6B8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0BDF2AD9" w14:textId="77777777" w:rsidR="0098670D" w:rsidRPr="00F53688" w:rsidRDefault="0098670D" w:rsidP="001F6B87">
            <w:pPr>
              <w:pStyle w:val="Heading6"/>
              <w:spacing w:line="240" w:lineRule="auto"/>
              <w:ind w:right="-9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5368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</w:tcPr>
          <w:p w14:paraId="0B7B7451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2A04B8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903D0A6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6846ED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575A4AC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D3B4BA1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</w:tcPr>
          <w:p w14:paraId="26D134AF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8670D" w:rsidRPr="00F53688" w14:paraId="37DEBF20" w14:textId="77777777" w:rsidTr="001F6B8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C0BEE9A" w14:textId="77777777" w:rsidR="0098670D" w:rsidRPr="00F53688" w:rsidRDefault="0098670D" w:rsidP="001F6B87">
            <w:pPr>
              <w:pStyle w:val="Heading6"/>
              <w:spacing w:line="240" w:lineRule="auto"/>
              <w:ind w:right="-9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5368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(ในกองทุนส่วนบุคคล)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</w:tcPr>
          <w:p w14:paraId="70CD8DAB" w14:textId="69E713F1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11,90</w:t>
            </w:r>
            <w:r w:rsidR="00CB223B" w:rsidRPr="00F5368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C0BF8D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5814363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9,178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030B86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EDDF65B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11,903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44109BB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</w:tcPr>
          <w:p w14:paraId="6E1F0A65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9,178</w:t>
            </w:r>
          </w:p>
        </w:tc>
      </w:tr>
      <w:tr w:rsidR="0098670D" w:rsidRPr="00F53688" w14:paraId="3A768BFE" w14:textId="77777777" w:rsidTr="001F6B8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75700F8" w14:textId="77777777" w:rsidR="0098670D" w:rsidRPr="00F53688" w:rsidRDefault="0098670D" w:rsidP="001F6B87">
            <w:pPr>
              <w:pStyle w:val="Heading6"/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CD1BD5" w14:textId="73BE914C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73,22</w:t>
            </w:r>
            <w:r w:rsidR="001D1E81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B1B064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8C963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52,318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2CBBB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AEAD01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73,027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00B08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23FB8F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51,897</w:t>
            </w:r>
          </w:p>
        </w:tc>
      </w:tr>
      <w:tr w:rsidR="0098670D" w:rsidRPr="00F53688" w14:paraId="078D7BB4" w14:textId="77777777" w:rsidTr="001F6B8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0E5709A" w14:textId="77777777" w:rsidR="0098670D" w:rsidRPr="00F53688" w:rsidRDefault="0098670D" w:rsidP="001F6B87">
            <w:pPr>
              <w:pStyle w:val="Heading6"/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เงินลงทุน</w:t>
            </w:r>
            <w:r w:rsidRPr="00F536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</w:tcPr>
          <w:p w14:paraId="2D1DC247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B2DADB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D830530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6ABF0D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3053E6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10F9A42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9DD1FB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8670D" w:rsidRPr="00F53688" w14:paraId="574757D6" w14:textId="77777777" w:rsidTr="001F6B8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59CF630F" w14:textId="77777777" w:rsidR="0098670D" w:rsidRPr="00F53688" w:rsidRDefault="0098670D" w:rsidP="001F6B87">
            <w:pPr>
              <w:pStyle w:val="Heading6"/>
              <w:spacing w:line="240" w:lineRule="auto"/>
              <w:ind w:right="7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51" w:type="dxa"/>
            <w:tcBorders>
              <w:left w:val="nil"/>
              <w:right w:val="nil"/>
            </w:tcBorders>
          </w:tcPr>
          <w:p w14:paraId="041818E9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8049AF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3978A66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A5645E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F08209F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D84FA0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46737B20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363</w:t>
            </w:r>
          </w:p>
        </w:tc>
      </w:tr>
      <w:tr w:rsidR="0098670D" w:rsidRPr="00F53688" w14:paraId="6D1C0C0C" w14:textId="77777777" w:rsidTr="001F6B8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7018515" w14:textId="77777777" w:rsidR="0098670D" w:rsidRPr="00F53688" w:rsidRDefault="0098670D" w:rsidP="001F6B87">
            <w:pPr>
              <w:pStyle w:val="Heading6"/>
              <w:spacing w:line="240" w:lineRule="auto"/>
              <w:ind w:right="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251" w:type="dxa"/>
            <w:tcBorders>
              <w:left w:val="nil"/>
              <w:right w:val="nil"/>
            </w:tcBorders>
          </w:tcPr>
          <w:p w14:paraId="405B5663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0DF30D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1320075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484DF6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E3BED0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1C39B6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0FDEB03F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8670D" w:rsidRPr="00F53688" w14:paraId="4DB048E8" w14:textId="77777777" w:rsidTr="001F6B8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8070AD0" w14:textId="77777777" w:rsidR="0098670D" w:rsidRPr="00F53688" w:rsidRDefault="0098670D" w:rsidP="001F6B87">
            <w:pPr>
              <w:pStyle w:val="Heading6"/>
              <w:spacing w:line="240" w:lineRule="auto"/>
              <w:ind w:right="7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5368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(ในกองทุนส่วนบุคคล)</w:t>
            </w: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36C179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A93F15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E5F9D8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2,740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AEBEEB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DF02FB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0822735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26F5CC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2,740</w:t>
            </w:r>
          </w:p>
        </w:tc>
      </w:tr>
      <w:tr w:rsidR="0098670D" w:rsidRPr="00F53688" w14:paraId="4CA881F8" w14:textId="77777777" w:rsidTr="001F6B8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EE9D627" w14:textId="77777777" w:rsidR="0098670D" w:rsidRPr="00F53688" w:rsidRDefault="0098670D" w:rsidP="001F6B87">
            <w:pPr>
              <w:pStyle w:val="Heading6"/>
              <w:spacing w:line="240" w:lineRule="auto"/>
              <w:ind w:right="7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98941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A382D1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DE5DAB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3,103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BC6FD8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1B7BBA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A664246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0937A6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3,103</w:t>
            </w:r>
          </w:p>
        </w:tc>
      </w:tr>
      <w:tr w:rsidR="0098670D" w:rsidRPr="00F53688" w14:paraId="7425974A" w14:textId="77777777" w:rsidTr="001F6B8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78ED671" w14:textId="77777777" w:rsidR="0098670D" w:rsidRPr="00F53688" w:rsidRDefault="0098670D" w:rsidP="001F6B87">
            <w:pPr>
              <w:pStyle w:val="Heading6"/>
              <w:spacing w:line="240" w:lineRule="auto"/>
              <w:ind w:right="72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</w:tcPr>
          <w:p w14:paraId="3DC5949A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E2B2FB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6F93BA0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7126F0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9EFBFC4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D9CC8B2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</w:tcPr>
          <w:p w14:paraId="02CC56AB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8670D" w:rsidRPr="00F53688" w14:paraId="2C5904D5" w14:textId="77777777" w:rsidTr="001F6B8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129E26D" w14:textId="77777777" w:rsidR="0098670D" w:rsidRPr="00F53688" w:rsidRDefault="0098670D" w:rsidP="001F6B87">
            <w:pPr>
              <w:pStyle w:val="Heading6"/>
              <w:spacing w:line="240" w:lineRule="auto"/>
              <w:ind w:right="72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5368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ตราสารอื่นที่ไม่อยู่ในความต้องการ</w:t>
            </w:r>
          </w:p>
        </w:tc>
        <w:tc>
          <w:tcPr>
            <w:tcW w:w="1251" w:type="dxa"/>
            <w:tcBorders>
              <w:left w:val="nil"/>
              <w:right w:val="nil"/>
            </w:tcBorders>
            <w:vAlign w:val="bottom"/>
          </w:tcPr>
          <w:p w14:paraId="1EE059C6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E0C32B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CAC11FB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3A76FE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DF3B994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A232B4C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vAlign w:val="bottom"/>
          </w:tcPr>
          <w:p w14:paraId="2240D5DB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8670D" w:rsidRPr="00F53688" w14:paraId="2761F534" w14:textId="77777777" w:rsidTr="001F6B8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6E1B23C9" w14:textId="178B0DB9" w:rsidR="0098670D" w:rsidRPr="00F53688" w:rsidRDefault="0098670D" w:rsidP="001F6B87">
            <w:pPr>
              <w:pStyle w:val="Heading6"/>
              <w:spacing w:line="240" w:lineRule="auto"/>
              <w:ind w:right="72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bookmarkStart w:id="10" w:name="OLE_LINK1"/>
            <w:bookmarkStart w:id="11" w:name="OLE_LINK2"/>
            <w:r w:rsidRPr="00F5368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</w:t>
            </w:r>
            <w:r w:rsidRPr="00F5368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ของตลาด </w:t>
            </w:r>
            <w:bookmarkEnd w:id="10"/>
            <w:bookmarkEnd w:id="11"/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38D001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780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90851C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4F7FB4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E2F209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6C0E5A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780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6F4652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E99767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780</w:t>
            </w:r>
          </w:p>
        </w:tc>
      </w:tr>
      <w:tr w:rsidR="0098670D" w:rsidRPr="00F53688" w14:paraId="24CA5E80" w14:textId="77777777" w:rsidTr="001F6B8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4089ADD" w14:textId="77777777" w:rsidR="0098670D" w:rsidRPr="00F53688" w:rsidRDefault="0098670D" w:rsidP="001F6B87">
            <w:pPr>
              <w:pStyle w:val="Heading6"/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29FB5D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780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9CC1A1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BD02B9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780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1E46C1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8D21E5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780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5A287A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CFCBCE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780</w:t>
            </w:r>
          </w:p>
        </w:tc>
      </w:tr>
      <w:tr w:rsidR="0098670D" w:rsidRPr="00F53688" w14:paraId="0CAAB45C" w14:textId="77777777" w:rsidTr="001F6B87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029824FA" w14:textId="77777777" w:rsidR="0098670D" w:rsidRPr="00F53688" w:rsidRDefault="0098670D" w:rsidP="001F6B87">
            <w:pPr>
              <w:pStyle w:val="Heading6"/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CF4172" w14:textId="50D8AF42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74,36</w:t>
            </w:r>
            <w:r w:rsidR="001D1E81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70E75DB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CC08F4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56,201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E8073E5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EB10C1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74,168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4EE798E" w14:textId="77777777" w:rsidR="0098670D" w:rsidRPr="00F53688" w:rsidRDefault="0098670D" w:rsidP="001F6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BA1454" w14:textId="77777777" w:rsidR="0098670D" w:rsidRPr="00F53688" w:rsidRDefault="0098670D" w:rsidP="001F6B8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55,780</w:t>
            </w:r>
          </w:p>
        </w:tc>
      </w:tr>
    </w:tbl>
    <w:p w14:paraId="5A0475A1" w14:textId="77777777" w:rsidR="0098670D" w:rsidRPr="00F53688" w:rsidRDefault="0098670D" w:rsidP="00986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2B4ADA7A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  <w:r w:rsidRPr="00F53688">
        <w:rPr>
          <w:rFonts w:ascii="Angsana New" w:hAnsi="Angsana New"/>
          <w:i/>
          <w:iCs/>
          <w:spacing w:val="-4"/>
          <w:sz w:val="30"/>
          <w:szCs w:val="30"/>
          <w:cs/>
        </w:rPr>
        <w:t>เงินฝากธนาคารประเภทประจำ</w:t>
      </w:r>
    </w:p>
    <w:p w14:paraId="71AC416D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856DAE5" w14:textId="69075994" w:rsidR="00C251D5" w:rsidRPr="00F53688" w:rsidRDefault="00C251D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F53688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7F0795" w:rsidRPr="00F53688">
        <w:rPr>
          <w:rFonts w:ascii="Angsana New" w:hAnsi="Angsana New"/>
          <w:spacing w:val="-4"/>
          <w:sz w:val="30"/>
          <w:szCs w:val="30"/>
        </w:rPr>
        <w:t>31</w:t>
      </w:r>
      <w:r w:rsidRPr="00F53688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7F0795" w:rsidRPr="00F53688">
        <w:rPr>
          <w:rFonts w:ascii="Angsana New" w:hAnsi="Angsana New"/>
          <w:spacing w:val="-4"/>
          <w:sz w:val="30"/>
          <w:szCs w:val="30"/>
        </w:rPr>
        <w:t>256</w:t>
      </w:r>
      <w:r w:rsidR="005A158B" w:rsidRPr="00F53688">
        <w:rPr>
          <w:rFonts w:ascii="Angsana New" w:hAnsi="Angsana New"/>
          <w:spacing w:val="-4"/>
          <w:sz w:val="30"/>
          <w:szCs w:val="30"/>
        </w:rPr>
        <w:t>1</w:t>
      </w:r>
      <w:r w:rsidRPr="00F53688">
        <w:rPr>
          <w:rFonts w:ascii="Angsana New" w:hAnsi="Angsana New"/>
          <w:spacing w:val="-4"/>
          <w:sz w:val="30"/>
          <w:szCs w:val="30"/>
        </w:rPr>
        <w:t xml:space="preserve"> </w:t>
      </w:r>
      <w:r w:rsidR="00CC53EC" w:rsidRPr="00F53688">
        <w:rPr>
          <w:rFonts w:ascii="Angsana New" w:hAnsi="Angsana New"/>
          <w:spacing w:val="-4"/>
          <w:sz w:val="30"/>
          <w:szCs w:val="30"/>
          <w:cs/>
        </w:rPr>
        <w:t>กลุ่มบริษัทมี</w:t>
      </w:r>
      <w:r w:rsidRPr="00F53688">
        <w:rPr>
          <w:rFonts w:ascii="Angsana New" w:hAnsi="Angsana New"/>
          <w:spacing w:val="-4"/>
          <w:sz w:val="30"/>
          <w:szCs w:val="30"/>
          <w:cs/>
        </w:rPr>
        <w:t>เงินฝากธนาคารประเภทประจำ</w:t>
      </w:r>
      <w:r w:rsidR="00CC53EC" w:rsidRPr="00F53688">
        <w:rPr>
          <w:rFonts w:ascii="Angsana New" w:hAnsi="Angsana New"/>
          <w:spacing w:val="-4"/>
          <w:sz w:val="30"/>
          <w:szCs w:val="30"/>
          <w:cs/>
        </w:rPr>
        <w:t>ไปเป็นหลักประกันวงเงินสินเชื่อตามที่กล่าวไว้ในหมายเหตุประกอบงบการเงิน</w:t>
      </w:r>
      <w:r w:rsidR="00CC53EC" w:rsidRPr="00F53688">
        <w:rPr>
          <w:rFonts w:ascii="Angsana New" w:hAnsi="Angsana New"/>
          <w:sz w:val="30"/>
          <w:szCs w:val="30"/>
          <w:cs/>
        </w:rPr>
        <w:t xml:space="preserve">ข้อ </w:t>
      </w:r>
      <w:r w:rsidR="0098670D" w:rsidRPr="00F53688">
        <w:rPr>
          <w:rFonts w:ascii="Angsana New" w:hAnsi="Angsana New"/>
          <w:sz w:val="30"/>
          <w:szCs w:val="30"/>
        </w:rPr>
        <w:t>19</w:t>
      </w:r>
      <w:r w:rsidR="002E06A2" w:rsidRPr="00F53688">
        <w:rPr>
          <w:rFonts w:ascii="Angsana New" w:hAnsi="Angsana New"/>
          <w:sz w:val="30"/>
          <w:szCs w:val="30"/>
        </w:rPr>
        <w:t xml:space="preserve"> </w:t>
      </w:r>
      <w:r w:rsidR="002E06A2" w:rsidRPr="00F53688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56791B" w:rsidRPr="00F53688">
        <w:rPr>
          <w:rFonts w:ascii="Angsana New" w:hAnsi="Angsana New" w:hint="cs"/>
          <w:spacing w:val="-6"/>
          <w:sz w:val="30"/>
          <w:szCs w:val="30"/>
          <w:cs/>
        </w:rPr>
        <w:t>เงิน</w:t>
      </w:r>
      <w:r w:rsidR="0098670D" w:rsidRPr="00F5368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8670D" w:rsidRPr="00F53688">
        <w:rPr>
          <w:rFonts w:ascii="Angsana New" w:hAnsi="Angsana New"/>
          <w:spacing w:val="-6"/>
          <w:sz w:val="30"/>
          <w:szCs w:val="30"/>
        </w:rPr>
        <w:t>540</w:t>
      </w:r>
      <w:r w:rsidR="005A158B" w:rsidRPr="00F53688">
        <w:rPr>
          <w:rFonts w:ascii="Angsana New" w:hAnsi="Angsana New"/>
          <w:spacing w:val="-6"/>
          <w:sz w:val="30"/>
          <w:szCs w:val="30"/>
        </w:rPr>
        <w:t xml:space="preserve"> </w:t>
      </w:r>
      <w:r w:rsidR="002E06A2" w:rsidRPr="00F53688">
        <w:rPr>
          <w:rFonts w:ascii="Angsana New" w:hAnsi="Angsana New"/>
          <w:spacing w:val="-6"/>
          <w:sz w:val="30"/>
          <w:szCs w:val="30"/>
        </w:rPr>
        <w:t xml:space="preserve"> </w:t>
      </w:r>
      <w:r w:rsidR="002E06A2" w:rsidRPr="00F53688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CC53EC" w:rsidRPr="00F53688">
        <w:rPr>
          <w:rFonts w:ascii="Angsana New" w:hAnsi="Angsana New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5A158B" w:rsidRPr="00F53688">
        <w:rPr>
          <w:rFonts w:ascii="Angsana New" w:hAnsi="Angsana New"/>
          <w:i/>
          <w:iCs/>
          <w:spacing w:val="-4"/>
          <w:sz w:val="30"/>
          <w:szCs w:val="30"/>
        </w:rPr>
        <w:t>2560</w:t>
      </w:r>
      <w:r w:rsidR="0080009A" w:rsidRPr="00F53688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273A87" w:rsidRPr="00F53688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5A158B" w:rsidRPr="00F53688">
        <w:rPr>
          <w:rFonts w:ascii="Angsana New" w:hAnsi="Angsana New"/>
          <w:i/>
          <w:iCs/>
          <w:spacing w:val="-4"/>
          <w:sz w:val="30"/>
          <w:szCs w:val="30"/>
        </w:rPr>
        <w:t>421</w:t>
      </w:r>
      <w:r w:rsidR="00936BBA" w:rsidRPr="00F53688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</w:t>
      </w:r>
      <w:r w:rsidRPr="00F53688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  <w:r w:rsidR="003C6836" w:rsidRPr="00F53688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14:paraId="22FE46BD" w14:textId="1E2DF07A" w:rsidR="00DF4B5D" w:rsidRPr="00F53688" w:rsidRDefault="00DE151E" w:rsidP="008D37D3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i/>
          <w:iCs/>
          <w:spacing w:val="-4"/>
          <w:sz w:val="24"/>
          <w:szCs w:val="24"/>
          <w:lang w:val="en-US"/>
        </w:rPr>
      </w:pPr>
      <w:r w:rsidRPr="00F53688">
        <w:rPr>
          <w:rFonts w:ascii="Angsana New" w:hAnsi="Angsana New" w:cs="Angsana New"/>
          <w:i/>
          <w:iCs/>
          <w:spacing w:val="-4"/>
          <w:sz w:val="24"/>
          <w:szCs w:val="24"/>
          <w:lang w:val="en-US"/>
        </w:rPr>
        <w:tab/>
      </w:r>
    </w:p>
    <w:p w14:paraId="7825C49B" w14:textId="77777777" w:rsidR="00151D98" w:rsidRPr="00F53688" w:rsidRDefault="00151D98" w:rsidP="008D37D3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i/>
          <w:iCs/>
          <w:spacing w:val="-4"/>
          <w:sz w:val="24"/>
          <w:szCs w:val="24"/>
          <w:lang w:val="en-US"/>
        </w:rPr>
      </w:pPr>
    </w:p>
    <w:p w14:paraId="418F95C9" w14:textId="0FEC77A9" w:rsidR="00DE151E" w:rsidRPr="00F53688" w:rsidRDefault="00DF4B5D" w:rsidP="00DF4B5D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i/>
          <w:iCs/>
          <w:spacing w:val="-4"/>
          <w:lang w:val="en-US"/>
        </w:rPr>
      </w:pPr>
      <w:r w:rsidRPr="00F53688">
        <w:rPr>
          <w:rFonts w:ascii="Angsana New" w:hAnsi="Angsana New" w:cs="Angsana New"/>
          <w:i/>
          <w:iCs/>
          <w:spacing w:val="-4"/>
          <w:lang w:val="en-US"/>
        </w:rPr>
        <w:lastRenderedPageBreak/>
        <w:tab/>
      </w:r>
      <w:r w:rsidR="00DE151E" w:rsidRPr="00F53688">
        <w:rPr>
          <w:rFonts w:ascii="Angsana New" w:hAnsi="Angsana New" w:cs="Angsana New"/>
          <w:i/>
          <w:iCs/>
          <w:spacing w:val="-4"/>
          <w:cs/>
          <w:lang w:val="en-US"/>
        </w:rPr>
        <w:t>ตราสารทุนที่เป็นหลักทรัพย์เผื่อขาย</w:t>
      </w:r>
    </w:p>
    <w:p w14:paraId="3C7210CB" w14:textId="77777777" w:rsidR="00A96463" w:rsidRPr="00F53688" w:rsidRDefault="00A96463" w:rsidP="00A96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552DE462" w14:textId="71A7C42E" w:rsidR="00DE0E8F" w:rsidRPr="00F53688" w:rsidRDefault="00C54571" w:rsidP="00A26C98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F53688">
        <w:rPr>
          <w:rFonts w:ascii="Angsana New" w:hAnsi="Angsana New" w:cs="Angsana New" w:hint="cs"/>
          <w:cs/>
          <w:lang w:val="en-US"/>
        </w:rPr>
        <w:t xml:space="preserve">ในระหว่างปี </w:t>
      </w:r>
      <w:r w:rsidR="007F0795" w:rsidRPr="00F53688">
        <w:rPr>
          <w:rFonts w:ascii="Angsana New" w:hAnsi="Angsana New" w:cs="Angsana New" w:hint="cs"/>
          <w:lang w:val="en-US"/>
        </w:rPr>
        <w:t>256</w:t>
      </w:r>
      <w:r w:rsidR="0075357E" w:rsidRPr="00F53688">
        <w:rPr>
          <w:rFonts w:ascii="Angsana New" w:hAnsi="Angsana New" w:cs="Angsana New" w:hint="cs"/>
          <w:lang w:val="en-US"/>
        </w:rPr>
        <w:t>0</w:t>
      </w:r>
      <w:r w:rsidRPr="00F53688">
        <w:rPr>
          <w:rFonts w:ascii="Angsana New" w:hAnsi="Angsana New" w:cs="Angsana New" w:hint="cs"/>
          <w:cs/>
          <w:lang w:val="en-US"/>
        </w:rPr>
        <w:t xml:space="preserve"> บริษัทได้ลงทุนในกองทุนเปิดซีไอเอ็มบี-พรินซิเพิล ดัชนีธุรกิจพลังงานและธุรกิจปิโตรเคมีและผลิตภัณฑ์ </w:t>
      </w:r>
      <w:r w:rsidRPr="00F53688">
        <w:rPr>
          <w:rFonts w:ascii="Angsana New" w:hAnsi="Angsana New" w:cs="Angsana New"/>
          <w:lang w:val="en-US"/>
        </w:rPr>
        <w:t>(CIMB</w:t>
      </w:r>
      <w:r w:rsidR="0068149A" w:rsidRPr="00F53688">
        <w:rPr>
          <w:rFonts w:ascii="Angsana New" w:hAnsi="Angsana New" w:cs="Angsana New"/>
          <w:lang w:val="en-US"/>
        </w:rPr>
        <w:t xml:space="preserve"> </w:t>
      </w:r>
      <w:r w:rsidRPr="00F53688">
        <w:rPr>
          <w:rFonts w:ascii="Angsana New" w:hAnsi="Angsana New" w:cs="Angsana New"/>
          <w:lang w:val="en-US"/>
        </w:rPr>
        <w:t>-</w:t>
      </w:r>
      <w:r w:rsidR="0068149A" w:rsidRPr="00F53688">
        <w:rPr>
          <w:rFonts w:ascii="Angsana New" w:hAnsi="Angsana New" w:cs="Angsana New"/>
          <w:lang w:val="en-US"/>
        </w:rPr>
        <w:t xml:space="preserve"> </w:t>
      </w:r>
      <w:r w:rsidRPr="00F53688">
        <w:rPr>
          <w:rFonts w:ascii="Angsana New" w:hAnsi="Angsana New" w:cs="Angsana New"/>
          <w:lang w:val="en-US"/>
        </w:rPr>
        <w:t>PRINCIP</w:t>
      </w:r>
      <w:r w:rsidR="0068149A" w:rsidRPr="00F53688">
        <w:rPr>
          <w:rFonts w:ascii="Angsana New" w:hAnsi="Angsana New" w:cs="Angsana New"/>
          <w:lang w:val="en-US"/>
        </w:rPr>
        <w:t>A</w:t>
      </w:r>
      <w:r w:rsidRPr="00F53688">
        <w:rPr>
          <w:rFonts w:ascii="Angsana New" w:hAnsi="Angsana New" w:cs="Angsana New"/>
          <w:lang w:val="en-US"/>
        </w:rPr>
        <w:t>L EPIF)</w:t>
      </w:r>
      <w:r w:rsidR="00242235" w:rsidRPr="00F53688">
        <w:rPr>
          <w:rFonts w:ascii="Angsana New" w:hAnsi="Angsana New" w:cs="Angsana New"/>
          <w:lang w:val="en-US"/>
        </w:rPr>
        <w:t xml:space="preserve"> </w:t>
      </w:r>
      <w:r w:rsidR="00242235" w:rsidRPr="00F53688">
        <w:rPr>
          <w:rFonts w:ascii="Angsana New" w:hAnsi="Angsana New" w:cs="Angsana New" w:hint="cs"/>
          <w:cs/>
          <w:lang w:val="en-US"/>
        </w:rPr>
        <w:t>โดยมีนโยบายการลงทุนเพื่อลงทุนในหุ้นที่ออกโดยบริษัทธุรกิจพล</w:t>
      </w:r>
      <w:r w:rsidR="0013208C" w:rsidRPr="00F53688">
        <w:rPr>
          <w:rFonts w:ascii="Angsana New" w:hAnsi="Angsana New" w:cs="Angsana New" w:hint="cs"/>
          <w:cs/>
          <w:lang w:val="en-US"/>
        </w:rPr>
        <w:t>ังงาน ธุรกิจปิโตรเคมีและเคมีภัณฑ์</w:t>
      </w:r>
      <w:r w:rsidR="00242235" w:rsidRPr="00F53688">
        <w:rPr>
          <w:rFonts w:ascii="Angsana New" w:hAnsi="Angsana New" w:cs="Angsana New" w:hint="cs"/>
          <w:cs/>
          <w:lang w:val="en-US"/>
        </w:rPr>
        <w:t>ของบริษัทจดทะเบี</w:t>
      </w:r>
      <w:r w:rsidR="00DE0E8F" w:rsidRPr="00F53688">
        <w:rPr>
          <w:rFonts w:ascii="Angsana New" w:hAnsi="Angsana New" w:cs="Angsana New" w:hint="cs"/>
          <w:cs/>
          <w:lang w:val="en-US"/>
        </w:rPr>
        <w:t>ยนในตลาดหลักทรัพย์แห่งประเทศไทย</w:t>
      </w:r>
      <w:r w:rsidR="0054052A" w:rsidRPr="00F53688">
        <w:rPr>
          <w:rFonts w:ascii="Angsana New" w:hAnsi="Angsana New" w:cs="Angsana New"/>
          <w:lang w:val="en-US"/>
        </w:rPr>
        <w:t xml:space="preserve"> </w:t>
      </w:r>
      <w:r w:rsidR="00242235" w:rsidRPr="00F53688">
        <w:rPr>
          <w:rFonts w:ascii="Angsana New" w:hAnsi="Angsana New" w:cs="Angsana New" w:hint="cs"/>
          <w:cs/>
          <w:lang w:val="en-US"/>
        </w:rPr>
        <w:t>บริษัทได้</w:t>
      </w:r>
      <w:r w:rsidR="00DE0E8F" w:rsidRPr="00F53688">
        <w:rPr>
          <w:rFonts w:ascii="Angsana New" w:hAnsi="Angsana New" w:cs="Angsana New" w:hint="cs"/>
          <w:cs/>
          <w:lang w:val="en-US"/>
        </w:rPr>
        <w:t xml:space="preserve">ซื้อหน่วยลงทุนรวมทั้งสิ้น </w:t>
      </w:r>
      <w:r w:rsidR="007F0795" w:rsidRPr="00F53688">
        <w:rPr>
          <w:rFonts w:ascii="Angsana New" w:hAnsi="Angsana New" w:cs="Angsana New"/>
          <w:lang w:val="en-US"/>
        </w:rPr>
        <w:t>28</w:t>
      </w:r>
      <w:r w:rsidR="00DE0E8F" w:rsidRPr="00F53688">
        <w:rPr>
          <w:rFonts w:ascii="Angsana New" w:hAnsi="Angsana New" w:cs="Angsana New"/>
          <w:lang w:val="en-US"/>
        </w:rPr>
        <w:t>.</w:t>
      </w:r>
      <w:r w:rsidR="007F0795" w:rsidRPr="00F53688">
        <w:rPr>
          <w:rFonts w:ascii="Angsana New" w:hAnsi="Angsana New" w:cs="Angsana New"/>
          <w:lang w:val="en-US"/>
        </w:rPr>
        <w:t>85</w:t>
      </w:r>
      <w:r w:rsidR="00DE0E8F" w:rsidRPr="00F53688">
        <w:rPr>
          <w:rFonts w:ascii="Angsana New" w:hAnsi="Angsana New" w:cs="Angsana New"/>
          <w:lang w:val="en-US"/>
        </w:rPr>
        <w:t xml:space="preserve"> </w:t>
      </w:r>
      <w:r w:rsidR="00DE0E8F" w:rsidRPr="00F53688">
        <w:rPr>
          <w:rFonts w:ascii="Angsana New" w:hAnsi="Angsana New" w:cs="Angsana New" w:hint="cs"/>
          <w:cs/>
          <w:lang w:val="en-US"/>
        </w:rPr>
        <w:t xml:space="preserve">ล้านหน่วย หรือคิดเป็นเงินลงทุน </w:t>
      </w:r>
      <w:r w:rsidR="007F0795" w:rsidRPr="00F53688">
        <w:rPr>
          <w:rFonts w:ascii="Angsana New" w:hAnsi="Angsana New" w:cs="Angsana New"/>
          <w:lang w:val="en-US"/>
        </w:rPr>
        <w:t>3</w:t>
      </w:r>
      <w:r w:rsidR="0075357E" w:rsidRPr="00F53688">
        <w:rPr>
          <w:rFonts w:ascii="Angsana New" w:hAnsi="Angsana New" w:cs="Angsana New"/>
          <w:lang w:val="en-US"/>
        </w:rPr>
        <w:t>00</w:t>
      </w:r>
      <w:r w:rsidR="00DE0E8F" w:rsidRPr="00F53688">
        <w:rPr>
          <w:rFonts w:ascii="Angsana New" w:hAnsi="Angsana New" w:cs="Angsana New"/>
          <w:lang w:val="en-US"/>
        </w:rPr>
        <w:t xml:space="preserve"> </w:t>
      </w:r>
      <w:r w:rsidR="00DE0E8F" w:rsidRPr="00F53688">
        <w:rPr>
          <w:rFonts w:ascii="Angsana New" w:hAnsi="Angsana New" w:cs="Angsana New" w:hint="cs"/>
          <w:cs/>
          <w:lang w:val="en-US"/>
        </w:rPr>
        <w:t>ล้านบาท</w:t>
      </w:r>
      <w:r w:rsidR="00BA6251" w:rsidRPr="00F53688">
        <w:rPr>
          <w:rFonts w:ascii="Angsana New" w:hAnsi="Angsana New" w:cs="Angsana New"/>
          <w:lang w:val="en-US"/>
        </w:rPr>
        <w:t xml:space="preserve"> </w:t>
      </w:r>
      <w:r w:rsidR="00BA6251" w:rsidRPr="00F53688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BA6251" w:rsidRPr="00F53688">
        <w:rPr>
          <w:rFonts w:ascii="Angsana New" w:hAnsi="Angsana New" w:cs="Angsana New"/>
          <w:lang w:val="en-US"/>
        </w:rPr>
        <w:t xml:space="preserve">31 </w:t>
      </w:r>
      <w:r w:rsidR="00BA6251" w:rsidRPr="00F53688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BA6251" w:rsidRPr="00F53688">
        <w:rPr>
          <w:rFonts w:ascii="Angsana New" w:hAnsi="Angsana New" w:cs="Angsana New"/>
          <w:lang w:val="en-US"/>
        </w:rPr>
        <w:t xml:space="preserve">2561 </w:t>
      </w:r>
      <w:r w:rsidR="00BA6251" w:rsidRPr="00F53688">
        <w:rPr>
          <w:rFonts w:ascii="Angsana New" w:hAnsi="Angsana New" w:cs="Angsana New" w:hint="cs"/>
          <w:cs/>
          <w:lang w:val="en-US"/>
        </w:rPr>
        <w:t>มูลค่ายุติธรรมของ</w:t>
      </w:r>
      <w:r w:rsidR="00BA6251" w:rsidRPr="00F53688">
        <w:rPr>
          <w:rFonts w:ascii="Angsana New" w:hAnsi="Angsana New" w:cs="Angsana New"/>
          <w:cs/>
          <w:lang w:val="en-US"/>
        </w:rPr>
        <w:br/>
      </w:r>
      <w:r w:rsidR="00BA6251" w:rsidRPr="00F53688">
        <w:rPr>
          <w:rFonts w:ascii="Angsana New" w:hAnsi="Angsana New" w:cs="Angsana New" w:hint="cs"/>
          <w:cs/>
          <w:lang w:val="en-US"/>
        </w:rPr>
        <w:t xml:space="preserve">เงินลงทุนในกองทุนดังกล่าวเป็นจำนวน </w:t>
      </w:r>
      <w:r w:rsidR="00BA6251" w:rsidRPr="00F53688">
        <w:rPr>
          <w:rFonts w:ascii="Angsana New" w:hAnsi="Angsana New" w:cs="Angsana New"/>
          <w:lang w:val="en-US"/>
        </w:rPr>
        <w:t xml:space="preserve">361 </w:t>
      </w:r>
      <w:r w:rsidR="00BA6251" w:rsidRPr="00F53688">
        <w:rPr>
          <w:rFonts w:ascii="Angsana New" w:hAnsi="Angsana New" w:cs="Angsana New" w:hint="cs"/>
          <w:cs/>
          <w:lang w:val="en-US"/>
        </w:rPr>
        <w:t>ล้านบาท</w:t>
      </w:r>
      <w:r w:rsidR="00EA4B11" w:rsidRPr="00F53688">
        <w:rPr>
          <w:rFonts w:ascii="Angsana New" w:hAnsi="Angsana New" w:cs="Angsana New" w:hint="cs"/>
          <w:cs/>
          <w:lang w:val="en-US"/>
        </w:rPr>
        <w:t xml:space="preserve"> </w:t>
      </w:r>
      <w:r w:rsidR="00EA4B11" w:rsidRPr="00F53688">
        <w:rPr>
          <w:rFonts w:ascii="Angsana New" w:hAnsi="Angsana New" w:cs="Angsana New"/>
          <w:i/>
          <w:iCs/>
          <w:lang w:val="en-US"/>
        </w:rPr>
        <w:t xml:space="preserve">(2560 : 364 </w:t>
      </w:r>
      <w:r w:rsidR="00EA4B11" w:rsidRPr="00F53688">
        <w:rPr>
          <w:rFonts w:ascii="Angsana New" w:hAnsi="Angsana New" w:cs="Angsana New"/>
          <w:i/>
          <w:iCs/>
          <w:cs/>
          <w:lang w:val="en-US"/>
        </w:rPr>
        <w:t>ล้านบาท</w:t>
      </w:r>
      <w:r w:rsidR="00EA4B11" w:rsidRPr="00F53688">
        <w:rPr>
          <w:rFonts w:ascii="Angsana New" w:hAnsi="Angsana New" w:cs="Angsana New"/>
          <w:i/>
          <w:iCs/>
          <w:lang w:val="en-US"/>
        </w:rPr>
        <w:t>)</w:t>
      </w:r>
    </w:p>
    <w:p w14:paraId="0502F83C" w14:textId="77777777" w:rsidR="008A1B78" w:rsidRPr="00F53688" w:rsidRDefault="008A1B78" w:rsidP="00CD5BF3">
      <w:pPr>
        <w:pStyle w:val="a"/>
        <w:tabs>
          <w:tab w:val="clear" w:pos="1080"/>
        </w:tabs>
        <w:ind w:firstLine="540"/>
        <w:jc w:val="both"/>
        <w:rPr>
          <w:rFonts w:ascii="Angsana New" w:hAnsi="Angsana New" w:cs="Angsana New"/>
          <w:i/>
          <w:iCs/>
          <w:spacing w:val="-4"/>
          <w:sz w:val="24"/>
          <w:szCs w:val="24"/>
          <w:lang w:val="en-US"/>
        </w:rPr>
      </w:pPr>
    </w:p>
    <w:p w14:paraId="5C9F6335" w14:textId="77777777" w:rsidR="00832E69" w:rsidRPr="00F53688" w:rsidRDefault="00832E69" w:rsidP="00CD5BF3">
      <w:pPr>
        <w:pStyle w:val="a"/>
        <w:tabs>
          <w:tab w:val="clear" w:pos="1080"/>
        </w:tabs>
        <w:ind w:firstLine="540"/>
        <w:jc w:val="both"/>
        <w:rPr>
          <w:rFonts w:ascii="Angsana New" w:hAnsi="Angsana New" w:cs="Angsana New"/>
          <w:i/>
          <w:iCs/>
          <w:spacing w:val="-4"/>
          <w:lang w:val="en-US"/>
        </w:rPr>
      </w:pPr>
      <w:r w:rsidRPr="00F53688">
        <w:rPr>
          <w:rFonts w:ascii="Angsana New" w:hAnsi="Angsana New" w:cs="Angsana New"/>
          <w:i/>
          <w:iCs/>
          <w:spacing w:val="-4"/>
          <w:cs/>
          <w:lang w:val="en-US"/>
        </w:rPr>
        <w:t>ตราสาร</w:t>
      </w:r>
      <w:r w:rsidRPr="00F53688">
        <w:rPr>
          <w:rFonts w:ascii="Angsana New" w:hAnsi="Angsana New" w:cs="Angsana New" w:hint="cs"/>
          <w:i/>
          <w:iCs/>
          <w:spacing w:val="-4"/>
          <w:cs/>
          <w:lang w:val="en-US"/>
        </w:rPr>
        <w:t>หนี้</w:t>
      </w:r>
      <w:r w:rsidRPr="00F53688">
        <w:rPr>
          <w:rFonts w:ascii="Angsana New" w:hAnsi="Angsana New" w:cs="Angsana New"/>
          <w:i/>
          <w:iCs/>
          <w:spacing w:val="-4"/>
          <w:cs/>
          <w:lang w:val="en-US"/>
        </w:rPr>
        <w:t>ที่เป็นหลักทรัพย์เผื่อขาย</w:t>
      </w:r>
    </w:p>
    <w:p w14:paraId="69ADDFC3" w14:textId="77777777" w:rsidR="00832E69" w:rsidRPr="00F53688" w:rsidRDefault="00832E69" w:rsidP="00AF6226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4E6E312D" w14:textId="032F8063" w:rsidR="00832E69" w:rsidRPr="00F53688" w:rsidRDefault="00832E69" w:rsidP="00832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 w:hint="cs"/>
          <w:sz w:val="30"/>
          <w:szCs w:val="30"/>
          <w:cs/>
        </w:rPr>
        <w:t xml:space="preserve">บริษัทจัดตั้งกองทุนส่วนบุคคลซึ่งบริหารงานโดยบริษัทบริหารสินทรัพย์อิสระหลายแห่ง ทั้งนี้ ณ วันที่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BD2BC7" w:rsidRPr="00F53688">
        <w:rPr>
          <w:rFonts w:ascii="Angsana New" w:hAnsi="Angsana New"/>
          <w:sz w:val="30"/>
          <w:szCs w:val="30"/>
        </w:rPr>
        <w:t>1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 xml:space="preserve">มูลค่ากองทุนส่วนบุคคลมีจำนวนรวมทั้งสิ้น </w:t>
      </w:r>
      <w:r w:rsidR="0098670D" w:rsidRPr="00F53688">
        <w:rPr>
          <w:rFonts w:ascii="Angsana New" w:hAnsi="Angsana New"/>
          <w:sz w:val="30"/>
          <w:szCs w:val="30"/>
        </w:rPr>
        <w:t>11,939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F70405" w:rsidRPr="00F53688">
        <w:rPr>
          <w:rFonts w:ascii="Angsana New" w:hAnsi="Angsana New"/>
          <w:i/>
          <w:iCs/>
          <w:sz w:val="30"/>
          <w:szCs w:val="30"/>
        </w:rPr>
        <w:t xml:space="preserve">(2560 : 12,002 </w:t>
      </w:r>
      <w:r w:rsidR="00F70405" w:rsidRPr="00F53688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70405" w:rsidRPr="00F53688">
        <w:rPr>
          <w:rFonts w:ascii="Angsana New" w:hAnsi="Angsana New"/>
          <w:i/>
          <w:iCs/>
          <w:sz w:val="30"/>
          <w:szCs w:val="30"/>
        </w:rPr>
        <w:t>)</w:t>
      </w:r>
      <w:r w:rsidR="00F70405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>(รวมเงิน</w:t>
      </w:r>
      <w:r w:rsidRPr="00F53688">
        <w:rPr>
          <w:rFonts w:ascii="Angsana New" w:hAnsi="Angsana New"/>
          <w:sz w:val="30"/>
          <w:szCs w:val="30"/>
          <w:cs/>
        </w:rPr>
        <w:t>ฝากธนาคารประเภทออมทรัพย์</w:t>
      </w:r>
      <w:r w:rsidRPr="00F53688">
        <w:rPr>
          <w:rFonts w:ascii="Angsana New" w:hAnsi="Angsana New" w:hint="cs"/>
          <w:sz w:val="30"/>
          <w:szCs w:val="30"/>
          <w:cs/>
        </w:rPr>
        <w:t xml:space="preserve"> ตามที่เปิดเผยในหมายเหตุประกอบงบการเงินข้อ </w:t>
      </w:r>
      <w:r w:rsidR="0098670D" w:rsidRPr="00F53688">
        <w:rPr>
          <w:rFonts w:ascii="Angsana New" w:hAnsi="Angsana New"/>
          <w:sz w:val="30"/>
          <w:szCs w:val="30"/>
        </w:rPr>
        <w:t>6</w:t>
      </w:r>
      <w:r w:rsidRPr="00F53688">
        <w:rPr>
          <w:rFonts w:ascii="Angsana New" w:hAnsi="Angsana New" w:hint="cs"/>
          <w:sz w:val="30"/>
          <w:szCs w:val="30"/>
          <w:cs/>
        </w:rPr>
        <w:t>) กองทุนส่วนบุคคลดังกล่าวได้ลงทุนใน  ตราสารหนี้ที่ถูกจัดอันดับอยู่ในระดับความน่าเชื่อถือที่สามารถลงทุนได้</w:t>
      </w:r>
    </w:p>
    <w:p w14:paraId="7461766B" w14:textId="77777777" w:rsidR="00DE0E8F" w:rsidRPr="00F53688" w:rsidRDefault="00DE0E8F" w:rsidP="00832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55FEED" w14:textId="77777777" w:rsidR="00DE0E8F" w:rsidRPr="00F53688" w:rsidRDefault="00DE0E8F" w:rsidP="00AF6226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cs/>
          <w:lang w:val="en-US"/>
        </w:rPr>
        <w:sectPr w:rsidR="00DE0E8F" w:rsidRPr="00F53688" w:rsidSect="002122E8">
          <w:headerReference w:type="default" r:id="rId8"/>
          <w:footerReference w:type="default" r:id="rId9"/>
          <w:type w:val="continuous"/>
          <w:pgSz w:w="11909" w:h="16834" w:code="9"/>
          <w:pgMar w:top="691" w:right="1152" w:bottom="576" w:left="1152" w:header="720" w:footer="720" w:gutter="0"/>
          <w:pgNumType w:start="19"/>
          <w:cols w:space="720"/>
        </w:sectPr>
      </w:pPr>
    </w:p>
    <w:p w14:paraId="12218D76" w14:textId="77777777" w:rsidR="00DE151E" w:rsidRPr="00F53688" w:rsidRDefault="00DE151E" w:rsidP="005E5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F53688">
        <w:rPr>
          <w:rFonts w:ascii="Angsana New" w:hAnsi="Angsana New"/>
          <w:i/>
          <w:iCs/>
          <w:spacing w:val="-4"/>
          <w:sz w:val="30"/>
          <w:szCs w:val="30"/>
          <w:cs/>
        </w:rPr>
        <w:lastRenderedPageBreak/>
        <w:t>ตราสารอื่นที่ไม่อยู่ในความต้องการของตลาด</w:t>
      </w:r>
    </w:p>
    <w:p w14:paraId="2C3CA6A9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4"/>
          <w:sz w:val="24"/>
          <w:szCs w:val="24"/>
        </w:rPr>
      </w:pPr>
    </w:p>
    <w:tbl>
      <w:tblPr>
        <w:tblW w:w="136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620"/>
        <w:gridCol w:w="810"/>
        <w:gridCol w:w="270"/>
        <w:gridCol w:w="810"/>
        <w:gridCol w:w="900"/>
        <w:gridCol w:w="270"/>
        <w:gridCol w:w="810"/>
        <w:gridCol w:w="270"/>
        <w:gridCol w:w="990"/>
        <w:gridCol w:w="270"/>
        <w:gridCol w:w="900"/>
        <w:gridCol w:w="270"/>
        <w:gridCol w:w="900"/>
        <w:gridCol w:w="270"/>
        <w:gridCol w:w="900"/>
      </w:tblGrid>
      <w:tr w:rsidR="00DE151E" w:rsidRPr="00F53688" w14:paraId="602E9255" w14:textId="77777777" w:rsidTr="005E5492">
        <w:trPr>
          <w:trHeight w:val="345"/>
        </w:trPr>
        <w:tc>
          <w:tcPr>
            <w:tcW w:w="3420" w:type="dxa"/>
            <w:vAlign w:val="center"/>
          </w:tcPr>
          <w:p w14:paraId="2DD25D1D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20" w:type="dxa"/>
            <w:vAlign w:val="center"/>
          </w:tcPr>
          <w:p w14:paraId="7A4AF274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640" w:type="dxa"/>
            <w:gridSpan w:val="14"/>
            <w:vAlign w:val="center"/>
          </w:tcPr>
          <w:p w14:paraId="284452F0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F53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151E" w:rsidRPr="00F53688" w14:paraId="0D41984F" w14:textId="77777777" w:rsidTr="005E5492">
        <w:trPr>
          <w:trHeight w:val="345"/>
        </w:trPr>
        <w:tc>
          <w:tcPr>
            <w:tcW w:w="3420" w:type="dxa"/>
            <w:vAlign w:val="center"/>
          </w:tcPr>
          <w:p w14:paraId="75B0BC37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20" w:type="dxa"/>
            <w:vAlign w:val="center"/>
          </w:tcPr>
          <w:p w14:paraId="1831750E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  <w:tc>
          <w:tcPr>
            <w:tcW w:w="1890" w:type="dxa"/>
            <w:gridSpan w:val="3"/>
            <w:vAlign w:val="center"/>
          </w:tcPr>
          <w:p w14:paraId="3C64634B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1980" w:type="dxa"/>
            <w:gridSpan w:val="3"/>
            <w:vAlign w:val="center"/>
          </w:tcPr>
          <w:p w14:paraId="7241F97A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vAlign w:val="center"/>
          </w:tcPr>
          <w:p w14:paraId="680CB73A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4ADE1A4A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70" w:type="dxa"/>
            <w:vAlign w:val="center"/>
          </w:tcPr>
          <w:p w14:paraId="45A36A24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292BB814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B30C94" w:rsidRPr="00F53688" w14:paraId="1FDE47AA" w14:textId="77777777" w:rsidTr="005E5492">
        <w:trPr>
          <w:trHeight w:val="345"/>
        </w:trPr>
        <w:tc>
          <w:tcPr>
            <w:tcW w:w="3420" w:type="dxa"/>
            <w:vAlign w:val="center"/>
          </w:tcPr>
          <w:p w14:paraId="287CB54A" w14:textId="77777777" w:rsidR="00B30C94" w:rsidRPr="00F53688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20" w:type="dxa"/>
            <w:vAlign w:val="center"/>
          </w:tcPr>
          <w:p w14:paraId="5343A043" w14:textId="77777777" w:rsidR="00B30C94" w:rsidRPr="00F53688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ของธุรกิจ</w:t>
            </w:r>
          </w:p>
        </w:tc>
        <w:tc>
          <w:tcPr>
            <w:tcW w:w="810" w:type="dxa"/>
            <w:vAlign w:val="center"/>
          </w:tcPr>
          <w:p w14:paraId="64681603" w14:textId="252CF95B" w:rsidR="00B30C94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F53688">
              <w:rPr>
                <w:rFonts w:ascii="Angsana New" w:hAnsi="Angsana New"/>
                <w:sz w:val="28"/>
                <w:szCs w:val="28"/>
              </w:rPr>
              <w:t>6</w:t>
            </w:r>
            <w:r w:rsidR="00092520" w:rsidRPr="00F5368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center"/>
          </w:tcPr>
          <w:p w14:paraId="08214B9B" w14:textId="77777777" w:rsidR="00B30C94" w:rsidRPr="00F53688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05E3CF9" w14:textId="59C85D7A" w:rsidR="00B30C94" w:rsidRPr="00F53688" w:rsidRDefault="00092520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900" w:type="dxa"/>
            <w:vAlign w:val="center"/>
          </w:tcPr>
          <w:p w14:paraId="3A55D0C2" w14:textId="66B54408" w:rsidR="00B30C94" w:rsidRPr="00F53688" w:rsidRDefault="007F0795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F53688">
              <w:rPr>
                <w:rFonts w:ascii="Angsana New" w:hAnsi="Angsana New"/>
                <w:sz w:val="28"/>
                <w:szCs w:val="28"/>
              </w:rPr>
              <w:t>6</w:t>
            </w:r>
            <w:r w:rsidR="00092520" w:rsidRPr="00F5368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center"/>
          </w:tcPr>
          <w:p w14:paraId="09367414" w14:textId="77777777" w:rsidR="00B30C94" w:rsidRPr="00F53688" w:rsidRDefault="00B30C94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90FDDB7" w14:textId="4ED06A63" w:rsidR="00B30C94" w:rsidRPr="00F53688" w:rsidRDefault="00092520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270" w:type="dxa"/>
            <w:vAlign w:val="center"/>
          </w:tcPr>
          <w:p w14:paraId="40B95CAB" w14:textId="77777777" w:rsidR="00B30C94" w:rsidRPr="00F53688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224E5E3" w14:textId="65BAA1C6" w:rsidR="00B30C94" w:rsidRPr="00F53688" w:rsidRDefault="007F0795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F53688">
              <w:rPr>
                <w:rFonts w:ascii="Angsana New" w:hAnsi="Angsana New"/>
                <w:sz w:val="28"/>
                <w:szCs w:val="28"/>
              </w:rPr>
              <w:t>6</w:t>
            </w:r>
            <w:r w:rsidR="00092520" w:rsidRPr="00F5368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center"/>
          </w:tcPr>
          <w:p w14:paraId="7C94002A" w14:textId="77777777" w:rsidR="00B30C94" w:rsidRPr="00F53688" w:rsidRDefault="00B30C94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4D74F21" w14:textId="4C7916B3" w:rsidR="00B30C94" w:rsidRPr="00F53688" w:rsidRDefault="00092520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270" w:type="dxa"/>
            <w:vAlign w:val="center"/>
          </w:tcPr>
          <w:p w14:paraId="63039933" w14:textId="77777777" w:rsidR="00B30C94" w:rsidRPr="00F53688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C192F2B" w14:textId="38868044" w:rsidR="00B30C94" w:rsidRPr="00F53688" w:rsidRDefault="007F0795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F53688">
              <w:rPr>
                <w:rFonts w:ascii="Angsana New" w:hAnsi="Angsana New"/>
                <w:sz w:val="28"/>
                <w:szCs w:val="28"/>
              </w:rPr>
              <w:t>6</w:t>
            </w:r>
            <w:r w:rsidR="00092520" w:rsidRPr="00F5368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center"/>
          </w:tcPr>
          <w:p w14:paraId="0D333ED8" w14:textId="77777777" w:rsidR="00B30C94" w:rsidRPr="00F53688" w:rsidRDefault="00B30C94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01FE9D1E" w14:textId="1A239A93" w:rsidR="00B30C94" w:rsidRPr="00F53688" w:rsidRDefault="00092520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</w:tr>
      <w:tr w:rsidR="00B30C94" w:rsidRPr="00F53688" w14:paraId="22FA77CA" w14:textId="77777777" w:rsidTr="005E5492">
        <w:trPr>
          <w:trHeight w:val="345"/>
        </w:trPr>
        <w:tc>
          <w:tcPr>
            <w:tcW w:w="3420" w:type="dxa"/>
            <w:vAlign w:val="center"/>
          </w:tcPr>
          <w:p w14:paraId="2D700E57" w14:textId="77777777" w:rsidR="00B30C94" w:rsidRPr="00F53688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3EE2F852" w14:textId="77777777" w:rsidR="00B30C94" w:rsidRPr="00F53688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245D3E07" w14:textId="77777777" w:rsidR="00B30C94" w:rsidRPr="00F53688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6750" w:type="dxa"/>
            <w:gridSpan w:val="11"/>
            <w:vAlign w:val="center"/>
          </w:tcPr>
          <w:p w14:paraId="28215D06" w14:textId="77777777" w:rsidR="00B30C94" w:rsidRPr="00F53688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5368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30C94" w:rsidRPr="00F53688" w14:paraId="75BCACF5" w14:textId="77777777" w:rsidTr="005E5492">
        <w:trPr>
          <w:trHeight w:val="345"/>
        </w:trPr>
        <w:tc>
          <w:tcPr>
            <w:tcW w:w="3420" w:type="dxa"/>
            <w:vAlign w:val="center"/>
          </w:tcPr>
          <w:p w14:paraId="7DD2343B" w14:textId="77777777" w:rsidR="00B30C94" w:rsidRPr="00F53688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center"/>
          </w:tcPr>
          <w:p w14:paraId="042AAFF3" w14:textId="77777777" w:rsidR="00B30C94" w:rsidRPr="00F53688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4ACC222" w14:textId="77777777" w:rsidR="00B30C94" w:rsidRPr="00F53688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2A08FC9" w14:textId="77777777" w:rsidR="00B30C94" w:rsidRPr="00F53688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4B8C832" w14:textId="77777777" w:rsidR="00B30C94" w:rsidRPr="00F53688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3FE4E627" w14:textId="77777777" w:rsidR="00B30C94" w:rsidRPr="00F53688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B5E44A7" w14:textId="77777777" w:rsidR="00B30C94" w:rsidRPr="00F53688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A7C9661" w14:textId="77777777" w:rsidR="00B30C94" w:rsidRPr="00F53688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18A1EDAB" w14:textId="77777777" w:rsidR="00B30C94" w:rsidRPr="00F53688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727784A" w14:textId="77777777" w:rsidR="00B30C94" w:rsidRPr="00F53688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03E6714" w14:textId="77777777" w:rsidR="00B30C94" w:rsidRPr="00F53688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5054CF2" w14:textId="77777777" w:rsidR="00B30C94" w:rsidRPr="00F53688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765C238" w14:textId="77777777" w:rsidR="00B30C94" w:rsidRPr="00F53688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5D8C42C" w14:textId="77777777" w:rsidR="00B30C94" w:rsidRPr="00F53688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7EAA00F" w14:textId="77777777" w:rsidR="00B30C94" w:rsidRPr="00F53688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4F0B0B48" w14:textId="77777777" w:rsidR="00B30C94" w:rsidRPr="00F53688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 </w:t>
            </w:r>
          </w:p>
        </w:tc>
      </w:tr>
      <w:tr w:rsidR="0098670D" w:rsidRPr="00F53688" w14:paraId="04DBF90A" w14:textId="77777777" w:rsidTr="005E5492">
        <w:trPr>
          <w:trHeight w:val="345"/>
        </w:trPr>
        <w:tc>
          <w:tcPr>
            <w:tcW w:w="3420" w:type="dxa"/>
            <w:vAlign w:val="center"/>
          </w:tcPr>
          <w:p w14:paraId="6244311B" w14:textId="77777777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บริษัท ท่อส่งปิโตรเลียมไทย จำกัด</w:t>
            </w:r>
          </w:p>
        </w:tc>
        <w:tc>
          <w:tcPr>
            <w:tcW w:w="1620" w:type="dxa"/>
            <w:vAlign w:val="center"/>
          </w:tcPr>
          <w:p w14:paraId="6D1CCD9F" w14:textId="77777777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ขนส่งน้ำมันทางท่อ</w:t>
            </w:r>
          </w:p>
        </w:tc>
        <w:tc>
          <w:tcPr>
            <w:tcW w:w="810" w:type="dxa"/>
            <w:vAlign w:val="center"/>
          </w:tcPr>
          <w:p w14:paraId="05092D6C" w14:textId="2CB827EC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9.19</w:t>
            </w:r>
          </w:p>
        </w:tc>
        <w:tc>
          <w:tcPr>
            <w:tcW w:w="270" w:type="dxa"/>
            <w:vAlign w:val="center"/>
          </w:tcPr>
          <w:p w14:paraId="4C2047FF" w14:textId="77777777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D76F195" w14:textId="2FB767C6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9.19</w:t>
            </w:r>
          </w:p>
        </w:tc>
        <w:tc>
          <w:tcPr>
            <w:tcW w:w="900" w:type="dxa"/>
            <w:vAlign w:val="center"/>
          </w:tcPr>
          <w:p w14:paraId="271EA2D8" w14:textId="53097980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8,479</w:t>
            </w:r>
          </w:p>
        </w:tc>
        <w:tc>
          <w:tcPr>
            <w:tcW w:w="270" w:type="dxa"/>
            <w:vAlign w:val="center"/>
          </w:tcPr>
          <w:p w14:paraId="5D59F768" w14:textId="77777777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5F7540CC" w14:textId="4700A1F7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left" w:pos="59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8,479</w:t>
            </w:r>
          </w:p>
        </w:tc>
        <w:tc>
          <w:tcPr>
            <w:tcW w:w="270" w:type="dxa"/>
            <w:vAlign w:val="center"/>
          </w:tcPr>
          <w:p w14:paraId="3043C128" w14:textId="77777777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255D65A" w14:textId="2969205A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4" w:right="-108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779</w:t>
            </w:r>
          </w:p>
        </w:tc>
        <w:tc>
          <w:tcPr>
            <w:tcW w:w="270" w:type="dxa"/>
            <w:vAlign w:val="center"/>
          </w:tcPr>
          <w:p w14:paraId="220D04BA" w14:textId="77777777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687B18BA" w14:textId="7B969C12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4" w:right="-108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779</w:t>
            </w:r>
          </w:p>
        </w:tc>
        <w:tc>
          <w:tcPr>
            <w:tcW w:w="270" w:type="dxa"/>
            <w:vAlign w:val="center"/>
          </w:tcPr>
          <w:p w14:paraId="55708A82" w14:textId="77777777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597E8F7E" w14:textId="5753F47B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270" w:type="dxa"/>
            <w:vAlign w:val="center"/>
          </w:tcPr>
          <w:p w14:paraId="6753AEAF" w14:textId="77777777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0616E95" w14:textId="51DF8AF9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158</w:t>
            </w:r>
          </w:p>
        </w:tc>
      </w:tr>
      <w:tr w:rsidR="0098670D" w:rsidRPr="00F53688" w14:paraId="4388A704" w14:textId="77777777" w:rsidTr="005E5492">
        <w:trPr>
          <w:trHeight w:val="345"/>
        </w:trPr>
        <w:tc>
          <w:tcPr>
            <w:tcW w:w="3420" w:type="dxa"/>
            <w:vAlign w:val="center"/>
          </w:tcPr>
          <w:p w14:paraId="2C5BC60D" w14:textId="1ABBC1D5" w:rsidR="0098670D" w:rsidRPr="00F53688" w:rsidRDefault="003F2C76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53688">
              <w:rPr>
                <w:rFonts w:ascii="Angsana New" w:hAnsi="Angsana New" w:hint="cs"/>
                <w:sz w:val="28"/>
                <w:szCs w:val="28"/>
                <w:cs/>
              </w:rPr>
              <w:t>บริษัท สานพลัง วิสาหกิจเพื่อสังคม จำกัด</w:t>
            </w:r>
          </w:p>
        </w:tc>
        <w:tc>
          <w:tcPr>
            <w:tcW w:w="1620" w:type="dxa"/>
            <w:vAlign w:val="center"/>
          </w:tcPr>
          <w:p w14:paraId="57C99CBD" w14:textId="1F5C346B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5368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ธุรกิจเพื่อสังคม</w:t>
            </w:r>
          </w:p>
        </w:tc>
        <w:tc>
          <w:tcPr>
            <w:tcW w:w="810" w:type="dxa"/>
            <w:vAlign w:val="center"/>
          </w:tcPr>
          <w:p w14:paraId="6C8EEB74" w14:textId="2F53B63A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 w:hint="cs"/>
                <w:sz w:val="28"/>
                <w:szCs w:val="28"/>
              </w:rPr>
              <w:t>15</w:t>
            </w:r>
            <w:r w:rsidRPr="00F5368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F53688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F5368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center"/>
          </w:tcPr>
          <w:p w14:paraId="41EBB774" w14:textId="77777777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AE9AFCA" w14:textId="2A14E3F5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3688">
              <w:rPr>
                <w:rFonts w:ascii="Angsana New" w:hAnsi="Angsana New" w:hint="cs"/>
                <w:sz w:val="28"/>
                <w:szCs w:val="28"/>
              </w:rPr>
              <w:t>15</w:t>
            </w:r>
            <w:r w:rsidRPr="00F5368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F53688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F5368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00" w:type="dxa"/>
            <w:vAlign w:val="center"/>
          </w:tcPr>
          <w:p w14:paraId="42099945" w14:textId="2D8717DD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center"/>
          </w:tcPr>
          <w:p w14:paraId="0549D173" w14:textId="77777777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BF4D309" w14:textId="7E525ADE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688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center"/>
          </w:tcPr>
          <w:p w14:paraId="7A50EB30" w14:textId="77777777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D5B9870" w14:textId="410AD32B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4" w:right="-108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center"/>
          </w:tcPr>
          <w:p w14:paraId="0DF3A7E1" w14:textId="77777777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77C1623" w14:textId="5BEE62A3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4" w:right="-108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center"/>
          </w:tcPr>
          <w:p w14:paraId="4E6A2DC8" w14:textId="77777777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A6B2F2A" w14:textId="4AD7070C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5CFD5278" w14:textId="77777777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D51BB3A" w14:textId="07E36494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670D" w:rsidRPr="00F53688" w14:paraId="3827347E" w14:textId="77777777" w:rsidTr="005E5492">
        <w:trPr>
          <w:trHeight w:val="424"/>
        </w:trPr>
        <w:tc>
          <w:tcPr>
            <w:tcW w:w="3420" w:type="dxa"/>
            <w:vAlign w:val="center"/>
          </w:tcPr>
          <w:p w14:paraId="2348E02B" w14:textId="77777777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3DCCA6F7" w14:textId="77777777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10" w:type="dxa"/>
            <w:vAlign w:val="center"/>
          </w:tcPr>
          <w:p w14:paraId="6F2E274C" w14:textId="77777777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70" w:type="dxa"/>
            <w:vAlign w:val="center"/>
          </w:tcPr>
          <w:p w14:paraId="58A67915" w14:textId="77777777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810" w:type="dxa"/>
            <w:vAlign w:val="center"/>
          </w:tcPr>
          <w:p w14:paraId="057FF8D1" w14:textId="197DDF31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197929C4" w14:textId="77777777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84414C0" w14:textId="77777777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810" w:type="dxa"/>
            <w:vAlign w:val="center"/>
          </w:tcPr>
          <w:p w14:paraId="46DCEDB4" w14:textId="5E8A165E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2497F812" w14:textId="77777777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1490AB" w14:textId="72221E79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</w:rPr>
              <w:t>780</w:t>
            </w:r>
          </w:p>
        </w:tc>
        <w:tc>
          <w:tcPr>
            <w:tcW w:w="270" w:type="dxa"/>
            <w:vAlign w:val="center"/>
          </w:tcPr>
          <w:p w14:paraId="30FEF0ED" w14:textId="77777777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6D70DD" w14:textId="743A39BE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4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</w:rPr>
              <w:t>780</w:t>
            </w:r>
          </w:p>
        </w:tc>
        <w:tc>
          <w:tcPr>
            <w:tcW w:w="270" w:type="dxa"/>
            <w:vAlign w:val="center"/>
          </w:tcPr>
          <w:p w14:paraId="648FB409" w14:textId="77777777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FAB0BB" w14:textId="588B9D61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</w:rPr>
              <w:t>154</w:t>
            </w:r>
          </w:p>
        </w:tc>
        <w:tc>
          <w:tcPr>
            <w:tcW w:w="270" w:type="dxa"/>
            <w:vAlign w:val="center"/>
          </w:tcPr>
          <w:p w14:paraId="675AF29D" w14:textId="77777777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A5478" w14:textId="39962761" w:rsidR="0098670D" w:rsidRPr="00F53688" w:rsidRDefault="0098670D" w:rsidP="00986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</w:rPr>
              <w:t>158</w:t>
            </w:r>
          </w:p>
        </w:tc>
      </w:tr>
    </w:tbl>
    <w:p w14:paraId="5315A8C1" w14:textId="77777777" w:rsidR="00DE151E" w:rsidRPr="00F53688" w:rsidRDefault="00DE151E" w:rsidP="00AF6226">
      <w:pPr>
        <w:rPr>
          <w:rFonts w:ascii="Angsana New" w:hAnsi="Angsana New"/>
        </w:rPr>
        <w:sectPr w:rsidR="00DE151E" w:rsidRPr="00F53688" w:rsidSect="00F61830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3D573ECE" w14:textId="11BDA792" w:rsidR="00DE151E" w:rsidRPr="00F53688" w:rsidRDefault="0098670D" w:rsidP="0098670D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Cs/>
          <w:lang w:val="en-US"/>
        </w:rPr>
      </w:pPr>
      <w:r w:rsidRPr="00F53688">
        <w:rPr>
          <w:rFonts w:ascii="Angsana New" w:hAnsi="Angsana New" w:cs="Angsana New"/>
          <w:b/>
          <w:bCs/>
          <w:lang w:val="en-US"/>
        </w:rPr>
        <w:lastRenderedPageBreak/>
        <w:t>8</w:t>
      </w:r>
      <w:r w:rsidR="00DE151E" w:rsidRPr="00F53688">
        <w:rPr>
          <w:rFonts w:ascii="Angsana New" w:hAnsi="Angsana New" w:cs="Angsana New"/>
          <w:b/>
          <w:bCs/>
          <w:lang w:val="en-US"/>
        </w:rPr>
        <w:tab/>
      </w:r>
      <w:r w:rsidR="00DE151E" w:rsidRPr="00F53688">
        <w:rPr>
          <w:rFonts w:ascii="Angsana New" w:hAnsi="Angsana New" w:cs="Angsana New"/>
          <w:b/>
          <w:bCs/>
          <w:cs/>
        </w:rPr>
        <w:t>ลูกหนี้</w:t>
      </w:r>
      <w:r w:rsidR="00DE151E" w:rsidRPr="00F53688">
        <w:rPr>
          <w:rFonts w:ascii="Angsana New" w:hAnsi="Angsana New" w:cs="Angsana New"/>
          <w:bCs/>
          <w:cs/>
        </w:rPr>
        <w:t xml:space="preserve">การค้า </w:t>
      </w:r>
      <w:r w:rsidR="00DE151E" w:rsidRPr="00F53688">
        <w:rPr>
          <w:rFonts w:ascii="Angsana New" w:hAnsi="Angsana New" w:cs="Angsana New"/>
          <w:bCs/>
          <w:lang w:val="en-US"/>
        </w:rPr>
        <w:t xml:space="preserve"> </w:t>
      </w:r>
    </w:p>
    <w:tbl>
      <w:tblPr>
        <w:tblW w:w="9709" w:type="dxa"/>
        <w:tblInd w:w="36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9"/>
        <w:gridCol w:w="846"/>
        <w:gridCol w:w="1134"/>
        <w:gridCol w:w="180"/>
        <w:gridCol w:w="1170"/>
        <w:gridCol w:w="180"/>
        <w:gridCol w:w="1170"/>
        <w:gridCol w:w="180"/>
        <w:gridCol w:w="1170"/>
      </w:tblGrid>
      <w:tr w:rsidR="00DE151E" w:rsidRPr="00F53688" w14:paraId="004BD908" w14:textId="77777777" w:rsidTr="00E57139">
        <w:trPr>
          <w:cantSplit/>
          <w:tblHeader/>
        </w:trPr>
        <w:tc>
          <w:tcPr>
            <w:tcW w:w="3679" w:type="dxa"/>
          </w:tcPr>
          <w:p w14:paraId="57113A67" w14:textId="77777777" w:rsidR="00DE151E" w:rsidRPr="00F53688" w:rsidRDefault="00DE151E" w:rsidP="00AF6226">
            <w:pPr>
              <w:tabs>
                <w:tab w:val="clear" w:pos="227"/>
              </w:tabs>
              <w:spacing w:line="240" w:lineRule="auto"/>
              <w:ind w:left="13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</w:tcPr>
          <w:p w14:paraId="4AFA775B" w14:textId="77777777" w:rsidR="00DE151E" w:rsidRPr="00F53688" w:rsidRDefault="00DE151E" w:rsidP="00AF6226">
            <w:pPr>
              <w:pStyle w:val="acctmergecolhdg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484" w:type="dxa"/>
            <w:gridSpan w:val="3"/>
          </w:tcPr>
          <w:p w14:paraId="05C1B428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3290AB1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088C0FEE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C94" w:rsidRPr="00F53688" w14:paraId="3C15D0CD" w14:textId="77777777" w:rsidTr="00E57139">
        <w:trPr>
          <w:cantSplit/>
          <w:tblHeader/>
        </w:trPr>
        <w:tc>
          <w:tcPr>
            <w:tcW w:w="3679" w:type="dxa"/>
          </w:tcPr>
          <w:p w14:paraId="78D1CAE4" w14:textId="77777777" w:rsidR="00B30C94" w:rsidRPr="00F53688" w:rsidRDefault="00B30C94" w:rsidP="00AF6226">
            <w:pPr>
              <w:pStyle w:val="acctfourfigures"/>
              <w:spacing w:line="240" w:lineRule="auto"/>
              <w:ind w:left="13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6" w:type="dxa"/>
          </w:tcPr>
          <w:p w14:paraId="23617582" w14:textId="77777777" w:rsidR="00B30C94" w:rsidRPr="00F53688" w:rsidRDefault="00B30C94" w:rsidP="00AF6226">
            <w:pPr>
              <w:pStyle w:val="acctmergecolhdg"/>
              <w:spacing w:line="240" w:lineRule="auto"/>
              <w:ind w:left="-79" w:right="-53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34" w:type="dxa"/>
          </w:tcPr>
          <w:p w14:paraId="6CE5B4A5" w14:textId="5FE6150D" w:rsidR="00B30C94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="00092520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43501587" w14:textId="77777777" w:rsidR="00B30C94" w:rsidRPr="00F53688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56B1FC" w14:textId="3C5CB6B8" w:rsidR="00B30C94" w:rsidRPr="00F53688" w:rsidRDefault="00092520" w:rsidP="00672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14:paraId="02F6F781" w14:textId="77777777" w:rsidR="00B30C94" w:rsidRPr="00F53688" w:rsidRDefault="00B30C94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81B327" w14:textId="18693FDF" w:rsidR="00B30C94" w:rsidRPr="00F53688" w:rsidRDefault="007F0795" w:rsidP="00672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left" w:pos="8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="00092520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25C2CE37" w14:textId="77777777" w:rsidR="00B30C94" w:rsidRPr="00F53688" w:rsidRDefault="00B30C94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6DE5CD" w14:textId="5672CB6F" w:rsidR="00B30C94" w:rsidRPr="00F53688" w:rsidRDefault="00092520" w:rsidP="00672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</w:tr>
      <w:tr w:rsidR="00B30C94" w:rsidRPr="00F53688" w14:paraId="2AC5616E" w14:textId="77777777" w:rsidTr="00E57139">
        <w:trPr>
          <w:cantSplit/>
          <w:trHeight w:val="227"/>
        </w:trPr>
        <w:tc>
          <w:tcPr>
            <w:tcW w:w="3679" w:type="dxa"/>
          </w:tcPr>
          <w:p w14:paraId="2BF80E75" w14:textId="77777777" w:rsidR="00B30C94" w:rsidRPr="00F53688" w:rsidRDefault="00B30C94" w:rsidP="00AF6226">
            <w:pPr>
              <w:tabs>
                <w:tab w:val="clear" w:pos="227"/>
              </w:tabs>
              <w:spacing w:line="240" w:lineRule="auto"/>
              <w:ind w:left="13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14:paraId="664F6B01" w14:textId="77777777" w:rsidR="00B30C94" w:rsidRPr="00F53688" w:rsidRDefault="00B30C94" w:rsidP="00AF6226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184" w:type="dxa"/>
            <w:gridSpan w:val="7"/>
          </w:tcPr>
          <w:p w14:paraId="0FC8F0AA" w14:textId="77777777" w:rsidR="00B30C94" w:rsidRPr="00F53688" w:rsidRDefault="00B30C94" w:rsidP="00AF6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92520" w:rsidRPr="00F53688" w14:paraId="581941BD" w14:textId="77777777" w:rsidTr="00E57139">
        <w:trPr>
          <w:cantSplit/>
        </w:trPr>
        <w:tc>
          <w:tcPr>
            <w:tcW w:w="3679" w:type="dxa"/>
          </w:tcPr>
          <w:p w14:paraId="71379139" w14:textId="77777777" w:rsidR="00092520" w:rsidRPr="00F53688" w:rsidRDefault="00092520" w:rsidP="00092520">
            <w:pPr>
              <w:tabs>
                <w:tab w:val="clear" w:pos="227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46" w:type="dxa"/>
            <w:vAlign w:val="bottom"/>
          </w:tcPr>
          <w:p w14:paraId="7BCB36DB" w14:textId="4D4A0033" w:rsidR="00092520" w:rsidRPr="00F53688" w:rsidRDefault="0098670D" w:rsidP="00092520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E047934" w14:textId="45727C95" w:rsidR="00092520" w:rsidRPr="00F53688" w:rsidRDefault="00B86804" w:rsidP="00092520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11,812</w:t>
            </w:r>
          </w:p>
        </w:tc>
        <w:tc>
          <w:tcPr>
            <w:tcW w:w="180" w:type="dxa"/>
            <w:vAlign w:val="bottom"/>
          </w:tcPr>
          <w:p w14:paraId="4CAA8D4B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5FB4213" w14:textId="1A3692D9" w:rsidR="00092520" w:rsidRPr="00F53688" w:rsidRDefault="00092520" w:rsidP="00FD004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10,628</w:t>
            </w:r>
          </w:p>
        </w:tc>
        <w:tc>
          <w:tcPr>
            <w:tcW w:w="180" w:type="dxa"/>
            <w:vAlign w:val="bottom"/>
          </w:tcPr>
          <w:p w14:paraId="5322A5D9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3415297" w14:textId="4EC79B90" w:rsidR="00092520" w:rsidRPr="00F53688" w:rsidRDefault="00B86804" w:rsidP="00092520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17,390</w:t>
            </w:r>
          </w:p>
        </w:tc>
        <w:tc>
          <w:tcPr>
            <w:tcW w:w="180" w:type="dxa"/>
            <w:vAlign w:val="bottom"/>
          </w:tcPr>
          <w:p w14:paraId="2C0A661D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5FC38BC" w14:textId="5ED9F39B" w:rsidR="00092520" w:rsidRPr="00F53688" w:rsidRDefault="00092520" w:rsidP="00FD004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16,975</w:t>
            </w:r>
          </w:p>
        </w:tc>
      </w:tr>
      <w:tr w:rsidR="00092520" w:rsidRPr="00F53688" w14:paraId="6272A4A0" w14:textId="77777777" w:rsidTr="00E57139">
        <w:trPr>
          <w:cantSplit/>
        </w:trPr>
        <w:tc>
          <w:tcPr>
            <w:tcW w:w="3679" w:type="dxa"/>
          </w:tcPr>
          <w:p w14:paraId="5BFBC766" w14:textId="77777777" w:rsidR="00092520" w:rsidRPr="00F53688" w:rsidRDefault="00092520" w:rsidP="00092520">
            <w:pPr>
              <w:spacing w:line="240" w:lineRule="auto"/>
              <w:ind w:left="101" w:right="281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</w:t>
            </w:r>
          </w:p>
        </w:tc>
        <w:tc>
          <w:tcPr>
            <w:tcW w:w="846" w:type="dxa"/>
            <w:vAlign w:val="bottom"/>
          </w:tcPr>
          <w:p w14:paraId="651D88CB" w14:textId="77777777" w:rsidR="00092520" w:rsidRPr="00F53688" w:rsidRDefault="00092520" w:rsidP="00092520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14:paraId="3915AD70" w14:textId="54222A9B" w:rsidR="00092520" w:rsidRPr="00F53688" w:rsidRDefault="00B86804" w:rsidP="00092520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12,547</w:t>
            </w:r>
          </w:p>
        </w:tc>
        <w:tc>
          <w:tcPr>
            <w:tcW w:w="180" w:type="dxa"/>
            <w:vAlign w:val="bottom"/>
          </w:tcPr>
          <w:p w14:paraId="0FAB656D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5EC1DE" w14:textId="3AAC5DBB" w:rsidR="00092520" w:rsidRPr="00F53688" w:rsidRDefault="00092520" w:rsidP="00092520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80" w:type="dxa"/>
            <w:vAlign w:val="bottom"/>
          </w:tcPr>
          <w:p w14:paraId="77402F1F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45CB16B" w14:textId="5AA7B79B" w:rsidR="00092520" w:rsidRPr="00F53688" w:rsidRDefault="00B86804" w:rsidP="00092520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7,804</w:t>
            </w:r>
          </w:p>
        </w:tc>
        <w:tc>
          <w:tcPr>
            <w:tcW w:w="180" w:type="dxa"/>
            <w:vAlign w:val="bottom"/>
          </w:tcPr>
          <w:p w14:paraId="230F4B23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C23B88" w14:textId="6A637C0A" w:rsidR="00092520" w:rsidRPr="00F53688" w:rsidRDefault="00092520" w:rsidP="00092520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7,267</w:t>
            </w:r>
          </w:p>
        </w:tc>
      </w:tr>
      <w:tr w:rsidR="00092520" w:rsidRPr="00F53688" w14:paraId="303DC73E" w14:textId="77777777" w:rsidTr="00E57139">
        <w:trPr>
          <w:cantSplit/>
        </w:trPr>
        <w:tc>
          <w:tcPr>
            <w:tcW w:w="3679" w:type="dxa"/>
          </w:tcPr>
          <w:p w14:paraId="63226E42" w14:textId="77777777" w:rsidR="00092520" w:rsidRPr="00F53688" w:rsidRDefault="00092520" w:rsidP="00092520">
            <w:pPr>
              <w:spacing w:line="240" w:lineRule="auto"/>
              <w:ind w:left="101" w:right="281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6" w:type="dxa"/>
            <w:vAlign w:val="bottom"/>
          </w:tcPr>
          <w:p w14:paraId="3AECB58A" w14:textId="77777777" w:rsidR="00092520" w:rsidRPr="00F53688" w:rsidRDefault="00092520" w:rsidP="00092520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FD47A0" w14:textId="73255D01" w:rsidR="00092520" w:rsidRPr="00F53688" w:rsidRDefault="00B86804" w:rsidP="00092520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24,359</w:t>
            </w:r>
          </w:p>
        </w:tc>
        <w:tc>
          <w:tcPr>
            <w:tcW w:w="180" w:type="dxa"/>
            <w:vAlign w:val="bottom"/>
          </w:tcPr>
          <w:p w14:paraId="00B18C76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6663B59" w14:textId="0194B30B" w:rsidR="00092520" w:rsidRPr="00F53688" w:rsidRDefault="00092520" w:rsidP="00092520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22,328</w:t>
            </w:r>
          </w:p>
        </w:tc>
        <w:tc>
          <w:tcPr>
            <w:tcW w:w="180" w:type="dxa"/>
            <w:vAlign w:val="bottom"/>
          </w:tcPr>
          <w:p w14:paraId="0AFF8CD1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C9F7CF" w14:textId="6F3B9C68" w:rsidR="00092520" w:rsidRPr="00F53688" w:rsidRDefault="00B86804" w:rsidP="00092520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25,194</w:t>
            </w:r>
          </w:p>
        </w:tc>
        <w:tc>
          <w:tcPr>
            <w:tcW w:w="180" w:type="dxa"/>
            <w:vAlign w:val="bottom"/>
          </w:tcPr>
          <w:p w14:paraId="4734776C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D63F0E" w14:textId="059A79B5" w:rsidR="00092520" w:rsidRPr="00F53688" w:rsidRDefault="00092520" w:rsidP="00092520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242</w:t>
            </w:r>
          </w:p>
        </w:tc>
      </w:tr>
      <w:tr w:rsidR="00092520" w:rsidRPr="00F53688" w14:paraId="0CDE1DC0" w14:textId="77777777" w:rsidTr="00E57139">
        <w:trPr>
          <w:cantSplit/>
        </w:trPr>
        <w:tc>
          <w:tcPr>
            <w:tcW w:w="3679" w:type="dxa"/>
            <w:tcBorders>
              <w:bottom w:val="nil"/>
            </w:tcBorders>
          </w:tcPr>
          <w:p w14:paraId="4D11501E" w14:textId="77777777" w:rsidR="00092520" w:rsidRPr="00F53688" w:rsidRDefault="00092520" w:rsidP="00092520">
            <w:pPr>
              <w:spacing w:line="240" w:lineRule="auto"/>
              <w:ind w:left="10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846" w:type="dxa"/>
            <w:tcBorders>
              <w:bottom w:val="nil"/>
            </w:tcBorders>
            <w:vAlign w:val="bottom"/>
          </w:tcPr>
          <w:p w14:paraId="2C3B6A63" w14:textId="77777777" w:rsidR="00092520" w:rsidRPr="00F53688" w:rsidRDefault="00092520" w:rsidP="00092520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E6D297C" w14:textId="7B6DE3E0" w:rsidR="00092520" w:rsidRPr="00F53688" w:rsidRDefault="00B86804" w:rsidP="00092520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3CDD6BDD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7FD3D5" w14:textId="40A553E2" w:rsidR="00092520" w:rsidRPr="00F53688" w:rsidRDefault="00092520" w:rsidP="00092520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63EE3DFC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CCE1CF" w14:textId="484D0BB9" w:rsidR="00092520" w:rsidRPr="00F53688" w:rsidRDefault="00B86804" w:rsidP="00092520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5FFFA64D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9BCB96" w14:textId="123BC1B7" w:rsidR="00092520" w:rsidRPr="00F53688" w:rsidRDefault="00092520" w:rsidP="00092520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92520" w:rsidRPr="00F53688" w14:paraId="44C234A7" w14:textId="77777777" w:rsidTr="00E57139">
        <w:trPr>
          <w:cantSplit/>
        </w:trPr>
        <w:tc>
          <w:tcPr>
            <w:tcW w:w="3679" w:type="dxa"/>
            <w:tcBorders>
              <w:bottom w:val="nil"/>
            </w:tcBorders>
          </w:tcPr>
          <w:p w14:paraId="402803BA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46" w:type="dxa"/>
            <w:tcBorders>
              <w:bottom w:val="nil"/>
            </w:tcBorders>
            <w:vAlign w:val="bottom"/>
          </w:tcPr>
          <w:p w14:paraId="5A23BA28" w14:textId="77777777" w:rsidR="00092520" w:rsidRPr="00F53688" w:rsidRDefault="00092520" w:rsidP="00092520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9643A" w14:textId="41CBF399" w:rsidR="00092520" w:rsidRPr="00F53688" w:rsidRDefault="00B86804" w:rsidP="00092520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24,359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876DACA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4496D" w14:textId="218FE95C" w:rsidR="00092520" w:rsidRPr="00F53688" w:rsidRDefault="00092520" w:rsidP="00092520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22,328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0971D6D5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B6325" w14:textId="5CEC3F96" w:rsidR="00092520" w:rsidRPr="00F53688" w:rsidRDefault="00B86804" w:rsidP="00092520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25,194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3A27845E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DE2CB" w14:textId="19833C5C" w:rsidR="00092520" w:rsidRPr="00F53688" w:rsidRDefault="00092520" w:rsidP="00FD004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242</w:t>
            </w:r>
          </w:p>
        </w:tc>
      </w:tr>
      <w:tr w:rsidR="00092520" w:rsidRPr="00F53688" w14:paraId="65A70605" w14:textId="77777777" w:rsidTr="00E57139">
        <w:trPr>
          <w:cantSplit/>
        </w:trPr>
        <w:tc>
          <w:tcPr>
            <w:tcW w:w="3679" w:type="dxa"/>
          </w:tcPr>
          <w:p w14:paraId="696AB944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46" w:type="dxa"/>
            <w:vAlign w:val="bottom"/>
          </w:tcPr>
          <w:p w14:paraId="3E52544C" w14:textId="77777777" w:rsidR="00092520" w:rsidRPr="00F53688" w:rsidRDefault="00092520" w:rsidP="00092520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7778C557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6F37A3B9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490D9A2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03F9E536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4DAF56D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7F0621E6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94F6373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</w:tr>
      <w:tr w:rsidR="00092520" w:rsidRPr="00F53688" w14:paraId="7F7F1A0A" w14:textId="77777777" w:rsidTr="00E57139">
        <w:trPr>
          <w:cantSplit/>
        </w:trPr>
        <w:tc>
          <w:tcPr>
            <w:tcW w:w="3679" w:type="dxa"/>
            <w:tcBorders>
              <w:bottom w:val="nil"/>
            </w:tcBorders>
          </w:tcPr>
          <w:p w14:paraId="539EE673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846" w:type="dxa"/>
            <w:tcBorders>
              <w:bottom w:val="nil"/>
            </w:tcBorders>
            <w:vAlign w:val="bottom"/>
          </w:tcPr>
          <w:p w14:paraId="11FBB48E" w14:textId="77777777" w:rsidR="00092520" w:rsidRPr="00F53688" w:rsidRDefault="00092520" w:rsidP="00092520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14:paraId="004A58D9" w14:textId="6E50366E" w:rsidR="00092520" w:rsidRPr="00F53688" w:rsidRDefault="00B86804" w:rsidP="00092520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3F3F2538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7483AB83" w14:textId="28F82EB6" w:rsidR="00092520" w:rsidRPr="00F53688" w:rsidRDefault="00092520" w:rsidP="00FD004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7A57A477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0F4D6E62" w14:textId="16450B1B" w:rsidR="00092520" w:rsidRPr="00F53688" w:rsidRDefault="00B86804" w:rsidP="00092520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2890508A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436E74AE" w14:textId="5AAF55B6" w:rsidR="00092520" w:rsidRPr="00F53688" w:rsidRDefault="00092520" w:rsidP="00672729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4A16E1E0" w14:textId="77777777" w:rsidR="00DE151E" w:rsidRPr="00F53688" w:rsidRDefault="00DE151E" w:rsidP="00AF6226">
      <w:pPr>
        <w:pStyle w:val="a"/>
        <w:tabs>
          <w:tab w:val="clear" w:pos="1080"/>
          <w:tab w:val="left" w:pos="1710"/>
        </w:tabs>
        <w:ind w:left="630"/>
        <w:jc w:val="thaiDistribute"/>
        <w:rPr>
          <w:rFonts w:ascii="Angsana New" w:hAnsi="Angsana New" w:cs="Angsana New"/>
          <w:sz w:val="18"/>
          <w:szCs w:val="18"/>
          <w:cs/>
          <w:lang w:val="en-US"/>
        </w:rPr>
      </w:pPr>
    </w:p>
    <w:p w14:paraId="2522CA13" w14:textId="7AEC009F" w:rsidR="009301D6" w:rsidRPr="00F53688" w:rsidRDefault="00DE151E" w:rsidP="00DC2239">
      <w:pPr>
        <w:pStyle w:val="a"/>
        <w:tabs>
          <w:tab w:val="clear" w:pos="1080"/>
          <w:tab w:val="left" w:pos="171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F53688">
        <w:rPr>
          <w:rFonts w:ascii="Angsana New" w:hAnsi="Angsana New" w:cs="Angsana New"/>
          <w:cs/>
          <w:lang w:val="en-US"/>
        </w:rPr>
        <w:t>การวิเคราะห์อายุ</w:t>
      </w:r>
      <w:r w:rsidR="00B57831" w:rsidRPr="00F53688">
        <w:rPr>
          <w:rFonts w:ascii="Angsana New" w:hAnsi="Angsana New" w:cs="Angsana New" w:hint="cs"/>
          <w:cs/>
          <w:lang w:val="en-US"/>
        </w:rPr>
        <w:t>ของ</w:t>
      </w:r>
      <w:r w:rsidR="00B57831" w:rsidRPr="00F53688">
        <w:rPr>
          <w:rFonts w:ascii="Angsana New" w:hAnsi="Angsana New" w:cs="Angsana New"/>
          <w:cs/>
          <w:lang w:val="en-US"/>
        </w:rPr>
        <w:t>ลูกหนี้การค้าแสดงได้</w:t>
      </w:r>
      <w:r w:rsidRPr="00F53688">
        <w:rPr>
          <w:rFonts w:ascii="Angsana New" w:hAnsi="Angsana New" w:cs="Angsana New"/>
          <w:cs/>
          <w:lang w:val="en-US"/>
        </w:rPr>
        <w:t>ดังนี้</w:t>
      </w:r>
    </w:p>
    <w:p w14:paraId="5D7AB280" w14:textId="77777777" w:rsidR="00042168" w:rsidRPr="00F53688" w:rsidRDefault="00042168" w:rsidP="00DC2239">
      <w:pPr>
        <w:pStyle w:val="a"/>
        <w:tabs>
          <w:tab w:val="clear" w:pos="1080"/>
          <w:tab w:val="left" w:pos="1710"/>
        </w:tabs>
        <w:ind w:left="540"/>
        <w:jc w:val="thaiDistribute"/>
        <w:rPr>
          <w:rFonts w:ascii="Angsana New" w:hAnsi="Angsana New" w:cs="Angsana New"/>
          <w:sz w:val="8"/>
          <w:szCs w:val="8"/>
          <w:lang w:val="en-US"/>
        </w:rPr>
      </w:pPr>
    </w:p>
    <w:tbl>
      <w:tblPr>
        <w:tblW w:w="9742" w:type="dxa"/>
        <w:tblInd w:w="378" w:type="dxa"/>
        <w:tblLook w:val="0000" w:firstRow="0" w:lastRow="0" w:firstColumn="0" w:lastColumn="0" w:noHBand="0" w:noVBand="0"/>
      </w:tblPr>
      <w:tblGrid>
        <w:gridCol w:w="3603"/>
        <w:gridCol w:w="803"/>
        <w:gridCol w:w="1091"/>
        <w:gridCol w:w="236"/>
        <w:gridCol w:w="1246"/>
        <w:gridCol w:w="270"/>
        <w:gridCol w:w="1103"/>
        <w:gridCol w:w="270"/>
        <w:gridCol w:w="1120"/>
      </w:tblGrid>
      <w:tr w:rsidR="00953158" w:rsidRPr="00F53688" w14:paraId="418C18BB" w14:textId="77777777" w:rsidTr="00404F3E"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</w:tcPr>
          <w:p w14:paraId="2EFF3D86" w14:textId="77777777" w:rsidR="00953158" w:rsidRPr="00F53688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806F6" w14:textId="77777777" w:rsidR="00953158" w:rsidRPr="00F53688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05FD792" w14:textId="77777777" w:rsidR="00953158" w:rsidRPr="00F53688" w:rsidRDefault="00953158" w:rsidP="00672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DDCB76" w14:textId="77777777" w:rsidR="00953158" w:rsidRPr="00F53688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2D35C63" w14:textId="77777777" w:rsidR="00953158" w:rsidRPr="00F53688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4B85" w:rsidRPr="00F53688" w14:paraId="3A95FB14" w14:textId="77777777" w:rsidTr="00404F3E"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</w:tcPr>
          <w:p w14:paraId="369DA4D0" w14:textId="77777777" w:rsidR="00574B85" w:rsidRPr="00F53688" w:rsidRDefault="00574B8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14:paraId="58C88219" w14:textId="77777777" w:rsidR="00574B85" w:rsidRPr="00F53688" w:rsidRDefault="00574B8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33DE50" w14:textId="7CE952C3" w:rsidR="00574B85" w:rsidRPr="00F53688" w:rsidRDefault="007F0795" w:rsidP="00672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="00092520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E465C0" w14:textId="77777777" w:rsidR="00574B85" w:rsidRPr="00F53688" w:rsidRDefault="00574B8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20438E" w14:textId="59D0EACE" w:rsidR="00574B85" w:rsidRPr="00F53688" w:rsidRDefault="00092520" w:rsidP="00672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CC5908" w14:textId="77777777" w:rsidR="00574B85" w:rsidRPr="00F53688" w:rsidRDefault="00574B8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805575" w14:textId="5194F453" w:rsidR="00574B85" w:rsidRPr="00F53688" w:rsidRDefault="007F0795" w:rsidP="00672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="00092520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5B4345" w14:textId="77777777" w:rsidR="00574B85" w:rsidRPr="00F53688" w:rsidRDefault="00574B85" w:rsidP="0057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3078C6" w14:textId="4DABB760" w:rsidR="00574B85" w:rsidRPr="00F53688" w:rsidRDefault="00092520" w:rsidP="00672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</w:tr>
      <w:tr w:rsidR="00953158" w:rsidRPr="00F53688" w14:paraId="71175BAF" w14:textId="77777777" w:rsidTr="00404F3E"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</w:tcPr>
          <w:p w14:paraId="26CDFC1E" w14:textId="77777777" w:rsidR="00953158" w:rsidRPr="00F53688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DDA2C" w14:textId="77777777" w:rsidR="00953158" w:rsidRPr="00F53688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3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10B7AA92" w14:textId="77777777" w:rsidR="00953158" w:rsidRPr="00F53688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53158" w:rsidRPr="00F53688" w14:paraId="71766EB3" w14:textId="77777777" w:rsidTr="00404F3E"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</w:tcPr>
          <w:p w14:paraId="28252EB4" w14:textId="77777777" w:rsidR="00953158" w:rsidRPr="00F53688" w:rsidRDefault="00953158" w:rsidP="00DA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D790C" w14:textId="77777777" w:rsidR="00953158" w:rsidRPr="00F53688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98A0B" w14:textId="77777777" w:rsidR="00953158" w:rsidRPr="00F53688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182D2" w14:textId="77777777" w:rsidR="00953158" w:rsidRPr="00F53688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455F5" w14:textId="77777777" w:rsidR="00953158" w:rsidRPr="00F53688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25D2B" w14:textId="77777777" w:rsidR="00953158" w:rsidRPr="00F53688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CF7D4" w14:textId="77777777" w:rsidR="00953158" w:rsidRPr="00F53688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C59F5" w14:textId="77777777" w:rsidR="00953158" w:rsidRPr="00F53688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 w:right="-10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840310" w14:textId="77777777" w:rsidR="00953158" w:rsidRPr="00F53688" w:rsidRDefault="00953158" w:rsidP="00C06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520" w:rsidRPr="00F53688" w14:paraId="51C00A26" w14:textId="77777777" w:rsidTr="00404F3E"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</w:tcPr>
          <w:p w14:paraId="6781CCD3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1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BA7F8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7D5D2" w14:textId="755BEC9D" w:rsidR="00092520" w:rsidRPr="00F53688" w:rsidRDefault="0086234B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11,812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22B586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AC685" w14:textId="7E2C0BC3" w:rsidR="00092520" w:rsidRPr="00F53688" w:rsidRDefault="00092520" w:rsidP="00672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10,628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BECB70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F497A" w14:textId="6309F544" w:rsidR="00092520" w:rsidRPr="00F53688" w:rsidRDefault="0086234B" w:rsidP="0009252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17,390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2933A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703F8" w14:textId="7D1183C7" w:rsidR="00092520" w:rsidRPr="00F53688" w:rsidRDefault="00092520" w:rsidP="006727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16,975</w:t>
            </w:r>
          </w:p>
        </w:tc>
      </w:tr>
      <w:tr w:rsidR="00092520" w:rsidRPr="00F53688" w14:paraId="5922ACC5" w14:textId="77777777" w:rsidTr="00404F3E"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</w:tcPr>
          <w:p w14:paraId="7D33636B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9F403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C92DF8B" w14:textId="58FF84C5" w:rsidR="00092520" w:rsidRPr="00F53688" w:rsidRDefault="0086234B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11,812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996CA24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8D5771B" w14:textId="04477583" w:rsidR="00092520" w:rsidRPr="00F53688" w:rsidRDefault="00092520" w:rsidP="00672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10,628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473135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6379565" w14:textId="5D9557E6" w:rsidR="00092520" w:rsidRPr="00F53688" w:rsidRDefault="0086234B" w:rsidP="0009252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17,390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6B270D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2C5CBA7" w14:textId="33FD4B8A" w:rsidR="00092520" w:rsidRPr="00F53688" w:rsidRDefault="00092520" w:rsidP="006727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975</w:t>
            </w:r>
          </w:p>
        </w:tc>
      </w:tr>
      <w:tr w:rsidR="00092520" w:rsidRPr="00F53688" w14:paraId="06EFA73F" w14:textId="77777777" w:rsidTr="00404F3E"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</w:tcPr>
          <w:p w14:paraId="224AD903" w14:textId="77777777" w:rsidR="00092520" w:rsidRPr="00F53688" w:rsidRDefault="00092520" w:rsidP="00092520">
            <w:pPr>
              <w:spacing w:line="240" w:lineRule="auto"/>
              <w:ind w:left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ค่าเผื่อหนี้สงสัยจะสูญ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3FA98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615D07" w14:textId="455A06B2" w:rsidR="00092520" w:rsidRPr="00F53688" w:rsidRDefault="0086234B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3ABE24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9D5ACC" w14:textId="4473C462" w:rsidR="00092520" w:rsidRPr="00F53688" w:rsidRDefault="00092520" w:rsidP="00672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B11748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D6F075" w14:textId="29BFA2F9" w:rsidR="00092520" w:rsidRPr="00F53688" w:rsidRDefault="0086234B" w:rsidP="0009252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D3A766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C9C74C" w14:textId="1747C64D" w:rsidR="00092520" w:rsidRPr="00F53688" w:rsidRDefault="00092520" w:rsidP="00672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2520" w:rsidRPr="00F53688" w14:paraId="0A7549B4" w14:textId="77777777" w:rsidTr="00404F3E"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</w:tcPr>
          <w:p w14:paraId="32EFE072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256F9" w14:textId="4FA7F34F" w:rsidR="00092520" w:rsidRPr="00F53688" w:rsidRDefault="0098670D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4F54F8" w14:textId="37DBE8CC" w:rsidR="00092520" w:rsidRPr="00F53688" w:rsidRDefault="0086234B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11,812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47B5EA5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EAD4C1" w14:textId="2841BA5F" w:rsidR="00092520" w:rsidRPr="00F53688" w:rsidRDefault="00092520" w:rsidP="00672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10,628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AF0D0C6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85FBB1" w14:textId="0A7EB8BF" w:rsidR="00092520" w:rsidRPr="00F53688" w:rsidRDefault="0086234B" w:rsidP="0009252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17,390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615A53E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7123C0" w14:textId="378F314B" w:rsidR="00092520" w:rsidRPr="00F53688" w:rsidRDefault="00092520" w:rsidP="006727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975</w:t>
            </w:r>
          </w:p>
        </w:tc>
      </w:tr>
      <w:tr w:rsidR="009301D6" w:rsidRPr="00F53688" w14:paraId="6EC270A4" w14:textId="77777777" w:rsidTr="00404F3E"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</w:tcPr>
          <w:p w14:paraId="07F3D2FC" w14:textId="77777777" w:rsidR="009301D6" w:rsidRPr="00F53688" w:rsidRDefault="009301D6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1B662" w14:textId="77777777" w:rsidR="009301D6" w:rsidRPr="00F53688" w:rsidRDefault="009301D6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6EEA737" w14:textId="77777777" w:rsidR="009301D6" w:rsidRPr="00F53688" w:rsidRDefault="009301D6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C91CC1C" w14:textId="77777777" w:rsidR="009301D6" w:rsidRPr="00F53688" w:rsidRDefault="009301D6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05033ED" w14:textId="77777777" w:rsidR="009301D6" w:rsidRPr="00F53688" w:rsidRDefault="009301D6" w:rsidP="00672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FE4D85A" w14:textId="77777777" w:rsidR="009301D6" w:rsidRPr="00F53688" w:rsidRDefault="009301D6" w:rsidP="0009252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94CB296" w14:textId="77777777" w:rsidR="009301D6" w:rsidRPr="00F53688" w:rsidRDefault="009301D6" w:rsidP="0009252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E6BFFAD" w14:textId="77777777" w:rsidR="009301D6" w:rsidRPr="00F53688" w:rsidRDefault="009301D6" w:rsidP="0009252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03C9239" w14:textId="77777777" w:rsidR="009301D6" w:rsidRPr="00F53688" w:rsidRDefault="009301D6" w:rsidP="006727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9301D6" w:rsidRPr="00F53688" w14:paraId="02DFB24C" w14:textId="77777777" w:rsidTr="00404F3E"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</w:tcPr>
          <w:p w14:paraId="4D275728" w14:textId="152F451C" w:rsidR="009301D6" w:rsidRPr="00F53688" w:rsidRDefault="009301D6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7747E" w14:textId="77777777" w:rsidR="009301D6" w:rsidRPr="00F53688" w:rsidRDefault="009301D6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noWrap/>
            <w:vAlign w:val="bottom"/>
          </w:tcPr>
          <w:p w14:paraId="454CF33E" w14:textId="77777777" w:rsidR="009301D6" w:rsidRPr="00F53688" w:rsidRDefault="009301D6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41C79E6" w14:textId="77777777" w:rsidR="009301D6" w:rsidRPr="00F53688" w:rsidRDefault="009301D6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noWrap/>
            <w:vAlign w:val="bottom"/>
          </w:tcPr>
          <w:p w14:paraId="437D475E" w14:textId="77777777" w:rsidR="009301D6" w:rsidRPr="00F53688" w:rsidRDefault="009301D6" w:rsidP="00672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827C0AF" w14:textId="77777777" w:rsidR="009301D6" w:rsidRPr="00F53688" w:rsidRDefault="009301D6" w:rsidP="0009252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noWrap/>
            <w:vAlign w:val="bottom"/>
          </w:tcPr>
          <w:p w14:paraId="6817C3C0" w14:textId="77777777" w:rsidR="009301D6" w:rsidRPr="00F53688" w:rsidRDefault="009301D6" w:rsidP="0009252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2BD9635" w14:textId="77777777" w:rsidR="009301D6" w:rsidRPr="00F53688" w:rsidRDefault="009301D6" w:rsidP="00092520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noWrap/>
            <w:vAlign w:val="bottom"/>
          </w:tcPr>
          <w:p w14:paraId="6E3859F3" w14:textId="77777777" w:rsidR="009301D6" w:rsidRPr="00F53688" w:rsidRDefault="009301D6" w:rsidP="006727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301D6" w:rsidRPr="00F53688" w14:paraId="351B7492" w14:textId="77777777" w:rsidTr="00404F3E"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</w:tcPr>
          <w:p w14:paraId="0B5A1312" w14:textId="4B3F18D9" w:rsidR="009301D6" w:rsidRPr="00F53688" w:rsidRDefault="009301D6" w:rsidP="0093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ภายในกำหนดระยะเวลาการรับชำระหนี้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A43CD" w14:textId="77777777" w:rsidR="009301D6" w:rsidRPr="00F53688" w:rsidRDefault="009301D6" w:rsidP="0093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noWrap/>
            <w:vAlign w:val="bottom"/>
          </w:tcPr>
          <w:p w14:paraId="4E27D408" w14:textId="1AA17F38" w:rsidR="009301D6" w:rsidRPr="00F53688" w:rsidRDefault="009301D6" w:rsidP="0093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12,545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68FE1876" w14:textId="77777777" w:rsidR="009301D6" w:rsidRPr="00F53688" w:rsidRDefault="009301D6" w:rsidP="0093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noWrap/>
            <w:vAlign w:val="bottom"/>
          </w:tcPr>
          <w:p w14:paraId="76FD53BC" w14:textId="20488E64" w:rsidR="009301D6" w:rsidRPr="00F53688" w:rsidRDefault="009301D6" w:rsidP="0031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11,699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F825093" w14:textId="77777777" w:rsidR="009301D6" w:rsidRPr="00F53688" w:rsidRDefault="009301D6" w:rsidP="009301D6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noWrap/>
            <w:vAlign w:val="bottom"/>
          </w:tcPr>
          <w:p w14:paraId="755A0C36" w14:textId="5AE06F38" w:rsidR="009301D6" w:rsidRPr="00F53688" w:rsidRDefault="009301D6" w:rsidP="009301D6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7,804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A937AB7" w14:textId="77777777" w:rsidR="009301D6" w:rsidRPr="00F53688" w:rsidRDefault="009301D6" w:rsidP="009301D6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noWrap/>
            <w:vAlign w:val="bottom"/>
          </w:tcPr>
          <w:p w14:paraId="26D78524" w14:textId="04E5EEC0" w:rsidR="009301D6" w:rsidRPr="00F53688" w:rsidRDefault="009301D6" w:rsidP="009301D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F536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267</w:t>
            </w:r>
          </w:p>
        </w:tc>
      </w:tr>
      <w:tr w:rsidR="009301D6" w:rsidRPr="00F53688" w14:paraId="13BB9A6D" w14:textId="77777777" w:rsidTr="00404F3E"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</w:tcPr>
          <w:p w14:paraId="35F1E453" w14:textId="0673E6C1" w:rsidR="009301D6" w:rsidRPr="00F53688" w:rsidRDefault="009301D6" w:rsidP="0093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เกินกำหนดระยะเวลาการรับชำระหนี้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11C0C" w14:textId="77777777" w:rsidR="009301D6" w:rsidRPr="00F53688" w:rsidRDefault="009301D6" w:rsidP="0093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noWrap/>
            <w:vAlign w:val="bottom"/>
          </w:tcPr>
          <w:p w14:paraId="402DAE4F" w14:textId="77777777" w:rsidR="009301D6" w:rsidRPr="00F53688" w:rsidRDefault="009301D6" w:rsidP="0093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384DE26" w14:textId="77777777" w:rsidR="009301D6" w:rsidRPr="00F53688" w:rsidRDefault="009301D6" w:rsidP="0093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noWrap/>
            <w:vAlign w:val="bottom"/>
          </w:tcPr>
          <w:p w14:paraId="0B4B1C4B" w14:textId="77777777" w:rsidR="009301D6" w:rsidRPr="00F53688" w:rsidRDefault="009301D6" w:rsidP="0093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B891D78" w14:textId="77777777" w:rsidR="009301D6" w:rsidRPr="00F53688" w:rsidRDefault="009301D6" w:rsidP="009301D6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noWrap/>
            <w:vAlign w:val="bottom"/>
          </w:tcPr>
          <w:p w14:paraId="363C7596" w14:textId="77777777" w:rsidR="009301D6" w:rsidRPr="00F53688" w:rsidRDefault="009301D6" w:rsidP="009301D6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877D209" w14:textId="77777777" w:rsidR="009301D6" w:rsidRPr="00F53688" w:rsidRDefault="009301D6" w:rsidP="009301D6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noWrap/>
            <w:vAlign w:val="bottom"/>
          </w:tcPr>
          <w:p w14:paraId="37C1753E" w14:textId="77777777" w:rsidR="009301D6" w:rsidRPr="00F53688" w:rsidRDefault="009301D6" w:rsidP="009301D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301D6" w:rsidRPr="00F53688" w14:paraId="4680EADD" w14:textId="77777777" w:rsidTr="00404F3E"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</w:tcPr>
          <w:p w14:paraId="1CB16932" w14:textId="3F50B711" w:rsidR="009301D6" w:rsidRPr="00F53688" w:rsidRDefault="00014DD0" w:rsidP="0093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AF71FA" w:rsidRPr="00F5368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9301D6" w:rsidRPr="00F53688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9301D6" w:rsidRPr="00F53688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9301D6" w:rsidRPr="00F5368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D67F3" w14:textId="77777777" w:rsidR="009301D6" w:rsidRPr="00F53688" w:rsidRDefault="009301D6" w:rsidP="0093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29BC61" w14:textId="06BBD515" w:rsidR="009301D6" w:rsidRPr="00F53688" w:rsidRDefault="009301D6" w:rsidP="0093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82CACAD" w14:textId="77777777" w:rsidR="009301D6" w:rsidRPr="00F53688" w:rsidRDefault="009301D6" w:rsidP="0093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E96813" w14:textId="2C61BE7F" w:rsidR="009301D6" w:rsidRPr="00F53688" w:rsidRDefault="009301D6" w:rsidP="0093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94A8B39" w14:textId="77777777" w:rsidR="009301D6" w:rsidRPr="00F53688" w:rsidRDefault="009301D6" w:rsidP="009301D6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BCC003E" w14:textId="0AB78B73" w:rsidR="009301D6" w:rsidRPr="00F53688" w:rsidRDefault="009301D6" w:rsidP="009301D6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C323201" w14:textId="77777777" w:rsidR="009301D6" w:rsidRPr="00F53688" w:rsidRDefault="009301D6" w:rsidP="009301D6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B4FDFE" w14:textId="2D402D5C" w:rsidR="009301D6" w:rsidRPr="00F53688" w:rsidRDefault="009301D6" w:rsidP="009301D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1762A" w:rsidRPr="00F53688" w14:paraId="4E3D3361" w14:textId="77777777" w:rsidTr="00404F3E"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</w:tcPr>
          <w:p w14:paraId="73DC9579" w14:textId="77777777" w:rsidR="0031762A" w:rsidRPr="00F53688" w:rsidRDefault="0031762A" w:rsidP="0093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F3E06" w14:textId="77777777" w:rsidR="0031762A" w:rsidRPr="00F53688" w:rsidRDefault="0031762A" w:rsidP="0093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0DB668A" w14:textId="3B753615" w:rsidR="0031762A" w:rsidRPr="00F53688" w:rsidRDefault="0031762A" w:rsidP="0093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12,547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4BF9876F" w14:textId="77777777" w:rsidR="0031762A" w:rsidRPr="00F53688" w:rsidRDefault="0031762A" w:rsidP="0093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ECD9C38" w14:textId="1AA8A5A3" w:rsidR="0031762A" w:rsidRPr="00F53688" w:rsidRDefault="0031762A" w:rsidP="00930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11,700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0EEE396" w14:textId="77777777" w:rsidR="0031762A" w:rsidRPr="00F53688" w:rsidRDefault="0031762A" w:rsidP="009301D6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79DEA21" w14:textId="52E7282B" w:rsidR="0031762A" w:rsidRPr="00F53688" w:rsidRDefault="0031762A" w:rsidP="009301D6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02BB88D" w14:textId="77777777" w:rsidR="0031762A" w:rsidRPr="00F53688" w:rsidRDefault="0031762A" w:rsidP="009301D6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853B46A" w14:textId="08FCDE2E" w:rsidR="0031762A" w:rsidRPr="00F53688" w:rsidRDefault="0031762A" w:rsidP="009301D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7,267</w:t>
            </w:r>
          </w:p>
        </w:tc>
      </w:tr>
      <w:tr w:rsidR="0031762A" w:rsidRPr="00F53688" w14:paraId="234C046B" w14:textId="77777777" w:rsidTr="00404F3E"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</w:tcPr>
          <w:p w14:paraId="56CDC01D" w14:textId="00B370B1" w:rsidR="0031762A" w:rsidRPr="00F53688" w:rsidRDefault="0031762A" w:rsidP="0031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FF1C7" w14:textId="77777777" w:rsidR="0031762A" w:rsidRPr="00F53688" w:rsidRDefault="0031762A" w:rsidP="0031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FB1F95" w14:textId="7B65E64A" w:rsidR="0031762A" w:rsidRPr="00F53688" w:rsidRDefault="0031762A" w:rsidP="0031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7BF76B1F" w14:textId="77777777" w:rsidR="0031762A" w:rsidRPr="00F53688" w:rsidRDefault="0031762A" w:rsidP="0031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D575DA" w14:textId="0F40A9BC" w:rsidR="0031762A" w:rsidRPr="00F53688" w:rsidRDefault="0031762A" w:rsidP="0031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117141F" w14:textId="77777777" w:rsidR="0031762A" w:rsidRPr="00F53688" w:rsidRDefault="0031762A" w:rsidP="0031762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6BC0A1" w14:textId="3EBC46B9" w:rsidR="0031762A" w:rsidRPr="00F53688" w:rsidRDefault="0031762A" w:rsidP="0031762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9C9B263" w14:textId="77777777" w:rsidR="0031762A" w:rsidRPr="00F53688" w:rsidRDefault="0031762A" w:rsidP="0031762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CD47E6" w14:textId="57F1EE3D" w:rsidR="0031762A" w:rsidRPr="00F53688" w:rsidRDefault="0031762A" w:rsidP="003176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762A" w:rsidRPr="00F53688" w14:paraId="650413E3" w14:textId="77777777" w:rsidTr="00404F3E"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</w:tcPr>
          <w:p w14:paraId="7ADFF25D" w14:textId="48566A8F" w:rsidR="0031762A" w:rsidRPr="00F53688" w:rsidRDefault="0031762A" w:rsidP="0031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1DBB5" w14:textId="77777777" w:rsidR="0031762A" w:rsidRPr="00F53688" w:rsidRDefault="0031762A" w:rsidP="0031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36ADC2" w14:textId="5AD01ED3" w:rsidR="0031762A" w:rsidRPr="00F53688" w:rsidRDefault="0031762A" w:rsidP="0031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12,547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39B4C0D2" w14:textId="77777777" w:rsidR="0031762A" w:rsidRPr="00F53688" w:rsidRDefault="0031762A" w:rsidP="0031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560DDB" w14:textId="7D3B6DEC" w:rsidR="0031762A" w:rsidRPr="00F53688" w:rsidRDefault="0031762A" w:rsidP="0031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98" w:right="-10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11,700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E5E7509" w14:textId="77777777" w:rsidR="0031762A" w:rsidRPr="00F53688" w:rsidRDefault="0031762A" w:rsidP="0031762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8BC9204" w14:textId="6BF4FECD" w:rsidR="0031762A" w:rsidRPr="00F53688" w:rsidRDefault="0031762A" w:rsidP="0031762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53A82B0" w14:textId="77777777" w:rsidR="0031762A" w:rsidRPr="00F53688" w:rsidRDefault="0031762A" w:rsidP="0031762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B46E9B" w14:textId="30DFF948" w:rsidR="0031762A" w:rsidRPr="00F53688" w:rsidRDefault="0031762A" w:rsidP="003176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7,267</w:t>
            </w:r>
          </w:p>
        </w:tc>
      </w:tr>
      <w:tr w:rsidR="0031762A" w:rsidRPr="00F53688" w14:paraId="69BB888B" w14:textId="77777777" w:rsidTr="00404F3E"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</w:tcPr>
          <w:p w14:paraId="61C5EAEF" w14:textId="5A723235" w:rsidR="0031762A" w:rsidRPr="00F53688" w:rsidRDefault="0031762A" w:rsidP="0031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2ADCB" w14:textId="77777777" w:rsidR="0031762A" w:rsidRPr="00F53688" w:rsidRDefault="0031762A" w:rsidP="0031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D61E57E" w14:textId="69FD02CD" w:rsidR="0031762A" w:rsidRPr="00F53688" w:rsidRDefault="0031762A" w:rsidP="0031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24,359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</w:tcPr>
          <w:p w14:paraId="1FADD4B7" w14:textId="77777777" w:rsidR="0031762A" w:rsidRPr="00F53688" w:rsidRDefault="0031762A" w:rsidP="0031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AC62976" w14:textId="2A6173BA" w:rsidR="0031762A" w:rsidRPr="00F53688" w:rsidRDefault="0031762A" w:rsidP="0031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98"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22,328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F31862B" w14:textId="77777777" w:rsidR="0031762A" w:rsidRPr="00F53688" w:rsidRDefault="0031762A" w:rsidP="0031762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9F5103D" w14:textId="77A166B5" w:rsidR="0031762A" w:rsidRPr="00F53688" w:rsidRDefault="0031762A" w:rsidP="0031762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25,194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97CCE3A" w14:textId="77777777" w:rsidR="0031762A" w:rsidRPr="00F53688" w:rsidRDefault="0031762A" w:rsidP="0031762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4004749" w14:textId="05EE1A2E" w:rsidR="0031762A" w:rsidRPr="00F53688" w:rsidRDefault="0031762A" w:rsidP="0031762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24,242</w:t>
            </w:r>
          </w:p>
        </w:tc>
      </w:tr>
    </w:tbl>
    <w:p w14:paraId="4A4C1467" w14:textId="77777777" w:rsidR="00151D98" w:rsidRPr="00F53688" w:rsidRDefault="00151D98" w:rsidP="0098670D">
      <w:pPr>
        <w:pStyle w:val="block"/>
        <w:tabs>
          <w:tab w:val="left" w:pos="450"/>
          <w:tab w:val="left" w:pos="540"/>
        </w:tabs>
        <w:spacing w:after="0" w:line="240" w:lineRule="auto"/>
        <w:ind w:left="547"/>
        <w:jc w:val="both"/>
        <w:rPr>
          <w:rFonts w:ascii="Angsana New" w:hAnsi="Angsana New" w:cs="Angsana New"/>
          <w:sz w:val="20"/>
          <w:lang w:val="en-US" w:bidi="th-TH"/>
        </w:rPr>
      </w:pPr>
    </w:p>
    <w:p w14:paraId="7BFE33B7" w14:textId="2514CE88" w:rsidR="008418B4" w:rsidRPr="00F53688" w:rsidRDefault="00DE151E" w:rsidP="0098670D">
      <w:pPr>
        <w:pStyle w:val="block"/>
        <w:tabs>
          <w:tab w:val="left" w:pos="450"/>
          <w:tab w:val="left" w:pos="540"/>
        </w:tabs>
        <w:spacing w:after="0" w:line="240" w:lineRule="auto"/>
        <w:ind w:left="54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val="en-US" w:bidi="th-TH"/>
        </w:rPr>
        <w:t>โดยปกติ</w:t>
      </w:r>
      <w:r w:rsidRPr="00F53688">
        <w:rPr>
          <w:rFonts w:ascii="Angsana New" w:hAnsi="Angsana New" w:cs="Angsana New"/>
          <w:sz w:val="30"/>
          <w:szCs w:val="30"/>
          <w:cs/>
          <w:lang w:bidi="th-TH"/>
        </w:rPr>
        <w:t xml:space="preserve">ระยะเวลาการให้สินเชื่อแก่ลูกค้าของกลุ่มบริษัทมีระยะเวลาตั้งแต่ </w:t>
      </w:r>
      <w:r w:rsidR="007F0795" w:rsidRPr="00F53688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Pr="00F5368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5368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วัน ถึง </w:t>
      </w:r>
      <w:r w:rsidR="007F0795" w:rsidRPr="00F53688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="0075357E" w:rsidRPr="00F53688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Pr="00F5368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วัน </w:t>
      </w:r>
    </w:p>
    <w:p w14:paraId="6212F734" w14:textId="734D5D00" w:rsidR="00DE151E" w:rsidRPr="00F53688" w:rsidRDefault="0098670D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53688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DE151E" w:rsidRPr="00F53688">
        <w:rPr>
          <w:rFonts w:ascii="Angsana New" w:hAnsi="Angsana New"/>
          <w:b/>
          <w:bCs/>
          <w:sz w:val="30"/>
          <w:szCs w:val="30"/>
        </w:rPr>
        <w:tab/>
      </w:r>
      <w:r w:rsidR="00DE151E" w:rsidRPr="00F53688">
        <w:rPr>
          <w:rFonts w:ascii="Angsana New" w:hAnsi="Angsana New"/>
          <w:b/>
          <w:bCs/>
          <w:sz w:val="30"/>
          <w:szCs w:val="30"/>
          <w:cs/>
        </w:rPr>
        <w:t>ลูกหนี้อื่น</w:t>
      </w:r>
    </w:p>
    <w:p w14:paraId="0CA277B6" w14:textId="77777777" w:rsidR="00DE151E" w:rsidRPr="00F53688" w:rsidRDefault="00DE151E" w:rsidP="00AF6226">
      <w:pPr>
        <w:spacing w:line="240" w:lineRule="auto"/>
        <w:rPr>
          <w:rFonts w:ascii="Angsana New" w:hAnsi="Angsana New"/>
          <w:sz w:val="24"/>
          <w:szCs w:val="24"/>
        </w:rPr>
      </w:pPr>
      <w:r w:rsidRPr="00F53688">
        <w:rPr>
          <w:rFonts w:ascii="Angsana New" w:hAnsi="Angsana New"/>
          <w:sz w:val="30"/>
          <w:szCs w:val="30"/>
        </w:rPr>
        <w:tab/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270"/>
        <w:gridCol w:w="1159"/>
        <w:gridCol w:w="236"/>
        <w:gridCol w:w="1143"/>
        <w:gridCol w:w="236"/>
        <w:gridCol w:w="1096"/>
      </w:tblGrid>
      <w:tr w:rsidR="00DE151E" w:rsidRPr="00F53688" w14:paraId="59E98B2F" w14:textId="77777777" w:rsidTr="0090729E">
        <w:trPr>
          <w:trHeight w:val="282"/>
        </w:trPr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4FD73138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9" w:type="dxa"/>
            <w:gridSpan w:val="3"/>
            <w:tcBorders>
              <w:top w:val="nil"/>
              <w:left w:val="nil"/>
              <w:right w:val="nil"/>
            </w:tcBorders>
          </w:tcPr>
          <w:p w14:paraId="0D8822B7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AA87323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75" w:type="dxa"/>
            <w:gridSpan w:val="3"/>
            <w:tcBorders>
              <w:top w:val="nil"/>
              <w:left w:val="nil"/>
              <w:right w:val="nil"/>
            </w:tcBorders>
          </w:tcPr>
          <w:p w14:paraId="6B55E971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1E0" w:rsidRPr="00F53688" w14:paraId="01BFD6AB" w14:textId="77777777" w:rsidTr="0090729E"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6F8D8315" w14:textId="77777777" w:rsidR="00BB31E0" w:rsidRPr="00F53688" w:rsidRDefault="00BB31E0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2EAA3E2" w14:textId="2301D1A0" w:rsidR="00BB31E0" w:rsidRPr="00F53688" w:rsidRDefault="007F0795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="00092520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9DD445" w14:textId="77777777" w:rsidR="00BB31E0" w:rsidRPr="00F53688" w:rsidRDefault="00BB31E0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27E51344" w14:textId="3E69CBAA" w:rsidR="00BB31E0" w:rsidRPr="00F53688" w:rsidRDefault="007F0795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="00092520" w:rsidRPr="00F53688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A20D406" w14:textId="77777777" w:rsidR="00BB31E0" w:rsidRPr="00F53688" w:rsidRDefault="00BB31E0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</w:tcPr>
          <w:p w14:paraId="7872A61F" w14:textId="3AB89917" w:rsidR="00BB31E0" w:rsidRPr="00F53688" w:rsidRDefault="007F0795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="00092520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15BD916" w14:textId="77777777" w:rsidR="00BB31E0" w:rsidRPr="00F53688" w:rsidRDefault="00BB31E0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1BA41B81" w14:textId="6BB59F9F" w:rsidR="00BB31E0" w:rsidRPr="00F53688" w:rsidRDefault="007F0795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="00092520" w:rsidRPr="00F53688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8A4327" w:rsidRPr="00F53688" w14:paraId="322EAD7B" w14:textId="77777777" w:rsidTr="0090729E"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379B1771" w14:textId="77777777" w:rsidR="008A4327" w:rsidRPr="00F53688" w:rsidRDefault="008A432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7"/>
            <w:tcBorders>
              <w:top w:val="nil"/>
              <w:left w:val="nil"/>
              <w:right w:val="nil"/>
            </w:tcBorders>
          </w:tcPr>
          <w:p w14:paraId="53DF222B" w14:textId="77777777" w:rsidR="008A4327" w:rsidRPr="00F53688" w:rsidRDefault="008A4327" w:rsidP="00AF6226">
            <w:pPr>
              <w:spacing w:line="240" w:lineRule="auto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92520" w:rsidRPr="00F53688" w14:paraId="5893A629" w14:textId="77777777" w:rsidTr="0090729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3C203B4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14D6D4" w14:textId="1C84D25D" w:rsidR="00092520" w:rsidRPr="00F53688" w:rsidRDefault="004A2C1D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822C9B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1BF5E285" w14:textId="2C9EE6A3" w:rsidR="00092520" w:rsidRPr="00F53688" w:rsidRDefault="00092520" w:rsidP="0090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9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FFC23C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68CB614B" w14:textId="495222A9" w:rsidR="00092520" w:rsidRPr="00F53688" w:rsidRDefault="004A33CF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6070DB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57D67000" w14:textId="07D7661C" w:rsidR="00092520" w:rsidRPr="00F53688" w:rsidRDefault="00092520" w:rsidP="0090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8"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452</w:t>
            </w:r>
          </w:p>
        </w:tc>
      </w:tr>
      <w:tr w:rsidR="00092520" w:rsidRPr="00F53688" w14:paraId="2709365D" w14:textId="77777777" w:rsidTr="0090729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5A5DE5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D0DC5B" w14:textId="757928FE" w:rsidR="00092520" w:rsidRPr="00F53688" w:rsidRDefault="004A2C1D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FE030B" w:rsidRPr="00F5368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25171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651B59B4" w14:textId="6702B4FC" w:rsidR="00092520" w:rsidRPr="00F53688" w:rsidRDefault="00092520" w:rsidP="0090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4D3FAE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F90E8A0" w14:textId="6F08867B" w:rsidR="00092520" w:rsidRPr="00F53688" w:rsidRDefault="004A2C1D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50</w:t>
            </w:r>
            <w:r w:rsidR="004A33CF" w:rsidRPr="00F5368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3929FA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0D0C2C39" w14:textId="6D74FC1D" w:rsidR="00092520" w:rsidRPr="00F53688" w:rsidRDefault="00092520" w:rsidP="0090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469</w:t>
            </w:r>
          </w:p>
        </w:tc>
      </w:tr>
      <w:tr w:rsidR="00092520" w:rsidRPr="00F53688" w14:paraId="2DA6E961" w14:textId="77777777" w:rsidTr="0090729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7775558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เงินให้กู้ยืมระยะยาวแก่สหกรณ์ออมทรัพย์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11D65B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591C2D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289AD040" w14:textId="77777777" w:rsidR="00092520" w:rsidRPr="00F53688" w:rsidRDefault="00092520" w:rsidP="0090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340249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4489EF6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070130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54C53C4B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520" w:rsidRPr="00F53688" w14:paraId="0F7C616B" w14:textId="77777777" w:rsidTr="0090729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75409CC" w14:textId="461D899A" w:rsidR="00092520" w:rsidRPr="00F53688" w:rsidRDefault="00AF71FA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092520"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ของพนักงาน</w:t>
            </w:r>
            <w:r w:rsidR="00092520" w:rsidRPr="00F53688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08D5F6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052C23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357B189A" w14:textId="77777777" w:rsidR="00092520" w:rsidRPr="00F53688" w:rsidRDefault="00092520" w:rsidP="0090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6B9646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070DC77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C67D52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5DC2A68D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520" w:rsidRPr="00F53688" w14:paraId="0EEA1800" w14:textId="77777777" w:rsidTr="0090729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1B1F274" w14:textId="5C65B597" w:rsidR="00092520" w:rsidRPr="00F53688" w:rsidRDefault="00AF71FA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092520" w:rsidRPr="00F53688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AF28E8" w14:textId="0DE0A01F" w:rsidR="00092520" w:rsidRPr="00F53688" w:rsidRDefault="004A2C1D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C0FACF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5A62CFAF" w14:textId="6DE6031B" w:rsidR="00092520" w:rsidRPr="00F53688" w:rsidRDefault="00092520" w:rsidP="0090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C6496A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0FB1D02" w14:textId="12030CDB" w:rsidR="00092520" w:rsidRPr="00F53688" w:rsidRDefault="004A2C1D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94A3BA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4D59F3C8" w14:textId="3BF8CA5D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092520" w:rsidRPr="00F53688" w14:paraId="2A8BAE7A" w14:textId="77777777" w:rsidTr="0090729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5A77165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60EC7" w14:textId="7D6B7AC2" w:rsidR="00092520" w:rsidRPr="00F53688" w:rsidRDefault="004A2C1D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61AF07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46500" w14:textId="2C1221AA" w:rsidR="00092520" w:rsidRPr="00F53688" w:rsidRDefault="00092520" w:rsidP="0090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239974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2B28F" w14:textId="1261E414" w:rsidR="00092520" w:rsidRPr="00F53688" w:rsidRDefault="004A2C1D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</w:t>
            </w:r>
            <w:r w:rsidR="004A33CF" w:rsidRPr="00F53688">
              <w:rPr>
                <w:rFonts w:ascii="Angsana New" w:hAnsi="Angsana New"/>
                <w:sz w:val="30"/>
                <w:szCs w:val="30"/>
              </w:rPr>
              <w:t>0</w:t>
            </w:r>
            <w:r w:rsidR="00E06952" w:rsidRPr="00F5368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48F35E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D1858" w14:textId="527825EE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169</w:t>
            </w:r>
          </w:p>
        </w:tc>
      </w:tr>
      <w:tr w:rsidR="00092520" w:rsidRPr="00F53688" w14:paraId="2CC9797B" w14:textId="77777777" w:rsidTr="0090729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BB1553D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1FD39C" w14:textId="17A312D9" w:rsidR="00092520" w:rsidRPr="00F53688" w:rsidRDefault="004A2C1D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1,38</w:t>
            </w:r>
            <w:r w:rsidR="00FE030B" w:rsidRPr="00F5368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05E854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AEC4A4" w14:textId="4EA23E2A" w:rsidR="00092520" w:rsidRPr="00F53688" w:rsidRDefault="00092520" w:rsidP="0090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BAB799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223156" w14:textId="3E37FBE1" w:rsidR="00092520" w:rsidRPr="00F53688" w:rsidRDefault="004A2C1D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1,44</w:t>
            </w:r>
            <w:r w:rsidR="00FE030B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CB9864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22099" w14:textId="6653F4A0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1,127</w:t>
            </w:r>
          </w:p>
        </w:tc>
      </w:tr>
    </w:tbl>
    <w:p w14:paraId="1E8C5FED" w14:textId="77777777" w:rsidR="00404F3E" w:rsidRPr="00F53688" w:rsidRDefault="00404F3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77C42193" w14:textId="04C6CE25" w:rsidR="00DE151E" w:rsidRPr="00F53688" w:rsidRDefault="0098670D" w:rsidP="00FE0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53688">
        <w:rPr>
          <w:rFonts w:ascii="Angsana New" w:hAnsi="Angsana New"/>
          <w:b/>
          <w:bCs/>
          <w:sz w:val="30"/>
          <w:szCs w:val="30"/>
        </w:rPr>
        <w:t>10</w:t>
      </w:r>
      <w:r w:rsidR="008C6448" w:rsidRPr="00F53688">
        <w:rPr>
          <w:rFonts w:ascii="Angsana New" w:hAnsi="Angsana New"/>
          <w:b/>
          <w:bCs/>
          <w:sz w:val="30"/>
          <w:szCs w:val="30"/>
        </w:rPr>
        <w:tab/>
      </w:r>
      <w:r w:rsidR="00DE151E" w:rsidRPr="00F53688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  <w:r w:rsidR="00DE151E" w:rsidRPr="00F53688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9DF0807" w14:textId="77777777" w:rsidR="00FE030B" w:rsidRPr="00F53688" w:rsidRDefault="00FE030B" w:rsidP="00FE0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60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180"/>
        <w:gridCol w:w="1260"/>
        <w:gridCol w:w="180"/>
        <w:gridCol w:w="1143"/>
        <w:gridCol w:w="180"/>
        <w:gridCol w:w="1170"/>
      </w:tblGrid>
      <w:tr w:rsidR="00DE151E" w:rsidRPr="00F53688" w14:paraId="7FF8449F" w14:textId="77777777" w:rsidTr="0090729E">
        <w:trPr>
          <w:cantSplit/>
          <w:tblHeader/>
        </w:trPr>
        <w:tc>
          <w:tcPr>
            <w:tcW w:w="4230" w:type="dxa"/>
          </w:tcPr>
          <w:p w14:paraId="3A48F1CC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B710072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92AC704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3" w:type="dxa"/>
            <w:gridSpan w:val="3"/>
          </w:tcPr>
          <w:p w14:paraId="5921C7BB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1E0" w:rsidRPr="00F53688" w14:paraId="54BA7140" w14:textId="77777777" w:rsidTr="0090729E">
        <w:trPr>
          <w:cantSplit/>
          <w:tblHeader/>
        </w:trPr>
        <w:tc>
          <w:tcPr>
            <w:tcW w:w="4230" w:type="dxa"/>
          </w:tcPr>
          <w:p w14:paraId="726D72FB" w14:textId="77777777" w:rsidR="00BB31E0" w:rsidRPr="00F53688" w:rsidRDefault="00BB31E0" w:rsidP="00BB31E0">
            <w:pPr>
              <w:pStyle w:val="acctfourfigures"/>
              <w:tabs>
                <w:tab w:val="clear" w:pos="765"/>
              </w:tabs>
              <w:spacing w:line="240" w:lineRule="auto"/>
              <w:ind w:right="-3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BE104B0" w14:textId="4ED34650" w:rsidR="00BB31E0" w:rsidRPr="00F53688" w:rsidRDefault="007F0795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="00092520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327DB75E" w14:textId="77777777" w:rsidR="00BB31E0" w:rsidRPr="00F53688" w:rsidRDefault="00BB31E0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F06C7D" w14:textId="7CF83F21" w:rsidR="00BB31E0" w:rsidRPr="00F53688" w:rsidRDefault="007F0795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="00092520" w:rsidRPr="00F53688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14:paraId="717EBAFE" w14:textId="77777777" w:rsidR="00BB31E0" w:rsidRPr="00F53688" w:rsidRDefault="00BB31E0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5D89C55" w14:textId="7F78FB69" w:rsidR="00BB31E0" w:rsidRPr="00F53688" w:rsidRDefault="007F0795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="00092520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01F23EAD" w14:textId="77777777" w:rsidR="00BB31E0" w:rsidRPr="00F53688" w:rsidRDefault="00BB31E0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5B2580" w14:textId="56DA9D1B" w:rsidR="00BB31E0" w:rsidRPr="00F53688" w:rsidRDefault="007F0795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="00092520" w:rsidRPr="00F53688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8A4327" w:rsidRPr="00F53688" w14:paraId="1D91B8D6" w14:textId="77777777" w:rsidTr="0090729E">
        <w:trPr>
          <w:cantSplit/>
        </w:trPr>
        <w:tc>
          <w:tcPr>
            <w:tcW w:w="4230" w:type="dxa"/>
          </w:tcPr>
          <w:p w14:paraId="0F977540" w14:textId="77777777" w:rsidR="008A4327" w:rsidRPr="00F53688" w:rsidRDefault="008A432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73" w:type="dxa"/>
            <w:gridSpan w:val="7"/>
          </w:tcPr>
          <w:p w14:paraId="4079D94A" w14:textId="77777777" w:rsidR="008A4327" w:rsidRPr="00F53688" w:rsidRDefault="008A4327" w:rsidP="00AF622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92520" w:rsidRPr="00F53688" w14:paraId="665BCA0B" w14:textId="77777777" w:rsidTr="0090729E">
        <w:trPr>
          <w:cantSplit/>
        </w:trPr>
        <w:tc>
          <w:tcPr>
            <w:tcW w:w="4230" w:type="dxa"/>
          </w:tcPr>
          <w:p w14:paraId="7A6CB21F" w14:textId="77777777" w:rsidR="00092520" w:rsidRPr="00F53688" w:rsidRDefault="00092520" w:rsidP="00AF71FA">
            <w:pPr>
              <w:pStyle w:val="a"/>
              <w:tabs>
                <w:tab w:val="clear" w:pos="1080"/>
              </w:tabs>
              <w:ind w:left="11" w:right="-34"/>
              <w:rPr>
                <w:rFonts w:ascii="Angsana New" w:hAnsi="Angsana New" w:cs="Angsana New"/>
                <w:cs/>
              </w:rPr>
            </w:pPr>
            <w:r w:rsidRPr="00F53688">
              <w:rPr>
                <w:rFonts w:ascii="Angsana New" w:hAnsi="Angsana New" w:cs="Angsana New"/>
                <w:cs/>
              </w:rPr>
              <w:t>น้ำมันปิโตรเลียมดิบและวัตถุดิบ</w:t>
            </w:r>
          </w:p>
        </w:tc>
        <w:tc>
          <w:tcPr>
            <w:tcW w:w="1260" w:type="dxa"/>
          </w:tcPr>
          <w:p w14:paraId="36FA3AEF" w14:textId="0DE77591" w:rsidR="00092520" w:rsidRPr="00F53688" w:rsidRDefault="007850E3" w:rsidP="0009252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9,874</w:t>
            </w:r>
          </w:p>
        </w:tc>
        <w:tc>
          <w:tcPr>
            <w:tcW w:w="180" w:type="dxa"/>
          </w:tcPr>
          <w:p w14:paraId="38B3BD6A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765622" w14:textId="5B2B7D7A" w:rsidR="00092520" w:rsidRPr="00F53688" w:rsidRDefault="00092520" w:rsidP="0090729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016</w:t>
            </w:r>
          </w:p>
        </w:tc>
        <w:tc>
          <w:tcPr>
            <w:tcW w:w="180" w:type="dxa"/>
          </w:tcPr>
          <w:p w14:paraId="70D35341" w14:textId="77777777" w:rsidR="00092520" w:rsidRPr="00F53688" w:rsidRDefault="00092520" w:rsidP="00092520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762DDCF2" w14:textId="69CEF3B1" w:rsidR="00092520" w:rsidRPr="00F53688" w:rsidRDefault="007850E3" w:rsidP="00092520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8,835</w:t>
            </w:r>
          </w:p>
        </w:tc>
        <w:tc>
          <w:tcPr>
            <w:tcW w:w="180" w:type="dxa"/>
          </w:tcPr>
          <w:p w14:paraId="58822553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DED345" w14:textId="456BFBD2" w:rsidR="00092520" w:rsidRPr="00F53688" w:rsidRDefault="00092520" w:rsidP="0090729E">
            <w:pPr>
              <w:pStyle w:val="a0"/>
              <w:tabs>
                <w:tab w:val="decimal" w:pos="938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10,796</w:t>
            </w:r>
          </w:p>
        </w:tc>
      </w:tr>
      <w:tr w:rsidR="00092520" w:rsidRPr="00F53688" w14:paraId="6CAFFFFC" w14:textId="77777777" w:rsidTr="0090729E">
        <w:trPr>
          <w:cantSplit/>
        </w:trPr>
        <w:tc>
          <w:tcPr>
            <w:tcW w:w="4230" w:type="dxa"/>
          </w:tcPr>
          <w:p w14:paraId="6A62E8E0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วัสดุ อะไหล่และของใช้สิ้นเปลือง</w:t>
            </w:r>
          </w:p>
        </w:tc>
        <w:tc>
          <w:tcPr>
            <w:tcW w:w="1260" w:type="dxa"/>
          </w:tcPr>
          <w:p w14:paraId="6F8CD441" w14:textId="0395E2A4" w:rsidR="00092520" w:rsidRPr="00F53688" w:rsidRDefault="007850E3" w:rsidP="0009252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1,560</w:t>
            </w:r>
          </w:p>
        </w:tc>
        <w:tc>
          <w:tcPr>
            <w:tcW w:w="180" w:type="dxa"/>
          </w:tcPr>
          <w:p w14:paraId="08B7BDA0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F247EB" w14:textId="2E799BF2" w:rsidR="00092520" w:rsidRPr="00F53688" w:rsidRDefault="00092520" w:rsidP="0090729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1,479</w:t>
            </w:r>
          </w:p>
        </w:tc>
        <w:tc>
          <w:tcPr>
            <w:tcW w:w="180" w:type="dxa"/>
          </w:tcPr>
          <w:p w14:paraId="68BDBCF6" w14:textId="77777777" w:rsidR="00092520" w:rsidRPr="00F53688" w:rsidRDefault="00092520" w:rsidP="00092520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52072B38" w14:textId="4367AAF6" w:rsidR="00092520" w:rsidRPr="00F53688" w:rsidRDefault="007850E3" w:rsidP="00092520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1,115</w:t>
            </w:r>
          </w:p>
        </w:tc>
        <w:tc>
          <w:tcPr>
            <w:tcW w:w="180" w:type="dxa"/>
          </w:tcPr>
          <w:p w14:paraId="7811D4DD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20141A" w14:textId="5AA880D4" w:rsidR="00092520" w:rsidRPr="00F53688" w:rsidRDefault="00092520" w:rsidP="0090729E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1,027</w:t>
            </w:r>
          </w:p>
        </w:tc>
      </w:tr>
      <w:tr w:rsidR="00092520" w:rsidRPr="00F53688" w14:paraId="0A3E7C41" w14:textId="77777777" w:rsidTr="0090729E">
        <w:trPr>
          <w:cantSplit/>
        </w:trPr>
        <w:tc>
          <w:tcPr>
            <w:tcW w:w="4230" w:type="dxa"/>
          </w:tcPr>
          <w:p w14:paraId="36FC5EE2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ผลิตภัณฑ์สำเร็จรูป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และผลิตภัณฑ์กึ่งสำเร็จรูป</w:t>
            </w:r>
          </w:p>
        </w:tc>
        <w:tc>
          <w:tcPr>
            <w:tcW w:w="1260" w:type="dxa"/>
          </w:tcPr>
          <w:p w14:paraId="0AD0D328" w14:textId="28247270" w:rsidR="00092520" w:rsidRPr="00F53688" w:rsidRDefault="007850E3" w:rsidP="0009252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6,995</w:t>
            </w:r>
          </w:p>
        </w:tc>
        <w:tc>
          <w:tcPr>
            <w:tcW w:w="180" w:type="dxa"/>
          </w:tcPr>
          <w:p w14:paraId="08414AD9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E12BD7" w14:textId="0A60589A" w:rsidR="00092520" w:rsidRPr="00F53688" w:rsidRDefault="00092520" w:rsidP="0090729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Pr="00F536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820</w:t>
            </w:r>
          </w:p>
        </w:tc>
        <w:tc>
          <w:tcPr>
            <w:tcW w:w="180" w:type="dxa"/>
          </w:tcPr>
          <w:p w14:paraId="185BBC1D" w14:textId="77777777" w:rsidR="00092520" w:rsidRPr="00F53688" w:rsidRDefault="00092520" w:rsidP="00092520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124C5252" w14:textId="7B167B27" w:rsidR="00092520" w:rsidRPr="00F53688" w:rsidRDefault="007850E3" w:rsidP="00092520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4,245</w:t>
            </w:r>
          </w:p>
        </w:tc>
        <w:tc>
          <w:tcPr>
            <w:tcW w:w="180" w:type="dxa"/>
          </w:tcPr>
          <w:p w14:paraId="14FEC698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156E8B" w14:textId="0D63212E" w:rsidR="00092520" w:rsidRPr="00F53688" w:rsidRDefault="00092520" w:rsidP="0090729E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5,812</w:t>
            </w:r>
          </w:p>
        </w:tc>
      </w:tr>
      <w:tr w:rsidR="00092520" w:rsidRPr="00F53688" w14:paraId="2E87933B" w14:textId="77777777" w:rsidTr="0090729E">
        <w:trPr>
          <w:cantSplit/>
        </w:trPr>
        <w:tc>
          <w:tcPr>
            <w:tcW w:w="4230" w:type="dxa"/>
          </w:tcPr>
          <w:p w14:paraId="1A316E1B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0" w:type="dxa"/>
          </w:tcPr>
          <w:p w14:paraId="7559C6E4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03004CE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34FC93" w14:textId="77777777" w:rsidR="00092520" w:rsidRPr="00F53688" w:rsidRDefault="00092520" w:rsidP="0090729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4CA4D8D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00DCBE7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C5420CE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7B480A" w14:textId="77777777" w:rsidR="00092520" w:rsidRPr="00F53688" w:rsidRDefault="00092520" w:rsidP="0090729E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92520" w:rsidRPr="00F53688" w14:paraId="71FDF455" w14:textId="77777777" w:rsidTr="0090729E">
        <w:trPr>
          <w:cantSplit/>
        </w:trPr>
        <w:tc>
          <w:tcPr>
            <w:tcW w:w="4230" w:type="dxa"/>
          </w:tcPr>
          <w:p w14:paraId="222811FB" w14:textId="1FC38AE3" w:rsidR="00092520" w:rsidRPr="00F53688" w:rsidRDefault="00AF71FA" w:rsidP="00A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092520"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น้ำมันปิโตรเลียมดิบ</w:t>
            </w:r>
          </w:p>
        </w:tc>
        <w:tc>
          <w:tcPr>
            <w:tcW w:w="1260" w:type="dxa"/>
          </w:tcPr>
          <w:p w14:paraId="764691F6" w14:textId="194709C2" w:rsidR="00092520" w:rsidRPr="00F53688" w:rsidRDefault="007850E3" w:rsidP="00092520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11,652</w:t>
            </w:r>
          </w:p>
        </w:tc>
        <w:tc>
          <w:tcPr>
            <w:tcW w:w="180" w:type="dxa"/>
          </w:tcPr>
          <w:p w14:paraId="0C5A8B06" w14:textId="77777777" w:rsidR="00092520" w:rsidRPr="00F53688" w:rsidRDefault="00092520" w:rsidP="00092520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8941403" w14:textId="2D33BC93" w:rsidR="00092520" w:rsidRPr="00F53688" w:rsidRDefault="00092520" w:rsidP="0090729E">
            <w:pPr>
              <w:pStyle w:val="a0"/>
              <w:tabs>
                <w:tab w:val="decimal" w:pos="100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10,533</w:t>
            </w:r>
          </w:p>
        </w:tc>
        <w:tc>
          <w:tcPr>
            <w:tcW w:w="180" w:type="dxa"/>
          </w:tcPr>
          <w:p w14:paraId="33D07EB9" w14:textId="77777777" w:rsidR="00092520" w:rsidRPr="00F53688" w:rsidRDefault="00092520" w:rsidP="00092520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609A4B8F" w14:textId="287F7491" w:rsidR="00092520" w:rsidRPr="00F53688" w:rsidRDefault="007850E3" w:rsidP="00092520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11,541</w:t>
            </w:r>
          </w:p>
        </w:tc>
        <w:tc>
          <w:tcPr>
            <w:tcW w:w="180" w:type="dxa"/>
          </w:tcPr>
          <w:p w14:paraId="1A518A50" w14:textId="77777777" w:rsidR="00092520" w:rsidRPr="00F53688" w:rsidRDefault="00092520" w:rsidP="00092520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533DEFA" w14:textId="2EFCA539" w:rsidR="00092520" w:rsidRPr="00F53688" w:rsidRDefault="00092520" w:rsidP="0090729E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10,458</w:t>
            </w:r>
          </w:p>
        </w:tc>
      </w:tr>
      <w:tr w:rsidR="00092520" w:rsidRPr="00F53688" w14:paraId="361E50A7" w14:textId="77777777" w:rsidTr="0090729E">
        <w:trPr>
          <w:cantSplit/>
        </w:trPr>
        <w:tc>
          <w:tcPr>
            <w:tcW w:w="4230" w:type="dxa"/>
          </w:tcPr>
          <w:p w14:paraId="36936714" w14:textId="45C30842" w:rsidR="00092520" w:rsidRPr="00F53688" w:rsidRDefault="00AF71FA" w:rsidP="00AF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34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092520" w:rsidRPr="00F53688">
              <w:rPr>
                <w:rFonts w:ascii="Angsana New" w:hAnsi="Angsana New"/>
                <w:sz w:val="30"/>
                <w:szCs w:val="30"/>
                <w:cs/>
              </w:rPr>
              <w:t>วัสดุ อะไหล่และของใช้สิ้นเปลือง</w:t>
            </w:r>
          </w:p>
        </w:tc>
        <w:tc>
          <w:tcPr>
            <w:tcW w:w="1260" w:type="dxa"/>
          </w:tcPr>
          <w:p w14:paraId="4FE62A07" w14:textId="554E0D80" w:rsidR="00092520" w:rsidRPr="00F53688" w:rsidRDefault="007850E3" w:rsidP="00092520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180" w:type="dxa"/>
          </w:tcPr>
          <w:p w14:paraId="4BE73E7C" w14:textId="77777777" w:rsidR="00092520" w:rsidRPr="00F53688" w:rsidRDefault="00092520" w:rsidP="00092520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</w:tcPr>
          <w:p w14:paraId="01550320" w14:textId="34D628D2" w:rsidR="00092520" w:rsidRPr="00F53688" w:rsidRDefault="00092520" w:rsidP="0090729E">
            <w:pPr>
              <w:pStyle w:val="a0"/>
              <w:tabs>
                <w:tab w:val="decimal" w:pos="1001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3565A191" w14:textId="77777777" w:rsidR="00092520" w:rsidRPr="00F53688" w:rsidRDefault="00092520" w:rsidP="00092520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16F40156" w14:textId="3CA799A5" w:rsidR="00092520" w:rsidRPr="00F53688" w:rsidRDefault="007850E3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29E3EE06" w14:textId="77777777" w:rsidR="00092520" w:rsidRPr="00F53688" w:rsidRDefault="00092520" w:rsidP="00092520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82F3559" w14:textId="2D5B486F" w:rsidR="00092520" w:rsidRPr="00F53688" w:rsidRDefault="00092520" w:rsidP="0090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92520" w:rsidRPr="00F53688" w14:paraId="7411E859" w14:textId="77777777" w:rsidTr="0090729E">
        <w:trPr>
          <w:cantSplit/>
        </w:trPr>
        <w:tc>
          <w:tcPr>
            <w:tcW w:w="4230" w:type="dxa"/>
          </w:tcPr>
          <w:p w14:paraId="4408EEC9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-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BD5FE0" w14:textId="2E68BFEB" w:rsidR="00092520" w:rsidRPr="00F53688" w:rsidRDefault="007850E3" w:rsidP="00092520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30,097</w:t>
            </w:r>
          </w:p>
        </w:tc>
        <w:tc>
          <w:tcPr>
            <w:tcW w:w="180" w:type="dxa"/>
          </w:tcPr>
          <w:p w14:paraId="6D13D975" w14:textId="77777777" w:rsidR="00092520" w:rsidRPr="00F53688" w:rsidRDefault="00092520" w:rsidP="00092520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8A497A" w14:textId="16E8DCD4" w:rsidR="00092520" w:rsidRPr="00F53688" w:rsidRDefault="00092520" w:rsidP="0090729E">
            <w:pPr>
              <w:pStyle w:val="a0"/>
              <w:tabs>
                <w:tab w:val="decimal" w:pos="1001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32,849</w:t>
            </w:r>
          </w:p>
        </w:tc>
        <w:tc>
          <w:tcPr>
            <w:tcW w:w="180" w:type="dxa"/>
          </w:tcPr>
          <w:p w14:paraId="2D319D6C" w14:textId="77777777" w:rsidR="00092520" w:rsidRPr="00F53688" w:rsidRDefault="00092520" w:rsidP="00092520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370F260" w14:textId="04BE26E9" w:rsidR="00092520" w:rsidRPr="00F53688" w:rsidRDefault="007850E3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25,738</w:t>
            </w:r>
          </w:p>
        </w:tc>
        <w:tc>
          <w:tcPr>
            <w:tcW w:w="180" w:type="dxa"/>
          </w:tcPr>
          <w:p w14:paraId="7F0F4B47" w14:textId="77777777" w:rsidR="00092520" w:rsidRPr="00F53688" w:rsidRDefault="00092520" w:rsidP="00092520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C7CD0C" w14:textId="21F6A42A" w:rsidR="00092520" w:rsidRPr="00F53688" w:rsidRDefault="00092520" w:rsidP="00907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28,094</w:t>
            </w:r>
          </w:p>
        </w:tc>
      </w:tr>
      <w:tr w:rsidR="00092520" w:rsidRPr="00F53688" w14:paraId="4BE7F551" w14:textId="77777777" w:rsidTr="0090729E">
        <w:trPr>
          <w:cantSplit/>
        </w:trPr>
        <w:tc>
          <w:tcPr>
            <w:tcW w:w="4230" w:type="dxa"/>
          </w:tcPr>
          <w:p w14:paraId="6E0B97DD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2"/>
              </w:tabs>
              <w:spacing w:line="240" w:lineRule="auto"/>
              <w:ind w:right="-34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DCDEB1A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FC11AFC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352DE1" w14:textId="77777777" w:rsidR="00092520" w:rsidRPr="00F53688" w:rsidRDefault="00092520" w:rsidP="0090729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92E0627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</w:tcPr>
          <w:p w14:paraId="35AED1D9" w14:textId="77777777" w:rsidR="00092520" w:rsidRPr="00F53688" w:rsidRDefault="00092520" w:rsidP="00092520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EB536D8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905BB1C" w14:textId="77777777" w:rsidR="00092520" w:rsidRPr="00F53688" w:rsidRDefault="00092520" w:rsidP="0090729E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092520" w:rsidRPr="00F53688" w14:paraId="0C8DF903" w14:textId="77777777" w:rsidTr="0090729E">
        <w:trPr>
          <w:cantSplit/>
        </w:trPr>
        <w:tc>
          <w:tcPr>
            <w:tcW w:w="4230" w:type="dxa"/>
          </w:tcPr>
          <w:p w14:paraId="1CBAFD98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2"/>
              </w:tabs>
              <w:spacing w:line="240" w:lineRule="auto"/>
              <w:ind w:right="-34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ค่าเผื่อมูลค่าสินค้าลดลงให้เท่ากับ</w:t>
            </w:r>
          </w:p>
        </w:tc>
        <w:tc>
          <w:tcPr>
            <w:tcW w:w="1260" w:type="dxa"/>
          </w:tcPr>
          <w:p w14:paraId="4C9F698A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AA0AB40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D6811B" w14:textId="77777777" w:rsidR="00092520" w:rsidRPr="00F53688" w:rsidRDefault="00092520" w:rsidP="0090729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023ADE4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3D2EFCD" w14:textId="77777777" w:rsidR="00092520" w:rsidRPr="00F53688" w:rsidRDefault="00092520" w:rsidP="00092520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E465B7F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30F0AD" w14:textId="77777777" w:rsidR="00092520" w:rsidRPr="00F53688" w:rsidRDefault="00092520" w:rsidP="0090729E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92520" w:rsidRPr="00F53688" w14:paraId="4FA40A4B" w14:textId="77777777" w:rsidTr="0090729E">
        <w:trPr>
          <w:cantSplit/>
        </w:trPr>
        <w:tc>
          <w:tcPr>
            <w:tcW w:w="4230" w:type="dxa"/>
          </w:tcPr>
          <w:p w14:paraId="3D96AB9A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2"/>
              </w:tabs>
              <w:spacing w:line="240" w:lineRule="auto"/>
              <w:ind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   มูลค่าสุทธิที่จะได้รับ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841FFAC" w14:textId="58371DFE" w:rsidR="00092520" w:rsidRPr="00F53688" w:rsidRDefault="007850E3" w:rsidP="006F343E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1,358</w:t>
            </w:r>
          </w:p>
        </w:tc>
        <w:tc>
          <w:tcPr>
            <w:tcW w:w="180" w:type="dxa"/>
            <w:vAlign w:val="bottom"/>
          </w:tcPr>
          <w:p w14:paraId="76FA4352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F598D2" w14:textId="7E6C7100" w:rsidR="00092520" w:rsidRPr="00F53688" w:rsidRDefault="00092520" w:rsidP="0090729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5DF4B031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F18240A" w14:textId="2370A066" w:rsidR="00092520" w:rsidRPr="00F53688" w:rsidRDefault="007850E3" w:rsidP="006F343E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1,314</w:t>
            </w:r>
          </w:p>
        </w:tc>
        <w:tc>
          <w:tcPr>
            <w:tcW w:w="180" w:type="dxa"/>
            <w:vAlign w:val="bottom"/>
          </w:tcPr>
          <w:p w14:paraId="2C2B5E1D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C64725" w14:textId="0E04B0EF" w:rsidR="00092520" w:rsidRPr="00F53688" w:rsidRDefault="00092520" w:rsidP="0090729E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92520" w:rsidRPr="00F53688" w14:paraId="42D3FC12" w14:textId="77777777" w:rsidTr="0090729E">
        <w:trPr>
          <w:cantSplit/>
        </w:trPr>
        <w:tc>
          <w:tcPr>
            <w:tcW w:w="4230" w:type="dxa"/>
          </w:tcPr>
          <w:p w14:paraId="632BAD65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DA7E6D7" w14:textId="45500672" w:rsidR="00092520" w:rsidRPr="00F53688" w:rsidRDefault="007850E3" w:rsidP="0009252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28,739</w:t>
            </w:r>
          </w:p>
        </w:tc>
        <w:tc>
          <w:tcPr>
            <w:tcW w:w="180" w:type="dxa"/>
          </w:tcPr>
          <w:p w14:paraId="4D4F9634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422967" w14:textId="213811DA" w:rsidR="00092520" w:rsidRPr="00F53688" w:rsidRDefault="00092520" w:rsidP="0090729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32,841</w:t>
            </w:r>
          </w:p>
        </w:tc>
        <w:tc>
          <w:tcPr>
            <w:tcW w:w="180" w:type="dxa"/>
          </w:tcPr>
          <w:p w14:paraId="623B0618" w14:textId="77777777" w:rsidR="00092520" w:rsidRPr="00F53688" w:rsidRDefault="00092520" w:rsidP="00092520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D65B0F9" w14:textId="2A142BB7" w:rsidR="00092520" w:rsidRPr="00F53688" w:rsidRDefault="007850E3" w:rsidP="00092520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24,424</w:t>
            </w:r>
          </w:p>
        </w:tc>
        <w:tc>
          <w:tcPr>
            <w:tcW w:w="180" w:type="dxa"/>
          </w:tcPr>
          <w:p w14:paraId="1142EEC4" w14:textId="77777777" w:rsidR="00092520" w:rsidRPr="00F53688" w:rsidRDefault="00092520" w:rsidP="00092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CE926B" w14:textId="650473D9" w:rsidR="00092520" w:rsidRPr="00F53688" w:rsidRDefault="00092520" w:rsidP="0090729E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28,094</w:t>
            </w:r>
          </w:p>
        </w:tc>
      </w:tr>
    </w:tbl>
    <w:p w14:paraId="52954726" w14:textId="77777777" w:rsidR="00404F3E" w:rsidRPr="00F53688" w:rsidRDefault="00404F3E" w:rsidP="00FE0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sz w:val="24"/>
          <w:szCs w:val="24"/>
        </w:rPr>
      </w:pPr>
    </w:p>
    <w:p w14:paraId="37EE1470" w14:textId="33735331" w:rsidR="008A1B78" w:rsidRPr="00F53688" w:rsidRDefault="00862A93" w:rsidP="00FE0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1C1821" w:rsidRPr="00F53688">
        <w:rPr>
          <w:rFonts w:ascii="Angsana New" w:hAnsi="Angsana New"/>
          <w:sz w:val="30"/>
          <w:szCs w:val="30"/>
        </w:rPr>
        <w:t>1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สินค้าคงเหลือข้างต้นบริษัทได้รวมสินค้าคงเหลือที่ต้องสำรองไว้ตามกฎหมายเป็นจำนวนเงิน</w:t>
      </w:r>
      <w:r w:rsidR="0056791B" w:rsidRPr="00F53688">
        <w:rPr>
          <w:rFonts w:ascii="Angsana New" w:hAnsi="Angsana New" w:hint="cs"/>
          <w:sz w:val="30"/>
          <w:szCs w:val="30"/>
          <w:cs/>
        </w:rPr>
        <w:t xml:space="preserve"> </w:t>
      </w:r>
      <w:r w:rsidR="006D0172" w:rsidRPr="00F53688">
        <w:rPr>
          <w:rFonts w:ascii="Angsana New" w:hAnsi="Angsana New"/>
          <w:sz w:val="30"/>
          <w:szCs w:val="30"/>
        </w:rPr>
        <w:t>10,413</w:t>
      </w:r>
      <w:r w:rsidR="0056791B" w:rsidRPr="00F53688">
        <w:rPr>
          <w:rFonts w:ascii="Angsana New" w:hAnsi="Angsana New"/>
          <w:sz w:val="30"/>
          <w:szCs w:val="30"/>
        </w:rPr>
        <w:t xml:space="preserve"> </w:t>
      </w:r>
      <w:r w:rsidR="0056791B" w:rsidRPr="00F53688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53688">
        <w:rPr>
          <w:rFonts w:ascii="Angsana New" w:hAnsi="Angsana New"/>
          <w:i/>
          <w:iCs/>
          <w:sz w:val="30"/>
          <w:szCs w:val="30"/>
          <w:cs/>
        </w:rPr>
        <w:t>(</w:t>
      </w:r>
      <w:r w:rsidR="001C1821" w:rsidRPr="00F53688">
        <w:rPr>
          <w:rFonts w:ascii="Angsana New" w:hAnsi="Angsana New"/>
          <w:i/>
          <w:iCs/>
          <w:sz w:val="30"/>
          <w:szCs w:val="30"/>
        </w:rPr>
        <w:t>2560</w:t>
      </w:r>
      <w:r w:rsidRPr="00F53688">
        <w:rPr>
          <w:rFonts w:ascii="Angsana New" w:hAnsi="Angsana New"/>
          <w:i/>
          <w:iCs/>
          <w:sz w:val="30"/>
          <w:szCs w:val="30"/>
        </w:rPr>
        <w:t xml:space="preserve">: </w:t>
      </w:r>
      <w:r w:rsidR="001C1821" w:rsidRPr="00F53688">
        <w:rPr>
          <w:rFonts w:ascii="Angsana New" w:hAnsi="Angsana New"/>
          <w:i/>
          <w:iCs/>
          <w:sz w:val="30"/>
          <w:szCs w:val="30"/>
        </w:rPr>
        <w:t>10,829</w:t>
      </w:r>
      <w:r w:rsidRPr="00F53688">
        <w:rPr>
          <w:rFonts w:ascii="Angsana New" w:hAnsi="Angsana New"/>
          <w:i/>
          <w:iCs/>
          <w:sz w:val="30"/>
          <w:szCs w:val="30"/>
        </w:rPr>
        <w:t xml:space="preserve"> </w:t>
      </w:r>
      <w:r w:rsidRPr="00F53688">
        <w:rPr>
          <w:rFonts w:ascii="Angsana New" w:hAnsi="Angsana New"/>
          <w:i/>
          <w:iCs/>
          <w:sz w:val="30"/>
          <w:szCs w:val="30"/>
          <w:cs/>
        </w:rPr>
        <w:t>ล้านบา</w:t>
      </w:r>
      <w:r w:rsidR="00337120" w:rsidRPr="00F53688">
        <w:rPr>
          <w:rFonts w:ascii="Angsana New" w:hAnsi="Angsana New" w:hint="cs"/>
          <w:i/>
          <w:iCs/>
          <w:sz w:val="30"/>
          <w:szCs w:val="30"/>
          <w:cs/>
        </w:rPr>
        <w:t>ท</w:t>
      </w:r>
      <w:r w:rsidRPr="00F53688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3D75A51" w14:textId="77777777" w:rsidR="00404F3E" w:rsidRPr="00F53688" w:rsidRDefault="00404F3E" w:rsidP="00FE0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i/>
          <w:iCs/>
          <w:sz w:val="24"/>
          <w:szCs w:val="24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180"/>
        <w:gridCol w:w="1260"/>
        <w:gridCol w:w="270"/>
        <w:gridCol w:w="1080"/>
        <w:gridCol w:w="180"/>
        <w:gridCol w:w="1170"/>
      </w:tblGrid>
      <w:tr w:rsidR="00B515AE" w:rsidRPr="00F53688" w14:paraId="57EC3BB8" w14:textId="77777777" w:rsidTr="0090729E">
        <w:trPr>
          <w:cantSplit/>
          <w:tblHeader/>
        </w:trPr>
        <w:tc>
          <w:tcPr>
            <w:tcW w:w="4230" w:type="dxa"/>
          </w:tcPr>
          <w:p w14:paraId="7B5D44B8" w14:textId="77777777" w:rsidR="00B515AE" w:rsidRPr="00F53688" w:rsidRDefault="00B515AE" w:rsidP="003E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4223FEE" w14:textId="77777777" w:rsidR="00B515AE" w:rsidRPr="00F53688" w:rsidRDefault="00B515AE" w:rsidP="00A1149A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FB5551" w14:textId="77777777" w:rsidR="00B515AE" w:rsidRPr="00F53688" w:rsidRDefault="00B515AE" w:rsidP="00A1149A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7504E5AE" w14:textId="77777777" w:rsidR="00B515AE" w:rsidRPr="00F53688" w:rsidRDefault="00B515AE" w:rsidP="003E758A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1E0" w:rsidRPr="00F53688" w14:paraId="66F4055B" w14:textId="77777777" w:rsidTr="0090729E">
        <w:trPr>
          <w:cantSplit/>
          <w:tblHeader/>
        </w:trPr>
        <w:tc>
          <w:tcPr>
            <w:tcW w:w="4230" w:type="dxa"/>
          </w:tcPr>
          <w:p w14:paraId="1CBBF742" w14:textId="77777777" w:rsidR="00BB31E0" w:rsidRPr="00F53688" w:rsidRDefault="00BB31E0" w:rsidP="00BB31E0">
            <w:pPr>
              <w:pStyle w:val="acctfourfigures"/>
              <w:tabs>
                <w:tab w:val="clear" w:pos="765"/>
              </w:tabs>
              <w:spacing w:line="240" w:lineRule="auto"/>
              <w:ind w:right="-3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2096AA7" w14:textId="3D8C9E86" w:rsidR="00BB31E0" w:rsidRPr="00F53688" w:rsidRDefault="007F0795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6E4D740A" w14:textId="77777777" w:rsidR="00BB31E0" w:rsidRPr="00F53688" w:rsidRDefault="00BB31E0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6988B6" w14:textId="55BA8FCA" w:rsidR="00BB31E0" w:rsidRPr="00F53688" w:rsidRDefault="007F0795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="00986BCB" w:rsidRPr="00F53688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67AE894E" w14:textId="77777777" w:rsidR="00BB31E0" w:rsidRPr="00F53688" w:rsidRDefault="00BB31E0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D65159" w14:textId="1D63DB00" w:rsidR="00BB31E0" w:rsidRPr="00F53688" w:rsidRDefault="007F0795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11FB9F46" w14:textId="77777777" w:rsidR="00BB31E0" w:rsidRPr="00F53688" w:rsidRDefault="00BB31E0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19EF08" w14:textId="3849FA7D" w:rsidR="00BB31E0" w:rsidRPr="00F53688" w:rsidRDefault="007F0795" w:rsidP="00BB3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="00986BCB" w:rsidRPr="00F53688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E36CC0" w:rsidRPr="00F53688" w14:paraId="24168203" w14:textId="77777777" w:rsidTr="0090729E">
        <w:trPr>
          <w:cantSplit/>
        </w:trPr>
        <w:tc>
          <w:tcPr>
            <w:tcW w:w="4230" w:type="dxa"/>
          </w:tcPr>
          <w:p w14:paraId="3A7E7336" w14:textId="77777777" w:rsidR="00E36CC0" w:rsidRPr="00F53688" w:rsidRDefault="00E36CC0" w:rsidP="003E7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016C1D3" w14:textId="77777777" w:rsidR="00E36CC0" w:rsidRPr="00F53688" w:rsidRDefault="00E36CC0" w:rsidP="003E758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227D1" w:rsidRPr="00F53688" w14:paraId="6D75B33B" w14:textId="77777777" w:rsidTr="0090729E">
        <w:trPr>
          <w:cantSplit/>
        </w:trPr>
        <w:tc>
          <w:tcPr>
            <w:tcW w:w="4230" w:type="dxa"/>
          </w:tcPr>
          <w:p w14:paraId="0E867613" w14:textId="77777777" w:rsidR="000227D1" w:rsidRPr="00F53688" w:rsidRDefault="000227D1" w:rsidP="00F5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ต้นทุนของสินค้าคงเหลือที่บันทึกเป็น</w:t>
            </w:r>
          </w:p>
          <w:p w14:paraId="576C673B" w14:textId="77777777" w:rsidR="000227D1" w:rsidRPr="00F53688" w:rsidRDefault="000227D1" w:rsidP="00585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 </w:t>
            </w:r>
            <w:r w:rsidR="0058574D"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</w:t>
            </w: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และได้รวมในบัญชีต้นทุนขาย</w:t>
            </w:r>
          </w:p>
        </w:tc>
        <w:tc>
          <w:tcPr>
            <w:tcW w:w="1260" w:type="dxa"/>
          </w:tcPr>
          <w:p w14:paraId="74C12257" w14:textId="77777777" w:rsidR="000227D1" w:rsidRPr="00F53688" w:rsidRDefault="000227D1" w:rsidP="003E758A">
            <w:pPr>
              <w:pStyle w:val="a0"/>
              <w:tabs>
                <w:tab w:val="decimal" w:pos="104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04F50A1" w14:textId="77777777" w:rsidR="000227D1" w:rsidRPr="00F53688" w:rsidRDefault="000227D1" w:rsidP="003E758A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DD4EF0D" w14:textId="77777777" w:rsidR="000227D1" w:rsidRPr="00F53688" w:rsidRDefault="000227D1" w:rsidP="003E758A">
            <w:pPr>
              <w:pStyle w:val="a0"/>
              <w:tabs>
                <w:tab w:val="decimal" w:pos="104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E3B944" w14:textId="77777777" w:rsidR="000227D1" w:rsidRPr="00F53688" w:rsidRDefault="000227D1" w:rsidP="003E758A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7471CC6" w14:textId="77777777" w:rsidR="000227D1" w:rsidRPr="00F53688" w:rsidRDefault="000227D1" w:rsidP="003E758A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E27C52D" w14:textId="77777777" w:rsidR="000227D1" w:rsidRPr="00F53688" w:rsidRDefault="000227D1" w:rsidP="003E758A">
            <w:pPr>
              <w:pStyle w:val="a0"/>
              <w:tabs>
                <w:tab w:val="decimal" w:pos="956"/>
              </w:tabs>
              <w:ind w:left="-18" w:right="6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6C422BE" w14:textId="77777777" w:rsidR="000227D1" w:rsidRPr="00F53688" w:rsidRDefault="000227D1" w:rsidP="003E758A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6BCB" w:rsidRPr="00F53688" w14:paraId="7A8085EA" w14:textId="77777777" w:rsidTr="0090729E">
        <w:trPr>
          <w:cantSplit/>
        </w:trPr>
        <w:tc>
          <w:tcPr>
            <w:tcW w:w="4230" w:type="dxa"/>
          </w:tcPr>
          <w:p w14:paraId="5769C0F7" w14:textId="5E10A914" w:rsidR="00986BCB" w:rsidRPr="00F53688" w:rsidRDefault="00986BCB" w:rsidP="00A75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2"/>
                <w:tab w:val="left" w:pos="461"/>
              </w:tabs>
              <w:spacing w:line="240" w:lineRule="auto"/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C33986" w:rsidRPr="00F53688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- ต้นทุนขาย</w:t>
            </w:r>
          </w:p>
        </w:tc>
        <w:tc>
          <w:tcPr>
            <w:tcW w:w="1260" w:type="dxa"/>
          </w:tcPr>
          <w:p w14:paraId="0F1C982E" w14:textId="206B4156" w:rsidR="00986BCB" w:rsidRPr="00F53688" w:rsidRDefault="00461BA3" w:rsidP="00A52DA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369,3</w:t>
            </w:r>
            <w:r w:rsidR="00A52DA8"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54</w:t>
            </w:r>
          </w:p>
        </w:tc>
        <w:tc>
          <w:tcPr>
            <w:tcW w:w="180" w:type="dxa"/>
          </w:tcPr>
          <w:p w14:paraId="5706C505" w14:textId="77777777" w:rsidR="00986BCB" w:rsidRPr="00F53688" w:rsidRDefault="00986BCB" w:rsidP="00986BC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C14661" w14:textId="2390C0B2" w:rsidR="00986BCB" w:rsidRPr="00F53688" w:rsidRDefault="00986BCB" w:rsidP="00986BCB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303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270" w:type="dxa"/>
          </w:tcPr>
          <w:p w14:paraId="46B5D0DA" w14:textId="77777777" w:rsidR="00986BCB" w:rsidRPr="00F53688" w:rsidRDefault="00986BCB" w:rsidP="00986BC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1A1E53" w14:textId="6878B0AF" w:rsidR="00986BCB" w:rsidRPr="00F53688" w:rsidRDefault="00461BA3" w:rsidP="00986BCB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396,894</w:t>
            </w:r>
          </w:p>
        </w:tc>
        <w:tc>
          <w:tcPr>
            <w:tcW w:w="180" w:type="dxa"/>
          </w:tcPr>
          <w:p w14:paraId="2D0A3BE8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A90061" w14:textId="03FFFB92" w:rsidR="00986BCB" w:rsidRPr="00F53688" w:rsidRDefault="00986BCB" w:rsidP="0090729E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328,515</w:t>
            </w:r>
          </w:p>
        </w:tc>
      </w:tr>
      <w:tr w:rsidR="003031AA" w:rsidRPr="00F53688" w14:paraId="782073C5" w14:textId="77777777" w:rsidTr="0090729E">
        <w:trPr>
          <w:cantSplit/>
        </w:trPr>
        <w:tc>
          <w:tcPr>
            <w:tcW w:w="4230" w:type="dxa"/>
          </w:tcPr>
          <w:p w14:paraId="7DD80879" w14:textId="0AD5119B" w:rsidR="003031AA" w:rsidRPr="00F53688" w:rsidRDefault="003031AA" w:rsidP="0030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2"/>
                <w:tab w:val="left" w:pos="461"/>
              </w:tabs>
              <w:spacing w:line="240" w:lineRule="auto"/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F53688">
              <w:rPr>
                <w:rFonts w:ascii="Angsana New" w:hAnsi="Angsana New"/>
                <w:sz w:val="30"/>
                <w:szCs w:val="30"/>
              </w:rPr>
              <w:t>(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ปรับลดมูลค่าเป็นมูลค่าสุทธิ</w:t>
            </w:r>
          </w:p>
        </w:tc>
        <w:tc>
          <w:tcPr>
            <w:tcW w:w="1260" w:type="dxa"/>
          </w:tcPr>
          <w:p w14:paraId="63CA1027" w14:textId="777F3C45" w:rsidR="003031AA" w:rsidRPr="00F53688" w:rsidRDefault="003031AA" w:rsidP="003031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9DA8E4B" w14:textId="77777777" w:rsidR="003031AA" w:rsidRPr="00F53688" w:rsidRDefault="003031AA" w:rsidP="003031A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91C331" w14:textId="2DB24B55" w:rsidR="003031AA" w:rsidRPr="00F53688" w:rsidRDefault="003031AA" w:rsidP="003031AA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F9F083" w14:textId="77777777" w:rsidR="003031AA" w:rsidRPr="00F53688" w:rsidRDefault="003031AA" w:rsidP="003031A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8CB6E5" w14:textId="55E6D8C8" w:rsidR="003031AA" w:rsidRPr="00F53688" w:rsidRDefault="003031AA" w:rsidP="003031AA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65138D9" w14:textId="77777777" w:rsidR="003031AA" w:rsidRPr="00F53688" w:rsidRDefault="003031AA" w:rsidP="0030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FEA583" w14:textId="09EEEACC" w:rsidR="003031AA" w:rsidRPr="00F53688" w:rsidRDefault="003031AA" w:rsidP="003031AA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031AA" w:rsidRPr="00F53688" w14:paraId="2ADF9B23" w14:textId="77777777" w:rsidTr="0090729E">
        <w:trPr>
          <w:cantSplit/>
        </w:trPr>
        <w:tc>
          <w:tcPr>
            <w:tcW w:w="4230" w:type="dxa"/>
          </w:tcPr>
          <w:p w14:paraId="2F9E6BCD" w14:textId="4BCFD096" w:rsidR="003031AA" w:rsidRPr="00F53688" w:rsidRDefault="003031AA" w:rsidP="0030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1"/>
              </w:tabs>
              <w:spacing w:line="240" w:lineRule="auto"/>
              <w:ind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ที่คาดว่าจะได้รับ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B9A72CF" w14:textId="7009DBAC" w:rsidR="003031AA" w:rsidRPr="00F53688" w:rsidRDefault="003031AA" w:rsidP="003031AA">
            <w:pPr>
              <w:pStyle w:val="acctfourfigures"/>
              <w:tabs>
                <w:tab w:val="clear" w:pos="765"/>
                <w:tab w:val="decimal" w:pos="1289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1,350</w:t>
            </w:r>
          </w:p>
        </w:tc>
        <w:tc>
          <w:tcPr>
            <w:tcW w:w="180" w:type="dxa"/>
            <w:vAlign w:val="bottom"/>
          </w:tcPr>
          <w:p w14:paraId="1F335926" w14:textId="77777777" w:rsidR="003031AA" w:rsidRPr="00F53688" w:rsidRDefault="003031AA" w:rsidP="003031A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EFDAA7" w14:textId="033D36EC" w:rsidR="003031AA" w:rsidRPr="00F53688" w:rsidRDefault="003031AA" w:rsidP="003031AA">
            <w:pPr>
              <w:pStyle w:val="acctfourfigures"/>
              <w:tabs>
                <w:tab w:val="clear" w:pos="765"/>
                <w:tab w:val="decimal" w:pos="1289"/>
              </w:tabs>
              <w:spacing w:line="240" w:lineRule="auto"/>
              <w:ind w:right="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(93)</w:t>
            </w:r>
          </w:p>
        </w:tc>
        <w:tc>
          <w:tcPr>
            <w:tcW w:w="270" w:type="dxa"/>
          </w:tcPr>
          <w:p w14:paraId="7FA3F5F5" w14:textId="77777777" w:rsidR="003031AA" w:rsidRPr="00F53688" w:rsidRDefault="003031AA" w:rsidP="003031AA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1FA82C" w14:textId="5D66723D" w:rsidR="003031AA" w:rsidRPr="00F53688" w:rsidRDefault="003031AA" w:rsidP="003031AA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1,314</w:t>
            </w:r>
          </w:p>
        </w:tc>
        <w:tc>
          <w:tcPr>
            <w:tcW w:w="180" w:type="dxa"/>
            <w:vAlign w:val="bottom"/>
          </w:tcPr>
          <w:p w14:paraId="698376AD" w14:textId="77777777" w:rsidR="003031AA" w:rsidRPr="00F53688" w:rsidRDefault="003031AA" w:rsidP="00303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6CAAC1" w14:textId="0E62B223" w:rsidR="003031AA" w:rsidRPr="00F53688" w:rsidRDefault="003031AA" w:rsidP="003031AA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(73)</w:t>
            </w:r>
          </w:p>
        </w:tc>
      </w:tr>
      <w:tr w:rsidR="00986BCB" w:rsidRPr="00F53688" w14:paraId="0081793F" w14:textId="77777777" w:rsidTr="0090729E">
        <w:trPr>
          <w:cantSplit/>
        </w:trPr>
        <w:tc>
          <w:tcPr>
            <w:tcW w:w="4230" w:type="dxa"/>
          </w:tcPr>
          <w:p w14:paraId="5F4F4C47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2E3356" w14:textId="72EF7C19" w:rsidR="00986BCB" w:rsidRPr="00F53688" w:rsidRDefault="00461BA3" w:rsidP="00986BCB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370,704</w:t>
            </w:r>
          </w:p>
        </w:tc>
        <w:tc>
          <w:tcPr>
            <w:tcW w:w="180" w:type="dxa"/>
          </w:tcPr>
          <w:p w14:paraId="0774212B" w14:textId="77777777" w:rsidR="00986BCB" w:rsidRPr="00F53688" w:rsidRDefault="00986BCB" w:rsidP="00986BC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292792" w14:textId="5E70AF6F" w:rsidR="00986BCB" w:rsidRPr="00F53688" w:rsidRDefault="00986BCB" w:rsidP="00986BCB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303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728</w:t>
            </w:r>
          </w:p>
        </w:tc>
        <w:tc>
          <w:tcPr>
            <w:tcW w:w="270" w:type="dxa"/>
          </w:tcPr>
          <w:p w14:paraId="7EDFCFB0" w14:textId="77777777" w:rsidR="00986BCB" w:rsidRPr="00F53688" w:rsidRDefault="00986BCB" w:rsidP="00986BC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79" w:right="9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2F84B4" w14:textId="37933701" w:rsidR="00986BCB" w:rsidRPr="00F53688" w:rsidRDefault="00461BA3" w:rsidP="00986BCB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398,208</w:t>
            </w:r>
          </w:p>
        </w:tc>
        <w:tc>
          <w:tcPr>
            <w:tcW w:w="180" w:type="dxa"/>
          </w:tcPr>
          <w:p w14:paraId="1902EAC0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8" w:right="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F476E2" w14:textId="7B588EA0" w:rsidR="00986BCB" w:rsidRPr="00F53688" w:rsidRDefault="00986BCB" w:rsidP="00986BCB">
            <w:pPr>
              <w:pStyle w:val="a0"/>
              <w:tabs>
                <w:tab w:val="decimal" w:pos="956"/>
              </w:tabs>
              <w:ind w:left="-18"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328,442</w:t>
            </w:r>
          </w:p>
        </w:tc>
      </w:tr>
    </w:tbl>
    <w:p w14:paraId="09D56774" w14:textId="77777777" w:rsidR="00C67A01" w:rsidRPr="00F53688" w:rsidRDefault="00C67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FBCC7F8" w14:textId="482F526D" w:rsidR="00DE151E" w:rsidRPr="00F53688" w:rsidRDefault="007F079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53688">
        <w:rPr>
          <w:rFonts w:ascii="Angsana New" w:hAnsi="Angsana New"/>
          <w:b/>
          <w:bCs/>
          <w:sz w:val="30"/>
          <w:szCs w:val="30"/>
        </w:rPr>
        <w:t>1</w:t>
      </w:r>
      <w:r w:rsidR="0008509C" w:rsidRPr="00F53688">
        <w:rPr>
          <w:rFonts w:ascii="Angsana New" w:hAnsi="Angsana New"/>
          <w:b/>
          <w:bCs/>
          <w:sz w:val="30"/>
          <w:szCs w:val="30"/>
        </w:rPr>
        <w:t>1</w:t>
      </w:r>
      <w:r w:rsidR="00DE151E" w:rsidRPr="00F53688">
        <w:rPr>
          <w:rFonts w:ascii="Angsana New" w:hAnsi="Angsana New"/>
          <w:b/>
          <w:bCs/>
          <w:sz w:val="30"/>
          <w:szCs w:val="30"/>
        </w:rPr>
        <w:tab/>
      </w:r>
      <w:r w:rsidR="00A23E13" w:rsidRPr="00F53688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08507F27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5179"/>
        <w:gridCol w:w="1139"/>
        <w:gridCol w:w="1341"/>
        <w:gridCol w:w="270"/>
        <w:gridCol w:w="1341"/>
      </w:tblGrid>
      <w:tr w:rsidR="000D25E7" w:rsidRPr="00F53688" w14:paraId="6D76409E" w14:textId="77777777" w:rsidTr="00875B9C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A9E50" w14:textId="77777777" w:rsidR="000D25E7" w:rsidRPr="00F53688" w:rsidRDefault="000D25E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65081DCE" w14:textId="77777777" w:rsidR="000D25E7" w:rsidRPr="00F53688" w:rsidRDefault="000D25E7" w:rsidP="000D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6C5144" w14:textId="77777777" w:rsidR="000D25E7" w:rsidRPr="00F53688" w:rsidRDefault="000D25E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25E7" w:rsidRPr="00F53688" w14:paraId="1C3F9B2D" w14:textId="77777777" w:rsidTr="00875B9C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9DFF6" w14:textId="77777777" w:rsidR="000D25E7" w:rsidRPr="00F53688" w:rsidRDefault="000D25E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6631D63A" w14:textId="77777777" w:rsidR="000D25E7" w:rsidRPr="00F53688" w:rsidRDefault="000D25E7" w:rsidP="00AB3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20F464A3" w14:textId="1F7D7E37" w:rsidR="000D25E7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C57477" w14:textId="77777777" w:rsidR="000D25E7" w:rsidRPr="00F53688" w:rsidRDefault="000D25E7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11DC5C" w14:textId="0E658C82" w:rsidR="000D25E7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D25E7" w:rsidRPr="00F53688" w14:paraId="32A1FD12" w14:textId="77777777" w:rsidTr="00875B9C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0DA73" w14:textId="77777777" w:rsidR="000D25E7" w:rsidRPr="00F53688" w:rsidRDefault="000D25E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0394419" w14:textId="77777777" w:rsidR="000D25E7" w:rsidRPr="00F53688" w:rsidRDefault="000D25E7" w:rsidP="000D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F63026" w14:textId="77777777" w:rsidR="000D25E7" w:rsidRPr="00F53688" w:rsidRDefault="000D25E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6BCB" w:rsidRPr="00F53688" w14:paraId="155DEE4C" w14:textId="77777777" w:rsidTr="00875B9C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</w:tcPr>
          <w:p w14:paraId="0B765829" w14:textId="4EC4066A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620CE59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9901AD" w14:textId="5FEB364E" w:rsidR="00986BCB" w:rsidRPr="00F53688" w:rsidRDefault="002E163A" w:rsidP="00304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14,555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E21F6A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DC0FFC" w14:textId="66EF312B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14,545</w:t>
            </w:r>
          </w:p>
        </w:tc>
      </w:tr>
      <w:tr w:rsidR="00986BCB" w:rsidRPr="00F53688" w14:paraId="0CAB86AE" w14:textId="77777777" w:rsidTr="00875B9C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B927B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387F58DB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809564" w14:textId="5D8F3164" w:rsidR="00986BCB" w:rsidRPr="00F53688" w:rsidRDefault="002E163A" w:rsidP="00304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47EFC9E9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21CC68" w14:textId="013E1BE9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</w:tr>
      <w:tr w:rsidR="00986BCB" w:rsidRPr="00F53688" w14:paraId="4C465094" w14:textId="77777777" w:rsidTr="00875B9C"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5A6CF8" w14:textId="52EEE9F3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471342EE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8FB8053" w14:textId="5966A81C" w:rsidR="00986BCB" w:rsidRPr="00F53688" w:rsidRDefault="002E163A" w:rsidP="00304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14,555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</w:tcPr>
          <w:p w14:paraId="7376BE26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D69BB61" w14:textId="46C1729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14,555</w:t>
            </w:r>
          </w:p>
        </w:tc>
      </w:tr>
    </w:tbl>
    <w:p w14:paraId="637DB60E" w14:textId="77777777" w:rsidR="00404F3E" w:rsidRPr="00F53688" w:rsidRDefault="00404F3E" w:rsidP="009C4085">
      <w:pPr>
        <w:tabs>
          <w:tab w:val="clear" w:pos="680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70F7CC4" w14:textId="5FDB8F8A" w:rsidR="00DE151E" w:rsidRPr="00F53688" w:rsidRDefault="00966179" w:rsidP="009C4085">
      <w:pPr>
        <w:tabs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="007F0795" w:rsidRPr="00F53688">
        <w:rPr>
          <w:rFonts w:ascii="Angsana New" w:hAnsi="Angsana New"/>
          <w:sz w:val="30"/>
          <w:szCs w:val="30"/>
        </w:rPr>
        <w:t>29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0132A1" w:rsidRPr="00F53688">
        <w:rPr>
          <w:rFonts w:ascii="Angsana New" w:hAnsi="Angsana New" w:hint="cs"/>
          <w:sz w:val="30"/>
          <w:szCs w:val="30"/>
          <w:cs/>
        </w:rPr>
        <w:t>กันยายน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75357E" w:rsidRPr="00F53688">
        <w:rPr>
          <w:rFonts w:ascii="Angsana New" w:hAnsi="Angsana New"/>
          <w:sz w:val="30"/>
          <w:szCs w:val="30"/>
        </w:rPr>
        <w:t>0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คณะกรรมกา</w:t>
      </w:r>
      <w:r w:rsidR="000132A1" w:rsidRPr="00F53688">
        <w:rPr>
          <w:rFonts w:ascii="Angsana New" w:hAnsi="Angsana New"/>
          <w:sz w:val="30"/>
          <w:szCs w:val="30"/>
          <w:cs/>
        </w:rPr>
        <w:t>รมีมติอนุมัติให้จัดตั้ง</w:t>
      </w:r>
      <w:r w:rsidR="009C4085" w:rsidRPr="00F53688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0132A1" w:rsidRPr="00F53688">
        <w:rPr>
          <w:rFonts w:ascii="Angsana New" w:hAnsi="Angsana New"/>
          <w:sz w:val="30"/>
          <w:szCs w:val="30"/>
          <w:cs/>
        </w:rPr>
        <w:t>บริษัท ไทยออยล์</w:t>
      </w:r>
      <w:r w:rsidRPr="00F53688">
        <w:rPr>
          <w:rFonts w:ascii="Angsana New" w:hAnsi="Angsana New"/>
          <w:sz w:val="30"/>
          <w:szCs w:val="30"/>
          <w:cs/>
        </w:rPr>
        <w:t xml:space="preserve"> ศูนย์บริหารเงิน จำกัด เพื่อบริหารจัดการด้านการเงินของกลุ่มบริษัท โดยถือหุ้นในสัดส่วน</w:t>
      </w:r>
      <w:r w:rsidR="00A75F9F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ร้อยละ </w:t>
      </w:r>
      <w:r w:rsidR="00391EEF" w:rsidRPr="00F53688">
        <w:rPr>
          <w:rFonts w:ascii="Angsana New" w:hAnsi="Angsana New"/>
          <w:sz w:val="30"/>
          <w:szCs w:val="30"/>
        </w:rPr>
        <w:t>99.99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7F0795" w:rsidRPr="00F53688">
        <w:rPr>
          <w:rFonts w:ascii="Angsana New" w:hAnsi="Angsana New"/>
          <w:sz w:val="30"/>
          <w:szCs w:val="30"/>
        </w:rPr>
        <w:t>3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0132A1" w:rsidRPr="00F53688">
        <w:rPr>
          <w:rFonts w:ascii="Angsana New" w:hAnsi="Angsana New" w:hint="cs"/>
          <w:sz w:val="30"/>
          <w:szCs w:val="30"/>
          <w:cs/>
        </w:rPr>
        <w:t>ตุล</w:t>
      </w:r>
      <w:r w:rsidRPr="00F53688">
        <w:rPr>
          <w:rFonts w:ascii="Angsana New" w:hAnsi="Angsana New"/>
          <w:sz w:val="30"/>
          <w:szCs w:val="30"/>
          <w:cs/>
        </w:rPr>
        <w:t xml:space="preserve">าคม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75357E" w:rsidRPr="00F53688">
        <w:rPr>
          <w:rFonts w:ascii="Angsana New" w:hAnsi="Angsana New"/>
          <w:sz w:val="30"/>
          <w:szCs w:val="30"/>
        </w:rPr>
        <w:t>0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บริษัทดังกล่าวได้จดทะเบียนจัดตั้งบริษัทด้วยทุนจดทะเบียน </w:t>
      </w:r>
      <w:r w:rsidR="007F0795" w:rsidRPr="00F53688">
        <w:rPr>
          <w:rFonts w:ascii="Angsana New" w:hAnsi="Angsana New"/>
          <w:sz w:val="30"/>
          <w:szCs w:val="30"/>
        </w:rPr>
        <w:t>1</w:t>
      </w:r>
      <w:r w:rsidR="0075357E" w:rsidRPr="00F53688">
        <w:rPr>
          <w:rFonts w:ascii="Angsana New" w:hAnsi="Angsana New"/>
          <w:sz w:val="30"/>
          <w:szCs w:val="30"/>
        </w:rPr>
        <w:t>0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ล้านบาท และได้เรียกชำระค่าหุ้นจำนวน </w:t>
      </w:r>
      <w:r w:rsidR="007F0795" w:rsidRPr="00F53688">
        <w:rPr>
          <w:rFonts w:ascii="Angsana New" w:hAnsi="Angsana New"/>
          <w:sz w:val="30"/>
          <w:szCs w:val="30"/>
        </w:rPr>
        <w:t>1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ล้านหุ้น มูลค่าหุ้นละ </w:t>
      </w:r>
      <w:r w:rsidR="007F0795" w:rsidRPr="00F53688">
        <w:rPr>
          <w:rFonts w:ascii="Angsana New" w:hAnsi="Angsana New" w:hint="cs"/>
          <w:sz w:val="30"/>
          <w:szCs w:val="30"/>
        </w:rPr>
        <w:t>1</w:t>
      </w:r>
      <w:r w:rsidR="0075357E" w:rsidRPr="00F53688">
        <w:rPr>
          <w:rFonts w:ascii="Angsana New" w:hAnsi="Angsana New"/>
          <w:sz w:val="30"/>
          <w:szCs w:val="30"/>
        </w:rPr>
        <w:t>0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บาท เป็นจำนวนเงินรวม </w:t>
      </w:r>
      <w:r w:rsidR="007F0795" w:rsidRPr="00F53688">
        <w:rPr>
          <w:rFonts w:ascii="Angsana New" w:hAnsi="Angsana New"/>
          <w:sz w:val="30"/>
          <w:szCs w:val="30"/>
        </w:rPr>
        <w:t>1</w:t>
      </w:r>
      <w:r w:rsidR="0075357E" w:rsidRPr="00F53688">
        <w:rPr>
          <w:rFonts w:ascii="Angsana New" w:hAnsi="Angsana New"/>
          <w:sz w:val="30"/>
          <w:szCs w:val="30"/>
        </w:rPr>
        <w:t>0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ล้านบาท พร้อม</w:t>
      </w:r>
      <w:r w:rsidR="005A7D4F" w:rsidRPr="00F53688">
        <w:rPr>
          <w:rFonts w:ascii="Angsana New" w:hAnsi="Angsana New" w:hint="cs"/>
          <w:sz w:val="30"/>
          <w:szCs w:val="30"/>
          <w:cs/>
        </w:rPr>
        <w:t>ทั้ง</w:t>
      </w:r>
      <w:r w:rsidRPr="00F53688">
        <w:rPr>
          <w:rFonts w:ascii="Angsana New" w:hAnsi="Angsana New"/>
          <w:sz w:val="30"/>
          <w:szCs w:val="30"/>
          <w:cs/>
        </w:rPr>
        <w:t xml:space="preserve">ชำระเงินค่าหุ้นดังกล่าวเต็มจำนวนแล้วในเดือนธันวาคม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75357E" w:rsidRPr="00F53688">
        <w:rPr>
          <w:rFonts w:ascii="Angsana New" w:hAnsi="Angsana New"/>
          <w:sz w:val="30"/>
          <w:szCs w:val="30"/>
        </w:rPr>
        <w:t>0</w:t>
      </w:r>
    </w:p>
    <w:p w14:paraId="642B4F23" w14:textId="77777777" w:rsidR="002122E8" w:rsidRPr="00F53688" w:rsidRDefault="002122E8" w:rsidP="009C4085">
      <w:pPr>
        <w:tabs>
          <w:tab w:val="clear" w:pos="680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DB1864B" w14:textId="316A26D7" w:rsidR="002B4884" w:rsidRPr="00F53688" w:rsidRDefault="002B4884" w:rsidP="009C4085">
      <w:pPr>
        <w:tabs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F53688">
        <w:rPr>
          <w:rFonts w:ascii="Angsana New" w:hAnsi="Angsana New" w:hint="cs"/>
          <w:sz w:val="30"/>
          <w:szCs w:val="30"/>
          <w:cs/>
        </w:rPr>
        <w:t>ภายใต้สัญญาการให้การสนับสนุนทางการเงินกับสถาบันการเงินหลายแห่ง บริษัทย่อยแห่งห</w:t>
      </w:r>
      <w:r w:rsidR="00F81AD9" w:rsidRPr="00F53688">
        <w:rPr>
          <w:rFonts w:ascii="Angsana New" w:hAnsi="Angsana New" w:hint="cs"/>
          <w:sz w:val="30"/>
          <w:szCs w:val="30"/>
          <w:cs/>
        </w:rPr>
        <w:t>นึ่ง</w:t>
      </w:r>
      <w:r w:rsidRPr="00F53688">
        <w:rPr>
          <w:rFonts w:ascii="Angsana New" w:hAnsi="Angsana New" w:hint="cs"/>
          <w:sz w:val="30"/>
          <w:szCs w:val="30"/>
          <w:cs/>
        </w:rPr>
        <w:t>ในฐานะผู้ถือหุ้นบริษัท</w:t>
      </w:r>
      <w:r w:rsidR="00F81AD9" w:rsidRPr="00F53688">
        <w:rPr>
          <w:rFonts w:ascii="Angsana New" w:hAnsi="Angsana New" w:hint="cs"/>
          <w:sz w:val="30"/>
          <w:szCs w:val="30"/>
          <w:cs/>
        </w:rPr>
        <w:t>ย่อยทางอ้อมแห่งหนึ่ง</w:t>
      </w:r>
      <w:r w:rsidRPr="00F53688">
        <w:rPr>
          <w:rFonts w:ascii="Angsana New" w:hAnsi="Angsana New" w:hint="cs"/>
          <w:sz w:val="30"/>
          <w:szCs w:val="30"/>
          <w:cs/>
        </w:rPr>
        <w:t xml:space="preserve"> มีภาระผูกพันตามที่ระบุไว้ในสัญญา เช่น การรักษาสัดส่วนการถือหุ้น การให้</w:t>
      </w:r>
      <w:r w:rsidR="00F81AD9" w:rsidRPr="00F53688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F53688">
        <w:rPr>
          <w:rFonts w:ascii="Angsana New" w:hAnsi="Angsana New" w:hint="cs"/>
          <w:sz w:val="30"/>
          <w:szCs w:val="30"/>
          <w:cs/>
        </w:rPr>
        <w:t>การสนับสนุนทางการเงินตามสัดส่วนการถือหุ้น ทั้งนี้เพื่อให้เป็นไปตามเงื่อนไขสัญญาเงินกู้ยืมระยะยาว</w:t>
      </w:r>
    </w:p>
    <w:p w14:paraId="40D38A22" w14:textId="77777777" w:rsidR="0008509C" w:rsidRPr="00F53688" w:rsidRDefault="0008509C" w:rsidP="009C4085">
      <w:pPr>
        <w:tabs>
          <w:tab w:val="clear" w:pos="680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530B5EA" w14:textId="77777777" w:rsidR="00DB4386" w:rsidRPr="00F53688" w:rsidRDefault="00DB4386" w:rsidP="009C4085">
      <w:pPr>
        <w:tabs>
          <w:tab w:val="clear" w:pos="680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1EFB51B" w14:textId="77777777" w:rsidR="00CE0B32" w:rsidRPr="00F53688" w:rsidRDefault="00CE0B32" w:rsidP="009C4085">
      <w:pPr>
        <w:tabs>
          <w:tab w:val="clear" w:pos="680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8BF8D0D" w14:textId="77777777" w:rsidR="00DB4386" w:rsidRPr="00F53688" w:rsidRDefault="00DB4386" w:rsidP="009C4085">
      <w:pPr>
        <w:tabs>
          <w:tab w:val="clear" w:pos="680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7930AA8" w14:textId="77777777" w:rsidR="00DB4386" w:rsidRPr="00F53688" w:rsidRDefault="00DB4386" w:rsidP="009C4085">
      <w:pPr>
        <w:tabs>
          <w:tab w:val="clear" w:pos="680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3C7F23A" w14:textId="6643AB2F" w:rsidR="002122E8" w:rsidRPr="00F53688" w:rsidRDefault="000C381F" w:rsidP="002122E8">
      <w:pPr>
        <w:tabs>
          <w:tab w:val="clear" w:pos="680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53688">
        <w:rPr>
          <w:rFonts w:ascii="Angsana New" w:hAnsi="Angsana New"/>
          <w:b/>
          <w:bCs/>
          <w:sz w:val="30"/>
          <w:szCs w:val="30"/>
          <w:cs/>
        </w:rPr>
        <w:lastRenderedPageBreak/>
        <w:t>การพิจารณาการด้อยค่าของเงินให้กู้ยืมและเงินลงทุนในบริษัทย่อยแห่งหนึ่ง</w:t>
      </w:r>
    </w:p>
    <w:p w14:paraId="4D0B2974" w14:textId="77777777" w:rsidR="000C381F" w:rsidRPr="00F53688" w:rsidRDefault="000C381F" w:rsidP="002122E8">
      <w:pPr>
        <w:tabs>
          <w:tab w:val="clear" w:pos="680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EC134F6" w14:textId="7D7FEE44" w:rsidR="003448CB" w:rsidRPr="00F53688" w:rsidRDefault="002122E8" w:rsidP="003448CB">
      <w:pPr>
        <w:tabs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บริษัทได้ประเมินมูลค่าที่คาดว่าจะได้รับคืน</w:t>
      </w:r>
      <w:r w:rsidR="000C381F" w:rsidRPr="00F53688">
        <w:rPr>
          <w:rFonts w:ascii="Angsana New" w:hAnsi="Angsana New" w:hint="cs"/>
          <w:sz w:val="30"/>
          <w:szCs w:val="30"/>
          <w:cs/>
        </w:rPr>
        <w:t>ขอ</w:t>
      </w:r>
      <w:r w:rsidR="000C381F" w:rsidRPr="00F53688">
        <w:rPr>
          <w:rFonts w:ascii="Angsana New" w:hAnsi="Angsana New"/>
          <w:sz w:val="30"/>
          <w:szCs w:val="30"/>
          <w:cs/>
        </w:rPr>
        <w:t>ง</w:t>
      </w:r>
      <w:r w:rsidR="000C381F" w:rsidRPr="00F53688">
        <w:rPr>
          <w:rFonts w:ascii="Angsana New" w:hAnsi="Angsana New" w:hint="cs"/>
          <w:sz w:val="30"/>
          <w:szCs w:val="30"/>
          <w:cs/>
        </w:rPr>
        <w:t>เงินให้กู้ยืมและ</w:t>
      </w:r>
      <w:r w:rsidR="000C381F" w:rsidRPr="00F53688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F53688">
        <w:rPr>
          <w:rFonts w:ascii="Angsana New" w:hAnsi="Angsana New"/>
          <w:sz w:val="30"/>
          <w:szCs w:val="30"/>
          <w:cs/>
        </w:rPr>
        <w:t xml:space="preserve"> ไทยออยล์มารีน จำกัด </w:t>
      </w:r>
      <w:r w:rsidR="00C33986" w:rsidRPr="00F53688">
        <w:rPr>
          <w:rFonts w:ascii="Angsana New" w:hAnsi="Angsana New"/>
          <w:sz w:val="30"/>
          <w:szCs w:val="30"/>
        </w:rPr>
        <w:br/>
      </w:r>
      <w:r w:rsidRPr="00F53688">
        <w:rPr>
          <w:rFonts w:ascii="Angsana New" w:hAnsi="Angsana New"/>
          <w:sz w:val="30"/>
          <w:szCs w:val="30"/>
          <w:cs/>
        </w:rPr>
        <w:t>โดยพิจารณาจากประมาณการคิดลดกระแสเงินสดที่จะได้รับในอนาคต ข้อสมมติฐานที่สำคัญที่ใช้ในการประเมิน</w:t>
      </w:r>
      <w:r w:rsidR="000C381F" w:rsidRPr="00F53688">
        <w:rPr>
          <w:rFonts w:ascii="Angsana New" w:hAnsi="Angsana New" w:hint="cs"/>
          <w:sz w:val="30"/>
          <w:szCs w:val="30"/>
          <w:cs/>
        </w:rPr>
        <w:t xml:space="preserve">      </w:t>
      </w:r>
      <w:r w:rsidRPr="00F53688">
        <w:rPr>
          <w:rFonts w:ascii="Angsana New" w:hAnsi="Angsana New"/>
          <w:sz w:val="30"/>
          <w:szCs w:val="30"/>
          <w:cs/>
        </w:rPr>
        <w:t>มูลค่าที่คาดว่าจะได้รับคืน ได้แก่ ปริมาณการให้บริการขนส่ง ราคาค่าบริการขนส่ง ต้นทุนจากการดำเนินงาน อัตราการเติบโตระยะยาว ซึ่งได้มาจากการประมาณการรายได้ในอนาคตโดยอาศัยประสบการณ์ในอดีตปรับปรุงด้วยรายได้ที่คาดว่าจะได้รับ และอัตราคิดลดซึ่งเป็นอัตราถัวเฉลี่ยถ่วงน้ำหนักของเงินทุนของธุรกิจ (</w:t>
      </w:r>
      <w:r w:rsidRPr="00F53688">
        <w:rPr>
          <w:rFonts w:ascii="Angsana New" w:hAnsi="Angsana New"/>
          <w:sz w:val="30"/>
          <w:szCs w:val="30"/>
        </w:rPr>
        <w:t xml:space="preserve">WACC) </w:t>
      </w:r>
      <w:r w:rsidRPr="00F53688">
        <w:rPr>
          <w:rFonts w:ascii="Angsana New" w:hAnsi="Angsana New"/>
          <w:sz w:val="30"/>
          <w:szCs w:val="30"/>
          <w:cs/>
        </w:rPr>
        <w:t xml:space="preserve">ที่อัตราร้อยละ </w:t>
      </w:r>
      <w:r w:rsidR="009951A9" w:rsidRPr="00F53688">
        <w:rPr>
          <w:rFonts w:ascii="Angsana New" w:hAnsi="Angsana New"/>
          <w:sz w:val="30"/>
          <w:szCs w:val="30"/>
        </w:rPr>
        <w:t>8.2</w:t>
      </w:r>
      <w:r w:rsidR="009923A1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การประมาณการมูลค่าที่จะได้รับคืนสูงกว่ามูลค่าตาม</w:t>
      </w:r>
      <w:r w:rsidR="003448CB" w:rsidRPr="00F53688">
        <w:rPr>
          <w:rFonts w:ascii="Angsana New" w:hAnsi="Angsana New"/>
          <w:sz w:val="30"/>
          <w:szCs w:val="30"/>
          <w:cs/>
        </w:rPr>
        <w:t>บัญชี บริษัทจึงไม่</w:t>
      </w:r>
      <w:r w:rsidR="004A6068" w:rsidRPr="00F53688">
        <w:rPr>
          <w:rFonts w:ascii="Angsana New" w:hAnsi="Angsana New" w:hint="cs"/>
          <w:sz w:val="30"/>
          <w:szCs w:val="30"/>
          <w:cs/>
        </w:rPr>
        <w:t>ต้อง</w:t>
      </w:r>
      <w:r w:rsidR="003448CB" w:rsidRPr="00F53688">
        <w:rPr>
          <w:rFonts w:ascii="Angsana New" w:hAnsi="Angsana New"/>
          <w:sz w:val="30"/>
          <w:szCs w:val="30"/>
          <w:cs/>
        </w:rPr>
        <w:t xml:space="preserve">รับรู้ขาดทุนจากการด้อยค่าในงบการเงินของบริษัท ทั้งนี้การเพิ่มขึ้นของอัตราคิดลดในอัตราที่มากกว่าร้อยละ </w:t>
      </w:r>
      <w:r w:rsidR="001D7AE2" w:rsidRPr="00F53688">
        <w:rPr>
          <w:rFonts w:ascii="Angsana New" w:hAnsi="Angsana New"/>
          <w:sz w:val="30"/>
          <w:szCs w:val="30"/>
        </w:rPr>
        <w:t>2.2</w:t>
      </w:r>
      <w:r w:rsidR="003448CB" w:rsidRPr="00F53688">
        <w:rPr>
          <w:rFonts w:ascii="Angsana New" w:hAnsi="Angsana New"/>
          <w:sz w:val="30"/>
          <w:szCs w:val="30"/>
        </w:rPr>
        <w:t xml:space="preserve"> </w:t>
      </w:r>
      <w:r w:rsidR="003448CB" w:rsidRPr="00F53688">
        <w:rPr>
          <w:rFonts w:ascii="Angsana New" w:hAnsi="Angsana New"/>
          <w:sz w:val="30"/>
          <w:szCs w:val="30"/>
          <w:cs/>
        </w:rPr>
        <w:t>จะทำให้มูลค่าตามบัญชีสูงกว่ามูลค่าที่คาดว่าจะได้รับคืน</w:t>
      </w:r>
    </w:p>
    <w:p w14:paraId="78C3810D" w14:textId="77777777" w:rsidR="008C6F31" w:rsidRPr="00F53688" w:rsidRDefault="008C6F31" w:rsidP="003448CB">
      <w:pPr>
        <w:tabs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F3AD89D" w14:textId="2149421D" w:rsidR="008C6F31" w:rsidRPr="00F53688" w:rsidRDefault="008C6F31" w:rsidP="003448CB">
      <w:pPr>
        <w:tabs>
          <w:tab w:val="clear" w:pos="680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53688">
        <w:rPr>
          <w:rFonts w:ascii="Angsana New" w:hAnsi="Angsana New"/>
          <w:b/>
          <w:bCs/>
          <w:sz w:val="30"/>
          <w:szCs w:val="30"/>
          <w:cs/>
        </w:rPr>
        <w:t>การเพิ่มทุนจดทะเบียนของบริษัท ท๊อป มารีไทม์ เซอร์วิส จำกัด</w:t>
      </w:r>
    </w:p>
    <w:p w14:paraId="127A0B09" w14:textId="77777777" w:rsidR="008C6F31" w:rsidRPr="00F53688" w:rsidRDefault="008C6F31" w:rsidP="003448CB">
      <w:pPr>
        <w:tabs>
          <w:tab w:val="clear" w:pos="680"/>
        </w:tabs>
        <w:ind w:left="567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519AE17" w14:textId="50779DBE" w:rsidR="003448CB" w:rsidRPr="00F53688" w:rsidRDefault="008C6F31" w:rsidP="00AE1F1C">
      <w:pPr>
        <w:tabs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  <w:sectPr w:rsidR="003448CB" w:rsidRPr="00F53688" w:rsidSect="00F61830">
          <w:pgSz w:w="11909" w:h="16834" w:code="9"/>
          <w:pgMar w:top="691" w:right="1152" w:bottom="576" w:left="1152" w:header="720" w:footer="720" w:gutter="0"/>
          <w:cols w:space="720"/>
        </w:sectPr>
      </w:pPr>
      <w:r w:rsidRPr="00F5368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F53688">
        <w:rPr>
          <w:rFonts w:ascii="Angsana New" w:hAnsi="Angsana New"/>
          <w:sz w:val="30"/>
          <w:szCs w:val="30"/>
        </w:rPr>
        <w:t xml:space="preserve">20 </w:t>
      </w:r>
      <w:r w:rsidRPr="00F53688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F53688">
        <w:rPr>
          <w:rFonts w:ascii="Angsana New" w:hAnsi="Angsana New"/>
          <w:sz w:val="30"/>
          <w:szCs w:val="30"/>
        </w:rPr>
        <w:t xml:space="preserve">2561 </w:t>
      </w:r>
      <w:r w:rsidRPr="00F53688">
        <w:rPr>
          <w:rFonts w:ascii="Angsana New" w:hAnsi="Angsana New" w:hint="cs"/>
          <w:sz w:val="30"/>
          <w:szCs w:val="30"/>
          <w:cs/>
        </w:rPr>
        <w:t xml:space="preserve">ที่ประชุมวิสามัญผู้ถือหุ้นของบริษัท </w:t>
      </w:r>
      <w:r w:rsidRPr="00F53688">
        <w:rPr>
          <w:rFonts w:ascii="Angsana New" w:hAnsi="Angsana New"/>
          <w:sz w:val="30"/>
          <w:szCs w:val="30"/>
          <w:cs/>
        </w:rPr>
        <w:t>ท๊อป มารีไทม์ เซอร์วิส จำกัด</w:t>
      </w:r>
      <w:r w:rsidRPr="00F53688">
        <w:rPr>
          <w:rFonts w:ascii="Angsana New" w:hAnsi="Angsana New" w:hint="cs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 xml:space="preserve">(“TMS”) </w:t>
      </w:r>
      <w:r w:rsidRPr="00F53688">
        <w:rPr>
          <w:rFonts w:ascii="Angsana New" w:hAnsi="Angsana New" w:hint="cs"/>
          <w:sz w:val="30"/>
          <w:szCs w:val="30"/>
          <w:cs/>
        </w:rPr>
        <w:t xml:space="preserve">ได้มีมติเพิ่มทุนจดทะเบียนจำนวน </w:t>
      </w:r>
      <w:r w:rsidRPr="00F53688">
        <w:rPr>
          <w:rFonts w:ascii="Angsana New" w:hAnsi="Angsana New"/>
          <w:sz w:val="30"/>
          <w:szCs w:val="30"/>
        </w:rPr>
        <w:t xml:space="preserve">250 </w:t>
      </w:r>
      <w:r w:rsidRPr="00F53688"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Pr="00F53688">
        <w:rPr>
          <w:rFonts w:ascii="Angsana New" w:hAnsi="Angsana New"/>
          <w:sz w:val="30"/>
          <w:szCs w:val="30"/>
        </w:rPr>
        <w:t xml:space="preserve">520 </w:t>
      </w:r>
      <w:r w:rsidRPr="00F53688">
        <w:rPr>
          <w:rFonts w:ascii="Angsana New" w:hAnsi="Angsana New" w:hint="cs"/>
          <w:sz w:val="30"/>
          <w:szCs w:val="30"/>
          <w:cs/>
        </w:rPr>
        <w:t xml:space="preserve">ล้านบาท จากทุนจดทะเบียนเดิม </w:t>
      </w:r>
      <w:r w:rsidRPr="00F53688">
        <w:rPr>
          <w:rFonts w:ascii="Angsana New" w:hAnsi="Angsana New"/>
          <w:sz w:val="30"/>
          <w:szCs w:val="30"/>
        </w:rPr>
        <w:t xml:space="preserve">270 </w:t>
      </w:r>
      <w:r w:rsidRPr="00F53688">
        <w:rPr>
          <w:rFonts w:ascii="Angsana New" w:hAnsi="Angsana New" w:hint="cs"/>
          <w:sz w:val="30"/>
          <w:szCs w:val="30"/>
          <w:cs/>
        </w:rPr>
        <w:t>ล้านบาท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 xml:space="preserve">การเพิ่มทุนจดทะเบียนของ </w:t>
      </w:r>
      <w:r w:rsidRPr="00F53688">
        <w:rPr>
          <w:rFonts w:ascii="Angsana New" w:hAnsi="Angsana New"/>
          <w:sz w:val="30"/>
          <w:szCs w:val="30"/>
        </w:rPr>
        <w:t xml:space="preserve">TMS </w:t>
      </w:r>
      <w:r w:rsidRPr="00F53688">
        <w:rPr>
          <w:rFonts w:ascii="Angsana New" w:hAnsi="Angsana New" w:hint="cs"/>
          <w:sz w:val="30"/>
          <w:szCs w:val="30"/>
          <w:cs/>
        </w:rPr>
        <w:t xml:space="preserve">ได้กระทำการแล้วเสร็จภายในสิ้นเดือนพฤศจิกายน </w:t>
      </w:r>
      <w:r w:rsidRPr="00F53688">
        <w:rPr>
          <w:rFonts w:ascii="Angsana New" w:hAnsi="Angsana New"/>
          <w:sz w:val="30"/>
          <w:szCs w:val="30"/>
        </w:rPr>
        <w:t xml:space="preserve">2561 </w:t>
      </w:r>
      <w:r w:rsidRPr="00F53688">
        <w:rPr>
          <w:rFonts w:ascii="Angsana New" w:hAnsi="Angsana New" w:hint="cs"/>
          <w:sz w:val="30"/>
          <w:szCs w:val="30"/>
          <w:cs/>
        </w:rPr>
        <w:t xml:space="preserve">โดยวัตถุประสงค์ในการเพิ่มทุนครั้งนี้ เพื่อปรับโครงสร้างหนี้ของ </w:t>
      </w:r>
      <w:r w:rsidRPr="00F53688">
        <w:rPr>
          <w:rFonts w:ascii="Angsana New" w:hAnsi="Angsana New"/>
          <w:sz w:val="30"/>
          <w:szCs w:val="30"/>
        </w:rPr>
        <w:t xml:space="preserve">TMS </w:t>
      </w:r>
      <w:r w:rsidRPr="00F53688">
        <w:rPr>
          <w:rFonts w:ascii="Angsana New" w:hAnsi="Angsana New" w:hint="cs"/>
          <w:sz w:val="30"/>
          <w:szCs w:val="30"/>
          <w:cs/>
        </w:rPr>
        <w:t>ให้สอดคล้องกับสภาวะทางธุรกิจ</w:t>
      </w:r>
      <w:r w:rsidRPr="00F53688">
        <w:rPr>
          <w:rFonts w:ascii="Angsana New" w:hAnsi="Angsana New"/>
          <w:sz w:val="30"/>
          <w:szCs w:val="30"/>
        </w:rPr>
        <w:t xml:space="preserve"> </w:t>
      </w:r>
    </w:p>
    <w:p w14:paraId="183231F0" w14:textId="1E789138" w:rsidR="00DE151E" w:rsidRPr="00F53688" w:rsidRDefault="00DE151E" w:rsidP="00831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986BCB" w:rsidRPr="00F53688">
        <w:rPr>
          <w:rFonts w:ascii="Angsana New" w:hAnsi="Angsana New"/>
          <w:sz w:val="30"/>
          <w:szCs w:val="30"/>
        </w:rPr>
        <w:t>1</w:t>
      </w:r>
      <w:r w:rsidR="00962472" w:rsidRPr="00F53688">
        <w:rPr>
          <w:rFonts w:ascii="Angsana New" w:hAnsi="Angsana New"/>
          <w:sz w:val="30"/>
          <w:szCs w:val="30"/>
        </w:rPr>
        <w:t xml:space="preserve"> </w:t>
      </w:r>
      <w:r w:rsidR="00962472" w:rsidRPr="00F53688">
        <w:rPr>
          <w:rFonts w:ascii="Angsana New" w:hAnsi="Angsana New"/>
          <w:sz w:val="30"/>
          <w:szCs w:val="30"/>
          <w:cs/>
        </w:rPr>
        <w:t xml:space="preserve">และ </w:t>
      </w:r>
      <w:r w:rsidR="00986BCB" w:rsidRPr="00F53688">
        <w:rPr>
          <w:rFonts w:ascii="Angsana New" w:hAnsi="Angsana New"/>
          <w:sz w:val="30"/>
          <w:szCs w:val="30"/>
        </w:rPr>
        <w:t>2560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และเงินปันผลรับสำหรับแต่ละปีสิ้นสุดวันเดียวกัน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มีดังนี้</w:t>
      </w:r>
    </w:p>
    <w:p w14:paraId="58B289A5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14781" w:type="dxa"/>
        <w:tblInd w:w="-72" w:type="dxa"/>
        <w:tblLook w:val="0000" w:firstRow="0" w:lastRow="0" w:firstColumn="0" w:lastColumn="0" w:noHBand="0" w:noVBand="0"/>
      </w:tblPr>
      <w:tblGrid>
        <w:gridCol w:w="3333"/>
        <w:gridCol w:w="978"/>
        <w:gridCol w:w="236"/>
        <w:gridCol w:w="1082"/>
        <w:gridCol w:w="252"/>
        <w:gridCol w:w="1243"/>
        <w:gridCol w:w="236"/>
        <w:gridCol w:w="1294"/>
        <w:gridCol w:w="236"/>
        <w:gridCol w:w="1222"/>
        <w:gridCol w:w="236"/>
        <w:gridCol w:w="1204"/>
        <w:gridCol w:w="236"/>
        <w:gridCol w:w="1355"/>
        <w:gridCol w:w="283"/>
        <w:gridCol w:w="1355"/>
      </w:tblGrid>
      <w:tr w:rsidR="00DE151E" w:rsidRPr="00F53688" w14:paraId="2FCF9296" w14:textId="77777777" w:rsidTr="00FD5869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54576764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4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826491C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151E" w:rsidRPr="00F53688" w14:paraId="5DFAB11F" w14:textId="77777777" w:rsidTr="00FD5869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49374F0C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E04EEE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D40FCEA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3391E6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70E5D1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2D64C8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802F09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995910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151E" w:rsidRPr="00F53688" w14:paraId="66E79A02" w14:textId="77777777" w:rsidTr="00FD5869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569EB31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0BD72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F20A7FD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D96C34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18D1D2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363157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0FBE74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0A5EE7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</w:tr>
      <w:tr w:rsidR="008A4327" w:rsidRPr="00F53688" w14:paraId="137F9117" w14:textId="77777777" w:rsidTr="00E21A58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5E0C339D" w14:textId="77777777" w:rsidR="008A4327" w:rsidRPr="00F53688" w:rsidRDefault="008A432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1524F5AA" w14:textId="31866301" w:rsidR="008A4327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F13640" w14:textId="77777777" w:rsidR="008A4327" w:rsidRPr="00F53688" w:rsidRDefault="008A432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51BB17A1" w14:textId="17FBACC1" w:rsidR="008A4327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186684A" w14:textId="77777777" w:rsidR="008A4327" w:rsidRPr="00F53688" w:rsidRDefault="008A432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6C5B8877" w14:textId="20D09ABB" w:rsidR="008A4327" w:rsidRPr="00F53688" w:rsidRDefault="007F0795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8F362B" w14:textId="77777777" w:rsidR="008A4327" w:rsidRPr="00F53688" w:rsidRDefault="008A4327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271DC9B1" w14:textId="25AFF8AD" w:rsidR="008A4327" w:rsidRPr="00F53688" w:rsidRDefault="007F0795" w:rsidP="0020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CF5C60" w14:textId="77777777" w:rsidR="008A4327" w:rsidRPr="00F53688" w:rsidRDefault="008A432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7A1796E1" w14:textId="400B9854" w:rsidR="008A4327" w:rsidRPr="00F53688" w:rsidRDefault="007F0795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0424EE" w14:textId="77777777" w:rsidR="008A4327" w:rsidRPr="00F53688" w:rsidRDefault="008A4327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1809AD95" w14:textId="22477DEC" w:rsidR="008A4327" w:rsidRPr="00F53688" w:rsidRDefault="007F0795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54EEFE" w14:textId="77777777" w:rsidR="008A4327" w:rsidRPr="00F53688" w:rsidRDefault="008A432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43615326" w14:textId="15949799" w:rsidR="008A4327" w:rsidRPr="00F53688" w:rsidRDefault="007F0795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BFC096" w14:textId="77777777" w:rsidR="008A4327" w:rsidRPr="00F53688" w:rsidRDefault="008A4327" w:rsidP="008A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624BDD8F" w14:textId="52A200A0" w:rsidR="008A4327" w:rsidRPr="00F53688" w:rsidRDefault="007F0795" w:rsidP="00204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8A4327" w:rsidRPr="00F53688" w14:paraId="6DAE63A3" w14:textId="77777777" w:rsidTr="00E21A58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FEDE68A" w14:textId="77777777" w:rsidR="008A4327" w:rsidRPr="00F53688" w:rsidRDefault="008A432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B2050B" w14:textId="77777777" w:rsidR="008A4327" w:rsidRPr="00F53688" w:rsidRDefault="008A432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C78205B" w14:textId="77777777" w:rsidR="008A4327" w:rsidRPr="00F53688" w:rsidRDefault="008A432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77E2716" w14:textId="77777777" w:rsidR="008A4327" w:rsidRPr="00F53688" w:rsidRDefault="008A432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8509C" w:rsidRPr="00F53688" w14:paraId="5D5F88CA" w14:textId="77777777" w:rsidTr="00E21A58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56314C97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ไทยพาราไซลีน จำกัด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3C5417BE" w14:textId="642BCBEE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1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1FBA88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3943931A" w14:textId="556BC0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3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06F1FEA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2846A5" w14:textId="11F1AF4A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2,572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2B24DA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316AE1" w14:textId="7104AC44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2,572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DE0F9C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098D4C" w14:textId="64155E3A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2,161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7E43DE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FEA2BE" w14:textId="4D3C988F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2,161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B6400C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C3CAEC" w14:textId="6F40EFEE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64" w:right="-10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1,029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4CB346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661B8" w14:textId="371B57C4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64" w:right="-10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6,688</w:t>
            </w:r>
          </w:p>
        </w:tc>
      </w:tr>
      <w:tr w:rsidR="0008509C" w:rsidRPr="00F53688" w14:paraId="130E17C9" w14:textId="77777777" w:rsidTr="00E21A58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350F8905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ไทยลู้บเบส จำกัด (มหาชน)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30086447" w14:textId="40D69CF5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FBBB01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7041EC94" w14:textId="1E1250AA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C1DD417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5E469B" w14:textId="7FDE7721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1,758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C77064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2F7C21" w14:textId="5B518F15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1,758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B9C2A0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6C364A" w14:textId="22CCB4F5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1,979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6B7745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CB695C" w14:textId="28B5809E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1,979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95B95A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F47DBF" w14:textId="29417F63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64" w:right="-10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1,318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88F03C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86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7524B5" w14:textId="2F02CB94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64" w:right="-10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1,846</w:t>
            </w:r>
          </w:p>
        </w:tc>
      </w:tr>
      <w:tr w:rsidR="0008509C" w:rsidRPr="00F53688" w14:paraId="4116FC56" w14:textId="77777777" w:rsidTr="00E21A58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EB34061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ไทยออยล์มารีน จำกัด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5DB99238" w14:textId="4F9E2273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2B4509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1E044A2E" w14:textId="142776C2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59E8D5F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A23400" w14:textId="148D379C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970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B1D092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9B5273" w14:textId="62EB057F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970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B6BE5A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B13B7E" w14:textId="2246E556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441E79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51EFA9" w14:textId="5613EFA2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63E8DA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8F7D2" w14:textId="50C0D19B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77FA3F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81D40" w14:textId="1948AA49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64" w:right="-10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509C" w:rsidRPr="00F53688" w14:paraId="23F1E1F0" w14:textId="77777777" w:rsidTr="00E21A58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29DB5226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เอนเนอร์ยี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5DEB4CA7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E87C22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3FEEF98C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DE8377E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A5A920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560DFC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6362D3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D3102B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202174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B04532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5B51C7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5D0521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A818D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68F1C3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FA320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64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09C" w:rsidRPr="00F53688" w14:paraId="3B470A8F" w14:textId="77777777" w:rsidTr="00E21A58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1756977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</w:tabs>
              <w:spacing w:line="240" w:lineRule="auto"/>
              <w:ind w:right="-39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เซอร์วิส จำกัด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605BB353" w14:textId="4FA293B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FB60BA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1EBA96CA" w14:textId="284CBA26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7378757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500B25" w14:textId="089B10A6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C84BB5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0D1A40" w14:textId="6D3ED66A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B4C545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00AE7F" w14:textId="14D8CEEA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333473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6FF258" w14:textId="55DD0992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B1209E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D109B" w14:textId="1035FC95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B307E4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279CA" w14:textId="13B96ADE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64" w:right="-10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8509C" w:rsidRPr="00F53688" w14:paraId="0E2E38ED" w14:textId="77777777" w:rsidTr="00E21A58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2F6CD110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โซลเว้นท์ จำกัด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7C9D26BB" w14:textId="6E09529E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E3BE8F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431239B5" w14:textId="2A7B19BD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D3CB2B7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A0E7C8" w14:textId="3FDA73E4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1,250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E89A35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709FB8" w14:textId="1EB49553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1,250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AC4616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099794" w14:textId="5C86A319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1,250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08DD96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298EA6" w14:textId="1BC4F936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1,250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5230E5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2AC30B" w14:textId="0227885F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894E98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8EFA4" w14:textId="4B4590E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64" w:right="-10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509C" w:rsidRPr="00F53688" w14:paraId="25149534" w14:textId="77777777" w:rsidTr="00E21A58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E4AA77A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เอทานอล จำกัด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3107C2D2" w14:textId="033C5CC1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C9C16B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040DD228" w14:textId="5BC2772B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144096C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2A3340" w14:textId="3A9CC586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1,450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FCEEDF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64CBEF" w14:textId="10D14B86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1,450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F07161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3A831D" w14:textId="342BE9D9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1,450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C4A02A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4140AD" w14:textId="6E9957EB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1,450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5B14DA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BA72B" w14:textId="41A74661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88EA65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5135C" w14:textId="46D4C7FB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64" w:right="-10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509C" w:rsidRPr="00F53688" w14:paraId="7858E3D4" w14:textId="77777777" w:rsidTr="00E21A58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21ACAB22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782DF683" w14:textId="6EDAE6B4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73.99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570484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2354F86C" w14:textId="468BECAD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73.99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DCB111E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5C631F" w14:textId="2B527B66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2,810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537114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25FDC8" w14:textId="484B1A43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2,810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85C2B1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8ABC64" w14:textId="13B6F5AA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3,195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6A3C17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90308C" w14:textId="0BCEC145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3,195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A33DCF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6E498" w14:textId="4943D4FA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left="-164" w:right="-10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FC9679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259883" w14:textId="6C08CEC2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64" w:right="-10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769</w:t>
            </w:r>
          </w:p>
        </w:tc>
      </w:tr>
      <w:tr w:rsidR="0008509C" w:rsidRPr="00F53688" w14:paraId="4B95BA7B" w14:textId="77777777" w:rsidTr="00E21A58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529412B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1AB5B98F" w14:textId="1A7BC792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9C597F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31223FF8" w14:textId="03412FDB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9FCD6FA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CFEC0B" w14:textId="1654CA1B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9F36D1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06BB14" w14:textId="043B5A3B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43CF39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719932" w14:textId="6CFB2756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0EE4B0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67FF65" w14:textId="15D920F4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BD75CC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5CDE1D" w14:textId="4A4E4E3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C1DD0E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4A546C" w14:textId="28F0DBDE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64" w:right="-10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1,435</w:t>
            </w:r>
          </w:p>
        </w:tc>
      </w:tr>
      <w:tr w:rsidR="0008509C" w:rsidRPr="00F53688" w14:paraId="3B6A2EB5" w14:textId="77777777" w:rsidTr="00E21A58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4A1FD547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 ไทยออยล์ ศูนย์บริหารเงิน จำกัด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4245E168" w14:textId="13CF8A05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99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F53688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E519BE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29194207" w14:textId="2E605F2B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906BC44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715F9C" w14:textId="4DDA1D50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6DB484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B32BC7" w14:textId="74012D65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A36CFF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996EA5" w14:textId="7A21115D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367B19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1D28AC" w14:textId="45D1DC8C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AE5056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4CC4D7" w14:textId="391B7430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283E88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39364" w14:textId="3B2FA300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64" w:right="-10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509C" w:rsidRPr="00F53688" w14:paraId="020C6CA0" w14:textId="77777777" w:rsidTr="00E21A58">
        <w:trPr>
          <w:trHeight w:val="375"/>
        </w:trPr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38EA540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14:paraId="42667DBD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F28E4E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244A2D97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CC3B905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0B9DD361" w14:textId="43A3660C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14,360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C2EC8E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10F9E5E5" w14:textId="6C378316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14,360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F541A7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4E49E1A" w14:textId="61A41831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14,555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921DA4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0D880063" w14:textId="1F06D1A2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14,555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838758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11EC0959" w14:textId="6D4537F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46" w:right="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3,917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2F4EA9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46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CE96D21" w14:textId="2D8CF830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64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10,798</w:t>
            </w:r>
          </w:p>
        </w:tc>
      </w:tr>
    </w:tbl>
    <w:p w14:paraId="3228C55A" w14:textId="77777777" w:rsidR="00314696" w:rsidRPr="00F53688" w:rsidRDefault="00314696" w:rsidP="002122E8">
      <w:pPr>
        <w:rPr>
          <w:rFonts w:ascii="Angsana New" w:hAnsi="Angsana New"/>
          <w:sz w:val="20"/>
          <w:szCs w:val="20"/>
        </w:rPr>
      </w:pPr>
    </w:p>
    <w:p w14:paraId="7B57357E" w14:textId="1FAA900B" w:rsidR="00BC1752" w:rsidRPr="00F53688" w:rsidRDefault="00DE151E" w:rsidP="002122E8">
      <w:pPr>
        <w:rPr>
          <w:rFonts w:ascii="Angsana New" w:hAnsi="Angsana New"/>
          <w:sz w:val="30"/>
          <w:szCs w:val="30"/>
          <w:cs/>
        </w:rPr>
      </w:pPr>
      <w:r w:rsidRPr="00F53688">
        <w:rPr>
          <w:rFonts w:ascii="Angsana New" w:hAnsi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</w:t>
      </w:r>
      <w:r w:rsidR="003C6836" w:rsidRPr="00F53688">
        <w:rPr>
          <w:rFonts w:ascii="Angsana New" w:hAnsi="Angsana New"/>
          <w:sz w:val="30"/>
          <w:szCs w:val="30"/>
          <w:cs/>
        </w:rPr>
        <w:t>ต้อง</w:t>
      </w:r>
      <w:r w:rsidRPr="00F53688">
        <w:rPr>
          <w:rFonts w:ascii="Angsana New" w:hAnsi="Angsana New"/>
          <w:sz w:val="30"/>
          <w:szCs w:val="30"/>
          <w:cs/>
        </w:rPr>
        <w:t>เปิดเผยต่อสาธารณชน</w:t>
      </w:r>
      <w:r w:rsidR="00BC1752" w:rsidRPr="00F53688">
        <w:rPr>
          <w:sz w:val="30"/>
          <w:szCs w:val="30"/>
          <w:cs/>
        </w:rPr>
        <w:br w:type="page"/>
      </w:r>
    </w:p>
    <w:p w14:paraId="70ED7FD4" w14:textId="205C718F" w:rsidR="00974EB0" w:rsidRPr="00F53688" w:rsidRDefault="0008509C" w:rsidP="00974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53688">
        <w:rPr>
          <w:rFonts w:ascii="Angsana New" w:hAnsi="Angsana New"/>
          <w:b/>
          <w:bCs/>
          <w:sz w:val="30"/>
          <w:szCs w:val="30"/>
        </w:rPr>
        <w:lastRenderedPageBreak/>
        <w:t>12</w:t>
      </w:r>
      <w:r w:rsidR="00974EB0" w:rsidRPr="00F53688">
        <w:rPr>
          <w:rFonts w:ascii="Angsana New" w:hAnsi="Angsana New"/>
          <w:b/>
          <w:bCs/>
          <w:sz w:val="30"/>
          <w:szCs w:val="30"/>
        </w:rPr>
        <w:tab/>
      </w:r>
      <w:r w:rsidR="00974EB0" w:rsidRPr="00F53688">
        <w:rPr>
          <w:rFonts w:ascii="Angsana New" w:hAnsi="Angsana New" w:hint="cs"/>
          <w:b/>
          <w:bCs/>
          <w:sz w:val="30"/>
          <w:szCs w:val="30"/>
          <w:cs/>
        </w:rPr>
        <w:t>ส่วน</w:t>
      </w:r>
      <w:r w:rsidR="00736971" w:rsidRPr="00F53688">
        <w:rPr>
          <w:rFonts w:ascii="Angsana New" w:hAnsi="Angsana New" w:hint="cs"/>
          <w:b/>
          <w:bCs/>
          <w:sz w:val="30"/>
          <w:szCs w:val="30"/>
          <w:cs/>
        </w:rPr>
        <w:t>ได้เสีย</w:t>
      </w:r>
      <w:r w:rsidR="00974EB0" w:rsidRPr="00F53688">
        <w:rPr>
          <w:rFonts w:ascii="Angsana New" w:hAnsi="Angsana New" w:hint="cs"/>
          <w:b/>
          <w:bCs/>
          <w:sz w:val="30"/>
          <w:szCs w:val="30"/>
          <w:cs/>
        </w:rPr>
        <w:t>ที่ไม่มีอำนาจควบคุม</w:t>
      </w:r>
    </w:p>
    <w:p w14:paraId="624DE272" w14:textId="77777777" w:rsidR="00974EB0" w:rsidRPr="00F53688" w:rsidRDefault="00974EB0" w:rsidP="00974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60F5281F" w14:textId="77777777" w:rsidR="00625738" w:rsidRPr="00F53688" w:rsidRDefault="00974EB0" w:rsidP="00974EB0">
      <w:pPr>
        <w:ind w:left="540"/>
        <w:rPr>
          <w:rFonts w:ascii="Angsana New" w:hAnsi="Angsana New"/>
          <w:sz w:val="30"/>
          <w:szCs w:val="30"/>
        </w:rPr>
      </w:pPr>
      <w:r w:rsidRPr="00F53688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ตารางต่อไปนี้สรุปข้อมูลเกี่ยวกับ</w:t>
      </w:r>
      <w:r w:rsidRPr="00F53688">
        <w:rPr>
          <w:rFonts w:asciiTheme="majorBidi" w:hAnsiTheme="majorBidi"/>
          <w:sz w:val="30"/>
          <w:szCs w:val="30"/>
          <w:cs/>
        </w:rPr>
        <w:t>บริษัทย่อยแต่ละรายของกลุ่มบริษัทที่มี</w:t>
      </w:r>
      <w:r w:rsidRPr="00F53688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ส่วนได้เสียที่ไม่มีอำนาจควบคุมที่มีสาระสำคัญ ก่อนการตัดรายการระหว่างกัน</w:t>
      </w:r>
    </w:p>
    <w:tbl>
      <w:tblPr>
        <w:tblpPr w:leftFromText="180" w:rightFromText="180" w:vertAnchor="text" w:horzAnchor="margin" w:tblpXSpec="center" w:tblpY="261"/>
        <w:tblW w:w="14342" w:type="dxa"/>
        <w:tblLayout w:type="fixed"/>
        <w:tblLook w:val="0000" w:firstRow="0" w:lastRow="0" w:firstColumn="0" w:lastColumn="0" w:noHBand="0" w:noVBand="0"/>
      </w:tblPr>
      <w:tblGrid>
        <w:gridCol w:w="4407"/>
        <w:gridCol w:w="993"/>
        <w:gridCol w:w="267"/>
        <w:gridCol w:w="1074"/>
        <w:gridCol w:w="270"/>
        <w:gridCol w:w="236"/>
        <w:gridCol w:w="975"/>
        <w:gridCol w:w="270"/>
        <w:gridCol w:w="990"/>
        <w:gridCol w:w="304"/>
        <w:gridCol w:w="956"/>
        <w:gridCol w:w="270"/>
        <w:gridCol w:w="900"/>
        <w:gridCol w:w="304"/>
        <w:gridCol w:w="866"/>
        <w:gridCol w:w="270"/>
        <w:gridCol w:w="990"/>
      </w:tblGrid>
      <w:tr w:rsidR="00333DF3" w:rsidRPr="00F53688" w14:paraId="15D9707E" w14:textId="77777777" w:rsidTr="004F18A2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38111F01" w14:textId="77777777" w:rsidR="00333DF3" w:rsidRPr="00F53688" w:rsidRDefault="00333DF3" w:rsidP="00FB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DF38DE" w14:textId="77777777" w:rsidR="00333DF3" w:rsidRPr="00F53688" w:rsidRDefault="00333DF3" w:rsidP="00FB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954569" w14:textId="77777777" w:rsidR="00333DF3" w:rsidRPr="00F53688" w:rsidRDefault="00333DF3" w:rsidP="00FB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949FCA" w14:textId="77777777" w:rsidR="00333DF3" w:rsidRPr="00F53688" w:rsidRDefault="00333DF3" w:rsidP="00FB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2C2EFA2" w14:textId="77777777" w:rsidR="00333DF3" w:rsidRPr="00F53688" w:rsidRDefault="00333DF3" w:rsidP="00FB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6FFF3A" w14:textId="77777777" w:rsidR="00333DF3" w:rsidRPr="00F53688" w:rsidRDefault="00333DF3" w:rsidP="00FB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 ลาบิกซ์ จำกัด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9F4B0E" w14:textId="77777777" w:rsidR="00333DF3" w:rsidRPr="00F53688" w:rsidRDefault="00333DF3" w:rsidP="00FB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40F4301" w14:textId="77777777" w:rsidR="00333DF3" w:rsidRPr="00F53688" w:rsidRDefault="00333DF3" w:rsidP="001F5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Pr="00F5368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อื่นที่</w:t>
            </w:r>
          </w:p>
          <w:p w14:paraId="088A8549" w14:textId="77777777" w:rsidR="00333DF3" w:rsidRPr="00F53688" w:rsidRDefault="00333DF3" w:rsidP="001F5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 w:cstheme="minorBidi"/>
                <w:b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ไม่มีสาระสำคัญ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4528082D" w14:textId="77777777" w:rsidR="00333DF3" w:rsidRPr="00F53688" w:rsidRDefault="00333DF3" w:rsidP="00FB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BCE8B34" w14:textId="77777777" w:rsidR="00333DF3" w:rsidRPr="00F53688" w:rsidRDefault="00333DF3" w:rsidP="00FB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DBF101A" w14:textId="77777777" w:rsidR="00333DF3" w:rsidRPr="00F53688" w:rsidRDefault="00333DF3" w:rsidP="00FB1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C46F4B" w:rsidRPr="00F53688" w14:paraId="546E5BED" w14:textId="77777777" w:rsidTr="004F18A2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51BD4A58" w14:textId="77777777" w:rsidR="00C46F4B" w:rsidRPr="00F53688" w:rsidRDefault="00C46F4B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D9F120" w14:textId="33885324" w:rsidR="00C46F4B" w:rsidRPr="00F53688" w:rsidRDefault="007F0795" w:rsidP="00B868B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0" w:right="-99" w:hanging="1126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31</w:t>
            </w:r>
            <w:r w:rsidR="00C46F4B" w:rsidRPr="00F53688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C46F4B" w:rsidRPr="00F5368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044CB0" w14:textId="77777777" w:rsidR="00C46F4B" w:rsidRPr="00F53688" w:rsidRDefault="00C46F4B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0FEE3A3" w14:textId="2CBC8C69" w:rsidR="00C46F4B" w:rsidRPr="00F53688" w:rsidRDefault="007F0795" w:rsidP="00B868B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0" w:right="-99" w:hanging="1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31</w:t>
            </w:r>
            <w:r w:rsidR="00C46F4B" w:rsidRPr="00F53688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C46F4B" w:rsidRPr="00F5368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6FCD0B" w14:textId="77777777" w:rsidR="00C46F4B" w:rsidRPr="00F53688" w:rsidRDefault="00C46F4B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519D6E5" w14:textId="75BD5465" w:rsidR="00C46F4B" w:rsidRPr="00F53688" w:rsidRDefault="007F0795" w:rsidP="00B868B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0" w:right="-99" w:hanging="1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31</w:t>
            </w:r>
            <w:r w:rsidR="00C46F4B" w:rsidRPr="00F53688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C46F4B" w:rsidRPr="00F5368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1B55D600" w14:textId="77777777" w:rsidR="00C46F4B" w:rsidRPr="00F53688" w:rsidRDefault="00C46F4B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6FF8A6D" w14:textId="0435C6ED" w:rsidR="00C46F4B" w:rsidRPr="00F53688" w:rsidRDefault="007F0795" w:rsidP="00B868B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0" w:right="-99" w:hanging="1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31</w:t>
            </w:r>
            <w:r w:rsidR="00C46F4B" w:rsidRPr="00F53688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C46F4B" w:rsidRPr="00F5368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33DF3" w:rsidRPr="00F53688" w14:paraId="50B7BC6C" w14:textId="77777777" w:rsidTr="004F18A2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28C97541" w14:textId="77777777" w:rsidR="00333DF3" w:rsidRPr="00F53688" w:rsidRDefault="00333DF3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3A41681" w14:textId="49F06AA7" w:rsidR="00333DF3" w:rsidRPr="00F53688" w:rsidRDefault="007F0795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59002F2C" w14:textId="77777777" w:rsidR="00333DF3" w:rsidRPr="00F53688" w:rsidRDefault="00333DF3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71EA2CB" w14:textId="1F0873D5" w:rsidR="00333DF3" w:rsidRPr="00F53688" w:rsidRDefault="007F0795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583097" w14:textId="77777777" w:rsidR="00333DF3" w:rsidRPr="00F53688" w:rsidRDefault="00333DF3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4D11F4" w14:textId="77777777" w:rsidR="00333DF3" w:rsidRPr="00F53688" w:rsidRDefault="00333DF3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B6BCA6" w14:textId="020FAC58" w:rsidR="00333DF3" w:rsidRPr="00F53688" w:rsidRDefault="007F0795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6FDB49" w14:textId="77777777" w:rsidR="00333DF3" w:rsidRPr="00F53688" w:rsidRDefault="00333DF3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3C5516" w14:textId="4225FC01" w:rsidR="00333DF3" w:rsidRPr="00F53688" w:rsidRDefault="007F0795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991778" w14:textId="77777777" w:rsidR="00333DF3" w:rsidRPr="00F53688" w:rsidRDefault="00333DF3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260E6B" w14:textId="5998B07D" w:rsidR="00333DF3" w:rsidRPr="00F53688" w:rsidRDefault="007F0795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03DEB6" w14:textId="77777777" w:rsidR="00333DF3" w:rsidRPr="00F53688" w:rsidRDefault="00333DF3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83BCAB" w14:textId="11850DE4" w:rsidR="00333DF3" w:rsidRPr="00F53688" w:rsidRDefault="007F0795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1CE9A9B7" w14:textId="77777777" w:rsidR="00333DF3" w:rsidRPr="00F53688" w:rsidRDefault="00333DF3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2090CB" w14:textId="1F291CC0" w:rsidR="00333DF3" w:rsidRPr="00F53688" w:rsidRDefault="007F0795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5FA83E" w14:textId="77777777" w:rsidR="00333DF3" w:rsidRPr="00F53688" w:rsidRDefault="00333DF3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C62CF6" w14:textId="3EC3E61E" w:rsidR="00333DF3" w:rsidRPr="00F53688" w:rsidRDefault="007F0795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333DF3" w:rsidRPr="00F53688" w14:paraId="341EAC94" w14:textId="77777777" w:rsidTr="004F18A2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33C45A05" w14:textId="77777777" w:rsidR="00333DF3" w:rsidRPr="00F53688" w:rsidRDefault="00333DF3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5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0EBE430B" w14:textId="77777777" w:rsidR="00333DF3" w:rsidRPr="00F53688" w:rsidRDefault="00333DF3" w:rsidP="00B8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8509C" w:rsidRPr="00F53688" w14:paraId="2839B2EC" w14:textId="77777777" w:rsidTr="004F18A2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17CF6A5B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ร้อยละของส่วนได้เสียที่ไม่มีอำนาจควบคุม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0B2FEE91" w14:textId="6FC22953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26.01</w:t>
            </w: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</w:tcPr>
          <w:p w14:paraId="48DFEB6B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bottom w:val="nil"/>
              <w:right w:val="nil"/>
            </w:tcBorders>
          </w:tcPr>
          <w:p w14:paraId="5157514B" w14:textId="360BF710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26.01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D699E4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4CDA8C08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noWrap/>
          </w:tcPr>
          <w:p w14:paraId="773ADE54" w14:textId="1C1DF5A3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28702B09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722FCF1C" w14:textId="134C87AD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25</w:t>
            </w:r>
          </w:p>
        </w:tc>
        <w:tc>
          <w:tcPr>
            <w:tcW w:w="304" w:type="dxa"/>
            <w:tcBorders>
              <w:left w:val="nil"/>
              <w:right w:val="nil"/>
            </w:tcBorders>
            <w:noWrap/>
          </w:tcPr>
          <w:p w14:paraId="2F295305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  <w:noWrap/>
          </w:tcPr>
          <w:p w14:paraId="5F62A561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666F6DC7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</w:tcPr>
          <w:p w14:paraId="5BD34894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  <w:tcBorders>
              <w:left w:val="nil"/>
            </w:tcBorders>
            <w:noWrap/>
          </w:tcPr>
          <w:p w14:paraId="53943513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noWrap/>
          </w:tcPr>
          <w:p w14:paraId="77C4F589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A0C8E97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2EC72095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8509C" w:rsidRPr="00F53688" w14:paraId="6D559EFB" w14:textId="77777777" w:rsidTr="004F18A2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4891C374" w14:textId="77777777" w:rsidR="0008509C" w:rsidRPr="00F53688" w:rsidRDefault="0008509C" w:rsidP="0008509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1B040A11" w14:textId="4F95B740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1,196</w:t>
            </w: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</w:tcPr>
          <w:p w14:paraId="0502E840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bottom w:val="nil"/>
              <w:right w:val="nil"/>
            </w:tcBorders>
          </w:tcPr>
          <w:p w14:paraId="5B9489F5" w14:textId="3AA511BB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7D6A5F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2266ADB5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noWrap/>
          </w:tcPr>
          <w:p w14:paraId="5822C182" w14:textId="688C11F6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2,615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8668060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1F57CF26" w14:textId="54A6F534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2,628</w:t>
            </w:r>
          </w:p>
        </w:tc>
        <w:tc>
          <w:tcPr>
            <w:tcW w:w="304" w:type="dxa"/>
            <w:tcBorders>
              <w:left w:val="nil"/>
              <w:right w:val="nil"/>
            </w:tcBorders>
            <w:noWrap/>
          </w:tcPr>
          <w:p w14:paraId="06B2AA58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  <w:noWrap/>
          </w:tcPr>
          <w:p w14:paraId="0F3D94AA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87CF50E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</w:tcPr>
          <w:p w14:paraId="7CD1F5DF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" w:type="dxa"/>
            <w:tcBorders>
              <w:left w:val="nil"/>
            </w:tcBorders>
            <w:noWrap/>
          </w:tcPr>
          <w:p w14:paraId="1DD25969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noWrap/>
          </w:tcPr>
          <w:p w14:paraId="29BCCC1D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AEF4C80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5956ADC7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09C" w:rsidRPr="00F53688" w14:paraId="31C14C1E" w14:textId="77777777" w:rsidTr="004F18A2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08C0EE69" w14:textId="77777777" w:rsidR="0008509C" w:rsidRPr="00F53688" w:rsidRDefault="0008509C" w:rsidP="0008509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6C86E2EC" w14:textId="048A16D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10,381</w:t>
            </w: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</w:tcPr>
          <w:p w14:paraId="0DBC5B18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bottom w:val="nil"/>
              <w:right w:val="nil"/>
            </w:tcBorders>
          </w:tcPr>
          <w:p w14:paraId="0DFF55CE" w14:textId="69A5F791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10,304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8B6826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5A274901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noWrap/>
          </w:tcPr>
          <w:p w14:paraId="302884FB" w14:textId="2B005F63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11,371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D824DF4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2AF54908" w14:textId="2419B17F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12,008</w:t>
            </w:r>
          </w:p>
        </w:tc>
        <w:tc>
          <w:tcPr>
            <w:tcW w:w="304" w:type="dxa"/>
            <w:tcBorders>
              <w:left w:val="nil"/>
              <w:right w:val="nil"/>
            </w:tcBorders>
            <w:noWrap/>
          </w:tcPr>
          <w:p w14:paraId="1EFF8503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  <w:noWrap/>
          </w:tcPr>
          <w:p w14:paraId="4B9E740B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8D6AD6E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</w:tcPr>
          <w:p w14:paraId="7EC809DB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" w:type="dxa"/>
            <w:tcBorders>
              <w:left w:val="nil"/>
            </w:tcBorders>
            <w:noWrap/>
          </w:tcPr>
          <w:p w14:paraId="5B2F1FE7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noWrap/>
          </w:tcPr>
          <w:p w14:paraId="39E7B8CF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9A9B984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4F3EA809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09C" w:rsidRPr="00F53688" w14:paraId="38CD34C6" w14:textId="77777777" w:rsidTr="004F18A2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5F91F57C" w14:textId="77777777" w:rsidR="0008509C" w:rsidRPr="00F53688" w:rsidRDefault="0008509C" w:rsidP="0008509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7D838709" w14:textId="0F6208F0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(630)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9E0612D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</w:tcPr>
          <w:p w14:paraId="6FFCCD64" w14:textId="1F175E34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(675)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60718F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1EF15B16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noWrap/>
          </w:tcPr>
          <w:p w14:paraId="2C401031" w14:textId="7A657D38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(3,573)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30BA004B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6AAA0493" w14:textId="08BB144E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(3,986)</w:t>
            </w:r>
          </w:p>
        </w:tc>
        <w:tc>
          <w:tcPr>
            <w:tcW w:w="304" w:type="dxa"/>
            <w:tcBorders>
              <w:left w:val="nil"/>
              <w:right w:val="nil"/>
            </w:tcBorders>
            <w:noWrap/>
          </w:tcPr>
          <w:p w14:paraId="177E789C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  <w:noWrap/>
          </w:tcPr>
          <w:p w14:paraId="69E5C027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2E097CF3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</w:tcPr>
          <w:p w14:paraId="3D0B3584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" w:type="dxa"/>
            <w:tcBorders>
              <w:left w:val="nil"/>
            </w:tcBorders>
            <w:noWrap/>
          </w:tcPr>
          <w:p w14:paraId="7210EE7A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noWrap/>
          </w:tcPr>
          <w:p w14:paraId="0E99C33F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BE4045B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3587E0F0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09C" w:rsidRPr="00F53688" w14:paraId="207039DD" w14:textId="77777777" w:rsidTr="004F18A2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336E64C0" w14:textId="77777777" w:rsidR="0008509C" w:rsidRPr="00F53688" w:rsidRDefault="0008509C" w:rsidP="0008509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2D1BE4E8" w14:textId="6C5AE6A5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222952E1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left w:val="nil"/>
              <w:bottom w:val="single" w:sz="4" w:space="0" w:color="auto"/>
              <w:right w:val="nil"/>
            </w:tcBorders>
          </w:tcPr>
          <w:p w14:paraId="265D36DD" w14:textId="5E85B34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0E8DCE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066309A8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0762223" w14:textId="5A099B1E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(5,994)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6F0863B7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FE65CDE" w14:textId="0C06AC89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(6,053)</w:t>
            </w:r>
          </w:p>
        </w:tc>
        <w:tc>
          <w:tcPr>
            <w:tcW w:w="304" w:type="dxa"/>
            <w:tcBorders>
              <w:left w:val="nil"/>
              <w:right w:val="nil"/>
            </w:tcBorders>
            <w:noWrap/>
          </w:tcPr>
          <w:p w14:paraId="33856E04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  <w:noWrap/>
          </w:tcPr>
          <w:p w14:paraId="20DA603A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74AA6390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</w:tcPr>
          <w:p w14:paraId="47BA8AFD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  <w:tcBorders>
              <w:left w:val="nil"/>
            </w:tcBorders>
            <w:noWrap/>
          </w:tcPr>
          <w:p w14:paraId="5A72F987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noWrap/>
          </w:tcPr>
          <w:p w14:paraId="07DBA649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086E3C3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21DC6DE2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8509C" w:rsidRPr="00F53688" w14:paraId="4EA94D4B" w14:textId="77777777" w:rsidTr="004F18A2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0C68A70F" w14:textId="77777777" w:rsidR="0008509C" w:rsidRPr="00F53688" w:rsidRDefault="0008509C" w:rsidP="0008509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DA0C6" w14:textId="2382BABF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10,947</w:t>
            </w:r>
          </w:p>
        </w:tc>
        <w:tc>
          <w:tcPr>
            <w:tcW w:w="267" w:type="dxa"/>
            <w:tcBorders>
              <w:left w:val="nil"/>
              <w:bottom w:val="nil"/>
              <w:right w:val="nil"/>
            </w:tcBorders>
          </w:tcPr>
          <w:p w14:paraId="426D99DB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43CCE" w14:textId="4A3B8216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10,556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8D60EE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1CCC9036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EC53ADC" w14:textId="191E2594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4,419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F70028F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71EEC83" w14:textId="7715C015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4,597</w:t>
            </w:r>
          </w:p>
        </w:tc>
        <w:tc>
          <w:tcPr>
            <w:tcW w:w="304" w:type="dxa"/>
            <w:tcBorders>
              <w:left w:val="nil"/>
              <w:right w:val="nil"/>
            </w:tcBorders>
            <w:noWrap/>
          </w:tcPr>
          <w:p w14:paraId="686418C8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  <w:noWrap/>
          </w:tcPr>
          <w:p w14:paraId="63179D86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C031AF6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</w:tcPr>
          <w:p w14:paraId="3E2E1DD1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" w:type="dxa"/>
            <w:tcBorders>
              <w:left w:val="nil"/>
            </w:tcBorders>
            <w:noWrap/>
          </w:tcPr>
          <w:p w14:paraId="0A3ABB96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noWrap/>
          </w:tcPr>
          <w:p w14:paraId="0A3B291C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AA4D2D1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403865E1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09C" w:rsidRPr="00F53688" w14:paraId="4C60AF4E" w14:textId="77777777" w:rsidTr="004F18A2"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14:paraId="500706F1" w14:textId="77777777" w:rsidR="0008509C" w:rsidRPr="00F53688" w:rsidRDefault="0008509C" w:rsidP="0008509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  <w:r w:rsidRPr="00F536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ของส่วนได้เสียที่ไม่มีอำนาจควบคุม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A23D71" w14:textId="57CD3C3C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2,847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431BF57D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A5834B" w14:textId="67FA50EB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2,746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AAA7A4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27EE1ECA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51FE78C" w14:textId="7011394E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1,105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6402E097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D6EEF13" w14:textId="1876EE4D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1,149</w:t>
            </w:r>
          </w:p>
        </w:tc>
        <w:tc>
          <w:tcPr>
            <w:tcW w:w="304" w:type="dxa"/>
            <w:tcBorders>
              <w:left w:val="nil"/>
              <w:right w:val="nil"/>
            </w:tcBorders>
            <w:noWrap/>
          </w:tcPr>
          <w:p w14:paraId="03D68D2A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  <w:noWrap/>
          </w:tcPr>
          <w:p w14:paraId="58F22EE4" w14:textId="5FD05D85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808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5DFDC83A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</w:tcPr>
          <w:p w14:paraId="6BF74C62" w14:textId="5FA8F1E4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1,030</w:t>
            </w:r>
          </w:p>
        </w:tc>
        <w:tc>
          <w:tcPr>
            <w:tcW w:w="304" w:type="dxa"/>
            <w:tcBorders>
              <w:left w:val="nil"/>
            </w:tcBorders>
            <w:noWrap/>
          </w:tcPr>
          <w:p w14:paraId="093A3A59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noWrap/>
          </w:tcPr>
          <w:p w14:paraId="19DD2DCB" w14:textId="57A09EA4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4,760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53286D5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0E6B7B2A" w14:textId="2ED4DB05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4,925</w:t>
            </w:r>
          </w:p>
        </w:tc>
      </w:tr>
      <w:tr w:rsidR="0008509C" w:rsidRPr="00F53688" w14:paraId="23DD7E1D" w14:textId="77777777" w:rsidTr="004F18A2">
        <w:tc>
          <w:tcPr>
            <w:tcW w:w="4407" w:type="dxa"/>
            <w:tcBorders>
              <w:top w:val="nil"/>
              <w:left w:val="nil"/>
              <w:right w:val="nil"/>
            </w:tcBorders>
          </w:tcPr>
          <w:p w14:paraId="34323441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</w:tcPr>
          <w:p w14:paraId="050B7131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23021488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double" w:sz="4" w:space="0" w:color="auto"/>
              <w:left w:val="nil"/>
              <w:right w:val="nil"/>
            </w:tcBorders>
          </w:tcPr>
          <w:p w14:paraId="21DA73EF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9E5916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59CC82D9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15C4A137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3369816A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71968F74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" w:type="dxa"/>
            <w:tcBorders>
              <w:left w:val="nil"/>
              <w:right w:val="nil"/>
            </w:tcBorders>
            <w:noWrap/>
          </w:tcPr>
          <w:p w14:paraId="380A4E13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  <w:noWrap/>
          </w:tcPr>
          <w:p w14:paraId="7E620F55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2F32751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noWrap/>
          </w:tcPr>
          <w:p w14:paraId="15381696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" w:type="dxa"/>
            <w:tcBorders>
              <w:left w:val="nil"/>
            </w:tcBorders>
            <w:noWrap/>
          </w:tcPr>
          <w:p w14:paraId="23C728E6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noWrap/>
          </w:tcPr>
          <w:p w14:paraId="2A78C012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56D3513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7999FF21" w14:textId="77777777" w:rsidR="0008509C" w:rsidRPr="00F53688" w:rsidRDefault="0008509C" w:rsidP="0008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33BF262" w14:textId="77777777" w:rsidR="00A9095A" w:rsidRPr="00F53688" w:rsidRDefault="00A9095A">
      <w:pPr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</w:rPr>
        <w:br w:type="page"/>
      </w:r>
    </w:p>
    <w:tbl>
      <w:tblPr>
        <w:tblpPr w:leftFromText="180" w:rightFromText="180" w:vertAnchor="text" w:horzAnchor="margin" w:tblpXSpec="center" w:tblpY="261"/>
        <w:tblW w:w="14580" w:type="dxa"/>
        <w:tblLayout w:type="fixed"/>
        <w:tblLook w:val="0000" w:firstRow="0" w:lastRow="0" w:firstColumn="0" w:lastColumn="0" w:noHBand="0" w:noVBand="0"/>
      </w:tblPr>
      <w:tblGrid>
        <w:gridCol w:w="4680"/>
        <w:gridCol w:w="1098"/>
        <w:gridCol w:w="252"/>
        <w:gridCol w:w="1080"/>
        <w:gridCol w:w="252"/>
        <w:gridCol w:w="18"/>
        <w:gridCol w:w="218"/>
        <w:gridCol w:w="682"/>
        <w:gridCol w:w="270"/>
        <w:gridCol w:w="972"/>
        <w:gridCol w:w="18"/>
        <w:gridCol w:w="218"/>
        <w:gridCol w:w="18"/>
        <w:gridCol w:w="34"/>
        <w:gridCol w:w="990"/>
        <w:gridCol w:w="236"/>
        <w:gridCol w:w="34"/>
        <w:gridCol w:w="990"/>
        <w:gridCol w:w="270"/>
        <w:gridCol w:w="990"/>
        <w:gridCol w:w="270"/>
        <w:gridCol w:w="990"/>
      </w:tblGrid>
      <w:tr w:rsidR="007B7BEE" w:rsidRPr="00F53688" w14:paraId="5EF32817" w14:textId="77777777" w:rsidTr="007B38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DCE56E5" w14:textId="77777777" w:rsidR="007B7BEE" w:rsidRPr="00F53688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E858FF" w14:textId="77777777" w:rsidR="007B7BEE" w:rsidRPr="00F53688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AB1C41" w14:textId="77777777" w:rsidR="007B7BEE" w:rsidRPr="00F53688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7DFDA" w14:textId="77777777" w:rsidR="007B7BEE" w:rsidRPr="00F53688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60379F3" w14:textId="77777777" w:rsidR="007B7BEE" w:rsidRPr="00F53688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E6A2B41" w14:textId="77777777" w:rsidR="007B7BEE" w:rsidRPr="00F53688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 ลาบิกซ์ จำกัด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A0A3D80" w14:textId="77777777" w:rsidR="007B7BEE" w:rsidRPr="00F53688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45E605A8" w14:textId="77777777" w:rsidR="007B7BEE" w:rsidRPr="00F53688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  <w:r w:rsidRPr="00F5368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อื่นที่</w:t>
            </w:r>
          </w:p>
          <w:p w14:paraId="2473D3AD" w14:textId="77777777" w:rsidR="007B7BEE" w:rsidRPr="00F53688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 w:cstheme="minorBidi"/>
                <w:b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ไม่มีสาระสำคัญ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A8C5EEE" w14:textId="77777777" w:rsidR="007B7BEE" w:rsidRPr="00F53688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6228416" w14:textId="77777777" w:rsidR="007B7BEE" w:rsidRPr="00F53688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5321F9A" w14:textId="77777777" w:rsidR="007B7BEE" w:rsidRPr="00F53688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C07C7" w:rsidRPr="00F53688" w14:paraId="483C09F5" w14:textId="77777777" w:rsidTr="007B38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155EFB2" w14:textId="77777777" w:rsidR="00DC07C7" w:rsidRPr="00F53688" w:rsidRDefault="00DC07C7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8D94460" w14:textId="39C3544C" w:rsidR="00DC07C7" w:rsidRPr="00F53688" w:rsidRDefault="007F0795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31</w:t>
            </w:r>
            <w:r w:rsidR="00DC07C7" w:rsidRPr="00F53688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DC07C7" w:rsidRPr="00F5368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14:paraId="5220E001" w14:textId="4456043E" w:rsidR="00DC07C7" w:rsidRPr="00F53688" w:rsidRDefault="007F0795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31</w:t>
            </w:r>
            <w:r w:rsidR="00DC07C7" w:rsidRPr="00F53688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DC07C7" w:rsidRPr="00F5368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90" w:type="dxa"/>
            <w:gridSpan w:val="8"/>
            <w:tcBorders>
              <w:top w:val="nil"/>
              <w:left w:val="nil"/>
              <w:bottom w:val="nil"/>
            </w:tcBorders>
            <w:noWrap/>
          </w:tcPr>
          <w:p w14:paraId="523E6AFE" w14:textId="5DF590BC" w:rsidR="00DC07C7" w:rsidRPr="00F53688" w:rsidRDefault="007F0795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31</w:t>
            </w:r>
            <w:r w:rsidR="00DC07C7" w:rsidRPr="00F53688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DC07C7" w:rsidRPr="00F5368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F9B69F1" w14:textId="12D878EC" w:rsidR="00DC07C7" w:rsidRPr="00F53688" w:rsidRDefault="007F0795" w:rsidP="00A542C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0" w:right="-99" w:hanging="1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31</w:t>
            </w:r>
            <w:r w:rsidR="00DC07C7" w:rsidRPr="00F53688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DC07C7" w:rsidRPr="00F53688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C07C7" w:rsidRPr="00F53688" w14:paraId="29C078E3" w14:textId="77777777" w:rsidTr="007B38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256D9D0" w14:textId="77777777" w:rsidR="00DC07C7" w:rsidRPr="00F53688" w:rsidRDefault="00DC07C7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8EEEA4A" w14:textId="42A451D3" w:rsidR="00DC07C7" w:rsidRPr="00F53688" w:rsidRDefault="007F0795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09ED7AD" w14:textId="77777777" w:rsidR="00DC07C7" w:rsidRPr="00F53688" w:rsidRDefault="00DC07C7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C4C392" w14:textId="441BBE1F" w:rsidR="00DC07C7" w:rsidRPr="00F53688" w:rsidRDefault="007F0795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8F6298" w14:textId="77777777" w:rsidR="00DC07C7" w:rsidRPr="00F53688" w:rsidRDefault="00DC07C7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AC66804" w14:textId="3F59F35E" w:rsidR="00DC07C7" w:rsidRPr="00F53688" w:rsidRDefault="007F0795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913299" w14:textId="77777777" w:rsidR="00DC07C7" w:rsidRPr="00F53688" w:rsidRDefault="00DC07C7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54F0CEC" w14:textId="62D4A7DC" w:rsidR="00DC07C7" w:rsidRPr="00F53688" w:rsidRDefault="007F0795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4AF7E71" w14:textId="77777777" w:rsidR="00DC07C7" w:rsidRPr="00F53688" w:rsidRDefault="00DC07C7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B92A48B" w14:textId="7D58857E" w:rsidR="00DC07C7" w:rsidRPr="00F53688" w:rsidRDefault="007F0795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BF4D21" w14:textId="77777777" w:rsidR="00DC07C7" w:rsidRPr="00F53688" w:rsidRDefault="00DC07C7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CFE9C4A" w14:textId="1DA377C0" w:rsidR="00DC07C7" w:rsidRPr="00F53688" w:rsidRDefault="007F0795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2EBEB0A7" w14:textId="77777777" w:rsidR="00DC07C7" w:rsidRPr="00F53688" w:rsidRDefault="00DC07C7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8BD47A" w14:textId="5EBD21D4" w:rsidR="00DC07C7" w:rsidRPr="00F53688" w:rsidRDefault="007F0795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63360B" w14:textId="77777777" w:rsidR="00DC07C7" w:rsidRPr="00F53688" w:rsidRDefault="00DC07C7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1D2926" w14:textId="0ACFC013" w:rsidR="00DC07C7" w:rsidRPr="00F53688" w:rsidRDefault="007F0795" w:rsidP="001F0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B7BEE" w:rsidRPr="00F53688" w14:paraId="6C003704" w14:textId="77777777" w:rsidTr="007B38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7EA6D76" w14:textId="77777777" w:rsidR="007B7BEE" w:rsidRPr="00F53688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57762F44" w14:textId="77777777" w:rsidR="007B7BEE" w:rsidRPr="00F53688" w:rsidRDefault="007B7BEE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6BCB" w:rsidRPr="00F53688" w14:paraId="098CC7C5" w14:textId="77777777" w:rsidTr="007B38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F4B8332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6EF500FC" w14:textId="47F2E5ED" w:rsidR="00986BCB" w:rsidRPr="00F53688" w:rsidRDefault="0008509C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4,409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vAlign w:val="bottom"/>
          </w:tcPr>
          <w:p w14:paraId="4833ABFF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015A3792" w14:textId="39E97FE3" w:rsidR="00986BCB" w:rsidRPr="00F53688" w:rsidRDefault="00986BCB" w:rsidP="00562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4,150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D129F06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E6B91DB" w14:textId="56C7ABF6" w:rsidR="00986BCB" w:rsidRPr="00F53688" w:rsidRDefault="0008509C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19,117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FC75A80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DE78F1A" w14:textId="3FADA1EE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15,409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</w:tcPr>
          <w:p w14:paraId="6769D7E5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628C6B58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3FFEF22D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329D6EB5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noWrap/>
          </w:tcPr>
          <w:p w14:paraId="5CACDEBC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6EE9A8FD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504D1D2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74F22BF2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86BCB" w:rsidRPr="00F53688" w14:paraId="6AD6CDAC" w14:textId="77777777" w:rsidTr="007B38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8D896EC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(ขาดทุน)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</w:tcPr>
          <w:p w14:paraId="2822CB14" w14:textId="4C6B8199" w:rsidR="00986BCB" w:rsidRPr="00F53688" w:rsidRDefault="0008509C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1,101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59D5951B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1C61AA7" w14:textId="4DDBFB29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7F95D72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noWrap/>
          </w:tcPr>
          <w:p w14:paraId="1482C418" w14:textId="7C1246CD" w:rsidR="00986BCB" w:rsidRPr="00F53688" w:rsidRDefault="00DD6C88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</w:t>
            </w:r>
            <w:r w:rsidR="0008509C" w:rsidRPr="00F53688">
              <w:rPr>
                <w:rFonts w:ascii="Angsana New" w:hAnsi="Angsana New"/>
                <w:sz w:val="30"/>
                <w:szCs w:val="30"/>
              </w:rPr>
              <w:t>178</w:t>
            </w:r>
            <w:r w:rsidRPr="00F5368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77A992D9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noWrap/>
          </w:tcPr>
          <w:p w14:paraId="3F738FA2" w14:textId="0329FD8F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</w:tcPr>
          <w:p w14:paraId="4F5A1CFB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4F16AEF0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3441FA4A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622BBF33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noWrap/>
          </w:tcPr>
          <w:p w14:paraId="4352EAF5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5F0C9444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0A0D7B0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357F2C64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86BCB" w:rsidRPr="00F53688" w14:paraId="1269F96A" w14:textId="77777777" w:rsidTr="007B38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D9D2084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F536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F5368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F536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F53688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1FF54A7C" w14:textId="5357B5E1" w:rsidR="00986BCB" w:rsidRPr="00F53688" w:rsidRDefault="0008509C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20374B6B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4550F95" w14:textId="0B3F299E" w:rsidR="00986BCB" w:rsidRPr="00F53688" w:rsidRDefault="00986BCB" w:rsidP="00EA5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E437416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</w:tcPr>
          <w:p w14:paraId="0CC9493C" w14:textId="0015CCA0" w:rsidR="00986BCB" w:rsidRPr="00F53688" w:rsidRDefault="0008509C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210B4316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</w:tcPr>
          <w:p w14:paraId="481976FD" w14:textId="7CF0FF1B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</w:tcPr>
          <w:p w14:paraId="13F69324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75778DA3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0681A3F3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367B4CF6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noWrap/>
          </w:tcPr>
          <w:p w14:paraId="33444F3C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5EA090C7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0DF1648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1966A8E4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86BCB" w:rsidRPr="00F53688" w14:paraId="075658FB" w14:textId="77777777" w:rsidTr="007B38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6920F09" w14:textId="77777777" w:rsidR="00986BCB" w:rsidRPr="00F53688" w:rsidRDefault="00986BCB" w:rsidP="00986BC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กำไร (ขาดทุน) เบ็ดเสร็จรวม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57703D" w14:textId="66E956C5" w:rsidR="00986BCB" w:rsidRPr="00F53688" w:rsidRDefault="0008509C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1,102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31798ED5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693D79" w14:textId="112C3E16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1,149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368185C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B7B4D3F" w14:textId="15E754A2" w:rsidR="00986BCB" w:rsidRPr="00F53688" w:rsidRDefault="00DD6C88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8509C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178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744F6331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49D5201" w14:textId="4477BCCD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</w:tcPr>
          <w:p w14:paraId="425FA5F0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6A6DBD27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0EFE80A0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54992C7A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noWrap/>
          </w:tcPr>
          <w:p w14:paraId="134C208F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6A89D86D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540BC91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5F8EE0E3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86BCB" w:rsidRPr="00F53688" w14:paraId="1538123A" w14:textId="77777777" w:rsidTr="007B38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6A059F8" w14:textId="77777777" w:rsidR="00986BCB" w:rsidRPr="00F53688" w:rsidRDefault="00986BCB" w:rsidP="00986BC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กำไร </w:t>
            </w:r>
            <w:r w:rsidRPr="00F53688">
              <w:rPr>
                <w:rFonts w:asciiTheme="majorBidi" w:hAnsiTheme="majorBidi" w:cstheme="majorBidi" w:hint="cs"/>
                <w:sz w:val="30"/>
                <w:szCs w:val="30"/>
                <w:rtl/>
                <w:cs/>
              </w:rPr>
              <w:t>(</w:t>
            </w:r>
            <w:r w:rsidRPr="00F53688">
              <w:rPr>
                <w:rFonts w:asciiTheme="majorBidi" w:hAnsiTheme="majorBidi" w:cstheme="majorBidi" w:hint="cs"/>
                <w:sz w:val="30"/>
                <w:szCs w:val="30"/>
                <w:rtl/>
                <w:cs/>
                <w:lang w:bidi="th-TH"/>
              </w:rPr>
              <w:t>ขาดทุน</w:t>
            </w:r>
            <w:r w:rsidRPr="00F53688">
              <w:rPr>
                <w:rFonts w:asciiTheme="majorBidi" w:hAnsiTheme="majorBidi" w:cstheme="majorBidi" w:hint="cs"/>
                <w:sz w:val="30"/>
                <w:szCs w:val="30"/>
                <w:rtl/>
                <w:cs/>
              </w:rPr>
              <w:t>)</w:t>
            </w:r>
            <w:r w:rsidRPr="00F536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368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ที่แบ่งให้กับส่วนได้เสียที่</w:t>
            </w:r>
          </w:p>
          <w:p w14:paraId="20A84F32" w14:textId="77777777" w:rsidR="00986BCB" w:rsidRPr="00F53688" w:rsidRDefault="00986BCB" w:rsidP="00986BC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  </w:t>
            </w:r>
            <w:r w:rsidRPr="00F5368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ไม่มีอำนาจควบคุม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F2EB4E" w14:textId="20B2C233" w:rsidR="00986BCB" w:rsidRPr="00F53688" w:rsidRDefault="0008509C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493A0DBD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DF5FC" w14:textId="6956817F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54294B9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6503E53" w14:textId="1F6B2A1C" w:rsidR="00986BCB" w:rsidRPr="00F53688" w:rsidRDefault="00DD6C88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</w:t>
            </w:r>
            <w:r w:rsidR="0008509C" w:rsidRPr="00F53688">
              <w:rPr>
                <w:rFonts w:ascii="Angsana New" w:hAnsi="Angsana New"/>
                <w:sz w:val="30"/>
                <w:szCs w:val="30"/>
              </w:rPr>
              <w:t>45</w:t>
            </w:r>
            <w:r w:rsidRPr="00F5368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F73A3B5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25C4161" w14:textId="4092D6F8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</w:tcPr>
          <w:p w14:paraId="4844EBEC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71B93BB" w14:textId="7EF733FE" w:rsidR="00986BCB" w:rsidRPr="00F53688" w:rsidRDefault="00DD6C88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17FF1BFE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92F1CC4" w14:textId="54FBDCE4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70" w:type="dxa"/>
            <w:tcBorders>
              <w:left w:val="nil"/>
            </w:tcBorders>
            <w:noWrap/>
          </w:tcPr>
          <w:p w14:paraId="7F6F69AF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703660A6" w14:textId="4E129607" w:rsidR="00986BCB" w:rsidRPr="00F53688" w:rsidRDefault="00DD6C88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126A6BB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45C44280" w14:textId="550C2066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463</w:t>
            </w:r>
          </w:p>
        </w:tc>
      </w:tr>
      <w:tr w:rsidR="00986BCB" w:rsidRPr="00F53688" w14:paraId="0EA51F5E" w14:textId="77777777" w:rsidTr="007B38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31FF9DD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Theme="majorBidi" w:hAnsi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F536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F5368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F536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F53688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</w:t>
            </w:r>
            <w:r w:rsidRPr="00F5368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  <w:r w:rsidRPr="00F53688">
              <w:rPr>
                <w:rFonts w:asciiTheme="majorBidi" w:hAnsiTheme="majorBidi" w:hint="cs"/>
                <w:sz w:val="30"/>
                <w:szCs w:val="30"/>
                <w:cs/>
              </w:rPr>
              <w:t>ที่แบ่งให้กับส่วนได้เสียที่</w:t>
            </w:r>
          </w:p>
          <w:p w14:paraId="1CC14F01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Theme="majorBidi" w:hAnsiTheme="majorBidi"/>
                <w:sz w:val="30"/>
                <w:szCs w:val="30"/>
                <w:cs/>
              </w:rPr>
            </w:pPr>
            <w:r w:rsidRPr="00F53688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F53688">
              <w:rPr>
                <w:rFonts w:asciiTheme="majorBidi" w:hAnsiTheme="majorBidi" w:hint="cs"/>
                <w:sz w:val="30"/>
                <w:szCs w:val="30"/>
                <w:cs/>
              </w:rPr>
              <w:t>ไม่มีอำนาจควบคุม</w:t>
            </w:r>
          </w:p>
        </w:tc>
        <w:tc>
          <w:tcPr>
            <w:tcW w:w="109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00AA49" w14:textId="42D2638A" w:rsidR="00986BCB" w:rsidRPr="00F53688" w:rsidRDefault="0008509C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28</w:t>
            </w:r>
            <w:r w:rsidR="00DD6C88" w:rsidRPr="00F5368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79192F4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BF6BB7" w14:textId="36B2C51F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299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894137D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3BC6B3E" w14:textId="1186BBD1" w:rsidR="00986BCB" w:rsidRPr="00F53688" w:rsidRDefault="00DD6C88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</w:t>
            </w:r>
            <w:r w:rsidR="0008509C" w:rsidRPr="00F53688">
              <w:rPr>
                <w:rFonts w:ascii="Angsana New" w:hAnsi="Angsana New"/>
                <w:sz w:val="30"/>
                <w:szCs w:val="30"/>
              </w:rPr>
              <w:t>45</w:t>
            </w:r>
            <w:r w:rsidRPr="00F5368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0E6AF248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7DD75F2" w14:textId="5C4DC168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</w:tcPr>
          <w:p w14:paraId="46028AD2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A94862F" w14:textId="28C3A3D2" w:rsidR="00986BCB" w:rsidRPr="00F53688" w:rsidRDefault="00DD6C88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5EECA87E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3D7C91D" w14:textId="5D55FB15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70" w:type="dxa"/>
            <w:tcBorders>
              <w:left w:val="nil"/>
            </w:tcBorders>
            <w:noWrap/>
          </w:tcPr>
          <w:p w14:paraId="484B2491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05C6B003" w14:textId="3363E079" w:rsidR="00986BCB" w:rsidRPr="00F53688" w:rsidRDefault="00DD6C88" w:rsidP="00DB4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25B14B2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0550FA75" w14:textId="4D43C1FE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460</w:t>
            </w:r>
          </w:p>
        </w:tc>
      </w:tr>
      <w:tr w:rsidR="00986BCB" w:rsidRPr="00F53688" w14:paraId="00B25732" w14:textId="77777777" w:rsidTr="007B38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FB109D9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right w:val="nil"/>
            </w:tcBorders>
          </w:tcPr>
          <w:p w14:paraId="75D3CC94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95C489E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45AC32B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8FE266E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noWrap/>
          </w:tcPr>
          <w:p w14:paraId="791533AE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3D6CA5BA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right w:val="nil"/>
            </w:tcBorders>
            <w:noWrap/>
          </w:tcPr>
          <w:p w14:paraId="0C1EB2CE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</w:tcPr>
          <w:p w14:paraId="10BE4156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6DDD3211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59D6AE5C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1BEBE6C0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</w:tcBorders>
            <w:noWrap/>
          </w:tcPr>
          <w:p w14:paraId="440019BC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52E80DCC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B663669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0B4211D2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</w:rPr>
            </w:pPr>
          </w:p>
        </w:tc>
      </w:tr>
      <w:tr w:rsidR="00986BCB" w:rsidRPr="00F53688" w14:paraId="19E791E5" w14:textId="77777777" w:rsidTr="007B38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7CB97" w14:textId="77777777" w:rsidR="00986BCB" w:rsidRPr="00F53688" w:rsidRDefault="00986BCB" w:rsidP="00986B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0FDA4311" w14:textId="59ED03D8" w:rsidR="00986BCB" w:rsidRPr="00F53688" w:rsidRDefault="0008509C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34B8EA2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4ABC42D" w14:textId="034103E4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C91DEB3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3191F2A" w14:textId="2DBA2FF1" w:rsidR="00986BCB" w:rsidRPr="00F53688" w:rsidRDefault="00DF0E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1,345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05CD798F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6BD1A9F" w14:textId="2E01A067" w:rsidR="00986BCB" w:rsidRPr="00F53688" w:rsidRDefault="00986BCB" w:rsidP="007B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1,516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</w:tcPr>
          <w:p w14:paraId="0FB31E08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6593CB55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71EC5F15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1408955A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noWrap/>
          </w:tcPr>
          <w:p w14:paraId="285666C1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15B0B16A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692E4EF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3C656BDB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86BCB" w:rsidRPr="00F53688" w14:paraId="1071F20B" w14:textId="77777777" w:rsidTr="007B38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4AFCB" w14:textId="77777777" w:rsidR="00986BCB" w:rsidRPr="00F53688" w:rsidRDefault="00986BCB" w:rsidP="00986BC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7168E206" w14:textId="4DD11463" w:rsidR="00986BCB" w:rsidRPr="00F53688" w:rsidRDefault="0008509C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39</w:t>
            </w:r>
            <w:r w:rsidR="00E33A15" w:rsidRPr="00F5368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FB3F3DE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59F76E0" w14:textId="703EFC32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1A02015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noWrap/>
          </w:tcPr>
          <w:p w14:paraId="16FB7BA8" w14:textId="5ACDF376" w:rsidR="00986BCB" w:rsidRPr="00F53688" w:rsidRDefault="00DF0E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8C38E15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noWrap/>
          </w:tcPr>
          <w:p w14:paraId="112EA25C" w14:textId="0F735F4B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(840)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</w:tcPr>
          <w:p w14:paraId="45175806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2B98A54A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1A09C9D3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04905123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noWrap/>
          </w:tcPr>
          <w:p w14:paraId="2F856902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2C1A3B88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56AA707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67966A1E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86BCB" w:rsidRPr="00F53688" w14:paraId="28BE0A72" w14:textId="77777777" w:rsidTr="007B38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E5F4E1C" w14:textId="77777777" w:rsidR="00986BCB" w:rsidRPr="00F53688" w:rsidRDefault="00986BCB" w:rsidP="00986BC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29447844" w14:textId="06F8BAC9" w:rsidR="00986BCB" w:rsidRPr="00F53688" w:rsidRDefault="0008509C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(871)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2C6985A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7CF91C1" w14:textId="3B5DF71D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(1,222)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11789E1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</w:tcPr>
          <w:p w14:paraId="0F1164BE" w14:textId="2A01D793" w:rsidR="00986BCB" w:rsidRPr="00F53688" w:rsidRDefault="00DF0E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(1,163)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295284FF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</w:tcPr>
          <w:p w14:paraId="5DC4F869" w14:textId="581B8BD9" w:rsidR="00986BCB" w:rsidRPr="00F53688" w:rsidRDefault="00986BCB" w:rsidP="007B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(938)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</w:tcPr>
          <w:p w14:paraId="687AC2D0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48908A44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6C153156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041299E5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noWrap/>
          </w:tcPr>
          <w:p w14:paraId="58A69E29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0B0E7F09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62C4493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2B4FA01C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86BCB" w:rsidRPr="00F53688" w14:paraId="675B39B6" w14:textId="77777777" w:rsidTr="007B38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DA37AB4" w14:textId="77777777" w:rsidR="00986BCB" w:rsidRPr="00F53688" w:rsidRDefault="00986BCB" w:rsidP="00986BC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</w:t>
            </w:r>
            <w:r w:rsidRPr="00F5368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 (</w:t>
            </w:r>
            <w:r w:rsidRPr="00F5368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ลดลง</w:t>
            </w:r>
            <w:r w:rsidRPr="00F5368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 xml:space="preserve">) </w:t>
            </w:r>
            <w:r w:rsidRPr="00F5368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A70337" w14:textId="0F226180" w:rsidR="00986BCB" w:rsidRPr="00F53688" w:rsidRDefault="0008509C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93314D1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B28CD7" w14:textId="1EDDE223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7D1D1B3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7667F58" w14:textId="23B7F6D9" w:rsidR="00986BCB" w:rsidRPr="00F53688" w:rsidRDefault="00DF0E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339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0230191B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A3FD4E3" w14:textId="33D0E83D" w:rsidR="00986BCB" w:rsidRPr="00F53688" w:rsidRDefault="00986BCB" w:rsidP="007B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(262)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</w:tcPr>
          <w:p w14:paraId="4DD6C529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4356854F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694506EE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1827D37F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noWrap/>
          </w:tcPr>
          <w:p w14:paraId="4AE96C5A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77EEA1E4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8C5A8EF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71EE8B19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C07C7" w:rsidRPr="00F53688" w14:paraId="052A60A5" w14:textId="77777777" w:rsidTr="007B38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1C1F03B" w14:textId="77777777" w:rsidR="00DC07C7" w:rsidRPr="00F53688" w:rsidRDefault="00DC07C7" w:rsidP="00C170E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="Angsana New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29DD99" w14:textId="77777777" w:rsidR="00DC07C7" w:rsidRPr="00F53688" w:rsidRDefault="00DC07C7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927326F" w14:textId="77777777" w:rsidR="00DC07C7" w:rsidRPr="00F5368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C6D644" w14:textId="77777777" w:rsidR="00DC07C7" w:rsidRPr="00F53688" w:rsidRDefault="00DC07C7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A16D7FA" w14:textId="77777777" w:rsidR="00DC07C7" w:rsidRPr="00F5368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968739B" w14:textId="77777777" w:rsidR="00DC07C7" w:rsidRPr="00F5368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5727B65B" w14:textId="77777777" w:rsidR="00DC07C7" w:rsidRPr="00F5368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98BB1FA" w14:textId="77777777" w:rsidR="00DC07C7" w:rsidRPr="00F53688" w:rsidRDefault="00DC07C7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noWrap/>
          </w:tcPr>
          <w:p w14:paraId="6F379364" w14:textId="77777777" w:rsidR="00DC07C7" w:rsidRPr="00F5368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421E5FC9" w14:textId="77777777" w:rsidR="00DC07C7" w:rsidRPr="00F5368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224D709F" w14:textId="77777777" w:rsidR="00DC07C7" w:rsidRPr="00F5368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1024" w:type="dxa"/>
            <w:gridSpan w:val="2"/>
            <w:tcBorders>
              <w:left w:val="nil"/>
              <w:right w:val="nil"/>
            </w:tcBorders>
            <w:noWrap/>
          </w:tcPr>
          <w:p w14:paraId="0FE64BFF" w14:textId="77777777" w:rsidR="00DC07C7" w:rsidRPr="00F5368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left w:val="nil"/>
            </w:tcBorders>
            <w:noWrap/>
          </w:tcPr>
          <w:p w14:paraId="10FE2D03" w14:textId="77777777" w:rsidR="00DC07C7" w:rsidRPr="00F5368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0211887C" w14:textId="77777777" w:rsidR="00DC07C7" w:rsidRPr="00F5368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5ADBFF4" w14:textId="77777777" w:rsidR="00DC07C7" w:rsidRPr="00F5368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25A9FBB7" w14:textId="77777777" w:rsidR="00DC07C7" w:rsidRPr="00F53688" w:rsidRDefault="00DC07C7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</w:rPr>
            </w:pPr>
          </w:p>
        </w:tc>
      </w:tr>
      <w:tr w:rsidR="009A4E50" w:rsidRPr="00F53688" w14:paraId="5BC85B03" w14:textId="77777777" w:rsidTr="007B38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5CA4028" w14:textId="77777777" w:rsidR="009A4E50" w:rsidRPr="00F53688" w:rsidRDefault="009A4E50" w:rsidP="00C170EB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5368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7B0C0A6E" w14:textId="350332FC" w:rsidR="009A4E50" w:rsidRPr="00F53688" w:rsidRDefault="0008509C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7F91E3E" w14:textId="77777777" w:rsidR="009A4E50" w:rsidRPr="00F53688" w:rsidRDefault="009A4E50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B09E2CD" w14:textId="7FEE2FA3" w:rsidR="009A4E50" w:rsidRPr="00F53688" w:rsidRDefault="00986BCB" w:rsidP="00215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54EA7BD" w14:textId="77777777" w:rsidR="009A4E50" w:rsidRPr="00F53688" w:rsidRDefault="009A4E50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noWrap/>
          </w:tcPr>
          <w:p w14:paraId="4585F2A0" w14:textId="3F749324" w:rsidR="009A4E50" w:rsidRPr="00F53688" w:rsidRDefault="007B38B5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3EB9AC5B" w14:textId="77777777" w:rsidR="009A4E50" w:rsidRPr="00F53688" w:rsidRDefault="009A4E50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415FCCB" w14:textId="22B103E1" w:rsidR="009A4E50" w:rsidRPr="00F53688" w:rsidRDefault="00986BCB" w:rsidP="007B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noWrap/>
          </w:tcPr>
          <w:p w14:paraId="0A8FDA81" w14:textId="77777777" w:rsidR="009A4E50" w:rsidRPr="00F53688" w:rsidRDefault="009A4E50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4BBE49EC" w14:textId="77777777" w:rsidR="009A4E50" w:rsidRPr="00F53688" w:rsidRDefault="009A4E50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noWrap/>
          </w:tcPr>
          <w:p w14:paraId="5E26D260" w14:textId="77777777" w:rsidR="009A4E50" w:rsidRPr="00F53688" w:rsidRDefault="009A4E50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12619F72" w14:textId="77777777" w:rsidR="009A4E50" w:rsidRPr="00F53688" w:rsidRDefault="009A4E50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noWrap/>
          </w:tcPr>
          <w:p w14:paraId="462E817A" w14:textId="77777777" w:rsidR="009A4E50" w:rsidRPr="00F53688" w:rsidRDefault="009A4E50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0129ED7B" w14:textId="77777777" w:rsidR="009A4E50" w:rsidRPr="00F53688" w:rsidRDefault="009A4E50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0883816" w14:textId="77777777" w:rsidR="009A4E50" w:rsidRPr="00F53688" w:rsidRDefault="009A4E50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44DC8ADF" w14:textId="77777777" w:rsidR="009A4E50" w:rsidRPr="00F53688" w:rsidRDefault="009A4E50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0585F4D" w14:textId="77777777" w:rsidR="005020B4" w:rsidRPr="00F53688" w:rsidRDefault="005020B4" w:rsidP="00625738">
      <w:pPr>
        <w:rPr>
          <w:sz w:val="6"/>
          <w:szCs w:val="6"/>
        </w:rPr>
        <w:sectPr w:rsidR="005020B4" w:rsidRPr="00F53688" w:rsidSect="00F61830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494CE550" w14:textId="4CBE5AF2" w:rsidR="00DE151E" w:rsidRPr="00F53688" w:rsidRDefault="00502EE7" w:rsidP="00627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F53688">
        <w:rPr>
          <w:rFonts w:ascii="Angsana New" w:hAnsi="Angsana New"/>
          <w:b/>
          <w:bCs/>
          <w:sz w:val="30"/>
          <w:szCs w:val="30"/>
        </w:rPr>
        <w:lastRenderedPageBreak/>
        <w:t>13</w:t>
      </w:r>
      <w:r w:rsidR="00DE151E" w:rsidRPr="00F53688">
        <w:rPr>
          <w:rFonts w:ascii="Angsana New" w:hAnsi="Angsana New"/>
          <w:b/>
          <w:bCs/>
          <w:sz w:val="30"/>
          <w:szCs w:val="30"/>
        </w:rPr>
        <w:tab/>
      </w:r>
      <w:r w:rsidR="00DE151E" w:rsidRPr="00F53688">
        <w:rPr>
          <w:rFonts w:ascii="Angsana New" w:hAnsi="Angsana New"/>
          <w:b/>
          <w:bCs/>
          <w:sz w:val="30"/>
          <w:szCs w:val="30"/>
          <w:cs/>
        </w:rPr>
        <w:t>เงินลงทุนใน</w:t>
      </w:r>
      <w:r w:rsidR="00B57831" w:rsidRPr="00F53688">
        <w:rPr>
          <w:rFonts w:ascii="Angsana New" w:hAnsi="Angsana New" w:hint="cs"/>
          <w:b/>
          <w:bCs/>
          <w:sz w:val="30"/>
          <w:szCs w:val="30"/>
          <w:cs/>
        </w:rPr>
        <w:t>การร่วมค้า</w:t>
      </w:r>
      <w:r w:rsidR="00DE151E" w:rsidRPr="00F53688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B57831" w:rsidRPr="00F53688">
        <w:rPr>
          <w:rFonts w:ascii="Angsana New" w:hAnsi="Angsana New"/>
          <w:b/>
          <w:bCs/>
          <w:sz w:val="30"/>
          <w:szCs w:val="30"/>
          <w:cs/>
        </w:rPr>
        <w:t>บริษัทร่วม</w:t>
      </w:r>
    </w:p>
    <w:p w14:paraId="26060DD3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3870"/>
        <w:gridCol w:w="1170"/>
        <w:gridCol w:w="304"/>
        <w:gridCol w:w="1226"/>
        <w:gridCol w:w="270"/>
        <w:gridCol w:w="1170"/>
        <w:gridCol w:w="270"/>
        <w:gridCol w:w="1170"/>
      </w:tblGrid>
      <w:tr w:rsidR="004A7BF1" w:rsidRPr="00F53688" w14:paraId="5C4F8F78" w14:textId="77777777" w:rsidTr="00C6176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14D105F" w14:textId="77777777" w:rsidR="004A7BF1" w:rsidRPr="00F53688" w:rsidRDefault="004A7BF1" w:rsidP="00E0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479F99C" w14:textId="77777777" w:rsidR="004A7BF1" w:rsidRPr="00F53688" w:rsidRDefault="004A7BF1" w:rsidP="00E0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699B22" w14:textId="77777777" w:rsidR="004A7BF1" w:rsidRPr="00F53688" w:rsidRDefault="004A7BF1" w:rsidP="00E0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C712970" w14:textId="77777777" w:rsidR="004A7BF1" w:rsidRPr="00F53688" w:rsidRDefault="004A7BF1" w:rsidP="00E0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4DDC" w:rsidRPr="00F53688" w14:paraId="1CF65720" w14:textId="77777777" w:rsidTr="00C6176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33FCA01" w14:textId="77777777" w:rsidR="004A7BF1" w:rsidRPr="00F53688" w:rsidRDefault="004A7BF1" w:rsidP="00E0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357947" w14:textId="0823085D" w:rsidR="004A7BF1" w:rsidRPr="00F53688" w:rsidRDefault="007F0795" w:rsidP="00E0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7A8ECE" w14:textId="77777777" w:rsidR="004A7BF1" w:rsidRPr="00F53688" w:rsidRDefault="004A7BF1" w:rsidP="00E0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C551F9" w14:textId="1119284B" w:rsidR="004A7BF1" w:rsidRPr="00F53688" w:rsidRDefault="007F0795" w:rsidP="00F32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="00986BCB" w:rsidRPr="00F53688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E68ED5" w14:textId="77777777" w:rsidR="004A7BF1" w:rsidRPr="00F53688" w:rsidRDefault="004A7BF1" w:rsidP="00E0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023EE5" w14:textId="594CF129" w:rsidR="004A7BF1" w:rsidRPr="00F53688" w:rsidRDefault="007F0795" w:rsidP="00E0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33B5E6" w14:textId="77777777" w:rsidR="004A7BF1" w:rsidRPr="00F53688" w:rsidRDefault="004A7BF1" w:rsidP="00E0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D6292B" w14:textId="36178E5C" w:rsidR="004A7BF1" w:rsidRPr="00F53688" w:rsidRDefault="007F0795" w:rsidP="00E0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25</w:t>
            </w:r>
            <w:r w:rsidR="00986BCB" w:rsidRPr="00F53688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4A7BF1" w:rsidRPr="00F53688" w14:paraId="4A32706C" w14:textId="77777777" w:rsidTr="00C6176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1792DE2" w14:textId="77777777" w:rsidR="004A7BF1" w:rsidRPr="00F53688" w:rsidRDefault="004A7BF1" w:rsidP="00E0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tcBorders>
              <w:top w:val="nil"/>
              <w:left w:val="nil"/>
              <w:right w:val="nil"/>
            </w:tcBorders>
            <w:noWrap/>
          </w:tcPr>
          <w:p w14:paraId="10E206FA" w14:textId="77777777" w:rsidR="004A7BF1" w:rsidRPr="00F53688" w:rsidRDefault="004A7BF1" w:rsidP="00E0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44DDC" w:rsidRPr="00F53688" w14:paraId="57DBC2DE" w14:textId="77777777" w:rsidTr="00C6176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C0FC3A4" w14:textId="1261A7E8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3D12D57" w14:textId="22F0BED2" w:rsidR="00502EE7" w:rsidRPr="00F53688" w:rsidRDefault="00502EE7" w:rsidP="00C6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14,368</w:t>
            </w:r>
          </w:p>
        </w:tc>
        <w:tc>
          <w:tcPr>
            <w:tcW w:w="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AC53661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AC3DD90" w14:textId="10E5ABCC" w:rsidR="00502EE7" w:rsidRPr="00F53688" w:rsidRDefault="00502EE7" w:rsidP="00C6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13,866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</w:tcPr>
          <w:p w14:paraId="6717AB3C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</w:tcPr>
          <w:p w14:paraId="12111968" w14:textId="3A7F41EE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1,261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</w:tcPr>
          <w:p w14:paraId="350860E1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</w:tcPr>
          <w:p w14:paraId="1D797720" w14:textId="7ABB63FF" w:rsidR="00502EE7" w:rsidRPr="00F53688" w:rsidRDefault="00502EE7" w:rsidP="0054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1,261</w:t>
            </w:r>
          </w:p>
        </w:tc>
      </w:tr>
      <w:tr w:rsidR="00544DDC" w:rsidRPr="00F53688" w14:paraId="0BC7F041" w14:textId="77777777" w:rsidTr="00C6176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520BFDC" w14:textId="7A74C4CA" w:rsidR="00701222" w:rsidRPr="00F53688" w:rsidRDefault="00701222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ส่วนแบ่งกำไรสุทธิจากเงินลงทุนตาม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46D39C7" w14:textId="77777777" w:rsidR="00701222" w:rsidRPr="00F53688" w:rsidRDefault="00701222" w:rsidP="00C6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D4E85D9" w14:textId="77777777" w:rsidR="00701222" w:rsidRPr="00F53688" w:rsidRDefault="00701222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871A7A7" w14:textId="77777777" w:rsidR="00701222" w:rsidRPr="00F53688" w:rsidRDefault="00701222" w:rsidP="00C6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</w:tcPr>
          <w:p w14:paraId="1B3998FF" w14:textId="77777777" w:rsidR="00701222" w:rsidRPr="00F53688" w:rsidRDefault="00701222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</w:tcPr>
          <w:p w14:paraId="0BAF34A0" w14:textId="77777777" w:rsidR="00701222" w:rsidRPr="00F53688" w:rsidRDefault="00701222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</w:tcPr>
          <w:p w14:paraId="5B828443" w14:textId="77777777" w:rsidR="00701222" w:rsidRPr="00F53688" w:rsidRDefault="00701222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</w:tcPr>
          <w:p w14:paraId="3918E9A3" w14:textId="77777777" w:rsidR="00701222" w:rsidRPr="00F53688" w:rsidRDefault="00701222" w:rsidP="0054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4DDC" w:rsidRPr="00F53688" w14:paraId="4AFCF6DD" w14:textId="77777777" w:rsidTr="00C6176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CF99FD" w14:textId="6CAE68B9" w:rsidR="00502EE7" w:rsidRPr="00F53688" w:rsidRDefault="00701222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502EE7" w:rsidRPr="00F53688">
              <w:rPr>
                <w:rFonts w:ascii="Angsana New" w:hAnsi="Angsana New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53427F" w14:textId="08D530A5" w:rsidR="00502EE7" w:rsidRPr="00F53688" w:rsidRDefault="00502EE7" w:rsidP="00C6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1,193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2AD5D5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5A221A" w14:textId="55FC6F4D" w:rsidR="00502EE7" w:rsidRPr="00F53688" w:rsidRDefault="00502EE7" w:rsidP="00C6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1,197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DAEB21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7B26DB" w14:textId="3F1114B6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28E7F8A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BFC533" w14:textId="01F81DBC" w:rsidR="00502EE7" w:rsidRPr="00F53688" w:rsidRDefault="00502EE7" w:rsidP="0054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4DDC" w:rsidRPr="00F53688" w14:paraId="13432311" w14:textId="77777777" w:rsidTr="00C6176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597651C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EC16E" w14:textId="75B7EB50" w:rsidR="00502EE7" w:rsidRPr="00F53688" w:rsidRDefault="00502EE7" w:rsidP="00C6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1F8621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6992DB" w14:textId="5046ADAB" w:rsidR="00502EE7" w:rsidRPr="00F53688" w:rsidRDefault="00502EE7" w:rsidP="00C6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33A07D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A0DFCF" w14:textId="0D546E60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B6E089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D0EDE4" w14:textId="26995E96" w:rsidR="00502EE7" w:rsidRPr="00F53688" w:rsidRDefault="00502EE7" w:rsidP="0054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4DDC" w:rsidRPr="00F53688" w14:paraId="0D32454C" w14:textId="77777777" w:rsidTr="00C6176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4F17C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D0DF42" w14:textId="17EB70FF" w:rsidR="00502EE7" w:rsidRPr="00F53688" w:rsidRDefault="00502EE7" w:rsidP="00A6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</w:t>
            </w:r>
            <w:r w:rsidR="0042263D" w:rsidRPr="00F53688">
              <w:rPr>
                <w:rFonts w:ascii="Angsana New" w:hAnsi="Angsana New"/>
                <w:sz w:val="30"/>
                <w:szCs w:val="30"/>
              </w:rPr>
              <w:t>605</w:t>
            </w:r>
            <w:r w:rsidRPr="00F5368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11F68B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2BE6DF" w14:textId="42816B03" w:rsidR="00502EE7" w:rsidRPr="00F53688" w:rsidRDefault="00502EE7" w:rsidP="00C6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(625)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E44D193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6128E910" w14:textId="7B1B0DB2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98203F8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DF3649" w14:textId="64CE5731" w:rsidR="00502EE7" w:rsidRPr="00F53688" w:rsidRDefault="00502EE7" w:rsidP="0054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4DDC" w:rsidRPr="00F53688" w14:paraId="3CD41B1B" w14:textId="77777777" w:rsidTr="00C6176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91F9E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5ED446" w14:textId="3E5A9A7D" w:rsidR="00502EE7" w:rsidRPr="00F53688" w:rsidRDefault="00502EE7" w:rsidP="00A62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</w:t>
            </w:r>
            <w:r w:rsidR="00A62D63" w:rsidRPr="00F53688">
              <w:rPr>
                <w:rFonts w:ascii="Angsana New" w:hAnsi="Angsana New"/>
                <w:sz w:val="30"/>
                <w:szCs w:val="30"/>
              </w:rPr>
              <w:t>3</w:t>
            </w:r>
            <w:r w:rsidRPr="00F5368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028681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EECD1D" w14:textId="79F32F86" w:rsidR="00502EE7" w:rsidRPr="00F53688" w:rsidRDefault="00502EE7" w:rsidP="00C6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(42)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093FD1F7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7066B0F1" w14:textId="57E9680A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2E9F00F1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</w:tcPr>
          <w:p w14:paraId="24F3ECE7" w14:textId="5AF3D435" w:rsidR="00502EE7" w:rsidRPr="00F53688" w:rsidRDefault="00502EE7" w:rsidP="0054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4DDC" w:rsidRPr="00F53688" w14:paraId="29B8CDAD" w14:textId="77777777" w:rsidTr="00C6176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8519A9" w14:textId="7B608F0C" w:rsidR="008E25AD" w:rsidRPr="00F53688" w:rsidRDefault="008E25AD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 </w:t>
            </w:r>
            <w:r w:rsidRPr="00F53688">
              <w:rPr>
                <w:rFonts w:ascii="Angsana New" w:hAnsi="Angsana New"/>
                <w:sz w:val="30"/>
                <w:szCs w:val="30"/>
              </w:rPr>
              <w:t>(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ขาดทุน) เบ็ดเสร็จอื่นใน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366C57" w14:textId="77777777" w:rsidR="008E25AD" w:rsidRPr="00F53688" w:rsidRDefault="008E25AD" w:rsidP="00C6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1E740DD" w14:textId="77777777" w:rsidR="008E25AD" w:rsidRPr="00F53688" w:rsidRDefault="008E25AD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B0307B" w14:textId="77777777" w:rsidR="008E25AD" w:rsidRPr="00F53688" w:rsidRDefault="008E25AD" w:rsidP="00C6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540C27C" w14:textId="77777777" w:rsidR="008E25AD" w:rsidRPr="00F53688" w:rsidRDefault="008E25AD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00720D28" w14:textId="77777777" w:rsidR="008E25AD" w:rsidRPr="00F53688" w:rsidRDefault="008E25AD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26F5F8B" w14:textId="77777777" w:rsidR="008E25AD" w:rsidRPr="00F53688" w:rsidRDefault="008E25AD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</w:tcPr>
          <w:p w14:paraId="75B1312F" w14:textId="77777777" w:rsidR="008E25AD" w:rsidRPr="00F53688" w:rsidRDefault="008E25AD" w:rsidP="0054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4DDC" w:rsidRPr="00F53688" w14:paraId="503944E6" w14:textId="77777777" w:rsidTr="00C6176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0B5B3" w14:textId="425CC329" w:rsidR="00502EE7" w:rsidRPr="00F53688" w:rsidRDefault="008E25AD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502EE7" w:rsidRPr="00F5368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E7542A" w14:textId="6A633A7F" w:rsidR="00502EE7" w:rsidRPr="00F53688" w:rsidRDefault="003819F0" w:rsidP="00C6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94BBAE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F0D5C2" w14:textId="017314EE" w:rsidR="00502EE7" w:rsidRPr="00F53688" w:rsidRDefault="00502EE7" w:rsidP="00C6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(16)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8453B41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42FF2D44" w14:textId="30492392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2785ED2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</w:tcPr>
          <w:p w14:paraId="6EDA8550" w14:textId="5720D430" w:rsidR="00502EE7" w:rsidRPr="00F53688" w:rsidRDefault="00502EE7" w:rsidP="0054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4DDC" w:rsidRPr="00F53688" w14:paraId="35C72655" w14:textId="77777777" w:rsidTr="00C6176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1508B1" w14:textId="6C7CAA01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01FB3FAD" w14:textId="251563F3" w:rsidR="00502EE7" w:rsidRPr="00F53688" w:rsidRDefault="00502EE7" w:rsidP="00C6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14,941</w:t>
            </w: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C68D5E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422A077F" w14:textId="36F69BA5" w:rsidR="00502EE7" w:rsidRPr="00F53688" w:rsidRDefault="00502EE7" w:rsidP="00C61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14,368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16E7464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57417B0" w14:textId="00E66D03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1,261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1BDA257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309B08E" w14:textId="21791499" w:rsidR="00502EE7" w:rsidRPr="00F53688" w:rsidRDefault="00502EE7" w:rsidP="0054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1,261</w:t>
            </w:r>
          </w:p>
        </w:tc>
      </w:tr>
    </w:tbl>
    <w:p w14:paraId="34165030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0A007CF2" w14:textId="3B0A9277" w:rsidR="00446CBD" w:rsidRPr="00F53688" w:rsidRDefault="00627F84" w:rsidP="00627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9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b/>
          <w:bCs/>
          <w:sz w:val="30"/>
          <w:szCs w:val="30"/>
        </w:rPr>
        <w:tab/>
      </w:r>
      <w:r w:rsidR="00446CBD" w:rsidRPr="00F5368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46CBD" w:rsidRPr="00F53688">
        <w:rPr>
          <w:rFonts w:ascii="Angsana New" w:hAnsi="Angsana New"/>
          <w:sz w:val="30"/>
          <w:szCs w:val="30"/>
        </w:rPr>
        <w:t xml:space="preserve">16 </w:t>
      </w:r>
      <w:r w:rsidR="00446CBD" w:rsidRPr="00F53688">
        <w:rPr>
          <w:rFonts w:ascii="Angsana New" w:hAnsi="Angsana New" w:hint="cs"/>
          <w:sz w:val="30"/>
          <w:szCs w:val="30"/>
          <w:cs/>
        </w:rPr>
        <w:t>กุมภาพันธ์</w:t>
      </w:r>
      <w:r w:rsidR="00446CBD" w:rsidRPr="00F53688">
        <w:rPr>
          <w:rFonts w:ascii="Angsana New" w:hAnsi="Angsana New"/>
          <w:sz w:val="30"/>
          <w:szCs w:val="30"/>
          <w:cs/>
        </w:rPr>
        <w:t xml:space="preserve"> </w:t>
      </w:r>
      <w:r w:rsidR="00446CBD" w:rsidRPr="00F53688">
        <w:rPr>
          <w:rFonts w:ascii="Angsana New" w:hAnsi="Angsana New"/>
          <w:sz w:val="30"/>
          <w:szCs w:val="30"/>
        </w:rPr>
        <w:t xml:space="preserve">2560 </w:t>
      </w:r>
      <w:r w:rsidR="00446CBD" w:rsidRPr="00F53688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บริษัทย่อยแห่งหนึ่งได้ขายหุ้นทั้งหมดที่ถืออยู่ในบริษัท แม่สอดพลังงานสะอาด จำกัด </w:t>
      </w:r>
      <w:r w:rsidR="00446CBD" w:rsidRPr="00F53688">
        <w:rPr>
          <w:rFonts w:ascii="Angsana New" w:hAnsi="Angsana New"/>
          <w:sz w:val="30"/>
          <w:szCs w:val="30"/>
        </w:rPr>
        <w:br/>
      </w:r>
      <w:r w:rsidR="00446CBD" w:rsidRPr="00F53688">
        <w:rPr>
          <w:rFonts w:ascii="Angsana New" w:hAnsi="Angsana New"/>
          <w:sz w:val="30"/>
          <w:szCs w:val="30"/>
          <w:cs/>
        </w:rPr>
        <w:t>ซึ่งเป็นบริษัทร่วมทางอ้อมให้ผู้ถือหุ้นเดิม</w:t>
      </w:r>
    </w:p>
    <w:p w14:paraId="2000B0BB" w14:textId="77777777" w:rsidR="00446CBD" w:rsidRPr="00F53688" w:rsidRDefault="00446CBD" w:rsidP="00627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9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3549E95" w14:textId="4FC61659" w:rsidR="00627F84" w:rsidRPr="00F53688" w:rsidRDefault="00627F84" w:rsidP="0044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53688">
        <w:rPr>
          <w:rFonts w:ascii="Angsana New" w:hAnsi="Angsana New"/>
          <w:sz w:val="30"/>
          <w:szCs w:val="30"/>
        </w:rPr>
        <w:t xml:space="preserve">20 </w:t>
      </w:r>
      <w:r w:rsidRPr="00F53688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F53688">
        <w:rPr>
          <w:rFonts w:ascii="Angsana New" w:hAnsi="Angsana New"/>
          <w:sz w:val="30"/>
          <w:szCs w:val="30"/>
        </w:rPr>
        <w:t xml:space="preserve">2561 </w:t>
      </w:r>
      <w:r w:rsidRPr="00F53688">
        <w:rPr>
          <w:rFonts w:ascii="Angsana New" w:hAnsi="Angsana New"/>
          <w:sz w:val="30"/>
          <w:szCs w:val="30"/>
          <w:cs/>
        </w:rPr>
        <w:t>บริษัทร่วมแห่งหนึ่งได้เข้าทำสัญญาซื้อขายหุ้น</w:t>
      </w:r>
      <w:r w:rsidRPr="00F53688">
        <w:rPr>
          <w:rFonts w:ascii="Angsana New" w:hAnsi="Angsana New" w:hint="cs"/>
          <w:sz w:val="30"/>
          <w:szCs w:val="30"/>
          <w:cs/>
        </w:rPr>
        <w:t>กับบริษัทแห่งหนึ่งซึ่งเป็นผู้ถือหุ้นของ บริษัท โกลว์ พลังงาน จำกัด (มหาชน) (</w:t>
      </w:r>
      <w:r w:rsidRPr="00F53688">
        <w:rPr>
          <w:rFonts w:ascii="Angsana New" w:hAnsi="Angsana New"/>
          <w:sz w:val="30"/>
          <w:szCs w:val="30"/>
        </w:rPr>
        <w:t xml:space="preserve">“GLOW”) </w:t>
      </w:r>
      <w:r w:rsidRPr="00F53688">
        <w:rPr>
          <w:rFonts w:ascii="Angsana New" w:hAnsi="Angsana New" w:hint="cs"/>
          <w:sz w:val="30"/>
          <w:szCs w:val="30"/>
          <w:cs/>
        </w:rPr>
        <w:t>เพื่อทำข้อตกลงจะซื้อขายหุ้นของ</w:t>
      </w:r>
      <w:r w:rsidRPr="00F53688">
        <w:rPr>
          <w:rFonts w:ascii="Angsana New" w:hAnsi="Angsana New"/>
          <w:sz w:val="30"/>
          <w:szCs w:val="30"/>
        </w:rPr>
        <w:t xml:space="preserve"> GLOW </w:t>
      </w:r>
      <w:r w:rsidRPr="00F53688">
        <w:rPr>
          <w:rFonts w:ascii="Angsana New" w:hAnsi="Angsana New" w:hint="cs"/>
          <w:sz w:val="30"/>
          <w:szCs w:val="30"/>
          <w:cs/>
        </w:rPr>
        <w:t>ณ ปัจจุบัน การซื้อขายหุ้นดังกล่าวยังไม่แล้วเสร็จ</w:t>
      </w:r>
    </w:p>
    <w:p w14:paraId="570F1BF3" w14:textId="77777777" w:rsidR="000F0079" w:rsidRPr="00F53688" w:rsidRDefault="000F0079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B0234C" w14:textId="77777777" w:rsidR="000F0079" w:rsidRPr="00F53688" w:rsidRDefault="000F0079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5471BA2" w14:textId="77777777" w:rsidR="000F0079" w:rsidRPr="00F53688" w:rsidRDefault="000F0079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3FC0DF6" w14:textId="77777777" w:rsidR="000F0079" w:rsidRPr="00F53688" w:rsidRDefault="000F0079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7B076CD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DE151E" w:rsidRPr="00F53688" w:rsidSect="00F61830">
          <w:pgSz w:w="11909" w:h="16834" w:code="9"/>
          <w:pgMar w:top="691" w:right="1152" w:bottom="576" w:left="1152" w:header="720" w:footer="720" w:gutter="0"/>
          <w:cols w:space="720"/>
        </w:sectPr>
      </w:pPr>
    </w:p>
    <w:p w14:paraId="07CA678C" w14:textId="344B13DD" w:rsidR="009B57A2" w:rsidRPr="00F53688" w:rsidRDefault="009B57A2" w:rsidP="009B5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  <w:r w:rsidRPr="00F53688">
        <w:rPr>
          <w:rFonts w:ascii="Angsana New" w:hAnsi="Angsana New"/>
          <w:sz w:val="28"/>
          <w:szCs w:val="28"/>
          <w:cs/>
        </w:rPr>
        <w:lastRenderedPageBreak/>
        <w:t>เงินลงทุนใน</w:t>
      </w:r>
      <w:r w:rsidR="00912237" w:rsidRPr="00F53688">
        <w:rPr>
          <w:rFonts w:ascii="Angsana New" w:hAnsi="Angsana New" w:hint="cs"/>
          <w:sz w:val="28"/>
          <w:szCs w:val="28"/>
          <w:cs/>
        </w:rPr>
        <w:t>การร่วมค้า</w:t>
      </w:r>
      <w:r w:rsidRPr="00F53688">
        <w:rPr>
          <w:rFonts w:ascii="Angsana New" w:hAnsi="Angsana New" w:hint="cs"/>
          <w:sz w:val="28"/>
          <w:szCs w:val="28"/>
          <w:cs/>
        </w:rPr>
        <w:t>และ</w:t>
      </w:r>
      <w:r w:rsidR="00912237" w:rsidRPr="00F53688">
        <w:rPr>
          <w:rFonts w:ascii="Angsana New" w:hAnsi="Angsana New"/>
          <w:sz w:val="28"/>
          <w:szCs w:val="28"/>
          <w:cs/>
        </w:rPr>
        <w:t>บริษัทร่วม</w:t>
      </w:r>
      <w:r w:rsidRPr="00F53688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7F0795" w:rsidRPr="00F53688">
        <w:rPr>
          <w:rFonts w:ascii="Angsana New" w:hAnsi="Angsana New"/>
          <w:sz w:val="28"/>
          <w:szCs w:val="28"/>
        </w:rPr>
        <w:t>31</w:t>
      </w:r>
      <w:r w:rsidRPr="00F53688">
        <w:rPr>
          <w:rFonts w:ascii="Angsana New" w:hAnsi="Angsana New"/>
          <w:sz w:val="28"/>
          <w:szCs w:val="28"/>
        </w:rPr>
        <w:t xml:space="preserve"> </w:t>
      </w:r>
      <w:r w:rsidRPr="00F53688">
        <w:rPr>
          <w:rFonts w:ascii="Angsana New" w:hAnsi="Angsana New"/>
          <w:sz w:val="28"/>
          <w:szCs w:val="28"/>
          <w:cs/>
        </w:rPr>
        <w:t xml:space="preserve">ธันวาคม </w:t>
      </w:r>
      <w:r w:rsidR="007F0795" w:rsidRPr="00F53688">
        <w:rPr>
          <w:rFonts w:ascii="Angsana New" w:hAnsi="Angsana New"/>
          <w:sz w:val="28"/>
          <w:szCs w:val="28"/>
        </w:rPr>
        <w:t>256</w:t>
      </w:r>
      <w:r w:rsidR="00986BCB" w:rsidRPr="00F53688">
        <w:rPr>
          <w:rFonts w:ascii="Angsana New" w:hAnsi="Angsana New"/>
          <w:sz w:val="28"/>
          <w:szCs w:val="28"/>
        </w:rPr>
        <w:t>1</w:t>
      </w:r>
      <w:r w:rsidRPr="00F53688">
        <w:rPr>
          <w:rFonts w:ascii="Angsana New" w:hAnsi="Angsana New"/>
          <w:sz w:val="28"/>
          <w:szCs w:val="28"/>
          <w:lang w:val="en-GB"/>
        </w:rPr>
        <w:t xml:space="preserve"> </w:t>
      </w:r>
      <w:r w:rsidRPr="00F53688">
        <w:rPr>
          <w:rFonts w:ascii="Angsana New" w:hAnsi="Angsana New" w:hint="cs"/>
          <w:sz w:val="28"/>
          <w:szCs w:val="28"/>
          <w:cs/>
          <w:lang w:val="en-GB"/>
        </w:rPr>
        <w:t xml:space="preserve">และ </w:t>
      </w:r>
      <w:r w:rsidR="00986BCB" w:rsidRPr="00F53688">
        <w:rPr>
          <w:rFonts w:ascii="Angsana New" w:hAnsi="Angsana New"/>
          <w:sz w:val="28"/>
          <w:szCs w:val="28"/>
        </w:rPr>
        <w:t>2560</w:t>
      </w:r>
      <w:r w:rsidRPr="00F53688">
        <w:rPr>
          <w:rFonts w:ascii="Angsana New" w:hAnsi="Angsana New"/>
          <w:sz w:val="28"/>
          <w:szCs w:val="28"/>
        </w:rPr>
        <w:t xml:space="preserve"> </w:t>
      </w:r>
      <w:r w:rsidRPr="00F53688">
        <w:rPr>
          <w:rFonts w:ascii="Angsana New" w:hAnsi="Angsana New"/>
          <w:sz w:val="28"/>
          <w:szCs w:val="28"/>
          <w:cs/>
        </w:rPr>
        <w:t>และเงินปันผลรับสำหรับแต่</w:t>
      </w:r>
      <w:r w:rsidRPr="00F53688">
        <w:rPr>
          <w:rFonts w:ascii="Angsana New" w:hAnsi="Angsana New" w:hint="cs"/>
          <w:sz w:val="28"/>
          <w:szCs w:val="28"/>
          <w:cs/>
        </w:rPr>
        <w:t>ละปีสิ้น</w:t>
      </w:r>
      <w:r w:rsidRPr="00F53688">
        <w:rPr>
          <w:rFonts w:ascii="Angsana New" w:hAnsi="Angsana New"/>
          <w:sz w:val="28"/>
          <w:szCs w:val="28"/>
          <w:cs/>
        </w:rPr>
        <w:t>สุด</w:t>
      </w:r>
      <w:r w:rsidRPr="00F53688">
        <w:rPr>
          <w:rFonts w:ascii="Angsana New" w:hAnsi="Angsana New" w:hint="cs"/>
          <w:sz w:val="28"/>
          <w:szCs w:val="28"/>
          <w:cs/>
        </w:rPr>
        <w:t>วันเดียวกัน</w:t>
      </w:r>
      <w:r w:rsidRPr="00F53688">
        <w:rPr>
          <w:rFonts w:ascii="Angsana New" w:hAnsi="Angsana New"/>
          <w:sz w:val="28"/>
          <w:szCs w:val="28"/>
        </w:rPr>
        <w:t xml:space="preserve"> </w:t>
      </w:r>
      <w:r w:rsidRPr="00F53688">
        <w:rPr>
          <w:rFonts w:ascii="Angsana New" w:hAnsi="Angsana New"/>
          <w:sz w:val="28"/>
          <w:szCs w:val="28"/>
          <w:cs/>
        </w:rPr>
        <w:t>มีดังนี้</w:t>
      </w:r>
    </w:p>
    <w:p w14:paraId="7AF32DDD" w14:textId="77777777" w:rsidR="00912237" w:rsidRPr="00F53688" w:rsidRDefault="00912237" w:rsidP="009B5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15840" w:type="dxa"/>
        <w:tblInd w:w="-522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270"/>
        <w:gridCol w:w="900"/>
        <w:gridCol w:w="918"/>
        <w:gridCol w:w="252"/>
        <w:gridCol w:w="900"/>
        <w:gridCol w:w="270"/>
        <w:gridCol w:w="900"/>
        <w:gridCol w:w="270"/>
        <w:gridCol w:w="900"/>
        <w:gridCol w:w="270"/>
        <w:gridCol w:w="900"/>
        <w:gridCol w:w="270"/>
        <w:gridCol w:w="918"/>
        <w:gridCol w:w="236"/>
        <w:gridCol w:w="898"/>
        <w:gridCol w:w="18"/>
        <w:gridCol w:w="270"/>
        <w:gridCol w:w="900"/>
        <w:gridCol w:w="270"/>
        <w:gridCol w:w="900"/>
        <w:gridCol w:w="270"/>
        <w:gridCol w:w="900"/>
      </w:tblGrid>
      <w:tr w:rsidR="009B57A2" w:rsidRPr="00F53688" w14:paraId="1A47C1D7" w14:textId="77777777" w:rsidTr="0062573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E33667A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14:paraId="74EF4570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9B57A2" w:rsidRPr="00F53688" w14:paraId="53A41368" w14:textId="77777777" w:rsidTr="0062573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DE41B2A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F2EDBA" w14:textId="77777777" w:rsidR="009B57A2" w:rsidRPr="00F53688" w:rsidRDefault="00BC6A67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  <w:cs/>
              </w:rPr>
              <w:t>สัดส่วนความเป็น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C96DFBE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1280CC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7E3E6DB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1C23BE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B941519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9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7AFA618E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53688">
              <w:rPr>
                <w:rFonts w:ascii="Angsana New" w:hAnsi="Angsana New"/>
                <w:sz w:val="27"/>
                <w:szCs w:val="27"/>
                <w:cs/>
              </w:rPr>
              <w:t>มูลค่ายุติธรรมสำหรับ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27D7FFD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B57A2" w:rsidRPr="00F53688" w14:paraId="684C33B8" w14:textId="77777777" w:rsidTr="0062573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889586B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11E055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  <w:cs/>
              </w:rPr>
              <w:t>เจ้าของ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0D7E017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BCA993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4C2305D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  <w:cs/>
              </w:rPr>
              <w:t>วิธีราคาทุน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C62FF6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62AB17B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  <w:cs/>
              </w:rPr>
              <w:t>วิธีส่วนได้เสีย</w:t>
            </w:r>
          </w:p>
        </w:tc>
        <w:tc>
          <w:tcPr>
            <w:tcW w:w="259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4EE78F9A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34"/>
              <w:rPr>
                <w:rFonts w:ascii="Angsana New" w:hAnsi="Angsana New"/>
                <w:sz w:val="27"/>
                <w:szCs w:val="27"/>
                <w:cs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       </w:t>
            </w:r>
            <w:r w:rsidRPr="00F53688">
              <w:rPr>
                <w:rFonts w:ascii="Angsana New" w:hAnsi="Angsana New"/>
                <w:sz w:val="27"/>
                <w:szCs w:val="27"/>
                <w:cs/>
              </w:rPr>
              <w:t>หลักทรัพย์จดทะเบียนฯ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247CF192" w14:textId="77777777" w:rsidR="009B57A2" w:rsidRPr="00F53688" w:rsidRDefault="0076437E" w:rsidP="0058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53688">
              <w:rPr>
                <w:rFonts w:ascii="Angsana New" w:hAnsi="Angsana New"/>
                <w:sz w:val="27"/>
                <w:szCs w:val="27"/>
                <w:cs/>
              </w:rPr>
              <w:t>เงินปันผลร</w:t>
            </w:r>
            <w:r w:rsidR="0058626A" w:rsidRPr="00F53688">
              <w:rPr>
                <w:rFonts w:ascii="Angsana New" w:hAnsi="Angsana New"/>
                <w:sz w:val="27"/>
                <w:szCs w:val="27"/>
                <w:cs/>
              </w:rPr>
              <w:t>ับ</w:t>
            </w:r>
          </w:p>
        </w:tc>
      </w:tr>
      <w:tr w:rsidR="009B57A2" w:rsidRPr="00F53688" w14:paraId="696B3A50" w14:textId="77777777" w:rsidTr="0062573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E691733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ABD4F2" w14:textId="73B38125" w:rsidR="009B57A2" w:rsidRPr="00F53688" w:rsidRDefault="007F0795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F53688">
              <w:rPr>
                <w:rFonts w:ascii="Angsana New" w:hAnsi="Angsana New"/>
                <w:sz w:val="27"/>
                <w:szCs w:val="27"/>
              </w:rPr>
              <w:t>6</w:t>
            </w:r>
            <w:r w:rsidR="00986BCB" w:rsidRPr="00F53688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152473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243622" w14:textId="459287F8" w:rsidR="009B57A2" w:rsidRPr="00F53688" w:rsidRDefault="007F0795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</w:rPr>
              <w:t>25</w:t>
            </w:r>
            <w:r w:rsidR="00986BCB" w:rsidRPr="00F53688">
              <w:rPr>
                <w:rFonts w:ascii="Angsana New" w:hAnsi="Angsana New" w:hint="cs"/>
                <w:sz w:val="27"/>
                <w:szCs w:val="27"/>
              </w:rPr>
              <w:t>60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3D6E79" w14:textId="6F457B57" w:rsidR="009B57A2" w:rsidRPr="00F53688" w:rsidRDefault="007F0795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F53688">
              <w:rPr>
                <w:rFonts w:ascii="Angsana New" w:hAnsi="Angsana New"/>
                <w:sz w:val="27"/>
                <w:szCs w:val="27"/>
              </w:rPr>
              <w:t>6</w:t>
            </w:r>
            <w:r w:rsidR="00986BCB" w:rsidRPr="00F53688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C3F3AC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67CD8D" w14:textId="051A0693" w:rsidR="009B57A2" w:rsidRPr="00F53688" w:rsidRDefault="007F0795" w:rsidP="0064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</w:rPr>
              <w:t>25</w:t>
            </w:r>
            <w:r w:rsidR="00986BCB" w:rsidRPr="00F53688">
              <w:rPr>
                <w:rFonts w:ascii="Angsana New" w:hAnsi="Angsana New" w:hint="cs"/>
                <w:sz w:val="27"/>
                <w:szCs w:val="27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455951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8029A7" w14:textId="52447A64" w:rsidR="009B57A2" w:rsidRPr="00F53688" w:rsidRDefault="007F0795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F53688">
              <w:rPr>
                <w:rFonts w:ascii="Angsana New" w:hAnsi="Angsana New"/>
                <w:sz w:val="27"/>
                <w:szCs w:val="27"/>
              </w:rPr>
              <w:t>6</w:t>
            </w:r>
            <w:r w:rsidR="00986BCB" w:rsidRPr="00F53688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CAD278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F92787" w14:textId="2AD4B512" w:rsidR="009B57A2" w:rsidRPr="00F53688" w:rsidRDefault="007F0795" w:rsidP="0064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</w:rPr>
              <w:t>25</w:t>
            </w:r>
            <w:r w:rsidR="00986BCB" w:rsidRPr="00F53688">
              <w:rPr>
                <w:rFonts w:ascii="Angsana New" w:hAnsi="Angsana New" w:hint="cs"/>
                <w:sz w:val="27"/>
                <w:szCs w:val="27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6E2908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28DA38" w14:textId="745D31B5" w:rsidR="009B57A2" w:rsidRPr="00F53688" w:rsidRDefault="007F0795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F53688">
              <w:rPr>
                <w:rFonts w:ascii="Angsana New" w:hAnsi="Angsana New"/>
                <w:sz w:val="27"/>
                <w:szCs w:val="27"/>
              </w:rPr>
              <w:t>6</w:t>
            </w:r>
            <w:r w:rsidR="00986BCB" w:rsidRPr="00F53688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487DAC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09F578" w14:textId="20AC8EE8" w:rsidR="009B57A2" w:rsidRPr="00F53688" w:rsidRDefault="007F0795" w:rsidP="0099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</w:rPr>
              <w:t>25</w:t>
            </w:r>
            <w:r w:rsidR="00986BCB" w:rsidRPr="00F53688">
              <w:rPr>
                <w:rFonts w:ascii="Angsana New" w:hAnsi="Angsana New" w:hint="cs"/>
                <w:sz w:val="27"/>
                <w:szCs w:val="27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671AC918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gridSpan w:val="2"/>
            <w:tcBorders>
              <w:top w:val="nil"/>
              <w:bottom w:val="nil"/>
            </w:tcBorders>
          </w:tcPr>
          <w:p w14:paraId="09A18905" w14:textId="0712C9C1" w:rsidR="009B57A2" w:rsidRPr="00F53688" w:rsidRDefault="007F0795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F53688">
              <w:rPr>
                <w:rFonts w:ascii="Angsana New" w:hAnsi="Angsana New"/>
                <w:sz w:val="27"/>
                <w:szCs w:val="27"/>
              </w:rPr>
              <w:t>6</w:t>
            </w:r>
            <w:r w:rsidR="00986BCB" w:rsidRPr="00F53688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5123C7E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7A75FAC" w14:textId="52C9C994" w:rsidR="009B57A2" w:rsidRPr="00F53688" w:rsidRDefault="007F0795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</w:rPr>
              <w:t>25</w:t>
            </w:r>
            <w:r w:rsidR="00986BCB" w:rsidRPr="00F53688">
              <w:rPr>
                <w:rFonts w:ascii="Angsana New" w:hAnsi="Angsana New" w:hint="cs"/>
                <w:sz w:val="27"/>
                <w:szCs w:val="27"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bottom"/>
          </w:tcPr>
          <w:p w14:paraId="6B0E48A3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05787F" w14:textId="1D3C6B25" w:rsidR="009B57A2" w:rsidRPr="00F53688" w:rsidRDefault="007F0795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F53688">
              <w:rPr>
                <w:rFonts w:ascii="Angsana New" w:hAnsi="Angsana New"/>
                <w:sz w:val="27"/>
                <w:szCs w:val="27"/>
              </w:rPr>
              <w:t>6</w:t>
            </w:r>
            <w:r w:rsidR="00986BCB" w:rsidRPr="00F53688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EC6D89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3312F6" w14:textId="61639186" w:rsidR="009B57A2" w:rsidRPr="00F53688" w:rsidRDefault="007F0795" w:rsidP="003D1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</w:rPr>
              <w:t>25</w:t>
            </w:r>
            <w:r w:rsidR="00986BCB" w:rsidRPr="00F53688">
              <w:rPr>
                <w:rFonts w:ascii="Angsana New" w:hAnsi="Angsana New" w:hint="cs"/>
                <w:sz w:val="27"/>
                <w:szCs w:val="27"/>
              </w:rPr>
              <w:t>60</w:t>
            </w:r>
          </w:p>
        </w:tc>
      </w:tr>
      <w:tr w:rsidR="009B57A2" w:rsidRPr="00F53688" w14:paraId="2F737805" w14:textId="77777777" w:rsidTr="00625738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1A8EBD3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6BD28C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F53688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(ร้อยละ)</w:t>
            </w:r>
          </w:p>
        </w:tc>
        <w:tc>
          <w:tcPr>
            <w:tcW w:w="11430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</w:tcPr>
          <w:p w14:paraId="3B7916FB" w14:textId="77777777" w:rsidR="009B57A2" w:rsidRPr="00F53688" w:rsidRDefault="009B57A2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F53688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(ล้านบาท)</w:t>
            </w:r>
          </w:p>
        </w:tc>
      </w:tr>
      <w:tr w:rsidR="00912237" w:rsidRPr="00F53688" w14:paraId="2BD2DE97" w14:textId="77777777" w:rsidTr="00627F84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7BD033AD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</w:t>
            </w:r>
            <w:r w:rsidRPr="00F5368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ร่วมค้า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D5B6835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B9BCE7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E90C94E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63877194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14:paraId="5E1D161A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CE5CD65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7056F63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68EFEAE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16CD51A0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DC116A1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38DFE78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09683596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DDC75DC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0DA265DF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14:paraId="2A2AD3AF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</w:tcBorders>
            <w:vAlign w:val="bottom"/>
          </w:tcPr>
          <w:p w14:paraId="4807B8D7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  <w:gridSpan w:val="2"/>
            <w:tcBorders>
              <w:top w:val="nil"/>
            </w:tcBorders>
            <w:vAlign w:val="bottom"/>
          </w:tcPr>
          <w:p w14:paraId="6B4AE8E5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33D57C66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14:paraId="20121B6A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B27A7C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11E41A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68996E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2246E" w:rsidRPr="00F53688" w14:paraId="19E2D817" w14:textId="77777777" w:rsidTr="00627F84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53B20139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TOP-NTL Pte. Ltd.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EE5D4A6" w14:textId="39A6EC8E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50</w:t>
            </w:r>
            <w:r w:rsidRPr="00F5368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53688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1BE88F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3B559FE" w14:textId="50005FB4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50</w:t>
            </w:r>
            <w:r w:rsidRPr="00F5368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53688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5F4A26E9" w14:textId="17015219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14:paraId="3AC3ADF9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FF6053E" w14:textId="7F7D60F2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32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1C3408EC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34700B5" w14:textId="39FD8D00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25F2D15C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F567356" w14:textId="21F354FC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32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2939DEE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41E9EAF" w14:textId="6296A2BD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16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5BA76A4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4D664DF7" w14:textId="7A2FC66B" w:rsidR="00A2246E" w:rsidRPr="00F53688" w:rsidRDefault="00A2246E" w:rsidP="0070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32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11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14:paraId="68C9D525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</w:tcBorders>
          </w:tcPr>
          <w:p w14:paraId="2202D32C" w14:textId="7B87F42C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88" w:type="dxa"/>
            <w:gridSpan w:val="2"/>
            <w:tcBorders>
              <w:top w:val="nil"/>
            </w:tcBorders>
          </w:tcPr>
          <w:p w14:paraId="616BF395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56C889A" w14:textId="5FB44968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36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2FC13DE2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236FDAF3" w14:textId="0C4BD9F5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32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2F5992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48BFFD8" w14:textId="6E274B5A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 w:right="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2246E" w:rsidRPr="00F53688" w14:paraId="084CEEAC" w14:textId="77777777" w:rsidTr="00627F84">
        <w:trPr>
          <w:trHeight w:val="80"/>
        </w:trPr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2E889CEF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 xml:space="preserve">TOP-NTL Shipping Trust 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9F9479A" w14:textId="4B4C5AC8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50</w:t>
            </w:r>
            <w:r w:rsidRPr="00F5368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53688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3CC36C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521F653" w14:textId="6756D6DB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50</w:t>
            </w:r>
            <w:r w:rsidRPr="00F5368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53688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62F3C42A" w14:textId="28B74075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48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14:paraId="3CB95C52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2E178032" w14:textId="07FD26D2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32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69DBFCD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CD3F9CE" w14:textId="4F16FC79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B2347F9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438D0A47" w14:textId="0F0FFDA6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32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24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14D01226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0D54F2CE" w14:textId="47EE1051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0EF388C1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2FD20544" w14:textId="15DBFC19" w:rsidR="00A2246E" w:rsidRPr="00F53688" w:rsidRDefault="00A2246E" w:rsidP="0070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32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43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14:paraId="2720E18A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</w:tcBorders>
          </w:tcPr>
          <w:p w14:paraId="33792AD3" w14:textId="29AF3718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88" w:type="dxa"/>
            <w:gridSpan w:val="2"/>
            <w:tcBorders>
              <w:top w:val="nil"/>
            </w:tcBorders>
          </w:tcPr>
          <w:p w14:paraId="4A6CA343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4C02D89" w14:textId="22710ED9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36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1B9FC5B3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B703134" w14:textId="54F5306B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32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1C752C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30C81EA8" w14:textId="74829F59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 w:right="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2246E" w:rsidRPr="00F53688" w14:paraId="2CA09A6F" w14:textId="77777777" w:rsidTr="00627F84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0A6CF595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ท็อป นอติคอล </w:t>
            </w:r>
          </w:p>
          <w:p w14:paraId="11161858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  <w:cs/>
              </w:rPr>
            </w:pPr>
            <w:r w:rsidRPr="00F53688">
              <w:rPr>
                <w:rFonts w:ascii="Angsana New" w:hAnsi="Angsana New" w:hint="cs"/>
                <w:sz w:val="28"/>
                <w:szCs w:val="28"/>
                <w:cs/>
              </w:rPr>
              <w:t xml:space="preserve">   สตาร์ จำกัด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7B098D3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6CE39A9C" w14:textId="21119219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35.00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AF4935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9985DE1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755662AB" w14:textId="3A509B22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35.00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193084E6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5A19B6B" w14:textId="75672E76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150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14:paraId="13D43622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5C6F6EC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32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F275A53" w14:textId="0CFB6ACB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32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150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43C0E01E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3FE08A6B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3C950DFA" w14:textId="242B0A42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D460C22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3828253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32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01E8DF5" w14:textId="70CE8CC1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32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0F38CA98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C0F3DA" w14:textId="12F4BD3C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110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57A260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FD0ED9" w14:textId="3362FD0F" w:rsidR="00A2246E" w:rsidRPr="00F53688" w:rsidRDefault="00A2246E" w:rsidP="0070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32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66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14:paraId="102F69BC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</w:tcBorders>
          </w:tcPr>
          <w:p w14:paraId="41E157FB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36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865BFE3" w14:textId="7CF8FDDD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88" w:type="dxa"/>
            <w:gridSpan w:val="2"/>
            <w:tcBorders>
              <w:top w:val="nil"/>
            </w:tcBorders>
          </w:tcPr>
          <w:p w14:paraId="127F255C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6535C2B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36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618F1FE6" w14:textId="2703C673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26"/>
              </w:tabs>
              <w:spacing w:line="240" w:lineRule="auto"/>
              <w:ind w:left="-135" w:right="-36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4AC7967E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D4F5D59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216" w:right="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525361D" w14:textId="48BD0F6D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32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99CF41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22809A6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 w:right="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5EFD3E4" w14:textId="650709EE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 w:right="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2246E" w:rsidRPr="00F53688" w14:paraId="2671335C" w14:textId="77777777" w:rsidTr="00627F84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28516E8A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 xml:space="preserve">TOP-NYK MarineOne </w:t>
            </w:r>
          </w:p>
          <w:p w14:paraId="570A7248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F53688">
              <w:rPr>
                <w:rFonts w:ascii="Angsana New" w:hAnsi="Angsana New"/>
                <w:sz w:val="28"/>
                <w:szCs w:val="28"/>
              </w:rPr>
              <w:t>Pte. Ltd.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6CF1F4E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12F0C370" w14:textId="75764D1D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50</w:t>
            </w:r>
            <w:r w:rsidRPr="00F5368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53688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8659D5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231186B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6082AB1E" w14:textId="15CD244B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50</w:t>
            </w:r>
            <w:r w:rsidRPr="00F5368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53688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126E6CF1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AA4B991" w14:textId="315607A2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548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14:paraId="7C6FE157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243CA3EC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32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A53C2BE" w14:textId="456954B9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32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548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A62EBBB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22354239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1DEDA4C" w14:textId="703A39AE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274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D694137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3EFAC9D1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32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2FCD5A2" w14:textId="361D1A96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32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274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89C6C09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E97A5A" w14:textId="520C570D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432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078372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4A8175" w14:textId="77930834" w:rsidR="00A2246E" w:rsidRPr="00F53688" w:rsidRDefault="00A2246E" w:rsidP="0070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32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422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14:paraId="1B554591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2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</w:tcBorders>
            <w:vAlign w:val="bottom"/>
          </w:tcPr>
          <w:p w14:paraId="315A79E8" w14:textId="773004A3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88" w:type="dxa"/>
            <w:gridSpan w:val="2"/>
            <w:tcBorders>
              <w:top w:val="nil"/>
            </w:tcBorders>
            <w:vAlign w:val="bottom"/>
          </w:tcPr>
          <w:p w14:paraId="770395E4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F9A3926" w14:textId="56E0E1AC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36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14:paraId="3A8F413E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C6CA95" w14:textId="34E57B90" w:rsidR="00A2246E" w:rsidRPr="00F53688" w:rsidRDefault="00BA12C6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32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566E8C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DBE873" w14:textId="5A14ED7D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240" w:lineRule="auto"/>
              <w:ind w:left="-216" w:right="8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sz w:val="27"/>
                <w:szCs w:val="27"/>
              </w:rPr>
              <w:t>34</w:t>
            </w:r>
          </w:p>
        </w:tc>
      </w:tr>
      <w:tr w:rsidR="00A2246E" w:rsidRPr="00F53688" w14:paraId="6580EEC4" w14:textId="77777777" w:rsidTr="00627F84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5FCC1102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2B56998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A0CD53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7F1D293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328411E" w14:textId="4C6FA08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747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noWrap/>
          </w:tcPr>
          <w:p w14:paraId="6A57156E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9DE0EC7" w14:textId="74E41BB0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3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46E9BEC3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04809D9" w14:textId="04C3B22A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6AE767D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E047D23" w14:textId="1591C729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3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D419ED9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977E3B2" w14:textId="3E7466AA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right="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766D6B0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F471287" w14:textId="5EAEB856" w:rsidR="00A2246E" w:rsidRPr="00F53688" w:rsidRDefault="00A2246E" w:rsidP="00707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3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542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14:paraId="049E90CD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2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</w:tcBorders>
            <w:vAlign w:val="bottom"/>
          </w:tcPr>
          <w:p w14:paraId="5225AE16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8" w:type="dxa"/>
            <w:gridSpan w:val="2"/>
            <w:tcBorders>
              <w:top w:val="nil"/>
            </w:tcBorders>
            <w:vAlign w:val="bottom"/>
          </w:tcPr>
          <w:p w14:paraId="0A9462E1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9A1FFE4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14:paraId="56E2C9D5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565E1E5" w14:textId="62C20818" w:rsidR="00A2246E" w:rsidRPr="00F53688" w:rsidRDefault="00BA12C6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32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97EF26" w14:textId="77777777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FBE604B" w14:textId="6FE7C22D" w:rsidR="00A2246E" w:rsidRPr="00F53688" w:rsidRDefault="00A2246E" w:rsidP="00A2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 w:right="80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34</w:t>
            </w:r>
          </w:p>
        </w:tc>
      </w:tr>
    </w:tbl>
    <w:p w14:paraId="1E54C706" w14:textId="77777777" w:rsidR="0076437E" w:rsidRPr="00F53688" w:rsidRDefault="0076437E" w:rsidP="00AF6226">
      <w:pPr>
        <w:rPr>
          <w:rFonts w:ascii="Angsana New" w:hAnsi="Angsana New"/>
        </w:rPr>
      </w:pPr>
    </w:p>
    <w:p w14:paraId="3563E149" w14:textId="77777777" w:rsidR="00822382" w:rsidRPr="00F53688" w:rsidRDefault="0082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 w:rsidRPr="00F53688">
        <w:rPr>
          <w:rFonts w:ascii="Angsana New" w:hAnsi="Angsana New"/>
        </w:rPr>
        <w:br w:type="page"/>
      </w:r>
    </w:p>
    <w:tbl>
      <w:tblPr>
        <w:tblW w:w="15822" w:type="dxa"/>
        <w:tblInd w:w="-522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270"/>
        <w:gridCol w:w="900"/>
        <w:gridCol w:w="918"/>
        <w:gridCol w:w="236"/>
        <w:gridCol w:w="898"/>
        <w:gridCol w:w="270"/>
        <w:gridCol w:w="900"/>
        <w:gridCol w:w="270"/>
        <w:gridCol w:w="900"/>
        <w:gridCol w:w="270"/>
        <w:gridCol w:w="900"/>
        <w:gridCol w:w="270"/>
        <w:gridCol w:w="918"/>
        <w:gridCol w:w="236"/>
        <w:gridCol w:w="916"/>
        <w:gridCol w:w="270"/>
        <w:gridCol w:w="900"/>
        <w:gridCol w:w="270"/>
        <w:gridCol w:w="900"/>
        <w:gridCol w:w="270"/>
        <w:gridCol w:w="900"/>
      </w:tblGrid>
      <w:tr w:rsidR="00C036C9" w:rsidRPr="00F53688" w14:paraId="2DD1D9C2" w14:textId="77777777" w:rsidTr="003D1ED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3C67886" w14:textId="77777777" w:rsidR="00C036C9" w:rsidRPr="00F53688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82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000A7FB4" w14:textId="77777777" w:rsidR="00C036C9" w:rsidRPr="00F53688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C036C9" w:rsidRPr="00F53688" w14:paraId="79C1B9F3" w14:textId="77777777" w:rsidTr="003D1ED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69BB840" w14:textId="77777777" w:rsidR="00C036C9" w:rsidRPr="00F53688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F84F61" w14:textId="77777777" w:rsidR="00C036C9" w:rsidRPr="00F53688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  <w:cs/>
              </w:rPr>
              <w:t>สัดส่วนความเป็น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70A3E2B" w14:textId="77777777" w:rsidR="00C036C9" w:rsidRPr="00F53688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FFA9E5" w14:textId="77777777" w:rsidR="00C036C9" w:rsidRPr="00F53688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3125B1D3" w14:textId="77777777" w:rsidR="00C036C9" w:rsidRPr="00F53688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23BA68" w14:textId="77777777" w:rsidR="00C036C9" w:rsidRPr="00F53688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BB2D797" w14:textId="77777777" w:rsidR="00C036C9" w:rsidRPr="00F53688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9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14:paraId="67056AFC" w14:textId="77777777" w:rsidR="00C036C9" w:rsidRPr="00F53688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53688">
              <w:rPr>
                <w:rFonts w:ascii="Angsana New" w:hAnsi="Angsana New"/>
                <w:sz w:val="27"/>
                <w:szCs w:val="27"/>
                <w:cs/>
              </w:rPr>
              <w:t>มูลค่ายุติธรรมสำหรับ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5E6290D" w14:textId="77777777" w:rsidR="00C036C9" w:rsidRPr="00F53688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036C9" w:rsidRPr="00F53688" w14:paraId="537B0B7E" w14:textId="77777777" w:rsidTr="003D1ED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807A481" w14:textId="77777777" w:rsidR="00C036C9" w:rsidRPr="00F53688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E9AD6" w14:textId="77777777" w:rsidR="00C036C9" w:rsidRPr="00F53688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  <w:cs/>
              </w:rPr>
              <w:t>เจ้าของ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4C709DE" w14:textId="77777777" w:rsidR="00C036C9" w:rsidRPr="00F53688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D24285" w14:textId="77777777" w:rsidR="00C036C9" w:rsidRPr="00F53688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474EBCFC" w14:textId="77777777" w:rsidR="00C036C9" w:rsidRPr="00F53688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  <w:cs/>
              </w:rPr>
              <w:t>วิธีราคาทุน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B4F321" w14:textId="77777777" w:rsidR="00C036C9" w:rsidRPr="00F53688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62DFFBD3" w14:textId="77777777" w:rsidR="00C036C9" w:rsidRPr="00F53688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  <w:cs/>
              </w:rPr>
              <w:t>วิธีส่วนได้เสีย</w:t>
            </w:r>
          </w:p>
        </w:tc>
        <w:tc>
          <w:tcPr>
            <w:tcW w:w="259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</w:tcPr>
          <w:p w14:paraId="45CCA864" w14:textId="77777777" w:rsidR="00C036C9" w:rsidRPr="00F53688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34"/>
              <w:rPr>
                <w:rFonts w:ascii="Angsana New" w:hAnsi="Angsana New"/>
                <w:sz w:val="27"/>
                <w:szCs w:val="27"/>
                <w:cs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       </w:t>
            </w:r>
            <w:r w:rsidRPr="00F53688">
              <w:rPr>
                <w:rFonts w:ascii="Angsana New" w:hAnsi="Angsana New"/>
                <w:sz w:val="27"/>
                <w:szCs w:val="27"/>
                <w:cs/>
              </w:rPr>
              <w:t>หลักทรัพย์จดทะเบียนฯ</w:t>
            </w: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5764DCE4" w14:textId="77777777" w:rsidR="00C036C9" w:rsidRPr="00F53688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53688">
              <w:rPr>
                <w:rFonts w:ascii="Angsana New" w:hAnsi="Angsana New"/>
                <w:sz w:val="27"/>
                <w:szCs w:val="27"/>
                <w:cs/>
              </w:rPr>
              <w:t>เงินปันผลรับ</w:t>
            </w:r>
          </w:p>
        </w:tc>
      </w:tr>
      <w:tr w:rsidR="00C34C54" w:rsidRPr="00F53688" w14:paraId="3F78D449" w14:textId="77777777" w:rsidTr="003D1ED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274B37F" w14:textId="77777777" w:rsidR="00C34C54" w:rsidRPr="00F53688" w:rsidRDefault="00C34C54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16D6FE" w14:textId="154BA40B" w:rsidR="00C34C54" w:rsidRPr="00F53688" w:rsidRDefault="007F0795" w:rsidP="00C17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F53688">
              <w:rPr>
                <w:rFonts w:ascii="Angsana New" w:hAnsi="Angsana New"/>
                <w:sz w:val="27"/>
                <w:szCs w:val="27"/>
              </w:rPr>
              <w:t>6</w:t>
            </w:r>
            <w:r w:rsidR="00986BCB" w:rsidRPr="00F53688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42AF89" w14:textId="77777777" w:rsidR="00C34C54" w:rsidRPr="00F53688" w:rsidRDefault="00C34C54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54C567" w14:textId="0490CB5F" w:rsidR="00C34C54" w:rsidRPr="00F53688" w:rsidRDefault="007F0795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</w:rPr>
              <w:t>25</w:t>
            </w:r>
            <w:r w:rsidR="00986BCB" w:rsidRPr="00F53688">
              <w:rPr>
                <w:rFonts w:ascii="Angsana New" w:hAnsi="Angsana New" w:hint="cs"/>
                <w:sz w:val="27"/>
                <w:szCs w:val="27"/>
              </w:rPr>
              <w:t>60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25E7D2" w14:textId="6500E633" w:rsidR="00C34C54" w:rsidRPr="00F53688" w:rsidRDefault="007F0795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F53688">
              <w:rPr>
                <w:rFonts w:ascii="Angsana New" w:hAnsi="Angsana New"/>
                <w:sz w:val="27"/>
                <w:szCs w:val="27"/>
              </w:rPr>
              <w:t>6</w:t>
            </w:r>
            <w:r w:rsidR="00986BCB" w:rsidRPr="00F53688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3B3BC8" w14:textId="77777777" w:rsidR="00C34C54" w:rsidRPr="00F53688" w:rsidRDefault="00C34C54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712EFD" w14:textId="1E6AFEB9" w:rsidR="00C34C54" w:rsidRPr="00F53688" w:rsidRDefault="007F0795" w:rsidP="003D1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</w:rPr>
              <w:t>25</w:t>
            </w:r>
            <w:r w:rsidR="00986BCB" w:rsidRPr="00F53688">
              <w:rPr>
                <w:rFonts w:ascii="Angsana New" w:hAnsi="Angsana New" w:hint="cs"/>
                <w:sz w:val="27"/>
                <w:szCs w:val="27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2476C0" w14:textId="77777777" w:rsidR="00C34C54" w:rsidRPr="00F53688" w:rsidRDefault="00C34C54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EC9197" w14:textId="5C8ABC8B" w:rsidR="00C34C54" w:rsidRPr="00F53688" w:rsidRDefault="007F0795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F53688">
              <w:rPr>
                <w:rFonts w:ascii="Angsana New" w:hAnsi="Angsana New"/>
                <w:sz w:val="27"/>
                <w:szCs w:val="27"/>
              </w:rPr>
              <w:t>6</w:t>
            </w:r>
            <w:r w:rsidR="00986BCB" w:rsidRPr="00F53688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9A5926" w14:textId="77777777" w:rsidR="00C34C54" w:rsidRPr="00F53688" w:rsidRDefault="00C34C54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5AD40E" w14:textId="3705480C" w:rsidR="00C34C54" w:rsidRPr="00F53688" w:rsidRDefault="007F0795" w:rsidP="003D1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</w:rPr>
              <w:t>25</w:t>
            </w:r>
            <w:r w:rsidR="00986BCB" w:rsidRPr="00F53688">
              <w:rPr>
                <w:rFonts w:ascii="Angsana New" w:hAnsi="Angsana New" w:hint="cs"/>
                <w:sz w:val="27"/>
                <w:szCs w:val="27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860156" w14:textId="77777777" w:rsidR="00C34C54" w:rsidRPr="00F53688" w:rsidRDefault="00C34C54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35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EE41CA" w14:textId="6DA308D6" w:rsidR="00C34C54" w:rsidRPr="00F53688" w:rsidRDefault="007F0795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F53688">
              <w:rPr>
                <w:rFonts w:ascii="Angsana New" w:hAnsi="Angsana New"/>
                <w:sz w:val="27"/>
                <w:szCs w:val="27"/>
              </w:rPr>
              <w:t>6</w:t>
            </w:r>
            <w:r w:rsidR="00986BCB" w:rsidRPr="00F53688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5EE4C3" w14:textId="77777777" w:rsidR="00C34C54" w:rsidRPr="00F53688" w:rsidRDefault="00C34C54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7AC269" w14:textId="3124EACD" w:rsidR="00C34C54" w:rsidRPr="00F53688" w:rsidRDefault="007F0795" w:rsidP="003D1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2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</w:rPr>
              <w:t>25</w:t>
            </w:r>
            <w:r w:rsidR="00986BCB" w:rsidRPr="00F53688">
              <w:rPr>
                <w:rFonts w:ascii="Angsana New" w:hAnsi="Angsana New" w:hint="cs"/>
                <w:sz w:val="27"/>
                <w:szCs w:val="27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181317B" w14:textId="77777777" w:rsidR="00C34C54" w:rsidRPr="00F53688" w:rsidRDefault="00C34C54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  <w:bottom w:val="nil"/>
            </w:tcBorders>
          </w:tcPr>
          <w:p w14:paraId="5453EE8F" w14:textId="5BD86F71" w:rsidR="00C34C54" w:rsidRPr="00F53688" w:rsidRDefault="007F0795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F53688">
              <w:rPr>
                <w:rFonts w:ascii="Angsana New" w:hAnsi="Angsana New"/>
                <w:sz w:val="27"/>
                <w:szCs w:val="27"/>
              </w:rPr>
              <w:t>6</w:t>
            </w:r>
            <w:r w:rsidR="00986BCB" w:rsidRPr="00F53688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2F3CA9A" w14:textId="77777777" w:rsidR="00C34C54" w:rsidRPr="00F53688" w:rsidRDefault="00C34C54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DB05567" w14:textId="304ED018" w:rsidR="00C34C54" w:rsidRPr="00F53688" w:rsidRDefault="007F0795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</w:rPr>
              <w:t>25</w:t>
            </w:r>
            <w:r w:rsidR="00986BCB" w:rsidRPr="00F53688">
              <w:rPr>
                <w:rFonts w:ascii="Angsana New" w:hAnsi="Angsana New" w:hint="cs"/>
                <w:sz w:val="27"/>
                <w:szCs w:val="27"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  <w:vAlign w:val="bottom"/>
          </w:tcPr>
          <w:p w14:paraId="00C939FF" w14:textId="77777777" w:rsidR="00C34C54" w:rsidRPr="00F53688" w:rsidRDefault="00C34C54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1" w:right="-9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C29C7D" w14:textId="2DC3E1C5" w:rsidR="00C34C54" w:rsidRPr="00F53688" w:rsidRDefault="007F0795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</w:rPr>
              <w:t>25</w:t>
            </w:r>
            <w:r w:rsidRPr="00F53688">
              <w:rPr>
                <w:rFonts w:ascii="Angsana New" w:hAnsi="Angsana New"/>
                <w:sz w:val="27"/>
                <w:szCs w:val="27"/>
              </w:rPr>
              <w:t>6</w:t>
            </w:r>
            <w:r w:rsidR="00986BCB" w:rsidRPr="00F53688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FA51BC" w14:textId="77777777" w:rsidR="00C34C54" w:rsidRPr="00F53688" w:rsidRDefault="00C34C54" w:rsidP="00C3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1E74F0" w14:textId="305AEE33" w:rsidR="00C34C54" w:rsidRPr="00F53688" w:rsidRDefault="007F0795" w:rsidP="003D1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</w:rPr>
              <w:t>25</w:t>
            </w:r>
            <w:r w:rsidR="00986BCB" w:rsidRPr="00F53688">
              <w:rPr>
                <w:rFonts w:ascii="Angsana New" w:hAnsi="Angsana New" w:hint="cs"/>
                <w:sz w:val="27"/>
                <w:szCs w:val="27"/>
              </w:rPr>
              <w:t>60</w:t>
            </w:r>
          </w:p>
        </w:tc>
      </w:tr>
      <w:tr w:rsidR="00C036C9" w:rsidRPr="00F53688" w14:paraId="187A862A" w14:textId="77777777" w:rsidTr="003D1ED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974B7BC" w14:textId="77777777" w:rsidR="00C036C9" w:rsidRPr="00F53688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95827" w14:textId="77777777" w:rsidR="00C036C9" w:rsidRPr="00F53688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F53688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(ร้อยละ)</w:t>
            </w:r>
          </w:p>
        </w:tc>
        <w:tc>
          <w:tcPr>
            <w:tcW w:w="11412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</w:tcPr>
          <w:p w14:paraId="3A779421" w14:textId="77777777" w:rsidR="00C036C9" w:rsidRPr="00F53688" w:rsidRDefault="00C036C9" w:rsidP="007B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F53688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(ล้านบาท)</w:t>
            </w:r>
          </w:p>
        </w:tc>
      </w:tr>
      <w:tr w:rsidR="00912237" w:rsidRPr="00F53688" w14:paraId="67C26E05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2F79BA5F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BEFA26E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374095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9B58040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2305F536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369CE9EA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noWrap/>
          </w:tcPr>
          <w:p w14:paraId="3CC692EB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28FF2434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F1CA8C5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9836B26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1B28BFC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9B13410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4E272AD8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4FA382ED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4EE28B7F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14:paraId="640E7953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1A515E77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EA1B1A1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C284261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14:paraId="0F877BBA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A2450B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3F92DB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F1CFEC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12237" w:rsidRPr="00F53688" w14:paraId="42E9882D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29039520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  <w:cs/>
              </w:rPr>
            </w:pPr>
            <w:r w:rsidRPr="00F53688">
              <w:rPr>
                <w:rFonts w:ascii="Angsana New" w:hAnsi="Angsana New"/>
                <w:sz w:val="27"/>
                <w:szCs w:val="27"/>
                <w:cs/>
              </w:rPr>
              <w:t xml:space="preserve">บริษัท พีทีที </w:t>
            </w:r>
            <w:r w:rsidRPr="00F53688">
              <w:rPr>
                <w:rFonts w:ascii="Angsana New" w:hAnsi="Angsana New" w:hint="cs"/>
                <w:sz w:val="27"/>
                <w:szCs w:val="27"/>
                <w:cs/>
              </w:rPr>
              <w:t>ดิจิตอล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97CC844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1B91CD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3B528AF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77E698CA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648067B4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noWrap/>
          </w:tcPr>
          <w:p w14:paraId="2D175B01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40AFD71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4A9CE36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158D8B0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287DC76F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C58AB96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0BB9785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7B0B73C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0172649F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14:paraId="1C8AE9DA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</w:tcBorders>
          </w:tcPr>
          <w:p w14:paraId="183A0B9E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5DC6CF4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44C7F7A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35C361AC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2386C666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75F267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3BE10780" w14:textId="77777777" w:rsidR="00912237" w:rsidRPr="00F53688" w:rsidRDefault="00912237" w:rsidP="001C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02EE7" w:rsidRPr="00F53688" w14:paraId="311E2E35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1419F58D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F53688">
              <w:rPr>
                <w:rFonts w:ascii="Angsana New" w:hAnsi="Angsana New"/>
                <w:sz w:val="27"/>
                <w:szCs w:val="27"/>
                <w:cs/>
              </w:rPr>
              <w:t>โซลูชั่น จำกัด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2EDD579" w14:textId="00C560A5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20</w:t>
            </w:r>
            <w:r w:rsidRPr="00F5368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53688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236617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E103FBF" w14:textId="67863BF0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20</w:t>
            </w:r>
            <w:r w:rsidRPr="00F5368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53688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706A4F7C" w14:textId="0BCA5E8B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     150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397844BA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noWrap/>
          </w:tcPr>
          <w:p w14:paraId="55F17700" w14:textId="0FA54014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  <w:tab w:val="left" w:pos="790"/>
              </w:tabs>
              <w:spacing w:line="240" w:lineRule="auto"/>
              <w:ind w:right="-13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     150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2B6F1644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FB5EB52" w14:textId="5000AF31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      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111809A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77F8FA6" w14:textId="317999B8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-135" w:right="-28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      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3B6CF3C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47391B6B" w14:textId="6ABE40BD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368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4DDC3FD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7AB4C53B" w14:textId="1DA8BDC8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     319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14:paraId="03FF603F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</w:tcBorders>
          </w:tcPr>
          <w:p w14:paraId="771C1571" w14:textId="1FF7104C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0B6F97F9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325F21D" w14:textId="00B96C9D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71C62763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9E1ED89" w14:textId="48BD772E" w:rsidR="00502EE7" w:rsidRPr="00F53688" w:rsidRDefault="00555DF3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1</w:t>
            </w:r>
            <w:r w:rsidR="00A62D63" w:rsidRPr="00F53688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628240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D2BB728" w14:textId="68CBAD4F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46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 16</w:t>
            </w:r>
          </w:p>
        </w:tc>
      </w:tr>
      <w:tr w:rsidR="00502EE7" w:rsidRPr="00F53688" w14:paraId="75BFE991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6DDF7554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  <w:cs/>
              </w:rPr>
            </w:pPr>
            <w:r w:rsidRPr="00F53688">
              <w:rPr>
                <w:rFonts w:ascii="Angsana New" w:hAnsi="Angsana New"/>
                <w:sz w:val="27"/>
                <w:szCs w:val="27"/>
                <w:cs/>
              </w:rPr>
              <w:t>บริษัท พีทีที เอนเนอร์ยี่</w:t>
            </w:r>
            <w:r w:rsidRPr="00F53688">
              <w:rPr>
                <w:rFonts w:ascii="Angsana New" w:hAnsi="Angsana New"/>
                <w:sz w:val="27"/>
                <w:szCs w:val="27"/>
              </w:rPr>
              <w:t xml:space="preserve">  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0A4FBB2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58AFF5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963311C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0D5FB041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2AF9601E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noWrap/>
          </w:tcPr>
          <w:p w14:paraId="3BE922B6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9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9E5625A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FFB0669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0C31E3C2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0FB3575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03EBB3E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31A22F89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60677E8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3132D0A8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14:paraId="057B7A8D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</w:tcBorders>
          </w:tcPr>
          <w:p w14:paraId="6D192B91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9A94A4A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E93F962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3DD31239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56EE4A7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46D39A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3A309B3B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502EE7" w:rsidRPr="00F53688" w14:paraId="63D16292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5E705649" w14:textId="61DBF31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F53688">
              <w:rPr>
                <w:rFonts w:ascii="Angsana New" w:hAnsi="Angsana New"/>
                <w:sz w:val="27"/>
                <w:szCs w:val="27"/>
                <w:cs/>
              </w:rPr>
              <w:t>โซลูชั่น</w:t>
            </w:r>
            <w:r w:rsidRPr="00F53688">
              <w:rPr>
                <w:rFonts w:ascii="Angsana New" w:hAnsi="Angsana New" w:hint="cs"/>
                <w:sz w:val="27"/>
                <w:szCs w:val="27"/>
                <w:cs/>
              </w:rPr>
              <w:t>ส์</w:t>
            </w:r>
            <w:r w:rsidRPr="00F53688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6AB1D0B" w14:textId="38F5C102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20</w:t>
            </w:r>
            <w:r w:rsidRPr="00F5368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53688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D85DF66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3D832EE" w14:textId="163A952E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20</w:t>
            </w:r>
            <w:r w:rsidRPr="00F5368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53688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2826BD5D" w14:textId="6D99B430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         150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713B57A6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noWrap/>
          </w:tcPr>
          <w:p w14:paraId="0C9E645C" w14:textId="5197F6A3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         150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37CC403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4786F78" w14:textId="454DC6D0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      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2B593A44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91D1D38" w14:textId="0FAC2F2E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8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      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0CF6B102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28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EF14E06" w14:textId="1FC681A2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A4B3424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721C1B92" w14:textId="046F9CAD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        51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14:paraId="3B5AAFB8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2113ED1A" w14:textId="643903DB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47BCE52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CA6EB64" w14:textId="648866C6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14:paraId="5AA13FBB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716D20E" w14:textId="46C8BF39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855D38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34560A2E" w14:textId="34893B02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02EE7" w:rsidRPr="00F53688" w14:paraId="131EFB92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72BF6F66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  <w:cs/>
              </w:rPr>
            </w:pPr>
            <w:r w:rsidRPr="00F53688">
              <w:rPr>
                <w:rFonts w:ascii="Angsana New" w:hAnsi="Angsana New" w:hint="cs"/>
                <w:sz w:val="27"/>
                <w:szCs w:val="27"/>
                <w:cs/>
              </w:rPr>
              <w:t xml:space="preserve">บริษัท โกลบอล เพาเวอร์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5219FA1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F5BBD4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F3393C7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18B8F204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0A294A30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noWrap/>
          </w:tcPr>
          <w:p w14:paraId="6D0FD8E5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9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1400B1A5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9ABC282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4D51DE93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8D4963A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E940D54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40D03CB0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0FB4F871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2CABCBFC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14:paraId="55BD6095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5D2F0C65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0FB577B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557ECE3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14:paraId="4927AD30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22BD37F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5D666F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382F8C1D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02EE7" w:rsidRPr="00F53688" w14:paraId="0F0FE797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26A5CB02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  <w:cs/>
              </w:rPr>
            </w:pPr>
            <w:r w:rsidRPr="00F53688">
              <w:rPr>
                <w:rFonts w:ascii="Angsana New" w:hAnsi="Angsana New" w:hint="cs"/>
                <w:sz w:val="27"/>
                <w:szCs w:val="27"/>
                <w:cs/>
              </w:rPr>
              <w:t xml:space="preserve">   ซินเนอร์ยี่ จำกัด (มหาชน)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169E3B1" w14:textId="312D92A8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29.70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650E095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7C48175" w14:textId="49C22BB9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29.70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08A72A5E" w14:textId="3CA29065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   14,983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101108DB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noWrap/>
          </w:tcPr>
          <w:p w14:paraId="788D6F94" w14:textId="35E46969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9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   14,983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4FE7F8B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26FDE3A" w14:textId="53D0F580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     3,855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8AD0BAB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1A58C97" w14:textId="56A08DE0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     3,855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70F6528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04A88361" w14:textId="1D67D7B4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13,081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4FC4DD87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4E737436" w14:textId="79614150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2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12,652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14:paraId="3E3E123C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6E4E60BC" w14:textId="01406FC1" w:rsidR="00502EE7" w:rsidRPr="00F53688" w:rsidRDefault="00F468C5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26,026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FE1FD70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BC49651" w14:textId="5FDBAC6B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8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32,032</w:t>
            </w: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14:paraId="2FC77918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27D5521" w14:textId="7A46D9F1" w:rsidR="00502EE7" w:rsidRPr="00F53688" w:rsidRDefault="008E32D9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55</w:t>
            </w:r>
            <w:r w:rsidR="00502EE7" w:rsidRPr="00F53688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378A6F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06C6AE0D" w14:textId="3EB56A40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46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511</w:t>
            </w:r>
          </w:p>
        </w:tc>
      </w:tr>
      <w:tr w:rsidR="00502EE7" w:rsidRPr="00F53688" w14:paraId="71C8766A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477B7328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  <w:cs/>
              </w:rPr>
            </w:pPr>
            <w:r w:rsidRPr="00F53688">
              <w:rPr>
                <w:rFonts w:ascii="Angsana New" w:hAnsi="Angsana New"/>
                <w:sz w:val="27"/>
                <w:szCs w:val="27"/>
                <w:cs/>
              </w:rPr>
              <w:t>บริษัท อุบล ไบโอ เอทานอล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5FDA19E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2E0D4E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7C13A2F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2AE1F68A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39BBE154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noWrap/>
          </w:tcPr>
          <w:p w14:paraId="77C01B25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9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1FDE4D29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2E42D4F8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4F0F4FA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3AF2EE37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14A99431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48A6D7F8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43B81977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08B5B1F1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14:paraId="3D781782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</w:tcBorders>
          </w:tcPr>
          <w:p w14:paraId="432AAF77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79A4EE2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5D10818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4F30724F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09E28A1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89597E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63B08AC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502EE7" w:rsidRPr="00F53688" w14:paraId="06DCF55B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3273A8BC" w14:textId="588947F4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F53688">
              <w:rPr>
                <w:rFonts w:ascii="Angsana New" w:hAnsi="Angsana New" w:hint="cs"/>
                <w:sz w:val="27"/>
                <w:szCs w:val="27"/>
                <w:cs/>
              </w:rPr>
              <w:t>จำกัด</w:t>
            </w:r>
            <w:r w:rsidR="00D4263C" w:rsidRPr="00F53688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4263C" w:rsidRPr="00F53688">
              <w:rPr>
                <w:rFonts w:ascii="Angsana New" w:hAnsi="Angsana New" w:hint="cs"/>
                <w:sz w:val="27"/>
                <w:szCs w:val="27"/>
                <w:cs/>
              </w:rPr>
              <w:t>(มหาชน)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A1D0140" w14:textId="21E45FB9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21</w:t>
            </w:r>
            <w:r w:rsidRPr="00F5368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53688">
              <w:rPr>
                <w:rFonts w:ascii="Angsana New" w:hAnsi="Angsana New"/>
                <w:sz w:val="27"/>
                <w:szCs w:val="27"/>
              </w:rPr>
              <w:t>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C5BCA1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DE25828" w14:textId="10ABDA1C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21</w:t>
            </w:r>
            <w:r w:rsidRPr="00F53688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53688">
              <w:rPr>
                <w:rFonts w:ascii="Angsana New" w:hAnsi="Angsana New"/>
                <w:sz w:val="27"/>
                <w:szCs w:val="27"/>
              </w:rPr>
              <w:t>28</w:t>
            </w: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1F5CF769" w14:textId="438A4F61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      2,740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4C8C3ACE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noWrap/>
          </w:tcPr>
          <w:p w14:paraId="3AB8CB80" w14:textId="45A533A4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      2,740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E63BF18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33A6F481" w14:textId="12670479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     769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26FECB36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7C6A1FF" w14:textId="225F911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     769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A418323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7E50A4D6" w14:textId="33CAE28B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819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6D09EC0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3C671314" w14:textId="416E1BE6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      804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14:paraId="5953AC53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</w:tcBorders>
          </w:tcPr>
          <w:p w14:paraId="7A06BF9F" w14:textId="7A55D700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6FF21DEF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36735EAC" w14:textId="0884E5CB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0303C847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4326EC76" w14:textId="69FE04E8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4A4C34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085A2F80" w14:textId="174C2C8A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64</w:t>
            </w:r>
          </w:p>
        </w:tc>
      </w:tr>
      <w:tr w:rsidR="00502EE7" w:rsidRPr="00F53688" w14:paraId="15BF372F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65BD4BD8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F53688">
              <w:rPr>
                <w:rFonts w:ascii="Angsana New" w:hAnsi="Angsana New" w:hint="cs"/>
                <w:sz w:val="27"/>
                <w:szCs w:val="27"/>
                <w:cs/>
              </w:rPr>
              <w:t>ที. ไอ. เอ็ม. ชิพ</w:t>
            </w:r>
            <w:r w:rsidRPr="00F53688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A13889E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6CE57F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EAD19A5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61BDA6FB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43BBD56F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noWrap/>
          </w:tcPr>
          <w:p w14:paraId="17F7CC88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186E42A5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8FF611F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583DD068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6710012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481C87A8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098D1F10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05ED52ED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  <w:noWrap/>
          </w:tcPr>
          <w:p w14:paraId="7C9304B8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14:paraId="2F28F0A5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</w:tcBorders>
          </w:tcPr>
          <w:p w14:paraId="50A4AFB3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8F543FC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43E1235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6C4D582A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E3C2616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8E0A50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282E5D54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02EE7" w:rsidRPr="00F53688" w14:paraId="527ECD29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63B4CD7B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F53688">
              <w:rPr>
                <w:rFonts w:ascii="Angsana New" w:hAnsi="Angsana New" w:hint="cs"/>
                <w:sz w:val="27"/>
                <w:szCs w:val="27"/>
                <w:cs/>
              </w:rPr>
              <w:t>แมนเนจเมนท์</w:t>
            </w:r>
            <w:r w:rsidRPr="00F53688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A3BC57F" w14:textId="5CBF0EC1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33.33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145C7F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22D594A" w14:textId="601BEF7B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33.33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0C74DF7" w14:textId="2C140A2A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         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0906CDBB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50F3FF8" w14:textId="50323E41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8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         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15160069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81A8487" w14:textId="152348B0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      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C5AF459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85CFB35" w14:textId="0F89E7F6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37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 xml:space="preserve">         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21E0A47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57D2075" w14:textId="0961B349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6C52FA19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65189DE" w14:textId="5E375FF6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7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</w:tcPr>
          <w:p w14:paraId="4122DBFF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</w:tcBorders>
          </w:tcPr>
          <w:p w14:paraId="715E9103" w14:textId="4A261129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53EE15F3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FCD00D6" w14:textId="6D70626D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26A611B9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C02A2F9" w14:textId="510F260D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331036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E01B4B7" w14:textId="158A65C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02EE7" w:rsidRPr="00F53688" w14:paraId="7788FA26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65918153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A1B286B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EA4D7E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DAB8C3B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92F626A" w14:textId="17D6C381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   18,026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</w:tcPr>
          <w:p w14:paraId="09DF5214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75C8D60" w14:textId="5B8D0100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   18,026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4A879FD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E5C97C8" w14:textId="05A83A4B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    4,685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6137A853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F415BBC" w14:textId="31E19058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    4,685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7968FE21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BEA3917" w14:textId="0427A142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53688">
              <w:rPr>
                <w:rFonts w:ascii="Angsana New" w:hAnsi="Angsana New"/>
                <w:b/>
                <w:bCs/>
                <w:sz w:val="27"/>
                <w:szCs w:val="27"/>
              </w:rPr>
              <w:t>14,316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739CFFFE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915AEE7" w14:textId="17B96C0E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5368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13,826</w:t>
            </w:r>
          </w:p>
        </w:tc>
        <w:tc>
          <w:tcPr>
            <w:tcW w:w="236" w:type="dxa"/>
            <w:tcBorders>
              <w:left w:val="nil"/>
            </w:tcBorders>
            <w:noWrap/>
          </w:tcPr>
          <w:p w14:paraId="7FE3C907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16" w:type="dxa"/>
          </w:tcPr>
          <w:p w14:paraId="60A40E12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10BCC48C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34CCF9F0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369D462D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A9A0BF5" w14:textId="27920038" w:rsidR="00502EE7" w:rsidRPr="00F53688" w:rsidRDefault="008E32D9" w:rsidP="005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53688">
              <w:rPr>
                <w:rFonts w:ascii="Angsana New" w:hAnsi="Angsana New"/>
                <w:b/>
                <w:bCs/>
                <w:sz w:val="27"/>
                <w:szCs w:val="27"/>
              </w:rPr>
              <w:t>57</w:t>
            </w:r>
            <w:r w:rsidR="00A62D63" w:rsidRPr="00F53688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2C98728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852B224" w14:textId="796F3F3C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46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53688">
              <w:rPr>
                <w:rFonts w:ascii="Angsana New" w:hAnsi="Angsana New"/>
                <w:b/>
                <w:bCs/>
                <w:sz w:val="27"/>
                <w:szCs w:val="27"/>
              </w:rPr>
              <w:t>591</w:t>
            </w:r>
          </w:p>
        </w:tc>
      </w:tr>
      <w:tr w:rsidR="00502EE7" w:rsidRPr="00F53688" w14:paraId="54DDBF39" w14:textId="77777777" w:rsidTr="003D1ED2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5CF1734C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5E10F3D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6126ED4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C32826C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8C2470C" w14:textId="2516E1F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   18,773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</w:tcPr>
          <w:p w14:paraId="702C5AB8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0A129FF" w14:textId="4B6C34BE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5368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   18,773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1D4FDDD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31C0C96" w14:textId="21D1051F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    5,036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61B8F5D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A57B774" w14:textId="6E36BBD9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53688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       5,036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225C0B8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D5F3C0B" w14:textId="7F621B1E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</w:rPr>
              <w:t>14,941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98F4CBC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97FA0DD" w14:textId="7953391A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8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14,368</w:t>
            </w:r>
          </w:p>
        </w:tc>
        <w:tc>
          <w:tcPr>
            <w:tcW w:w="236" w:type="dxa"/>
            <w:tcBorders>
              <w:top w:val="nil"/>
              <w:left w:val="nil"/>
            </w:tcBorders>
            <w:noWrap/>
            <w:vAlign w:val="bottom"/>
          </w:tcPr>
          <w:p w14:paraId="404B0C96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2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1A2EA937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B1E6AD7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8F57500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  <w:vAlign w:val="bottom"/>
          </w:tcPr>
          <w:p w14:paraId="6B9651FF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0D48B0B" w14:textId="271F3C63" w:rsidR="00502EE7" w:rsidRPr="00F53688" w:rsidRDefault="00BA12C6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E6CB95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25" w:right="-1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51D01E0" w14:textId="3BD9C6A0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46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</w:rPr>
              <w:t>625</w:t>
            </w:r>
          </w:p>
        </w:tc>
      </w:tr>
    </w:tbl>
    <w:p w14:paraId="59FDC72C" w14:textId="77777777" w:rsidR="00822382" w:rsidRPr="00F53688" w:rsidRDefault="00822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 w:rsidRPr="00F53688">
        <w:rPr>
          <w:rFonts w:ascii="Angsana New" w:hAnsi="Angsana New"/>
        </w:rPr>
        <w:br w:type="page"/>
      </w:r>
    </w:p>
    <w:tbl>
      <w:tblPr>
        <w:tblW w:w="1473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11"/>
        <w:gridCol w:w="992"/>
        <w:gridCol w:w="247"/>
        <w:gridCol w:w="927"/>
        <w:gridCol w:w="243"/>
        <w:gridCol w:w="945"/>
        <w:gridCol w:w="236"/>
        <w:gridCol w:w="979"/>
        <w:gridCol w:w="270"/>
        <w:gridCol w:w="972"/>
        <w:gridCol w:w="288"/>
        <w:gridCol w:w="990"/>
        <w:gridCol w:w="243"/>
        <w:gridCol w:w="945"/>
        <w:gridCol w:w="252"/>
        <w:gridCol w:w="990"/>
        <w:gridCol w:w="270"/>
        <w:gridCol w:w="945"/>
        <w:gridCol w:w="236"/>
        <w:gridCol w:w="937"/>
        <w:gridCol w:w="18"/>
      </w:tblGrid>
      <w:tr w:rsidR="00B25C33" w:rsidRPr="00F53688" w14:paraId="53EDF052" w14:textId="77777777" w:rsidTr="00B25C33">
        <w:trPr>
          <w:gridAfter w:val="1"/>
          <w:wAfter w:w="18" w:type="dxa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EB82D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07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507C8457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5C33" w:rsidRPr="00F53688" w14:paraId="2FA57580" w14:textId="77777777" w:rsidTr="00B25C33">
        <w:trPr>
          <w:gridAfter w:val="1"/>
          <w:wAfter w:w="18" w:type="dxa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95726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013315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118424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075F46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EE690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3FC588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89B41E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FD3B4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F961BB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270565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6D1F4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B14473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มูลค่ายุติธรรมสำหรับ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9BBC34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8FFB37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5C33" w:rsidRPr="00F53688" w14:paraId="30B5286E" w14:textId="77777777" w:rsidTr="00B25C33">
        <w:trPr>
          <w:gridAfter w:val="1"/>
          <w:wAfter w:w="18" w:type="dxa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9878A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F1A362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15AFF4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0C1D2D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C812CC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8618F0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วิธีราคาทุน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7A08E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573A9B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234"/>
              <w:rPr>
                <w:rFonts w:ascii="Angsana New" w:hAnsi="Angsana New"/>
                <w:sz w:val="28"/>
                <w:szCs w:val="28"/>
                <w:cs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53688">
              <w:rPr>
                <w:rFonts w:ascii="Angsana New" w:hAnsi="Angsana New"/>
                <w:sz w:val="28"/>
                <w:szCs w:val="28"/>
                <w:cs/>
              </w:rPr>
              <w:t>หลักทรัพย์จดทะเบียนฯ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703009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EFC068" w14:textId="77777777" w:rsidR="00B25C33" w:rsidRPr="00F53688" w:rsidRDefault="00CC01C8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B25C33" w:rsidRPr="00F53688" w14:paraId="13623875" w14:textId="77777777" w:rsidTr="00B25C33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CC4DA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789E36" w14:textId="6D347C3B" w:rsidR="00B25C33" w:rsidRPr="00F53688" w:rsidRDefault="007F0795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F53688">
              <w:rPr>
                <w:rFonts w:ascii="Angsana New" w:hAnsi="Angsana New"/>
                <w:sz w:val="28"/>
                <w:szCs w:val="28"/>
              </w:rPr>
              <w:t>6</w:t>
            </w:r>
            <w:r w:rsidR="00986BCB" w:rsidRPr="00F5368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A4E3D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786514" w14:textId="2F54FA2E" w:rsidR="00B25C33" w:rsidRPr="00F53688" w:rsidRDefault="007F0795" w:rsidP="003D1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 w:hint="cs"/>
                <w:sz w:val="28"/>
                <w:szCs w:val="28"/>
              </w:rPr>
              <w:t>25</w:t>
            </w:r>
            <w:r w:rsidR="00986BCB" w:rsidRPr="00F53688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CAB830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08D018" w14:textId="4811EDD5" w:rsidR="00B25C33" w:rsidRPr="00F53688" w:rsidRDefault="007F0795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F53688">
              <w:rPr>
                <w:rFonts w:ascii="Angsana New" w:hAnsi="Angsana New"/>
                <w:sz w:val="28"/>
                <w:szCs w:val="28"/>
              </w:rPr>
              <w:t>6</w:t>
            </w:r>
            <w:r w:rsidR="00986BCB" w:rsidRPr="00F5368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240D92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2986C2" w14:textId="09E9BE4F" w:rsidR="00B25C33" w:rsidRPr="00F53688" w:rsidRDefault="00986BCB" w:rsidP="003D1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3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23AFD2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1CE221" w14:textId="330982BD" w:rsidR="00B25C33" w:rsidRPr="00F53688" w:rsidRDefault="007F0795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F53688">
              <w:rPr>
                <w:rFonts w:ascii="Angsana New" w:hAnsi="Angsana New"/>
                <w:sz w:val="28"/>
                <w:szCs w:val="28"/>
              </w:rPr>
              <w:t>6</w:t>
            </w:r>
            <w:r w:rsidR="00986BCB" w:rsidRPr="00F5368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1BF9D5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4C454F" w14:textId="20D073B0" w:rsidR="00B25C33" w:rsidRPr="00F53688" w:rsidRDefault="00986BCB" w:rsidP="003D1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BB4E1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126D2A9" w14:textId="3FF8E966" w:rsidR="00B25C33" w:rsidRPr="00F53688" w:rsidRDefault="007F0795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688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F53688">
              <w:rPr>
                <w:rFonts w:ascii="Angsana New" w:hAnsi="Angsana New"/>
                <w:sz w:val="28"/>
                <w:szCs w:val="28"/>
              </w:rPr>
              <w:t>6</w:t>
            </w:r>
            <w:r w:rsidR="00986BCB" w:rsidRPr="00F5368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96C7CB5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F8E108" w14:textId="6104ACAA" w:rsidR="00B25C33" w:rsidRPr="00F53688" w:rsidRDefault="00986BCB" w:rsidP="0006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688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DDA900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A94E93" w14:textId="1D2E2511" w:rsidR="00B25C33" w:rsidRPr="00F53688" w:rsidRDefault="007F0795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 w:hint="cs"/>
                <w:sz w:val="28"/>
                <w:szCs w:val="28"/>
              </w:rPr>
              <w:t>25</w:t>
            </w:r>
            <w:r w:rsidRPr="00F53688">
              <w:rPr>
                <w:rFonts w:ascii="Angsana New" w:hAnsi="Angsana New"/>
                <w:sz w:val="28"/>
                <w:szCs w:val="28"/>
              </w:rPr>
              <w:t>6</w:t>
            </w:r>
            <w:r w:rsidR="00986BCB" w:rsidRPr="00F5368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8349E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2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477BB9" w14:textId="199A2940" w:rsidR="00B25C33" w:rsidRPr="00F53688" w:rsidRDefault="00986BCB" w:rsidP="00062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3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</w:tr>
      <w:tr w:rsidR="00B25C33" w:rsidRPr="00F53688" w14:paraId="34DA7617" w14:textId="77777777" w:rsidTr="00B25C33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CA896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C524A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10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5368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6DCBE1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335F44" w14:textId="77777777" w:rsidR="00B25C33" w:rsidRPr="00F53688" w:rsidRDefault="00B25C33" w:rsidP="00CC0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5368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02EE7" w:rsidRPr="00F53688" w14:paraId="7DC2ACBC" w14:textId="77777777" w:rsidTr="00B25C33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127A6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พีทีที </w:t>
            </w:r>
            <w:r w:rsidRPr="00F53688">
              <w:rPr>
                <w:rFonts w:ascii="Angsana New" w:hAnsi="Angsana New" w:hint="cs"/>
                <w:sz w:val="28"/>
                <w:szCs w:val="28"/>
                <w:cs/>
              </w:rPr>
              <w:t>ดิจิตอล</w:t>
            </w:r>
            <w:r w:rsidRPr="00F53688">
              <w:rPr>
                <w:rFonts w:ascii="Angsana New" w:hAnsi="Angsana New"/>
                <w:sz w:val="28"/>
                <w:szCs w:val="28"/>
                <w:cs/>
              </w:rPr>
              <w:t xml:space="preserve"> โซลูชั่น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8AD63C" w14:textId="0000DD23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20.00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4987D9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ED77AF" w14:textId="1FFB4C21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20.00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1544F9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903DA7A" w14:textId="453DC8B8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150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E141E0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A91A1F" w14:textId="5DE7B35F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3"/>
              </w:tabs>
              <w:spacing w:line="240" w:lineRule="auto"/>
              <w:ind w:left="-227" w:right="-540" w:firstLine="9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150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5BF8BF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6276EC" w14:textId="054EBC49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30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793D22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2B35DD" w14:textId="5D7209D0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5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30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BE4A83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</w:tcPr>
          <w:p w14:paraId="1D3D344C" w14:textId="3C0880B0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500BFDA2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70E0844" w14:textId="1FE7B133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  <w:cs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5FFF6D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D6FA00" w14:textId="3A6E3DD0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1A027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A9BCF5" w14:textId="6F95DA40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65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502EE7" w:rsidRPr="00F53688" w14:paraId="209D6339" w14:textId="77777777" w:rsidTr="00B25C33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9AF2B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บริษัท พีทีที เอนเนอร์ยี่</w:t>
            </w:r>
            <w:r w:rsidRPr="00F5368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53688">
              <w:rPr>
                <w:rFonts w:ascii="Angsana New" w:hAnsi="Angsana New"/>
                <w:sz w:val="28"/>
                <w:szCs w:val="28"/>
                <w:cs/>
              </w:rPr>
              <w:t xml:space="preserve">โซลูชั่นส์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71DCA9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2B29A4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E96825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74D3F0A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978362D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3C34A7F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0D9E36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7" w:right="-540" w:firstLine="9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37B60AD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</w:tcPr>
          <w:p w14:paraId="7F388544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5D794A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02E1D4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54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9E429A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6A6DFDD0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8AEF5BF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B166A6B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FD5007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F40F7C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02D419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8FAAEF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ind w:right="-6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2EE7" w:rsidRPr="00F53688" w14:paraId="0595C9B7" w14:textId="77777777" w:rsidTr="00B25C33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457B9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  <w:cs/>
              </w:rPr>
            </w:pPr>
            <w:r w:rsidRPr="00F53688">
              <w:rPr>
                <w:rFonts w:ascii="Angsana New" w:hAnsi="Angsana New" w:hint="cs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D64220" w14:textId="697D4046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20.00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B3B15F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EA86AFF" w14:textId="0434BE3C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20.00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E1D782E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983163" w14:textId="6E4A1115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150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8AB710A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1C70D0" w14:textId="1CD924B2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7" w:right="-540" w:firstLine="9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150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20AFC7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B046BC9" w14:textId="3899DD30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30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A80006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F159F59" w14:textId="7AEF476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5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30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8F09DF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397AA99F" w14:textId="2D3DC445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1CA0B1C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F18FC8D" w14:textId="1685AD19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32"/>
              <w:rPr>
                <w:rFonts w:ascii="Angsana New" w:hAnsi="Angsana New"/>
                <w:sz w:val="27"/>
                <w:szCs w:val="27"/>
                <w:cs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9D7CB8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ind w:left="-5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C69454" w14:textId="324630E0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355387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D22301" w14:textId="62E2C3AE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-108" w:right="-654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02EE7" w:rsidRPr="00F53688" w14:paraId="0A60E4F2" w14:textId="77777777" w:rsidTr="00B25C33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8179E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  <w:cs/>
              </w:rPr>
            </w:pPr>
            <w:r w:rsidRPr="00F5368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โกลบอล เพาเวอร์ ซินเนอร์ยี่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5EF3B2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7D1B4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1F4984B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F834E0A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</w:tcPr>
          <w:p w14:paraId="3B55927A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CE118AD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noWrap/>
          </w:tcPr>
          <w:p w14:paraId="427C9431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7" w:right="-540" w:firstLine="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04DF27E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5CABAF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331F3B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41FF4A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EB8017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5E9DD3C3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7D1BEC6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4909116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1AED0E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0519DD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BDFCB7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94D29F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ind w:right="-6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02EE7" w:rsidRPr="00F53688" w14:paraId="2203A84D" w14:textId="77777777" w:rsidTr="00B25C33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BE0D2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sz w:val="28"/>
                <w:szCs w:val="28"/>
                <w:cs/>
              </w:rPr>
            </w:pPr>
            <w:r w:rsidRPr="00F53688">
              <w:rPr>
                <w:rFonts w:ascii="Angsana New" w:hAnsi="Angsana New" w:hint="cs"/>
                <w:sz w:val="28"/>
                <w:szCs w:val="28"/>
                <w:cs/>
              </w:rPr>
              <w:t xml:space="preserve">   จำกัด</w:t>
            </w:r>
            <w:r w:rsidRPr="00F5368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53688">
              <w:rPr>
                <w:rFonts w:ascii="Angsana New" w:hAnsi="Angsana New" w:hint="cs"/>
                <w:sz w:val="28"/>
                <w:szCs w:val="28"/>
                <w:cs/>
              </w:rPr>
              <w:t>(มหาชน)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2CA804" w14:textId="2AC52CC2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 w:hint="cs"/>
                <w:sz w:val="27"/>
                <w:szCs w:val="27"/>
              </w:rPr>
              <w:t>8</w:t>
            </w:r>
            <w:r w:rsidRPr="00F53688">
              <w:rPr>
                <w:rFonts w:ascii="Angsana New" w:hAnsi="Angsana New"/>
                <w:sz w:val="27"/>
                <w:szCs w:val="27"/>
              </w:rPr>
              <w:t>.</w:t>
            </w:r>
            <w:r w:rsidRPr="00F53688">
              <w:rPr>
                <w:rFonts w:ascii="Angsana New" w:hAnsi="Angsana New" w:hint="cs"/>
                <w:sz w:val="27"/>
                <w:szCs w:val="27"/>
              </w:rPr>
              <w:t>91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365F1E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EBEE8B" w14:textId="28490F68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5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 w:hint="cs"/>
                <w:sz w:val="27"/>
                <w:szCs w:val="27"/>
              </w:rPr>
              <w:t>8</w:t>
            </w:r>
            <w:r w:rsidRPr="00F53688">
              <w:rPr>
                <w:rFonts w:ascii="Angsana New" w:hAnsi="Angsana New"/>
                <w:sz w:val="27"/>
                <w:szCs w:val="27"/>
              </w:rPr>
              <w:t>.</w:t>
            </w:r>
            <w:r w:rsidRPr="00F53688">
              <w:rPr>
                <w:rFonts w:ascii="Angsana New" w:hAnsi="Angsana New" w:hint="cs"/>
                <w:sz w:val="27"/>
                <w:szCs w:val="27"/>
              </w:rPr>
              <w:t>91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14:paraId="282B32DF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C4B6FD4" w14:textId="2A7E5575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14,983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0DD130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E1EE89E" w14:textId="51618AB1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7" w:right="-360" w:firstLine="9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14,983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2CEC87F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EE7479" w14:textId="01C75BC6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1,201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7129C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91BD8B" w14:textId="48932843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54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7"/>
                <w:szCs w:val="27"/>
              </w:rPr>
              <w:t>1,201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1534B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0B8516E7" w14:textId="359F46DC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7,808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BCC474E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6D83555" w14:textId="214E5B12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27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9,610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82C7FC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3EDAAC" w14:textId="49CDD2D2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7E74E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5167B0" w14:textId="3079E2EC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65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153</w:t>
            </w:r>
          </w:p>
        </w:tc>
      </w:tr>
      <w:tr w:rsidR="00502EE7" w:rsidRPr="00F53688" w14:paraId="578B41B8" w14:textId="77777777" w:rsidTr="00B25C33">
        <w:tc>
          <w:tcPr>
            <w:tcW w:w="28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5C51E4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BE48FB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02A505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8817BF8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7DBA0D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4576036" w14:textId="4BA122AC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7"/>
                <w:szCs w:val="27"/>
              </w:rPr>
              <w:t>15,283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12C924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6BB3588" w14:textId="261293D3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7" w:right="-360" w:firstLine="92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53688">
              <w:rPr>
                <w:rFonts w:ascii="Angsana New" w:hAnsi="Angsana New"/>
                <w:b/>
                <w:bCs/>
                <w:sz w:val="27"/>
                <w:szCs w:val="27"/>
              </w:rPr>
              <w:t>15,283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0178E0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E86F461" w14:textId="58186C88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7"/>
                <w:szCs w:val="27"/>
              </w:rPr>
              <w:t>1,261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5A0042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29C8C7B5" w14:textId="507C7744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54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53688">
              <w:rPr>
                <w:rFonts w:ascii="Angsana New" w:hAnsi="Angsana New"/>
                <w:b/>
                <w:bCs/>
                <w:sz w:val="27"/>
                <w:szCs w:val="27"/>
              </w:rPr>
              <w:t>1,261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A23B88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68D27C89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E009372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7256A09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61AB37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AF255E9" w14:textId="781DAD22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left" w:pos="59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</w:rPr>
              <w:t>183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D6D24B" w14:textId="77777777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54E4A74" w14:textId="4F03431D" w:rsidR="00502EE7" w:rsidRPr="00F53688" w:rsidRDefault="00502EE7" w:rsidP="00502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654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</w:rPr>
              <w:t>169</w:t>
            </w:r>
          </w:p>
        </w:tc>
      </w:tr>
    </w:tbl>
    <w:p w14:paraId="14651A2C" w14:textId="77777777" w:rsidR="00DE151E" w:rsidRPr="00F53688" w:rsidRDefault="00DE151E" w:rsidP="00912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635A39" w14:textId="77777777" w:rsidR="00912237" w:rsidRPr="00F53688" w:rsidRDefault="00912237" w:rsidP="004A6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80" w:hanging="180"/>
        <w:jc w:val="thaiDistribute"/>
        <w:rPr>
          <w:rFonts w:ascii="Angsana New" w:hAnsi="Angsana New"/>
          <w:sz w:val="30"/>
          <w:szCs w:val="30"/>
          <w:cs/>
        </w:rPr>
        <w:sectPr w:rsidR="00912237" w:rsidRPr="00F53688" w:rsidSect="00F61830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308910A1" w14:textId="77777777" w:rsidR="00726EEE" w:rsidRPr="00F53688" w:rsidRDefault="00912237" w:rsidP="00AF622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F5368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การร่วมค้า</w:t>
      </w:r>
      <w:r w:rsidR="00726EEE" w:rsidRPr="00F5368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และ</w:t>
      </w:r>
      <w:r w:rsidRPr="00F5368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บริษัทร่วม</w:t>
      </w:r>
    </w:p>
    <w:p w14:paraId="154FB4C0" w14:textId="77777777" w:rsidR="00726EEE" w:rsidRPr="00F53688" w:rsidRDefault="00726EEE" w:rsidP="00AF622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2DD5EF6F" w14:textId="77777777" w:rsidR="00DE151E" w:rsidRPr="00F53688" w:rsidRDefault="00B36E59" w:rsidP="00AF622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53688">
        <w:rPr>
          <w:rFonts w:ascii="Angsana New" w:hAnsi="Angsana New" w:cs="Angsana New" w:hint="cs"/>
          <w:sz w:val="30"/>
          <w:szCs w:val="30"/>
          <w:cs/>
          <w:lang w:bidi="th-TH"/>
        </w:rPr>
        <w:t>ตารางต่อไปนี้สรุป</w:t>
      </w: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ข้อมูลทางการเงินของ</w:t>
      </w:r>
      <w:r w:rsidR="00912237" w:rsidRPr="00F53688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912237" w:rsidRPr="00F53688">
        <w:rPr>
          <w:rFonts w:ascii="Angsana New" w:hAnsi="Angsana New" w:cs="Angsana New"/>
          <w:sz w:val="30"/>
          <w:szCs w:val="30"/>
          <w:cs/>
          <w:lang w:bidi="th-TH"/>
        </w:rPr>
        <w:t>บริษัทร่วม</w:t>
      </w: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ที่รวมอยู่ในงบการเงินของ</w:t>
      </w:r>
      <w:r w:rsidR="00912237" w:rsidRPr="00F53688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912237" w:rsidRPr="00F53688">
        <w:rPr>
          <w:rFonts w:ascii="Angsana New" w:hAnsi="Angsana New" w:cs="Angsana New"/>
          <w:sz w:val="30"/>
          <w:szCs w:val="30"/>
          <w:cs/>
          <w:lang w:bidi="th-TH"/>
        </w:rPr>
        <w:t>บริษัทร่วม</w:t>
      </w:r>
      <w:r w:rsidRPr="00F53688">
        <w:rPr>
          <w:rFonts w:ascii="Angsana New" w:hAnsi="Angsana New" w:cs="Angsana New"/>
          <w:sz w:val="30"/>
          <w:szCs w:val="30"/>
          <w:cs/>
          <w:lang w:bidi="th-TH"/>
        </w:rPr>
        <w:t xml:space="preserve">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F53688">
        <w:rPr>
          <w:rFonts w:ascii="Angsana New" w:hAnsi="Angsana New" w:cs="Angsana New" w:hint="cs"/>
          <w:sz w:val="30"/>
          <w:szCs w:val="30"/>
          <w:cs/>
          <w:lang w:bidi="th-TH"/>
        </w:rPr>
        <w:t>กลุ่ม</w:t>
      </w: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กิจการในกิจการเหล่านี้</w:t>
      </w:r>
    </w:p>
    <w:p w14:paraId="034F4C52" w14:textId="77777777" w:rsidR="00B36E59" w:rsidRPr="00F53688" w:rsidRDefault="00B36E59" w:rsidP="00AF622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Style w:val="TableGridLight1"/>
        <w:tblpPr w:leftFromText="180" w:rightFromText="180" w:vertAnchor="text" w:tblpX="468" w:tblpY="1"/>
        <w:tblOverlap w:val="never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270"/>
        <w:gridCol w:w="1440"/>
      </w:tblGrid>
      <w:tr w:rsidR="00D5110C" w:rsidRPr="00F53688" w14:paraId="16DCC6B9" w14:textId="77777777" w:rsidTr="00576D3E">
        <w:trPr>
          <w:trHeight w:val="440"/>
          <w:tblHeader/>
        </w:trPr>
        <w:tc>
          <w:tcPr>
            <w:tcW w:w="6030" w:type="dxa"/>
          </w:tcPr>
          <w:p w14:paraId="142F94D9" w14:textId="77777777" w:rsidR="00D5110C" w:rsidRPr="00F53688" w:rsidRDefault="00D5110C" w:rsidP="001D78C4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006DFF03" w14:textId="77777777" w:rsidR="00D5110C" w:rsidRPr="00F53688" w:rsidRDefault="00D5110C" w:rsidP="001D78C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โกลบอล เพาเวอร์ ซินเนอร์ยี่ จำกัด (มหาชน)</w:t>
            </w:r>
          </w:p>
        </w:tc>
      </w:tr>
      <w:tr w:rsidR="00D5110C" w:rsidRPr="00F53688" w14:paraId="786B34F5" w14:textId="77777777" w:rsidTr="00576D3E">
        <w:trPr>
          <w:tblHeader/>
        </w:trPr>
        <w:tc>
          <w:tcPr>
            <w:tcW w:w="6030" w:type="dxa"/>
          </w:tcPr>
          <w:p w14:paraId="2EC05644" w14:textId="77777777" w:rsidR="00D5110C" w:rsidRPr="00F53688" w:rsidRDefault="00D5110C" w:rsidP="001D78C4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3BA3061" w14:textId="6B404B64" w:rsidR="00D5110C" w:rsidRPr="00F53688" w:rsidRDefault="007F0795" w:rsidP="001D78C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86BCB"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8DEC7E0" w14:textId="77777777" w:rsidR="00D5110C" w:rsidRPr="00F53688" w:rsidRDefault="00D5110C" w:rsidP="001D78C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A6BB45" w14:textId="232ADD06" w:rsidR="00D5110C" w:rsidRPr="00F53688" w:rsidRDefault="00986BCB" w:rsidP="001D78C4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2560</w:t>
            </w:r>
          </w:p>
        </w:tc>
      </w:tr>
      <w:tr w:rsidR="00F45B07" w:rsidRPr="00F53688" w14:paraId="2C3103FB" w14:textId="77777777" w:rsidTr="00576D3E">
        <w:trPr>
          <w:trHeight w:val="422"/>
        </w:trPr>
        <w:tc>
          <w:tcPr>
            <w:tcW w:w="6030" w:type="dxa"/>
          </w:tcPr>
          <w:p w14:paraId="43DB949D" w14:textId="77777777" w:rsidR="00F45B07" w:rsidRPr="00F53688" w:rsidRDefault="00F45B07" w:rsidP="001D78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59E11D61" w14:textId="77777777" w:rsidR="00F45B07" w:rsidRPr="00F53688" w:rsidRDefault="00F45B07" w:rsidP="001D78C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86BCB" w:rsidRPr="00F53688" w14:paraId="750A92AC" w14:textId="77777777" w:rsidTr="00576D3E">
        <w:trPr>
          <w:trHeight w:val="422"/>
        </w:trPr>
        <w:tc>
          <w:tcPr>
            <w:tcW w:w="6030" w:type="dxa"/>
          </w:tcPr>
          <w:p w14:paraId="6F7283AE" w14:textId="77777777" w:rsidR="00986BCB" w:rsidRPr="00F53688" w:rsidRDefault="00986BCB" w:rsidP="00986BC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auto"/>
          </w:tcPr>
          <w:p w14:paraId="17329FB4" w14:textId="58CEC2DD" w:rsidR="00986BCB" w:rsidRPr="00F53688" w:rsidRDefault="008E32D9" w:rsidP="00576D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24,23</w:t>
            </w:r>
            <w:r w:rsidR="003947AA" w:rsidRPr="00F536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2568AD" w14:textId="77777777" w:rsidR="00986BCB" w:rsidRPr="00F53688" w:rsidRDefault="00986BCB" w:rsidP="0098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2D75BD" w14:textId="0A754DFC" w:rsidR="00986BCB" w:rsidRPr="00F53688" w:rsidRDefault="00986BCB" w:rsidP="00576D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F53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</w:p>
        </w:tc>
      </w:tr>
      <w:tr w:rsidR="00986BCB" w:rsidRPr="00F53688" w14:paraId="3DA70400" w14:textId="77777777" w:rsidTr="00576D3E">
        <w:tc>
          <w:tcPr>
            <w:tcW w:w="6030" w:type="dxa"/>
          </w:tcPr>
          <w:p w14:paraId="31A9C779" w14:textId="77777777" w:rsidR="00986BCB" w:rsidRPr="00F53688" w:rsidRDefault="00986BCB" w:rsidP="00986BC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กำไรสุทธิ</w:t>
            </w:r>
          </w:p>
        </w:tc>
        <w:tc>
          <w:tcPr>
            <w:tcW w:w="1440" w:type="dxa"/>
            <w:shd w:val="clear" w:color="auto" w:fill="auto"/>
          </w:tcPr>
          <w:p w14:paraId="59563184" w14:textId="3DABB48F" w:rsidR="00986BCB" w:rsidRPr="00F53688" w:rsidRDefault="008E32D9" w:rsidP="003947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3947AA" w:rsidRPr="00F536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889</w:t>
            </w:r>
          </w:p>
        </w:tc>
        <w:tc>
          <w:tcPr>
            <w:tcW w:w="270" w:type="dxa"/>
          </w:tcPr>
          <w:p w14:paraId="5AB67682" w14:textId="77777777" w:rsidR="00986BCB" w:rsidRPr="00F53688" w:rsidRDefault="00986BCB" w:rsidP="0098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ED4619" w14:textId="513D7052" w:rsidR="00986BCB" w:rsidRPr="00F53688" w:rsidRDefault="00986BCB" w:rsidP="00576D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3,340</w:t>
            </w:r>
          </w:p>
        </w:tc>
      </w:tr>
      <w:tr w:rsidR="00986BCB" w:rsidRPr="00F53688" w14:paraId="32E67C24" w14:textId="77777777" w:rsidTr="00576D3E">
        <w:tc>
          <w:tcPr>
            <w:tcW w:w="6030" w:type="dxa"/>
            <w:shd w:val="clear" w:color="auto" w:fill="auto"/>
          </w:tcPr>
          <w:p w14:paraId="4B514273" w14:textId="77777777" w:rsidR="00986BCB" w:rsidRPr="00F53688" w:rsidRDefault="00986BCB" w:rsidP="00986BC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F536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5368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(ขาดทุน) </w:t>
            </w:r>
            <w:r w:rsidRPr="00F53688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6F1670" w14:textId="75F8C972" w:rsidR="00986BCB" w:rsidRPr="00F53688" w:rsidRDefault="005C7290" w:rsidP="005C729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(41)</w:t>
            </w:r>
          </w:p>
        </w:tc>
        <w:tc>
          <w:tcPr>
            <w:tcW w:w="270" w:type="dxa"/>
          </w:tcPr>
          <w:p w14:paraId="4BBC864D" w14:textId="77777777" w:rsidR="00986BCB" w:rsidRPr="00F53688" w:rsidRDefault="00986BCB" w:rsidP="0098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7919FB" w14:textId="3D0AE756" w:rsidR="00986BCB" w:rsidRPr="00F53688" w:rsidRDefault="00986BCB" w:rsidP="002F5D0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(55)</w:t>
            </w:r>
          </w:p>
        </w:tc>
      </w:tr>
      <w:tr w:rsidR="00986BCB" w:rsidRPr="00F53688" w14:paraId="09049666" w14:textId="77777777" w:rsidTr="00576D3E">
        <w:tc>
          <w:tcPr>
            <w:tcW w:w="6030" w:type="dxa"/>
            <w:shd w:val="clear" w:color="auto" w:fill="auto"/>
          </w:tcPr>
          <w:p w14:paraId="4F352F45" w14:textId="77777777" w:rsidR="00986BCB" w:rsidRPr="00F53688" w:rsidRDefault="00986BCB" w:rsidP="00986BC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33AC4" w14:textId="3EF188C4" w:rsidR="00986BCB" w:rsidRPr="00F53688" w:rsidRDefault="00895E31" w:rsidP="003947A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3,848</w:t>
            </w:r>
          </w:p>
        </w:tc>
        <w:tc>
          <w:tcPr>
            <w:tcW w:w="270" w:type="dxa"/>
          </w:tcPr>
          <w:p w14:paraId="67D23CBB" w14:textId="77777777" w:rsidR="00986BCB" w:rsidRPr="00F53688" w:rsidRDefault="00986BCB" w:rsidP="0098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70AF5F" w14:textId="66599725" w:rsidR="00986BCB" w:rsidRPr="00F53688" w:rsidRDefault="00986BCB" w:rsidP="00576D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285</w:t>
            </w:r>
          </w:p>
        </w:tc>
      </w:tr>
      <w:tr w:rsidR="00986BCB" w:rsidRPr="00F53688" w14:paraId="0B2995DF" w14:textId="77777777" w:rsidTr="00576D3E">
        <w:tc>
          <w:tcPr>
            <w:tcW w:w="6030" w:type="dxa"/>
          </w:tcPr>
          <w:p w14:paraId="100A7417" w14:textId="77777777" w:rsidR="00986BCB" w:rsidRPr="00F53688" w:rsidRDefault="00986BCB" w:rsidP="00986BC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145032" w14:textId="46D80642" w:rsidR="00986BCB" w:rsidRPr="00F53688" w:rsidRDefault="008E32D9" w:rsidP="00576D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530</w:t>
            </w:r>
          </w:p>
        </w:tc>
        <w:tc>
          <w:tcPr>
            <w:tcW w:w="270" w:type="dxa"/>
          </w:tcPr>
          <w:p w14:paraId="3255970F" w14:textId="77777777" w:rsidR="00986BCB" w:rsidRPr="00F53688" w:rsidRDefault="00986BCB" w:rsidP="0098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90EEE5" w14:textId="16085C88" w:rsidR="00986BCB" w:rsidRPr="00F53688" w:rsidRDefault="00986BCB" w:rsidP="00576D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</w:tr>
      <w:tr w:rsidR="00986BCB" w:rsidRPr="00F53688" w14:paraId="1D15D839" w14:textId="77777777" w:rsidTr="00576D3E">
        <w:tc>
          <w:tcPr>
            <w:tcW w:w="6030" w:type="dxa"/>
          </w:tcPr>
          <w:p w14:paraId="556734D9" w14:textId="77777777" w:rsidR="00986BCB" w:rsidRPr="00F53688" w:rsidRDefault="00986BCB" w:rsidP="00986BC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ส่วนที่เป็นของผู้ถือหุ้นของผู้ถูกลงทุน</w:t>
            </w:r>
          </w:p>
        </w:tc>
        <w:tc>
          <w:tcPr>
            <w:tcW w:w="1440" w:type="dxa"/>
            <w:shd w:val="clear" w:color="auto" w:fill="auto"/>
          </w:tcPr>
          <w:p w14:paraId="73634272" w14:textId="5EC81EBC" w:rsidR="00986BCB" w:rsidRPr="00F53688" w:rsidRDefault="008E32D9" w:rsidP="00895E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</w:t>
            </w:r>
            <w:r w:rsidR="00895E31" w:rsidRPr="00F536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</w:p>
        </w:tc>
        <w:tc>
          <w:tcPr>
            <w:tcW w:w="270" w:type="dxa"/>
          </w:tcPr>
          <w:p w14:paraId="41F8F28B" w14:textId="77777777" w:rsidR="00986BCB" w:rsidRPr="00F53688" w:rsidRDefault="00986BCB" w:rsidP="0098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7DA454" w14:textId="59D28B12" w:rsidR="00986BCB" w:rsidRPr="00F53688" w:rsidRDefault="00986BCB" w:rsidP="00576D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F536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F536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</w:tr>
      <w:tr w:rsidR="00986BCB" w:rsidRPr="00F53688" w14:paraId="7382E15B" w14:textId="77777777" w:rsidTr="00576D3E">
        <w:tc>
          <w:tcPr>
            <w:tcW w:w="6030" w:type="dxa"/>
          </w:tcPr>
          <w:p w14:paraId="6A14D4E7" w14:textId="77777777" w:rsidR="00986BCB" w:rsidRPr="00F53688" w:rsidRDefault="00986BCB" w:rsidP="00986BC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C3885B9" w14:textId="77777777" w:rsidR="00986BCB" w:rsidRPr="00F53688" w:rsidRDefault="00986BCB" w:rsidP="00576D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6EE1F2" w14:textId="77777777" w:rsidR="00986BCB" w:rsidRPr="00F53688" w:rsidRDefault="00986BCB" w:rsidP="0098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DEF5A7" w14:textId="77777777" w:rsidR="00986BCB" w:rsidRPr="00F53688" w:rsidRDefault="00986BCB" w:rsidP="00576D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BCB" w:rsidRPr="00F53688" w14:paraId="10F81670" w14:textId="77777777" w:rsidTr="00576D3E">
        <w:tc>
          <w:tcPr>
            <w:tcW w:w="6030" w:type="dxa"/>
          </w:tcPr>
          <w:p w14:paraId="7F0C4A27" w14:textId="77777777" w:rsidR="00986BCB" w:rsidRPr="00F53688" w:rsidRDefault="00986BCB" w:rsidP="00986BC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</w:tcPr>
          <w:p w14:paraId="1585C22A" w14:textId="36700C7C" w:rsidR="00986BCB" w:rsidRPr="00F53688" w:rsidRDefault="008E32D9" w:rsidP="00895E3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12,1</w:t>
            </w:r>
            <w:r w:rsidR="00895E31" w:rsidRPr="00F53688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477692CF" w14:textId="77777777" w:rsidR="00986BCB" w:rsidRPr="00F53688" w:rsidRDefault="00986BCB" w:rsidP="0098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EAE8F7" w14:textId="7D2E1E2F" w:rsidR="00986BCB" w:rsidRPr="00F53688" w:rsidRDefault="00986BCB" w:rsidP="00576D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9,918</w:t>
            </w:r>
          </w:p>
        </w:tc>
      </w:tr>
      <w:tr w:rsidR="00986BCB" w:rsidRPr="00F53688" w14:paraId="49392A11" w14:textId="77777777" w:rsidTr="00576D3E">
        <w:tc>
          <w:tcPr>
            <w:tcW w:w="6030" w:type="dxa"/>
          </w:tcPr>
          <w:p w14:paraId="18817DD6" w14:textId="77777777" w:rsidR="00986BCB" w:rsidRPr="00F53688" w:rsidRDefault="00986BCB" w:rsidP="00986BC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3AC54898" w14:textId="0AE89676" w:rsidR="00986BCB" w:rsidRPr="00F53688" w:rsidRDefault="008E32D9" w:rsidP="00576D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52,27</w:t>
            </w:r>
            <w:r w:rsidR="00895E31" w:rsidRPr="00F5368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D7EBE7E" w14:textId="77777777" w:rsidR="00986BCB" w:rsidRPr="00F53688" w:rsidRDefault="00986BCB" w:rsidP="0098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5EC85B" w14:textId="6D48D972" w:rsidR="00986BCB" w:rsidRPr="00F53688" w:rsidRDefault="00986BCB" w:rsidP="00576D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Pr="00F53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</w:p>
        </w:tc>
      </w:tr>
      <w:tr w:rsidR="00986BCB" w:rsidRPr="00F53688" w14:paraId="1C400E7B" w14:textId="77777777" w:rsidTr="00576D3E">
        <w:tc>
          <w:tcPr>
            <w:tcW w:w="6030" w:type="dxa"/>
          </w:tcPr>
          <w:p w14:paraId="310FB44E" w14:textId="77777777" w:rsidR="00986BCB" w:rsidRPr="00F53688" w:rsidRDefault="00986BCB" w:rsidP="00986BC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</w:tcPr>
          <w:p w14:paraId="4284DDEA" w14:textId="26B29CAC" w:rsidR="00986BCB" w:rsidRPr="00F53688" w:rsidRDefault="00895E31" w:rsidP="00EE321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(4,727</w:t>
            </w:r>
            <w:r w:rsidR="008E32D9" w:rsidRPr="00F5368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E424214" w14:textId="77777777" w:rsidR="00986BCB" w:rsidRPr="00F53688" w:rsidRDefault="00986BCB" w:rsidP="0098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EE04EE" w14:textId="1ECAEBAB" w:rsidR="00986BCB" w:rsidRPr="00F53688" w:rsidRDefault="00986BCB" w:rsidP="002F5D0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(4,087)</w:t>
            </w:r>
          </w:p>
        </w:tc>
      </w:tr>
      <w:tr w:rsidR="00986BCB" w:rsidRPr="00F53688" w14:paraId="0680D39A" w14:textId="77777777" w:rsidTr="00576D3E">
        <w:tc>
          <w:tcPr>
            <w:tcW w:w="6030" w:type="dxa"/>
          </w:tcPr>
          <w:p w14:paraId="60784D5D" w14:textId="77777777" w:rsidR="00986BCB" w:rsidRPr="00F53688" w:rsidRDefault="00986BCB" w:rsidP="00986BC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3CC9F9" w14:textId="5410E2F1" w:rsidR="00986BCB" w:rsidRPr="00F53688" w:rsidRDefault="00895E31" w:rsidP="00EE321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(17,363</w:t>
            </w:r>
            <w:r w:rsidR="008E32D9" w:rsidRPr="00F5368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11CF91F" w14:textId="77777777" w:rsidR="00986BCB" w:rsidRPr="00F53688" w:rsidRDefault="00986BCB" w:rsidP="0098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8E05C8" w14:textId="69BFBF55" w:rsidR="00986BCB" w:rsidRPr="00F53688" w:rsidRDefault="00986BCB" w:rsidP="002F5D0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(15,507)</w:t>
            </w:r>
          </w:p>
        </w:tc>
      </w:tr>
      <w:tr w:rsidR="00986BCB" w:rsidRPr="00F53688" w14:paraId="50EE16C1" w14:textId="77777777" w:rsidTr="00576D3E">
        <w:tc>
          <w:tcPr>
            <w:tcW w:w="6030" w:type="dxa"/>
          </w:tcPr>
          <w:p w14:paraId="17427DDC" w14:textId="77777777" w:rsidR="00986BCB" w:rsidRPr="00F53688" w:rsidRDefault="00986BCB" w:rsidP="00986BC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สินทรัพย์สุทธิ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31C43" w14:textId="19FF0DBD" w:rsidR="00986BCB" w:rsidRPr="00F53688" w:rsidRDefault="008E32D9" w:rsidP="00576D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42,349</w:t>
            </w:r>
          </w:p>
        </w:tc>
        <w:tc>
          <w:tcPr>
            <w:tcW w:w="270" w:type="dxa"/>
          </w:tcPr>
          <w:p w14:paraId="5FC03125" w14:textId="77777777" w:rsidR="00986BCB" w:rsidRPr="00F53688" w:rsidRDefault="00986BCB" w:rsidP="0098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2A4D8D" w14:textId="7C1C1344" w:rsidR="00986BCB" w:rsidRPr="00F53688" w:rsidRDefault="00986BCB" w:rsidP="00576D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374</w:t>
            </w:r>
          </w:p>
        </w:tc>
      </w:tr>
      <w:tr w:rsidR="00986BCB" w:rsidRPr="00F53688" w14:paraId="79F7583C" w14:textId="77777777" w:rsidTr="00576D3E">
        <w:tc>
          <w:tcPr>
            <w:tcW w:w="6030" w:type="dxa"/>
          </w:tcPr>
          <w:p w14:paraId="58EBBFC1" w14:textId="77777777" w:rsidR="00986BCB" w:rsidRPr="00F53688" w:rsidRDefault="00986BCB" w:rsidP="00986BC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28408D" w14:textId="68BED04B" w:rsidR="00986BCB" w:rsidRPr="00F53688" w:rsidRDefault="008E32D9" w:rsidP="00576D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2,357</w:t>
            </w:r>
          </w:p>
        </w:tc>
        <w:tc>
          <w:tcPr>
            <w:tcW w:w="270" w:type="dxa"/>
          </w:tcPr>
          <w:p w14:paraId="0E416194" w14:textId="77777777" w:rsidR="00986BCB" w:rsidRPr="00F53688" w:rsidRDefault="00986BCB" w:rsidP="0098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492402" w14:textId="5C1C0D6A" w:rsidR="00986BCB" w:rsidRPr="00F53688" w:rsidRDefault="00986BCB" w:rsidP="00576D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53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827</w:t>
            </w:r>
          </w:p>
        </w:tc>
      </w:tr>
      <w:tr w:rsidR="00986BCB" w:rsidRPr="00F53688" w14:paraId="7DEA4FD6" w14:textId="77777777" w:rsidTr="00576D3E">
        <w:tc>
          <w:tcPr>
            <w:tcW w:w="6030" w:type="dxa"/>
          </w:tcPr>
          <w:p w14:paraId="2100EB36" w14:textId="77777777" w:rsidR="00986BCB" w:rsidRPr="00F53688" w:rsidRDefault="00986BCB" w:rsidP="00986BC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ส่วนที่เป็นของผู้ถือหุ้นของผู้ถูกลงทุน</w:t>
            </w:r>
          </w:p>
        </w:tc>
        <w:tc>
          <w:tcPr>
            <w:tcW w:w="1440" w:type="dxa"/>
            <w:shd w:val="clear" w:color="auto" w:fill="auto"/>
          </w:tcPr>
          <w:p w14:paraId="3B4C425F" w14:textId="7B49B5C5" w:rsidR="00986BCB" w:rsidRPr="00F53688" w:rsidRDefault="008E32D9" w:rsidP="00576D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39,992</w:t>
            </w:r>
          </w:p>
        </w:tc>
        <w:tc>
          <w:tcPr>
            <w:tcW w:w="270" w:type="dxa"/>
          </w:tcPr>
          <w:p w14:paraId="779B027C" w14:textId="77777777" w:rsidR="00986BCB" w:rsidRPr="00F53688" w:rsidRDefault="00986BCB" w:rsidP="0098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BB564C" w14:textId="3B3B8322" w:rsidR="00986BCB" w:rsidRPr="00F53688" w:rsidRDefault="00986BCB" w:rsidP="00576D3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Pr="00F53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</w:tr>
      <w:tr w:rsidR="006C4477" w:rsidRPr="00F53688" w14:paraId="24CC56AA" w14:textId="77777777" w:rsidTr="00576D3E">
        <w:tc>
          <w:tcPr>
            <w:tcW w:w="6030" w:type="dxa"/>
          </w:tcPr>
          <w:p w14:paraId="2105C7B8" w14:textId="77777777" w:rsidR="006C4477" w:rsidRPr="00F53688" w:rsidRDefault="006C4477" w:rsidP="001D78C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5CBA4CC" w14:textId="77777777" w:rsidR="006C4477" w:rsidRPr="00F53688" w:rsidRDefault="006C4477" w:rsidP="001D78C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E26D7" w14:textId="77777777" w:rsidR="006C4477" w:rsidRPr="00F53688" w:rsidRDefault="006C4477" w:rsidP="001D78C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A4BBFB" w14:textId="77777777" w:rsidR="006C4477" w:rsidRPr="00F53688" w:rsidRDefault="006C4477" w:rsidP="001D78C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E25805D" w14:textId="77777777" w:rsidR="00DF1577" w:rsidRPr="00F53688" w:rsidRDefault="00DF1577">
      <w:r w:rsidRPr="00F53688">
        <w:br w:type="page"/>
      </w:r>
    </w:p>
    <w:tbl>
      <w:tblPr>
        <w:tblStyle w:val="TableGridLight1"/>
        <w:tblpPr w:leftFromText="180" w:rightFromText="180" w:vertAnchor="text" w:tblpX="378" w:tblpY="1"/>
        <w:tblOverlap w:val="never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360"/>
        <w:gridCol w:w="1080"/>
        <w:gridCol w:w="270"/>
        <w:gridCol w:w="1440"/>
      </w:tblGrid>
      <w:tr w:rsidR="00DF1577" w:rsidRPr="00F53688" w14:paraId="6D338CF3" w14:textId="77777777" w:rsidTr="00AA1420">
        <w:tc>
          <w:tcPr>
            <w:tcW w:w="6120" w:type="dxa"/>
          </w:tcPr>
          <w:p w14:paraId="0FBA4A01" w14:textId="77777777" w:rsidR="00DF1577" w:rsidRPr="00F53688" w:rsidRDefault="00DF1577" w:rsidP="00134F38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4"/>
          </w:tcPr>
          <w:p w14:paraId="78B5B026" w14:textId="77777777" w:rsidR="00DF1577" w:rsidRPr="00F53688" w:rsidRDefault="00DF1577" w:rsidP="00134F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โกลบอล เพาเวอร์ ซินเนอร์ยี่ จำ</w:t>
            </w:r>
            <w:r w:rsidRPr="00F536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กัด (มหาชน)</w:t>
            </w:r>
          </w:p>
        </w:tc>
      </w:tr>
      <w:tr w:rsidR="00DF1577" w:rsidRPr="00F53688" w14:paraId="071360FB" w14:textId="77777777" w:rsidTr="00AA1420">
        <w:tc>
          <w:tcPr>
            <w:tcW w:w="6120" w:type="dxa"/>
          </w:tcPr>
          <w:p w14:paraId="6DB33CE3" w14:textId="77777777" w:rsidR="00DF1577" w:rsidRPr="00F53688" w:rsidRDefault="00DF1577" w:rsidP="00134F38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1033BEFD" w14:textId="4A2980A2" w:rsidR="00DF1577" w:rsidRPr="00F53688" w:rsidRDefault="007F0795" w:rsidP="00134F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986BCB"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C32A064" w14:textId="77777777" w:rsidR="00DF1577" w:rsidRPr="00F53688" w:rsidRDefault="00DF1577" w:rsidP="00134F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3FE3D0" w14:textId="30D97514" w:rsidR="00DF1577" w:rsidRPr="00F53688" w:rsidRDefault="007F0795" w:rsidP="00134F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986BCB"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</w:tr>
      <w:tr w:rsidR="00DF1577" w:rsidRPr="00F53688" w14:paraId="58897766" w14:textId="77777777" w:rsidTr="00AA1420">
        <w:tc>
          <w:tcPr>
            <w:tcW w:w="6120" w:type="dxa"/>
          </w:tcPr>
          <w:p w14:paraId="0D7C3C6D" w14:textId="77777777" w:rsidR="00DF1577" w:rsidRPr="00F53688" w:rsidRDefault="00DF1577" w:rsidP="00134F38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4"/>
          </w:tcPr>
          <w:p w14:paraId="7226E0C2" w14:textId="77777777" w:rsidR="00DF1577" w:rsidRPr="00F53688" w:rsidRDefault="00DF1577" w:rsidP="00134F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86BCB" w:rsidRPr="00F53688" w14:paraId="4385EDCE" w14:textId="77777777" w:rsidTr="00AA1420">
        <w:tc>
          <w:tcPr>
            <w:tcW w:w="6480" w:type="dxa"/>
            <w:gridSpan w:val="2"/>
          </w:tcPr>
          <w:p w14:paraId="2CB666E3" w14:textId="6FD3F7E8" w:rsidR="00986BCB" w:rsidRPr="00F53688" w:rsidRDefault="00986BCB" w:rsidP="00986BCB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ส่วนได้เสียของกลุ่มบริษัทในสินทรัพย์สุทธิของผู้ถูกลงทุน ณ วันที่ </w:t>
            </w: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5368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5368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6C95DC57" w14:textId="55CF2F51" w:rsidR="00986BCB" w:rsidRPr="00F53688" w:rsidRDefault="008E32D9" w:rsidP="0098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12,652</w:t>
            </w:r>
          </w:p>
        </w:tc>
        <w:tc>
          <w:tcPr>
            <w:tcW w:w="270" w:type="dxa"/>
            <w:vAlign w:val="bottom"/>
          </w:tcPr>
          <w:p w14:paraId="4C32F98E" w14:textId="77777777" w:rsidR="00986BCB" w:rsidRPr="00F53688" w:rsidRDefault="00986BCB" w:rsidP="0098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A9C917A" w14:textId="28A52478" w:rsidR="00986BCB" w:rsidRPr="00F53688" w:rsidRDefault="00986BCB" w:rsidP="00AA142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F53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</w:p>
        </w:tc>
      </w:tr>
      <w:tr w:rsidR="00986BCB" w:rsidRPr="00F53688" w14:paraId="069DBEB3" w14:textId="77777777" w:rsidTr="00AA1420">
        <w:tc>
          <w:tcPr>
            <w:tcW w:w="6120" w:type="dxa"/>
          </w:tcPr>
          <w:p w14:paraId="0400D4AD" w14:textId="77777777" w:rsidR="00986BCB" w:rsidRPr="00F53688" w:rsidRDefault="00986BCB" w:rsidP="00986BCB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เบ็ดเสร็จรวมส่วนที่เป็นของกลุ่มบริษัท</w:t>
            </w:r>
          </w:p>
        </w:tc>
        <w:tc>
          <w:tcPr>
            <w:tcW w:w="1440" w:type="dxa"/>
            <w:gridSpan w:val="2"/>
          </w:tcPr>
          <w:p w14:paraId="2EEBA659" w14:textId="08570DDF" w:rsidR="00986BCB" w:rsidRPr="00F53688" w:rsidRDefault="008E32D9" w:rsidP="0098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72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  <w:tc>
          <w:tcPr>
            <w:tcW w:w="270" w:type="dxa"/>
          </w:tcPr>
          <w:p w14:paraId="21597256" w14:textId="77777777" w:rsidR="00986BCB" w:rsidRPr="00F53688" w:rsidRDefault="00986BCB" w:rsidP="0098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840416" w14:textId="6274D127" w:rsidR="00986BCB" w:rsidRPr="00F53688" w:rsidRDefault="00986BCB" w:rsidP="00AA142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927</w:t>
            </w:r>
          </w:p>
        </w:tc>
      </w:tr>
      <w:tr w:rsidR="00986BCB" w:rsidRPr="00F53688" w14:paraId="65B80C50" w14:textId="77777777" w:rsidTr="00AA1420">
        <w:tc>
          <w:tcPr>
            <w:tcW w:w="6120" w:type="dxa"/>
          </w:tcPr>
          <w:p w14:paraId="6CA9927F" w14:textId="77777777" w:rsidR="00986BCB" w:rsidRPr="00F53688" w:rsidRDefault="00986BCB" w:rsidP="00986BCB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เงินปันผลรับระหว่างปี</w:t>
            </w:r>
          </w:p>
        </w:tc>
        <w:tc>
          <w:tcPr>
            <w:tcW w:w="1440" w:type="dxa"/>
            <w:gridSpan w:val="2"/>
          </w:tcPr>
          <w:p w14:paraId="4065F830" w14:textId="572149C3" w:rsidR="00986BCB" w:rsidRPr="00F53688" w:rsidRDefault="008E32D9" w:rsidP="0098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72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(556)</w:t>
            </w:r>
          </w:p>
        </w:tc>
        <w:tc>
          <w:tcPr>
            <w:tcW w:w="270" w:type="dxa"/>
          </w:tcPr>
          <w:p w14:paraId="22EF3290" w14:textId="77777777" w:rsidR="00986BCB" w:rsidRPr="00F53688" w:rsidRDefault="00986BCB" w:rsidP="0098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739215" w14:textId="3688C2E6" w:rsidR="00986BCB" w:rsidRPr="00F53688" w:rsidRDefault="00986BCB" w:rsidP="00AA142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511</w:t>
            </w:r>
            <w:r w:rsidRPr="00F5368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86BCB" w:rsidRPr="00F53688" w14:paraId="566EC78B" w14:textId="77777777" w:rsidTr="000573E3">
        <w:tc>
          <w:tcPr>
            <w:tcW w:w="6120" w:type="dxa"/>
          </w:tcPr>
          <w:p w14:paraId="60BD4D59" w14:textId="77777777" w:rsidR="00986BCB" w:rsidRPr="00F53688" w:rsidRDefault="00986BCB" w:rsidP="00986BCB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ส่วนได้เสียของกลุ่มบริษัทในสินทรัพย์สุทธิของผู้ถูกลงทุน ณ วันสิ้นปี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D4BF0" w14:textId="3317A671" w:rsidR="00986BCB" w:rsidRPr="00F53688" w:rsidRDefault="008E32D9" w:rsidP="0098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72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13,081</w:t>
            </w:r>
          </w:p>
        </w:tc>
        <w:tc>
          <w:tcPr>
            <w:tcW w:w="270" w:type="dxa"/>
            <w:vAlign w:val="bottom"/>
          </w:tcPr>
          <w:p w14:paraId="056712A7" w14:textId="77777777" w:rsidR="00986BCB" w:rsidRPr="00F53688" w:rsidRDefault="00986BCB" w:rsidP="0098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349B0" w14:textId="37A9C374" w:rsidR="00986BCB" w:rsidRPr="00F53688" w:rsidRDefault="00986BCB" w:rsidP="00AA142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F536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652</w:t>
            </w:r>
          </w:p>
        </w:tc>
      </w:tr>
      <w:tr w:rsidR="00986BCB" w:rsidRPr="00F53688" w14:paraId="5B881F12" w14:textId="77777777" w:rsidTr="000573E3">
        <w:tc>
          <w:tcPr>
            <w:tcW w:w="6120" w:type="dxa"/>
          </w:tcPr>
          <w:p w14:paraId="72E9FAD5" w14:textId="7FB5E911" w:rsidR="00986BCB" w:rsidRPr="00F53688" w:rsidRDefault="00986BCB" w:rsidP="00986BCB">
            <w:pPr>
              <w:tabs>
                <w:tab w:val="clear" w:pos="227"/>
              </w:tabs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มูลค่าตามบัญชีของส่วนได้เสียในผู้ถูกลงทุน ณ วันที่ </w:t>
            </w: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8A755" w14:textId="2D590668" w:rsidR="00986BCB" w:rsidRPr="00F53688" w:rsidRDefault="008E32D9" w:rsidP="0098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72"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13,081</w:t>
            </w:r>
          </w:p>
        </w:tc>
        <w:tc>
          <w:tcPr>
            <w:tcW w:w="270" w:type="dxa"/>
            <w:vAlign w:val="bottom"/>
          </w:tcPr>
          <w:p w14:paraId="1F48155D" w14:textId="77777777" w:rsidR="00986BCB" w:rsidRPr="00F53688" w:rsidRDefault="00986BCB" w:rsidP="00986BC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84E14" w14:textId="06BC0113" w:rsidR="00986BCB" w:rsidRPr="00F53688" w:rsidRDefault="00986BCB" w:rsidP="00AA142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652</w:t>
            </w:r>
          </w:p>
        </w:tc>
      </w:tr>
    </w:tbl>
    <w:p w14:paraId="101CCC29" w14:textId="77777777" w:rsidR="00BC6DDA" w:rsidRPr="00F53688" w:rsidRDefault="00BC6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24"/>
          <w:szCs w:val="24"/>
          <w:cs/>
        </w:rPr>
      </w:pPr>
    </w:p>
    <w:p w14:paraId="5A1933BC" w14:textId="77777777" w:rsidR="00726EEE" w:rsidRPr="00F53688" w:rsidRDefault="002415A7" w:rsidP="00134F38">
      <w:pPr>
        <w:pStyle w:val="block"/>
        <w:spacing w:after="0" w:line="240" w:lineRule="atLeast"/>
        <w:ind w:left="540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F53688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การร่วมค้า</w:t>
      </w:r>
      <w:r w:rsidR="00726EEE" w:rsidRPr="00F53688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และ</w:t>
      </w:r>
      <w:r w:rsidRPr="00F53688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บริษัทร่วม</w:t>
      </w:r>
      <w:r w:rsidR="00726EEE" w:rsidRPr="00F53688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ที่ไม่มีสาระสำคัญ</w:t>
      </w:r>
    </w:p>
    <w:p w14:paraId="13E297C7" w14:textId="77777777" w:rsidR="00726EEE" w:rsidRPr="00F53688" w:rsidRDefault="00726EEE" w:rsidP="00726EEE">
      <w:pPr>
        <w:pStyle w:val="block"/>
        <w:spacing w:after="0" w:line="240" w:lineRule="atLeast"/>
        <w:ind w:left="720"/>
        <w:rPr>
          <w:rFonts w:asciiTheme="majorBidi" w:hAnsiTheme="majorBidi" w:cstheme="majorBidi"/>
          <w:sz w:val="24"/>
          <w:szCs w:val="24"/>
          <w:lang w:val="en-US"/>
        </w:rPr>
      </w:pPr>
    </w:p>
    <w:p w14:paraId="76E57705" w14:textId="77777777" w:rsidR="00726EEE" w:rsidRPr="00F53688" w:rsidRDefault="00726EEE" w:rsidP="00134F38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53688">
        <w:rPr>
          <w:rFonts w:ascii="Angsana New" w:hAnsi="Angsana New" w:cs="Angsana New" w:hint="cs"/>
          <w:sz w:val="30"/>
          <w:szCs w:val="30"/>
          <w:cs/>
          <w:lang w:bidi="th-TH"/>
        </w:rPr>
        <w:t>ตารางต่อไปนี้สรุป</w:t>
      </w: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ข้อมูลทางการเงินของส่วนได้เสียของกลุ่มบริษัทใน</w:t>
      </w:r>
      <w:r w:rsidR="002415A7" w:rsidRPr="00F53688">
        <w:rPr>
          <w:rFonts w:ascii="Angsana New" w:hAnsi="Angsana New" w:cs="Angsana New"/>
          <w:sz w:val="30"/>
          <w:szCs w:val="30"/>
          <w:cs/>
          <w:lang w:bidi="th-TH"/>
        </w:rPr>
        <w:t>การร่วมค้า</w:t>
      </w: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2415A7" w:rsidRPr="00F53688">
        <w:rPr>
          <w:rFonts w:ascii="Angsana New" w:hAnsi="Angsana New" w:cs="Angsana New"/>
          <w:sz w:val="30"/>
          <w:szCs w:val="30"/>
          <w:cs/>
          <w:lang w:bidi="th-TH"/>
        </w:rPr>
        <w:t>บริษัทร่วม</w:t>
      </w: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ที่ไม่มีสาระสำคัญ จากจำนวนเงินที่รายงานในงบการเงินรวมของกลุ่มบริษัท</w:t>
      </w:r>
    </w:p>
    <w:p w14:paraId="5C13F0D4" w14:textId="77777777" w:rsidR="00A03178" w:rsidRPr="00F53688" w:rsidRDefault="00A03178" w:rsidP="00726EEE">
      <w:pPr>
        <w:pStyle w:val="block"/>
        <w:spacing w:after="0" w:line="240" w:lineRule="atLeast"/>
        <w:ind w:left="72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1080"/>
        <w:gridCol w:w="180"/>
        <w:gridCol w:w="990"/>
        <w:gridCol w:w="180"/>
        <w:gridCol w:w="990"/>
        <w:gridCol w:w="180"/>
        <w:gridCol w:w="1080"/>
      </w:tblGrid>
      <w:tr w:rsidR="00A03178" w:rsidRPr="00F53688" w14:paraId="3AE650BA" w14:textId="77777777" w:rsidTr="00FB02CF">
        <w:trPr>
          <w:cantSplit/>
          <w:tblHeader/>
        </w:trPr>
        <w:tc>
          <w:tcPr>
            <w:tcW w:w="4770" w:type="dxa"/>
          </w:tcPr>
          <w:p w14:paraId="040AD228" w14:textId="77777777" w:rsidR="00A03178" w:rsidRPr="00F53688" w:rsidRDefault="00A03178" w:rsidP="00A0317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E2CF38B" w14:textId="77777777" w:rsidR="00A03178" w:rsidRPr="00F53688" w:rsidRDefault="002415A7" w:rsidP="002415A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การร่วมค้า</w:t>
            </w:r>
            <w:r w:rsidR="00A03178" w:rsidRPr="00F536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  <w:tc>
          <w:tcPr>
            <w:tcW w:w="180" w:type="dxa"/>
          </w:tcPr>
          <w:p w14:paraId="0D87D904" w14:textId="77777777" w:rsidR="00A03178" w:rsidRPr="00F53688" w:rsidRDefault="00A03178" w:rsidP="00A031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F9D26CD" w14:textId="77777777" w:rsidR="00A03178" w:rsidRPr="00F53688" w:rsidRDefault="002415A7" w:rsidP="00A031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บริษัทร่วม</w:t>
            </w:r>
            <w:r w:rsidR="00C61D93" w:rsidRPr="00F536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</w:t>
            </w:r>
            <w:r w:rsidR="00A03178" w:rsidRPr="00F5368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ไม่มีสาระสำคัญ</w:t>
            </w:r>
          </w:p>
        </w:tc>
      </w:tr>
      <w:tr w:rsidR="00A03178" w:rsidRPr="00F53688" w14:paraId="4D459039" w14:textId="77777777" w:rsidTr="00FB02CF">
        <w:trPr>
          <w:cantSplit/>
          <w:trHeight w:val="103"/>
          <w:tblHeader/>
        </w:trPr>
        <w:tc>
          <w:tcPr>
            <w:tcW w:w="4770" w:type="dxa"/>
          </w:tcPr>
          <w:p w14:paraId="30B3C9A3" w14:textId="77777777" w:rsidR="00A03178" w:rsidRPr="00F53688" w:rsidRDefault="00A03178" w:rsidP="00A0317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4B326D" w14:textId="160AE715" w:rsidR="00A03178" w:rsidRPr="00F53688" w:rsidRDefault="007F0795" w:rsidP="00A031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986BCB" w:rsidRPr="00F5368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6BDA72FC" w14:textId="77777777" w:rsidR="00A03178" w:rsidRPr="00F53688" w:rsidRDefault="00A03178" w:rsidP="00A031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67A2343" w14:textId="1E183885" w:rsidR="00A03178" w:rsidRPr="00F53688" w:rsidRDefault="007F0795" w:rsidP="00A031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</w:t>
            </w:r>
            <w:r w:rsidR="00986BCB" w:rsidRPr="00F5368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60</w:t>
            </w:r>
          </w:p>
        </w:tc>
        <w:tc>
          <w:tcPr>
            <w:tcW w:w="180" w:type="dxa"/>
          </w:tcPr>
          <w:p w14:paraId="06A7829B" w14:textId="77777777" w:rsidR="00A03178" w:rsidRPr="00F53688" w:rsidRDefault="00A03178" w:rsidP="00A031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34A2FCD" w14:textId="1B587D80" w:rsidR="00A03178" w:rsidRPr="00F53688" w:rsidRDefault="007F0795" w:rsidP="00A031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986BCB" w:rsidRPr="00F5368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3018ADDB" w14:textId="77777777" w:rsidR="00A03178" w:rsidRPr="00F53688" w:rsidRDefault="00A03178" w:rsidP="00A031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D270FE" w14:textId="4E3EBD18" w:rsidR="00A03178" w:rsidRPr="00F53688" w:rsidRDefault="007F0795" w:rsidP="00A031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</w:t>
            </w:r>
            <w:r w:rsidR="00986BCB" w:rsidRPr="00F5368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60</w:t>
            </w:r>
          </w:p>
        </w:tc>
      </w:tr>
      <w:tr w:rsidR="00A03178" w:rsidRPr="00F53688" w14:paraId="677D8B67" w14:textId="77777777" w:rsidTr="00FB02CF">
        <w:trPr>
          <w:cantSplit/>
          <w:tblHeader/>
        </w:trPr>
        <w:tc>
          <w:tcPr>
            <w:tcW w:w="4770" w:type="dxa"/>
          </w:tcPr>
          <w:p w14:paraId="00BAAD48" w14:textId="77777777" w:rsidR="00A03178" w:rsidRPr="00F53688" w:rsidRDefault="00A03178" w:rsidP="00A0317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14:paraId="14965D14" w14:textId="77777777" w:rsidR="00A03178" w:rsidRPr="00F53688" w:rsidRDefault="00A03178" w:rsidP="00A0317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5368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F5368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86BCB" w:rsidRPr="00F53688" w14:paraId="42369A5C" w14:textId="77777777" w:rsidTr="00FB02CF">
        <w:trPr>
          <w:cantSplit/>
        </w:trPr>
        <w:tc>
          <w:tcPr>
            <w:tcW w:w="4770" w:type="dxa"/>
          </w:tcPr>
          <w:p w14:paraId="5659CA2B" w14:textId="77777777" w:rsidR="00986BCB" w:rsidRPr="00F53688" w:rsidRDefault="00986BCB" w:rsidP="00986BCB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มูลค่าตามบัญชีของส่วนได้เสีย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ในการร่วมค้า</w:t>
            </w:r>
          </w:p>
          <w:p w14:paraId="4DADAA63" w14:textId="77777777" w:rsidR="00986BCB" w:rsidRPr="00F53688" w:rsidRDefault="00986BCB" w:rsidP="00986BCB">
            <w:pPr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และบริษัทร่วม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080" w:type="dxa"/>
            <w:vAlign w:val="bottom"/>
          </w:tcPr>
          <w:p w14:paraId="1A6E7ED8" w14:textId="16276158" w:rsidR="00986BCB" w:rsidRPr="00F53688" w:rsidRDefault="008E32D9" w:rsidP="00D5104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625</w:t>
            </w:r>
          </w:p>
        </w:tc>
        <w:tc>
          <w:tcPr>
            <w:tcW w:w="180" w:type="dxa"/>
            <w:vAlign w:val="bottom"/>
          </w:tcPr>
          <w:p w14:paraId="1C04E702" w14:textId="77777777" w:rsidR="00986BCB" w:rsidRPr="00F53688" w:rsidRDefault="00986BCB" w:rsidP="00986BC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1EF698" w14:textId="191ADB9D" w:rsidR="00986BCB" w:rsidRPr="00F53688" w:rsidRDefault="00986BCB" w:rsidP="00D510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542</w:t>
            </w:r>
          </w:p>
        </w:tc>
        <w:tc>
          <w:tcPr>
            <w:tcW w:w="180" w:type="dxa"/>
            <w:vAlign w:val="bottom"/>
          </w:tcPr>
          <w:p w14:paraId="55E6E7E7" w14:textId="77777777" w:rsidR="00986BCB" w:rsidRPr="00F53688" w:rsidRDefault="00986BCB" w:rsidP="00D5104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65B7C17" w14:textId="04DC8EC6" w:rsidR="00986BCB" w:rsidRPr="00F53688" w:rsidRDefault="008E32D9" w:rsidP="00986B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1,235</w:t>
            </w:r>
          </w:p>
        </w:tc>
        <w:tc>
          <w:tcPr>
            <w:tcW w:w="180" w:type="dxa"/>
            <w:vAlign w:val="bottom"/>
          </w:tcPr>
          <w:p w14:paraId="4EB42970" w14:textId="77777777" w:rsidR="00986BCB" w:rsidRPr="00F53688" w:rsidRDefault="00986BCB" w:rsidP="00986BC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A69888" w14:textId="17FC7103" w:rsidR="00986BCB" w:rsidRPr="00F53688" w:rsidRDefault="00986BCB" w:rsidP="00FB02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174</w:t>
            </w:r>
          </w:p>
        </w:tc>
      </w:tr>
      <w:tr w:rsidR="00986BCB" w:rsidRPr="00F53688" w14:paraId="77A2D866" w14:textId="77777777" w:rsidTr="00FB02CF">
        <w:trPr>
          <w:cantSplit/>
        </w:trPr>
        <w:tc>
          <w:tcPr>
            <w:tcW w:w="4770" w:type="dxa"/>
          </w:tcPr>
          <w:p w14:paraId="43CC8620" w14:textId="77777777" w:rsidR="00986BCB" w:rsidRPr="00F53688" w:rsidRDefault="00986BCB" w:rsidP="00986BCB">
            <w:pPr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080" w:type="dxa"/>
          </w:tcPr>
          <w:p w14:paraId="18425723" w14:textId="77777777" w:rsidR="00986BCB" w:rsidRPr="00F53688" w:rsidRDefault="00986BCB" w:rsidP="00D5104A">
            <w:pPr>
              <w:pStyle w:val="acctfourfigures"/>
              <w:tabs>
                <w:tab w:val="clear" w:pos="765"/>
                <w:tab w:val="decimal" w:pos="641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15A791" w14:textId="77777777" w:rsidR="00986BCB" w:rsidRPr="00F53688" w:rsidRDefault="00986BCB" w:rsidP="00986B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CA34F4" w14:textId="77777777" w:rsidR="00986BCB" w:rsidRPr="00F53688" w:rsidRDefault="00986BCB" w:rsidP="00D5104A">
            <w:pPr>
              <w:pStyle w:val="acctfourfigures"/>
              <w:tabs>
                <w:tab w:val="clear" w:pos="765"/>
                <w:tab w:val="decimal" w:pos="731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5E2EDD" w14:textId="77777777" w:rsidR="00986BCB" w:rsidRPr="00F53688" w:rsidRDefault="00986BCB" w:rsidP="00986B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388CEF" w14:textId="77777777" w:rsidR="00986BCB" w:rsidRPr="00F53688" w:rsidRDefault="00986BCB" w:rsidP="00986BC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836C96" w14:textId="77777777" w:rsidR="00986BCB" w:rsidRPr="00F53688" w:rsidRDefault="00986BCB" w:rsidP="00986B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E9A670" w14:textId="77777777" w:rsidR="00986BCB" w:rsidRPr="00F53688" w:rsidRDefault="00986BCB" w:rsidP="00FB02C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BCB" w:rsidRPr="00F53688" w14:paraId="5C826087" w14:textId="77777777" w:rsidTr="00FB02CF">
        <w:trPr>
          <w:cantSplit/>
        </w:trPr>
        <w:tc>
          <w:tcPr>
            <w:tcW w:w="4770" w:type="dxa"/>
          </w:tcPr>
          <w:p w14:paraId="3D54A65C" w14:textId="77777777" w:rsidR="00986BCB" w:rsidRPr="00F53688" w:rsidRDefault="00986BCB" w:rsidP="00986BCB">
            <w:pPr>
              <w:ind w:left="101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5368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080" w:type="dxa"/>
          </w:tcPr>
          <w:p w14:paraId="737EE113" w14:textId="7FCE2ADB" w:rsidR="00986BCB" w:rsidRPr="00F53688" w:rsidRDefault="008E32D9" w:rsidP="00D5104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180" w:type="dxa"/>
          </w:tcPr>
          <w:p w14:paraId="658D84F2" w14:textId="77777777" w:rsidR="00986BCB" w:rsidRPr="00F53688" w:rsidRDefault="00986BCB" w:rsidP="00986B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321940" w14:textId="3667DC52" w:rsidR="00986BCB" w:rsidRPr="00F53688" w:rsidRDefault="00986BCB" w:rsidP="00D510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536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79FF5DD9" w14:textId="77777777" w:rsidR="00986BCB" w:rsidRPr="00F53688" w:rsidRDefault="00986BCB" w:rsidP="00986B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C0577A" w14:textId="1C5DED8A" w:rsidR="00986BCB" w:rsidRPr="00F53688" w:rsidRDefault="008E32D9" w:rsidP="00986BC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180" w:type="dxa"/>
          </w:tcPr>
          <w:p w14:paraId="71E8BC42" w14:textId="77777777" w:rsidR="00986BCB" w:rsidRPr="00F53688" w:rsidRDefault="00986BCB" w:rsidP="00986B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8B211F" w14:textId="4A883464" w:rsidR="00986BCB" w:rsidRPr="00F53688" w:rsidRDefault="00986BCB" w:rsidP="00FB02C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536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</w:p>
        </w:tc>
      </w:tr>
      <w:tr w:rsidR="00986BCB" w:rsidRPr="00F53688" w14:paraId="7A2C6E6B" w14:textId="77777777" w:rsidTr="00FB02CF">
        <w:trPr>
          <w:cantSplit/>
        </w:trPr>
        <w:tc>
          <w:tcPr>
            <w:tcW w:w="4770" w:type="dxa"/>
          </w:tcPr>
          <w:p w14:paraId="10BDF2B6" w14:textId="77777777" w:rsidR="00986BCB" w:rsidRPr="00F53688" w:rsidRDefault="00986BCB" w:rsidP="00986BCB">
            <w:pPr>
              <w:ind w:left="101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5368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5368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F536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F5368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F536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F53688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14F786" w14:textId="234F151D" w:rsidR="00986BCB" w:rsidRPr="00F53688" w:rsidRDefault="008E32D9" w:rsidP="00D5104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180" w:type="dxa"/>
          </w:tcPr>
          <w:p w14:paraId="5968AD7D" w14:textId="77777777" w:rsidR="00986BCB" w:rsidRPr="00F53688" w:rsidRDefault="00986BCB" w:rsidP="00986B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D47E23" w14:textId="497BF7CD" w:rsidR="00986BCB" w:rsidRPr="00F53688" w:rsidRDefault="00986BCB" w:rsidP="00D510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Pr="00F5368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5F7C381" w14:textId="77777777" w:rsidR="00986BCB" w:rsidRPr="00F53688" w:rsidRDefault="00986BCB" w:rsidP="00986B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140DF1" w14:textId="5A6E9608" w:rsidR="00986BCB" w:rsidRPr="00F53688" w:rsidRDefault="008E32D9" w:rsidP="00986BC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567CDD7" w14:textId="77777777" w:rsidR="00986BCB" w:rsidRPr="00F53688" w:rsidRDefault="00986BCB" w:rsidP="00986B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506B2C" w14:textId="664EB1EC" w:rsidR="00986BCB" w:rsidRPr="00F53688" w:rsidRDefault="00986BCB" w:rsidP="00FB02C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6BCB" w:rsidRPr="00F53688" w14:paraId="07FE0C03" w14:textId="77777777" w:rsidTr="00FB02CF">
        <w:trPr>
          <w:cantSplit/>
        </w:trPr>
        <w:tc>
          <w:tcPr>
            <w:tcW w:w="4770" w:type="dxa"/>
          </w:tcPr>
          <w:p w14:paraId="1594ED65" w14:textId="77777777" w:rsidR="00986BCB" w:rsidRPr="00F53688" w:rsidRDefault="00986BCB" w:rsidP="00986BCB">
            <w:pPr>
              <w:ind w:left="101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5368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กำไรเบ็ดเสร็จรวม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63EC2C" w14:textId="192F5C70" w:rsidR="00986BCB" w:rsidRPr="00F53688" w:rsidRDefault="00484AE3" w:rsidP="00D5104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180" w:type="dxa"/>
          </w:tcPr>
          <w:p w14:paraId="4D681B77" w14:textId="77777777" w:rsidR="00986BCB" w:rsidRPr="00F53688" w:rsidRDefault="00986BCB" w:rsidP="00986BC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F28903" w14:textId="33DE4E49" w:rsidR="00986BCB" w:rsidRPr="00F53688" w:rsidRDefault="00986BCB" w:rsidP="00D510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</w:t>
            </w:r>
          </w:p>
        </w:tc>
        <w:tc>
          <w:tcPr>
            <w:tcW w:w="180" w:type="dxa"/>
          </w:tcPr>
          <w:p w14:paraId="4C7EF754" w14:textId="77777777" w:rsidR="00986BCB" w:rsidRPr="00F53688" w:rsidRDefault="00986BCB" w:rsidP="00986BC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E3370B" w14:textId="425CEBAB" w:rsidR="00986BCB" w:rsidRPr="00F53688" w:rsidRDefault="00484AE3" w:rsidP="00986BCB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180" w:type="dxa"/>
          </w:tcPr>
          <w:p w14:paraId="50C37F8E" w14:textId="77777777" w:rsidR="00986BCB" w:rsidRPr="00F53688" w:rsidRDefault="00986BCB" w:rsidP="00986BC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014D43" w14:textId="740CA384" w:rsidR="00986BCB" w:rsidRPr="00F53688" w:rsidRDefault="00986BCB" w:rsidP="00FB02C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141</w:t>
            </w:r>
          </w:p>
        </w:tc>
      </w:tr>
    </w:tbl>
    <w:p w14:paraId="381F8E8E" w14:textId="77777777" w:rsidR="00726EEE" w:rsidRPr="00F53688" w:rsidRDefault="00726EEE" w:rsidP="00726EEE">
      <w:pPr>
        <w:pStyle w:val="block"/>
        <w:spacing w:after="0" w:line="240" w:lineRule="atLeast"/>
        <w:ind w:left="360"/>
        <w:rPr>
          <w:rFonts w:asciiTheme="majorBidi" w:hAnsiTheme="majorBidi" w:cstheme="majorBidi"/>
          <w:sz w:val="18"/>
          <w:szCs w:val="18"/>
          <w:lang w:val="en-US"/>
        </w:rPr>
      </w:pPr>
    </w:p>
    <w:p w14:paraId="2DACB1A8" w14:textId="77777777" w:rsidR="00802801" w:rsidRPr="00F53688" w:rsidRDefault="00802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53688">
        <w:rPr>
          <w:rFonts w:ascii="Angsana New" w:hAnsi="Angsana New"/>
          <w:b/>
          <w:bCs/>
          <w:sz w:val="30"/>
          <w:szCs w:val="30"/>
        </w:rPr>
        <w:br w:type="page"/>
      </w:r>
    </w:p>
    <w:p w14:paraId="55284C3A" w14:textId="6AB937E9" w:rsidR="00DE151E" w:rsidRPr="00F53688" w:rsidRDefault="007F0795" w:rsidP="00062D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F53688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B17D29" w:rsidRPr="00F53688">
        <w:rPr>
          <w:rFonts w:ascii="Angsana New" w:hAnsi="Angsana New"/>
          <w:b/>
          <w:bCs/>
          <w:sz w:val="30"/>
          <w:szCs w:val="30"/>
        </w:rPr>
        <w:t>4</w:t>
      </w:r>
      <w:r w:rsidR="00DE151E" w:rsidRPr="00F53688">
        <w:rPr>
          <w:rFonts w:ascii="Angsana New" w:hAnsi="Angsana New"/>
          <w:b/>
          <w:bCs/>
          <w:sz w:val="30"/>
          <w:szCs w:val="30"/>
        </w:rPr>
        <w:tab/>
      </w:r>
      <w:r w:rsidR="00DE151E" w:rsidRPr="00F53688">
        <w:rPr>
          <w:rFonts w:ascii="Angsana New" w:hAnsi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060130E1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378"/>
        <w:gridCol w:w="942"/>
        <w:gridCol w:w="1080"/>
        <w:gridCol w:w="270"/>
        <w:gridCol w:w="990"/>
        <w:gridCol w:w="270"/>
        <w:gridCol w:w="1080"/>
        <w:gridCol w:w="270"/>
        <w:gridCol w:w="990"/>
      </w:tblGrid>
      <w:tr w:rsidR="00DE151E" w:rsidRPr="00F53688" w14:paraId="0CFA99F4" w14:textId="77777777" w:rsidTr="00DB71F3">
        <w:trPr>
          <w:tblHeader/>
        </w:trPr>
        <w:tc>
          <w:tcPr>
            <w:tcW w:w="3378" w:type="dxa"/>
          </w:tcPr>
          <w:p w14:paraId="76BCD91D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2" w:type="dxa"/>
          </w:tcPr>
          <w:p w14:paraId="45E22246" w14:textId="77777777" w:rsidR="00DE151E" w:rsidRPr="00F53688" w:rsidRDefault="00DE151E" w:rsidP="00AF62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0F49B146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F5368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92275BE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A0BAD0C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5368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85E9D" w:rsidRPr="00F53688" w14:paraId="1C01FEF3" w14:textId="77777777" w:rsidTr="00DB71F3">
        <w:trPr>
          <w:tblHeader/>
        </w:trPr>
        <w:tc>
          <w:tcPr>
            <w:tcW w:w="3378" w:type="dxa"/>
          </w:tcPr>
          <w:p w14:paraId="04F0CB09" w14:textId="77777777" w:rsidR="00A85E9D" w:rsidRPr="00F53688" w:rsidRDefault="00A85E9D" w:rsidP="00AF6226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42" w:type="dxa"/>
          </w:tcPr>
          <w:p w14:paraId="24A9BDE3" w14:textId="77777777" w:rsidR="00A85E9D" w:rsidRPr="00F53688" w:rsidRDefault="00A85E9D" w:rsidP="00AF62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</w:tcPr>
          <w:p w14:paraId="1EE667FC" w14:textId="61CF0035" w:rsidR="00A85E9D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8300312" w14:textId="77777777" w:rsidR="00A85E9D" w:rsidRPr="00F53688" w:rsidRDefault="00A85E9D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F278D2" w14:textId="3D7EE5A8" w:rsidR="00A85E9D" w:rsidRPr="00F53688" w:rsidRDefault="00986BCB" w:rsidP="00A85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5511DB5E" w14:textId="77777777" w:rsidR="00A85E9D" w:rsidRPr="00F53688" w:rsidRDefault="00A85E9D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97F24" w14:textId="7110A69C" w:rsidR="00A85E9D" w:rsidRPr="00F53688" w:rsidRDefault="007F0795" w:rsidP="00C4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986BCB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22F4153" w14:textId="77777777" w:rsidR="00A85E9D" w:rsidRPr="00F53688" w:rsidRDefault="00A85E9D" w:rsidP="00C4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E9DE4C" w14:textId="7A1B9155" w:rsidR="00A85E9D" w:rsidRPr="00F53688" w:rsidRDefault="00986BCB" w:rsidP="00C4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85E9D" w:rsidRPr="00F53688" w14:paraId="376FA56A" w14:textId="77777777" w:rsidTr="00DB71F3">
        <w:trPr>
          <w:tblHeader/>
        </w:trPr>
        <w:tc>
          <w:tcPr>
            <w:tcW w:w="3378" w:type="dxa"/>
          </w:tcPr>
          <w:p w14:paraId="139E7524" w14:textId="77777777" w:rsidR="00A85E9D" w:rsidRPr="00F53688" w:rsidRDefault="00A85E9D" w:rsidP="00AF622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42" w:type="dxa"/>
          </w:tcPr>
          <w:p w14:paraId="410096C8" w14:textId="77777777" w:rsidR="00A85E9D" w:rsidRPr="00F53688" w:rsidRDefault="00A85E9D" w:rsidP="00AF62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4EA5530B" w14:textId="77777777" w:rsidR="00A85E9D" w:rsidRPr="00F53688" w:rsidRDefault="00A85E9D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85E9D" w:rsidRPr="00F53688" w14:paraId="350C3F7F" w14:textId="77777777" w:rsidTr="00DB71F3">
        <w:tc>
          <w:tcPr>
            <w:tcW w:w="3378" w:type="dxa"/>
          </w:tcPr>
          <w:p w14:paraId="512993DF" w14:textId="77777777" w:rsidR="00A85E9D" w:rsidRPr="00F53688" w:rsidRDefault="00A85E9D" w:rsidP="00062DB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42" w:type="dxa"/>
          </w:tcPr>
          <w:p w14:paraId="431AACFA" w14:textId="77777777" w:rsidR="00A85E9D" w:rsidRPr="00F53688" w:rsidRDefault="00A85E9D" w:rsidP="00AF62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AB9ED" w14:textId="77777777" w:rsidR="00A85E9D" w:rsidRPr="00F53688" w:rsidRDefault="00A85E9D" w:rsidP="00AF62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BA166" w14:textId="77777777" w:rsidR="00A85E9D" w:rsidRPr="00F53688" w:rsidRDefault="00A85E9D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A1B99E7" w14:textId="77777777" w:rsidR="00A85E9D" w:rsidRPr="00F53688" w:rsidRDefault="00A85E9D" w:rsidP="00AF62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EBF035" w14:textId="77777777" w:rsidR="00A85E9D" w:rsidRPr="00F53688" w:rsidRDefault="00A85E9D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6B116B" w14:textId="77777777" w:rsidR="00A85E9D" w:rsidRPr="00F53688" w:rsidRDefault="00A85E9D" w:rsidP="00AF62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832DB" w14:textId="77777777" w:rsidR="00A85E9D" w:rsidRPr="00F53688" w:rsidRDefault="00A85E9D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313AE22" w14:textId="77777777" w:rsidR="00A85E9D" w:rsidRPr="00F53688" w:rsidRDefault="00A85E9D" w:rsidP="00AF622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86BCB" w:rsidRPr="00F53688" w14:paraId="2C3F6AD9" w14:textId="77777777" w:rsidTr="00DB71F3">
        <w:tc>
          <w:tcPr>
            <w:tcW w:w="3378" w:type="dxa"/>
          </w:tcPr>
          <w:p w14:paraId="31ECA941" w14:textId="5795B811" w:rsidR="00986BCB" w:rsidRPr="00F53688" w:rsidRDefault="00986BCB" w:rsidP="00986BC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42" w:type="dxa"/>
          </w:tcPr>
          <w:p w14:paraId="5F25EC57" w14:textId="77777777" w:rsidR="00986BCB" w:rsidRPr="00F53688" w:rsidRDefault="00986BCB" w:rsidP="00986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E8BB9E" w14:textId="2AF43E02" w:rsidR="00986BCB" w:rsidRPr="00F53688" w:rsidRDefault="001011A4" w:rsidP="00986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103</w:t>
            </w:r>
          </w:p>
        </w:tc>
        <w:tc>
          <w:tcPr>
            <w:tcW w:w="270" w:type="dxa"/>
          </w:tcPr>
          <w:p w14:paraId="17727976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DAA6E46" w14:textId="651B4725" w:rsidR="00986BCB" w:rsidRPr="00F53688" w:rsidRDefault="00986BCB" w:rsidP="00986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</w:tcPr>
          <w:p w14:paraId="2E553511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E1AB83" w14:textId="7488D9ED" w:rsidR="00986BCB" w:rsidRPr="00F53688" w:rsidRDefault="001011A4" w:rsidP="00986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1,111</w:t>
            </w:r>
          </w:p>
        </w:tc>
        <w:tc>
          <w:tcPr>
            <w:tcW w:w="270" w:type="dxa"/>
          </w:tcPr>
          <w:p w14:paraId="0D7D8E5E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4CB7475" w14:textId="33FF9980" w:rsidR="00986BCB" w:rsidRPr="00F53688" w:rsidRDefault="00986BCB" w:rsidP="00986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097</w:t>
            </w:r>
          </w:p>
        </w:tc>
      </w:tr>
      <w:tr w:rsidR="00986BCB" w:rsidRPr="00F53688" w14:paraId="48DA53AD" w14:textId="77777777" w:rsidTr="00DB71F3">
        <w:tc>
          <w:tcPr>
            <w:tcW w:w="3378" w:type="dxa"/>
          </w:tcPr>
          <w:p w14:paraId="17F2BF1B" w14:textId="3EA0A572" w:rsidR="00986BCB" w:rsidRPr="00F53688" w:rsidRDefault="00986BCB" w:rsidP="00986BC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โอนจากที่ดิน อาคารและอุปกรณ์</w:t>
            </w:r>
            <w:r w:rsidR="00700314"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942" w:type="dxa"/>
          </w:tcPr>
          <w:p w14:paraId="569A3218" w14:textId="6C46C32E" w:rsidR="00986BCB" w:rsidRPr="00F53688" w:rsidRDefault="00986BCB" w:rsidP="00986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4E04AE" w:rsidRPr="00F5368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80A0E7" w14:textId="76FBA91E" w:rsidR="00986BCB" w:rsidRPr="00F53688" w:rsidRDefault="001011A4" w:rsidP="00986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5A9A420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0A09CF" w14:textId="628532FA" w:rsidR="00986BCB" w:rsidRPr="00F53688" w:rsidRDefault="00986BCB" w:rsidP="00986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14272E28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2273D9" w14:textId="411D4C6A" w:rsidR="00986BCB" w:rsidRPr="00F53688" w:rsidRDefault="001011A4" w:rsidP="00986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AC311F7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950B2B" w14:textId="6FB09026" w:rsidR="00986BCB" w:rsidRPr="00F53688" w:rsidRDefault="00986BCB" w:rsidP="00986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</w:p>
        </w:tc>
      </w:tr>
      <w:tr w:rsidR="00986BCB" w:rsidRPr="00F53688" w14:paraId="46DC04E2" w14:textId="77777777" w:rsidTr="00DB71F3">
        <w:tc>
          <w:tcPr>
            <w:tcW w:w="3378" w:type="dxa"/>
          </w:tcPr>
          <w:p w14:paraId="7AC8F2A1" w14:textId="61F837CA" w:rsidR="00986BCB" w:rsidRPr="00F53688" w:rsidRDefault="00986BCB" w:rsidP="00986BC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2" w:type="dxa"/>
          </w:tcPr>
          <w:p w14:paraId="0A110214" w14:textId="77777777" w:rsidR="00986BCB" w:rsidRPr="00F53688" w:rsidRDefault="00986BCB" w:rsidP="00986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8968D8" w14:textId="2F93CE4C" w:rsidR="00986BCB" w:rsidRPr="00F53688" w:rsidRDefault="001011A4" w:rsidP="00986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103</w:t>
            </w:r>
          </w:p>
        </w:tc>
        <w:tc>
          <w:tcPr>
            <w:tcW w:w="270" w:type="dxa"/>
          </w:tcPr>
          <w:p w14:paraId="37880D6C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977B1BC" w14:textId="2B01872D" w:rsidR="00986BCB" w:rsidRPr="00F53688" w:rsidRDefault="00986BCB" w:rsidP="00986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Pr="00F53688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FEA80C3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25AC8A0" w14:textId="1C0946F7" w:rsidR="00986BCB" w:rsidRPr="00F53688" w:rsidRDefault="001011A4" w:rsidP="00986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1,111</w:t>
            </w:r>
          </w:p>
        </w:tc>
        <w:tc>
          <w:tcPr>
            <w:tcW w:w="270" w:type="dxa"/>
          </w:tcPr>
          <w:p w14:paraId="4FCF91D8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91ADEA3" w14:textId="6396FB09" w:rsidR="00986BCB" w:rsidRPr="00F53688" w:rsidRDefault="00986BCB" w:rsidP="00986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1,111</w:t>
            </w:r>
          </w:p>
        </w:tc>
      </w:tr>
      <w:tr w:rsidR="00986BCB" w:rsidRPr="00F53688" w14:paraId="37EBA61C" w14:textId="77777777" w:rsidTr="00DB71F3">
        <w:tc>
          <w:tcPr>
            <w:tcW w:w="3378" w:type="dxa"/>
          </w:tcPr>
          <w:p w14:paraId="01B41AA3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42" w:type="dxa"/>
          </w:tcPr>
          <w:p w14:paraId="756E8C18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016D5B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70" w:type="dxa"/>
          </w:tcPr>
          <w:p w14:paraId="2ACD178C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90D2762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70" w:type="dxa"/>
          </w:tcPr>
          <w:p w14:paraId="28ACA60E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6B3D8F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70" w:type="dxa"/>
          </w:tcPr>
          <w:p w14:paraId="67253B96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6BE2E2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</w:tr>
      <w:tr w:rsidR="00986BCB" w:rsidRPr="00F53688" w14:paraId="0F324AE8" w14:textId="77777777" w:rsidTr="00DB71F3">
        <w:tc>
          <w:tcPr>
            <w:tcW w:w="3378" w:type="dxa"/>
          </w:tcPr>
          <w:p w14:paraId="665047E0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42" w:type="dxa"/>
          </w:tcPr>
          <w:p w14:paraId="30E2560F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0C56B0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52668497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1F96900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DFE2B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4C70F2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5A5AB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0015BFA" w14:textId="77777777" w:rsidR="00986BCB" w:rsidRPr="00F53688" w:rsidRDefault="00986BCB" w:rsidP="00986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1011A4" w:rsidRPr="00F53688" w14:paraId="19E2A374" w14:textId="77777777" w:rsidTr="00DB71F3">
        <w:tc>
          <w:tcPr>
            <w:tcW w:w="3378" w:type="dxa"/>
          </w:tcPr>
          <w:p w14:paraId="17706BE4" w14:textId="4F9744E0" w:rsidR="001011A4" w:rsidRPr="00F53688" w:rsidRDefault="001011A4" w:rsidP="001011A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42" w:type="dxa"/>
          </w:tcPr>
          <w:p w14:paraId="4EE7D9DA" w14:textId="77777777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9D59BC" w14:textId="545E10C0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885D75" w14:textId="77777777" w:rsidR="001011A4" w:rsidRPr="00F53688" w:rsidRDefault="001011A4" w:rsidP="0010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4763B62" w14:textId="74AB8177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D0C4F7" w14:textId="77777777" w:rsidR="001011A4" w:rsidRPr="00F53688" w:rsidRDefault="001011A4" w:rsidP="0010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211192" w14:textId="4AFB7D64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(11)</w:t>
            </w:r>
          </w:p>
        </w:tc>
        <w:tc>
          <w:tcPr>
            <w:tcW w:w="270" w:type="dxa"/>
          </w:tcPr>
          <w:p w14:paraId="59ABDFB6" w14:textId="77777777" w:rsidR="001011A4" w:rsidRPr="00F53688" w:rsidRDefault="001011A4" w:rsidP="0010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1B22282" w14:textId="32298494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(11)</w:t>
            </w:r>
          </w:p>
        </w:tc>
      </w:tr>
      <w:tr w:rsidR="001011A4" w:rsidRPr="00F53688" w14:paraId="0A6C2F3B" w14:textId="77777777" w:rsidTr="00DB71F3">
        <w:tc>
          <w:tcPr>
            <w:tcW w:w="3378" w:type="dxa"/>
          </w:tcPr>
          <w:p w14:paraId="26A564E5" w14:textId="6A914120" w:rsidR="001011A4" w:rsidRPr="00F53688" w:rsidRDefault="001011A4" w:rsidP="001011A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42" w:type="dxa"/>
          </w:tcPr>
          <w:p w14:paraId="321C712B" w14:textId="77777777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2E5F82" w14:textId="37B5791B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612AC61" w14:textId="77777777" w:rsidR="001011A4" w:rsidRPr="00F53688" w:rsidRDefault="001011A4" w:rsidP="0010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56C013F" w14:textId="7292B44E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B78990A" w14:textId="77777777" w:rsidR="001011A4" w:rsidRPr="00F53688" w:rsidRDefault="001011A4" w:rsidP="0010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93F597" w14:textId="2D0643AA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3417D59" w14:textId="77777777" w:rsidR="001011A4" w:rsidRPr="00F53688" w:rsidRDefault="001011A4" w:rsidP="0010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2726A7D" w14:textId="7DCFE25A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1011A4" w:rsidRPr="00F53688" w14:paraId="79772E1F" w14:textId="77777777" w:rsidTr="00DB71F3">
        <w:tc>
          <w:tcPr>
            <w:tcW w:w="3378" w:type="dxa"/>
          </w:tcPr>
          <w:p w14:paraId="735C9A89" w14:textId="77777777" w:rsidR="001011A4" w:rsidRPr="00F53688" w:rsidRDefault="001011A4" w:rsidP="001011A4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</w:tcPr>
          <w:p w14:paraId="42A16B23" w14:textId="77777777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97F0CF" w14:textId="77777777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0FE1FE5" w14:textId="77777777" w:rsidR="001011A4" w:rsidRPr="00F53688" w:rsidRDefault="001011A4" w:rsidP="0010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1A8734" w14:textId="77777777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4C1CF32" w14:textId="77777777" w:rsidR="001011A4" w:rsidRPr="00F53688" w:rsidRDefault="001011A4" w:rsidP="0010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36B44A" w14:textId="77777777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FAF4FEE" w14:textId="77777777" w:rsidR="001011A4" w:rsidRPr="00F53688" w:rsidRDefault="001011A4" w:rsidP="0010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9A1727" w14:textId="77777777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011A4" w:rsidRPr="00F53688" w14:paraId="7B36FC75" w14:textId="77777777" w:rsidTr="00DB71F3">
        <w:tc>
          <w:tcPr>
            <w:tcW w:w="3378" w:type="dxa"/>
          </w:tcPr>
          <w:p w14:paraId="6C315E4F" w14:textId="77777777" w:rsidR="001011A4" w:rsidRPr="00F53688" w:rsidRDefault="001011A4" w:rsidP="001011A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42" w:type="dxa"/>
          </w:tcPr>
          <w:p w14:paraId="3CFBF110" w14:textId="77777777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5BD01A" w14:textId="77777777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B2E64" w14:textId="77777777" w:rsidR="001011A4" w:rsidRPr="00F53688" w:rsidRDefault="001011A4" w:rsidP="0010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03F8DF8" w14:textId="77777777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361C30" w14:textId="77777777" w:rsidR="001011A4" w:rsidRPr="00F53688" w:rsidRDefault="001011A4" w:rsidP="0010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E44703" w14:textId="77777777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851562" w14:textId="77777777" w:rsidR="001011A4" w:rsidRPr="00F53688" w:rsidRDefault="001011A4" w:rsidP="0010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7921B88" w14:textId="77777777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011A4" w:rsidRPr="00F53688" w14:paraId="472A1E25" w14:textId="77777777" w:rsidTr="00DB71F3">
        <w:tc>
          <w:tcPr>
            <w:tcW w:w="3378" w:type="dxa"/>
          </w:tcPr>
          <w:p w14:paraId="077FFC5C" w14:textId="73E3344C" w:rsidR="001011A4" w:rsidRPr="00F53688" w:rsidRDefault="001011A4" w:rsidP="001011A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42" w:type="dxa"/>
          </w:tcPr>
          <w:p w14:paraId="5400FF9B" w14:textId="77777777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55AC143" w14:textId="72F9DB9A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103</w:t>
            </w:r>
          </w:p>
        </w:tc>
        <w:tc>
          <w:tcPr>
            <w:tcW w:w="270" w:type="dxa"/>
          </w:tcPr>
          <w:p w14:paraId="45B50D04" w14:textId="77777777" w:rsidR="001011A4" w:rsidRPr="00F53688" w:rsidRDefault="001011A4" w:rsidP="0010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DC13EF3" w14:textId="011BFAC4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</w:tcPr>
          <w:p w14:paraId="0998CAB8" w14:textId="77777777" w:rsidR="001011A4" w:rsidRPr="00F53688" w:rsidRDefault="001011A4" w:rsidP="0010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5A5B189" w14:textId="645E9E88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1,100</w:t>
            </w:r>
          </w:p>
        </w:tc>
        <w:tc>
          <w:tcPr>
            <w:tcW w:w="270" w:type="dxa"/>
          </w:tcPr>
          <w:p w14:paraId="0098B38F" w14:textId="77777777" w:rsidR="001011A4" w:rsidRPr="00F53688" w:rsidRDefault="001011A4" w:rsidP="0010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D2D1FCE" w14:textId="2B2B8691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086</w:t>
            </w:r>
          </w:p>
        </w:tc>
      </w:tr>
      <w:tr w:rsidR="001011A4" w:rsidRPr="00F53688" w14:paraId="26D1784F" w14:textId="77777777" w:rsidTr="00DB71F3">
        <w:trPr>
          <w:trHeight w:val="305"/>
        </w:trPr>
        <w:tc>
          <w:tcPr>
            <w:tcW w:w="3378" w:type="dxa"/>
          </w:tcPr>
          <w:p w14:paraId="35D33DA5" w14:textId="7C7B026F" w:rsidR="001011A4" w:rsidRPr="00F53688" w:rsidRDefault="001011A4" w:rsidP="001011A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942" w:type="dxa"/>
          </w:tcPr>
          <w:p w14:paraId="03F0B25F" w14:textId="77777777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3F7884E" w14:textId="766AA7F1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103</w:t>
            </w:r>
          </w:p>
        </w:tc>
        <w:tc>
          <w:tcPr>
            <w:tcW w:w="270" w:type="dxa"/>
          </w:tcPr>
          <w:p w14:paraId="0A34EF1B" w14:textId="77777777" w:rsidR="001011A4" w:rsidRPr="00F53688" w:rsidRDefault="001011A4" w:rsidP="0010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2BC59F53" w14:textId="296FF05F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70" w:type="dxa"/>
          </w:tcPr>
          <w:p w14:paraId="577DF5B0" w14:textId="77777777" w:rsidR="001011A4" w:rsidRPr="00F53688" w:rsidRDefault="001011A4" w:rsidP="0010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647462B" w14:textId="1CF4B614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1,100</w:t>
            </w:r>
          </w:p>
        </w:tc>
        <w:tc>
          <w:tcPr>
            <w:tcW w:w="270" w:type="dxa"/>
          </w:tcPr>
          <w:p w14:paraId="475BA24F" w14:textId="77777777" w:rsidR="001011A4" w:rsidRPr="00F53688" w:rsidRDefault="001011A4" w:rsidP="00101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216E7D81" w14:textId="3FD6237F" w:rsidR="001011A4" w:rsidRPr="00F53688" w:rsidRDefault="001011A4" w:rsidP="001011A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100</w:t>
            </w:r>
          </w:p>
        </w:tc>
      </w:tr>
    </w:tbl>
    <w:p w14:paraId="4D013C40" w14:textId="77777777" w:rsidR="00802801" w:rsidRPr="00F53688" w:rsidRDefault="00802801" w:rsidP="006F7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43713D04" w14:textId="03130B11" w:rsidR="00DE151E" w:rsidRPr="00F53688" w:rsidRDefault="00065C2D" w:rsidP="006F7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Pr="00F53688">
        <w:rPr>
          <w:rFonts w:ascii="Angsana New" w:hAnsi="Angsana New"/>
          <w:sz w:val="24"/>
          <w:szCs w:val="24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ณ</w:t>
      </w:r>
      <w:r w:rsidRPr="00F53688">
        <w:rPr>
          <w:rFonts w:ascii="Angsana New" w:hAnsi="Angsana New"/>
          <w:sz w:val="24"/>
          <w:szCs w:val="24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วันที่</w:t>
      </w:r>
      <w:r w:rsidRPr="00F53688">
        <w:rPr>
          <w:rFonts w:ascii="Angsana New" w:hAnsi="Angsana New"/>
          <w:sz w:val="24"/>
          <w:szCs w:val="24"/>
          <w:cs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Pr="00F53688">
        <w:rPr>
          <w:rFonts w:ascii="Angsana New" w:hAnsi="Angsana New"/>
          <w:sz w:val="24"/>
          <w:szCs w:val="24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ธันวาคม</w:t>
      </w:r>
      <w:r w:rsidRPr="00F53688">
        <w:rPr>
          <w:rFonts w:ascii="Angsana New" w:hAnsi="Angsana New"/>
          <w:sz w:val="24"/>
          <w:szCs w:val="24"/>
          <w:cs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6618B0" w:rsidRPr="00F53688">
        <w:rPr>
          <w:rFonts w:ascii="Angsana New" w:hAnsi="Angsana New"/>
          <w:sz w:val="30"/>
          <w:szCs w:val="30"/>
        </w:rPr>
        <w:t>1</w:t>
      </w:r>
      <w:r w:rsidR="00962472" w:rsidRPr="00F53688">
        <w:rPr>
          <w:rFonts w:ascii="Angsana New" w:hAnsi="Angsana New"/>
          <w:sz w:val="24"/>
          <w:szCs w:val="24"/>
          <w:cs/>
        </w:rPr>
        <w:t xml:space="preserve"> </w:t>
      </w:r>
      <w:r w:rsidR="00962472" w:rsidRPr="00F53688">
        <w:rPr>
          <w:rFonts w:ascii="Angsana New" w:hAnsi="Angsana New"/>
          <w:sz w:val="30"/>
          <w:szCs w:val="30"/>
          <w:cs/>
        </w:rPr>
        <w:t>และ</w:t>
      </w:r>
      <w:r w:rsidR="00962472" w:rsidRPr="00F53688">
        <w:rPr>
          <w:rFonts w:ascii="Angsana New" w:hAnsi="Angsana New"/>
          <w:sz w:val="24"/>
          <w:szCs w:val="24"/>
          <w:cs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25</w:t>
      </w:r>
      <w:r w:rsidR="006618B0" w:rsidRPr="00F53688">
        <w:rPr>
          <w:rFonts w:ascii="Angsana New" w:hAnsi="Angsana New"/>
          <w:sz w:val="30"/>
          <w:szCs w:val="30"/>
        </w:rPr>
        <w:t>60</w:t>
      </w:r>
      <w:r w:rsidRPr="00F53688">
        <w:rPr>
          <w:rFonts w:ascii="Angsana New" w:hAnsi="Angsana New"/>
          <w:sz w:val="24"/>
          <w:szCs w:val="24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ประเมินราคาโดยบริษัทผู้ประเมินอิสระแห่งหนึ่ง โดยพิจารณาราคาตลาดตามเกณฑ์ของสินทรัพย์ที่ใช้งานอยู่ในปัจจุบัน</w:t>
      </w:r>
      <w:r w:rsidR="00D555F3" w:rsidRPr="00F53688">
        <w:rPr>
          <w:rFonts w:ascii="Angsana New" w:hAnsi="Angsana New" w:hint="cs"/>
          <w:sz w:val="30"/>
          <w:szCs w:val="30"/>
          <w:cs/>
        </w:rPr>
        <w:t>และวิธีรายได้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ราคาประเมิน</w:t>
      </w:r>
      <w:r w:rsidR="00D8751E" w:rsidRPr="00F53688">
        <w:rPr>
          <w:rFonts w:ascii="Angsana New" w:hAnsi="Angsana New"/>
          <w:sz w:val="30"/>
          <w:szCs w:val="30"/>
          <w:cs/>
        </w:rPr>
        <w:t>สำหรับกลุ่มบริษัทและบริษัทเป็น</w:t>
      </w:r>
      <w:r w:rsidR="00495625" w:rsidRPr="00F53688">
        <w:rPr>
          <w:rFonts w:ascii="Angsana New" w:hAnsi="Angsana New"/>
          <w:sz w:val="30"/>
          <w:szCs w:val="30"/>
          <w:cs/>
        </w:rPr>
        <w:t>จำนว</w:t>
      </w:r>
      <w:r w:rsidR="00495625" w:rsidRPr="00F53688">
        <w:rPr>
          <w:rFonts w:ascii="Angsana New" w:hAnsi="Angsana New" w:hint="cs"/>
          <w:sz w:val="30"/>
          <w:szCs w:val="30"/>
          <w:cs/>
        </w:rPr>
        <w:t xml:space="preserve">น </w:t>
      </w:r>
      <w:r w:rsidR="001011A4" w:rsidRPr="00F53688">
        <w:rPr>
          <w:rFonts w:ascii="Angsana New" w:hAnsi="Angsana New"/>
          <w:sz w:val="30"/>
          <w:szCs w:val="30"/>
        </w:rPr>
        <w:t>273</w:t>
      </w:r>
      <w:r w:rsidR="00A52155" w:rsidRPr="00F53688">
        <w:rPr>
          <w:rFonts w:ascii="Angsana New" w:hAnsi="Angsana New"/>
          <w:sz w:val="30"/>
          <w:szCs w:val="30"/>
        </w:rPr>
        <w:t xml:space="preserve"> </w:t>
      </w:r>
      <w:r w:rsidR="00A52155" w:rsidRPr="00F53688">
        <w:rPr>
          <w:rFonts w:ascii="Angsana New" w:hAnsi="Angsana New"/>
          <w:sz w:val="30"/>
          <w:szCs w:val="30"/>
          <w:cs/>
        </w:rPr>
        <w:t>ล้านบาท</w:t>
      </w:r>
      <w:r w:rsidR="00A52155" w:rsidRPr="00F53688">
        <w:rPr>
          <w:rFonts w:ascii="Angsana New" w:hAnsi="Angsana New"/>
          <w:sz w:val="28"/>
          <w:szCs w:val="28"/>
        </w:rPr>
        <w:t xml:space="preserve"> </w:t>
      </w:r>
      <w:r w:rsidR="00A52155" w:rsidRPr="00F53688">
        <w:rPr>
          <w:rFonts w:ascii="Angsana New" w:hAnsi="Angsana New"/>
          <w:sz w:val="30"/>
          <w:szCs w:val="30"/>
          <w:cs/>
        </w:rPr>
        <w:t>และ</w:t>
      </w:r>
      <w:r w:rsidR="00495625" w:rsidRPr="00F53688">
        <w:rPr>
          <w:rFonts w:ascii="Angsana New" w:hAnsi="Angsana New"/>
          <w:sz w:val="28"/>
          <w:szCs w:val="28"/>
        </w:rPr>
        <w:t xml:space="preserve"> </w:t>
      </w:r>
      <w:r w:rsidR="001011A4" w:rsidRPr="00F53688">
        <w:rPr>
          <w:rFonts w:ascii="Angsana New" w:hAnsi="Angsana New"/>
          <w:sz w:val="30"/>
          <w:szCs w:val="30"/>
        </w:rPr>
        <w:t>1,764</w:t>
      </w:r>
      <w:r w:rsidR="00495625" w:rsidRPr="00F53688">
        <w:rPr>
          <w:rFonts w:ascii="Angsana New" w:hAnsi="Angsana New"/>
          <w:sz w:val="28"/>
          <w:szCs w:val="28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ล้านบาท</w:t>
      </w:r>
      <w:r w:rsidRPr="00F53688">
        <w:rPr>
          <w:rFonts w:ascii="Angsana New" w:hAnsi="Angsana New"/>
          <w:sz w:val="28"/>
          <w:szCs w:val="28"/>
          <w:cs/>
        </w:rPr>
        <w:t xml:space="preserve"> </w:t>
      </w:r>
      <w:r w:rsidR="00A52155" w:rsidRPr="00F53688">
        <w:rPr>
          <w:rFonts w:ascii="Angsana New" w:hAnsi="Angsana New"/>
          <w:sz w:val="30"/>
          <w:szCs w:val="30"/>
          <w:cs/>
        </w:rPr>
        <w:t>ตามลำดับ</w:t>
      </w:r>
      <w:r w:rsidR="00203A4C" w:rsidRPr="00F53688">
        <w:rPr>
          <w:rFonts w:ascii="Angsana New" w:hAnsi="Angsana New"/>
          <w:sz w:val="28"/>
          <w:szCs w:val="28"/>
        </w:rPr>
        <w:t xml:space="preserve"> </w:t>
      </w:r>
      <w:r w:rsidRPr="00F53688">
        <w:rPr>
          <w:rFonts w:ascii="Angsana New" w:hAnsi="Angsana New"/>
          <w:i/>
          <w:iCs/>
          <w:sz w:val="30"/>
          <w:szCs w:val="30"/>
          <w:cs/>
        </w:rPr>
        <w:t>(</w:t>
      </w:r>
      <w:r w:rsidR="006618B0" w:rsidRPr="00F53688">
        <w:rPr>
          <w:rFonts w:ascii="Angsana New" w:hAnsi="Angsana New"/>
          <w:i/>
          <w:iCs/>
          <w:sz w:val="30"/>
          <w:szCs w:val="30"/>
        </w:rPr>
        <w:t>2560</w:t>
      </w:r>
      <w:r w:rsidRPr="00F53688">
        <w:rPr>
          <w:rFonts w:ascii="Angsana New" w:hAnsi="Angsana New"/>
          <w:i/>
          <w:iCs/>
          <w:sz w:val="30"/>
          <w:szCs w:val="30"/>
        </w:rPr>
        <w:t>:</w:t>
      </w:r>
      <w:r w:rsidRPr="00F53688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7F0795" w:rsidRPr="00F53688">
        <w:rPr>
          <w:rFonts w:ascii="Angsana New" w:hAnsi="Angsana New"/>
          <w:i/>
          <w:iCs/>
          <w:sz w:val="30"/>
          <w:szCs w:val="30"/>
        </w:rPr>
        <w:t>2</w:t>
      </w:r>
      <w:r w:rsidR="006618B0" w:rsidRPr="00F53688">
        <w:rPr>
          <w:rFonts w:ascii="Angsana New" w:hAnsi="Angsana New"/>
          <w:i/>
          <w:iCs/>
          <w:sz w:val="30"/>
          <w:szCs w:val="30"/>
        </w:rPr>
        <w:t>73</w:t>
      </w:r>
      <w:r w:rsidR="00A52155" w:rsidRPr="00F53688">
        <w:rPr>
          <w:rFonts w:ascii="Angsana New" w:hAnsi="Angsana New"/>
          <w:i/>
          <w:iCs/>
          <w:sz w:val="28"/>
          <w:szCs w:val="28"/>
        </w:rPr>
        <w:t xml:space="preserve"> </w:t>
      </w:r>
      <w:r w:rsidR="00A52155" w:rsidRPr="00F5368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A52155" w:rsidRPr="00F53688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A52155" w:rsidRPr="00F53688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A52155" w:rsidRPr="00F53688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7F0795" w:rsidRPr="00F53688">
        <w:rPr>
          <w:rFonts w:ascii="Angsana New" w:hAnsi="Angsana New"/>
          <w:i/>
          <w:iCs/>
          <w:sz w:val="30"/>
          <w:szCs w:val="30"/>
        </w:rPr>
        <w:t>1</w:t>
      </w:r>
      <w:r w:rsidR="008924F5" w:rsidRPr="00F53688">
        <w:rPr>
          <w:rFonts w:ascii="Angsana New" w:hAnsi="Angsana New"/>
          <w:i/>
          <w:iCs/>
          <w:sz w:val="30"/>
          <w:szCs w:val="30"/>
        </w:rPr>
        <w:t>,</w:t>
      </w:r>
      <w:r w:rsidR="007F0795" w:rsidRPr="00F53688">
        <w:rPr>
          <w:rFonts w:ascii="Angsana New" w:hAnsi="Angsana New"/>
          <w:i/>
          <w:iCs/>
          <w:sz w:val="30"/>
          <w:szCs w:val="30"/>
        </w:rPr>
        <w:t>7</w:t>
      </w:r>
      <w:r w:rsidR="006618B0" w:rsidRPr="00F53688">
        <w:rPr>
          <w:rFonts w:ascii="Angsana New" w:hAnsi="Angsana New"/>
          <w:i/>
          <w:iCs/>
          <w:sz w:val="30"/>
          <w:szCs w:val="30"/>
        </w:rPr>
        <w:t>64</w:t>
      </w:r>
      <w:r w:rsidR="008924F5" w:rsidRPr="00F53688">
        <w:rPr>
          <w:rFonts w:ascii="Angsana New" w:hAnsi="Angsana New"/>
          <w:i/>
          <w:iCs/>
          <w:sz w:val="28"/>
          <w:szCs w:val="28"/>
        </w:rPr>
        <w:t xml:space="preserve"> </w:t>
      </w:r>
      <w:r w:rsidRPr="00F5368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A52155" w:rsidRPr="00F53688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F53688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6A3E8D28" w14:textId="77777777" w:rsidR="002F5DC9" w:rsidRPr="00F53688" w:rsidRDefault="002F5DC9" w:rsidP="006F7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600CB0A0" w14:textId="77777777" w:rsidR="000E68FB" w:rsidRPr="00F53688" w:rsidRDefault="002F5DC9" w:rsidP="000E68FB">
      <w:pPr>
        <w:ind w:left="540" w:right="-360"/>
        <w:jc w:val="both"/>
        <w:rPr>
          <w:b/>
          <w:bCs/>
          <w:sz w:val="30"/>
          <w:szCs w:val="30"/>
        </w:rPr>
      </w:pPr>
      <w:r w:rsidRPr="00F53688">
        <w:rPr>
          <w:b/>
          <w:bCs/>
          <w:sz w:val="30"/>
          <w:szCs w:val="30"/>
          <w:cs/>
        </w:rPr>
        <w:t>การวัดมูลค่ายุติธรรม</w:t>
      </w:r>
    </w:p>
    <w:p w14:paraId="0B1D5A9E" w14:textId="77777777" w:rsidR="000E68FB" w:rsidRPr="00F53688" w:rsidRDefault="000E68FB" w:rsidP="000E68FB">
      <w:pPr>
        <w:ind w:left="540" w:right="-36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2196958E" w14:textId="77777777" w:rsidR="00C82A10" w:rsidRPr="00F53688" w:rsidRDefault="002F5DC9" w:rsidP="00C82A10">
      <w:pPr>
        <w:ind w:left="540" w:right="-360"/>
        <w:jc w:val="both"/>
        <w:rPr>
          <w:b/>
          <w:bCs/>
          <w:sz w:val="30"/>
          <w:szCs w:val="30"/>
        </w:rPr>
      </w:pPr>
      <w:r w:rsidRPr="00F53688">
        <w:rPr>
          <w:rFonts w:ascii="Angsana New" w:hAnsi="Angsana New"/>
          <w:i/>
          <w:iCs/>
          <w:sz w:val="30"/>
          <w:szCs w:val="30"/>
          <w:cs/>
        </w:rPr>
        <w:t xml:space="preserve">ลำดับชั้นมูลค่ายุติธรรม </w:t>
      </w:r>
    </w:p>
    <w:p w14:paraId="3B943911" w14:textId="77777777" w:rsidR="00C82A10" w:rsidRPr="00F53688" w:rsidRDefault="00C82A10" w:rsidP="00AE3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486EF616" w14:textId="71DB6934" w:rsidR="00C82A10" w:rsidRPr="00F53688" w:rsidRDefault="002F5DC9" w:rsidP="00AE3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 w:hint="cs"/>
          <w:sz w:val="30"/>
          <w:szCs w:val="30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</w:t>
      </w:r>
      <w:r w:rsidR="00C82A10" w:rsidRPr="00F53688">
        <w:rPr>
          <w:rFonts w:ascii="Angsana New" w:hAnsi="Angsana New" w:hint="cs"/>
          <w:sz w:val="30"/>
          <w:szCs w:val="30"/>
          <w:cs/>
        </w:rPr>
        <w:t>์สินอิสระจากภายนอก</w:t>
      </w:r>
      <w:r w:rsidRPr="00F53688">
        <w:rPr>
          <w:rFonts w:ascii="Angsana New" w:hAnsi="Angsana New" w:hint="cs"/>
          <w:sz w:val="30"/>
          <w:szCs w:val="30"/>
          <w:cs/>
        </w:rPr>
        <w:t>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</w:t>
      </w:r>
      <w:r w:rsidRPr="00F53688">
        <w:rPr>
          <w:rFonts w:ascii="Angsana New" w:hAnsi="Angsana New"/>
          <w:sz w:val="30"/>
          <w:szCs w:val="30"/>
          <w:cs/>
        </w:rPr>
        <w:t>กลุ่มบริษัท</w:t>
      </w:r>
      <w:r w:rsidRPr="00F53688">
        <w:rPr>
          <w:rFonts w:ascii="Angsana New" w:hAnsi="Angsana New" w:hint="cs"/>
          <w:sz w:val="30"/>
          <w:szCs w:val="30"/>
          <w:cs/>
        </w:rPr>
        <w:t>เป็นประจำ</w:t>
      </w:r>
    </w:p>
    <w:p w14:paraId="0DD78F72" w14:textId="77777777" w:rsidR="00C82A10" w:rsidRPr="00F53688" w:rsidRDefault="00C82A10" w:rsidP="00C82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0"/>
        <w:jc w:val="thaiDistribute"/>
        <w:rPr>
          <w:rFonts w:ascii="Angsana New" w:hAnsi="Angsana New"/>
          <w:sz w:val="24"/>
          <w:szCs w:val="24"/>
        </w:rPr>
      </w:pPr>
    </w:p>
    <w:p w14:paraId="0A4D0444" w14:textId="63E391C4" w:rsidR="002F5DC9" w:rsidRPr="00F53688" w:rsidRDefault="002F5DC9" w:rsidP="00AE3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F53688">
        <w:rPr>
          <w:rFonts w:ascii="Angsana New" w:hAnsi="Angsana New" w:hint="cs"/>
          <w:sz w:val="30"/>
          <w:szCs w:val="30"/>
          <w:cs/>
        </w:rPr>
        <w:t>การวัดมูลค่ายุติธรรมของอสังหาริมทรัพย์เพื่อการลงทุน</w:t>
      </w:r>
      <w:r w:rsidR="00A7451A" w:rsidRPr="00F53688">
        <w:rPr>
          <w:rFonts w:ascii="Angsana New" w:hAnsi="Angsana New" w:hint="cs"/>
          <w:sz w:val="30"/>
          <w:szCs w:val="30"/>
          <w:cs/>
        </w:rPr>
        <w:t>ทั้งหมด</w:t>
      </w:r>
      <w:r w:rsidRPr="00F53688">
        <w:rPr>
          <w:rFonts w:ascii="Angsana New" w:hAnsi="Angsana New"/>
          <w:sz w:val="30"/>
          <w:szCs w:val="30"/>
          <w:cs/>
        </w:rPr>
        <w:t xml:space="preserve">ถูกจัดลำดับชั้นการวัดมูลค่ายุติธรรม อยู่ในระดับที่ </w:t>
      </w:r>
      <w:r w:rsidR="007F0795" w:rsidRPr="00F53688">
        <w:rPr>
          <w:rFonts w:ascii="Angsana New" w:hAnsi="Angsana New"/>
          <w:sz w:val="30"/>
          <w:szCs w:val="30"/>
        </w:rPr>
        <w:t>3</w:t>
      </w:r>
      <w:r w:rsidRPr="00F53688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  <w:r w:rsidRPr="00F5368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4D647C1" w14:textId="77777777" w:rsidR="00C82A10" w:rsidRPr="00F53688" w:rsidRDefault="002F5DC9" w:rsidP="00C82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F53688">
        <w:rPr>
          <w:rFonts w:ascii="Angsana New" w:hAnsi="Angsana New"/>
          <w:i/>
          <w:iCs/>
          <w:sz w:val="30"/>
          <w:szCs w:val="30"/>
          <w:cs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</w:p>
    <w:p w14:paraId="4343CB3E" w14:textId="77777777" w:rsidR="00C82A10" w:rsidRPr="00F53688" w:rsidRDefault="00C82A10" w:rsidP="00C82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color w:val="0000FF"/>
          <w:sz w:val="24"/>
          <w:szCs w:val="24"/>
        </w:rPr>
      </w:pPr>
    </w:p>
    <w:p w14:paraId="58108976" w14:textId="7B8B65B7" w:rsidR="002F5DC9" w:rsidRPr="00F53688" w:rsidRDefault="002F5DC9" w:rsidP="00AE3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 w:hint="cs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อสังหาริมทรัพย์เพื่อการลงทุนแสดงในตารางดังต่อไปนี้</w:t>
      </w:r>
    </w:p>
    <w:p w14:paraId="0D764757" w14:textId="77777777" w:rsidR="002F5DC9" w:rsidRPr="00F53688" w:rsidRDefault="002F5DC9" w:rsidP="002F5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28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8"/>
        <w:gridCol w:w="2610"/>
        <w:gridCol w:w="2970"/>
      </w:tblGrid>
      <w:tr w:rsidR="002F5DC9" w:rsidRPr="00F53688" w14:paraId="0CE6101B" w14:textId="77777777" w:rsidTr="00C47224">
        <w:tc>
          <w:tcPr>
            <w:tcW w:w="3708" w:type="dxa"/>
            <w:vAlign w:val="bottom"/>
          </w:tcPr>
          <w:p w14:paraId="0D9B956C" w14:textId="77777777" w:rsidR="002F5DC9" w:rsidRPr="00F53688" w:rsidRDefault="002F5DC9" w:rsidP="0033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610" w:type="dxa"/>
            <w:vAlign w:val="bottom"/>
          </w:tcPr>
          <w:p w14:paraId="24C00848" w14:textId="77777777" w:rsidR="002F5DC9" w:rsidRPr="00F53688" w:rsidRDefault="002F5DC9" w:rsidP="0033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970" w:type="dxa"/>
            <w:vAlign w:val="bottom"/>
          </w:tcPr>
          <w:p w14:paraId="760A86E6" w14:textId="77777777" w:rsidR="002F5DC9" w:rsidRPr="00F53688" w:rsidRDefault="002F5DC9" w:rsidP="0033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2F5DC9" w:rsidRPr="00F53688" w14:paraId="28311C97" w14:textId="77777777" w:rsidTr="00C47224">
        <w:tc>
          <w:tcPr>
            <w:tcW w:w="3708" w:type="dxa"/>
          </w:tcPr>
          <w:p w14:paraId="71049AAC" w14:textId="77777777" w:rsidR="002F5DC9" w:rsidRPr="00F53688" w:rsidRDefault="002F5DC9" w:rsidP="001D7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การคิดลดกระแสเงินสด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 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</w:t>
            </w:r>
            <w:r w:rsidR="00A7451A"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ิ่มขึ้นของอัตราค่าเช่าที่คาดไว้ 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การประมาณอัตราคิดลดได้พิจารณาถึงคุณภาพของสถานที่ตั้ง (ตำแหน่งที่ดีที่สุด หรือ รองลงมา) คุณภาพเครดิตของผู้เช่าและระยะเวลาการเช่า </w:t>
            </w:r>
          </w:p>
        </w:tc>
        <w:tc>
          <w:tcPr>
            <w:tcW w:w="2610" w:type="dxa"/>
          </w:tcPr>
          <w:p w14:paraId="58AEA188" w14:textId="77777777" w:rsidR="002F5DC9" w:rsidRPr="00F53688" w:rsidRDefault="00D75427" w:rsidP="002F5DC9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ค่าเช่าคำนวณมูลค่าตามที่ตกลงตลอดอายุสัญญาเช่าที่เหลืออยู่</w:t>
            </w:r>
          </w:p>
          <w:p w14:paraId="3E77D1B9" w14:textId="6F80DA91" w:rsidR="002F5DC9" w:rsidRPr="00F53688" w:rsidRDefault="002F5DC9" w:rsidP="00954A75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อัตราคิดลดที่ปรับค่าความเสี่ยงแล้ว  </w:t>
            </w:r>
            <w:r w:rsidR="00D75427" w:rsidRPr="00F53688">
              <w:rPr>
                <w:rFonts w:ascii="Angsana New" w:hAnsi="Angsana New"/>
                <w:sz w:val="30"/>
                <w:szCs w:val="30"/>
              </w:rPr>
              <w:t>(</w:t>
            </w:r>
            <w:r w:rsidR="007F0795" w:rsidRPr="00F53688">
              <w:rPr>
                <w:rFonts w:ascii="Angsana New" w:hAnsi="Angsana New"/>
                <w:sz w:val="30"/>
                <w:szCs w:val="30"/>
              </w:rPr>
              <w:t>9</w:t>
            </w:r>
            <w:r w:rsidR="00954A75" w:rsidRPr="00F53688">
              <w:rPr>
                <w:rFonts w:ascii="Angsana New" w:hAnsi="Angsana New"/>
                <w:sz w:val="30"/>
                <w:szCs w:val="30"/>
              </w:rPr>
              <w:t>%</w:t>
            </w:r>
            <w:r w:rsidRPr="00F5368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70" w:type="dxa"/>
          </w:tcPr>
          <w:p w14:paraId="15B56E97" w14:textId="77777777" w:rsidR="002F5DC9" w:rsidRPr="00F53688" w:rsidRDefault="002F5DC9" w:rsidP="003371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มูลค่ายุติธรรมที่ประมาณการไว้จะเพิ่มขึ้น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หาก</w:t>
            </w:r>
          </w:p>
          <w:p w14:paraId="6C605C29" w14:textId="77777777" w:rsidR="002F5DC9" w:rsidRPr="00F53688" w:rsidRDefault="002F5DC9" w:rsidP="00220BBF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อัตราการเพิ่มขึ้นของค่าเช่าในตลาดที่ประมาณการไว้สูงขึ้น (ลดลง)</w:t>
            </w:r>
          </w:p>
          <w:p w14:paraId="47BC91C5" w14:textId="77777777" w:rsidR="002F5DC9" w:rsidRPr="00F53688" w:rsidRDefault="002F5DC9" w:rsidP="002F5DC9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7F22A784" w14:textId="77777777" w:rsidR="00663AD4" w:rsidRPr="00F53688" w:rsidRDefault="00663AD4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28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8"/>
        <w:gridCol w:w="2610"/>
        <w:gridCol w:w="2970"/>
      </w:tblGrid>
      <w:tr w:rsidR="002F5DC9" w:rsidRPr="00F53688" w14:paraId="73228ED6" w14:textId="77777777" w:rsidTr="00C47224">
        <w:tc>
          <w:tcPr>
            <w:tcW w:w="3708" w:type="dxa"/>
          </w:tcPr>
          <w:p w14:paraId="6F816AE9" w14:textId="77777777" w:rsidR="002F5DC9" w:rsidRPr="00F53688" w:rsidRDefault="002F5DC9" w:rsidP="00337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วิธีเปรียบเทียบข้อมูลตลาด</w:t>
            </w:r>
          </w:p>
        </w:tc>
        <w:tc>
          <w:tcPr>
            <w:tcW w:w="2610" w:type="dxa"/>
          </w:tcPr>
          <w:p w14:paraId="52EF6581" w14:textId="77777777" w:rsidR="002F5DC9" w:rsidRPr="00F53688" w:rsidRDefault="002F5DC9" w:rsidP="00D35A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ราคาเสนอขายและราคาซื้อขายจริงของอสังหาริมทรัพย์เพื่อการลงทุนเปรียบเทียบที่คล้ายคลึงกัน ปรับด้วยปัจจัยความต่างอื่นๆ</w:t>
            </w:r>
          </w:p>
        </w:tc>
        <w:tc>
          <w:tcPr>
            <w:tcW w:w="2970" w:type="dxa"/>
          </w:tcPr>
          <w:p w14:paraId="4515DF41" w14:textId="77777777" w:rsidR="002F5DC9" w:rsidRPr="00F53688" w:rsidRDefault="002F5DC9" w:rsidP="0033712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</w:tbl>
    <w:p w14:paraId="0FCE99DC" w14:textId="77777777" w:rsidR="002F5DC9" w:rsidRPr="00F53688" w:rsidRDefault="002F5DC9" w:rsidP="006F7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03F158FA" w14:textId="77777777" w:rsidR="008924F5" w:rsidRPr="00F53688" w:rsidRDefault="008924F5" w:rsidP="00392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CEF304E" w14:textId="77777777" w:rsidR="008924F5" w:rsidRPr="00F53688" w:rsidRDefault="008924F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  <w:sectPr w:rsidR="008924F5" w:rsidRPr="00F53688" w:rsidSect="00F61830">
          <w:pgSz w:w="11909" w:h="16834" w:code="9"/>
          <w:pgMar w:top="691" w:right="1152" w:bottom="576" w:left="1152" w:header="720" w:footer="720" w:gutter="0"/>
          <w:cols w:space="720"/>
        </w:sectPr>
      </w:pPr>
    </w:p>
    <w:p w14:paraId="03A925F5" w14:textId="67844A2B" w:rsidR="00124830" w:rsidRPr="00F53688" w:rsidRDefault="00987675" w:rsidP="00124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53688">
        <w:rPr>
          <w:rFonts w:ascii="Angsana New" w:hAnsi="Angsana New"/>
          <w:b/>
          <w:bCs/>
          <w:sz w:val="30"/>
          <w:szCs w:val="30"/>
        </w:rPr>
        <w:lastRenderedPageBreak/>
        <w:t>15</w:t>
      </w:r>
      <w:r w:rsidR="00124830" w:rsidRPr="00F53688">
        <w:rPr>
          <w:rFonts w:ascii="Angsana New" w:hAnsi="Angsana New"/>
          <w:b/>
          <w:bCs/>
          <w:sz w:val="30"/>
          <w:szCs w:val="30"/>
        </w:rPr>
        <w:tab/>
      </w:r>
      <w:r w:rsidR="00124830" w:rsidRPr="00F53688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0B21D68A" w14:textId="77777777" w:rsidR="00124830" w:rsidRPr="00F53688" w:rsidRDefault="00124830" w:rsidP="00124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8"/>
          <w:szCs w:val="8"/>
        </w:rPr>
      </w:pPr>
    </w:p>
    <w:tbl>
      <w:tblPr>
        <w:tblW w:w="15410" w:type="dxa"/>
        <w:tblInd w:w="-72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57"/>
        <w:gridCol w:w="567"/>
        <w:gridCol w:w="239"/>
        <w:gridCol w:w="611"/>
        <w:gridCol w:w="254"/>
        <w:gridCol w:w="817"/>
        <w:gridCol w:w="237"/>
        <w:gridCol w:w="809"/>
        <w:gridCol w:w="236"/>
        <w:gridCol w:w="799"/>
        <w:gridCol w:w="253"/>
        <w:gridCol w:w="873"/>
        <w:gridCol w:w="252"/>
        <w:gridCol w:w="810"/>
        <w:gridCol w:w="252"/>
        <w:gridCol w:w="842"/>
        <w:gridCol w:w="252"/>
        <w:gridCol w:w="855"/>
        <w:gridCol w:w="247"/>
        <w:gridCol w:w="837"/>
        <w:gridCol w:w="252"/>
        <w:gridCol w:w="763"/>
        <w:gridCol w:w="251"/>
        <w:gridCol w:w="902"/>
        <w:gridCol w:w="261"/>
        <w:gridCol w:w="882"/>
      </w:tblGrid>
      <w:tr w:rsidR="00124830" w:rsidRPr="00F53688" w14:paraId="5202EF9E" w14:textId="77777777" w:rsidTr="00391EA7">
        <w:trPr>
          <w:tblHeader/>
        </w:trPr>
        <w:tc>
          <w:tcPr>
            <w:tcW w:w="2057" w:type="dxa"/>
          </w:tcPr>
          <w:p w14:paraId="2C3017E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53" w:type="dxa"/>
            <w:gridSpan w:val="25"/>
          </w:tcPr>
          <w:p w14:paraId="4C1162A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24830" w:rsidRPr="00F53688" w14:paraId="261DE9EC" w14:textId="77777777" w:rsidTr="00391EA7">
        <w:trPr>
          <w:tblHeader/>
        </w:trPr>
        <w:tc>
          <w:tcPr>
            <w:tcW w:w="2057" w:type="dxa"/>
          </w:tcPr>
          <w:p w14:paraId="55AF74C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471F3A0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1402DD1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</w:tcPr>
          <w:p w14:paraId="4CE78E9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" w:type="dxa"/>
          </w:tcPr>
          <w:p w14:paraId="6A55561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</w:tcPr>
          <w:p w14:paraId="66D5D05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33A71EE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2D58863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820C13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5BA15CC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3" w:type="dxa"/>
          </w:tcPr>
          <w:p w14:paraId="5870490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66AE877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50904FC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B5153D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0A09608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</w:tcPr>
          <w:p w14:paraId="24C9E31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01958A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176A9EB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เรือบรรทุก</w:t>
            </w:r>
          </w:p>
        </w:tc>
        <w:tc>
          <w:tcPr>
            <w:tcW w:w="247" w:type="dxa"/>
          </w:tcPr>
          <w:p w14:paraId="7058889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</w:tcPr>
          <w:p w14:paraId="0F7D9B3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0B979F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</w:tcPr>
          <w:p w14:paraId="46887D1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" w:type="dxa"/>
          </w:tcPr>
          <w:p w14:paraId="7D33304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2FCFB64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dxa"/>
          </w:tcPr>
          <w:p w14:paraId="4E8FF11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03210DE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4830" w:rsidRPr="00F53688" w14:paraId="1ED70D93" w14:textId="77777777" w:rsidTr="00391EA7">
        <w:trPr>
          <w:tblHeader/>
        </w:trPr>
        <w:tc>
          <w:tcPr>
            <w:tcW w:w="2057" w:type="dxa"/>
          </w:tcPr>
          <w:p w14:paraId="64A3C84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7A46DF1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0BEAA33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</w:tcPr>
          <w:p w14:paraId="4384780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" w:type="dxa"/>
          </w:tcPr>
          <w:p w14:paraId="4BFD98D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</w:tcPr>
          <w:p w14:paraId="5ADCF99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6A61253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2BDDDB1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92AE3F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7D782FB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3" w:type="dxa"/>
          </w:tcPr>
          <w:p w14:paraId="06CAF66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335C1B3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F8E187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94CE87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567E09D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</w:tcPr>
          <w:p w14:paraId="3C4C98A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189422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69BC3CF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น้ำมันและ</w:t>
            </w:r>
          </w:p>
        </w:tc>
        <w:tc>
          <w:tcPr>
            <w:tcW w:w="247" w:type="dxa"/>
          </w:tcPr>
          <w:p w14:paraId="757CC02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</w:tcPr>
          <w:p w14:paraId="4DE476E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52" w:type="dxa"/>
          </w:tcPr>
          <w:p w14:paraId="50B15FF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</w:tcPr>
          <w:p w14:paraId="3FBC6D5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" w:type="dxa"/>
          </w:tcPr>
          <w:p w14:paraId="3ABB62D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41CADF5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dxa"/>
          </w:tcPr>
          <w:p w14:paraId="1EE5F5C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7712947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4830" w:rsidRPr="00F53688" w14:paraId="0D57CBDC" w14:textId="77777777" w:rsidTr="00391EA7">
        <w:trPr>
          <w:tblHeader/>
        </w:trPr>
        <w:tc>
          <w:tcPr>
            <w:tcW w:w="2057" w:type="dxa"/>
          </w:tcPr>
          <w:p w14:paraId="3B30809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4EC2FA6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290DF6F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</w:tcPr>
          <w:p w14:paraId="17C7897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" w:type="dxa"/>
          </w:tcPr>
          <w:p w14:paraId="5CF1751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</w:tcPr>
          <w:p w14:paraId="3626E66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</w:tcPr>
          <w:p w14:paraId="0D61C37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7A94F2C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F33168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25F54A7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3" w:type="dxa"/>
          </w:tcPr>
          <w:p w14:paraId="4E35600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70B21FB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C76D51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5DAB7A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2C3DD0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</w:tcPr>
          <w:p w14:paraId="0F03364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52" w:type="dxa"/>
          </w:tcPr>
          <w:p w14:paraId="0946086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5EBC28C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ผลิตภัณฑ์</w:t>
            </w:r>
          </w:p>
        </w:tc>
        <w:tc>
          <w:tcPr>
            <w:tcW w:w="247" w:type="dxa"/>
          </w:tcPr>
          <w:p w14:paraId="73748B2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</w:tcPr>
          <w:p w14:paraId="590BD1A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52" w:type="dxa"/>
          </w:tcPr>
          <w:p w14:paraId="3576D63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</w:tcPr>
          <w:p w14:paraId="2B0436E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" w:type="dxa"/>
          </w:tcPr>
          <w:p w14:paraId="5BBADD4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2AC726A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dxa"/>
          </w:tcPr>
          <w:p w14:paraId="3522FAA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9F5FF8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24830" w:rsidRPr="00F53688" w14:paraId="3E35D574" w14:textId="77777777" w:rsidTr="00391EA7">
        <w:trPr>
          <w:tblHeader/>
        </w:trPr>
        <w:tc>
          <w:tcPr>
            <w:tcW w:w="2057" w:type="dxa"/>
          </w:tcPr>
          <w:p w14:paraId="7C34822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0571D3B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7AD4845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</w:tcPr>
          <w:p w14:paraId="45E72FB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" w:type="dxa"/>
          </w:tcPr>
          <w:p w14:paraId="511F4FF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</w:tcPr>
          <w:p w14:paraId="394C46B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37" w:type="dxa"/>
          </w:tcPr>
          <w:p w14:paraId="3E41E85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017A65B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โรงกลั่น</w:t>
            </w:r>
          </w:p>
        </w:tc>
        <w:tc>
          <w:tcPr>
            <w:tcW w:w="236" w:type="dxa"/>
          </w:tcPr>
          <w:p w14:paraId="4F9CBB6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4ACD3DE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3" w:type="dxa"/>
          </w:tcPr>
          <w:p w14:paraId="3ECD693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69494A3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3BB078B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C13FDC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25FC0B2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</w:tcPr>
          <w:p w14:paraId="51445F7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เครื่องมือ</w:t>
            </w:r>
          </w:p>
        </w:tc>
        <w:tc>
          <w:tcPr>
            <w:tcW w:w="252" w:type="dxa"/>
          </w:tcPr>
          <w:p w14:paraId="470FF81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4AADF86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เคมีเหลว และ</w:t>
            </w:r>
          </w:p>
        </w:tc>
        <w:tc>
          <w:tcPr>
            <w:tcW w:w="247" w:type="dxa"/>
          </w:tcPr>
          <w:p w14:paraId="0F1F640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</w:tcPr>
          <w:p w14:paraId="424D4DD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252" w:type="dxa"/>
          </w:tcPr>
          <w:p w14:paraId="2AB0F1A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</w:tcPr>
          <w:p w14:paraId="6133496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" w:type="dxa"/>
          </w:tcPr>
          <w:p w14:paraId="0793643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3C7922A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61" w:type="dxa"/>
          </w:tcPr>
          <w:p w14:paraId="0E32ED6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52CA83F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24830" w:rsidRPr="00F53688" w14:paraId="0368E829" w14:textId="77777777" w:rsidTr="00391EA7">
        <w:trPr>
          <w:tblHeader/>
        </w:trPr>
        <w:tc>
          <w:tcPr>
            <w:tcW w:w="2057" w:type="dxa"/>
          </w:tcPr>
          <w:p w14:paraId="324A8F7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716FB22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6511A8A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</w:tcPr>
          <w:p w14:paraId="717F001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" w:type="dxa"/>
          </w:tcPr>
          <w:p w14:paraId="3032E61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</w:tcPr>
          <w:p w14:paraId="2BB0FC1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37" w:type="dxa"/>
          </w:tcPr>
          <w:p w14:paraId="3FC4812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709BC43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น้ำมัน</w:t>
            </w:r>
          </w:p>
        </w:tc>
        <w:tc>
          <w:tcPr>
            <w:tcW w:w="236" w:type="dxa"/>
          </w:tcPr>
          <w:p w14:paraId="22C2F59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2C53FDD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โรงผลิต</w:t>
            </w:r>
          </w:p>
        </w:tc>
        <w:tc>
          <w:tcPr>
            <w:tcW w:w="253" w:type="dxa"/>
          </w:tcPr>
          <w:p w14:paraId="2D3D069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19332D5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โรงผลิต</w:t>
            </w:r>
          </w:p>
        </w:tc>
        <w:tc>
          <w:tcPr>
            <w:tcW w:w="252" w:type="dxa"/>
          </w:tcPr>
          <w:p w14:paraId="5B5E616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ECC8D1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ระบบ</w:t>
            </w:r>
          </w:p>
        </w:tc>
        <w:tc>
          <w:tcPr>
            <w:tcW w:w="252" w:type="dxa"/>
          </w:tcPr>
          <w:p w14:paraId="184E1DF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</w:tcPr>
          <w:p w14:paraId="07E0B92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52" w:type="dxa"/>
          </w:tcPr>
          <w:p w14:paraId="532B723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44C8B30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เรือขนส่ง</w:t>
            </w:r>
          </w:p>
        </w:tc>
        <w:tc>
          <w:tcPr>
            <w:tcW w:w="247" w:type="dxa"/>
          </w:tcPr>
          <w:p w14:paraId="62888BE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</w:tcPr>
          <w:p w14:paraId="2B6BE28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52" w:type="dxa"/>
          </w:tcPr>
          <w:p w14:paraId="64DE251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</w:tcPr>
          <w:p w14:paraId="3940D6B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" w:type="dxa"/>
          </w:tcPr>
          <w:p w14:paraId="077A06A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6F5DAB7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ระหว่าง</w:t>
            </w:r>
          </w:p>
        </w:tc>
        <w:tc>
          <w:tcPr>
            <w:tcW w:w="261" w:type="dxa"/>
          </w:tcPr>
          <w:p w14:paraId="77874DD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1CC3177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24830" w:rsidRPr="00F53688" w14:paraId="0202F031" w14:textId="77777777" w:rsidTr="00391EA7">
        <w:trPr>
          <w:tblHeader/>
        </w:trPr>
        <w:tc>
          <w:tcPr>
            <w:tcW w:w="2057" w:type="dxa"/>
          </w:tcPr>
          <w:p w14:paraId="6A9F26E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" w:type="dxa"/>
          </w:tcPr>
          <w:p w14:paraId="76A3C2E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239" w:type="dxa"/>
          </w:tcPr>
          <w:p w14:paraId="037A16F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</w:tcPr>
          <w:p w14:paraId="7DCF571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254" w:type="dxa"/>
          </w:tcPr>
          <w:p w14:paraId="164D265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</w:tcPr>
          <w:p w14:paraId="28C56DF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ที่เช่า</w:t>
            </w:r>
          </w:p>
        </w:tc>
        <w:tc>
          <w:tcPr>
            <w:tcW w:w="237" w:type="dxa"/>
          </w:tcPr>
          <w:p w14:paraId="39186EB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795BBE4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4FA000F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</w:tcPr>
          <w:p w14:paraId="4852B72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 w:hint="cs"/>
                <w:sz w:val="22"/>
                <w:szCs w:val="22"/>
                <w:cs/>
              </w:rPr>
              <w:t>ปิโตรเคมี</w:t>
            </w:r>
          </w:p>
        </w:tc>
        <w:tc>
          <w:tcPr>
            <w:tcW w:w="253" w:type="dxa"/>
          </w:tcPr>
          <w:p w14:paraId="2849842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</w:tcPr>
          <w:p w14:paraId="275F80F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กระแสไฟฟ้า</w:t>
            </w:r>
          </w:p>
        </w:tc>
        <w:tc>
          <w:tcPr>
            <w:tcW w:w="252" w:type="dxa"/>
          </w:tcPr>
          <w:p w14:paraId="15E46C4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71B087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สายส่งไฟฟ้า</w:t>
            </w:r>
          </w:p>
        </w:tc>
        <w:tc>
          <w:tcPr>
            <w:tcW w:w="252" w:type="dxa"/>
          </w:tcPr>
          <w:p w14:paraId="6320457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</w:tcPr>
          <w:p w14:paraId="68160C3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โรงงาน</w:t>
            </w:r>
          </w:p>
        </w:tc>
        <w:tc>
          <w:tcPr>
            <w:tcW w:w="252" w:type="dxa"/>
          </w:tcPr>
          <w:p w14:paraId="30DEC0D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6C97E5E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ผู้โดยสาร</w:t>
            </w:r>
          </w:p>
        </w:tc>
        <w:tc>
          <w:tcPr>
            <w:tcW w:w="247" w:type="dxa"/>
          </w:tcPr>
          <w:p w14:paraId="1A5C59F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</w:tcPr>
          <w:p w14:paraId="63F41A4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และอื่นๆ</w:t>
            </w:r>
          </w:p>
        </w:tc>
        <w:tc>
          <w:tcPr>
            <w:tcW w:w="252" w:type="dxa"/>
          </w:tcPr>
          <w:p w14:paraId="26A1869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</w:tcPr>
          <w:p w14:paraId="1DB606E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51" w:type="dxa"/>
          </w:tcPr>
          <w:p w14:paraId="6B34C6C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62B9C25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61" w:type="dxa"/>
          </w:tcPr>
          <w:p w14:paraId="0B61508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</w:tcPr>
          <w:p w14:paraId="2F5C465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124830" w:rsidRPr="00F53688" w14:paraId="37E652A4" w14:textId="77777777" w:rsidTr="00391EA7">
        <w:trPr>
          <w:tblHeader/>
        </w:trPr>
        <w:tc>
          <w:tcPr>
            <w:tcW w:w="2057" w:type="dxa"/>
          </w:tcPr>
          <w:p w14:paraId="45C53BF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3353" w:type="dxa"/>
            <w:gridSpan w:val="25"/>
          </w:tcPr>
          <w:p w14:paraId="3A99C34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F53688">
              <w:rPr>
                <w:rFonts w:ascii="Angsana New" w:hAnsi="Angsana New"/>
                <w:b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124830" w:rsidRPr="00F53688" w14:paraId="3D489A47" w14:textId="77777777" w:rsidTr="00391EA7">
        <w:tc>
          <w:tcPr>
            <w:tcW w:w="2057" w:type="dxa"/>
          </w:tcPr>
          <w:p w14:paraId="19FD261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67" w:type="dxa"/>
            <w:tcBorders>
              <w:bottom w:val="nil"/>
            </w:tcBorders>
          </w:tcPr>
          <w:p w14:paraId="1FABD36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1DDA822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tcBorders>
              <w:bottom w:val="nil"/>
            </w:tcBorders>
          </w:tcPr>
          <w:p w14:paraId="62BF89D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691843D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nil"/>
            </w:tcBorders>
          </w:tcPr>
          <w:p w14:paraId="62EE77A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  <w:tcBorders>
              <w:bottom w:val="nil"/>
            </w:tcBorders>
          </w:tcPr>
          <w:p w14:paraId="7171FE0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14:paraId="3D2AB4F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A6C8B7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tcBorders>
              <w:bottom w:val="nil"/>
            </w:tcBorders>
          </w:tcPr>
          <w:p w14:paraId="213049F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3" w:type="dxa"/>
            <w:tcBorders>
              <w:bottom w:val="nil"/>
            </w:tcBorders>
          </w:tcPr>
          <w:p w14:paraId="5492B03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14:paraId="1A7E46B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96C423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935CA8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FA7182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3857313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408E88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64CD1DB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7" w:type="dxa"/>
            <w:tcBorders>
              <w:bottom w:val="nil"/>
            </w:tcBorders>
          </w:tcPr>
          <w:p w14:paraId="2BF9E8C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14:paraId="2D64A27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8BA811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bottom w:val="nil"/>
            </w:tcBorders>
          </w:tcPr>
          <w:p w14:paraId="75F6DD2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" w:type="dxa"/>
            <w:tcBorders>
              <w:bottom w:val="nil"/>
            </w:tcBorders>
          </w:tcPr>
          <w:p w14:paraId="1A8E981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nil"/>
            </w:tcBorders>
          </w:tcPr>
          <w:p w14:paraId="6B6DF82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dxa"/>
          </w:tcPr>
          <w:p w14:paraId="74D6FBA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7680910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4830" w:rsidRPr="00F53688" w14:paraId="3AA1B675" w14:textId="77777777" w:rsidTr="00391EA7">
        <w:tc>
          <w:tcPr>
            <w:tcW w:w="2057" w:type="dxa"/>
          </w:tcPr>
          <w:p w14:paraId="25535C7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2"/>
                <w:szCs w:val="22"/>
                <w:cs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sz w:val="22"/>
                <w:szCs w:val="22"/>
              </w:rPr>
              <w:t>1</w:t>
            </w:r>
            <w:r w:rsidRPr="00F53688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F53688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567" w:type="dxa"/>
            <w:tcBorders>
              <w:bottom w:val="nil"/>
            </w:tcBorders>
          </w:tcPr>
          <w:p w14:paraId="0A0E8CA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6,194</w:t>
            </w:r>
          </w:p>
        </w:tc>
        <w:tc>
          <w:tcPr>
            <w:tcW w:w="239" w:type="dxa"/>
            <w:tcBorders>
              <w:bottom w:val="nil"/>
            </w:tcBorders>
          </w:tcPr>
          <w:p w14:paraId="6B35E90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1" w:type="dxa"/>
            <w:tcBorders>
              <w:bottom w:val="nil"/>
            </w:tcBorders>
          </w:tcPr>
          <w:p w14:paraId="0E3AC5DC" w14:textId="77777777" w:rsidR="00124830" w:rsidRPr="00F53688" w:rsidRDefault="00124830" w:rsidP="0055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1,935</w:t>
            </w:r>
          </w:p>
        </w:tc>
        <w:tc>
          <w:tcPr>
            <w:tcW w:w="254" w:type="dxa"/>
            <w:tcBorders>
              <w:bottom w:val="nil"/>
            </w:tcBorders>
          </w:tcPr>
          <w:p w14:paraId="7FC5417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nil"/>
            </w:tcBorders>
          </w:tcPr>
          <w:p w14:paraId="4D6E5DE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211</w:t>
            </w:r>
          </w:p>
        </w:tc>
        <w:tc>
          <w:tcPr>
            <w:tcW w:w="237" w:type="dxa"/>
            <w:tcBorders>
              <w:bottom w:val="nil"/>
            </w:tcBorders>
          </w:tcPr>
          <w:p w14:paraId="1E1667A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14:paraId="5C94271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102,781</w:t>
            </w:r>
          </w:p>
        </w:tc>
        <w:tc>
          <w:tcPr>
            <w:tcW w:w="236" w:type="dxa"/>
            <w:tcBorders>
              <w:bottom w:val="nil"/>
            </w:tcBorders>
          </w:tcPr>
          <w:p w14:paraId="3AADB0D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tcBorders>
              <w:bottom w:val="nil"/>
            </w:tcBorders>
          </w:tcPr>
          <w:p w14:paraId="34662D7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34,683</w:t>
            </w:r>
          </w:p>
        </w:tc>
        <w:tc>
          <w:tcPr>
            <w:tcW w:w="253" w:type="dxa"/>
            <w:tcBorders>
              <w:bottom w:val="nil"/>
            </w:tcBorders>
          </w:tcPr>
          <w:p w14:paraId="4EEB877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14:paraId="3CB8105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17,360</w:t>
            </w:r>
          </w:p>
        </w:tc>
        <w:tc>
          <w:tcPr>
            <w:tcW w:w="252" w:type="dxa"/>
            <w:tcBorders>
              <w:bottom w:val="nil"/>
            </w:tcBorders>
          </w:tcPr>
          <w:p w14:paraId="7C585B2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4AD0CA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193</w:t>
            </w:r>
          </w:p>
        </w:tc>
        <w:tc>
          <w:tcPr>
            <w:tcW w:w="252" w:type="dxa"/>
            <w:tcBorders>
              <w:bottom w:val="nil"/>
            </w:tcBorders>
          </w:tcPr>
          <w:p w14:paraId="5DCB52A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5C2FF29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6,158</w:t>
            </w:r>
          </w:p>
        </w:tc>
        <w:tc>
          <w:tcPr>
            <w:tcW w:w="252" w:type="dxa"/>
            <w:tcBorders>
              <w:bottom w:val="nil"/>
            </w:tcBorders>
          </w:tcPr>
          <w:p w14:paraId="367B789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39CDB62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4,543</w:t>
            </w:r>
          </w:p>
        </w:tc>
        <w:tc>
          <w:tcPr>
            <w:tcW w:w="247" w:type="dxa"/>
            <w:tcBorders>
              <w:bottom w:val="nil"/>
            </w:tcBorders>
          </w:tcPr>
          <w:p w14:paraId="23D2080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14:paraId="4B8BCDA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821</w:t>
            </w:r>
          </w:p>
        </w:tc>
        <w:tc>
          <w:tcPr>
            <w:tcW w:w="252" w:type="dxa"/>
            <w:tcBorders>
              <w:bottom w:val="nil"/>
            </w:tcBorders>
          </w:tcPr>
          <w:p w14:paraId="4D5DBEA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bottom w:val="nil"/>
            </w:tcBorders>
          </w:tcPr>
          <w:p w14:paraId="2068335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251" w:type="dxa"/>
            <w:tcBorders>
              <w:bottom w:val="nil"/>
            </w:tcBorders>
          </w:tcPr>
          <w:p w14:paraId="5885365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nil"/>
            </w:tcBorders>
          </w:tcPr>
          <w:p w14:paraId="09827CE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3,589</w:t>
            </w:r>
          </w:p>
        </w:tc>
        <w:tc>
          <w:tcPr>
            <w:tcW w:w="261" w:type="dxa"/>
          </w:tcPr>
          <w:p w14:paraId="6DFD6BF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2E241E0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178,491</w:t>
            </w:r>
          </w:p>
        </w:tc>
      </w:tr>
      <w:tr w:rsidR="00124830" w:rsidRPr="00F53688" w14:paraId="11C9F055" w14:textId="77777777" w:rsidTr="00391EA7">
        <w:tc>
          <w:tcPr>
            <w:tcW w:w="2057" w:type="dxa"/>
          </w:tcPr>
          <w:p w14:paraId="68E1894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567" w:type="dxa"/>
            <w:tcBorders>
              <w:top w:val="nil"/>
            </w:tcBorders>
          </w:tcPr>
          <w:p w14:paraId="2F5B924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52</w:t>
            </w:r>
          </w:p>
        </w:tc>
        <w:tc>
          <w:tcPr>
            <w:tcW w:w="239" w:type="dxa"/>
            <w:tcBorders>
              <w:top w:val="nil"/>
            </w:tcBorders>
          </w:tcPr>
          <w:p w14:paraId="670682F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1" w:type="dxa"/>
            <w:tcBorders>
              <w:top w:val="nil"/>
            </w:tcBorders>
          </w:tcPr>
          <w:p w14:paraId="7FDAC572" w14:textId="77777777" w:rsidR="00124830" w:rsidRPr="00F53688" w:rsidRDefault="00124830" w:rsidP="0055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  <w:tcBorders>
              <w:top w:val="nil"/>
            </w:tcBorders>
          </w:tcPr>
          <w:p w14:paraId="06D59B7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</w:tcBorders>
          </w:tcPr>
          <w:p w14:paraId="4BB9807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tcBorders>
              <w:top w:val="nil"/>
            </w:tcBorders>
          </w:tcPr>
          <w:p w14:paraId="268322F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</w:tcBorders>
          </w:tcPr>
          <w:p w14:paraId="0FE1124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136</w:t>
            </w:r>
          </w:p>
        </w:tc>
        <w:tc>
          <w:tcPr>
            <w:tcW w:w="236" w:type="dxa"/>
            <w:tcBorders>
              <w:top w:val="nil"/>
            </w:tcBorders>
          </w:tcPr>
          <w:p w14:paraId="48862E1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nil"/>
            </w:tcBorders>
          </w:tcPr>
          <w:p w14:paraId="5EA3FAF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253" w:type="dxa"/>
            <w:tcBorders>
              <w:top w:val="nil"/>
            </w:tcBorders>
          </w:tcPr>
          <w:p w14:paraId="53DF5C7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</w:tcBorders>
          </w:tcPr>
          <w:p w14:paraId="3AEB752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tcBorders>
              <w:top w:val="nil"/>
            </w:tcBorders>
          </w:tcPr>
          <w:p w14:paraId="75F977C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7E74489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tcBorders>
              <w:top w:val="nil"/>
            </w:tcBorders>
          </w:tcPr>
          <w:p w14:paraId="4E1166C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 w14:paraId="0C9FBFE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252" w:type="dxa"/>
            <w:tcBorders>
              <w:top w:val="nil"/>
            </w:tcBorders>
          </w:tcPr>
          <w:p w14:paraId="6790ABF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</w:tcBorders>
          </w:tcPr>
          <w:p w14:paraId="342240C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247" w:type="dxa"/>
            <w:tcBorders>
              <w:top w:val="nil"/>
            </w:tcBorders>
          </w:tcPr>
          <w:p w14:paraId="211B090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</w:tcBorders>
          </w:tcPr>
          <w:p w14:paraId="25360E0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252" w:type="dxa"/>
            <w:tcBorders>
              <w:top w:val="nil"/>
            </w:tcBorders>
          </w:tcPr>
          <w:p w14:paraId="25C452F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</w:tcBorders>
          </w:tcPr>
          <w:p w14:paraId="77AFD1A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51" w:type="dxa"/>
            <w:tcBorders>
              <w:top w:val="nil"/>
            </w:tcBorders>
          </w:tcPr>
          <w:p w14:paraId="2F0BD50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</w:tcBorders>
          </w:tcPr>
          <w:p w14:paraId="73F85F0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3,567</w:t>
            </w:r>
          </w:p>
        </w:tc>
        <w:tc>
          <w:tcPr>
            <w:tcW w:w="261" w:type="dxa"/>
          </w:tcPr>
          <w:p w14:paraId="1A63A36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</w:tcBorders>
          </w:tcPr>
          <w:p w14:paraId="7B80A86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3,846</w:t>
            </w:r>
          </w:p>
        </w:tc>
      </w:tr>
      <w:tr w:rsidR="00124830" w:rsidRPr="00F53688" w14:paraId="184174AF" w14:textId="77777777" w:rsidTr="00391EA7">
        <w:tc>
          <w:tcPr>
            <w:tcW w:w="2057" w:type="dxa"/>
          </w:tcPr>
          <w:p w14:paraId="0B15B03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โอน</w:t>
            </w:r>
            <w:r w:rsidRPr="00F53688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F53688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67" w:type="dxa"/>
          </w:tcPr>
          <w:p w14:paraId="5A16F95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3E67542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1" w:type="dxa"/>
          </w:tcPr>
          <w:p w14:paraId="1D13E05E" w14:textId="77777777" w:rsidR="00124830" w:rsidRPr="00F53688" w:rsidRDefault="00124830" w:rsidP="0055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78</w:t>
            </w:r>
          </w:p>
        </w:tc>
        <w:tc>
          <w:tcPr>
            <w:tcW w:w="254" w:type="dxa"/>
          </w:tcPr>
          <w:p w14:paraId="1E93303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</w:tcPr>
          <w:p w14:paraId="0FADA56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13AFC1E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</w:tcPr>
          <w:p w14:paraId="58AD9D9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1,754</w:t>
            </w:r>
          </w:p>
        </w:tc>
        <w:tc>
          <w:tcPr>
            <w:tcW w:w="236" w:type="dxa"/>
          </w:tcPr>
          <w:p w14:paraId="1782B2C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</w:tcPr>
          <w:p w14:paraId="0C11FDE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175</w:t>
            </w:r>
          </w:p>
        </w:tc>
        <w:tc>
          <w:tcPr>
            <w:tcW w:w="253" w:type="dxa"/>
          </w:tcPr>
          <w:p w14:paraId="2946267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</w:tcPr>
          <w:p w14:paraId="033E68C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252" w:type="dxa"/>
          </w:tcPr>
          <w:p w14:paraId="0C45F04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21EF1A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</w:tcPr>
          <w:p w14:paraId="2828ECF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</w:tcPr>
          <w:p w14:paraId="4518C7D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68</w:t>
            </w:r>
          </w:p>
        </w:tc>
        <w:tc>
          <w:tcPr>
            <w:tcW w:w="252" w:type="dxa"/>
          </w:tcPr>
          <w:p w14:paraId="62B6FE0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</w:tcPr>
          <w:p w14:paraId="213B857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7" w:type="dxa"/>
          </w:tcPr>
          <w:p w14:paraId="037B1D6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25242B6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68</w:t>
            </w:r>
          </w:p>
        </w:tc>
        <w:tc>
          <w:tcPr>
            <w:tcW w:w="252" w:type="dxa"/>
          </w:tcPr>
          <w:p w14:paraId="77A2A5B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</w:tcPr>
          <w:p w14:paraId="35BD969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</w:tcPr>
          <w:p w14:paraId="4546B84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4517858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(2,171)</w:t>
            </w:r>
          </w:p>
        </w:tc>
        <w:tc>
          <w:tcPr>
            <w:tcW w:w="261" w:type="dxa"/>
          </w:tcPr>
          <w:p w14:paraId="326B80A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6133B8B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24830" w:rsidRPr="00F53688" w14:paraId="688D7C43" w14:textId="77777777" w:rsidTr="00391EA7">
        <w:tc>
          <w:tcPr>
            <w:tcW w:w="2057" w:type="dxa"/>
          </w:tcPr>
          <w:p w14:paraId="2226264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2"/>
                <w:szCs w:val="22"/>
                <w:cs/>
              </w:rPr>
            </w:pPr>
            <w:r w:rsidRPr="00F53688">
              <w:rPr>
                <w:rFonts w:ascii="Angsana New" w:hAnsi="Angsana New" w:hint="cs"/>
                <w:sz w:val="22"/>
                <w:szCs w:val="22"/>
                <w:cs/>
              </w:rPr>
              <w:t>โอนไปอสังหาริมทรัพย์เพื่อ</w:t>
            </w:r>
          </w:p>
        </w:tc>
        <w:tc>
          <w:tcPr>
            <w:tcW w:w="567" w:type="dxa"/>
            <w:tcBorders>
              <w:bottom w:val="nil"/>
            </w:tcBorders>
          </w:tcPr>
          <w:p w14:paraId="2C966CC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21D8982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1" w:type="dxa"/>
            <w:tcBorders>
              <w:bottom w:val="nil"/>
            </w:tcBorders>
          </w:tcPr>
          <w:p w14:paraId="0D51623E" w14:textId="77777777" w:rsidR="00124830" w:rsidRPr="00F53688" w:rsidRDefault="00124830" w:rsidP="0055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06328AB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nil"/>
            </w:tcBorders>
          </w:tcPr>
          <w:p w14:paraId="5C01409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tcBorders>
              <w:bottom w:val="nil"/>
            </w:tcBorders>
          </w:tcPr>
          <w:p w14:paraId="3716AE3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14:paraId="7C26BFB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5957E6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tcBorders>
              <w:bottom w:val="nil"/>
            </w:tcBorders>
          </w:tcPr>
          <w:p w14:paraId="031E6AB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3" w:type="dxa"/>
            <w:tcBorders>
              <w:bottom w:val="nil"/>
            </w:tcBorders>
          </w:tcPr>
          <w:p w14:paraId="40F0C4B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14:paraId="6FB7C9A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8C09B8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01AA3C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6909727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2A78238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DF7E10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09800A4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7" w:type="dxa"/>
            <w:tcBorders>
              <w:bottom w:val="nil"/>
            </w:tcBorders>
          </w:tcPr>
          <w:p w14:paraId="1018207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14:paraId="08A3203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516EE4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bottom w:val="nil"/>
            </w:tcBorders>
          </w:tcPr>
          <w:p w14:paraId="0BBF60D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tcBorders>
              <w:bottom w:val="nil"/>
            </w:tcBorders>
          </w:tcPr>
          <w:p w14:paraId="47F33CD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nil"/>
            </w:tcBorders>
          </w:tcPr>
          <w:p w14:paraId="5973214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  <w:tcBorders>
              <w:bottom w:val="nil"/>
            </w:tcBorders>
          </w:tcPr>
          <w:p w14:paraId="30CFD08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2F80501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4830" w:rsidRPr="00F53688" w14:paraId="46791030" w14:textId="77777777" w:rsidTr="00391EA7">
        <w:tc>
          <w:tcPr>
            <w:tcW w:w="2057" w:type="dxa"/>
          </w:tcPr>
          <w:p w14:paraId="16E5047D" w14:textId="3D733240" w:rsidR="00124830" w:rsidRPr="00F53688" w:rsidRDefault="00124830" w:rsidP="00791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2"/>
                <w:szCs w:val="22"/>
                <w:cs/>
              </w:rPr>
            </w:pPr>
            <w:r w:rsidRPr="00F53688">
              <w:rPr>
                <w:rFonts w:ascii="Angsana New" w:hAnsi="Angsana New" w:hint="cs"/>
                <w:sz w:val="22"/>
                <w:szCs w:val="22"/>
                <w:cs/>
              </w:rPr>
              <w:t xml:space="preserve">  การลงทุน-สุทธิ</w:t>
            </w:r>
            <w:r w:rsidRPr="00F53688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53688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 xml:space="preserve">(หมายเหตุ </w:t>
            </w:r>
            <w:r w:rsidRPr="00F53688">
              <w:rPr>
                <w:rFonts w:ascii="Angsana New" w:hAnsi="Angsana New"/>
                <w:i/>
                <w:iCs/>
                <w:sz w:val="22"/>
                <w:szCs w:val="22"/>
              </w:rPr>
              <w:t>1</w:t>
            </w:r>
            <w:r w:rsidR="007919E9" w:rsidRPr="00F53688">
              <w:rPr>
                <w:rFonts w:ascii="Angsana New" w:hAnsi="Angsana New"/>
                <w:i/>
                <w:iCs/>
                <w:sz w:val="22"/>
                <w:szCs w:val="22"/>
              </w:rPr>
              <w:t>4</w:t>
            </w:r>
            <w:r w:rsidRPr="00F53688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567" w:type="dxa"/>
            <w:tcBorders>
              <w:bottom w:val="nil"/>
            </w:tcBorders>
          </w:tcPr>
          <w:p w14:paraId="6AE9E35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(9)</w:t>
            </w:r>
          </w:p>
        </w:tc>
        <w:tc>
          <w:tcPr>
            <w:tcW w:w="239" w:type="dxa"/>
            <w:tcBorders>
              <w:bottom w:val="nil"/>
            </w:tcBorders>
          </w:tcPr>
          <w:p w14:paraId="29C32F5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1" w:type="dxa"/>
            <w:tcBorders>
              <w:bottom w:val="nil"/>
            </w:tcBorders>
          </w:tcPr>
          <w:p w14:paraId="3FFCC373" w14:textId="77777777" w:rsidR="00124830" w:rsidRPr="00F53688" w:rsidRDefault="00124830" w:rsidP="0055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  <w:tcBorders>
              <w:bottom w:val="nil"/>
            </w:tcBorders>
          </w:tcPr>
          <w:p w14:paraId="5EE2E34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nil"/>
            </w:tcBorders>
          </w:tcPr>
          <w:p w14:paraId="4134EB3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</w:tcPr>
          <w:p w14:paraId="2631469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14:paraId="4B6E215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5B01E49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tcBorders>
              <w:bottom w:val="nil"/>
            </w:tcBorders>
          </w:tcPr>
          <w:p w14:paraId="72AA5FF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3" w:type="dxa"/>
            <w:tcBorders>
              <w:bottom w:val="nil"/>
            </w:tcBorders>
          </w:tcPr>
          <w:p w14:paraId="0D30B05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14:paraId="1FEAE8F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11F8AF1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C60D66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7A0DDBD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00B8EB8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51307B1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4BEE6A5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7" w:type="dxa"/>
            <w:tcBorders>
              <w:bottom w:val="nil"/>
            </w:tcBorders>
          </w:tcPr>
          <w:p w14:paraId="1473244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14:paraId="2043EEB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6928E4E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bottom w:val="nil"/>
            </w:tcBorders>
          </w:tcPr>
          <w:p w14:paraId="60E23B4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tcBorders>
              <w:bottom w:val="nil"/>
            </w:tcBorders>
          </w:tcPr>
          <w:p w14:paraId="6208BF9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nil"/>
            </w:tcBorders>
          </w:tcPr>
          <w:p w14:paraId="04AB424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</w:tcPr>
          <w:p w14:paraId="391959C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1C9620E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(9)</w:t>
            </w:r>
          </w:p>
        </w:tc>
      </w:tr>
      <w:tr w:rsidR="00124830" w:rsidRPr="00F53688" w14:paraId="37273E3B" w14:textId="77777777" w:rsidTr="00391EA7">
        <w:tc>
          <w:tcPr>
            <w:tcW w:w="2057" w:type="dxa"/>
          </w:tcPr>
          <w:p w14:paraId="2D6EEC3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2"/>
                <w:szCs w:val="22"/>
                <w:cs/>
              </w:rPr>
            </w:pPr>
            <w:r w:rsidRPr="00F53688">
              <w:rPr>
                <w:rFonts w:ascii="Angsana New" w:hAnsi="Angsana New" w:hint="cs"/>
                <w:sz w:val="22"/>
                <w:szCs w:val="22"/>
                <w:cs/>
              </w:rPr>
              <w:t>ตัด</w:t>
            </w:r>
            <w:r w:rsidRPr="00F53688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567" w:type="dxa"/>
            <w:tcBorders>
              <w:bottom w:val="nil"/>
            </w:tcBorders>
          </w:tcPr>
          <w:p w14:paraId="1368A73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tcBorders>
              <w:bottom w:val="nil"/>
            </w:tcBorders>
          </w:tcPr>
          <w:p w14:paraId="30E49DE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1" w:type="dxa"/>
            <w:tcBorders>
              <w:bottom w:val="nil"/>
            </w:tcBorders>
          </w:tcPr>
          <w:p w14:paraId="4D8AC9D0" w14:textId="77777777" w:rsidR="00124830" w:rsidRPr="00F53688" w:rsidRDefault="00124830" w:rsidP="0055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4" w:type="dxa"/>
            <w:tcBorders>
              <w:bottom w:val="nil"/>
            </w:tcBorders>
          </w:tcPr>
          <w:p w14:paraId="606D060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nil"/>
            </w:tcBorders>
          </w:tcPr>
          <w:p w14:paraId="518E2A9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</w:tcPr>
          <w:p w14:paraId="5604C51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14:paraId="1009BBD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6078726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tcBorders>
              <w:bottom w:val="nil"/>
            </w:tcBorders>
          </w:tcPr>
          <w:p w14:paraId="07C911C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(21)</w:t>
            </w:r>
          </w:p>
        </w:tc>
        <w:tc>
          <w:tcPr>
            <w:tcW w:w="253" w:type="dxa"/>
            <w:tcBorders>
              <w:bottom w:val="nil"/>
            </w:tcBorders>
          </w:tcPr>
          <w:p w14:paraId="47BC335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14:paraId="1A0AA35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252826E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06A3D6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56C229B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71C79CD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(5)</w:t>
            </w:r>
          </w:p>
        </w:tc>
        <w:tc>
          <w:tcPr>
            <w:tcW w:w="252" w:type="dxa"/>
            <w:tcBorders>
              <w:bottom w:val="nil"/>
            </w:tcBorders>
          </w:tcPr>
          <w:p w14:paraId="11D8968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3D13C2B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7" w:type="dxa"/>
            <w:tcBorders>
              <w:bottom w:val="nil"/>
            </w:tcBorders>
          </w:tcPr>
          <w:p w14:paraId="3A20A74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14:paraId="11BDA09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(2)</w:t>
            </w:r>
          </w:p>
        </w:tc>
        <w:tc>
          <w:tcPr>
            <w:tcW w:w="252" w:type="dxa"/>
            <w:tcBorders>
              <w:bottom w:val="nil"/>
            </w:tcBorders>
          </w:tcPr>
          <w:p w14:paraId="32C58B6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bottom w:val="nil"/>
            </w:tcBorders>
          </w:tcPr>
          <w:p w14:paraId="5F80E4A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(9)</w:t>
            </w:r>
          </w:p>
        </w:tc>
        <w:tc>
          <w:tcPr>
            <w:tcW w:w="251" w:type="dxa"/>
            <w:tcBorders>
              <w:bottom w:val="nil"/>
            </w:tcBorders>
          </w:tcPr>
          <w:p w14:paraId="6ECFA68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nil"/>
            </w:tcBorders>
          </w:tcPr>
          <w:p w14:paraId="2F34E2D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</w:tcPr>
          <w:p w14:paraId="1AEFECF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0162677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(37)</w:t>
            </w:r>
          </w:p>
        </w:tc>
      </w:tr>
      <w:tr w:rsidR="00124830" w:rsidRPr="00F53688" w14:paraId="288A88EC" w14:textId="77777777" w:rsidTr="00391EA7">
        <w:tc>
          <w:tcPr>
            <w:tcW w:w="2057" w:type="dxa"/>
          </w:tcPr>
          <w:p w14:paraId="778B31A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ผลต่างจากการแปลงค่าใน</w:t>
            </w:r>
          </w:p>
        </w:tc>
        <w:tc>
          <w:tcPr>
            <w:tcW w:w="567" w:type="dxa"/>
            <w:tcBorders>
              <w:bottom w:val="nil"/>
            </w:tcBorders>
          </w:tcPr>
          <w:p w14:paraId="31FCBF4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4842673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1" w:type="dxa"/>
            <w:tcBorders>
              <w:bottom w:val="nil"/>
            </w:tcBorders>
          </w:tcPr>
          <w:p w14:paraId="367FCA08" w14:textId="77777777" w:rsidR="00124830" w:rsidRPr="00F53688" w:rsidRDefault="00124830" w:rsidP="0055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4" w:type="dxa"/>
            <w:tcBorders>
              <w:bottom w:val="nil"/>
            </w:tcBorders>
          </w:tcPr>
          <w:p w14:paraId="5F766F3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nil"/>
            </w:tcBorders>
          </w:tcPr>
          <w:p w14:paraId="5D94A64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  <w:tcBorders>
              <w:bottom w:val="nil"/>
            </w:tcBorders>
          </w:tcPr>
          <w:p w14:paraId="2ABBFF2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14:paraId="09397E8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DB89DD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tcBorders>
              <w:bottom w:val="nil"/>
            </w:tcBorders>
          </w:tcPr>
          <w:p w14:paraId="2E8C514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3" w:type="dxa"/>
            <w:tcBorders>
              <w:bottom w:val="nil"/>
            </w:tcBorders>
          </w:tcPr>
          <w:p w14:paraId="581689D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14:paraId="73B2419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88BF55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C4F9AD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4F4FA1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652AE3C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9701AB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1CBD896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7" w:type="dxa"/>
            <w:tcBorders>
              <w:bottom w:val="nil"/>
            </w:tcBorders>
          </w:tcPr>
          <w:p w14:paraId="2E4D846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14:paraId="6EDDDFB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0DBC64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bottom w:val="nil"/>
            </w:tcBorders>
          </w:tcPr>
          <w:p w14:paraId="1A5222C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1" w:type="dxa"/>
            <w:tcBorders>
              <w:bottom w:val="nil"/>
            </w:tcBorders>
          </w:tcPr>
          <w:p w14:paraId="5C0DF53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nil"/>
            </w:tcBorders>
          </w:tcPr>
          <w:p w14:paraId="1E859B5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  <w:tcBorders>
              <w:bottom w:val="nil"/>
            </w:tcBorders>
          </w:tcPr>
          <w:p w14:paraId="06A560A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117AA14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4830" w:rsidRPr="00F53688" w14:paraId="056CBDF8" w14:textId="77777777" w:rsidTr="00391EA7">
        <w:tc>
          <w:tcPr>
            <w:tcW w:w="2057" w:type="dxa"/>
          </w:tcPr>
          <w:p w14:paraId="65B394E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 xml:space="preserve">  การจัดทำงบการเงินรวม</w:t>
            </w:r>
          </w:p>
        </w:tc>
        <w:tc>
          <w:tcPr>
            <w:tcW w:w="567" w:type="dxa"/>
            <w:tcBorders>
              <w:bottom w:val="nil"/>
            </w:tcBorders>
          </w:tcPr>
          <w:p w14:paraId="35656E7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tcBorders>
              <w:bottom w:val="nil"/>
            </w:tcBorders>
          </w:tcPr>
          <w:p w14:paraId="0F4AA1D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1" w:type="dxa"/>
            <w:tcBorders>
              <w:bottom w:val="nil"/>
            </w:tcBorders>
          </w:tcPr>
          <w:p w14:paraId="3D2EB4AE" w14:textId="77777777" w:rsidR="00124830" w:rsidRPr="00F53688" w:rsidRDefault="00124830" w:rsidP="0055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(2)</w:t>
            </w:r>
          </w:p>
        </w:tc>
        <w:tc>
          <w:tcPr>
            <w:tcW w:w="254" w:type="dxa"/>
            <w:tcBorders>
              <w:bottom w:val="nil"/>
            </w:tcBorders>
          </w:tcPr>
          <w:p w14:paraId="43D6445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nil"/>
            </w:tcBorders>
          </w:tcPr>
          <w:p w14:paraId="0E07876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</w:tcPr>
          <w:p w14:paraId="51E177A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14:paraId="51B8B66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3639B09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tcBorders>
              <w:bottom w:val="nil"/>
            </w:tcBorders>
          </w:tcPr>
          <w:p w14:paraId="5E381BF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3" w:type="dxa"/>
            <w:tcBorders>
              <w:bottom w:val="nil"/>
            </w:tcBorders>
          </w:tcPr>
          <w:p w14:paraId="2994E84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14:paraId="509F018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7F0B1BF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683CD73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0118C52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2E4F314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(14)</w:t>
            </w:r>
          </w:p>
        </w:tc>
        <w:tc>
          <w:tcPr>
            <w:tcW w:w="252" w:type="dxa"/>
            <w:tcBorders>
              <w:bottom w:val="nil"/>
            </w:tcBorders>
          </w:tcPr>
          <w:p w14:paraId="2F22EDD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6A0AAC5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7" w:type="dxa"/>
            <w:tcBorders>
              <w:bottom w:val="nil"/>
            </w:tcBorders>
          </w:tcPr>
          <w:p w14:paraId="3682E21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14:paraId="562818A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5B4643B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bottom w:val="nil"/>
            </w:tcBorders>
          </w:tcPr>
          <w:p w14:paraId="319F974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1" w:type="dxa"/>
            <w:tcBorders>
              <w:bottom w:val="nil"/>
            </w:tcBorders>
          </w:tcPr>
          <w:p w14:paraId="527C08B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nil"/>
            </w:tcBorders>
          </w:tcPr>
          <w:p w14:paraId="7B67209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</w:tcPr>
          <w:p w14:paraId="3E5AC92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3BE2C35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sz w:val="22"/>
                <w:szCs w:val="22"/>
              </w:rPr>
              <w:t>(16)</w:t>
            </w:r>
          </w:p>
        </w:tc>
      </w:tr>
      <w:tr w:rsidR="00124830" w:rsidRPr="00F53688" w14:paraId="3CC1C28F" w14:textId="77777777" w:rsidTr="00391EA7">
        <w:tc>
          <w:tcPr>
            <w:tcW w:w="2057" w:type="dxa"/>
          </w:tcPr>
          <w:p w14:paraId="37C0930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536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F536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F5368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2560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71D48B3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01EEA95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nil"/>
            </w:tcBorders>
          </w:tcPr>
          <w:p w14:paraId="3BE3EE30" w14:textId="77777777" w:rsidR="00124830" w:rsidRPr="00F53688" w:rsidRDefault="00124830" w:rsidP="0055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3235710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nil"/>
            </w:tcBorders>
          </w:tcPr>
          <w:p w14:paraId="473DA58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23042EA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nil"/>
            </w:tcBorders>
          </w:tcPr>
          <w:p w14:paraId="727E3A6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9409D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nil"/>
            </w:tcBorders>
          </w:tcPr>
          <w:p w14:paraId="1D4A576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480792E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nil"/>
            </w:tcBorders>
          </w:tcPr>
          <w:p w14:paraId="659AD61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014497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255204B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68A93D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nil"/>
            </w:tcBorders>
          </w:tcPr>
          <w:p w14:paraId="1D56F75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C5BF36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nil"/>
            </w:tcBorders>
          </w:tcPr>
          <w:p w14:paraId="5E95FA6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</w:tcPr>
          <w:p w14:paraId="3AB52E6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nil"/>
            </w:tcBorders>
          </w:tcPr>
          <w:p w14:paraId="53C1A9C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79A8C3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nil"/>
            </w:tcBorders>
          </w:tcPr>
          <w:p w14:paraId="0F01BC7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50A7508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nil"/>
            </w:tcBorders>
          </w:tcPr>
          <w:p w14:paraId="3DC9598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707D88D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nil"/>
            </w:tcBorders>
          </w:tcPr>
          <w:p w14:paraId="1AF8257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24830" w:rsidRPr="00F53688" w14:paraId="7761CEBB" w14:textId="77777777" w:rsidTr="00391EA7">
        <w:tc>
          <w:tcPr>
            <w:tcW w:w="2057" w:type="dxa"/>
          </w:tcPr>
          <w:p w14:paraId="7051C59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536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และ </w:t>
            </w:r>
            <w:r w:rsidRPr="00F53688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F536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F53688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567" w:type="dxa"/>
            <w:tcBorders>
              <w:top w:val="nil"/>
            </w:tcBorders>
          </w:tcPr>
          <w:p w14:paraId="0C16CD7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6,237</w:t>
            </w:r>
          </w:p>
        </w:tc>
        <w:tc>
          <w:tcPr>
            <w:tcW w:w="239" w:type="dxa"/>
            <w:tcBorders>
              <w:top w:val="nil"/>
            </w:tcBorders>
          </w:tcPr>
          <w:p w14:paraId="61D4EEF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top w:val="nil"/>
            </w:tcBorders>
          </w:tcPr>
          <w:p w14:paraId="40E0AEC2" w14:textId="77777777" w:rsidR="00124830" w:rsidRPr="00F53688" w:rsidRDefault="00124830" w:rsidP="0055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2,011</w:t>
            </w:r>
          </w:p>
        </w:tc>
        <w:tc>
          <w:tcPr>
            <w:tcW w:w="254" w:type="dxa"/>
            <w:tcBorders>
              <w:top w:val="nil"/>
            </w:tcBorders>
          </w:tcPr>
          <w:p w14:paraId="069D1C5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</w:tcBorders>
          </w:tcPr>
          <w:p w14:paraId="5454597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211</w:t>
            </w:r>
          </w:p>
        </w:tc>
        <w:tc>
          <w:tcPr>
            <w:tcW w:w="237" w:type="dxa"/>
            <w:tcBorders>
              <w:top w:val="nil"/>
            </w:tcBorders>
          </w:tcPr>
          <w:p w14:paraId="42F8343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</w:tcBorders>
          </w:tcPr>
          <w:p w14:paraId="46F81EF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104,671</w:t>
            </w:r>
          </w:p>
        </w:tc>
        <w:tc>
          <w:tcPr>
            <w:tcW w:w="236" w:type="dxa"/>
            <w:tcBorders>
              <w:top w:val="nil"/>
            </w:tcBorders>
          </w:tcPr>
          <w:p w14:paraId="37C89C4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nil"/>
            </w:tcBorders>
          </w:tcPr>
          <w:p w14:paraId="26214D7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34,862</w:t>
            </w:r>
          </w:p>
        </w:tc>
        <w:tc>
          <w:tcPr>
            <w:tcW w:w="253" w:type="dxa"/>
            <w:tcBorders>
              <w:top w:val="nil"/>
            </w:tcBorders>
          </w:tcPr>
          <w:p w14:paraId="66A625C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</w:tcBorders>
          </w:tcPr>
          <w:p w14:paraId="0F04F33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17,388</w:t>
            </w:r>
          </w:p>
        </w:tc>
        <w:tc>
          <w:tcPr>
            <w:tcW w:w="252" w:type="dxa"/>
            <w:tcBorders>
              <w:top w:val="nil"/>
            </w:tcBorders>
          </w:tcPr>
          <w:p w14:paraId="4BF2E18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3FC3483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193</w:t>
            </w:r>
          </w:p>
        </w:tc>
        <w:tc>
          <w:tcPr>
            <w:tcW w:w="252" w:type="dxa"/>
            <w:tcBorders>
              <w:top w:val="nil"/>
            </w:tcBorders>
          </w:tcPr>
          <w:p w14:paraId="41B5709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 w14:paraId="68AC52A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6,222</w:t>
            </w:r>
          </w:p>
        </w:tc>
        <w:tc>
          <w:tcPr>
            <w:tcW w:w="252" w:type="dxa"/>
            <w:tcBorders>
              <w:top w:val="nil"/>
            </w:tcBorders>
          </w:tcPr>
          <w:p w14:paraId="35EC952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</w:tcBorders>
          </w:tcPr>
          <w:p w14:paraId="5023F9D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4,566</w:t>
            </w:r>
          </w:p>
        </w:tc>
        <w:tc>
          <w:tcPr>
            <w:tcW w:w="247" w:type="dxa"/>
            <w:tcBorders>
              <w:top w:val="nil"/>
            </w:tcBorders>
          </w:tcPr>
          <w:p w14:paraId="0F34E88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</w:tcBorders>
          </w:tcPr>
          <w:p w14:paraId="7BC85B3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911</w:t>
            </w:r>
          </w:p>
        </w:tc>
        <w:tc>
          <w:tcPr>
            <w:tcW w:w="252" w:type="dxa"/>
            <w:tcBorders>
              <w:top w:val="nil"/>
            </w:tcBorders>
          </w:tcPr>
          <w:p w14:paraId="505FB88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</w:tcBorders>
          </w:tcPr>
          <w:p w14:paraId="0336D66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251" w:type="dxa"/>
            <w:tcBorders>
              <w:top w:val="nil"/>
            </w:tcBorders>
          </w:tcPr>
          <w:p w14:paraId="69CC129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</w:tcBorders>
          </w:tcPr>
          <w:p w14:paraId="54F14D1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4,985</w:t>
            </w:r>
          </w:p>
        </w:tc>
        <w:tc>
          <w:tcPr>
            <w:tcW w:w="261" w:type="dxa"/>
            <w:tcBorders>
              <w:top w:val="nil"/>
            </w:tcBorders>
          </w:tcPr>
          <w:p w14:paraId="4828863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</w:tcBorders>
          </w:tcPr>
          <w:p w14:paraId="55B0B6C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182,275</w:t>
            </w:r>
          </w:p>
        </w:tc>
      </w:tr>
      <w:tr w:rsidR="00124830" w:rsidRPr="00F53688" w14:paraId="31FC271E" w14:textId="77777777" w:rsidTr="00391EA7">
        <w:tc>
          <w:tcPr>
            <w:tcW w:w="2057" w:type="dxa"/>
            <w:tcBorders>
              <w:top w:val="nil"/>
            </w:tcBorders>
          </w:tcPr>
          <w:p w14:paraId="7E44CA3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567" w:type="dxa"/>
            <w:tcBorders>
              <w:top w:val="nil"/>
            </w:tcBorders>
          </w:tcPr>
          <w:p w14:paraId="300EFB4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302</w:t>
            </w:r>
          </w:p>
        </w:tc>
        <w:tc>
          <w:tcPr>
            <w:tcW w:w="239" w:type="dxa"/>
            <w:tcBorders>
              <w:top w:val="nil"/>
            </w:tcBorders>
          </w:tcPr>
          <w:p w14:paraId="49CB5F8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tcBorders>
              <w:top w:val="nil"/>
            </w:tcBorders>
          </w:tcPr>
          <w:p w14:paraId="1A1DDFB2" w14:textId="77777777" w:rsidR="00124830" w:rsidRPr="00F53688" w:rsidRDefault="00124830" w:rsidP="0055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 xml:space="preserve">   1</w:t>
            </w:r>
          </w:p>
        </w:tc>
        <w:tc>
          <w:tcPr>
            <w:tcW w:w="254" w:type="dxa"/>
            <w:tcBorders>
              <w:top w:val="nil"/>
            </w:tcBorders>
          </w:tcPr>
          <w:p w14:paraId="071B74FA" w14:textId="77777777" w:rsidR="00124830" w:rsidRPr="00F53688" w:rsidRDefault="00124830" w:rsidP="0055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 xml:space="preserve">     </w:t>
            </w:r>
          </w:p>
        </w:tc>
        <w:tc>
          <w:tcPr>
            <w:tcW w:w="817" w:type="dxa"/>
            <w:tcBorders>
              <w:top w:val="nil"/>
            </w:tcBorders>
          </w:tcPr>
          <w:p w14:paraId="43634EF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7" w:type="dxa"/>
            <w:tcBorders>
              <w:top w:val="nil"/>
            </w:tcBorders>
          </w:tcPr>
          <w:p w14:paraId="53D96A1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</w:tcBorders>
          </w:tcPr>
          <w:p w14:paraId="56C8DB9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200</w:t>
            </w:r>
          </w:p>
        </w:tc>
        <w:tc>
          <w:tcPr>
            <w:tcW w:w="236" w:type="dxa"/>
            <w:tcBorders>
              <w:top w:val="nil"/>
            </w:tcBorders>
          </w:tcPr>
          <w:p w14:paraId="729BF4E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nil"/>
            </w:tcBorders>
          </w:tcPr>
          <w:p w14:paraId="640F611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253" w:type="dxa"/>
            <w:tcBorders>
              <w:top w:val="nil"/>
            </w:tcBorders>
          </w:tcPr>
          <w:p w14:paraId="3D0B9B8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</w:tcBorders>
          </w:tcPr>
          <w:p w14:paraId="015A2F1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tcBorders>
              <w:top w:val="nil"/>
            </w:tcBorders>
          </w:tcPr>
          <w:p w14:paraId="7BCC21F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613F366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tcBorders>
              <w:top w:val="nil"/>
            </w:tcBorders>
          </w:tcPr>
          <w:p w14:paraId="5116EB9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nil"/>
            </w:tcBorders>
          </w:tcPr>
          <w:p w14:paraId="7759592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252" w:type="dxa"/>
            <w:tcBorders>
              <w:top w:val="nil"/>
            </w:tcBorders>
          </w:tcPr>
          <w:p w14:paraId="39BDD75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</w:tcBorders>
          </w:tcPr>
          <w:p w14:paraId="42FB7BB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247" w:type="dxa"/>
            <w:tcBorders>
              <w:top w:val="nil"/>
            </w:tcBorders>
          </w:tcPr>
          <w:p w14:paraId="44C654D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</w:tcBorders>
          </w:tcPr>
          <w:p w14:paraId="07B2179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252" w:type="dxa"/>
            <w:tcBorders>
              <w:top w:val="nil"/>
            </w:tcBorders>
          </w:tcPr>
          <w:p w14:paraId="563F16D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</w:tcBorders>
          </w:tcPr>
          <w:p w14:paraId="4D5C88B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51" w:type="dxa"/>
            <w:tcBorders>
              <w:top w:val="nil"/>
            </w:tcBorders>
          </w:tcPr>
          <w:p w14:paraId="71F6381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</w:tcBorders>
          </w:tcPr>
          <w:p w14:paraId="0DD383A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7,412</w:t>
            </w:r>
          </w:p>
        </w:tc>
        <w:tc>
          <w:tcPr>
            <w:tcW w:w="261" w:type="dxa"/>
            <w:tcBorders>
              <w:top w:val="nil"/>
            </w:tcBorders>
          </w:tcPr>
          <w:p w14:paraId="066DA24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</w:tcBorders>
          </w:tcPr>
          <w:p w14:paraId="36F6B7F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8,027</w:t>
            </w:r>
          </w:p>
        </w:tc>
      </w:tr>
      <w:tr w:rsidR="00124830" w:rsidRPr="00F53688" w14:paraId="6A5D0E0F" w14:textId="77777777" w:rsidTr="00391EA7">
        <w:tc>
          <w:tcPr>
            <w:tcW w:w="2057" w:type="dxa"/>
          </w:tcPr>
          <w:p w14:paraId="3175801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โอน</w:t>
            </w:r>
            <w:r w:rsidRPr="00F53688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F53688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567" w:type="dxa"/>
            <w:tcBorders>
              <w:bottom w:val="nil"/>
            </w:tcBorders>
          </w:tcPr>
          <w:p w14:paraId="03BEE1A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tcBorders>
              <w:bottom w:val="nil"/>
            </w:tcBorders>
          </w:tcPr>
          <w:p w14:paraId="4CE440A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tcBorders>
              <w:bottom w:val="nil"/>
            </w:tcBorders>
          </w:tcPr>
          <w:p w14:paraId="6B901C5B" w14:textId="77777777" w:rsidR="00124830" w:rsidRPr="00F53688" w:rsidRDefault="00124830" w:rsidP="0055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726</w:t>
            </w:r>
          </w:p>
        </w:tc>
        <w:tc>
          <w:tcPr>
            <w:tcW w:w="254" w:type="dxa"/>
            <w:tcBorders>
              <w:bottom w:val="nil"/>
            </w:tcBorders>
          </w:tcPr>
          <w:p w14:paraId="129CADE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nil"/>
            </w:tcBorders>
          </w:tcPr>
          <w:p w14:paraId="1FC8E8B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</w:tcPr>
          <w:p w14:paraId="79946DD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14:paraId="4E48097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236" w:type="dxa"/>
            <w:tcBorders>
              <w:bottom w:val="nil"/>
            </w:tcBorders>
          </w:tcPr>
          <w:p w14:paraId="3C9FBAA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tcBorders>
              <w:bottom w:val="nil"/>
            </w:tcBorders>
          </w:tcPr>
          <w:p w14:paraId="56C94B4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253" w:type="dxa"/>
            <w:tcBorders>
              <w:bottom w:val="nil"/>
            </w:tcBorders>
          </w:tcPr>
          <w:p w14:paraId="0359A0C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14:paraId="207914A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32</w:t>
            </w:r>
          </w:p>
        </w:tc>
        <w:tc>
          <w:tcPr>
            <w:tcW w:w="252" w:type="dxa"/>
            <w:tcBorders>
              <w:bottom w:val="nil"/>
            </w:tcBorders>
          </w:tcPr>
          <w:p w14:paraId="601962B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48EDEF5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6B0387B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017955C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353</w:t>
            </w:r>
          </w:p>
        </w:tc>
        <w:tc>
          <w:tcPr>
            <w:tcW w:w="252" w:type="dxa"/>
            <w:tcBorders>
              <w:bottom w:val="nil"/>
            </w:tcBorders>
          </w:tcPr>
          <w:p w14:paraId="26DCDAC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01C11D0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74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7" w:type="dxa"/>
            <w:tcBorders>
              <w:bottom w:val="nil"/>
            </w:tcBorders>
          </w:tcPr>
          <w:p w14:paraId="688408C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14:paraId="2C525B7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252" w:type="dxa"/>
            <w:tcBorders>
              <w:bottom w:val="nil"/>
            </w:tcBorders>
          </w:tcPr>
          <w:p w14:paraId="6E8C5CE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bottom w:val="nil"/>
            </w:tcBorders>
          </w:tcPr>
          <w:p w14:paraId="19D5780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1" w:type="dxa"/>
            <w:tcBorders>
              <w:bottom w:val="nil"/>
            </w:tcBorders>
          </w:tcPr>
          <w:p w14:paraId="2D6AFB5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nil"/>
            </w:tcBorders>
          </w:tcPr>
          <w:p w14:paraId="7C39EF8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(1,202)</w:t>
            </w:r>
          </w:p>
        </w:tc>
        <w:tc>
          <w:tcPr>
            <w:tcW w:w="261" w:type="dxa"/>
            <w:tcBorders>
              <w:bottom w:val="nil"/>
            </w:tcBorders>
          </w:tcPr>
          <w:p w14:paraId="55A8137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2BFED5C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24830" w:rsidRPr="00F53688" w14:paraId="337303F7" w14:textId="77777777" w:rsidTr="00391EA7">
        <w:tc>
          <w:tcPr>
            <w:tcW w:w="2057" w:type="dxa"/>
            <w:tcBorders>
              <w:bottom w:val="nil"/>
            </w:tcBorders>
          </w:tcPr>
          <w:p w14:paraId="356EBF3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 w:hint="cs"/>
                <w:sz w:val="22"/>
                <w:szCs w:val="22"/>
                <w:cs/>
              </w:rPr>
              <w:t>ตัด</w:t>
            </w:r>
            <w:r w:rsidRPr="00F53688">
              <w:rPr>
                <w:rFonts w:ascii="Angsana New" w:hAnsi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567" w:type="dxa"/>
            <w:tcBorders>
              <w:bottom w:val="nil"/>
            </w:tcBorders>
          </w:tcPr>
          <w:p w14:paraId="74AB133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tcBorders>
              <w:bottom w:val="nil"/>
            </w:tcBorders>
          </w:tcPr>
          <w:p w14:paraId="620D54E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tcBorders>
              <w:bottom w:val="nil"/>
            </w:tcBorders>
          </w:tcPr>
          <w:p w14:paraId="347F5B5E" w14:textId="77777777" w:rsidR="00124830" w:rsidRPr="00F53688" w:rsidRDefault="00124830" w:rsidP="0055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(47)</w:t>
            </w:r>
          </w:p>
        </w:tc>
        <w:tc>
          <w:tcPr>
            <w:tcW w:w="254" w:type="dxa"/>
            <w:tcBorders>
              <w:bottom w:val="nil"/>
            </w:tcBorders>
          </w:tcPr>
          <w:p w14:paraId="14E0EE2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nil"/>
            </w:tcBorders>
          </w:tcPr>
          <w:p w14:paraId="141C3EA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</w:tcPr>
          <w:p w14:paraId="1A9D791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14:paraId="263C60E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(133)</w:t>
            </w:r>
          </w:p>
        </w:tc>
        <w:tc>
          <w:tcPr>
            <w:tcW w:w="236" w:type="dxa"/>
            <w:tcBorders>
              <w:bottom w:val="nil"/>
            </w:tcBorders>
          </w:tcPr>
          <w:p w14:paraId="755EFC3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tcBorders>
              <w:bottom w:val="nil"/>
            </w:tcBorders>
          </w:tcPr>
          <w:p w14:paraId="57FF034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3" w:type="dxa"/>
            <w:tcBorders>
              <w:bottom w:val="nil"/>
            </w:tcBorders>
          </w:tcPr>
          <w:p w14:paraId="6D2D9C4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14:paraId="09D10F5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34460AE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E1DA77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52ADA49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tcBorders>
              <w:bottom w:val="nil"/>
            </w:tcBorders>
          </w:tcPr>
          <w:p w14:paraId="6A902F8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252" w:type="dxa"/>
            <w:tcBorders>
              <w:bottom w:val="nil"/>
            </w:tcBorders>
          </w:tcPr>
          <w:p w14:paraId="387B9BB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bottom w:val="nil"/>
            </w:tcBorders>
          </w:tcPr>
          <w:p w14:paraId="7910ACB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74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(1,246)</w:t>
            </w:r>
          </w:p>
        </w:tc>
        <w:tc>
          <w:tcPr>
            <w:tcW w:w="247" w:type="dxa"/>
            <w:tcBorders>
              <w:bottom w:val="nil"/>
            </w:tcBorders>
          </w:tcPr>
          <w:p w14:paraId="0FBFCDE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bottom w:val="nil"/>
            </w:tcBorders>
          </w:tcPr>
          <w:p w14:paraId="4C4A67C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252" w:type="dxa"/>
            <w:tcBorders>
              <w:bottom w:val="nil"/>
            </w:tcBorders>
          </w:tcPr>
          <w:p w14:paraId="5D7C808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bottom w:val="nil"/>
            </w:tcBorders>
          </w:tcPr>
          <w:p w14:paraId="0C5CAF1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251" w:type="dxa"/>
            <w:tcBorders>
              <w:bottom w:val="nil"/>
            </w:tcBorders>
          </w:tcPr>
          <w:p w14:paraId="5AB4CCB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nil"/>
            </w:tcBorders>
          </w:tcPr>
          <w:p w14:paraId="651F0C8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</w:tcPr>
          <w:p w14:paraId="73318FA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4F6010D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(1,435)</w:t>
            </w:r>
          </w:p>
        </w:tc>
      </w:tr>
      <w:tr w:rsidR="00124830" w:rsidRPr="00F53688" w14:paraId="31CDB6D7" w14:textId="77777777" w:rsidTr="00391EA7">
        <w:tc>
          <w:tcPr>
            <w:tcW w:w="2057" w:type="dxa"/>
            <w:tcBorders>
              <w:bottom w:val="nil"/>
            </w:tcBorders>
          </w:tcPr>
          <w:p w14:paraId="5E6BD7D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>ผลต่างจากการแปลงค่าใน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6A45683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03BCF16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</w:tcPr>
          <w:p w14:paraId="028514CC" w14:textId="77777777" w:rsidR="00124830" w:rsidRPr="00F53688" w:rsidRDefault="00124830" w:rsidP="0055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467B819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bottom w:val="nil"/>
            </w:tcBorders>
          </w:tcPr>
          <w:p w14:paraId="0B267F0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EE3265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bottom w:val="nil"/>
            </w:tcBorders>
          </w:tcPr>
          <w:p w14:paraId="4B430E2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681F41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nil"/>
              <w:bottom w:val="nil"/>
            </w:tcBorders>
          </w:tcPr>
          <w:p w14:paraId="227EB42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71D14DA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</w:tcPr>
          <w:p w14:paraId="059CB63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8073EC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9017B7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E97BA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nil"/>
              <w:bottom w:val="nil"/>
            </w:tcBorders>
          </w:tcPr>
          <w:p w14:paraId="4038F11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386914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bottom w:val="nil"/>
            </w:tcBorders>
          </w:tcPr>
          <w:p w14:paraId="3C80C71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7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7" w:type="dxa"/>
            <w:tcBorders>
              <w:top w:val="nil"/>
              <w:bottom w:val="nil"/>
            </w:tcBorders>
          </w:tcPr>
          <w:p w14:paraId="33624C7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bottom w:val="nil"/>
            </w:tcBorders>
          </w:tcPr>
          <w:p w14:paraId="5D1D4BC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7F0C82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nil"/>
            </w:tcBorders>
          </w:tcPr>
          <w:p w14:paraId="7B3AE56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1D8019A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14:paraId="566414B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587BD1E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212F61F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24830" w:rsidRPr="00F53688" w14:paraId="41C60E43" w14:textId="77777777" w:rsidTr="00391EA7">
        <w:tc>
          <w:tcPr>
            <w:tcW w:w="2057" w:type="dxa"/>
            <w:tcBorders>
              <w:bottom w:val="nil"/>
            </w:tcBorders>
          </w:tcPr>
          <w:p w14:paraId="3BEC30D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  <w:cs/>
              </w:rPr>
              <w:t xml:space="preserve">  การจัดทำงบการเงินรวม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6F1AA70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6C86D29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tcBorders>
              <w:top w:val="nil"/>
              <w:bottom w:val="single" w:sz="4" w:space="0" w:color="auto"/>
            </w:tcBorders>
          </w:tcPr>
          <w:p w14:paraId="0B48FDD7" w14:textId="77777777" w:rsidR="00124830" w:rsidRPr="00F53688" w:rsidRDefault="00124830" w:rsidP="0055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0A3EC9A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14:paraId="25CA7CA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641E12D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nil"/>
              <w:bottom w:val="single" w:sz="4" w:space="0" w:color="auto"/>
            </w:tcBorders>
          </w:tcPr>
          <w:p w14:paraId="70C50CE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8CFB7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nil"/>
              <w:bottom w:val="single" w:sz="4" w:space="0" w:color="auto"/>
            </w:tcBorders>
          </w:tcPr>
          <w:p w14:paraId="059806A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3445241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nil"/>
              <w:bottom w:val="single" w:sz="4" w:space="0" w:color="auto"/>
            </w:tcBorders>
          </w:tcPr>
          <w:p w14:paraId="5B8763B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40A6FD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F71D36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CC76B0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nil"/>
              <w:bottom w:val="single" w:sz="4" w:space="0" w:color="auto"/>
            </w:tcBorders>
          </w:tcPr>
          <w:p w14:paraId="69620B9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163791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bottom w:val="single" w:sz="4" w:space="0" w:color="auto"/>
            </w:tcBorders>
          </w:tcPr>
          <w:p w14:paraId="1029746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08" w:right="-74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7" w:type="dxa"/>
            <w:tcBorders>
              <w:top w:val="nil"/>
              <w:bottom w:val="nil"/>
            </w:tcBorders>
          </w:tcPr>
          <w:p w14:paraId="216234A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bottom w:val="single" w:sz="4" w:space="0" w:color="auto"/>
            </w:tcBorders>
          </w:tcPr>
          <w:p w14:paraId="4F8AEA3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475FD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</w:tcPr>
          <w:p w14:paraId="1034DFF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5780382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bottom w:val="single" w:sz="4" w:space="0" w:color="auto"/>
            </w:tcBorders>
          </w:tcPr>
          <w:p w14:paraId="6CF6356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3C6CCF4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bottom w:val="single" w:sz="4" w:space="0" w:color="auto"/>
            </w:tcBorders>
          </w:tcPr>
          <w:p w14:paraId="355966B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3688">
              <w:rPr>
                <w:rFonts w:ascii="Angsana New" w:hAnsi="Angsana New"/>
                <w:sz w:val="22"/>
                <w:szCs w:val="22"/>
              </w:rPr>
              <w:t>(5)</w:t>
            </w:r>
          </w:p>
        </w:tc>
      </w:tr>
      <w:tr w:rsidR="00124830" w:rsidRPr="00F53688" w14:paraId="1FF7A62A" w14:textId="77777777" w:rsidTr="00391EA7">
        <w:tc>
          <w:tcPr>
            <w:tcW w:w="2057" w:type="dxa"/>
            <w:tcBorders>
              <w:top w:val="nil"/>
              <w:bottom w:val="nil"/>
            </w:tcBorders>
          </w:tcPr>
          <w:p w14:paraId="661DF86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536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F5368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F53688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6CE8B7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22"/>
                <w:szCs w:val="22"/>
              </w:rPr>
              <w:t>6,539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14:paraId="5CCA039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14:paraId="4CF989A2" w14:textId="77777777" w:rsidR="00124830" w:rsidRPr="00F53688" w:rsidRDefault="00124830" w:rsidP="00557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53688">
              <w:rPr>
                <w:rFonts w:ascii="Angsana New" w:hAnsi="Angsana New"/>
                <w:b/>
                <w:bCs/>
                <w:sz w:val="22"/>
                <w:szCs w:val="22"/>
              </w:rPr>
              <w:t>2,690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1C21DF6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A8413D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53688">
              <w:rPr>
                <w:rFonts w:ascii="Angsana New" w:hAnsi="Angsana New"/>
                <w:b/>
                <w:bCs/>
                <w:sz w:val="22"/>
                <w:szCs w:val="22"/>
              </w:rPr>
              <w:t>211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17F9D30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single" w:sz="4" w:space="0" w:color="auto"/>
            </w:tcBorders>
          </w:tcPr>
          <w:p w14:paraId="6621AF0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53688">
              <w:rPr>
                <w:rFonts w:ascii="Angsana New" w:hAnsi="Angsana New"/>
                <w:b/>
                <w:bCs/>
                <w:sz w:val="22"/>
                <w:szCs w:val="22"/>
              </w:rPr>
              <w:t>104,752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544603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</w:tcPr>
          <w:p w14:paraId="1B2BA1B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53688">
              <w:rPr>
                <w:rFonts w:ascii="Angsana New" w:hAnsi="Angsana New"/>
                <w:b/>
                <w:bCs/>
                <w:sz w:val="22"/>
                <w:szCs w:val="22"/>
              </w:rPr>
              <w:t>34,930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73E8398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2EF4E66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53688">
              <w:rPr>
                <w:rFonts w:ascii="Angsana New" w:hAnsi="Angsana New"/>
                <w:b/>
                <w:bCs/>
                <w:sz w:val="22"/>
                <w:szCs w:val="22"/>
              </w:rPr>
              <w:t>17,420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43729B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3487C2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53688">
              <w:rPr>
                <w:rFonts w:ascii="Angsana New" w:hAnsi="Angsana New"/>
                <w:b/>
                <w:bCs/>
                <w:sz w:val="22"/>
                <w:szCs w:val="22"/>
              </w:rPr>
              <w:t>193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ED04EE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14:paraId="38706A4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53688">
              <w:rPr>
                <w:rFonts w:ascii="Angsana New" w:hAnsi="Angsana New"/>
                <w:b/>
                <w:bCs/>
                <w:sz w:val="22"/>
                <w:szCs w:val="22"/>
              </w:rPr>
              <w:t>6,621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BAA2EF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</w:tcPr>
          <w:p w14:paraId="5AD969C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53688">
              <w:rPr>
                <w:rFonts w:ascii="Angsana New" w:hAnsi="Angsana New"/>
                <w:b/>
                <w:bCs/>
                <w:sz w:val="22"/>
                <w:szCs w:val="22"/>
              </w:rPr>
              <w:t>3,355</w:t>
            </w:r>
          </w:p>
        </w:tc>
        <w:tc>
          <w:tcPr>
            <w:tcW w:w="247" w:type="dxa"/>
            <w:tcBorders>
              <w:top w:val="nil"/>
              <w:bottom w:val="nil"/>
            </w:tcBorders>
          </w:tcPr>
          <w:p w14:paraId="61BC47F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0F21C9E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53688">
              <w:rPr>
                <w:rFonts w:ascii="Angsana New" w:hAnsi="Angsana New"/>
                <w:b/>
                <w:bCs/>
                <w:sz w:val="22"/>
                <w:szCs w:val="22"/>
              </w:rPr>
              <w:t>938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E4BE12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</w:tcPr>
          <w:p w14:paraId="6009C2D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53688">
              <w:rPr>
                <w:rFonts w:ascii="Angsana New" w:hAnsi="Angsana New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251" w:type="dxa"/>
            <w:tcBorders>
              <w:top w:val="nil"/>
              <w:bottom w:val="nil"/>
            </w:tcBorders>
          </w:tcPr>
          <w:p w14:paraId="718500A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16780B1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53688">
              <w:rPr>
                <w:rFonts w:ascii="Angsana New" w:hAnsi="Angsana New"/>
                <w:b/>
                <w:bCs/>
                <w:sz w:val="22"/>
                <w:szCs w:val="22"/>
              </w:rPr>
              <w:t>11,195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164E898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14:paraId="5DFF233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107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53688">
              <w:rPr>
                <w:rFonts w:ascii="Angsana New" w:hAnsi="Angsana New"/>
                <w:b/>
                <w:bCs/>
                <w:sz w:val="22"/>
                <w:szCs w:val="22"/>
              </w:rPr>
              <w:t>188,862</w:t>
            </w:r>
          </w:p>
        </w:tc>
      </w:tr>
    </w:tbl>
    <w:p w14:paraId="7AAE6C46" w14:textId="77777777" w:rsidR="00124830" w:rsidRPr="00F53688" w:rsidRDefault="00124830" w:rsidP="00124830">
      <w:pPr>
        <w:spacing w:line="240" w:lineRule="auto"/>
        <w:rPr>
          <w:rFonts w:ascii="Angsana New" w:hAnsi="Angsana New"/>
          <w:sz w:val="2"/>
          <w:szCs w:val="2"/>
          <w:cs/>
        </w:rPr>
      </w:pPr>
    </w:p>
    <w:tbl>
      <w:tblPr>
        <w:tblW w:w="15435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1800"/>
        <w:gridCol w:w="657"/>
        <w:gridCol w:w="243"/>
        <w:gridCol w:w="808"/>
        <w:gridCol w:w="7"/>
        <w:gridCol w:w="236"/>
        <w:gridCol w:w="807"/>
        <w:gridCol w:w="8"/>
        <w:gridCol w:w="228"/>
        <w:gridCol w:w="8"/>
        <w:gridCol w:w="806"/>
        <w:gridCol w:w="241"/>
        <w:gridCol w:w="797"/>
        <w:gridCol w:w="261"/>
        <w:gridCol w:w="870"/>
        <w:gridCol w:w="261"/>
        <w:gridCol w:w="810"/>
        <w:gridCol w:w="236"/>
        <w:gridCol w:w="16"/>
        <w:gridCol w:w="855"/>
        <w:gridCol w:w="7"/>
        <w:gridCol w:w="270"/>
        <w:gridCol w:w="11"/>
        <w:gridCol w:w="833"/>
        <w:gridCol w:w="9"/>
        <w:gridCol w:w="247"/>
        <w:gridCol w:w="14"/>
        <w:gridCol w:w="808"/>
        <w:gridCol w:w="9"/>
        <w:gridCol w:w="252"/>
        <w:gridCol w:w="9"/>
        <w:gridCol w:w="746"/>
        <w:gridCol w:w="242"/>
        <w:gridCol w:w="9"/>
        <w:gridCol w:w="916"/>
        <w:gridCol w:w="261"/>
        <w:gridCol w:w="837"/>
      </w:tblGrid>
      <w:tr w:rsidR="00124830" w:rsidRPr="00F53688" w14:paraId="62FE6081" w14:textId="77777777" w:rsidTr="00391EA7">
        <w:trPr>
          <w:tblHeader/>
        </w:trPr>
        <w:tc>
          <w:tcPr>
            <w:tcW w:w="1800" w:type="dxa"/>
          </w:tcPr>
          <w:p w14:paraId="107CC38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35" w:type="dxa"/>
            <w:gridSpan w:val="36"/>
          </w:tcPr>
          <w:p w14:paraId="1D65BC8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24830" w:rsidRPr="00F53688" w14:paraId="4547DF45" w14:textId="77777777" w:rsidTr="00391EA7">
        <w:trPr>
          <w:tblHeader/>
        </w:trPr>
        <w:tc>
          <w:tcPr>
            <w:tcW w:w="1800" w:type="dxa"/>
          </w:tcPr>
          <w:p w14:paraId="53C9306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14:paraId="685366D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629E1F0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6718205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9E4FB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0B645D8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4657D5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6485E59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7FC4D4A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3D1ED08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6231A36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2557802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28DB9C0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FC8B5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  <w:gridSpan w:val="2"/>
          </w:tcPr>
          <w:p w14:paraId="7279315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2E668FB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A3AFC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gridSpan w:val="3"/>
          </w:tcPr>
          <w:p w14:paraId="359A3DE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เรือบรรทุก</w:t>
            </w:r>
          </w:p>
        </w:tc>
        <w:tc>
          <w:tcPr>
            <w:tcW w:w="247" w:type="dxa"/>
          </w:tcPr>
          <w:p w14:paraId="7945A8F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gridSpan w:val="3"/>
          </w:tcPr>
          <w:p w14:paraId="007135E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122E7F2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gridSpan w:val="2"/>
          </w:tcPr>
          <w:p w14:paraId="1CD165B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14:paraId="2837312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8663C7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352A6A6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3740A00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24830" w:rsidRPr="00F53688" w14:paraId="266CB88C" w14:textId="77777777" w:rsidTr="00391EA7">
        <w:trPr>
          <w:tblHeader/>
        </w:trPr>
        <w:tc>
          <w:tcPr>
            <w:tcW w:w="1800" w:type="dxa"/>
          </w:tcPr>
          <w:p w14:paraId="714D32C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14:paraId="39A1FEE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16BC61B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53FEABF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17D27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68F1C76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E7B2EF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76C5287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04AF728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59C91ED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13B05B9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6FB5BE7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2A59A21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AB4C4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  <w:gridSpan w:val="2"/>
          </w:tcPr>
          <w:p w14:paraId="059B15E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29A49A1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B7FCE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gridSpan w:val="3"/>
          </w:tcPr>
          <w:p w14:paraId="6F6F267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น้ำมันและ</w:t>
            </w:r>
          </w:p>
        </w:tc>
        <w:tc>
          <w:tcPr>
            <w:tcW w:w="247" w:type="dxa"/>
          </w:tcPr>
          <w:p w14:paraId="1624055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gridSpan w:val="3"/>
          </w:tcPr>
          <w:p w14:paraId="7EEEA21D" w14:textId="10132E19" w:rsidR="00124830" w:rsidRPr="00F53688" w:rsidRDefault="00124830" w:rsidP="00AF26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เครื่อง</w:t>
            </w:r>
          </w:p>
        </w:tc>
        <w:tc>
          <w:tcPr>
            <w:tcW w:w="252" w:type="dxa"/>
          </w:tcPr>
          <w:p w14:paraId="23CE30D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gridSpan w:val="2"/>
          </w:tcPr>
          <w:p w14:paraId="383571B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14:paraId="755854B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8B7E00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21195E4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6541BFE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F2628" w:rsidRPr="00F53688" w14:paraId="31D4C5B1" w14:textId="77777777" w:rsidTr="00391EA7">
        <w:trPr>
          <w:tblHeader/>
        </w:trPr>
        <w:tc>
          <w:tcPr>
            <w:tcW w:w="1800" w:type="dxa"/>
          </w:tcPr>
          <w:p w14:paraId="4EAA5454" w14:textId="77777777" w:rsidR="00AF2628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14:paraId="7771F64D" w14:textId="77777777" w:rsidR="00AF2628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6A02D55E" w14:textId="77777777" w:rsidR="00AF2628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09C0587C" w14:textId="77777777" w:rsidR="00AF2628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0F3EA7" w14:textId="77777777" w:rsidR="00AF2628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6AE34995" w14:textId="77777777" w:rsidR="00AF2628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C8ACCD2" w14:textId="77777777" w:rsidR="00AF2628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63E05925" w14:textId="77777777" w:rsidR="00AF2628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30C8DDDF" w14:textId="77777777" w:rsidR="00AF2628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24F49066" w14:textId="77777777" w:rsidR="00AF2628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55547178" w14:textId="77777777" w:rsidR="00AF2628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2391EF53" w14:textId="77777777" w:rsidR="00AF2628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3096F7C1" w14:textId="77777777" w:rsidR="00AF2628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AAB6E39" w14:textId="77777777" w:rsidR="00AF2628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  <w:gridSpan w:val="2"/>
          </w:tcPr>
          <w:p w14:paraId="0DB042A6" w14:textId="77777777" w:rsidR="00AF2628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3DF987C9" w14:textId="77777777" w:rsidR="00AF2628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DB0DAD" w14:textId="77777777" w:rsidR="00AF2628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gridSpan w:val="3"/>
          </w:tcPr>
          <w:p w14:paraId="76A86FA6" w14:textId="12E43D84" w:rsidR="00AF2628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247" w:type="dxa"/>
          </w:tcPr>
          <w:p w14:paraId="36D03049" w14:textId="77777777" w:rsidR="00AF2628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gridSpan w:val="3"/>
          </w:tcPr>
          <w:p w14:paraId="6BD93975" w14:textId="4ADC1FDE" w:rsidR="00AF2628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ตกแต่ง</w:t>
            </w:r>
          </w:p>
        </w:tc>
        <w:tc>
          <w:tcPr>
            <w:tcW w:w="252" w:type="dxa"/>
          </w:tcPr>
          <w:p w14:paraId="077E2EA6" w14:textId="77777777" w:rsidR="00AF2628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gridSpan w:val="2"/>
          </w:tcPr>
          <w:p w14:paraId="0ED05493" w14:textId="77777777" w:rsidR="00AF2628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14:paraId="69493CB4" w14:textId="77777777" w:rsidR="00AF2628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39AAB329" w14:textId="77777777" w:rsidR="00AF2628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64A809B4" w14:textId="77777777" w:rsidR="00AF2628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1D89281E" w14:textId="77777777" w:rsidR="00AF2628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24830" w:rsidRPr="00F53688" w14:paraId="4A420726" w14:textId="77777777" w:rsidTr="00391EA7">
        <w:trPr>
          <w:tblHeader/>
        </w:trPr>
        <w:tc>
          <w:tcPr>
            <w:tcW w:w="1800" w:type="dxa"/>
          </w:tcPr>
          <w:p w14:paraId="33F0975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14:paraId="2FEAE58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6175699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7060294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1D8DA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6CD0CE88" w14:textId="01032615" w:rsidR="00124830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ส่วน</w:t>
            </w:r>
          </w:p>
        </w:tc>
        <w:tc>
          <w:tcPr>
            <w:tcW w:w="236" w:type="dxa"/>
            <w:gridSpan w:val="2"/>
          </w:tcPr>
          <w:p w14:paraId="2190297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3292E5F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488BF4C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3C39CF1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10CB18B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5A8049D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069DDF1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84B70B" w14:textId="2ECF08AD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  <w:gridSpan w:val="2"/>
          </w:tcPr>
          <w:p w14:paraId="0B6F0F9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3EB5F19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6502109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gridSpan w:val="3"/>
          </w:tcPr>
          <w:p w14:paraId="1B4419F3" w14:textId="6DBE10B7" w:rsidR="00124830" w:rsidRPr="00F53688" w:rsidRDefault="00AF2628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เคมีเหลว</w:t>
            </w:r>
          </w:p>
        </w:tc>
        <w:tc>
          <w:tcPr>
            <w:tcW w:w="247" w:type="dxa"/>
          </w:tcPr>
          <w:p w14:paraId="1EA43A9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gridSpan w:val="3"/>
          </w:tcPr>
          <w:p w14:paraId="1D69BA3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52" w:type="dxa"/>
          </w:tcPr>
          <w:p w14:paraId="7C1951E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gridSpan w:val="2"/>
          </w:tcPr>
          <w:p w14:paraId="7268E6A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14:paraId="3D65BB1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2C6FEC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2729E71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0D928D4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24830" w:rsidRPr="00F53688" w14:paraId="31AD61BA" w14:textId="77777777" w:rsidTr="00391EA7">
        <w:trPr>
          <w:tblHeader/>
        </w:trPr>
        <w:tc>
          <w:tcPr>
            <w:tcW w:w="1800" w:type="dxa"/>
          </w:tcPr>
          <w:p w14:paraId="6219256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14:paraId="79BCD02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5B89A1E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4A144CE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D7A9D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779B681B" w14:textId="67E616BC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36" w:type="dxa"/>
            <w:gridSpan w:val="2"/>
          </w:tcPr>
          <w:p w14:paraId="1FF5CD3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33CDB48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โรงกลั่น</w:t>
            </w:r>
          </w:p>
        </w:tc>
        <w:tc>
          <w:tcPr>
            <w:tcW w:w="241" w:type="dxa"/>
          </w:tcPr>
          <w:p w14:paraId="7593962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39F5353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0F070BA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1C56872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3E8C486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C156DB" w14:textId="578CACAA" w:rsidR="00124830" w:rsidRPr="00F53688" w:rsidRDefault="00A5616A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ระบบ</w:t>
            </w:r>
          </w:p>
        </w:tc>
        <w:tc>
          <w:tcPr>
            <w:tcW w:w="252" w:type="dxa"/>
            <w:gridSpan w:val="2"/>
          </w:tcPr>
          <w:p w14:paraId="622DCA1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11AE35C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635235A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gridSpan w:val="3"/>
          </w:tcPr>
          <w:p w14:paraId="63E185D6" w14:textId="43B3CACC" w:rsidR="00124830" w:rsidRPr="00F53688" w:rsidRDefault="00497E88" w:rsidP="00497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7"/>
                <w:tab w:val="center" w:pos="318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  <w:cs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F53688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="00124830" w:rsidRPr="00F5368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47" w:type="dxa"/>
          </w:tcPr>
          <w:p w14:paraId="5DD83CB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gridSpan w:val="3"/>
          </w:tcPr>
          <w:p w14:paraId="4B9EB18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52" w:type="dxa"/>
          </w:tcPr>
          <w:p w14:paraId="220DF2A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gridSpan w:val="2"/>
          </w:tcPr>
          <w:p w14:paraId="0C2272E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14:paraId="209F661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E1BFCC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61" w:type="dxa"/>
          </w:tcPr>
          <w:p w14:paraId="32BC831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04FE7A7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24830" w:rsidRPr="00F53688" w14:paraId="3A7B998A" w14:textId="77777777" w:rsidTr="00391EA7">
        <w:trPr>
          <w:tblHeader/>
        </w:trPr>
        <w:tc>
          <w:tcPr>
            <w:tcW w:w="1800" w:type="dxa"/>
          </w:tcPr>
          <w:p w14:paraId="638AFA6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14:paraId="65B444F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4FC6768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0BBDAE6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D84FF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33810A4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gridSpan w:val="2"/>
          </w:tcPr>
          <w:p w14:paraId="787330A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761F97F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น้ำมัน</w:t>
            </w:r>
          </w:p>
        </w:tc>
        <w:tc>
          <w:tcPr>
            <w:tcW w:w="241" w:type="dxa"/>
          </w:tcPr>
          <w:p w14:paraId="3514E7D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7E0E331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โรงผลิต</w:t>
            </w:r>
          </w:p>
        </w:tc>
        <w:tc>
          <w:tcPr>
            <w:tcW w:w="261" w:type="dxa"/>
          </w:tcPr>
          <w:p w14:paraId="01CABDF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59E77B6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โรงผลิต</w:t>
            </w:r>
          </w:p>
        </w:tc>
        <w:tc>
          <w:tcPr>
            <w:tcW w:w="261" w:type="dxa"/>
          </w:tcPr>
          <w:p w14:paraId="20773A1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FBD933" w14:textId="5AC5E523" w:rsidR="00124830" w:rsidRPr="00F53688" w:rsidRDefault="00A5616A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สายส่ง</w:t>
            </w:r>
          </w:p>
        </w:tc>
        <w:tc>
          <w:tcPr>
            <w:tcW w:w="252" w:type="dxa"/>
            <w:gridSpan w:val="2"/>
          </w:tcPr>
          <w:p w14:paraId="10C83B6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6C9B383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9C80AA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gridSpan w:val="3"/>
          </w:tcPr>
          <w:p w14:paraId="2A4E0BA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เรือขนส่ง</w:t>
            </w:r>
          </w:p>
        </w:tc>
        <w:tc>
          <w:tcPr>
            <w:tcW w:w="247" w:type="dxa"/>
          </w:tcPr>
          <w:p w14:paraId="0F20DA3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gridSpan w:val="3"/>
          </w:tcPr>
          <w:p w14:paraId="7A60F2D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52" w:type="dxa"/>
          </w:tcPr>
          <w:p w14:paraId="7451AB3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gridSpan w:val="2"/>
          </w:tcPr>
          <w:p w14:paraId="7C21B63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14:paraId="345945F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FDDB55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61" w:type="dxa"/>
          </w:tcPr>
          <w:p w14:paraId="57820B8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3300A30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24830" w:rsidRPr="00F53688" w14:paraId="31EE82A8" w14:textId="77777777" w:rsidTr="00391EA7">
        <w:trPr>
          <w:tblHeader/>
        </w:trPr>
        <w:tc>
          <w:tcPr>
            <w:tcW w:w="1800" w:type="dxa"/>
          </w:tcPr>
          <w:p w14:paraId="32BE13F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" w:type="dxa"/>
          </w:tcPr>
          <w:p w14:paraId="41115DA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43" w:type="dxa"/>
          </w:tcPr>
          <w:p w14:paraId="52427E7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5BFBBC2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36" w:type="dxa"/>
          </w:tcPr>
          <w:p w14:paraId="636D30B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6EF246C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ที่เช่า</w:t>
            </w:r>
          </w:p>
        </w:tc>
        <w:tc>
          <w:tcPr>
            <w:tcW w:w="236" w:type="dxa"/>
            <w:gridSpan w:val="2"/>
          </w:tcPr>
          <w:p w14:paraId="5F911A0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5CA0562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41" w:type="dxa"/>
          </w:tcPr>
          <w:p w14:paraId="0E153D2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5FD7E31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 w:hint="cs"/>
                <w:sz w:val="24"/>
                <w:szCs w:val="24"/>
                <w:cs/>
              </w:rPr>
              <w:t>ปิโตรเคมี</w:t>
            </w:r>
          </w:p>
        </w:tc>
        <w:tc>
          <w:tcPr>
            <w:tcW w:w="261" w:type="dxa"/>
          </w:tcPr>
          <w:p w14:paraId="78301F6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6932A7A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กระแสไฟฟ้า</w:t>
            </w:r>
          </w:p>
        </w:tc>
        <w:tc>
          <w:tcPr>
            <w:tcW w:w="261" w:type="dxa"/>
          </w:tcPr>
          <w:p w14:paraId="5755E89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C9A50E" w14:textId="0E99990F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ไฟฟ้า</w:t>
            </w:r>
          </w:p>
        </w:tc>
        <w:tc>
          <w:tcPr>
            <w:tcW w:w="252" w:type="dxa"/>
            <w:gridSpan w:val="2"/>
          </w:tcPr>
          <w:p w14:paraId="73CDD1A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2" w:type="dxa"/>
            <w:gridSpan w:val="2"/>
          </w:tcPr>
          <w:p w14:paraId="39F06C5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โรงงาน</w:t>
            </w:r>
          </w:p>
        </w:tc>
        <w:tc>
          <w:tcPr>
            <w:tcW w:w="270" w:type="dxa"/>
          </w:tcPr>
          <w:p w14:paraId="57788DC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gridSpan w:val="3"/>
          </w:tcPr>
          <w:p w14:paraId="46E4257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ผู้โดยสาร</w:t>
            </w:r>
          </w:p>
        </w:tc>
        <w:tc>
          <w:tcPr>
            <w:tcW w:w="247" w:type="dxa"/>
          </w:tcPr>
          <w:p w14:paraId="397F4BE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gridSpan w:val="3"/>
          </w:tcPr>
          <w:p w14:paraId="6390DEA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252" w:type="dxa"/>
          </w:tcPr>
          <w:p w14:paraId="47BA637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gridSpan w:val="2"/>
          </w:tcPr>
          <w:p w14:paraId="5485B76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51" w:type="dxa"/>
            <w:gridSpan w:val="2"/>
          </w:tcPr>
          <w:p w14:paraId="28DA8E1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638ACD3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61" w:type="dxa"/>
          </w:tcPr>
          <w:p w14:paraId="5EF0B42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533BA32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124830" w:rsidRPr="00F53688" w14:paraId="015363AA" w14:textId="77777777" w:rsidTr="00391EA7">
        <w:trPr>
          <w:tblHeader/>
        </w:trPr>
        <w:tc>
          <w:tcPr>
            <w:tcW w:w="1800" w:type="dxa"/>
          </w:tcPr>
          <w:p w14:paraId="2617340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35" w:type="dxa"/>
            <w:gridSpan w:val="36"/>
          </w:tcPr>
          <w:p w14:paraId="6334F2C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53688">
              <w:rPr>
                <w:rFonts w:ascii="Angsana New" w:hAnsi="Angsana New"/>
                <w:b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24830" w:rsidRPr="00F53688" w14:paraId="6989337D" w14:textId="77777777" w:rsidTr="00391EA7">
        <w:tc>
          <w:tcPr>
            <w:tcW w:w="1800" w:type="dxa"/>
          </w:tcPr>
          <w:p w14:paraId="7723254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657" w:type="dxa"/>
          </w:tcPr>
          <w:p w14:paraId="1A5A21A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0ECA21F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7B86DFB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0040820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45C8788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6C542F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48A6D71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43978E7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28421D2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0B65A03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54C0FEA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0AF72DB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7A2349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C7DCD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14:paraId="7270247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337C1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gridSpan w:val="3"/>
          </w:tcPr>
          <w:p w14:paraId="792D35A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14:paraId="5671498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gridSpan w:val="3"/>
          </w:tcPr>
          <w:p w14:paraId="531F6B1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775BDBB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gridSpan w:val="2"/>
          </w:tcPr>
          <w:p w14:paraId="1A08180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14:paraId="438F833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3A99C4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4CDE7FE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0EDDAED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24830" w:rsidRPr="00F53688" w14:paraId="4B37CB56" w14:textId="77777777" w:rsidTr="00391EA7">
        <w:tc>
          <w:tcPr>
            <w:tcW w:w="1800" w:type="dxa"/>
          </w:tcPr>
          <w:p w14:paraId="4F8923E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sz w:val="24"/>
                <w:szCs w:val="24"/>
              </w:rPr>
              <w:t>1</w:t>
            </w:r>
            <w:r w:rsidRPr="00F53688">
              <w:rPr>
                <w:rFonts w:ascii="Angsana New" w:hAnsi="Angsana New"/>
                <w:sz w:val="24"/>
                <w:szCs w:val="24"/>
                <w:cs/>
              </w:rPr>
              <w:t xml:space="preserve"> มกราคม</w:t>
            </w:r>
            <w:r w:rsidRPr="00F53688">
              <w:rPr>
                <w:rFonts w:ascii="Angsana New" w:hAnsi="Angsana New"/>
                <w:sz w:val="24"/>
                <w:szCs w:val="24"/>
              </w:rPr>
              <w:t xml:space="preserve"> 2560</w:t>
            </w:r>
          </w:p>
        </w:tc>
        <w:tc>
          <w:tcPr>
            <w:tcW w:w="657" w:type="dxa"/>
          </w:tcPr>
          <w:p w14:paraId="5B32C7B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46252BF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1B14BD8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1,266</w:t>
            </w:r>
          </w:p>
        </w:tc>
        <w:tc>
          <w:tcPr>
            <w:tcW w:w="243" w:type="dxa"/>
            <w:gridSpan w:val="2"/>
          </w:tcPr>
          <w:p w14:paraId="05B7EE9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7C48C4B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  <w:gridSpan w:val="2"/>
          </w:tcPr>
          <w:p w14:paraId="0EAF5A4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782624E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72,637</w:t>
            </w:r>
          </w:p>
        </w:tc>
        <w:tc>
          <w:tcPr>
            <w:tcW w:w="241" w:type="dxa"/>
          </w:tcPr>
          <w:p w14:paraId="6A61F7E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4B71027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13,051</w:t>
            </w:r>
          </w:p>
        </w:tc>
        <w:tc>
          <w:tcPr>
            <w:tcW w:w="261" w:type="dxa"/>
          </w:tcPr>
          <w:p w14:paraId="497827A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21963A1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4,373</w:t>
            </w:r>
          </w:p>
        </w:tc>
        <w:tc>
          <w:tcPr>
            <w:tcW w:w="261" w:type="dxa"/>
          </w:tcPr>
          <w:p w14:paraId="1B403B7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A35D7F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236" w:type="dxa"/>
          </w:tcPr>
          <w:p w14:paraId="4EA9E34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14:paraId="6680495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3,043</w:t>
            </w:r>
          </w:p>
        </w:tc>
        <w:tc>
          <w:tcPr>
            <w:tcW w:w="270" w:type="dxa"/>
          </w:tcPr>
          <w:p w14:paraId="628AA42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gridSpan w:val="3"/>
          </w:tcPr>
          <w:p w14:paraId="7BC8A80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1,024</w:t>
            </w:r>
          </w:p>
        </w:tc>
        <w:tc>
          <w:tcPr>
            <w:tcW w:w="247" w:type="dxa"/>
          </w:tcPr>
          <w:p w14:paraId="5BE2633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  <w:gridSpan w:val="3"/>
          </w:tcPr>
          <w:p w14:paraId="1706079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595</w:t>
            </w:r>
          </w:p>
        </w:tc>
        <w:tc>
          <w:tcPr>
            <w:tcW w:w="252" w:type="dxa"/>
          </w:tcPr>
          <w:p w14:paraId="5D5DB29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gridSpan w:val="2"/>
          </w:tcPr>
          <w:p w14:paraId="6E997EC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251" w:type="dxa"/>
            <w:gridSpan w:val="2"/>
          </w:tcPr>
          <w:p w14:paraId="11A0B6E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5D94F73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36DC96C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47921B8D" w14:textId="77777777" w:rsidR="00124830" w:rsidRPr="00F53688" w:rsidRDefault="00124830" w:rsidP="006A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96,168</w:t>
            </w:r>
          </w:p>
        </w:tc>
      </w:tr>
      <w:tr w:rsidR="00124830" w:rsidRPr="00F53688" w14:paraId="07C1D5C2" w14:textId="77777777" w:rsidTr="00391EA7">
        <w:tc>
          <w:tcPr>
            <w:tcW w:w="1800" w:type="dxa"/>
          </w:tcPr>
          <w:p w14:paraId="3680774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657" w:type="dxa"/>
          </w:tcPr>
          <w:p w14:paraId="796D0B9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6762015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35DB031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  <w:tc>
          <w:tcPr>
            <w:tcW w:w="243" w:type="dxa"/>
            <w:gridSpan w:val="2"/>
          </w:tcPr>
          <w:p w14:paraId="2E13171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2D69F05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  <w:gridSpan w:val="2"/>
          </w:tcPr>
          <w:p w14:paraId="54357C9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22FA726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3,699</w:t>
            </w:r>
          </w:p>
        </w:tc>
        <w:tc>
          <w:tcPr>
            <w:tcW w:w="241" w:type="dxa"/>
          </w:tcPr>
          <w:p w14:paraId="7D04557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2A5004A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1,822</w:t>
            </w:r>
          </w:p>
        </w:tc>
        <w:tc>
          <w:tcPr>
            <w:tcW w:w="261" w:type="dxa"/>
          </w:tcPr>
          <w:p w14:paraId="5ACF8B0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671672B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729</w:t>
            </w:r>
          </w:p>
        </w:tc>
        <w:tc>
          <w:tcPr>
            <w:tcW w:w="261" w:type="dxa"/>
          </w:tcPr>
          <w:p w14:paraId="633D015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6985C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093D0F7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14:paraId="0686ED4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341</w:t>
            </w:r>
          </w:p>
        </w:tc>
        <w:tc>
          <w:tcPr>
            <w:tcW w:w="270" w:type="dxa"/>
          </w:tcPr>
          <w:p w14:paraId="0148596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gridSpan w:val="3"/>
          </w:tcPr>
          <w:p w14:paraId="4F99FA1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  <w:tc>
          <w:tcPr>
            <w:tcW w:w="247" w:type="dxa"/>
          </w:tcPr>
          <w:p w14:paraId="611C170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  <w:gridSpan w:val="3"/>
          </w:tcPr>
          <w:p w14:paraId="0DAB4DB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252" w:type="dxa"/>
          </w:tcPr>
          <w:p w14:paraId="7FD142D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gridSpan w:val="2"/>
          </w:tcPr>
          <w:p w14:paraId="19FE186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gridSpan w:val="2"/>
          </w:tcPr>
          <w:p w14:paraId="43FA3F3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7257219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13B0F2E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066264CE" w14:textId="77777777" w:rsidR="00124830" w:rsidRPr="00F53688" w:rsidRDefault="00124830" w:rsidP="006A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6,958</w:t>
            </w:r>
          </w:p>
        </w:tc>
      </w:tr>
      <w:tr w:rsidR="00124830" w:rsidRPr="00F53688" w14:paraId="538F0538" w14:textId="77777777" w:rsidTr="00391EA7">
        <w:trPr>
          <w:trHeight w:val="290"/>
        </w:trPr>
        <w:tc>
          <w:tcPr>
            <w:tcW w:w="1800" w:type="dxa"/>
            <w:vAlign w:val="bottom"/>
          </w:tcPr>
          <w:p w14:paraId="3232195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 w:hint="cs"/>
                <w:sz w:val="24"/>
                <w:szCs w:val="24"/>
                <w:cs/>
              </w:rPr>
              <w:t>ตัด</w:t>
            </w:r>
            <w:r w:rsidRPr="00F53688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57" w:type="dxa"/>
          </w:tcPr>
          <w:p w14:paraId="470207D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3F3FE5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3271997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4B192AB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1F89A3E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E6279F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22EDBB6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153BC4D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30FA9B0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191A6D9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25EAA14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353A0AD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BDCE9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2AB487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14:paraId="20075C9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270" w:type="dxa"/>
          </w:tcPr>
          <w:p w14:paraId="5576D2A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gridSpan w:val="3"/>
          </w:tcPr>
          <w:p w14:paraId="4A7C68C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21CC436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  <w:gridSpan w:val="3"/>
          </w:tcPr>
          <w:p w14:paraId="3443A21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252" w:type="dxa"/>
          </w:tcPr>
          <w:p w14:paraId="21ADF8A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gridSpan w:val="2"/>
          </w:tcPr>
          <w:p w14:paraId="2A286C7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  <w:tc>
          <w:tcPr>
            <w:tcW w:w="251" w:type="dxa"/>
            <w:gridSpan w:val="2"/>
          </w:tcPr>
          <w:p w14:paraId="6BD5F69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0A628F4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02201B2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24BF222E" w14:textId="77777777" w:rsidR="00124830" w:rsidRPr="00F53688" w:rsidRDefault="00124830" w:rsidP="006A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</w:tr>
      <w:tr w:rsidR="00124830" w:rsidRPr="00F53688" w14:paraId="4A1C420E" w14:textId="77777777" w:rsidTr="00391EA7">
        <w:trPr>
          <w:trHeight w:val="290"/>
        </w:trPr>
        <w:tc>
          <w:tcPr>
            <w:tcW w:w="1800" w:type="dxa"/>
            <w:vAlign w:val="bottom"/>
          </w:tcPr>
          <w:p w14:paraId="30C8234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ผลต่างจากการแปลงค่าใน</w:t>
            </w:r>
          </w:p>
        </w:tc>
        <w:tc>
          <w:tcPr>
            <w:tcW w:w="657" w:type="dxa"/>
          </w:tcPr>
          <w:p w14:paraId="08FDAD1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06E6067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419335D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478613F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7DB8927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CD6DD3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49F1F4B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62466AA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42771FE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dxa"/>
          </w:tcPr>
          <w:p w14:paraId="6F109FF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6BD58A8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dxa"/>
          </w:tcPr>
          <w:p w14:paraId="7A30B8C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A2EAD9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C69CA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14:paraId="7D75675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0B8F2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gridSpan w:val="3"/>
          </w:tcPr>
          <w:p w14:paraId="027F13A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60218A4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  <w:gridSpan w:val="3"/>
          </w:tcPr>
          <w:p w14:paraId="01C3219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35EB524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gridSpan w:val="2"/>
          </w:tcPr>
          <w:p w14:paraId="1FC033C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14:paraId="2B8F3CC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311C405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dxa"/>
          </w:tcPr>
          <w:p w14:paraId="23DD287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7666356B" w14:textId="77777777" w:rsidR="00124830" w:rsidRPr="00F53688" w:rsidRDefault="00124830" w:rsidP="006A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4830" w:rsidRPr="00F53688" w14:paraId="701484F9" w14:textId="77777777" w:rsidTr="00391EA7">
        <w:trPr>
          <w:trHeight w:val="290"/>
        </w:trPr>
        <w:tc>
          <w:tcPr>
            <w:tcW w:w="1800" w:type="dxa"/>
            <w:vAlign w:val="bottom"/>
          </w:tcPr>
          <w:p w14:paraId="391EFA6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 w:hint="cs"/>
                <w:sz w:val="24"/>
                <w:szCs w:val="24"/>
                <w:cs/>
              </w:rPr>
              <w:t xml:space="preserve">   การจัดทำงบการเงินรวม</w:t>
            </w:r>
          </w:p>
        </w:tc>
        <w:tc>
          <w:tcPr>
            <w:tcW w:w="657" w:type="dxa"/>
          </w:tcPr>
          <w:p w14:paraId="74797A7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35D004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51E068C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2921658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0141AD5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FA3914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51097D9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742376D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7" w:type="dxa"/>
          </w:tcPr>
          <w:p w14:paraId="0F92514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7B43BA9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0" w:type="dxa"/>
          </w:tcPr>
          <w:p w14:paraId="7059675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30DDD7C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9AB0A0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1ABFB7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14:paraId="7DD9FC8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  <w:tc>
          <w:tcPr>
            <w:tcW w:w="270" w:type="dxa"/>
          </w:tcPr>
          <w:p w14:paraId="2EB9EF7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3" w:type="dxa"/>
            <w:gridSpan w:val="3"/>
          </w:tcPr>
          <w:p w14:paraId="2E25281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62809F9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1" w:type="dxa"/>
            <w:gridSpan w:val="3"/>
          </w:tcPr>
          <w:p w14:paraId="7B7894B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5BEE174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5" w:type="dxa"/>
            <w:gridSpan w:val="2"/>
          </w:tcPr>
          <w:p w14:paraId="5800071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gridSpan w:val="2"/>
          </w:tcPr>
          <w:p w14:paraId="141CC05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2E0BB24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11C3447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0B26F1BD" w14:textId="77777777" w:rsidR="00124830" w:rsidRPr="00F53688" w:rsidRDefault="00124830" w:rsidP="006A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</w:tr>
      <w:tr w:rsidR="00124830" w:rsidRPr="00F53688" w14:paraId="5F231B1A" w14:textId="77777777" w:rsidTr="00391EA7">
        <w:tc>
          <w:tcPr>
            <w:tcW w:w="1800" w:type="dxa"/>
          </w:tcPr>
          <w:p w14:paraId="5E3E2FD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657" w:type="dxa"/>
            <w:tcBorders>
              <w:top w:val="single" w:sz="4" w:space="0" w:color="auto"/>
            </w:tcBorders>
          </w:tcPr>
          <w:p w14:paraId="12BDBD1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140C1CD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2FBAEC6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310CCB4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</w:tcPr>
          <w:p w14:paraId="52DFD0D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F5BA4B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29CAEDC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6911ABE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65FCECB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</w:tcPr>
          <w:p w14:paraId="33116DD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3EAE95C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</w:tcPr>
          <w:p w14:paraId="4AB515F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018655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2F3C44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8" w:type="dxa"/>
            <w:gridSpan w:val="3"/>
            <w:tcBorders>
              <w:top w:val="single" w:sz="4" w:space="0" w:color="auto"/>
            </w:tcBorders>
          </w:tcPr>
          <w:p w14:paraId="3CBE525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C6A301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</w:tcBorders>
          </w:tcPr>
          <w:p w14:paraId="40C4DE8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</w:tcPr>
          <w:p w14:paraId="5B9A46D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gridSpan w:val="3"/>
            <w:tcBorders>
              <w:top w:val="single" w:sz="4" w:space="0" w:color="auto"/>
            </w:tcBorders>
          </w:tcPr>
          <w:p w14:paraId="489CD03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42EBCE1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</w:tcBorders>
          </w:tcPr>
          <w:p w14:paraId="6B4DACC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14:paraId="1DEA547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41B8258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</w:tcPr>
          <w:p w14:paraId="5084E8B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15E07632" w14:textId="77777777" w:rsidR="00124830" w:rsidRPr="00F53688" w:rsidRDefault="00124830" w:rsidP="006A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24830" w:rsidRPr="00F53688" w14:paraId="28A476A1" w14:textId="77777777" w:rsidTr="00391EA7">
        <w:tc>
          <w:tcPr>
            <w:tcW w:w="1800" w:type="dxa"/>
          </w:tcPr>
          <w:p w14:paraId="60D3A47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และ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657" w:type="dxa"/>
          </w:tcPr>
          <w:p w14:paraId="325931E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22DC98D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03DFC70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1,339</w:t>
            </w:r>
          </w:p>
        </w:tc>
        <w:tc>
          <w:tcPr>
            <w:tcW w:w="243" w:type="dxa"/>
            <w:gridSpan w:val="2"/>
          </w:tcPr>
          <w:p w14:paraId="3AE3DC8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528FA6E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36" w:type="dxa"/>
            <w:gridSpan w:val="2"/>
          </w:tcPr>
          <w:p w14:paraId="6C026B1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33D351A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76,336</w:t>
            </w:r>
          </w:p>
        </w:tc>
        <w:tc>
          <w:tcPr>
            <w:tcW w:w="241" w:type="dxa"/>
          </w:tcPr>
          <w:p w14:paraId="4CEF8C7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</w:tcPr>
          <w:p w14:paraId="1CED930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14,873</w:t>
            </w:r>
          </w:p>
        </w:tc>
        <w:tc>
          <w:tcPr>
            <w:tcW w:w="261" w:type="dxa"/>
          </w:tcPr>
          <w:p w14:paraId="612EDB9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</w:tcPr>
          <w:p w14:paraId="5DAB44D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5,102</w:t>
            </w:r>
          </w:p>
        </w:tc>
        <w:tc>
          <w:tcPr>
            <w:tcW w:w="261" w:type="dxa"/>
          </w:tcPr>
          <w:p w14:paraId="0E7BBD4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C19EF5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156</w:t>
            </w:r>
          </w:p>
        </w:tc>
        <w:tc>
          <w:tcPr>
            <w:tcW w:w="236" w:type="dxa"/>
          </w:tcPr>
          <w:p w14:paraId="4A00AC0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14:paraId="16D59D2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3,372</w:t>
            </w:r>
          </w:p>
        </w:tc>
        <w:tc>
          <w:tcPr>
            <w:tcW w:w="270" w:type="dxa"/>
          </w:tcPr>
          <w:p w14:paraId="1BFADBF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gridSpan w:val="3"/>
          </w:tcPr>
          <w:p w14:paraId="01D5D48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1,233</w:t>
            </w:r>
          </w:p>
        </w:tc>
        <w:tc>
          <w:tcPr>
            <w:tcW w:w="247" w:type="dxa"/>
          </w:tcPr>
          <w:p w14:paraId="0345DB5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gridSpan w:val="3"/>
          </w:tcPr>
          <w:p w14:paraId="29FC4BD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664</w:t>
            </w:r>
          </w:p>
        </w:tc>
        <w:tc>
          <w:tcPr>
            <w:tcW w:w="252" w:type="dxa"/>
          </w:tcPr>
          <w:p w14:paraId="4EF70AB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gridSpan w:val="2"/>
          </w:tcPr>
          <w:p w14:paraId="7661D6F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51" w:type="dxa"/>
            <w:gridSpan w:val="2"/>
          </w:tcPr>
          <w:p w14:paraId="22813B3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</w:tcPr>
          <w:p w14:paraId="52CA8E4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3FC0B14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5E5CC954" w14:textId="77777777" w:rsidR="00124830" w:rsidRPr="00F53688" w:rsidRDefault="00124830" w:rsidP="006A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103,105</w:t>
            </w:r>
          </w:p>
        </w:tc>
      </w:tr>
      <w:tr w:rsidR="00124830" w:rsidRPr="00F53688" w14:paraId="3F0F6F86" w14:textId="77777777" w:rsidTr="00391EA7">
        <w:tc>
          <w:tcPr>
            <w:tcW w:w="1800" w:type="dxa"/>
          </w:tcPr>
          <w:p w14:paraId="4867D38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657" w:type="dxa"/>
          </w:tcPr>
          <w:p w14:paraId="522AE87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5324F1D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4B5E084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83</w:t>
            </w:r>
          </w:p>
        </w:tc>
        <w:tc>
          <w:tcPr>
            <w:tcW w:w="243" w:type="dxa"/>
            <w:gridSpan w:val="2"/>
          </w:tcPr>
          <w:p w14:paraId="716FDFA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6BE430C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gridSpan w:val="2"/>
          </w:tcPr>
          <w:p w14:paraId="2C2F5EB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30515D0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3,178</w:t>
            </w:r>
          </w:p>
        </w:tc>
        <w:tc>
          <w:tcPr>
            <w:tcW w:w="241" w:type="dxa"/>
          </w:tcPr>
          <w:p w14:paraId="3C6AF1D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6DCCC18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2,018</w:t>
            </w:r>
          </w:p>
        </w:tc>
        <w:tc>
          <w:tcPr>
            <w:tcW w:w="261" w:type="dxa"/>
          </w:tcPr>
          <w:p w14:paraId="632A7FD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70771C5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722</w:t>
            </w:r>
          </w:p>
        </w:tc>
        <w:tc>
          <w:tcPr>
            <w:tcW w:w="261" w:type="dxa"/>
          </w:tcPr>
          <w:p w14:paraId="2488240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DA1CE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6B93518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14:paraId="0DACC90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349</w:t>
            </w:r>
          </w:p>
        </w:tc>
        <w:tc>
          <w:tcPr>
            <w:tcW w:w="270" w:type="dxa"/>
          </w:tcPr>
          <w:p w14:paraId="38A8983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gridSpan w:val="3"/>
          </w:tcPr>
          <w:p w14:paraId="36E42FD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149</w:t>
            </w:r>
          </w:p>
        </w:tc>
        <w:tc>
          <w:tcPr>
            <w:tcW w:w="247" w:type="dxa"/>
          </w:tcPr>
          <w:p w14:paraId="6B0B942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gridSpan w:val="3"/>
          </w:tcPr>
          <w:p w14:paraId="3640A37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72</w:t>
            </w:r>
          </w:p>
        </w:tc>
        <w:tc>
          <w:tcPr>
            <w:tcW w:w="252" w:type="dxa"/>
          </w:tcPr>
          <w:p w14:paraId="68CB144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gridSpan w:val="2"/>
          </w:tcPr>
          <w:p w14:paraId="51D57C5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51" w:type="dxa"/>
            <w:gridSpan w:val="2"/>
          </w:tcPr>
          <w:p w14:paraId="060F4D2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140F923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3468C83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32D561A3" w14:textId="77777777" w:rsidR="00124830" w:rsidRPr="00F53688" w:rsidRDefault="00124830" w:rsidP="006A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6,586</w:t>
            </w:r>
          </w:p>
        </w:tc>
      </w:tr>
      <w:tr w:rsidR="00124830" w:rsidRPr="00F53688" w14:paraId="21523D50" w14:textId="77777777" w:rsidTr="00391EA7">
        <w:tc>
          <w:tcPr>
            <w:tcW w:w="1800" w:type="dxa"/>
          </w:tcPr>
          <w:p w14:paraId="4E36423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 w:hint="cs"/>
                <w:sz w:val="24"/>
                <w:szCs w:val="24"/>
                <w:cs/>
              </w:rPr>
              <w:t>ตัด</w:t>
            </w:r>
            <w:r w:rsidRPr="00F53688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657" w:type="dxa"/>
          </w:tcPr>
          <w:p w14:paraId="12963BD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2881E85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1ABA3D0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(46)</w:t>
            </w:r>
          </w:p>
        </w:tc>
        <w:tc>
          <w:tcPr>
            <w:tcW w:w="243" w:type="dxa"/>
            <w:gridSpan w:val="2"/>
          </w:tcPr>
          <w:p w14:paraId="75C3E19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76B2A34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E2F3FB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35AB8C9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(131)</w:t>
            </w:r>
          </w:p>
        </w:tc>
        <w:tc>
          <w:tcPr>
            <w:tcW w:w="241" w:type="dxa"/>
          </w:tcPr>
          <w:p w14:paraId="113C8F0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5B4734F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55C8B20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0F6210B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4027ADA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3D6E2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8B6C40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14:paraId="268A0FF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270" w:type="dxa"/>
          </w:tcPr>
          <w:p w14:paraId="19923F2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gridSpan w:val="3"/>
          </w:tcPr>
          <w:p w14:paraId="1A8DBAA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(600)</w:t>
            </w:r>
          </w:p>
        </w:tc>
        <w:tc>
          <w:tcPr>
            <w:tcW w:w="247" w:type="dxa"/>
          </w:tcPr>
          <w:p w14:paraId="4A3D3E7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gridSpan w:val="3"/>
          </w:tcPr>
          <w:p w14:paraId="2A92AA8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252" w:type="dxa"/>
          </w:tcPr>
          <w:p w14:paraId="57A5FA6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gridSpan w:val="2"/>
          </w:tcPr>
          <w:p w14:paraId="1585169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251" w:type="dxa"/>
            <w:gridSpan w:val="2"/>
          </w:tcPr>
          <w:p w14:paraId="2DBF92E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297302F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3C461BF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68ABC931" w14:textId="77777777" w:rsidR="00124830" w:rsidRPr="00F53688" w:rsidRDefault="00124830" w:rsidP="006A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(784)</w:t>
            </w:r>
          </w:p>
        </w:tc>
      </w:tr>
      <w:tr w:rsidR="00124830" w:rsidRPr="00F53688" w14:paraId="65C1688F" w14:textId="77777777" w:rsidTr="00391EA7">
        <w:tc>
          <w:tcPr>
            <w:tcW w:w="1800" w:type="dxa"/>
          </w:tcPr>
          <w:p w14:paraId="6B06D7B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>ผลต่างจากการแปลงค่าใน</w:t>
            </w:r>
          </w:p>
        </w:tc>
        <w:tc>
          <w:tcPr>
            <w:tcW w:w="657" w:type="dxa"/>
          </w:tcPr>
          <w:p w14:paraId="008F57E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162C4F0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3CDF862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662B1CC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1EFC489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F79FFE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</w:tcPr>
          <w:p w14:paraId="165B377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446B449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6234355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07EE4F0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5C5B6B6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3A344BC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4BC05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1EF2D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14:paraId="1A58150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2A967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gridSpan w:val="3"/>
          </w:tcPr>
          <w:p w14:paraId="3CDBB01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14:paraId="52FEEB0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gridSpan w:val="3"/>
          </w:tcPr>
          <w:p w14:paraId="188C07E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4F17C28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gridSpan w:val="2"/>
          </w:tcPr>
          <w:p w14:paraId="5D8F2CF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14:paraId="58BD74E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73A5B9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14D9A1D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7C22FFEF" w14:textId="77777777" w:rsidR="00124830" w:rsidRPr="00F53688" w:rsidRDefault="00124830" w:rsidP="006A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4830" w:rsidRPr="00F53688" w14:paraId="5BBC7067" w14:textId="77777777" w:rsidTr="00391EA7">
        <w:tc>
          <w:tcPr>
            <w:tcW w:w="1800" w:type="dxa"/>
          </w:tcPr>
          <w:p w14:paraId="47D5362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 w:hint="cs"/>
                <w:sz w:val="24"/>
                <w:szCs w:val="24"/>
                <w:cs/>
              </w:rPr>
              <w:t xml:space="preserve">   การจัดทำงบการเงินรวม</w:t>
            </w: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598B47D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4F4FDC7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45CAC25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0E8F358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tcBorders>
              <w:bottom w:val="single" w:sz="4" w:space="0" w:color="auto"/>
            </w:tcBorders>
          </w:tcPr>
          <w:p w14:paraId="2705BB1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1E8020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5CA3A79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0D61BAF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794DEDB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3DA585D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120C1C1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759D69E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2F59A5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2DDA9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gridSpan w:val="3"/>
            <w:tcBorders>
              <w:bottom w:val="single" w:sz="4" w:space="0" w:color="auto"/>
            </w:tcBorders>
          </w:tcPr>
          <w:p w14:paraId="6127791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270" w:type="dxa"/>
          </w:tcPr>
          <w:p w14:paraId="425C737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tcBorders>
              <w:bottom w:val="single" w:sz="4" w:space="0" w:color="auto"/>
            </w:tcBorders>
          </w:tcPr>
          <w:p w14:paraId="6FC58FF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0930CF6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gridSpan w:val="3"/>
            <w:tcBorders>
              <w:bottom w:val="single" w:sz="4" w:space="0" w:color="auto"/>
            </w:tcBorders>
          </w:tcPr>
          <w:p w14:paraId="309044D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9AE5B2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5" w:type="dxa"/>
            <w:gridSpan w:val="2"/>
            <w:tcBorders>
              <w:bottom w:val="single" w:sz="4" w:space="0" w:color="auto"/>
            </w:tcBorders>
          </w:tcPr>
          <w:p w14:paraId="20EAC51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" w:type="dxa"/>
            <w:gridSpan w:val="2"/>
          </w:tcPr>
          <w:p w14:paraId="69982E3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0E30ED0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  <w:r w:rsidRPr="00F5368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060246F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206848C5" w14:textId="77777777" w:rsidR="00124830" w:rsidRPr="00F53688" w:rsidRDefault="00124830" w:rsidP="006A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sz w:val="24"/>
                <w:szCs w:val="24"/>
              </w:rPr>
              <w:t>(3)</w:t>
            </w:r>
          </w:p>
        </w:tc>
      </w:tr>
      <w:tr w:rsidR="00124830" w:rsidRPr="00F53688" w14:paraId="0F8C7273" w14:textId="77777777" w:rsidTr="00391EA7">
        <w:tc>
          <w:tcPr>
            <w:tcW w:w="1800" w:type="dxa"/>
          </w:tcPr>
          <w:p w14:paraId="6730FA2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</w:tcPr>
          <w:p w14:paraId="5CF9A91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0D8F26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4DD76C5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1,376</w:t>
            </w:r>
          </w:p>
        </w:tc>
        <w:tc>
          <w:tcPr>
            <w:tcW w:w="243" w:type="dxa"/>
            <w:gridSpan w:val="2"/>
          </w:tcPr>
          <w:p w14:paraId="5C63740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6651F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36" w:type="dxa"/>
            <w:gridSpan w:val="2"/>
          </w:tcPr>
          <w:p w14:paraId="6664018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14:paraId="259C18F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79,383</w:t>
            </w:r>
          </w:p>
        </w:tc>
        <w:tc>
          <w:tcPr>
            <w:tcW w:w="241" w:type="dxa"/>
          </w:tcPr>
          <w:p w14:paraId="7076DC6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1AF1398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16,891</w:t>
            </w:r>
          </w:p>
        </w:tc>
        <w:tc>
          <w:tcPr>
            <w:tcW w:w="261" w:type="dxa"/>
          </w:tcPr>
          <w:p w14:paraId="3337A94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</w:tcPr>
          <w:p w14:paraId="796526E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5,824</w:t>
            </w:r>
          </w:p>
        </w:tc>
        <w:tc>
          <w:tcPr>
            <w:tcW w:w="261" w:type="dxa"/>
          </w:tcPr>
          <w:p w14:paraId="3893967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100F00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162</w:t>
            </w:r>
          </w:p>
        </w:tc>
        <w:tc>
          <w:tcPr>
            <w:tcW w:w="236" w:type="dxa"/>
          </w:tcPr>
          <w:p w14:paraId="6C054CB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5C818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3,715</w:t>
            </w:r>
          </w:p>
        </w:tc>
        <w:tc>
          <w:tcPr>
            <w:tcW w:w="270" w:type="dxa"/>
          </w:tcPr>
          <w:p w14:paraId="51E15CA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AB3E6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782</w:t>
            </w:r>
          </w:p>
        </w:tc>
        <w:tc>
          <w:tcPr>
            <w:tcW w:w="247" w:type="dxa"/>
          </w:tcPr>
          <w:p w14:paraId="3D855B1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05711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733</w:t>
            </w:r>
          </w:p>
        </w:tc>
        <w:tc>
          <w:tcPr>
            <w:tcW w:w="252" w:type="dxa"/>
          </w:tcPr>
          <w:p w14:paraId="2BD0DF2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0E3D9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51" w:type="dxa"/>
            <w:gridSpan w:val="2"/>
          </w:tcPr>
          <w:p w14:paraId="485E13A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5C24341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73F0764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6AF68D02" w14:textId="77777777" w:rsidR="00124830" w:rsidRPr="00F53688" w:rsidRDefault="00124830" w:rsidP="006A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108,904</w:t>
            </w:r>
          </w:p>
        </w:tc>
      </w:tr>
      <w:tr w:rsidR="00124830" w:rsidRPr="00F53688" w14:paraId="4B25FAB1" w14:textId="77777777" w:rsidTr="003E2004">
        <w:trPr>
          <w:trHeight w:val="110"/>
        </w:trPr>
        <w:tc>
          <w:tcPr>
            <w:tcW w:w="1800" w:type="dxa"/>
          </w:tcPr>
          <w:p w14:paraId="1A0F6ED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14:paraId="5D1BBF0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3" w:type="dxa"/>
          </w:tcPr>
          <w:p w14:paraId="0C7CBE6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28A1FC4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69579E0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</w:tcBorders>
          </w:tcPr>
          <w:p w14:paraId="6156973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0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1F4BC1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34E0189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141C441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1B6C8A5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" w:type="dxa"/>
          </w:tcPr>
          <w:p w14:paraId="2E03BB4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6033F81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" w:type="dxa"/>
          </w:tcPr>
          <w:p w14:paraId="44C27DA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45A3E1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55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50CBF7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78" w:type="dxa"/>
            <w:gridSpan w:val="3"/>
            <w:tcBorders>
              <w:top w:val="single" w:sz="4" w:space="0" w:color="auto"/>
            </w:tcBorders>
          </w:tcPr>
          <w:p w14:paraId="1519FA3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6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0A1F75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</w:tcBorders>
          </w:tcPr>
          <w:p w14:paraId="009A7DC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7" w:type="dxa"/>
          </w:tcPr>
          <w:p w14:paraId="41D8057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1" w:type="dxa"/>
            <w:gridSpan w:val="3"/>
            <w:tcBorders>
              <w:top w:val="single" w:sz="4" w:space="0" w:color="auto"/>
            </w:tcBorders>
          </w:tcPr>
          <w:p w14:paraId="1756C60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1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6F8D6E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</w:tcBorders>
          </w:tcPr>
          <w:p w14:paraId="4358871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14:paraId="3643B29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5E27CD0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" w:type="dxa"/>
          </w:tcPr>
          <w:p w14:paraId="37F28FB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</w:tcPr>
          <w:p w14:paraId="6F8136F3" w14:textId="77777777" w:rsidR="00124830" w:rsidRPr="00F53688" w:rsidRDefault="00124830" w:rsidP="006A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576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E4ECE" w:rsidRPr="00F53688" w14:paraId="624D1A42" w14:textId="77777777" w:rsidTr="003E2004">
        <w:trPr>
          <w:trHeight w:val="110"/>
        </w:trPr>
        <w:tc>
          <w:tcPr>
            <w:tcW w:w="1800" w:type="dxa"/>
          </w:tcPr>
          <w:p w14:paraId="1FFC3BA3" w14:textId="77777777" w:rsidR="001E4ECE" w:rsidRPr="00F53688" w:rsidRDefault="001E4ECE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57" w:type="dxa"/>
          </w:tcPr>
          <w:p w14:paraId="2A88B083" w14:textId="77777777" w:rsidR="001E4ECE" w:rsidRPr="00F53688" w:rsidRDefault="001E4ECE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3" w:type="dxa"/>
          </w:tcPr>
          <w:p w14:paraId="58E85254" w14:textId="77777777" w:rsidR="001E4ECE" w:rsidRPr="00F53688" w:rsidRDefault="001E4ECE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</w:tcPr>
          <w:p w14:paraId="63AB37F5" w14:textId="77777777" w:rsidR="001E4ECE" w:rsidRPr="00F53688" w:rsidRDefault="001E4ECE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3A8E8ADF" w14:textId="77777777" w:rsidR="001E4ECE" w:rsidRPr="00F53688" w:rsidRDefault="001E4ECE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097250D3" w14:textId="77777777" w:rsidR="001E4ECE" w:rsidRPr="00F53688" w:rsidRDefault="001E4ECE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0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19370E5" w14:textId="77777777" w:rsidR="001E4ECE" w:rsidRPr="00F53688" w:rsidRDefault="001E4ECE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6" w:type="dxa"/>
          </w:tcPr>
          <w:p w14:paraId="105EA430" w14:textId="77777777" w:rsidR="001E4ECE" w:rsidRPr="00F53688" w:rsidRDefault="001E4ECE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19CD7240" w14:textId="77777777" w:rsidR="001E4ECE" w:rsidRPr="00F53688" w:rsidRDefault="001E4ECE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97" w:type="dxa"/>
          </w:tcPr>
          <w:p w14:paraId="79A4B1B0" w14:textId="77777777" w:rsidR="001E4ECE" w:rsidRPr="00F53688" w:rsidRDefault="001E4ECE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" w:type="dxa"/>
          </w:tcPr>
          <w:p w14:paraId="3E41AA7B" w14:textId="77777777" w:rsidR="001E4ECE" w:rsidRPr="00F53688" w:rsidRDefault="001E4ECE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70" w:type="dxa"/>
          </w:tcPr>
          <w:p w14:paraId="78360460" w14:textId="77777777" w:rsidR="001E4ECE" w:rsidRPr="00F53688" w:rsidRDefault="001E4ECE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" w:type="dxa"/>
          </w:tcPr>
          <w:p w14:paraId="4B52D2F5" w14:textId="77777777" w:rsidR="001E4ECE" w:rsidRPr="00F53688" w:rsidRDefault="001E4ECE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373D30D" w14:textId="77777777" w:rsidR="001E4ECE" w:rsidRPr="00F53688" w:rsidRDefault="001E4ECE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55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D746F97" w14:textId="77777777" w:rsidR="001E4ECE" w:rsidRPr="00F53688" w:rsidRDefault="001E4ECE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14:paraId="06E9D3D8" w14:textId="77777777" w:rsidR="001E4ECE" w:rsidRPr="00F53688" w:rsidRDefault="001E4ECE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6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370ACBB" w14:textId="77777777" w:rsidR="001E4ECE" w:rsidRPr="00F53688" w:rsidRDefault="001E4ECE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3" w:type="dxa"/>
            <w:gridSpan w:val="3"/>
          </w:tcPr>
          <w:p w14:paraId="249F62AB" w14:textId="77777777" w:rsidR="001E4ECE" w:rsidRPr="00F53688" w:rsidRDefault="001E4ECE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7" w:type="dxa"/>
          </w:tcPr>
          <w:p w14:paraId="119900B5" w14:textId="77777777" w:rsidR="001E4ECE" w:rsidRPr="00F53688" w:rsidRDefault="001E4ECE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1" w:type="dxa"/>
            <w:gridSpan w:val="3"/>
          </w:tcPr>
          <w:p w14:paraId="35BCD747" w14:textId="77777777" w:rsidR="001E4ECE" w:rsidRPr="00F53688" w:rsidRDefault="001E4ECE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1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2" w:type="dxa"/>
          </w:tcPr>
          <w:p w14:paraId="289B8920" w14:textId="77777777" w:rsidR="001E4ECE" w:rsidRPr="00F53688" w:rsidRDefault="001E4ECE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55" w:type="dxa"/>
            <w:gridSpan w:val="2"/>
          </w:tcPr>
          <w:p w14:paraId="71E84B4B" w14:textId="77777777" w:rsidR="001E4ECE" w:rsidRPr="00F53688" w:rsidRDefault="001E4ECE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14:paraId="779D5EB3" w14:textId="77777777" w:rsidR="001E4ECE" w:rsidRPr="00F53688" w:rsidRDefault="001E4ECE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16" w:type="dxa"/>
          </w:tcPr>
          <w:p w14:paraId="6B46ECF0" w14:textId="77777777" w:rsidR="001E4ECE" w:rsidRPr="00F53688" w:rsidRDefault="001E4ECE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" w:type="dxa"/>
          </w:tcPr>
          <w:p w14:paraId="1AFCB364" w14:textId="77777777" w:rsidR="001E4ECE" w:rsidRPr="00F53688" w:rsidRDefault="001E4ECE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7" w:type="dxa"/>
          </w:tcPr>
          <w:p w14:paraId="6B7AD513" w14:textId="77777777" w:rsidR="001E4ECE" w:rsidRPr="00F53688" w:rsidRDefault="001E4ECE" w:rsidP="006A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576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B6496" w:rsidRPr="00F53688" w14:paraId="2AA8F1DF" w14:textId="77777777" w:rsidTr="003E2004">
        <w:trPr>
          <w:trHeight w:val="110"/>
        </w:trPr>
        <w:tc>
          <w:tcPr>
            <w:tcW w:w="1800" w:type="dxa"/>
          </w:tcPr>
          <w:p w14:paraId="6688EFE8" w14:textId="77777777" w:rsidR="003B6496" w:rsidRPr="00F53688" w:rsidRDefault="003B6496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57" w:type="dxa"/>
          </w:tcPr>
          <w:p w14:paraId="2E687B03" w14:textId="77777777" w:rsidR="003B6496" w:rsidRPr="00F53688" w:rsidRDefault="003B6496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3" w:type="dxa"/>
          </w:tcPr>
          <w:p w14:paraId="7943F2DC" w14:textId="77777777" w:rsidR="003B6496" w:rsidRPr="00F53688" w:rsidRDefault="003B6496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</w:tcPr>
          <w:p w14:paraId="3EC8DAC8" w14:textId="77777777" w:rsidR="003B6496" w:rsidRPr="00F53688" w:rsidRDefault="003B6496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3A7E040C" w14:textId="77777777" w:rsidR="003B6496" w:rsidRPr="00F53688" w:rsidRDefault="003B6496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0F6E0E96" w14:textId="77777777" w:rsidR="003B6496" w:rsidRPr="00F53688" w:rsidRDefault="003B6496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0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C325C40" w14:textId="77777777" w:rsidR="003B6496" w:rsidRPr="00F53688" w:rsidRDefault="003B6496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6" w:type="dxa"/>
          </w:tcPr>
          <w:p w14:paraId="0309A8DE" w14:textId="77777777" w:rsidR="003B6496" w:rsidRPr="00F53688" w:rsidRDefault="003B6496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24A0072B" w14:textId="77777777" w:rsidR="003B6496" w:rsidRPr="00F53688" w:rsidRDefault="003B6496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97" w:type="dxa"/>
          </w:tcPr>
          <w:p w14:paraId="2A3FD125" w14:textId="77777777" w:rsidR="003B6496" w:rsidRPr="00F53688" w:rsidRDefault="003B6496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" w:type="dxa"/>
          </w:tcPr>
          <w:p w14:paraId="6D473EB9" w14:textId="77777777" w:rsidR="003B6496" w:rsidRPr="00F53688" w:rsidRDefault="003B6496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70" w:type="dxa"/>
          </w:tcPr>
          <w:p w14:paraId="613E2795" w14:textId="77777777" w:rsidR="003B6496" w:rsidRPr="00F53688" w:rsidRDefault="003B6496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" w:type="dxa"/>
          </w:tcPr>
          <w:p w14:paraId="28815A05" w14:textId="77777777" w:rsidR="003B6496" w:rsidRPr="00F53688" w:rsidRDefault="003B6496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56731F5" w14:textId="77777777" w:rsidR="003B6496" w:rsidRPr="00F53688" w:rsidRDefault="003B6496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55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2F44A0F" w14:textId="77777777" w:rsidR="003B6496" w:rsidRPr="00F53688" w:rsidRDefault="003B6496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14:paraId="50CA1B48" w14:textId="77777777" w:rsidR="003B6496" w:rsidRPr="00F53688" w:rsidRDefault="003B6496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6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4858054" w14:textId="77777777" w:rsidR="003B6496" w:rsidRPr="00F53688" w:rsidRDefault="003B6496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3" w:type="dxa"/>
            <w:gridSpan w:val="3"/>
          </w:tcPr>
          <w:p w14:paraId="40991B4A" w14:textId="77777777" w:rsidR="003B6496" w:rsidRPr="00F53688" w:rsidRDefault="003B6496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7" w:type="dxa"/>
          </w:tcPr>
          <w:p w14:paraId="4CB8BAA0" w14:textId="77777777" w:rsidR="003B6496" w:rsidRPr="00F53688" w:rsidRDefault="003B6496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1" w:type="dxa"/>
            <w:gridSpan w:val="3"/>
          </w:tcPr>
          <w:p w14:paraId="65DC76AC" w14:textId="77777777" w:rsidR="003B6496" w:rsidRPr="00F53688" w:rsidRDefault="003B6496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1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2" w:type="dxa"/>
          </w:tcPr>
          <w:p w14:paraId="55C18990" w14:textId="77777777" w:rsidR="003B6496" w:rsidRPr="00F53688" w:rsidRDefault="003B6496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55" w:type="dxa"/>
            <w:gridSpan w:val="2"/>
          </w:tcPr>
          <w:p w14:paraId="7CC7346C" w14:textId="77777777" w:rsidR="003B6496" w:rsidRPr="00F53688" w:rsidRDefault="003B6496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14:paraId="01330EA5" w14:textId="77777777" w:rsidR="003B6496" w:rsidRPr="00F53688" w:rsidRDefault="003B6496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16" w:type="dxa"/>
          </w:tcPr>
          <w:p w14:paraId="1EC589B7" w14:textId="77777777" w:rsidR="003B6496" w:rsidRPr="00F53688" w:rsidRDefault="003B6496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" w:type="dxa"/>
          </w:tcPr>
          <w:p w14:paraId="1B40E6AF" w14:textId="77777777" w:rsidR="003B6496" w:rsidRPr="00F53688" w:rsidRDefault="003B6496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7" w:type="dxa"/>
          </w:tcPr>
          <w:p w14:paraId="23DE8534" w14:textId="77777777" w:rsidR="003B6496" w:rsidRPr="00F53688" w:rsidRDefault="003B6496" w:rsidP="006A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576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124830" w:rsidRPr="00F53688" w14:paraId="1ECC4605" w14:textId="77777777" w:rsidTr="00391EA7">
        <w:tc>
          <w:tcPr>
            <w:tcW w:w="2457" w:type="dxa"/>
            <w:gridSpan w:val="2"/>
          </w:tcPr>
          <w:p w14:paraId="0B0F403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448"/>
              </w:tabs>
              <w:spacing w:line="240" w:lineRule="auto"/>
              <w:ind w:left="-1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ค่าเผื่อการด้อยค่าของสินทรัพย์</w:t>
            </w:r>
          </w:p>
        </w:tc>
        <w:tc>
          <w:tcPr>
            <w:tcW w:w="243" w:type="dxa"/>
          </w:tcPr>
          <w:p w14:paraId="631FC86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</w:tcPr>
          <w:p w14:paraId="5559429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5C5C3C6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5986E37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6D0F2B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06" w:type="dxa"/>
          </w:tcPr>
          <w:p w14:paraId="38FD4AC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682B63E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97" w:type="dxa"/>
          </w:tcPr>
          <w:p w14:paraId="63A46F0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" w:type="dxa"/>
          </w:tcPr>
          <w:p w14:paraId="364559A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70" w:type="dxa"/>
          </w:tcPr>
          <w:p w14:paraId="1D8C64C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" w:type="dxa"/>
          </w:tcPr>
          <w:p w14:paraId="2E02363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5E6268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5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962023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14:paraId="0FFC79D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6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3D9D50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3" w:type="dxa"/>
            <w:gridSpan w:val="3"/>
          </w:tcPr>
          <w:p w14:paraId="36CDB3A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7" w:type="dxa"/>
          </w:tcPr>
          <w:p w14:paraId="0C70CB4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1" w:type="dxa"/>
            <w:gridSpan w:val="3"/>
          </w:tcPr>
          <w:p w14:paraId="5E34426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1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2" w:type="dxa"/>
          </w:tcPr>
          <w:p w14:paraId="15E560A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55" w:type="dxa"/>
            <w:gridSpan w:val="2"/>
          </w:tcPr>
          <w:p w14:paraId="1BBA000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14:paraId="49A09F3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16" w:type="dxa"/>
          </w:tcPr>
          <w:p w14:paraId="3209703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" w:type="dxa"/>
          </w:tcPr>
          <w:p w14:paraId="2F233A1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7" w:type="dxa"/>
          </w:tcPr>
          <w:p w14:paraId="75782FBC" w14:textId="77777777" w:rsidR="00124830" w:rsidRPr="00F53688" w:rsidRDefault="00124830" w:rsidP="006A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576"/>
              </w:tabs>
              <w:spacing w:line="240" w:lineRule="auto"/>
              <w:ind w:left="-108" w:right="-36"/>
              <w:jc w:val="righ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B6496" w:rsidRPr="00F53688" w14:paraId="7ABBCBCB" w14:textId="77777777" w:rsidTr="003A2005">
        <w:tc>
          <w:tcPr>
            <w:tcW w:w="1800" w:type="dxa"/>
          </w:tcPr>
          <w:p w14:paraId="78A31D96" w14:textId="562CD651" w:rsidR="003B6496" w:rsidRPr="00F53688" w:rsidRDefault="003B6496" w:rsidP="003B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F5368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657" w:type="dxa"/>
          </w:tcPr>
          <w:p w14:paraId="24B2ED11" w14:textId="4D1685A4" w:rsidR="003B6496" w:rsidRPr="00F53688" w:rsidRDefault="003B6496" w:rsidP="003B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3" w:type="dxa"/>
          </w:tcPr>
          <w:p w14:paraId="7F3D7C77" w14:textId="77777777" w:rsidR="003B6496" w:rsidRPr="00F53688" w:rsidRDefault="003B6496" w:rsidP="003B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74DCD285" w14:textId="7411D0FF" w:rsidR="003B6496" w:rsidRPr="00F53688" w:rsidRDefault="003B6496" w:rsidP="003B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56852ABB" w14:textId="77777777" w:rsidR="003B6496" w:rsidRPr="00F53688" w:rsidRDefault="003B6496" w:rsidP="003B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4DC52FDC" w14:textId="6A8BC078" w:rsidR="003B6496" w:rsidRPr="00F53688" w:rsidRDefault="003B6496" w:rsidP="003B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0C9E24A" w14:textId="77777777" w:rsidR="003B6496" w:rsidRPr="00F53688" w:rsidRDefault="003B6496" w:rsidP="003B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7BFB02C7" w14:textId="0E63A2EC" w:rsidR="003B6496" w:rsidRPr="00F53688" w:rsidRDefault="003B6496" w:rsidP="003B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67A67A96" w14:textId="77777777" w:rsidR="003B6496" w:rsidRPr="00F53688" w:rsidRDefault="003B6496" w:rsidP="003B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</w:tcPr>
          <w:p w14:paraId="78B9B4B7" w14:textId="1F6DFDB8" w:rsidR="003B6496" w:rsidRPr="00F53688" w:rsidRDefault="003B6496" w:rsidP="003B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0756C3B9" w14:textId="77777777" w:rsidR="003B6496" w:rsidRPr="00F53688" w:rsidRDefault="003B6496" w:rsidP="003B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</w:tcPr>
          <w:p w14:paraId="269F51C5" w14:textId="59AB4858" w:rsidR="003B6496" w:rsidRPr="00F53688" w:rsidRDefault="003B6496" w:rsidP="003B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4910C9EF" w14:textId="77777777" w:rsidR="003B6496" w:rsidRPr="00F53688" w:rsidRDefault="003B6496" w:rsidP="003B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41FA7B9" w14:textId="1B034345" w:rsidR="003B6496" w:rsidRPr="00F53688" w:rsidRDefault="003B6496" w:rsidP="003B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D722C23" w14:textId="77777777" w:rsidR="003B6496" w:rsidRPr="00F53688" w:rsidRDefault="003B6496" w:rsidP="003B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14:paraId="501422F0" w14:textId="673865BC" w:rsidR="003B6496" w:rsidRPr="00F53688" w:rsidRDefault="003B6496" w:rsidP="003B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8D4481" w14:textId="77777777" w:rsidR="003B6496" w:rsidRPr="00F53688" w:rsidRDefault="003B6496" w:rsidP="003B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gridSpan w:val="3"/>
          </w:tcPr>
          <w:p w14:paraId="5989D13E" w14:textId="3238BDDF" w:rsidR="003B6496" w:rsidRPr="00F53688" w:rsidRDefault="003B6496" w:rsidP="003B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7" w:type="dxa"/>
          </w:tcPr>
          <w:p w14:paraId="172D2333" w14:textId="77777777" w:rsidR="003B6496" w:rsidRPr="00F53688" w:rsidRDefault="003B6496" w:rsidP="003B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gridSpan w:val="3"/>
          </w:tcPr>
          <w:p w14:paraId="39AC0FAE" w14:textId="1E38EBE4" w:rsidR="003B6496" w:rsidRPr="00F53688" w:rsidRDefault="003B6496" w:rsidP="003B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8E249E0" w14:textId="77777777" w:rsidR="003B6496" w:rsidRPr="00F53688" w:rsidRDefault="003B6496" w:rsidP="003B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gridSpan w:val="2"/>
          </w:tcPr>
          <w:p w14:paraId="3C38CAAD" w14:textId="08BE46C0" w:rsidR="003B6496" w:rsidRPr="00F53688" w:rsidRDefault="003B6496" w:rsidP="003B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1" w:type="dxa"/>
            <w:gridSpan w:val="2"/>
          </w:tcPr>
          <w:p w14:paraId="69C42071" w14:textId="77777777" w:rsidR="003B6496" w:rsidRPr="00F53688" w:rsidRDefault="003B6496" w:rsidP="003B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</w:tcPr>
          <w:p w14:paraId="241D87D6" w14:textId="06ACDAB7" w:rsidR="003B6496" w:rsidRPr="00F53688" w:rsidRDefault="003B6496" w:rsidP="003B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1BF0EF17" w14:textId="77777777" w:rsidR="003B6496" w:rsidRPr="00F53688" w:rsidRDefault="003B6496" w:rsidP="003B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051110BD" w14:textId="1607CDAD" w:rsidR="003B6496" w:rsidRPr="00F53688" w:rsidRDefault="003B6496" w:rsidP="003B6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3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</w:p>
        </w:tc>
      </w:tr>
      <w:tr w:rsidR="00124830" w:rsidRPr="00F53688" w14:paraId="4BD3703F" w14:textId="77777777" w:rsidTr="00391EA7">
        <w:tc>
          <w:tcPr>
            <w:tcW w:w="1800" w:type="dxa"/>
          </w:tcPr>
          <w:p w14:paraId="1DA6F81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657" w:type="dxa"/>
          </w:tcPr>
          <w:p w14:paraId="2987A49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53C28E8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69E277B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30172A1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03B70F0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0C7278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1344262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38799F2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</w:tcPr>
          <w:p w14:paraId="2CDAAED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</w:tcPr>
          <w:p w14:paraId="5C71957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</w:tcPr>
          <w:p w14:paraId="0C7FD4A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</w:tcPr>
          <w:p w14:paraId="1F0D6C5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101705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F3F785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14:paraId="10F7BCE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16BEF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gridSpan w:val="3"/>
          </w:tcPr>
          <w:p w14:paraId="02A8C36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</w:tcPr>
          <w:p w14:paraId="1F5E013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gridSpan w:val="3"/>
          </w:tcPr>
          <w:p w14:paraId="7460916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37B76D7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gridSpan w:val="2"/>
          </w:tcPr>
          <w:p w14:paraId="12EF660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14:paraId="052A787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</w:tcPr>
          <w:p w14:paraId="495CE14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</w:tcPr>
          <w:p w14:paraId="0B3B051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723DE6FD" w14:textId="77777777" w:rsidR="00124830" w:rsidRPr="00F53688" w:rsidRDefault="00124830" w:rsidP="006A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  <w:tab w:val="decimal" w:pos="657"/>
              </w:tabs>
              <w:spacing w:line="240" w:lineRule="auto"/>
              <w:ind w:left="-108" w:right="-13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24830" w:rsidRPr="00F53688" w14:paraId="1890A4BA" w14:textId="77777777" w:rsidTr="00391EA7">
        <w:tc>
          <w:tcPr>
            <w:tcW w:w="1800" w:type="dxa"/>
          </w:tcPr>
          <w:p w14:paraId="0985EFF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F5368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 </w:t>
            </w:r>
            <w:r w:rsidRPr="00F5368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657" w:type="dxa"/>
          </w:tcPr>
          <w:p w14:paraId="725295D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3" w:type="dxa"/>
          </w:tcPr>
          <w:p w14:paraId="654C2AA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360D541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3860914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gridSpan w:val="2"/>
          </w:tcPr>
          <w:p w14:paraId="6BB2729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37E1DE5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</w:tcPr>
          <w:p w14:paraId="6F1CB74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3BAF232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</w:tcPr>
          <w:p w14:paraId="48E4C11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0AD1AB5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</w:tcPr>
          <w:p w14:paraId="28A5E8D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7FE3471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D2B314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0DFDE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8" w:type="dxa"/>
            <w:gridSpan w:val="3"/>
          </w:tcPr>
          <w:p w14:paraId="6CD27EF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5D300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gridSpan w:val="3"/>
          </w:tcPr>
          <w:p w14:paraId="2C08713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547</w:t>
            </w:r>
          </w:p>
        </w:tc>
        <w:tc>
          <w:tcPr>
            <w:tcW w:w="247" w:type="dxa"/>
          </w:tcPr>
          <w:p w14:paraId="5AEBD0F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gridSpan w:val="3"/>
          </w:tcPr>
          <w:p w14:paraId="23BCCEA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1D51A41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gridSpan w:val="2"/>
          </w:tcPr>
          <w:p w14:paraId="601170C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1" w:type="dxa"/>
            <w:gridSpan w:val="2"/>
          </w:tcPr>
          <w:p w14:paraId="1821763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</w:tcPr>
          <w:p w14:paraId="56C1CF1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643353E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</w:tcPr>
          <w:p w14:paraId="202723AF" w14:textId="77777777" w:rsidR="00124830" w:rsidRPr="00F53688" w:rsidRDefault="00124830" w:rsidP="006A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558</w:t>
            </w:r>
          </w:p>
        </w:tc>
      </w:tr>
      <w:tr w:rsidR="00124830" w:rsidRPr="00F53688" w14:paraId="7AB98C4D" w14:textId="77777777" w:rsidTr="00391EA7">
        <w:tc>
          <w:tcPr>
            <w:tcW w:w="1800" w:type="dxa"/>
          </w:tcPr>
          <w:p w14:paraId="000C373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6FAFAD1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43" w:type="dxa"/>
          </w:tcPr>
          <w:p w14:paraId="419069A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5C33185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3" w:type="dxa"/>
            <w:gridSpan w:val="2"/>
          </w:tcPr>
          <w:p w14:paraId="2F39C38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gridSpan w:val="2"/>
            <w:tcBorders>
              <w:bottom w:val="single" w:sz="4" w:space="0" w:color="auto"/>
            </w:tcBorders>
          </w:tcPr>
          <w:p w14:paraId="560F10E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B080EE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1F2FF14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0D492B2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4B0A687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6957690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59647D9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7F33F4F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7493DB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D044F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8" w:type="dxa"/>
            <w:gridSpan w:val="3"/>
            <w:tcBorders>
              <w:bottom w:val="single" w:sz="4" w:space="0" w:color="auto"/>
            </w:tcBorders>
          </w:tcPr>
          <w:p w14:paraId="13F2317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D5F65A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3" w:type="dxa"/>
            <w:gridSpan w:val="3"/>
            <w:tcBorders>
              <w:bottom w:val="single" w:sz="4" w:space="0" w:color="auto"/>
            </w:tcBorders>
          </w:tcPr>
          <w:p w14:paraId="5FCAF0C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47" w:type="dxa"/>
          </w:tcPr>
          <w:p w14:paraId="07842F4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gridSpan w:val="3"/>
            <w:tcBorders>
              <w:bottom w:val="single" w:sz="4" w:space="0" w:color="auto"/>
            </w:tcBorders>
          </w:tcPr>
          <w:p w14:paraId="7517867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28EA03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5" w:type="dxa"/>
            <w:gridSpan w:val="2"/>
            <w:tcBorders>
              <w:bottom w:val="single" w:sz="4" w:space="0" w:color="auto"/>
            </w:tcBorders>
          </w:tcPr>
          <w:p w14:paraId="54A4D96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1" w:type="dxa"/>
            <w:gridSpan w:val="2"/>
          </w:tcPr>
          <w:p w14:paraId="533567E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42E03C8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2F7EA33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28485A36" w14:textId="77777777" w:rsidR="00124830" w:rsidRPr="00F53688" w:rsidRDefault="00124830" w:rsidP="006A0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</w:p>
        </w:tc>
      </w:tr>
      <w:tr w:rsidR="00124830" w:rsidRPr="00F53688" w14:paraId="32504F01" w14:textId="77777777" w:rsidTr="00391EA7">
        <w:tc>
          <w:tcPr>
            <w:tcW w:w="1800" w:type="dxa"/>
          </w:tcPr>
          <w:p w14:paraId="3B48592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7" w:type="dxa"/>
          </w:tcPr>
          <w:p w14:paraId="6190749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7DD5E61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11E9491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3DA5C28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1B23D63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8DCA49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  <w:gridSpan w:val="2"/>
          </w:tcPr>
          <w:p w14:paraId="53A1F9D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07FA523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29301EA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3613F7D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37185F9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3D17947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A89CE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  <w:gridSpan w:val="2"/>
          </w:tcPr>
          <w:p w14:paraId="7B98692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2106636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dxa"/>
            <w:gridSpan w:val="3"/>
          </w:tcPr>
          <w:p w14:paraId="0D1FE0F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1B059A2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14:paraId="40F795C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75398AF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14:paraId="3B95353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</w:tcPr>
          <w:p w14:paraId="6627793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dxa"/>
          </w:tcPr>
          <w:p w14:paraId="13610A1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gridSpan w:val="2"/>
          </w:tcPr>
          <w:p w14:paraId="0CCD048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30335F4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3DDBBF8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24830" w:rsidRPr="00F53688" w14:paraId="7210D8BD" w14:textId="77777777" w:rsidTr="00391EA7">
        <w:tc>
          <w:tcPr>
            <w:tcW w:w="1800" w:type="dxa"/>
          </w:tcPr>
          <w:p w14:paraId="1A6C0F6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657" w:type="dxa"/>
          </w:tcPr>
          <w:p w14:paraId="3E97C6B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5FB06F8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0EB3FF6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2A59554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4029563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CDE4D0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  <w:gridSpan w:val="2"/>
          </w:tcPr>
          <w:p w14:paraId="473D205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0F0D8E0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</w:tcPr>
          <w:p w14:paraId="160F85A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6C86437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75D6D4C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4DAD476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984EE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2" w:type="dxa"/>
            <w:gridSpan w:val="2"/>
          </w:tcPr>
          <w:p w14:paraId="6D178E4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</w:tcPr>
          <w:p w14:paraId="3BBAAAB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dxa"/>
            <w:gridSpan w:val="3"/>
          </w:tcPr>
          <w:p w14:paraId="0332FAE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55CF548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14:paraId="0DEA307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6C50F30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14:paraId="78894D0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6" w:type="dxa"/>
          </w:tcPr>
          <w:p w14:paraId="465D09F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2" w:type="dxa"/>
          </w:tcPr>
          <w:p w14:paraId="7A533AE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5" w:type="dxa"/>
            <w:gridSpan w:val="2"/>
          </w:tcPr>
          <w:p w14:paraId="66071C9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dxa"/>
          </w:tcPr>
          <w:p w14:paraId="39E085B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14:paraId="7577053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24830" w:rsidRPr="00F53688" w14:paraId="05563D81" w14:textId="77777777" w:rsidTr="00391EA7">
        <w:tc>
          <w:tcPr>
            <w:tcW w:w="1800" w:type="dxa"/>
          </w:tcPr>
          <w:p w14:paraId="0B57B3F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F5368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มกราคม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657" w:type="dxa"/>
            <w:tcBorders>
              <w:bottom w:val="double" w:sz="4" w:space="0" w:color="auto"/>
            </w:tcBorders>
          </w:tcPr>
          <w:p w14:paraId="3E9EB99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6,183</w:t>
            </w:r>
          </w:p>
        </w:tc>
        <w:tc>
          <w:tcPr>
            <w:tcW w:w="243" w:type="dxa"/>
          </w:tcPr>
          <w:p w14:paraId="6A434AB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</w:tcPr>
          <w:p w14:paraId="329665C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669</w:t>
            </w:r>
          </w:p>
        </w:tc>
        <w:tc>
          <w:tcPr>
            <w:tcW w:w="243" w:type="dxa"/>
            <w:gridSpan w:val="2"/>
          </w:tcPr>
          <w:p w14:paraId="4ECAB96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double" w:sz="4" w:space="0" w:color="auto"/>
            </w:tcBorders>
          </w:tcPr>
          <w:p w14:paraId="5237ED9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203</w:t>
            </w:r>
          </w:p>
        </w:tc>
        <w:tc>
          <w:tcPr>
            <w:tcW w:w="236" w:type="dxa"/>
            <w:gridSpan w:val="2"/>
          </w:tcPr>
          <w:p w14:paraId="46A2FB7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gridSpan w:val="2"/>
            <w:tcBorders>
              <w:bottom w:val="double" w:sz="4" w:space="0" w:color="auto"/>
            </w:tcBorders>
          </w:tcPr>
          <w:p w14:paraId="7596123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30,144</w:t>
            </w:r>
          </w:p>
        </w:tc>
        <w:tc>
          <w:tcPr>
            <w:tcW w:w="241" w:type="dxa"/>
          </w:tcPr>
          <w:p w14:paraId="1945D03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</w:tcPr>
          <w:p w14:paraId="2651170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21,632</w:t>
            </w:r>
          </w:p>
        </w:tc>
        <w:tc>
          <w:tcPr>
            <w:tcW w:w="261" w:type="dxa"/>
          </w:tcPr>
          <w:p w14:paraId="0FEE6ED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</w:tcPr>
          <w:p w14:paraId="491E35F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12,987</w:t>
            </w:r>
          </w:p>
        </w:tc>
        <w:tc>
          <w:tcPr>
            <w:tcW w:w="261" w:type="dxa"/>
          </w:tcPr>
          <w:p w14:paraId="270A4AF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0EA723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252" w:type="dxa"/>
            <w:gridSpan w:val="2"/>
          </w:tcPr>
          <w:p w14:paraId="4D2D9B2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</w:tcPr>
          <w:p w14:paraId="69A6E15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3,115</w:t>
            </w:r>
          </w:p>
        </w:tc>
        <w:tc>
          <w:tcPr>
            <w:tcW w:w="288" w:type="dxa"/>
            <w:gridSpan w:val="3"/>
          </w:tcPr>
          <w:p w14:paraId="421FB83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bottom w:val="double" w:sz="4" w:space="0" w:color="auto"/>
            </w:tcBorders>
          </w:tcPr>
          <w:p w14:paraId="55EA3E1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3,519</w:t>
            </w:r>
          </w:p>
        </w:tc>
        <w:tc>
          <w:tcPr>
            <w:tcW w:w="270" w:type="dxa"/>
            <w:gridSpan w:val="3"/>
          </w:tcPr>
          <w:p w14:paraId="165CCFB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</w:tcPr>
          <w:p w14:paraId="0199BE1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226</w:t>
            </w:r>
          </w:p>
        </w:tc>
        <w:tc>
          <w:tcPr>
            <w:tcW w:w="270" w:type="dxa"/>
            <w:gridSpan w:val="3"/>
          </w:tcPr>
          <w:p w14:paraId="021ED9B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double" w:sz="4" w:space="0" w:color="auto"/>
            </w:tcBorders>
          </w:tcPr>
          <w:p w14:paraId="74940FE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2" w:type="dxa"/>
          </w:tcPr>
          <w:p w14:paraId="6F324FD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tcBorders>
              <w:bottom w:val="double" w:sz="4" w:space="0" w:color="auto"/>
            </w:tcBorders>
          </w:tcPr>
          <w:p w14:paraId="782DCAA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3,589</w:t>
            </w:r>
          </w:p>
        </w:tc>
        <w:tc>
          <w:tcPr>
            <w:tcW w:w="261" w:type="dxa"/>
          </w:tcPr>
          <w:p w14:paraId="0FC3BFD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63A3288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08" w:right="-1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82,312</w:t>
            </w:r>
          </w:p>
        </w:tc>
      </w:tr>
      <w:tr w:rsidR="00124830" w:rsidRPr="00F53688" w14:paraId="04B47B67" w14:textId="77777777" w:rsidTr="00391EA7">
        <w:tc>
          <w:tcPr>
            <w:tcW w:w="1800" w:type="dxa"/>
          </w:tcPr>
          <w:p w14:paraId="5882206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657" w:type="dxa"/>
            <w:tcBorders>
              <w:top w:val="double" w:sz="4" w:space="0" w:color="auto"/>
            </w:tcBorders>
          </w:tcPr>
          <w:p w14:paraId="1322058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1B3A09E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</w:tcPr>
          <w:p w14:paraId="1C9A5C7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gridSpan w:val="2"/>
          </w:tcPr>
          <w:p w14:paraId="68DA765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1FFA75B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681E6D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gridSpan w:val="2"/>
            <w:tcBorders>
              <w:top w:val="double" w:sz="4" w:space="0" w:color="auto"/>
            </w:tcBorders>
          </w:tcPr>
          <w:p w14:paraId="208169E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1FC955D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</w:tcPr>
          <w:p w14:paraId="09EE90B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</w:tcPr>
          <w:p w14:paraId="2032892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</w:tcPr>
          <w:p w14:paraId="4DC3B03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</w:tcPr>
          <w:p w14:paraId="674C507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5B9178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gridSpan w:val="2"/>
          </w:tcPr>
          <w:p w14:paraId="58C7F4B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</w:tcPr>
          <w:p w14:paraId="0A03577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  <w:gridSpan w:val="3"/>
          </w:tcPr>
          <w:p w14:paraId="3D3F1AF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</w:tcPr>
          <w:p w14:paraId="38F9578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14:paraId="50A0D1C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</w:tcPr>
          <w:p w14:paraId="449CAE6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14:paraId="49DBDA4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double" w:sz="4" w:space="0" w:color="auto"/>
            </w:tcBorders>
          </w:tcPr>
          <w:p w14:paraId="12525B8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7C8DC2D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tcBorders>
              <w:top w:val="double" w:sz="4" w:space="0" w:color="auto"/>
            </w:tcBorders>
          </w:tcPr>
          <w:p w14:paraId="6578EE4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</w:tcPr>
          <w:p w14:paraId="6B58EAF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</w:tcPr>
          <w:p w14:paraId="4D3BA84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3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24830" w:rsidRPr="00F53688" w14:paraId="34C7CDE9" w14:textId="77777777" w:rsidTr="00391EA7">
        <w:tc>
          <w:tcPr>
            <w:tcW w:w="1800" w:type="dxa"/>
          </w:tcPr>
          <w:p w14:paraId="1AEEC15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53688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F5368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และ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657" w:type="dxa"/>
            <w:tcBorders>
              <w:bottom w:val="double" w:sz="4" w:space="0" w:color="auto"/>
            </w:tcBorders>
          </w:tcPr>
          <w:p w14:paraId="547BCC7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6,226</w:t>
            </w:r>
          </w:p>
        </w:tc>
        <w:tc>
          <w:tcPr>
            <w:tcW w:w="243" w:type="dxa"/>
          </w:tcPr>
          <w:p w14:paraId="2C5F00D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</w:tcPr>
          <w:p w14:paraId="53B0004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672</w:t>
            </w:r>
          </w:p>
        </w:tc>
        <w:tc>
          <w:tcPr>
            <w:tcW w:w="243" w:type="dxa"/>
            <w:gridSpan w:val="2"/>
          </w:tcPr>
          <w:p w14:paraId="2206E11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double" w:sz="4" w:space="0" w:color="auto"/>
            </w:tcBorders>
          </w:tcPr>
          <w:p w14:paraId="7CF6AFA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195</w:t>
            </w:r>
          </w:p>
        </w:tc>
        <w:tc>
          <w:tcPr>
            <w:tcW w:w="236" w:type="dxa"/>
            <w:gridSpan w:val="2"/>
          </w:tcPr>
          <w:p w14:paraId="1EBEB57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gridSpan w:val="2"/>
            <w:tcBorders>
              <w:bottom w:val="double" w:sz="4" w:space="0" w:color="auto"/>
            </w:tcBorders>
          </w:tcPr>
          <w:p w14:paraId="1544C83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28,335</w:t>
            </w:r>
          </w:p>
        </w:tc>
        <w:tc>
          <w:tcPr>
            <w:tcW w:w="241" w:type="dxa"/>
          </w:tcPr>
          <w:p w14:paraId="0AC09C2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</w:tcPr>
          <w:p w14:paraId="1A32446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19,989</w:t>
            </w:r>
          </w:p>
        </w:tc>
        <w:tc>
          <w:tcPr>
            <w:tcW w:w="261" w:type="dxa"/>
          </w:tcPr>
          <w:p w14:paraId="1577EA6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</w:tcPr>
          <w:p w14:paraId="3468655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12,286</w:t>
            </w:r>
          </w:p>
        </w:tc>
        <w:tc>
          <w:tcPr>
            <w:tcW w:w="261" w:type="dxa"/>
          </w:tcPr>
          <w:p w14:paraId="240447A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33D4FA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252" w:type="dxa"/>
            <w:gridSpan w:val="2"/>
          </w:tcPr>
          <w:p w14:paraId="72254A7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bottom w:val="double" w:sz="4" w:space="0" w:color="auto"/>
            </w:tcBorders>
          </w:tcPr>
          <w:p w14:paraId="1BA611F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2,850</w:t>
            </w:r>
          </w:p>
        </w:tc>
        <w:tc>
          <w:tcPr>
            <w:tcW w:w="288" w:type="dxa"/>
            <w:gridSpan w:val="3"/>
          </w:tcPr>
          <w:p w14:paraId="4D0D0C9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bottom w:val="double" w:sz="4" w:space="0" w:color="auto"/>
            </w:tcBorders>
          </w:tcPr>
          <w:p w14:paraId="08AA175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2,786</w:t>
            </w:r>
          </w:p>
        </w:tc>
        <w:tc>
          <w:tcPr>
            <w:tcW w:w="270" w:type="dxa"/>
            <w:gridSpan w:val="3"/>
          </w:tcPr>
          <w:p w14:paraId="004D32F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</w:tcPr>
          <w:p w14:paraId="2CA87AC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247</w:t>
            </w:r>
          </w:p>
        </w:tc>
        <w:tc>
          <w:tcPr>
            <w:tcW w:w="270" w:type="dxa"/>
            <w:gridSpan w:val="3"/>
          </w:tcPr>
          <w:p w14:paraId="567B10B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double" w:sz="4" w:space="0" w:color="auto"/>
            </w:tcBorders>
          </w:tcPr>
          <w:p w14:paraId="4A3D1E5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2" w:type="dxa"/>
          </w:tcPr>
          <w:p w14:paraId="25C1ABA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tcBorders>
              <w:bottom w:val="double" w:sz="4" w:space="0" w:color="auto"/>
            </w:tcBorders>
          </w:tcPr>
          <w:p w14:paraId="11E1DF9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4,985</w:t>
            </w:r>
          </w:p>
        </w:tc>
        <w:tc>
          <w:tcPr>
            <w:tcW w:w="261" w:type="dxa"/>
          </w:tcPr>
          <w:p w14:paraId="214A40E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38A88A2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left="-108" w:right="-1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78,612</w:t>
            </w:r>
          </w:p>
        </w:tc>
      </w:tr>
      <w:tr w:rsidR="00124830" w:rsidRPr="00F53688" w14:paraId="59F36763" w14:textId="77777777" w:rsidTr="00391EA7">
        <w:tc>
          <w:tcPr>
            <w:tcW w:w="1800" w:type="dxa"/>
          </w:tcPr>
          <w:p w14:paraId="703326C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  <w:r w:rsidRPr="00F5368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657" w:type="dxa"/>
            <w:tcBorders>
              <w:top w:val="double" w:sz="4" w:space="0" w:color="auto"/>
              <w:bottom w:val="double" w:sz="4" w:space="0" w:color="auto"/>
            </w:tcBorders>
          </w:tcPr>
          <w:p w14:paraId="756396E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6,528</w:t>
            </w:r>
          </w:p>
        </w:tc>
        <w:tc>
          <w:tcPr>
            <w:tcW w:w="243" w:type="dxa"/>
          </w:tcPr>
          <w:p w14:paraId="08A10A7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  <w:bottom w:val="double" w:sz="4" w:space="0" w:color="auto"/>
            </w:tcBorders>
          </w:tcPr>
          <w:p w14:paraId="251A418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1,314</w:t>
            </w:r>
          </w:p>
        </w:tc>
        <w:tc>
          <w:tcPr>
            <w:tcW w:w="243" w:type="dxa"/>
            <w:gridSpan w:val="2"/>
          </w:tcPr>
          <w:p w14:paraId="7B50C5E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double" w:sz="4" w:space="0" w:color="auto"/>
              <w:bottom w:val="double" w:sz="4" w:space="0" w:color="auto"/>
            </w:tcBorders>
          </w:tcPr>
          <w:p w14:paraId="64C47A3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187</w:t>
            </w:r>
          </w:p>
        </w:tc>
        <w:tc>
          <w:tcPr>
            <w:tcW w:w="236" w:type="dxa"/>
            <w:gridSpan w:val="2"/>
          </w:tcPr>
          <w:p w14:paraId="6092823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F99CB0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25,369</w:t>
            </w:r>
          </w:p>
        </w:tc>
        <w:tc>
          <w:tcPr>
            <w:tcW w:w="241" w:type="dxa"/>
          </w:tcPr>
          <w:p w14:paraId="7A0E7F9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double" w:sz="4" w:space="0" w:color="auto"/>
              <w:bottom w:val="double" w:sz="4" w:space="0" w:color="auto"/>
            </w:tcBorders>
          </w:tcPr>
          <w:p w14:paraId="1942B38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18,039</w:t>
            </w:r>
          </w:p>
        </w:tc>
        <w:tc>
          <w:tcPr>
            <w:tcW w:w="261" w:type="dxa"/>
          </w:tcPr>
          <w:p w14:paraId="2EEE27D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</w:tcPr>
          <w:p w14:paraId="017C6A1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11,596</w:t>
            </w:r>
          </w:p>
        </w:tc>
        <w:tc>
          <w:tcPr>
            <w:tcW w:w="261" w:type="dxa"/>
          </w:tcPr>
          <w:p w14:paraId="1CFE79D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</w:tcPr>
          <w:p w14:paraId="6994777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252" w:type="dxa"/>
            <w:gridSpan w:val="2"/>
          </w:tcPr>
          <w:p w14:paraId="7FB7A6B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double" w:sz="4" w:space="0" w:color="auto"/>
              <w:bottom w:val="double" w:sz="4" w:space="0" w:color="auto"/>
            </w:tcBorders>
          </w:tcPr>
          <w:p w14:paraId="4384CA7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2,906</w:t>
            </w:r>
          </w:p>
        </w:tc>
        <w:tc>
          <w:tcPr>
            <w:tcW w:w="288" w:type="dxa"/>
            <w:gridSpan w:val="3"/>
          </w:tcPr>
          <w:p w14:paraId="5857685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double" w:sz="4" w:space="0" w:color="auto"/>
              <w:bottom w:val="double" w:sz="4" w:space="0" w:color="auto"/>
            </w:tcBorders>
          </w:tcPr>
          <w:p w14:paraId="2C4A547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2,555</w:t>
            </w:r>
          </w:p>
        </w:tc>
        <w:tc>
          <w:tcPr>
            <w:tcW w:w="270" w:type="dxa"/>
            <w:gridSpan w:val="3"/>
          </w:tcPr>
          <w:p w14:paraId="3A96BC3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double" w:sz="4" w:space="0" w:color="auto"/>
              <w:bottom w:val="double" w:sz="4" w:space="0" w:color="auto"/>
            </w:tcBorders>
          </w:tcPr>
          <w:p w14:paraId="43C0185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205</w:t>
            </w:r>
          </w:p>
        </w:tc>
        <w:tc>
          <w:tcPr>
            <w:tcW w:w="270" w:type="dxa"/>
            <w:gridSpan w:val="3"/>
          </w:tcPr>
          <w:p w14:paraId="3B71E96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double" w:sz="4" w:space="0" w:color="auto"/>
              <w:bottom w:val="double" w:sz="4" w:space="0" w:color="auto"/>
            </w:tcBorders>
          </w:tcPr>
          <w:p w14:paraId="1C14695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2" w:type="dxa"/>
          </w:tcPr>
          <w:p w14:paraId="561AF72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388F30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11,195</w:t>
            </w:r>
          </w:p>
        </w:tc>
        <w:tc>
          <w:tcPr>
            <w:tcW w:w="261" w:type="dxa"/>
          </w:tcPr>
          <w:p w14:paraId="17E1300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double" w:sz="4" w:space="0" w:color="auto"/>
              <w:bottom w:val="double" w:sz="4" w:space="0" w:color="auto"/>
            </w:tcBorders>
          </w:tcPr>
          <w:p w14:paraId="34FC9BD7" w14:textId="77777777" w:rsidR="00124830" w:rsidRPr="00F53688" w:rsidRDefault="00124830" w:rsidP="00832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13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53688">
              <w:rPr>
                <w:rFonts w:ascii="Angsana New" w:hAnsi="Angsana New"/>
                <w:b/>
                <w:bCs/>
                <w:sz w:val="24"/>
                <w:szCs w:val="24"/>
              </w:rPr>
              <w:t>79,929</w:t>
            </w:r>
          </w:p>
        </w:tc>
      </w:tr>
    </w:tbl>
    <w:p w14:paraId="69D22A76" w14:textId="77777777" w:rsidR="00124830" w:rsidRPr="00F53688" w:rsidRDefault="00124830" w:rsidP="00124830">
      <w:pPr>
        <w:spacing w:line="240" w:lineRule="auto"/>
        <w:rPr>
          <w:rFonts w:ascii="Angsana New" w:hAnsi="Angsana New"/>
          <w:sz w:val="2"/>
          <w:szCs w:val="2"/>
        </w:rPr>
      </w:pPr>
    </w:p>
    <w:p w14:paraId="3EB3E77B" w14:textId="77777777" w:rsidR="00124830" w:rsidRPr="00F53688" w:rsidRDefault="00124830" w:rsidP="00124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  <w:r w:rsidRPr="00F53688">
        <w:rPr>
          <w:rFonts w:ascii="Angsana New" w:hAnsi="Angsana New"/>
          <w:sz w:val="2"/>
          <w:szCs w:val="2"/>
        </w:rPr>
        <w:br w:type="page"/>
      </w:r>
    </w:p>
    <w:p w14:paraId="16C421C4" w14:textId="77777777" w:rsidR="00124830" w:rsidRPr="00F53688" w:rsidRDefault="00124830" w:rsidP="00124830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14999" w:type="dxa"/>
        <w:tblLayout w:type="fixed"/>
        <w:tblLook w:val="01E0" w:firstRow="1" w:lastRow="1" w:firstColumn="1" w:lastColumn="1" w:noHBand="0" w:noVBand="0"/>
      </w:tblPr>
      <w:tblGrid>
        <w:gridCol w:w="3119"/>
        <w:gridCol w:w="1197"/>
        <w:gridCol w:w="236"/>
        <w:gridCol w:w="1089"/>
        <w:gridCol w:w="270"/>
        <w:gridCol w:w="1170"/>
        <w:gridCol w:w="270"/>
        <w:gridCol w:w="1437"/>
        <w:gridCol w:w="273"/>
        <w:gridCol w:w="1440"/>
        <w:gridCol w:w="270"/>
        <w:gridCol w:w="1167"/>
        <w:gridCol w:w="270"/>
        <w:gridCol w:w="1260"/>
        <w:gridCol w:w="270"/>
        <w:gridCol w:w="1261"/>
      </w:tblGrid>
      <w:tr w:rsidR="00124830" w:rsidRPr="00F53688" w14:paraId="420EAD29" w14:textId="77777777" w:rsidTr="006B679C">
        <w:tc>
          <w:tcPr>
            <w:tcW w:w="3119" w:type="dxa"/>
          </w:tcPr>
          <w:p w14:paraId="7D502C0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80" w:type="dxa"/>
            <w:gridSpan w:val="15"/>
          </w:tcPr>
          <w:p w14:paraId="07B4E70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124830" w:rsidRPr="00F53688" w14:paraId="0EE2DD6A" w14:textId="77777777" w:rsidTr="006B679C">
        <w:tc>
          <w:tcPr>
            <w:tcW w:w="3119" w:type="dxa"/>
          </w:tcPr>
          <w:p w14:paraId="4815E6A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97" w:type="dxa"/>
          </w:tcPr>
          <w:p w14:paraId="0B3E1F3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410BB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7F6BAA9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7D7D9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48C09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10F81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</w:tcPr>
          <w:p w14:paraId="310A234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เครื่องจัก</w:t>
            </w:r>
            <w:r w:rsidRPr="00F53688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F53688">
              <w:rPr>
                <w:rFonts w:ascii="Angsana New" w:hAnsi="Angsana New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273" w:type="dxa"/>
          </w:tcPr>
          <w:p w14:paraId="6CF953D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11ECD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 xml:space="preserve">เครื่องตกแต่งติดตั้ง </w:t>
            </w:r>
          </w:p>
        </w:tc>
        <w:tc>
          <w:tcPr>
            <w:tcW w:w="270" w:type="dxa"/>
          </w:tcPr>
          <w:p w14:paraId="2EB6F10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3B4A8BD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E3843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53BB9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7"/>
              </w:tabs>
              <w:spacing w:line="240" w:lineRule="auto"/>
              <w:ind w:right="-2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B4FB37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4BA4DDE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4830" w:rsidRPr="00F53688" w14:paraId="7FCE7D92" w14:textId="77777777" w:rsidTr="006B679C">
        <w:tc>
          <w:tcPr>
            <w:tcW w:w="3119" w:type="dxa"/>
          </w:tcPr>
          <w:p w14:paraId="3054D8D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97" w:type="dxa"/>
          </w:tcPr>
          <w:p w14:paraId="420F85D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8DC1B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214CC5E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50C22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3605F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โรงกลั่นน้ำมัน</w:t>
            </w:r>
          </w:p>
        </w:tc>
        <w:tc>
          <w:tcPr>
            <w:tcW w:w="270" w:type="dxa"/>
          </w:tcPr>
          <w:p w14:paraId="1590023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</w:tcPr>
          <w:p w14:paraId="50B0D86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3" w:type="dxa"/>
          </w:tcPr>
          <w:p w14:paraId="2B6A057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6156B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70" w:type="dxa"/>
          </w:tcPr>
          <w:p w14:paraId="3A4971B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2E9B75C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160E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EE639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2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</w:tcPr>
          <w:p w14:paraId="4C6E849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46E2A48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4830" w:rsidRPr="00F53688" w14:paraId="63AE5468" w14:textId="77777777" w:rsidTr="006B679C">
        <w:tc>
          <w:tcPr>
            <w:tcW w:w="3119" w:type="dxa"/>
          </w:tcPr>
          <w:p w14:paraId="2FB4428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97" w:type="dxa"/>
          </w:tcPr>
          <w:p w14:paraId="3168EB8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</w:tcPr>
          <w:p w14:paraId="212002D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6418D9E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286D364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C94D0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59D586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</w:tcPr>
          <w:p w14:paraId="4054D36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โรงงาน</w:t>
            </w:r>
          </w:p>
        </w:tc>
        <w:tc>
          <w:tcPr>
            <w:tcW w:w="273" w:type="dxa"/>
          </w:tcPr>
          <w:p w14:paraId="113F5BB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ADEC3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</w:tcPr>
          <w:p w14:paraId="194B11E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6FFABFA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1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019769B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BFA20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2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</w:tcPr>
          <w:p w14:paraId="5AB75C0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475359F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24830" w:rsidRPr="00F53688" w14:paraId="7B945F3F" w14:textId="77777777" w:rsidTr="006B679C">
        <w:tc>
          <w:tcPr>
            <w:tcW w:w="3119" w:type="dxa"/>
          </w:tcPr>
          <w:p w14:paraId="31E8FC2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880" w:type="dxa"/>
            <w:gridSpan w:val="15"/>
          </w:tcPr>
          <w:p w14:paraId="521E9DB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24830" w:rsidRPr="00F53688" w14:paraId="221EE1FC" w14:textId="77777777" w:rsidTr="006B679C">
        <w:tc>
          <w:tcPr>
            <w:tcW w:w="3119" w:type="dxa"/>
          </w:tcPr>
          <w:p w14:paraId="0616ECD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97" w:type="dxa"/>
          </w:tcPr>
          <w:p w14:paraId="388814B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8FCE4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42E9682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4DDC1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01271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46455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</w:tcPr>
          <w:p w14:paraId="2EDE471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2058F66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F25D4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F0868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2965521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0C0C6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44E4D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0D18D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637F34F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4830" w:rsidRPr="00F53688" w14:paraId="20582AF4" w14:textId="77777777" w:rsidTr="006B679C">
        <w:tc>
          <w:tcPr>
            <w:tcW w:w="3119" w:type="dxa"/>
          </w:tcPr>
          <w:p w14:paraId="15D0519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sz w:val="26"/>
                <w:szCs w:val="26"/>
              </w:rPr>
              <w:t>1</w:t>
            </w:r>
            <w:r w:rsidRPr="00F53688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5368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197" w:type="dxa"/>
          </w:tcPr>
          <w:p w14:paraId="73D808C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3,830</w:t>
            </w:r>
          </w:p>
        </w:tc>
        <w:tc>
          <w:tcPr>
            <w:tcW w:w="236" w:type="dxa"/>
          </w:tcPr>
          <w:p w14:paraId="41D5366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89" w:type="dxa"/>
          </w:tcPr>
          <w:p w14:paraId="2B94AFD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844</w:t>
            </w:r>
          </w:p>
        </w:tc>
        <w:tc>
          <w:tcPr>
            <w:tcW w:w="270" w:type="dxa"/>
          </w:tcPr>
          <w:p w14:paraId="0229805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0D2DC29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94,578</w:t>
            </w:r>
          </w:p>
        </w:tc>
        <w:tc>
          <w:tcPr>
            <w:tcW w:w="270" w:type="dxa"/>
          </w:tcPr>
          <w:p w14:paraId="2F8F79D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 w:firstLine="480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37" w:type="dxa"/>
          </w:tcPr>
          <w:p w14:paraId="2E42338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51" w:hanging="1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1,235</w:t>
            </w:r>
          </w:p>
        </w:tc>
        <w:tc>
          <w:tcPr>
            <w:tcW w:w="273" w:type="dxa"/>
          </w:tcPr>
          <w:p w14:paraId="3CBF3AA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 w:firstLine="480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0F3A569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51" w:firstLine="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492</w:t>
            </w:r>
          </w:p>
        </w:tc>
        <w:tc>
          <w:tcPr>
            <w:tcW w:w="270" w:type="dxa"/>
          </w:tcPr>
          <w:p w14:paraId="4C181A3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67" w:type="dxa"/>
          </w:tcPr>
          <w:p w14:paraId="53B2C7D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0CAA23E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762F4A3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3,255</w:t>
            </w:r>
          </w:p>
        </w:tc>
        <w:tc>
          <w:tcPr>
            <w:tcW w:w="270" w:type="dxa"/>
          </w:tcPr>
          <w:p w14:paraId="0F3F649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1" w:type="dxa"/>
          </w:tcPr>
          <w:p w14:paraId="0E02E6A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104,238</w:t>
            </w:r>
          </w:p>
        </w:tc>
      </w:tr>
      <w:tr w:rsidR="00124830" w:rsidRPr="00F53688" w14:paraId="6BDB81FA" w14:textId="77777777" w:rsidTr="006B679C">
        <w:tc>
          <w:tcPr>
            <w:tcW w:w="3119" w:type="dxa"/>
          </w:tcPr>
          <w:p w14:paraId="71749DA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97" w:type="dxa"/>
          </w:tcPr>
          <w:p w14:paraId="21D095F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14:paraId="5A15E21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</w:tcPr>
          <w:p w14:paraId="148FA9D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74090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C8C376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  <w:tc>
          <w:tcPr>
            <w:tcW w:w="270" w:type="dxa"/>
          </w:tcPr>
          <w:p w14:paraId="7A3631A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</w:tcPr>
          <w:p w14:paraId="0C1C89B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-126" w:hanging="1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3" w:type="dxa"/>
          </w:tcPr>
          <w:p w14:paraId="3DDC49F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0E2E5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51" w:firstLine="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0614C6D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661D6DB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06DB2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1125B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3,250</w:t>
            </w:r>
          </w:p>
        </w:tc>
        <w:tc>
          <w:tcPr>
            <w:tcW w:w="270" w:type="dxa"/>
          </w:tcPr>
          <w:p w14:paraId="28E0446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</w:tcPr>
          <w:p w14:paraId="3EAC1CD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51" w:firstLine="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3,439</w:t>
            </w:r>
          </w:p>
        </w:tc>
      </w:tr>
      <w:tr w:rsidR="00124830" w:rsidRPr="00F53688" w14:paraId="3B190F71" w14:textId="77777777" w:rsidTr="006B679C">
        <w:tc>
          <w:tcPr>
            <w:tcW w:w="3119" w:type="dxa"/>
          </w:tcPr>
          <w:p w14:paraId="5F16492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 xml:space="preserve">โอน </w:t>
            </w:r>
            <w:r w:rsidRPr="00F53688">
              <w:rPr>
                <w:rFonts w:ascii="Angsana New" w:hAnsi="Angsana New"/>
                <w:sz w:val="26"/>
                <w:szCs w:val="26"/>
              </w:rPr>
              <w:t>-</w:t>
            </w:r>
            <w:r w:rsidRPr="00F53688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97" w:type="dxa"/>
          </w:tcPr>
          <w:p w14:paraId="75016EC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302B92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</w:tcPr>
          <w:p w14:paraId="2A86F64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A1B53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B2C3A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1,739</w:t>
            </w:r>
          </w:p>
        </w:tc>
        <w:tc>
          <w:tcPr>
            <w:tcW w:w="270" w:type="dxa"/>
          </w:tcPr>
          <w:p w14:paraId="69086CA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</w:tcPr>
          <w:p w14:paraId="033D291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73" w:type="dxa"/>
          </w:tcPr>
          <w:p w14:paraId="5C5E632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C0F669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51" w:firstLine="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70" w:type="dxa"/>
          </w:tcPr>
          <w:p w14:paraId="65DF133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39F0B11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C7B61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A0B92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(1,814)</w:t>
            </w:r>
          </w:p>
        </w:tc>
        <w:tc>
          <w:tcPr>
            <w:tcW w:w="270" w:type="dxa"/>
          </w:tcPr>
          <w:p w14:paraId="41EB636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</w:tcPr>
          <w:p w14:paraId="7E526C7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9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24830" w:rsidRPr="00F53688" w14:paraId="7ADC96E0" w14:textId="77777777" w:rsidTr="006B679C">
        <w:tc>
          <w:tcPr>
            <w:tcW w:w="3119" w:type="dxa"/>
          </w:tcPr>
          <w:p w14:paraId="4B722AA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53688">
              <w:rPr>
                <w:rFonts w:ascii="Angsana New" w:hAnsi="Angsana New" w:hint="cs"/>
                <w:sz w:val="26"/>
                <w:szCs w:val="26"/>
                <w:cs/>
              </w:rPr>
              <w:t>โอนไปอสังหาริมทรัพย์เพื่อการลงทุน</w:t>
            </w:r>
            <w:r w:rsidRPr="00F53688">
              <w:rPr>
                <w:rFonts w:ascii="Angsana New" w:hAnsi="Angsana New"/>
                <w:sz w:val="26"/>
                <w:szCs w:val="26"/>
              </w:rPr>
              <w:t>-</w:t>
            </w:r>
            <w:r w:rsidRPr="00F5368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97" w:type="dxa"/>
          </w:tcPr>
          <w:p w14:paraId="75DB493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95C40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</w:tcPr>
          <w:p w14:paraId="248E787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B150E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7A045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06381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</w:tcPr>
          <w:p w14:paraId="5AA23E5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1D3F739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4240B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51" w:firstLine="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B9BD0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2E952B0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A1817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EF9F3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BC190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</w:tcPr>
          <w:p w14:paraId="771850B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4830" w:rsidRPr="00F53688" w14:paraId="778EA81A" w14:textId="77777777" w:rsidTr="006B679C">
        <w:tc>
          <w:tcPr>
            <w:tcW w:w="3119" w:type="dxa"/>
          </w:tcPr>
          <w:p w14:paraId="7B9503E3" w14:textId="5E83393F" w:rsidR="00124830" w:rsidRPr="00F53688" w:rsidRDefault="00124830" w:rsidP="00BB0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5368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F5368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(หมายเหตุ </w:t>
            </w:r>
            <w:r w:rsidR="00BB02F0" w:rsidRPr="00F53688">
              <w:rPr>
                <w:rFonts w:ascii="Angsana New" w:hAnsi="Angsana New" w:hint="cs"/>
                <w:i/>
                <w:iCs/>
                <w:sz w:val="26"/>
                <w:szCs w:val="26"/>
              </w:rPr>
              <w:t>1</w:t>
            </w:r>
            <w:r w:rsidR="00BB02F0" w:rsidRPr="00F53688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  <w:r w:rsidRPr="00F5368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1EC306B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(14)</w:t>
            </w:r>
          </w:p>
        </w:tc>
        <w:tc>
          <w:tcPr>
            <w:tcW w:w="236" w:type="dxa"/>
          </w:tcPr>
          <w:p w14:paraId="3AE4651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</w:tcPr>
          <w:p w14:paraId="6706939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5A0F0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00733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04FCFE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</w:tcPr>
          <w:p w14:paraId="00E6DA9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</w:tcPr>
          <w:p w14:paraId="335D4D6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6FC4E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51" w:firstLine="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3E2D99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10C2EA2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9DF6C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10AF2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1CE90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</w:tcPr>
          <w:p w14:paraId="1E24744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(14)</w:t>
            </w:r>
          </w:p>
        </w:tc>
      </w:tr>
      <w:tr w:rsidR="00124830" w:rsidRPr="00F53688" w14:paraId="7CAD7BF3" w14:textId="77777777" w:rsidTr="006B679C">
        <w:tc>
          <w:tcPr>
            <w:tcW w:w="3119" w:type="dxa"/>
          </w:tcPr>
          <w:p w14:paraId="36D3F07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53688"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Pr="00F5368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7BBE062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FE49E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0D66E17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E3657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B7A58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54E63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4811514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51" w:hanging="1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73" w:type="dxa"/>
          </w:tcPr>
          <w:p w14:paraId="5B67131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532E9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51" w:firstLine="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2F58A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968096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3DAA5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BD3B2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9315B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1EB40EE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124830" w:rsidRPr="00F53688" w14:paraId="0BFB5C53" w14:textId="77777777" w:rsidTr="006B679C">
        <w:tc>
          <w:tcPr>
            <w:tcW w:w="3119" w:type="dxa"/>
          </w:tcPr>
          <w:p w14:paraId="2679220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101B06B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7DC64D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5D15F40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E3ED17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F6627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92BB3A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 w:firstLine="48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3C984B1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51" w:hanging="1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</w:tcPr>
          <w:p w14:paraId="39856C0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 w:firstLine="48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8E04A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51" w:firstLine="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954AE9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00BBAF3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B3E170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05D13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5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2380B5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B17D2B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24830" w:rsidRPr="00F53688" w14:paraId="6FDA5A1E" w14:textId="77777777" w:rsidTr="006B679C">
        <w:tc>
          <w:tcPr>
            <w:tcW w:w="3119" w:type="dxa"/>
          </w:tcPr>
          <w:p w14:paraId="4511854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 w:rsidRPr="00F5368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97" w:type="dxa"/>
          </w:tcPr>
          <w:p w14:paraId="4C33370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3,856</w:t>
            </w:r>
          </w:p>
        </w:tc>
        <w:tc>
          <w:tcPr>
            <w:tcW w:w="236" w:type="dxa"/>
          </w:tcPr>
          <w:p w14:paraId="63D21A5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9" w:type="dxa"/>
          </w:tcPr>
          <w:p w14:paraId="0E4A95C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844</w:t>
            </w:r>
          </w:p>
        </w:tc>
        <w:tc>
          <w:tcPr>
            <w:tcW w:w="270" w:type="dxa"/>
          </w:tcPr>
          <w:p w14:paraId="5E603F3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2D6617F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96,453</w:t>
            </w:r>
          </w:p>
        </w:tc>
        <w:tc>
          <w:tcPr>
            <w:tcW w:w="270" w:type="dxa"/>
          </w:tcPr>
          <w:p w14:paraId="40B249A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 w:firstLine="4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37" w:type="dxa"/>
          </w:tcPr>
          <w:p w14:paraId="12C06D3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51" w:hanging="1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1,257</w:t>
            </w:r>
          </w:p>
        </w:tc>
        <w:tc>
          <w:tcPr>
            <w:tcW w:w="273" w:type="dxa"/>
          </w:tcPr>
          <w:p w14:paraId="7B2B109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 w:firstLine="4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3E27D4A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51" w:firstLine="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557</w:t>
            </w:r>
          </w:p>
        </w:tc>
        <w:tc>
          <w:tcPr>
            <w:tcW w:w="270" w:type="dxa"/>
          </w:tcPr>
          <w:p w14:paraId="19170C0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67" w:type="dxa"/>
          </w:tcPr>
          <w:p w14:paraId="243522D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258651B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2CF9E1D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5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4,691</w:t>
            </w:r>
          </w:p>
        </w:tc>
        <w:tc>
          <w:tcPr>
            <w:tcW w:w="270" w:type="dxa"/>
          </w:tcPr>
          <w:p w14:paraId="095A322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1" w:type="dxa"/>
          </w:tcPr>
          <w:p w14:paraId="6442C05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107,662</w:t>
            </w:r>
          </w:p>
        </w:tc>
      </w:tr>
      <w:tr w:rsidR="00124830" w:rsidRPr="00F53688" w14:paraId="708C26B9" w14:textId="77777777" w:rsidTr="006B679C">
        <w:tc>
          <w:tcPr>
            <w:tcW w:w="3119" w:type="dxa"/>
          </w:tcPr>
          <w:p w14:paraId="26C022C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97" w:type="dxa"/>
          </w:tcPr>
          <w:p w14:paraId="34037CD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298</w:t>
            </w:r>
          </w:p>
        </w:tc>
        <w:tc>
          <w:tcPr>
            <w:tcW w:w="236" w:type="dxa"/>
          </w:tcPr>
          <w:p w14:paraId="04D84B2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78C8AA6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3D2B7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B896F2" w14:textId="745C65D9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20</w:t>
            </w:r>
            <w:r w:rsidR="00DA6908" w:rsidRPr="00F5368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0283964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</w:tcPr>
          <w:p w14:paraId="0D29363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-126" w:hanging="1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73" w:type="dxa"/>
          </w:tcPr>
          <w:p w14:paraId="0112226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BE469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51" w:firstLine="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</w:tcPr>
          <w:p w14:paraId="31A5D0A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4142093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687F2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E3AAA1" w14:textId="3711B0A0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6,58</w:t>
            </w:r>
            <w:r w:rsidR="002245B0" w:rsidRPr="00F5368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5515AEB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3BDB8BBA" w14:textId="17BC256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7,12</w:t>
            </w:r>
            <w:r w:rsidR="00017846" w:rsidRPr="00F53688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124830" w:rsidRPr="00F53688" w14:paraId="269D2D59" w14:textId="77777777" w:rsidTr="006B679C">
        <w:tc>
          <w:tcPr>
            <w:tcW w:w="3119" w:type="dxa"/>
          </w:tcPr>
          <w:p w14:paraId="4BB6845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 xml:space="preserve">โอน </w:t>
            </w:r>
            <w:r w:rsidRPr="00F53688">
              <w:rPr>
                <w:rFonts w:ascii="Angsana New" w:hAnsi="Angsana New"/>
                <w:sz w:val="26"/>
                <w:szCs w:val="26"/>
              </w:rPr>
              <w:t>-</w:t>
            </w:r>
            <w:r w:rsidRPr="00F53688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97" w:type="dxa"/>
          </w:tcPr>
          <w:p w14:paraId="33FFBE4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5332D8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4766E41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642</w:t>
            </w:r>
          </w:p>
        </w:tc>
        <w:tc>
          <w:tcPr>
            <w:tcW w:w="270" w:type="dxa"/>
          </w:tcPr>
          <w:p w14:paraId="514A3CC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0A44A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</w:tcPr>
          <w:p w14:paraId="2CF8BAD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7" w:type="dxa"/>
          </w:tcPr>
          <w:p w14:paraId="5D25CEA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3" w:type="dxa"/>
          </w:tcPr>
          <w:p w14:paraId="0E76E8F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2D419F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51" w:firstLine="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1DF497C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</w:tcPr>
          <w:p w14:paraId="4B6EB97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CD8F0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F4CAF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(660)</w:t>
            </w:r>
          </w:p>
        </w:tc>
        <w:tc>
          <w:tcPr>
            <w:tcW w:w="270" w:type="dxa"/>
          </w:tcPr>
          <w:p w14:paraId="4B1C6F2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1CE209C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24830" w:rsidRPr="00F53688" w14:paraId="62491E34" w14:textId="77777777" w:rsidTr="006B679C">
        <w:tc>
          <w:tcPr>
            <w:tcW w:w="3119" w:type="dxa"/>
          </w:tcPr>
          <w:p w14:paraId="208B257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53688"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Pr="00F5368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528C79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87D5CF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C63842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(47)</w:t>
            </w:r>
          </w:p>
        </w:tc>
        <w:tc>
          <w:tcPr>
            <w:tcW w:w="270" w:type="dxa"/>
          </w:tcPr>
          <w:p w14:paraId="70D0EC7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0D2C9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(132)</w:t>
            </w:r>
          </w:p>
        </w:tc>
        <w:tc>
          <w:tcPr>
            <w:tcW w:w="270" w:type="dxa"/>
          </w:tcPr>
          <w:p w14:paraId="0675355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598B135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51" w:hanging="1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273" w:type="dxa"/>
          </w:tcPr>
          <w:p w14:paraId="4771727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41A0E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9"/>
              </w:tabs>
              <w:spacing w:line="240" w:lineRule="auto"/>
              <w:ind w:right="51" w:firstLine="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C70EB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58D71C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52C8B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EB042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0A0BD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1B74937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2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(181)</w:t>
            </w:r>
          </w:p>
        </w:tc>
      </w:tr>
      <w:tr w:rsidR="00124830" w:rsidRPr="00F53688" w14:paraId="5B190F84" w14:textId="77777777" w:rsidTr="006B679C">
        <w:tc>
          <w:tcPr>
            <w:tcW w:w="3119" w:type="dxa"/>
          </w:tcPr>
          <w:p w14:paraId="2A18AE0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0FD8DCB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4,154</w:t>
            </w:r>
          </w:p>
        </w:tc>
        <w:tc>
          <w:tcPr>
            <w:tcW w:w="236" w:type="dxa"/>
          </w:tcPr>
          <w:p w14:paraId="0D975B3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029298C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1,439</w:t>
            </w:r>
          </w:p>
        </w:tc>
        <w:tc>
          <w:tcPr>
            <w:tcW w:w="270" w:type="dxa"/>
          </w:tcPr>
          <w:p w14:paraId="4CFB0D2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634D110" w14:textId="27F3A5BA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96,53</w:t>
            </w:r>
            <w:r w:rsidR="00DA6908" w:rsidRPr="00F53688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345244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 w:firstLine="48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</w:tcPr>
          <w:p w14:paraId="4E8CE2D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right="51" w:hanging="1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1,284</w:t>
            </w:r>
          </w:p>
        </w:tc>
        <w:tc>
          <w:tcPr>
            <w:tcW w:w="273" w:type="dxa"/>
          </w:tcPr>
          <w:p w14:paraId="0DE6933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 w:firstLine="480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AB7C2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51" w:firstLine="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572</w:t>
            </w:r>
          </w:p>
        </w:tc>
        <w:tc>
          <w:tcPr>
            <w:tcW w:w="270" w:type="dxa"/>
          </w:tcPr>
          <w:p w14:paraId="0AC6BAB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04F5AA1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5F8B034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308B8B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51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10,615</w:t>
            </w:r>
          </w:p>
        </w:tc>
        <w:tc>
          <w:tcPr>
            <w:tcW w:w="270" w:type="dxa"/>
          </w:tcPr>
          <w:p w14:paraId="30A3381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00ABD50D" w14:textId="4929AB15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114,60</w:t>
            </w:r>
            <w:r w:rsidR="00017846" w:rsidRPr="00F53688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</w:tr>
    </w:tbl>
    <w:p w14:paraId="6B7512D8" w14:textId="77777777" w:rsidR="00124830" w:rsidRPr="00F53688" w:rsidRDefault="00124830" w:rsidP="00124830">
      <w:pPr>
        <w:spacing w:line="240" w:lineRule="auto"/>
        <w:rPr>
          <w:rFonts w:ascii="Angsana New" w:hAnsi="Angsana New"/>
        </w:rPr>
      </w:pPr>
    </w:p>
    <w:p w14:paraId="0560D040" w14:textId="77777777" w:rsidR="00124830" w:rsidRPr="00F53688" w:rsidRDefault="00124830" w:rsidP="00124830">
      <w:pPr>
        <w:spacing w:line="240" w:lineRule="auto"/>
        <w:rPr>
          <w:rFonts w:ascii="Angsana New" w:hAnsi="Angsana New"/>
        </w:rPr>
      </w:pPr>
      <w:r w:rsidRPr="00F53688">
        <w:rPr>
          <w:rFonts w:ascii="Angsana New" w:hAnsi="Angsana New"/>
        </w:rPr>
        <w:br w:type="page"/>
      </w:r>
    </w:p>
    <w:tbl>
      <w:tblPr>
        <w:tblW w:w="14924" w:type="dxa"/>
        <w:tblInd w:w="106" w:type="dxa"/>
        <w:tblLayout w:type="fixed"/>
        <w:tblLook w:val="01E0" w:firstRow="1" w:lastRow="1" w:firstColumn="1" w:lastColumn="1" w:noHBand="0" w:noVBand="0"/>
      </w:tblPr>
      <w:tblGrid>
        <w:gridCol w:w="2954"/>
        <w:gridCol w:w="1168"/>
        <w:gridCol w:w="270"/>
        <w:gridCol w:w="1080"/>
        <w:gridCol w:w="270"/>
        <w:gridCol w:w="1170"/>
        <w:gridCol w:w="360"/>
        <w:gridCol w:w="1440"/>
        <w:gridCol w:w="270"/>
        <w:gridCol w:w="1442"/>
        <w:gridCol w:w="45"/>
        <w:gridCol w:w="225"/>
        <w:gridCol w:w="45"/>
        <w:gridCol w:w="1125"/>
        <w:gridCol w:w="270"/>
        <w:gridCol w:w="1260"/>
        <w:gridCol w:w="270"/>
        <w:gridCol w:w="1260"/>
      </w:tblGrid>
      <w:tr w:rsidR="00124830" w:rsidRPr="00F53688" w14:paraId="37B46EC0" w14:textId="77777777" w:rsidTr="002846EE">
        <w:trPr>
          <w:tblHeader/>
        </w:trPr>
        <w:tc>
          <w:tcPr>
            <w:tcW w:w="2954" w:type="dxa"/>
          </w:tcPr>
          <w:p w14:paraId="6E21CA6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970" w:type="dxa"/>
            <w:gridSpan w:val="17"/>
          </w:tcPr>
          <w:p w14:paraId="215E3F7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585044" w:rsidRPr="00F53688" w14:paraId="50CC811B" w14:textId="77777777" w:rsidTr="002846EE">
        <w:tc>
          <w:tcPr>
            <w:tcW w:w="2954" w:type="dxa"/>
          </w:tcPr>
          <w:p w14:paraId="2009850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68" w:type="dxa"/>
          </w:tcPr>
          <w:p w14:paraId="2841501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AB119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CEE2B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DD438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73736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4F1FBB9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6D7DE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เครื่องจัก</w:t>
            </w:r>
            <w:r w:rsidRPr="00F53688">
              <w:rPr>
                <w:rFonts w:ascii="Angsana New" w:hAnsi="Angsana New" w:hint="cs"/>
                <w:sz w:val="26"/>
                <w:szCs w:val="26"/>
                <w:cs/>
              </w:rPr>
              <w:t>รเ</w:t>
            </w:r>
            <w:r w:rsidRPr="00F53688">
              <w:rPr>
                <w:rFonts w:ascii="Angsana New" w:hAnsi="Angsana New"/>
                <w:sz w:val="26"/>
                <w:szCs w:val="26"/>
                <w:cs/>
              </w:rPr>
              <w:t>ครื่องมือ</w:t>
            </w:r>
          </w:p>
        </w:tc>
        <w:tc>
          <w:tcPr>
            <w:tcW w:w="270" w:type="dxa"/>
          </w:tcPr>
          <w:p w14:paraId="768306A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7" w:type="dxa"/>
            <w:gridSpan w:val="2"/>
          </w:tcPr>
          <w:p w14:paraId="1BA29C9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 xml:space="preserve">เครื่องตกแต่งติดตั้ง </w:t>
            </w:r>
          </w:p>
        </w:tc>
        <w:tc>
          <w:tcPr>
            <w:tcW w:w="270" w:type="dxa"/>
            <w:gridSpan w:val="2"/>
          </w:tcPr>
          <w:p w14:paraId="485F278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057D110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0249D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D7042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7C770F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</w:tcPr>
          <w:p w14:paraId="79446B1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5044" w:rsidRPr="00F53688" w14:paraId="2B525F98" w14:textId="77777777" w:rsidTr="002846EE">
        <w:tc>
          <w:tcPr>
            <w:tcW w:w="2954" w:type="dxa"/>
          </w:tcPr>
          <w:p w14:paraId="5081D47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68" w:type="dxa"/>
          </w:tcPr>
          <w:p w14:paraId="1FC14D3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BB613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8C491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DD3C0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255446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โรงกลั่นน้ำมัน</w:t>
            </w:r>
          </w:p>
        </w:tc>
        <w:tc>
          <w:tcPr>
            <w:tcW w:w="360" w:type="dxa"/>
          </w:tcPr>
          <w:p w14:paraId="4C2E8F3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3922C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7F8C29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7" w:type="dxa"/>
            <w:gridSpan w:val="2"/>
          </w:tcPr>
          <w:p w14:paraId="1D4D72C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70" w:type="dxa"/>
            <w:gridSpan w:val="2"/>
          </w:tcPr>
          <w:p w14:paraId="3F38C2A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7F90B81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F33D5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86387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270" w:type="dxa"/>
          </w:tcPr>
          <w:p w14:paraId="6330BD5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</w:tcPr>
          <w:p w14:paraId="5FDC8E7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5044" w:rsidRPr="00F53688" w14:paraId="55C0F27C" w14:textId="77777777" w:rsidTr="002846EE">
        <w:tc>
          <w:tcPr>
            <w:tcW w:w="2954" w:type="dxa"/>
          </w:tcPr>
          <w:p w14:paraId="122A276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68" w:type="dxa"/>
          </w:tcPr>
          <w:p w14:paraId="76377F4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4A1B8CB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DF2C12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</w:tcPr>
          <w:p w14:paraId="04E9634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92F17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360" w:type="dxa"/>
          </w:tcPr>
          <w:p w14:paraId="0846251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08D7E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โรงงาน</w:t>
            </w:r>
          </w:p>
        </w:tc>
        <w:tc>
          <w:tcPr>
            <w:tcW w:w="270" w:type="dxa"/>
          </w:tcPr>
          <w:p w14:paraId="1C50049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7" w:type="dxa"/>
            <w:gridSpan w:val="2"/>
          </w:tcPr>
          <w:p w14:paraId="44CC49B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และอื่นๆ</w:t>
            </w:r>
          </w:p>
        </w:tc>
        <w:tc>
          <w:tcPr>
            <w:tcW w:w="270" w:type="dxa"/>
            <w:gridSpan w:val="2"/>
          </w:tcPr>
          <w:p w14:paraId="6C34511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2E188D6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</w:tcPr>
          <w:p w14:paraId="7EF516A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73295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270" w:type="dxa"/>
          </w:tcPr>
          <w:p w14:paraId="2C0691D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8" w:type="dxa"/>
          </w:tcPr>
          <w:p w14:paraId="1316337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24830" w:rsidRPr="00F53688" w14:paraId="3F24C30F" w14:textId="77777777" w:rsidTr="002846EE">
        <w:trPr>
          <w:tblHeader/>
        </w:trPr>
        <w:tc>
          <w:tcPr>
            <w:tcW w:w="2954" w:type="dxa"/>
          </w:tcPr>
          <w:p w14:paraId="662356D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970" w:type="dxa"/>
            <w:gridSpan w:val="17"/>
          </w:tcPr>
          <w:p w14:paraId="74C831A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2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585044" w:rsidRPr="00F53688" w14:paraId="39A497BE" w14:textId="77777777" w:rsidTr="002846EE">
        <w:tc>
          <w:tcPr>
            <w:tcW w:w="2954" w:type="dxa"/>
          </w:tcPr>
          <w:p w14:paraId="005BDAB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68" w:type="dxa"/>
          </w:tcPr>
          <w:p w14:paraId="5EE23DC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869B87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D6910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486DE0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FFE78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</w:tcPr>
          <w:p w14:paraId="386279C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E7205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6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D14B6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</w:tcPr>
          <w:p w14:paraId="754784E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3C2E99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77870A2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29DA05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441DBEC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6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42C3AC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D7820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2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85044" w:rsidRPr="00F53688" w14:paraId="6BC2DA53" w14:textId="77777777" w:rsidTr="002846EE">
        <w:tc>
          <w:tcPr>
            <w:tcW w:w="2954" w:type="dxa"/>
          </w:tcPr>
          <w:p w14:paraId="7A5E334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sz w:val="26"/>
                <w:szCs w:val="26"/>
              </w:rPr>
              <w:t>1</w:t>
            </w:r>
            <w:r w:rsidRPr="00F53688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F53688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168" w:type="dxa"/>
          </w:tcPr>
          <w:p w14:paraId="0AE13FA6" w14:textId="77777777" w:rsidR="00124830" w:rsidRPr="00F53688" w:rsidRDefault="00124830" w:rsidP="0028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5380A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7C1741" w14:textId="77777777" w:rsidR="00124830" w:rsidRPr="00F53688" w:rsidRDefault="00124830" w:rsidP="00D3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706</w:t>
            </w:r>
          </w:p>
        </w:tc>
        <w:tc>
          <w:tcPr>
            <w:tcW w:w="270" w:type="dxa"/>
          </w:tcPr>
          <w:p w14:paraId="079511A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CD1E802" w14:textId="77777777" w:rsidR="00124830" w:rsidRPr="00F53688" w:rsidRDefault="00124830" w:rsidP="00B45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66,144</w:t>
            </w:r>
          </w:p>
        </w:tc>
        <w:tc>
          <w:tcPr>
            <w:tcW w:w="360" w:type="dxa"/>
          </w:tcPr>
          <w:p w14:paraId="1BBEA07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firstLine="4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1EEC4A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69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974</w:t>
            </w:r>
          </w:p>
        </w:tc>
        <w:tc>
          <w:tcPr>
            <w:tcW w:w="270" w:type="dxa"/>
          </w:tcPr>
          <w:p w14:paraId="6C5BC4C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1798BD5E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69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270" w:type="dxa"/>
            <w:gridSpan w:val="2"/>
          </w:tcPr>
          <w:p w14:paraId="59A5861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3E16942C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9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033F381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56ED72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147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DFFF4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509DCE" w14:textId="77777777" w:rsidR="00124830" w:rsidRPr="00F53688" w:rsidRDefault="00124830" w:rsidP="00C8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68,166</w:t>
            </w:r>
          </w:p>
        </w:tc>
      </w:tr>
      <w:tr w:rsidR="00585044" w:rsidRPr="00F53688" w14:paraId="58581D41" w14:textId="77777777" w:rsidTr="002846EE">
        <w:tc>
          <w:tcPr>
            <w:tcW w:w="2954" w:type="dxa"/>
          </w:tcPr>
          <w:p w14:paraId="2D3E90F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68" w:type="dxa"/>
          </w:tcPr>
          <w:p w14:paraId="544C6CC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F71E9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5C3A3A" w14:textId="77777777" w:rsidR="00124830" w:rsidRPr="00F53688" w:rsidRDefault="00124830" w:rsidP="00D3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</w:tcPr>
          <w:p w14:paraId="46329A9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614C54" w14:textId="77777777" w:rsidR="00124830" w:rsidRPr="00F53688" w:rsidRDefault="00124830" w:rsidP="00B45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3,290</w:t>
            </w:r>
          </w:p>
        </w:tc>
        <w:tc>
          <w:tcPr>
            <w:tcW w:w="360" w:type="dxa"/>
          </w:tcPr>
          <w:p w14:paraId="15B9F23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98D9DDE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69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70" w:type="dxa"/>
          </w:tcPr>
          <w:p w14:paraId="68EE137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106E3A9D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69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270" w:type="dxa"/>
            <w:gridSpan w:val="2"/>
          </w:tcPr>
          <w:p w14:paraId="6FCB663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691D02E7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9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05374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276793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147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BD741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1BF377" w14:textId="77777777" w:rsidR="00124830" w:rsidRPr="00F53688" w:rsidRDefault="00124830" w:rsidP="00C8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3,415</w:t>
            </w:r>
          </w:p>
        </w:tc>
      </w:tr>
      <w:tr w:rsidR="00585044" w:rsidRPr="00F53688" w14:paraId="6CF7EC1F" w14:textId="77777777" w:rsidTr="002846EE">
        <w:tc>
          <w:tcPr>
            <w:tcW w:w="2954" w:type="dxa"/>
          </w:tcPr>
          <w:p w14:paraId="47673EB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Pr="00F5368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EDE1F9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6DC7C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960FC9" w14:textId="77777777" w:rsidR="00124830" w:rsidRPr="00F53688" w:rsidRDefault="00124830" w:rsidP="00D3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E85A7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E3C698" w14:textId="77777777" w:rsidR="00124830" w:rsidRPr="00F53688" w:rsidRDefault="00124830" w:rsidP="00B45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60" w:type="dxa"/>
          </w:tcPr>
          <w:p w14:paraId="7846B1F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2687EE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69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270" w:type="dxa"/>
          </w:tcPr>
          <w:p w14:paraId="203993A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BE20724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69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0938E6F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7025BDD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1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8B12F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6353DD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147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951FB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EEDF43" w14:textId="77777777" w:rsidR="00124830" w:rsidRPr="00F53688" w:rsidRDefault="00124830" w:rsidP="00C8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585044" w:rsidRPr="00F53688" w14:paraId="1ABAE796" w14:textId="77777777" w:rsidTr="002846EE">
        <w:tc>
          <w:tcPr>
            <w:tcW w:w="2954" w:type="dxa"/>
          </w:tcPr>
          <w:p w14:paraId="7E2A58D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99F52C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0375CF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F5F37A" w14:textId="77777777" w:rsidR="00124830" w:rsidRPr="00F53688" w:rsidRDefault="00124830" w:rsidP="00D3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48A6C4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69D623" w14:textId="77777777" w:rsidR="00124830" w:rsidRPr="00F53688" w:rsidRDefault="00124830" w:rsidP="00B45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</w:tcPr>
          <w:p w14:paraId="2048C27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firstLine="4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5979EB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A6FDA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6A5E6608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27D23B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55D0D38A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75032B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B691A9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14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FEF1E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93589A" w14:textId="77777777" w:rsidR="00124830" w:rsidRPr="00F53688" w:rsidRDefault="00124830" w:rsidP="00C8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85044" w:rsidRPr="00F53688" w14:paraId="00F6AC20" w14:textId="77777777" w:rsidTr="002846EE">
        <w:tc>
          <w:tcPr>
            <w:tcW w:w="2954" w:type="dxa"/>
          </w:tcPr>
          <w:p w14:paraId="0F531E9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F5368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68" w:type="dxa"/>
          </w:tcPr>
          <w:p w14:paraId="02C94A1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2B456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11F7A8" w14:textId="784808CB" w:rsidR="00124830" w:rsidRPr="00F53688" w:rsidRDefault="00124830" w:rsidP="00D3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</w:t>
            </w:r>
            <w:r w:rsidR="00D31C95"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726</w:t>
            </w:r>
          </w:p>
        </w:tc>
        <w:tc>
          <w:tcPr>
            <w:tcW w:w="270" w:type="dxa"/>
          </w:tcPr>
          <w:p w14:paraId="5E56A8D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9844E1" w14:textId="77777777" w:rsidR="00124830" w:rsidRPr="00F53688" w:rsidRDefault="00124830" w:rsidP="00B45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69,434</w:t>
            </w:r>
          </w:p>
        </w:tc>
        <w:tc>
          <w:tcPr>
            <w:tcW w:w="360" w:type="dxa"/>
          </w:tcPr>
          <w:p w14:paraId="1597407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firstLine="4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91993B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1,034</w:t>
            </w:r>
          </w:p>
        </w:tc>
        <w:tc>
          <w:tcPr>
            <w:tcW w:w="270" w:type="dxa"/>
          </w:tcPr>
          <w:p w14:paraId="7AB0518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</w:tcPr>
          <w:p w14:paraId="5933E9B4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382</w:t>
            </w:r>
          </w:p>
        </w:tc>
        <w:tc>
          <w:tcPr>
            <w:tcW w:w="270" w:type="dxa"/>
            <w:gridSpan w:val="2"/>
          </w:tcPr>
          <w:p w14:paraId="3799736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14EE4963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1482093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A79FC6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1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A95C4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2444DD9E" w14:textId="77777777" w:rsidR="00124830" w:rsidRPr="00F53688" w:rsidRDefault="00124830" w:rsidP="00C8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71,580</w:t>
            </w:r>
          </w:p>
        </w:tc>
      </w:tr>
      <w:tr w:rsidR="00585044" w:rsidRPr="00F53688" w14:paraId="5829C9D3" w14:textId="77777777" w:rsidTr="002846EE">
        <w:tc>
          <w:tcPr>
            <w:tcW w:w="2954" w:type="dxa"/>
          </w:tcPr>
          <w:p w14:paraId="1236042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68" w:type="dxa"/>
          </w:tcPr>
          <w:p w14:paraId="3D4AB678" w14:textId="77777777" w:rsidR="00124830" w:rsidRPr="00F53688" w:rsidRDefault="00124830" w:rsidP="0028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46FE8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A097C2" w14:textId="77777777" w:rsidR="00124830" w:rsidRPr="00F53688" w:rsidRDefault="00124830" w:rsidP="00D3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270" w:type="dxa"/>
          </w:tcPr>
          <w:p w14:paraId="57EA9ED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DD05EF" w14:textId="5E952EA7" w:rsidR="00124830" w:rsidRPr="00F53688" w:rsidRDefault="00124830" w:rsidP="00B45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3,0</w:t>
            </w:r>
            <w:r w:rsidR="0044585F" w:rsidRPr="00F53688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360" w:type="dxa"/>
          </w:tcPr>
          <w:p w14:paraId="60397B8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8443AB1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</w:tcPr>
          <w:p w14:paraId="0C8C539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7E6ED583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  <w:gridSpan w:val="2"/>
          </w:tcPr>
          <w:p w14:paraId="7D01FBB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5023C3A6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159B7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FAB844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147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7BE8D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A0354D" w14:textId="1C2B9755" w:rsidR="00124830" w:rsidRPr="00F53688" w:rsidRDefault="00124830" w:rsidP="00C8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3,21</w:t>
            </w:r>
            <w:r w:rsidR="0044585F" w:rsidRPr="00F53688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85044" w:rsidRPr="00F53688" w14:paraId="5EA879A7" w14:textId="77777777" w:rsidTr="002846EE">
        <w:tc>
          <w:tcPr>
            <w:tcW w:w="2954" w:type="dxa"/>
          </w:tcPr>
          <w:p w14:paraId="5630916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Pr="00F53688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047BA0C" w14:textId="77777777" w:rsidR="00124830" w:rsidRPr="00F53688" w:rsidRDefault="00124830" w:rsidP="0028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B921B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4F7500" w14:textId="77777777" w:rsidR="00124830" w:rsidRPr="00F53688" w:rsidRDefault="00124830" w:rsidP="00D3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(46)</w:t>
            </w:r>
          </w:p>
        </w:tc>
        <w:tc>
          <w:tcPr>
            <w:tcW w:w="270" w:type="dxa"/>
          </w:tcPr>
          <w:p w14:paraId="22483CD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53EF82" w14:textId="77777777" w:rsidR="00124830" w:rsidRPr="00F53688" w:rsidRDefault="00124830" w:rsidP="00B45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(131)</w:t>
            </w:r>
          </w:p>
        </w:tc>
        <w:tc>
          <w:tcPr>
            <w:tcW w:w="360" w:type="dxa"/>
          </w:tcPr>
          <w:p w14:paraId="5718266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86A8B1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20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270" w:type="dxa"/>
          </w:tcPr>
          <w:p w14:paraId="4D0275A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72676778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03F9597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FE9C8E1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1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6CC1E6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B64362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147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E43DFC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EC41E4" w14:textId="77777777" w:rsidR="00124830" w:rsidRPr="00F53688" w:rsidRDefault="00124830" w:rsidP="00C8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</w:rPr>
              <w:t>(179)</w:t>
            </w:r>
          </w:p>
        </w:tc>
      </w:tr>
      <w:tr w:rsidR="00585044" w:rsidRPr="00F53688" w14:paraId="751B1E01" w14:textId="77777777" w:rsidTr="002846EE">
        <w:tc>
          <w:tcPr>
            <w:tcW w:w="2954" w:type="dxa"/>
          </w:tcPr>
          <w:p w14:paraId="004FF3D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64AD986" w14:textId="77777777" w:rsidR="00124830" w:rsidRPr="00F53688" w:rsidRDefault="00124830" w:rsidP="0028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87AFA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6AE7A2" w14:textId="77777777" w:rsidR="00124830" w:rsidRPr="00F53688" w:rsidRDefault="00124830" w:rsidP="00B45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708</w:t>
            </w:r>
          </w:p>
        </w:tc>
        <w:tc>
          <w:tcPr>
            <w:tcW w:w="270" w:type="dxa"/>
          </w:tcPr>
          <w:p w14:paraId="2044D37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B7277F9" w14:textId="4F59697A" w:rsidR="00124830" w:rsidRPr="00F53688" w:rsidRDefault="00124830" w:rsidP="00B45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72,38</w:t>
            </w:r>
            <w:r w:rsidR="0044585F" w:rsidRPr="00F5368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60" w:type="dxa"/>
          </w:tcPr>
          <w:p w14:paraId="4171395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firstLine="4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B20222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1,093</w:t>
            </w:r>
          </w:p>
        </w:tc>
        <w:tc>
          <w:tcPr>
            <w:tcW w:w="270" w:type="dxa"/>
          </w:tcPr>
          <w:p w14:paraId="5B0898A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3D46739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427</w:t>
            </w:r>
          </w:p>
        </w:tc>
        <w:tc>
          <w:tcPr>
            <w:tcW w:w="270" w:type="dxa"/>
            <w:gridSpan w:val="2"/>
          </w:tcPr>
          <w:p w14:paraId="3688F6E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741BA3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6455066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CE323CA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14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E0C0B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694E1F7E" w14:textId="34303FBE" w:rsidR="00124830" w:rsidRPr="00F53688" w:rsidRDefault="00124830" w:rsidP="00C8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74,61</w:t>
            </w:r>
            <w:r w:rsidR="0044585F" w:rsidRPr="00F53688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</w:tr>
      <w:tr w:rsidR="00585044" w:rsidRPr="00F53688" w14:paraId="25C504FE" w14:textId="77777777" w:rsidTr="002846EE">
        <w:trPr>
          <w:trHeight w:val="280"/>
        </w:trPr>
        <w:tc>
          <w:tcPr>
            <w:tcW w:w="2954" w:type="dxa"/>
          </w:tcPr>
          <w:p w14:paraId="2C5B088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</w:tcPr>
          <w:p w14:paraId="3B62AF6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53F0017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9764160" w14:textId="77777777" w:rsidR="00124830" w:rsidRPr="00F53688" w:rsidRDefault="00124830" w:rsidP="00D3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82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B6CA5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77DCDA9" w14:textId="77777777" w:rsidR="00124830" w:rsidRPr="00F53688" w:rsidRDefault="00124830" w:rsidP="00B45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14:paraId="6047CCF8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D8F3A9C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4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C8377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2" w:type="dxa"/>
          </w:tcPr>
          <w:p w14:paraId="2E04539B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63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7081B7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0D12092F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1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F7140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C86D72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1B6F8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9261F6" w14:textId="77777777" w:rsidR="00124830" w:rsidRPr="00F53688" w:rsidRDefault="00124830" w:rsidP="00C8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5044" w:rsidRPr="00F53688" w14:paraId="5984766E" w14:textId="77777777" w:rsidTr="002846EE">
        <w:tc>
          <w:tcPr>
            <w:tcW w:w="2954" w:type="dxa"/>
          </w:tcPr>
          <w:p w14:paraId="125D49F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 w:hanging="3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168" w:type="dxa"/>
          </w:tcPr>
          <w:p w14:paraId="1FEB12F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844960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3D73A0" w14:textId="77777777" w:rsidR="00124830" w:rsidRPr="00F53688" w:rsidRDefault="00124830" w:rsidP="00D3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96"/>
              </w:tabs>
              <w:spacing w:line="240" w:lineRule="auto"/>
              <w:ind w:right="5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289811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2B1405" w14:textId="77777777" w:rsidR="00124830" w:rsidRPr="00F53688" w:rsidRDefault="00124830" w:rsidP="00B45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08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</w:tcPr>
          <w:p w14:paraId="7FABDF8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AB2477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3A2F51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</w:tcPr>
          <w:p w14:paraId="7DA284E5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  <w:tab w:val="decimal" w:pos="1063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ED12ED7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19FECC71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F5D8D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firstLine="3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8C0553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EB4FF7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8" w:type="dxa"/>
          </w:tcPr>
          <w:p w14:paraId="10BA6369" w14:textId="77777777" w:rsidR="00124830" w:rsidRPr="00F53688" w:rsidRDefault="00124830" w:rsidP="00C8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85044" w:rsidRPr="00F53688" w14:paraId="0196BF06" w14:textId="77777777" w:rsidTr="002846EE">
        <w:tc>
          <w:tcPr>
            <w:tcW w:w="2954" w:type="dxa"/>
          </w:tcPr>
          <w:p w14:paraId="49C0382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 w:hanging="3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6E36C9A4" w14:textId="77777777" w:rsidR="00124830" w:rsidRPr="00F53688" w:rsidRDefault="00124830" w:rsidP="0028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3,830</w:t>
            </w:r>
          </w:p>
        </w:tc>
        <w:tc>
          <w:tcPr>
            <w:tcW w:w="270" w:type="dxa"/>
          </w:tcPr>
          <w:p w14:paraId="46E28F7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CA79270" w14:textId="77777777" w:rsidR="00124830" w:rsidRPr="00F53688" w:rsidRDefault="00124830" w:rsidP="00D3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138</w:t>
            </w:r>
          </w:p>
        </w:tc>
        <w:tc>
          <w:tcPr>
            <w:tcW w:w="270" w:type="dxa"/>
          </w:tcPr>
          <w:p w14:paraId="43A9BF55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21E0867" w14:textId="77777777" w:rsidR="00124830" w:rsidRPr="00F53688" w:rsidRDefault="00124830" w:rsidP="00B45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28,434</w:t>
            </w:r>
          </w:p>
        </w:tc>
        <w:tc>
          <w:tcPr>
            <w:tcW w:w="360" w:type="dxa"/>
          </w:tcPr>
          <w:p w14:paraId="3535402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6EB88E9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261</w:t>
            </w:r>
          </w:p>
        </w:tc>
        <w:tc>
          <w:tcPr>
            <w:tcW w:w="270" w:type="dxa"/>
          </w:tcPr>
          <w:p w14:paraId="24F043F0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double" w:sz="4" w:space="0" w:color="auto"/>
            </w:tcBorders>
          </w:tcPr>
          <w:p w14:paraId="306B1A3E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154</w:t>
            </w:r>
          </w:p>
        </w:tc>
        <w:tc>
          <w:tcPr>
            <w:tcW w:w="270" w:type="dxa"/>
            <w:gridSpan w:val="2"/>
          </w:tcPr>
          <w:p w14:paraId="17DA7E0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3421097D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75D66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firstLine="3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DB00185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69" w:firstLine="3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3,255</w:t>
            </w:r>
          </w:p>
        </w:tc>
        <w:tc>
          <w:tcPr>
            <w:tcW w:w="270" w:type="dxa"/>
          </w:tcPr>
          <w:p w14:paraId="543710C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5F8B6461" w14:textId="77777777" w:rsidR="00124830" w:rsidRPr="00F53688" w:rsidRDefault="00124830" w:rsidP="00C8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36,072</w:t>
            </w:r>
          </w:p>
        </w:tc>
      </w:tr>
      <w:tr w:rsidR="00585044" w:rsidRPr="00F53688" w14:paraId="07F05D1D" w14:textId="77777777" w:rsidTr="002846EE">
        <w:tc>
          <w:tcPr>
            <w:tcW w:w="2954" w:type="dxa"/>
          </w:tcPr>
          <w:p w14:paraId="0F2AFE3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 w:hanging="3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2560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7F67E7FC" w14:textId="77777777" w:rsidR="00124830" w:rsidRPr="00F53688" w:rsidRDefault="00124830" w:rsidP="0028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03BAFF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CDB3B54" w14:textId="77777777" w:rsidR="00124830" w:rsidRPr="00F53688" w:rsidRDefault="00124830" w:rsidP="00D3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5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7FC4C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DAC05A4" w14:textId="77777777" w:rsidR="00124830" w:rsidRPr="00F53688" w:rsidRDefault="00124830" w:rsidP="00B45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</w:tcPr>
          <w:p w14:paraId="0B61432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D597866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6C9CFF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4DCFC877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74A514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391DC92B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6BB5A6D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 w:firstLine="3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C88DF57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69" w:firstLine="3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9ECDAF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1E99A8E0" w14:textId="77777777" w:rsidR="00124830" w:rsidRPr="00F53688" w:rsidRDefault="00124830" w:rsidP="00C8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85044" w:rsidRPr="00F53688" w14:paraId="490C1404" w14:textId="77777777" w:rsidTr="002846EE">
        <w:tc>
          <w:tcPr>
            <w:tcW w:w="2954" w:type="dxa"/>
          </w:tcPr>
          <w:p w14:paraId="2B30DCC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 w:hanging="3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0C939851" w14:textId="77777777" w:rsidR="00124830" w:rsidRPr="00F53688" w:rsidRDefault="00124830" w:rsidP="0028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3,856</w:t>
            </w:r>
          </w:p>
        </w:tc>
        <w:tc>
          <w:tcPr>
            <w:tcW w:w="270" w:type="dxa"/>
          </w:tcPr>
          <w:p w14:paraId="154707DC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10551BF" w14:textId="77777777" w:rsidR="00124830" w:rsidRPr="00F53688" w:rsidRDefault="00124830" w:rsidP="00D3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118</w:t>
            </w:r>
          </w:p>
        </w:tc>
        <w:tc>
          <w:tcPr>
            <w:tcW w:w="270" w:type="dxa"/>
          </w:tcPr>
          <w:p w14:paraId="241DE986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A948B0E" w14:textId="77777777" w:rsidR="00124830" w:rsidRPr="00F53688" w:rsidRDefault="00124830" w:rsidP="00B45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27,019</w:t>
            </w:r>
          </w:p>
        </w:tc>
        <w:tc>
          <w:tcPr>
            <w:tcW w:w="360" w:type="dxa"/>
          </w:tcPr>
          <w:p w14:paraId="1FA7559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18BD3A7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223</w:t>
            </w:r>
          </w:p>
        </w:tc>
        <w:tc>
          <w:tcPr>
            <w:tcW w:w="270" w:type="dxa"/>
          </w:tcPr>
          <w:p w14:paraId="1C439E4A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double" w:sz="4" w:space="0" w:color="auto"/>
            </w:tcBorders>
          </w:tcPr>
          <w:p w14:paraId="691C30A8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175</w:t>
            </w:r>
          </w:p>
        </w:tc>
        <w:tc>
          <w:tcPr>
            <w:tcW w:w="270" w:type="dxa"/>
            <w:gridSpan w:val="2"/>
          </w:tcPr>
          <w:p w14:paraId="79838A9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466818AC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874E4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BD30B28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4,691</w:t>
            </w:r>
          </w:p>
        </w:tc>
        <w:tc>
          <w:tcPr>
            <w:tcW w:w="270" w:type="dxa"/>
          </w:tcPr>
          <w:p w14:paraId="2A5FBFB2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3649D20D" w14:textId="77777777" w:rsidR="00124830" w:rsidRPr="00F53688" w:rsidRDefault="00124830" w:rsidP="00C8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36,082</w:t>
            </w:r>
          </w:p>
        </w:tc>
      </w:tr>
      <w:tr w:rsidR="00585044" w:rsidRPr="00F53688" w14:paraId="7D4BFF80" w14:textId="77777777" w:rsidTr="002846EE">
        <w:tc>
          <w:tcPr>
            <w:tcW w:w="2954" w:type="dxa"/>
          </w:tcPr>
          <w:p w14:paraId="6F68A86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</w:tcPr>
          <w:p w14:paraId="1D1083A8" w14:textId="77777777" w:rsidR="00124830" w:rsidRPr="00F53688" w:rsidRDefault="00124830" w:rsidP="00284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4,154</w:t>
            </w:r>
          </w:p>
        </w:tc>
        <w:tc>
          <w:tcPr>
            <w:tcW w:w="270" w:type="dxa"/>
          </w:tcPr>
          <w:p w14:paraId="1D978599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8ECEF95" w14:textId="77777777" w:rsidR="00124830" w:rsidRPr="00F53688" w:rsidRDefault="00124830" w:rsidP="00D3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731</w:t>
            </w:r>
          </w:p>
        </w:tc>
        <w:tc>
          <w:tcPr>
            <w:tcW w:w="270" w:type="dxa"/>
          </w:tcPr>
          <w:p w14:paraId="14B01F6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3B10742" w14:textId="77777777" w:rsidR="00124830" w:rsidRPr="00F53688" w:rsidRDefault="00124830" w:rsidP="00B45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24,154</w:t>
            </w:r>
          </w:p>
        </w:tc>
        <w:tc>
          <w:tcPr>
            <w:tcW w:w="360" w:type="dxa"/>
          </w:tcPr>
          <w:p w14:paraId="79705733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65CE32C4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191</w:t>
            </w:r>
          </w:p>
        </w:tc>
        <w:tc>
          <w:tcPr>
            <w:tcW w:w="270" w:type="dxa"/>
          </w:tcPr>
          <w:p w14:paraId="327E7121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double" w:sz="4" w:space="0" w:color="auto"/>
              <w:bottom w:val="double" w:sz="4" w:space="0" w:color="auto"/>
            </w:tcBorders>
          </w:tcPr>
          <w:p w14:paraId="37C6D65B" w14:textId="77777777" w:rsidR="00124830" w:rsidRPr="00F53688" w:rsidRDefault="00124830" w:rsidP="00106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145</w:t>
            </w:r>
          </w:p>
        </w:tc>
        <w:tc>
          <w:tcPr>
            <w:tcW w:w="270" w:type="dxa"/>
            <w:gridSpan w:val="2"/>
          </w:tcPr>
          <w:p w14:paraId="621A32F4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221A8F0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05AC10E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34ACDC9A" w14:textId="77777777" w:rsidR="00124830" w:rsidRPr="00F53688" w:rsidRDefault="00124830" w:rsidP="00BE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10,615</w:t>
            </w:r>
          </w:p>
        </w:tc>
        <w:tc>
          <w:tcPr>
            <w:tcW w:w="270" w:type="dxa"/>
          </w:tcPr>
          <w:p w14:paraId="6697C15B" w14:textId="77777777" w:rsidR="00124830" w:rsidRPr="00F53688" w:rsidRDefault="00124830" w:rsidP="00391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</w:tcPr>
          <w:p w14:paraId="66E1BE3C" w14:textId="77777777" w:rsidR="00124830" w:rsidRPr="00F53688" w:rsidRDefault="00124830" w:rsidP="00C80F6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</w:rPr>
              <w:t>39,990</w:t>
            </w:r>
          </w:p>
        </w:tc>
      </w:tr>
    </w:tbl>
    <w:p w14:paraId="6795CD6E" w14:textId="77777777" w:rsidR="00124830" w:rsidRPr="00F53688" w:rsidRDefault="00124830" w:rsidP="001248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30"/>
        <w:rPr>
          <w:rFonts w:ascii="Angsana New" w:hAnsi="Angsana New"/>
          <w:sz w:val="30"/>
          <w:szCs w:val="30"/>
        </w:rPr>
        <w:sectPr w:rsidR="00124830" w:rsidRPr="00F53688" w:rsidSect="00F61830"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D804F3A" w14:textId="77777777" w:rsidR="00DE151E" w:rsidRPr="00F53688" w:rsidRDefault="00DE151E" w:rsidP="00AF6226">
      <w:pPr>
        <w:spacing w:line="240" w:lineRule="auto"/>
        <w:rPr>
          <w:rFonts w:ascii="Angsana New" w:hAnsi="Angsana New"/>
          <w:sz w:val="2"/>
          <w:szCs w:val="2"/>
        </w:rPr>
      </w:pPr>
    </w:p>
    <w:p w14:paraId="18E13FA3" w14:textId="77777777" w:rsidR="00D95EC7" w:rsidRPr="00F53688" w:rsidRDefault="00D95EC7" w:rsidP="00AF6226">
      <w:pPr>
        <w:spacing w:line="240" w:lineRule="auto"/>
        <w:rPr>
          <w:rFonts w:ascii="Angsana New" w:hAnsi="Angsana New"/>
          <w:sz w:val="2"/>
          <w:szCs w:val="2"/>
        </w:rPr>
      </w:pPr>
    </w:p>
    <w:p w14:paraId="50E6A1C8" w14:textId="77777777" w:rsidR="00DE151E" w:rsidRPr="00F53688" w:rsidRDefault="00DE151E" w:rsidP="00AF6226">
      <w:pPr>
        <w:spacing w:line="240" w:lineRule="auto"/>
        <w:rPr>
          <w:rFonts w:ascii="Angsana New" w:hAnsi="Angsana New"/>
          <w:sz w:val="2"/>
          <w:szCs w:val="2"/>
        </w:rPr>
      </w:pPr>
    </w:p>
    <w:p w14:paraId="3CEB055A" w14:textId="0CFDDCE8" w:rsidR="00DE151E" w:rsidRPr="00F53688" w:rsidRDefault="00DE151E" w:rsidP="00ED0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90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ซึ่งได้คิดค่าเสื่อมราคาเต็มจำนวนแล้วแต่ยังคงใช้งานถึง ณ วันที่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Pr="00F5368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627F84" w:rsidRPr="00F53688">
        <w:rPr>
          <w:rFonts w:ascii="Angsana New" w:hAnsi="Angsana New"/>
          <w:sz w:val="30"/>
          <w:szCs w:val="30"/>
        </w:rPr>
        <w:t>1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ในงบการเงินรวมมีจำนวนเงิน</w:t>
      </w:r>
      <w:r w:rsidR="00B86326" w:rsidRPr="00F53688">
        <w:rPr>
          <w:rFonts w:ascii="Angsana New" w:hAnsi="Angsana New" w:hint="cs"/>
          <w:sz w:val="30"/>
          <w:szCs w:val="30"/>
          <w:cs/>
        </w:rPr>
        <w:t xml:space="preserve"> </w:t>
      </w:r>
      <w:r w:rsidR="00B86326" w:rsidRPr="00F53688">
        <w:rPr>
          <w:rFonts w:ascii="Angsana New" w:hAnsi="Angsana New"/>
          <w:sz w:val="30"/>
          <w:szCs w:val="30"/>
        </w:rPr>
        <w:t>56,387</w:t>
      </w:r>
      <w:r w:rsidR="006C6FB5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53688">
        <w:rPr>
          <w:rFonts w:ascii="Angsana New" w:hAnsi="Angsana New"/>
          <w:i/>
          <w:iCs/>
          <w:sz w:val="30"/>
          <w:szCs w:val="30"/>
          <w:cs/>
        </w:rPr>
        <w:t>(</w:t>
      </w:r>
      <w:r w:rsidR="00627F84" w:rsidRPr="00F53688">
        <w:rPr>
          <w:rFonts w:ascii="Angsana New" w:hAnsi="Angsana New"/>
          <w:i/>
          <w:iCs/>
          <w:sz w:val="30"/>
          <w:szCs w:val="30"/>
        </w:rPr>
        <w:t>2560</w:t>
      </w:r>
      <w:r w:rsidRPr="00F53688">
        <w:rPr>
          <w:rFonts w:ascii="Angsana New" w:hAnsi="Angsana New"/>
          <w:i/>
          <w:iCs/>
          <w:sz w:val="30"/>
          <w:szCs w:val="30"/>
        </w:rPr>
        <w:t>:</w:t>
      </w:r>
      <w:r w:rsidRPr="00F5368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27F84" w:rsidRPr="00F53688">
        <w:rPr>
          <w:rFonts w:ascii="Angsana New" w:hAnsi="Angsana New"/>
          <w:i/>
          <w:iCs/>
          <w:sz w:val="30"/>
          <w:szCs w:val="30"/>
        </w:rPr>
        <w:t xml:space="preserve">49,402 </w:t>
      </w:r>
      <w:r w:rsidRPr="00F53688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และในงบการเงินเฉพาะกิจการมีจำนวนเงิน</w:t>
      </w:r>
      <w:r w:rsidR="00BB22F5" w:rsidRPr="00F53688">
        <w:rPr>
          <w:rFonts w:ascii="Angsana New" w:hAnsi="Angsana New"/>
          <w:sz w:val="30"/>
          <w:szCs w:val="30"/>
        </w:rPr>
        <w:t xml:space="preserve"> </w:t>
      </w:r>
      <w:r w:rsidR="00B86326" w:rsidRPr="00F53688">
        <w:rPr>
          <w:rFonts w:ascii="Angsana New" w:hAnsi="Angsana New"/>
          <w:sz w:val="30"/>
          <w:szCs w:val="30"/>
        </w:rPr>
        <w:t>47,894</w:t>
      </w:r>
      <w:r w:rsidR="006C6FB5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53688">
        <w:rPr>
          <w:rFonts w:ascii="Angsana New" w:hAnsi="Angsana New"/>
          <w:i/>
          <w:iCs/>
          <w:sz w:val="30"/>
          <w:szCs w:val="30"/>
          <w:cs/>
        </w:rPr>
        <w:t>(</w:t>
      </w:r>
      <w:r w:rsidR="00627F84" w:rsidRPr="00F53688">
        <w:rPr>
          <w:rFonts w:ascii="Angsana New" w:hAnsi="Angsana New"/>
          <w:i/>
          <w:iCs/>
          <w:sz w:val="30"/>
          <w:szCs w:val="30"/>
        </w:rPr>
        <w:t>2560</w:t>
      </w:r>
      <w:r w:rsidRPr="00F53688">
        <w:rPr>
          <w:rFonts w:ascii="Angsana New" w:hAnsi="Angsana New"/>
          <w:i/>
          <w:iCs/>
          <w:sz w:val="30"/>
          <w:szCs w:val="30"/>
        </w:rPr>
        <w:t xml:space="preserve">: </w:t>
      </w:r>
      <w:r w:rsidR="00627F84" w:rsidRPr="00F53688">
        <w:rPr>
          <w:rFonts w:ascii="Angsana New" w:hAnsi="Angsana New"/>
          <w:i/>
          <w:iCs/>
          <w:sz w:val="30"/>
          <w:szCs w:val="30"/>
        </w:rPr>
        <w:t>41,010</w:t>
      </w:r>
      <w:r w:rsidR="00E752BC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F393327" w14:textId="77777777" w:rsidR="00DE151E" w:rsidRPr="00F53688" w:rsidRDefault="00DE151E" w:rsidP="00ED0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06C1065" w14:textId="71F85BEA" w:rsidR="00DE151E" w:rsidRPr="00F53688" w:rsidRDefault="00DE151E" w:rsidP="00ED04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9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  <w:lang w:val="th-TH"/>
        </w:rPr>
        <w:t>บริษัทย่อย</w:t>
      </w:r>
      <w:r w:rsidR="00AC7CF5" w:rsidRPr="00F53688">
        <w:rPr>
          <w:rFonts w:ascii="Angsana New" w:hAnsi="Angsana New"/>
          <w:sz w:val="30"/>
          <w:szCs w:val="30"/>
          <w:cs/>
        </w:rPr>
        <w:t>หลาย</w:t>
      </w:r>
      <w:r w:rsidRPr="00F53688">
        <w:rPr>
          <w:rFonts w:ascii="Angsana New" w:hAnsi="Angsana New"/>
          <w:sz w:val="30"/>
          <w:szCs w:val="30"/>
          <w:cs/>
          <w:lang w:val="th-TH"/>
        </w:rPr>
        <w:t>แห่งได้จำนอง</w:t>
      </w:r>
      <w:r w:rsidR="0018127D" w:rsidRPr="00F53688">
        <w:rPr>
          <w:rFonts w:ascii="Angsana New" w:hAnsi="Angsana New"/>
          <w:sz w:val="30"/>
          <w:szCs w:val="30"/>
          <w:cs/>
          <w:lang w:val="th-TH"/>
        </w:rPr>
        <w:t>ที่ดิน อาคาร</w:t>
      </w:r>
      <w:r w:rsidR="006C4477" w:rsidRPr="00F53688">
        <w:rPr>
          <w:rFonts w:ascii="Angsana New" w:hAnsi="Angsana New" w:hint="cs"/>
          <w:sz w:val="30"/>
          <w:szCs w:val="30"/>
          <w:cs/>
          <w:lang w:val="th-TH"/>
        </w:rPr>
        <w:t xml:space="preserve"> โรงผลิตปิโตรเคมี</w:t>
      </w:r>
      <w:r w:rsidR="006C4477" w:rsidRPr="00F5368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8127D" w:rsidRPr="00F53688">
        <w:rPr>
          <w:rFonts w:ascii="Angsana New" w:hAnsi="Angsana New"/>
          <w:sz w:val="30"/>
          <w:szCs w:val="30"/>
          <w:cs/>
          <w:lang w:val="th-TH"/>
        </w:rPr>
        <w:t>เครื่องจักร และเรือขน</w:t>
      </w:r>
      <w:r w:rsidR="004A40E3" w:rsidRPr="00F53688">
        <w:rPr>
          <w:rFonts w:ascii="Angsana New" w:hAnsi="Angsana New"/>
          <w:sz w:val="30"/>
          <w:szCs w:val="30"/>
          <w:cs/>
          <w:lang w:val="th-TH"/>
        </w:rPr>
        <w:t>ส่ง</w:t>
      </w:r>
      <w:r w:rsidR="0018127D" w:rsidRPr="00F53688">
        <w:rPr>
          <w:rFonts w:ascii="Angsana New" w:hAnsi="Angsana New"/>
          <w:sz w:val="30"/>
          <w:szCs w:val="30"/>
          <w:cs/>
          <w:lang w:val="th-TH"/>
        </w:rPr>
        <w:t xml:space="preserve">ผู้โดยสาร </w:t>
      </w:r>
      <w:r w:rsidRPr="00F53688">
        <w:rPr>
          <w:rFonts w:ascii="Angsana New" w:hAnsi="Angsana New"/>
          <w:sz w:val="30"/>
          <w:szCs w:val="30"/>
          <w:cs/>
          <w:lang w:val="th-TH"/>
        </w:rPr>
        <w:t xml:space="preserve">เพื่อเป็นหลักทรัพย์ค้ำประกันเงินกู้ยืมระยะยาวตามที่กล่าวไว้ในหมายเหตุประกอบงบการเงินข้อ </w:t>
      </w:r>
      <w:r w:rsidR="00B86326" w:rsidRPr="00F53688">
        <w:rPr>
          <w:rFonts w:ascii="Angsana New" w:hAnsi="Angsana New"/>
          <w:sz w:val="30"/>
          <w:szCs w:val="30"/>
        </w:rPr>
        <w:t>19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ราคาตามบัญชีของ</w:t>
      </w:r>
      <w:r w:rsidR="0018127D" w:rsidRPr="00F53688">
        <w:rPr>
          <w:rFonts w:ascii="Angsana New" w:hAnsi="Angsana New"/>
          <w:sz w:val="30"/>
          <w:szCs w:val="30"/>
          <w:cs/>
          <w:lang w:val="th-TH"/>
        </w:rPr>
        <w:t>ที่ดิน อาคาร</w:t>
      </w:r>
      <w:r w:rsidR="00CB55F2" w:rsidRPr="00F53688">
        <w:rPr>
          <w:rFonts w:ascii="Angsana New" w:hAnsi="Angsana New" w:hint="cs"/>
          <w:sz w:val="30"/>
          <w:szCs w:val="30"/>
          <w:cs/>
          <w:lang w:val="th-TH"/>
        </w:rPr>
        <w:t xml:space="preserve"> โรงผลิตปิโตรเคมี </w:t>
      </w:r>
      <w:r w:rsidR="0018127D" w:rsidRPr="00F53688">
        <w:rPr>
          <w:rFonts w:ascii="Angsana New" w:hAnsi="Angsana New"/>
          <w:sz w:val="30"/>
          <w:szCs w:val="30"/>
          <w:cs/>
          <w:lang w:val="th-TH"/>
        </w:rPr>
        <w:t>เครื่องจักร</w:t>
      </w:r>
      <w:r w:rsidR="004A40E3" w:rsidRPr="00F5368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8127D" w:rsidRPr="00F53688">
        <w:rPr>
          <w:rFonts w:ascii="Angsana New" w:hAnsi="Angsana New"/>
          <w:sz w:val="30"/>
          <w:szCs w:val="30"/>
          <w:cs/>
          <w:lang w:val="th-TH"/>
        </w:rPr>
        <w:t>และเรือขน</w:t>
      </w:r>
      <w:r w:rsidR="004A40E3" w:rsidRPr="00F53688">
        <w:rPr>
          <w:rFonts w:ascii="Angsana New" w:hAnsi="Angsana New"/>
          <w:sz w:val="30"/>
          <w:szCs w:val="30"/>
          <w:cs/>
          <w:lang w:val="th-TH"/>
        </w:rPr>
        <w:t>ส่ง</w:t>
      </w:r>
      <w:r w:rsidR="0018127D" w:rsidRPr="00F53688">
        <w:rPr>
          <w:rFonts w:ascii="Angsana New" w:hAnsi="Angsana New"/>
          <w:sz w:val="30"/>
          <w:szCs w:val="30"/>
          <w:cs/>
          <w:lang w:val="th-TH"/>
        </w:rPr>
        <w:t>ผู้โดยสาร</w:t>
      </w:r>
      <w:r w:rsidRPr="00F53688">
        <w:rPr>
          <w:rFonts w:ascii="Angsana New" w:hAnsi="Angsana New"/>
          <w:sz w:val="30"/>
          <w:szCs w:val="30"/>
          <w:cs/>
        </w:rPr>
        <w:t xml:space="preserve">ดังกล่าว </w:t>
      </w:r>
      <w:r w:rsidRPr="00F53688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Pr="00F53688">
        <w:rPr>
          <w:rFonts w:ascii="Angsana New" w:hAnsi="Angsana New"/>
          <w:sz w:val="30"/>
          <w:szCs w:val="30"/>
          <w:cs/>
          <w:lang w:val="th-TH"/>
        </w:rPr>
        <w:t xml:space="preserve"> ธันวาคม </w:t>
      </w:r>
      <w:r w:rsidR="007F0795" w:rsidRPr="00F53688">
        <w:rPr>
          <w:rFonts w:ascii="Angsana New" w:hAnsi="Angsana New" w:hint="cs"/>
          <w:sz w:val="30"/>
          <w:szCs w:val="30"/>
        </w:rPr>
        <w:t>256</w:t>
      </w:r>
      <w:r w:rsidR="00627F84" w:rsidRPr="00F53688">
        <w:rPr>
          <w:rFonts w:ascii="Angsana New" w:hAnsi="Angsana New"/>
          <w:sz w:val="30"/>
          <w:szCs w:val="30"/>
        </w:rPr>
        <w:t>1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  <w:lang w:val="th-TH"/>
        </w:rPr>
        <w:t>มีจำนวนเงิน</w:t>
      </w:r>
      <w:r w:rsidR="006C6FB5" w:rsidRPr="00F53688">
        <w:rPr>
          <w:rFonts w:ascii="Angsana New" w:hAnsi="Angsana New"/>
          <w:sz w:val="30"/>
          <w:szCs w:val="30"/>
        </w:rPr>
        <w:t xml:space="preserve"> </w:t>
      </w:r>
      <w:r w:rsidR="00B86326" w:rsidRPr="00F53688">
        <w:rPr>
          <w:rFonts w:ascii="Angsana New" w:hAnsi="Angsana New"/>
          <w:sz w:val="30"/>
          <w:szCs w:val="30"/>
        </w:rPr>
        <w:t>21,373</w:t>
      </w:r>
      <w:r w:rsidR="00D47286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="00D35AA3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="00627F84" w:rsidRPr="00F53688">
        <w:rPr>
          <w:rFonts w:ascii="Angsana New" w:hAnsi="Angsana New"/>
          <w:i/>
          <w:iCs/>
          <w:sz w:val="30"/>
          <w:szCs w:val="30"/>
        </w:rPr>
        <w:t>2560</w:t>
      </w:r>
      <w:r w:rsidR="00E752BC" w:rsidRPr="00F53688">
        <w:rPr>
          <w:rFonts w:ascii="Angsana New" w:hAnsi="Angsana New"/>
          <w:i/>
          <w:iCs/>
          <w:sz w:val="30"/>
          <w:szCs w:val="30"/>
        </w:rPr>
        <w:t>:</w:t>
      </w:r>
      <w:r w:rsidRPr="00F53688">
        <w:rPr>
          <w:rFonts w:ascii="Angsana New" w:hAnsi="Angsana New"/>
          <w:i/>
          <w:iCs/>
          <w:sz w:val="30"/>
          <w:szCs w:val="30"/>
        </w:rPr>
        <w:t xml:space="preserve"> </w:t>
      </w:r>
      <w:r w:rsidR="00627F84" w:rsidRPr="00F53688">
        <w:rPr>
          <w:rFonts w:ascii="Angsana New" w:hAnsi="Angsana New"/>
          <w:i/>
          <w:iCs/>
          <w:sz w:val="30"/>
          <w:szCs w:val="30"/>
        </w:rPr>
        <w:t>11,672</w:t>
      </w:r>
      <w:r w:rsidR="00632C88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</w:p>
    <w:p w14:paraId="7CBDD97D" w14:textId="77777777" w:rsidR="004C74BB" w:rsidRPr="00F53688" w:rsidRDefault="004C74BB" w:rsidP="00ED0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0"/>
        <w:jc w:val="thaiDistribute"/>
        <w:rPr>
          <w:rFonts w:ascii="Angsana New" w:hAnsi="Angsana New"/>
          <w:sz w:val="24"/>
          <w:szCs w:val="24"/>
        </w:rPr>
      </w:pPr>
    </w:p>
    <w:p w14:paraId="456365C8" w14:textId="74187E1A" w:rsidR="00935AC8" w:rsidRPr="00F53688" w:rsidRDefault="00935AC8" w:rsidP="00ED042D">
      <w:pPr>
        <w:tabs>
          <w:tab w:val="clear" w:pos="454"/>
        </w:tabs>
        <w:ind w:left="540" w:right="-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การพิจารณาการด้อยค่าของเรือบรรทุกน้ำมัน</w:t>
      </w:r>
      <w:r w:rsidR="00FB1C47"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และผลิตภัณฑ์เคมีเหลว</w:t>
      </w: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และเรือขนส่งผู้โดยสาร</w:t>
      </w:r>
    </w:p>
    <w:p w14:paraId="0F7E9215" w14:textId="77777777" w:rsidR="00935AC8" w:rsidRPr="00F53688" w:rsidRDefault="00935AC8" w:rsidP="00ED042D">
      <w:pPr>
        <w:tabs>
          <w:tab w:val="clear" w:pos="454"/>
        </w:tabs>
        <w:ind w:left="540" w:right="-9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A4D98B5" w14:textId="77334887" w:rsidR="004C74BB" w:rsidRPr="00F53688" w:rsidRDefault="00935AC8" w:rsidP="00ED0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0"/>
        <w:jc w:val="thaiDistribute"/>
        <w:rPr>
          <w:rFonts w:ascii="Angsana New" w:hAnsi="Angsana New"/>
          <w:sz w:val="30"/>
          <w:szCs w:val="30"/>
          <w:cs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B86326" w:rsidRPr="00F53688">
        <w:rPr>
          <w:rFonts w:ascii="Angsana New" w:hAnsi="Angsana New"/>
          <w:sz w:val="30"/>
          <w:szCs w:val="30"/>
        </w:rPr>
        <w:t>2560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B30709" w:rsidRPr="00F53688">
        <w:rPr>
          <w:rFonts w:ascii="Angsana New" w:hAnsi="Angsana New" w:hint="cs"/>
          <w:sz w:val="30"/>
          <w:szCs w:val="30"/>
          <w:cs/>
        </w:rPr>
        <w:t xml:space="preserve">และ </w:t>
      </w:r>
      <w:r w:rsidR="00B30709" w:rsidRPr="00F53688">
        <w:rPr>
          <w:rFonts w:ascii="Angsana New" w:hAnsi="Angsana New"/>
          <w:sz w:val="30"/>
          <w:szCs w:val="30"/>
        </w:rPr>
        <w:t xml:space="preserve">2561 </w:t>
      </w:r>
      <w:r w:rsidRPr="00F53688">
        <w:rPr>
          <w:rFonts w:ascii="Angsana New" w:hAnsi="Angsana New"/>
          <w:sz w:val="30"/>
          <w:szCs w:val="30"/>
          <w:cs/>
        </w:rPr>
        <w:t xml:space="preserve">บริษัทย่อยหลายแห่งมีเรือบรรทุกน้ำมันและผลิตภัณฑ์เคมีเหลว และเรือขนส่งผู้โดยสารที่มีอัตราการใช้เรือไม่เต็มที่ </w:t>
      </w:r>
      <w:r w:rsidR="00FE47C9" w:rsidRPr="00F53688">
        <w:rPr>
          <w:rFonts w:ascii="Angsana New" w:hAnsi="Angsana New" w:hint="cs"/>
          <w:sz w:val="30"/>
          <w:szCs w:val="30"/>
          <w:cs/>
        </w:rPr>
        <w:t xml:space="preserve">เนื่องจากธุรกิจสำรวจปิโตรเลียมมีการชะลอตัวจากราคาน้ำมันและก๊าซธรรมชาติที่ลดลงอย่างต่อเนื่อง ซึ่งส่งผลให้อัตราค่าระวางเรือและความต้องการใช้เรือขนส่งทางทะเลลดลงตามไปด้วย สถานการณ์ดังกล่าวถือเป็นข้อบ่งชี้การด้อยค่าของสินทรัพย์ดังกล่าว </w:t>
      </w:r>
      <w:r w:rsidRPr="00F53688">
        <w:rPr>
          <w:rFonts w:ascii="Angsana New" w:hAnsi="Angsana New"/>
          <w:sz w:val="30"/>
          <w:szCs w:val="30"/>
          <w:cs/>
        </w:rPr>
        <w:t>ผู้บริหารของบริษัทย่อยและบริษัทผู้ประเมินราคาอิสระจึงได้ทำการประเมินราคายุติธรรมของสินทรัพย์ดังกล่าวโดยใช้วิธีราคาตลาด ซึ่งเมื่อนำมาหักต้นทุนในการจำหน่ายแล้วมีมูลค่าต่ำกว่ามูลค่าตามบัญชี บริษัทย่อยจึงได้รับรู้ขาดทุนจา</w:t>
      </w:r>
      <w:r w:rsidR="00B86326" w:rsidRPr="00F53688">
        <w:rPr>
          <w:rFonts w:ascii="Angsana New" w:hAnsi="Angsana New"/>
          <w:sz w:val="30"/>
          <w:szCs w:val="30"/>
          <w:cs/>
        </w:rPr>
        <w:t>กการด้อยค่าทั้งหมดเป็นจำนวนเงิน</w:t>
      </w:r>
      <w:r w:rsidR="00B86326" w:rsidRPr="00F53688">
        <w:rPr>
          <w:rFonts w:ascii="Angsana New" w:hAnsi="Angsana New" w:hint="cs"/>
          <w:sz w:val="30"/>
          <w:szCs w:val="30"/>
          <w:cs/>
        </w:rPr>
        <w:t xml:space="preserve"> </w:t>
      </w:r>
      <w:r w:rsidR="00B86326" w:rsidRPr="00F53688">
        <w:rPr>
          <w:rFonts w:ascii="Angsana New" w:hAnsi="Angsana New"/>
          <w:sz w:val="30"/>
          <w:szCs w:val="30"/>
        </w:rPr>
        <w:t>547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ล้านบาท ในปี </w:t>
      </w:r>
      <w:r w:rsidRPr="00F53688">
        <w:rPr>
          <w:rFonts w:ascii="Angsana New" w:hAnsi="Angsana New"/>
          <w:sz w:val="30"/>
          <w:szCs w:val="30"/>
        </w:rPr>
        <w:t xml:space="preserve">2560 </w:t>
      </w:r>
      <w:r w:rsidRPr="00F53688">
        <w:rPr>
          <w:rFonts w:ascii="Angsana New" w:hAnsi="Angsana New"/>
          <w:sz w:val="30"/>
          <w:szCs w:val="30"/>
          <w:cs/>
        </w:rPr>
        <w:t>ผลขาดทุนจากการด้อยค่าแสดงเป็นค่าใช้จ่ายในงบกำไรขาดทุนรวม</w:t>
      </w:r>
      <w:r w:rsidR="00C44ED9" w:rsidRPr="00F53688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="00C44ED9" w:rsidRPr="00F53688">
        <w:rPr>
          <w:rFonts w:ascii="Angsana New" w:hAnsi="Angsana New"/>
          <w:sz w:val="30"/>
          <w:szCs w:val="30"/>
          <w:cs/>
        </w:rPr>
        <w:br/>
      </w:r>
      <w:r w:rsidR="00C44ED9" w:rsidRPr="00F53688">
        <w:rPr>
          <w:rFonts w:ascii="Angsana New" w:hAnsi="Angsana New" w:hint="cs"/>
          <w:sz w:val="30"/>
          <w:szCs w:val="30"/>
          <w:cs/>
        </w:rPr>
        <w:t xml:space="preserve">ปี </w:t>
      </w:r>
      <w:r w:rsidR="00C44ED9" w:rsidRPr="00F53688">
        <w:rPr>
          <w:rFonts w:ascii="Angsana New" w:hAnsi="Angsana New"/>
          <w:sz w:val="30"/>
          <w:szCs w:val="30"/>
        </w:rPr>
        <w:t xml:space="preserve">2561 </w:t>
      </w:r>
      <w:r w:rsidR="00C44ED9" w:rsidRPr="00F53688">
        <w:rPr>
          <w:rFonts w:ascii="Angsana New" w:hAnsi="Angsana New" w:hint="cs"/>
          <w:sz w:val="30"/>
          <w:szCs w:val="30"/>
          <w:cs/>
        </w:rPr>
        <w:t>บริษัทย่อยไม่ได้มีการรับรู้ขาดทุนจากการด้อยค่าเพิ่มเติม เนื่องจากราคา</w:t>
      </w:r>
      <w:r w:rsidR="009B3F99" w:rsidRPr="00F53688">
        <w:rPr>
          <w:rFonts w:ascii="Angsana New" w:hAnsi="Angsana New" w:hint="cs"/>
          <w:sz w:val="30"/>
          <w:szCs w:val="30"/>
          <w:cs/>
        </w:rPr>
        <w:t>ยุติธ</w:t>
      </w:r>
      <w:r w:rsidR="00C44ED9" w:rsidRPr="00F53688">
        <w:rPr>
          <w:rFonts w:ascii="Angsana New" w:hAnsi="Angsana New" w:hint="cs"/>
          <w:sz w:val="30"/>
          <w:szCs w:val="30"/>
          <w:cs/>
        </w:rPr>
        <w:t xml:space="preserve">รรมของสินทรัพย์ดังกล่าว </w:t>
      </w:r>
      <w:r w:rsidR="00F97ECE" w:rsidRPr="00F53688">
        <w:rPr>
          <w:rFonts w:ascii="Angsana New" w:hAnsi="Angsana New"/>
          <w:sz w:val="30"/>
          <w:szCs w:val="30"/>
          <w:cs/>
        </w:rPr>
        <w:br/>
      </w:r>
      <w:r w:rsidR="00E3232B" w:rsidRPr="00F53688">
        <w:rPr>
          <w:rFonts w:ascii="Angsana New" w:hAnsi="Angsana New" w:hint="cs"/>
          <w:sz w:val="30"/>
          <w:szCs w:val="30"/>
          <w:cs/>
        </w:rPr>
        <w:t>เมื่อนำมาหักต้</w:t>
      </w:r>
      <w:r w:rsidR="00C44ED9" w:rsidRPr="00F53688">
        <w:rPr>
          <w:rFonts w:ascii="Angsana New" w:hAnsi="Angsana New" w:hint="cs"/>
          <w:sz w:val="30"/>
          <w:szCs w:val="30"/>
          <w:cs/>
        </w:rPr>
        <w:t>นทุนในการจำหน่ายแล้วมีมูลค่าสูงกว่ามูลค่าตามบัญชี</w:t>
      </w:r>
    </w:p>
    <w:p w14:paraId="05B6D878" w14:textId="77777777" w:rsidR="00935AC8" w:rsidRPr="00F53688" w:rsidRDefault="00935AC8" w:rsidP="00ED0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0"/>
        <w:jc w:val="thaiDistribute"/>
        <w:rPr>
          <w:rFonts w:ascii="Angsana New" w:hAnsi="Angsana New"/>
          <w:sz w:val="24"/>
          <w:szCs w:val="24"/>
        </w:rPr>
      </w:pPr>
    </w:p>
    <w:p w14:paraId="529B26D8" w14:textId="4B61ACDF" w:rsidR="00935AC8" w:rsidRPr="00F53688" w:rsidRDefault="00935AC8" w:rsidP="00ED042D">
      <w:pPr>
        <w:tabs>
          <w:tab w:val="clear" w:pos="454"/>
        </w:tabs>
        <w:ind w:left="540" w:right="-90"/>
        <w:jc w:val="thaiDistribute"/>
        <w:rPr>
          <w:rFonts w:ascii="Angsana New" w:hAnsi="Angsana New"/>
          <w:b/>
          <w:bCs/>
          <w:sz w:val="30"/>
          <w:szCs w:val="30"/>
        </w:rPr>
      </w:pPr>
      <w:r w:rsidRPr="00F53688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14:paraId="52F04867" w14:textId="77777777" w:rsidR="00935AC8" w:rsidRPr="00F53688" w:rsidRDefault="00935AC8" w:rsidP="00ED042D">
      <w:pPr>
        <w:tabs>
          <w:tab w:val="clear" w:pos="454"/>
        </w:tabs>
        <w:ind w:left="540" w:right="-9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99EB70E" w14:textId="77777777" w:rsidR="00935AC8" w:rsidRPr="00F53688" w:rsidRDefault="00935AC8" w:rsidP="00ED042D">
      <w:pPr>
        <w:tabs>
          <w:tab w:val="clear" w:pos="454"/>
        </w:tabs>
        <w:ind w:left="540" w:right="-90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688">
        <w:rPr>
          <w:rFonts w:ascii="Angsana New" w:hAnsi="Angsana New"/>
          <w:i/>
          <w:iCs/>
          <w:sz w:val="30"/>
          <w:szCs w:val="30"/>
          <w:cs/>
        </w:rPr>
        <w:t xml:space="preserve">ลำดับชั้นมูลค่ายุติธรรม </w:t>
      </w:r>
    </w:p>
    <w:p w14:paraId="2A9C3646" w14:textId="77777777" w:rsidR="00935AC8" w:rsidRPr="00F53688" w:rsidRDefault="00935AC8" w:rsidP="00ED042D">
      <w:pPr>
        <w:tabs>
          <w:tab w:val="clear" w:pos="454"/>
        </w:tabs>
        <w:ind w:left="540" w:right="-90"/>
        <w:jc w:val="thaiDistribute"/>
        <w:rPr>
          <w:rFonts w:ascii="Angsana New" w:hAnsi="Angsana New"/>
          <w:sz w:val="24"/>
          <w:szCs w:val="24"/>
        </w:rPr>
      </w:pPr>
    </w:p>
    <w:p w14:paraId="2DE81AD1" w14:textId="5016A41D" w:rsidR="004C74BB" w:rsidRPr="00F53688" w:rsidRDefault="00935AC8" w:rsidP="00ED042D">
      <w:pPr>
        <w:tabs>
          <w:tab w:val="clear" w:pos="454"/>
        </w:tabs>
        <w:ind w:left="540" w:right="-9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มูลค่ายุติธรรมของสินทรัพย์ที่มีอัตราการใช้เรือไม่เต็มที่ของบริษัทย่อยประเมินโดยผู้บริหารของบริษัทย่อยและ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การวัดมูลค่ายุติธรรมของสินทรัพย์ที่มีอัตราการใช้เรือไม่เต็มที่</w:t>
      </w:r>
      <w:r w:rsidR="00FE47C9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ถูกจัดลำดับชั้นการวัดมูลค่ายุติธรรม อยู่ในระดับที่ </w:t>
      </w:r>
      <w:r w:rsidRPr="00F53688">
        <w:rPr>
          <w:rFonts w:ascii="Angsana New" w:hAnsi="Angsana New"/>
          <w:sz w:val="30"/>
          <w:szCs w:val="30"/>
        </w:rPr>
        <w:t xml:space="preserve">3 </w:t>
      </w:r>
      <w:r w:rsidRPr="00F53688">
        <w:rPr>
          <w:rFonts w:ascii="Angsana New" w:hAnsi="Angsana New"/>
          <w:sz w:val="30"/>
          <w:szCs w:val="30"/>
          <w:cs/>
        </w:rPr>
        <w:t>จากเกณฑ์ข้อมูลที่นำมาใช้ในเทคนิคการประเมินมูลค่ายุติธรรม โดยใช้วิธีราคาตลาด</w:t>
      </w:r>
    </w:p>
    <w:p w14:paraId="3C598D35" w14:textId="77777777" w:rsidR="004C74BB" w:rsidRPr="00F53688" w:rsidRDefault="004C74BB" w:rsidP="00ED0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90"/>
        <w:rPr>
          <w:rFonts w:ascii="Angsana New" w:hAnsi="Angsana New"/>
          <w:sz w:val="30"/>
          <w:szCs w:val="30"/>
        </w:rPr>
        <w:sectPr w:rsidR="004C74BB" w:rsidRPr="00F53688" w:rsidSect="00ED042D">
          <w:pgSz w:w="11909" w:h="16834" w:code="9"/>
          <w:pgMar w:top="1152" w:right="1199" w:bottom="1152" w:left="1170" w:header="720" w:footer="720" w:gutter="0"/>
          <w:cols w:space="720"/>
        </w:sectPr>
      </w:pPr>
    </w:p>
    <w:p w14:paraId="381DB5EE" w14:textId="51B15970" w:rsidR="00CD5AA7" w:rsidRPr="00F53688" w:rsidRDefault="00B86326" w:rsidP="00B86326">
      <w:pPr>
        <w:pStyle w:val="BodyText"/>
        <w:tabs>
          <w:tab w:val="clear" w:pos="227"/>
          <w:tab w:val="clear" w:pos="454"/>
          <w:tab w:val="clear" w:pos="680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F53688">
        <w:rPr>
          <w:rFonts w:ascii="Angsana New" w:hAnsi="Angsana New"/>
          <w:b/>
          <w:bCs/>
          <w:sz w:val="30"/>
          <w:szCs w:val="30"/>
        </w:rPr>
        <w:lastRenderedPageBreak/>
        <w:t>16</w:t>
      </w:r>
      <w:r w:rsidR="00DE151E" w:rsidRPr="00F53688">
        <w:rPr>
          <w:rFonts w:ascii="Angsana New" w:hAnsi="Angsana New"/>
          <w:b/>
          <w:bCs/>
          <w:sz w:val="30"/>
          <w:szCs w:val="30"/>
        </w:rPr>
        <w:tab/>
      </w:r>
      <w:r w:rsidR="00DE151E" w:rsidRPr="00F53688">
        <w:rPr>
          <w:rFonts w:ascii="Angsana New" w:hAnsi="Angsana New"/>
          <w:b/>
          <w:bCs/>
          <w:sz w:val="30"/>
          <w:szCs w:val="30"/>
          <w:cs/>
        </w:rPr>
        <w:t>สิ</w:t>
      </w:r>
      <w:r w:rsidR="00DE151E" w:rsidRPr="00F53688">
        <w:rPr>
          <w:rFonts w:ascii="Angsana New" w:hAnsi="Angsana New"/>
          <w:b/>
          <w:bCs/>
          <w:sz w:val="30"/>
          <w:szCs w:val="30"/>
          <w:cs/>
          <w:lang w:val="th-TH"/>
        </w:rPr>
        <w:t>นทรัพย์ไม่มีตัวตน</w:t>
      </w:r>
      <w:r w:rsidR="00DE151E" w:rsidRPr="00F53688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1BC11187" w14:textId="77777777" w:rsidR="00B86326" w:rsidRPr="00F53688" w:rsidRDefault="00B86326" w:rsidP="00B86326">
      <w:pPr>
        <w:pStyle w:val="BodyText"/>
        <w:tabs>
          <w:tab w:val="clear" w:pos="227"/>
          <w:tab w:val="clear" w:pos="454"/>
          <w:tab w:val="clear" w:pos="680"/>
          <w:tab w:val="left" w:pos="540"/>
        </w:tabs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1017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880"/>
        <w:gridCol w:w="990"/>
        <w:gridCol w:w="270"/>
        <w:gridCol w:w="90"/>
        <w:gridCol w:w="990"/>
        <w:gridCol w:w="90"/>
        <w:gridCol w:w="270"/>
        <w:gridCol w:w="1057"/>
        <w:gridCol w:w="23"/>
        <w:gridCol w:w="213"/>
        <w:gridCol w:w="57"/>
        <w:gridCol w:w="900"/>
        <w:gridCol w:w="88"/>
        <w:gridCol w:w="8"/>
        <w:gridCol w:w="174"/>
        <w:gridCol w:w="54"/>
        <w:gridCol w:w="56"/>
        <w:gridCol w:w="708"/>
        <w:gridCol w:w="82"/>
        <w:gridCol w:w="52"/>
        <w:gridCol w:w="218"/>
        <w:gridCol w:w="18"/>
        <w:gridCol w:w="882"/>
      </w:tblGrid>
      <w:tr w:rsidR="005212B5" w:rsidRPr="00F53688" w14:paraId="0B1F3123" w14:textId="77777777" w:rsidTr="00AC79A6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6D9339D" w14:textId="77777777" w:rsidR="005212B5" w:rsidRPr="00F53688" w:rsidRDefault="005212B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90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359E0B2B" w14:textId="77777777" w:rsidR="005212B5" w:rsidRPr="00F53688" w:rsidRDefault="005212B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งบการเงินรวม </w:t>
            </w:r>
          </w:p>
        </w:tc>
      </w:tr>
      <w:tr w:rsidR="00B94CDA" w:rsidRPr="00F53688" w14:paraId="53941738" w14:textId="77777777" w:rsidTr="00AC79A6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6ACCE40" w14:textId="77777777" w:rsidR="00B94CDA" w:rsidRPr="00F53688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71527A" w14:textId="77777777" w:rsidR="00B94CDA" w:rsidRPr="00F53688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75FB60" w14:textId="77777777" w:rsidR="00B94CDA" w:rsidRPr="00F53688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393877" w14:textId="77777777" w:rsidR="00B94CDA" w:rsidRPr="00F53688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37F59D" w14:textId="77777777" w:rsidR="00B94CDA" w:rsidRPr="00F53688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64D58" w14:textId="77777777" w:rsidR="00B94CDA" w:rsidRPr="00F53688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ฐานข้อมูล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2037B" w14:textId="77777777" w:rsidR="00B94CDA" w:rsidRPr="00F53688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2C6FB5" w14:textId="77777777" w:rsidR="00B94CDA" w:rsidRPr="00F53688" w:rsidRDefault="00104934" w:rsidP="0010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B94CDA" w:rsidRPr="00F5368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ค่าความ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C64D7E" w14:textId="77777777" w:rsidR="00B94CDA" w:rsidRPr="00F53688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497B356" w14:textId="77777777" w:rsidR="00B94CDA" w:rsidRPr="00F53688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</w:t>
            </w:r>
          </w:p>
        </w:tc>
        <w:tc>
          <w:tcPr>
            <w:tcW w:w="3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C7DEE8" w14:textId="77777777" w:rsidR="00B94CDA" w:rsidRPr="00F53688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F3D00" w14:textId="77777777" w:rsidR="00B94CDA" w:rsidRPr="00F53688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94CDA" w:rsidRPr="00F53688" w14:paraId="1BEE69D8" w14:textId="77777777" w:rsidTr="00AC79A6">
        <w:trPr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34BA099" w14:textId="77777777" w:rsidR="00B94CDA" w:rsidRPr="00F53688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5D04F2" w14:textId="77777777" w:rsidR="00B94CDA" w:rsidRPr="00F53688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ค่าสิทธิ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937908" w14:textId="77777777" w:rsidR="00B94CDA" w:rsidRPr="00F53688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96D576" w14:textId="77777777" w:rsidR="00B94CDA" w:rsidRPr="00F53688" w:rsidRDefault="00B94CDA" w:rsidP="00F171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ซอฟ</w:t>
            </w:r>
            <w:r w:rsidRPr="00F5368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ต์</w:t>
            </w:r>
            <w:r w:rsidRPr="00F5368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แวร์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7FA7D" w14:textId="77777777" w:rsidR="00B94CDA" w:rsidRPr="00F53688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EA17975" w14:textId="77777777" w:rsidR="00B94CDA" w:rsidRPr="00F53688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ลูกค้า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D5480" w14:textId="77777777" w:rsidR="00B94CDA" w:rsidRPr="00F53688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5F618F" w14:textId="77777777" w:rsidR="00B94CDA" w:rsidRPr="00F53688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นิยม</w:t>
            </w: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2E6120" w14:textId="77777777" w:rsidR="00B94CDA" w:rsidRPr="00F53688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50C89C" w14:textId="77777777" w:rsidR="00B94CDA" w:rsidRPr="00F53688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สิทธ</w:t>
            </w:r>
            <w:r w:rsidR="005B385B" w:rsidRPr="00F5368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ิ</w:t>
            </w:r>
            <w:r w:rsidRPr="00F5368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บัตร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D0D85" w14:textId="77777777" w:rsidR="00B94CDA" w:rsidRPr="00F53688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66C831A" w14:textId="77777777" w:rsidR="00B94CDA" w:rsidRPr="00F53688" w:rsidRDefault="00B94CD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รวม </w:t>
            </w:r>
          </w:p>
        </w:tc>
      </w:tr>
      <w:tr w:rsidR="005212B5" w:rsidRPr="00F53688" w14:paraId="7C36B7F2" w14:textId="77777777" w:rsidTr="00AC79A6">
        <w:trPr>
          <w:trHeight w:val="222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45F3E70" w14:textId="77777777" w:rsidR="005212B5" w:rsidRPr="00F53688" w:rsidRDefault="005212B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90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74EB26A7" w14:textId="77777777" w:rsidR="005212B5" w:rsidRPr="00F53688" w:rsidRDefault="005212B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7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 (ล้านบาท) </w:t>
            </w:r>
          </w:p>
        </w:tc>
      </w:tr>
      <w:tr w:rsidR="00B94CDA" w:rsidRPr="00F53688" w14:paraId="0B5ACD04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A3BB2AD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42891D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92F772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BCF6A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11137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FBE409F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20535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E75E1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0D1859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6BDF7B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940A8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2581A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90E3A" w:rsidRPr="00F53688" w14:paraId="5D71BA89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577D7B0" w14:textId="58EF29B6" w:rsidR="00E90E3A" w:rsidRPr="00F53688" w:rsidRDefault="00E90E3A" w:rsidP="00E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วันที่</w:t>
            </w: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 xml:space="preserve"> 1</w:t>
            </w:r>
            <w:r w:rsidRPr="00F5368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E1E2E" w:rsidRPr="00F53688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9A4E7B" w14:textId="16C35F1D" w:rsidR="00E90E3A" w:rsidRPr="00F53688" w:rsidRDefault="00E90E3A" w:rsidP="00E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3,013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C1B2D4" w14:textId="77777777" w:rsidR="00E90E3A" w:rsidRPr="00F53688" w:rsidRDefault="00E90E3A" w:rsidP="00E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6494E" w14:textId="6024A27E" w:rsidR="00E90E3A" w:rsidRPr="00F53688" w:rsidRDefault="00E90E3A" w:rsidP="00E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70A75" w14:textId="77777777" w:rsidR="00E90E3A" w:rsidRPr="00F53688" w:rsidRDefault="00E90E3A" w:rsidP="00E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F08EB2B" w14:textId="787A9622" w:rsidR="00E90E3A" w:rsidRPr="00F53688" w:rsidRDefault="00E90E3A" w:rsidP="00E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2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2432A119" w14:textId="77777777" w:rsidR="00E90E3A" w:rsidRPr="00F53688" w:rsidRDefault="00E90E3A" w:rsidP="00E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AF2B4" w14:textId="11DE98CE" w:rsidR="00E90E3A" w:rsidRPr="00F53688" w:rsidRDefault="00E90E3A" w:rsidP="00E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1DCD30" w14:textId="77777777" w:rsidR="00E90E3A" w:rsidRPr="00F53688" w:rsidRDefault="00E90E3A" w:rsidP="00E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559690" w14:textId="2398D374" w:rsidR="00E90E3A" w:rsidRPr="00F53688" w:rsidRDefault="00E90E3A" w:rsidP="00E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35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DC9E8" w14:textId="77777777" w:rsidR="00E90E3A" w:rsidRPr="00F53688" w:rsidRDefault="00E90E3A" w:rsidP="00E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35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7C0F2" w14:textId="38F4E0F5" w:rsidR="00E90E3A" w:rsidRPr="00F53688" w:rsidRDefault="00E90E3A" w:rsidP="00E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4,632</w:t>
            </w:r>
          </w:p>
        </w:tc>
      </w:tr>
      <w:tr w:rsidR="00E90E3A" w:rsidRPr="00F53688" w14:paraId="227703DA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F0E0391" w14:textId="77777777" w:rsidR="00E90E3A" w:rsidRPr="00F53688" w:rsidRDefault="00E90E3A" w:rsidP="00E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ABBDCD" w14:textId="2566EC59" w:rsidR="00E90E3A" w:rsidRPr="00F53688" w:rsidRDefault="00E90E3A" w:rsidP="00E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9D1925" w14:textId="77777777" w:rsidR="00E90E3A" w:rsidRPr="00F53688" w:rsidRDefault="00E90E3A" w:rsidP="00E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A78B5" w14:textId="7885E7E6" w:rsidR="00E90E3A" w:rsidRPr="00F53688" w:rsidRDefault="00E90E3A" w:rsidP="00E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5908B" w14:textId="77777777" w:rsidR="00E90E3A" w:rsidRPr="00F53688" w:rsidRDefault="00E90E3A" w:rsidP="00E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</w:tcPr>
          <w:p w14:paraId="5C9707B3" w14:textId="441E4D07" w:rsidR="00E90E3A" w:rsidRPr="00F53688" w:rsidRDefault="00E90E3A" w:rsidP="00E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290F4AC0" w14:textId="77777777" w:rsidR="00E90E3A" w:rsidRPr="00F53688" w:rsidRDefault="00E90E3A" w:rsidP="00E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370BB" w14:textId="597DE3BA" w:rsidR="00E90E3A" w:rsidRPr="00F53688" w:rsidRDefault="00E90E3A" w:rsidP="00E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14:paraId="60F88CA0" w14:textId="77777777" w:rsidR="00E90E3A" w:rsidRPr="00F53688" w:rsidRDefault="00E90E3A" w:rsidP="00E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right w:val="nil"/>
            </w:tcBorders>
          </w:tcPr>
          <w:p w14:paraId="3A37B609" w14:textId="4D963CC6" w:rsidR="00E90E3A" w:rsidRPr="00F53688" w:rsidRDefault="00E90E3A" w:rsidP="00E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64F3DEE" w14:textId="77777777" w:rsidR="00E90E3A" w:rsidRPr="00F53688" w:rsidRDefault="00E90E3A" w:rsidP="00E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791F4" w14:textId="17A6487B" w:rsidR="00E90E3A" w:rsidRPr="00F53688" w:rsidRDefault="00E90E3A" w:rsidP="00E9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</w:tr>
      <w:tr w:rsidR="00B94CDA" w:rsidRPr="00F53688" w14:paraId="1FDCC983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DB7D3D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  ในการจัดทำงบการเงินรวม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97DAFAB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B1FB3E1" w14:textId="35F149CB" w:rsidR="00E90E3A" w:rsidRPr="00F53688" w:rsidRDefault="000C38DD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448C71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90C35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C329ACB" w14:textId="04A8D035" w:rsidR="00E90E3A" w:rsidRPr="00F53688" w:rsidRDefault="000C38DD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right w:val="nil"/>
            </w:tcBorders>
          </w:tcPr>
          <w:p w14:paraId="0C6915A5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7021C0" w14:textId="5B484477" w:rsidR="00B94CDA" w:rsidRPr="00F53688" w:rsidRDefault="000C38DD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06CB8F2E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64C55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6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ABAF001" w14:textId="1F76B004" w:rsidR="00E90E3A" w:rsidRPr="00F53688" w:rsidRDefault="000C38DD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6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(54)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14:paraId="60962E41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B351D" w14:textId="77777777" w:rsidR="00B94CDA" w:rsidRPr="00F53688" w:rsidRDefault="00B94CDA" w:rsidP="0081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4FC088B" w14:textId="7E776072" w:rsidR="00E90E3A" w:rsidRPr="00F53688" w:rsidRDefault="000C38DD" w:rsidP="0081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3E0A76B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18A60" w14:textId="77777777" w:rsidR="00B94CDA" w:rsidRPr="00F53688" w:rsidRDefault="00B94CDA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F086379" w14:textId="5751A28F" w:rsidR="00E90E3A" w:rsidRPr="00F53688" w:rsidRDefault="000C38DD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(54)</w:t>
            </w:r>
          </w:p>
        </w:tc>
      </w:tr>
      <w:tr w:rsidR="00B94CDA" w:rsidRPr="00F53688" w14:paraId="221E2BBA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2B7509" w14:textId="68908681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7F0795"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FE1E2E"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2560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และ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235E14A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10BA03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4BCCEAC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right w:val="nil"/>
            </w:tcBorders>
          </w:tcPr>
          <w:p w14:paraId="7A515E31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1E978978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6818A40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2A181EF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290268A5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5C754BF8" w14:textId="77777777" w:rsidR="00B94CDA" w:rsidRPr="00F53688" w:rsidRDefault="00B94CDA" w:rsidP="0081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  <w:tab w:val="decimal" w:pos="891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AF0549E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0EAFDFA" w14:textId="77777777" w:rsidR="00B94CDA" w:rsidRPr="00F53688" w:rsidRDefault="00B94CDA" w:rsidP="0010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C38DD" w:rsidRPr="00F53688" w14:paraId="0C74263F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A80321E" w14:textId="03F3ECFB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   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30FA7E7" w14:textId="2BCF384A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A91E43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</w:tcPr>
          <w:p w14:paraId="34FAC5E9" w14:textId="2AB0D0F1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855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73FC2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bottom w:val="nil"/>
              <w:right w:val="nil"/>
            </w:tcBorders>
          </w:tcPr>
          <w:p w14:paraId="46A5AD39" w14:textId="7B5DE240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</w:tcPr>
          <w:p w14:paraId="5CF342F0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left w:val="nil"/>
              <w:bottom w:val="nil"/>
              <w:right w:val="nil"/>
            </w:tcBorders>
          </w:tcPr>
          <w:p w14:paraId="7B5BEC37" w14:textId="18C61006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601</w:t>
            </w:r>
          </w:p>
        </w:tc>
        <w:tc>
          <w:tcPr>
            <w:tcW w:w="270" w:type="dxa"/>
            <w:gridSpan w:val="3"/>
            <w:tcBorders>
              <w:left w:val="nil"/>
              <w:bottom w:val="nil"/>
              <w:right w:val="nil"/>
            </w:tcBorders>
          </w:tcPr>
          <w:p w14:paraId="108203ED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left w:val="nil"/>
              <w:bottom w:val="nil"/>
              <w:right w:val="nil"/>
            </w:tcBorders>
          </w:tcPr>
          <w:p w14:paraId="66DD5E02" w14:textId="12BA3136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35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14:paraId="556C546F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35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</w:tcPr>
          <w:p w14:paraId="37EFFAC5" w14:textId="44B86461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4,936</w:t>
            </w:r>
          </w:p>
        </w:tc>
      </w:tr>
      <w:tr w:rsidR="00B94CDA" w:rsidRPr="00F53688" w14:paraId="321F7B22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EBE7B9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B257DD3" w14:textId="7819FF4A" w:rsidR="00B94CDA" w:rsidRPr="00F53688" w:rsidRDefault="005350BF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58C46C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5074229F" w14:textId="143637F5" w:rsidR="00B94CDA" w:rsidRPr="00F53688" w:rsidRDefault="00833980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73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right w:val="nil"/>
            </w:tcBorders>
          </w:tcPr>
          <w:p w14:paraId="1261213B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</w:tcPr>
          <w:p w14:paraId="33448464" w14:textId="7F0D7775" w:rsidR="00B94CDA" w:rsidRPr="00F53688" w:rsidRDefault="00833980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6697AD65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right w:val="nil"/>
            </w:tcBorders>
          </w:tcPr>
          <w:p w14:paraId="63E3D6F4" w14:textId="42ACD251" w:rsidR="00B94CDA" w:rsidRPr="00F53688" w:rsidRDefault="00833980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14:paraId="36BA319F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right w:val="nil"/>
            </w:tcBorders>
          </w:tcPr>
          <w:p w14:paraId="200E7894" w14:textId="09E36511" w:rsidR="00B94CDA" w:rsidRPr="00F53688" w:rsidRDefault="00A435DA" w:rsidP="0081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6349B1B" w14:textId="77777777" w:rsidR="00B94CDA" w:rsidRPr="00F53688" w:rsidRDefault="00B94CDA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0B2F56BE" w14:textId="30FD212C" w:rsidR="00B94CDA" w:rsidRPr="00F53688" w:rsidRDefault="00833980" w:rsidP="00A435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  <w:r w:rsidR="00A435DA" w:rsidRPr="00F5368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5350BF" w:rsidRPr="00F53688" w14:paraId="084A65AF" w14:textId="77777777" w:rsidTr="00833980">
        <w:trPr>
          <w:trHeight w:val="42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CF5116E" w14:textId="292B8F84" w:rsidR="005350BF" w:rsidRPr="00F53688" w:rsidRDefault="005350BF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ปรับปรุงรายการ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0AA85DF" w14:textId="31143D55" w:rsidR="005350BF" w:rsidRPr="00F53688" w:rsidRDefault="005350BF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(79)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DE9ED7" w14:textId="77777777" w:rsidR="005350BF" w:rsidRPr="00F53688" w:rsidRDefault="005350BF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6F808E6C" w14:textId="464F619B" w:rsidR="005350BF" w:rsidRPr="00F53688" w:rsidRDefault="00833980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right w:val="nil"/>
            </w:tcBorders>
          </w:tcPr>
          <w:p w14:paraId="31E4A9CA" w14:textId="77777777" w:rsidR="005350BF" w:rsidRPr="00F53688" w:rsidRDefault="005350BF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</w:tcPr>
          <w:p w14:paraId="2C527B3B" w14:textId="6E605591" w:rsidR="005350BF" w:rsidRPr="00F53688" w:rsidRDefault="00833980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734E5FE5" w14:textId="77777777" w:rsidR="005350BF" w:rsidRPr="00F53688" w:rsidRDefault="005350BF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right w:val="nil"/>
            </w:tcBorders>
          </w:tcPr>
          <w:p w14:paraId="20C1CFC0" w14:textId="00BF88DA" w:rsidR="005350BF" w:rsidRPr="00F53688" w:rsidRDefault="00833980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14:paraId="464BC075" w14:textId="77777777" w:rsidR="005350BF" w:rsidRPr="00F53688" w:rsidRDefault="005350BF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right w:val="nil"/>
            </w:tcBorders>
          </w:tcPr>
          <w:p w14:paraId="63231BD3" w14:textId="4EF1B955" w:rsidR="005350BF" w:rsidRPr="00F53688" w:rsidRDefault="00833980" w:rsidP="00816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54EF46E4" w14:textId="77777777" w:rsidR="005350BF" w:rsidRPr="00F53688" w:rsidRDefault="005350BF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7A7F7F7A" w14:textId="2A5FDD2E" w:rsidR="005350BF" w:rsidRPr="00F53688" w:rsidRDefault="00833980" w:rsidP="00B94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(79)</w:t>
            </w:r>
          </w:p>
        </w:tc>
      </w:tr>
      <w:tr w:rsidR="00833980" w:rsidRPr="00F53688" w14:paraId="618B4791" w14:textId="77777777" w:rsidTr="001F2378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CC3A575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br/>
              <w:t xml:space="preserve">     ในการจัดทำงบการเงินรวม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C6E6C07" w14:textId="3B1DD025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FABDD30" w14:textId="1863B285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51650F" w14:textId="72663EB5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BC6D04F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980AB14" w14:textId="55323BBE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  <w:tcBorders>
              <w:left w:val="nil"/>
              <w:right w:val="nil"/>
            </w:tcBorders>
          </w:tcPr>
          <w:p w14:paraId="782FD03D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bottom w:val="single" w:sz="4" w:space="0" w:color="auto"/>
              <w:right w:val="nil"/>
            </w:tcBorders>
          </w:tcPr>
          <w:p w14:paraId="75F4CB0B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D54BA48" w14:textId="4B1E6845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67B3B65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EDBD063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B7DFD38" w14:textId="4A0925DF" w:rsidR="00833980" w:rsidRPr="00F53688" w:rsidRDefault="00A435DA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6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(16</w:t>
            </w:r>
            <w:r w:rsidR="00833980" w:rsidRPr="00F5368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6B68102D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450152BB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829076A" w14:textId="5ECFA2F4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90E6923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5C004D7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B309330" w14:textId="5805E1AC" w:rsidR="00833980" w:rsidRPr="00F53688" w:rsidRDefault="00A435DA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(16</w:t>
            </w:r>
            <w:r w:rsidR="00833980" w:rsidRPr="00F53688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33980" w:rsidRPr="00F53688" w14:paraId="7D578A36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745692E" w14:textId="35CE9AEF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ณ วันที่ 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E0EBF0" w14:textId="4BCCCAAE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3,253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C85B69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67A37C" w14:textId="125D76BE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928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right w:val="nil"/>
            </w:tcBorders>
          </w:tcPr>
          <w:p w14:paraId="12F7ABCF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6DCEC" w14:textId="26A111EB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4AD61077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2910E" w14:textId="48EAFFAC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58</w:t>
            </w:r>
            <w:r w:rsidR="00A435DA"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14:paraId="41C3882C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4BE1C5" w14:textId="33EB95B9" w:rsidR="00833980" w:rsidRPr="00F53688" w:rsidRDefault="00A435DA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B20F79E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C832F4" w14:textId="06B48D3F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4,972</w:t>
            </w:r>
          </w:p>
        </w:tc>
      </w:tr>
      <w:tr w:rsidR="002146EC" w:rsidRPr="00F53688" w14:paraId="6BBF78A7" w14:textId="77777777" w:rsidTr="0025695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9B43385" w14:textId="77777777" w:rsidR="002146EC" w:rsidRPr="00F53688" w:rsidRDefault="002146EC" w:rsidP="00256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12937DB" w14:textId="77777777" w:rsidR="002146EC" w:rsidRPr="00F53688" w:rsidRDefault="002146EC" w:rsidP="00256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5508B6D" w14:textId="77777777" w:rsidR="002146EC" w:rsidRPr="00F53688" w:rsidRDefault="002146EC" w:rsidP="00256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4E019749" w14:textId="77777777" w:rsidR="002146EC" w:rsidRPr="00F53688" w:rsidRDefault="002146EC" w:rsidP="00256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60" w:type="dxa"/>
            <w:gridSpan w:val="2"/>
            <w:tcBorders>
              <w:left w:val="nil"/>
              <w:bottom w:val="nil"/>
              <w:right w:val="nil"/>
            </w:tcBorders>
          </w:tcPr>
          <w:p w14:paraId="2E159853" w14:textId="77777777" w:rsidR="002146EC" w:rsidRPr="00F53688" w:rsidRDefault="002146EC" w:rsidP="00256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0D81629A" w14:textId="77777777" w:rsidR="002146EC" w:rsidRPr="00F53688" w:rsidRDefault="002146EC" w:rsidP="00256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</w:tcPr>
          <w:p w14:paraId="37B05522" w14:textId="77777777" w:rsidR="002146EC" w:rsidRPr="00F53688" w:rsidRDefault="002146EC" w:rsidP="00256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57" w:type="dxa"/>
            <w:gridSpan w:val="2"/>
            <w:tcBorders>
              <w:left w:val="nil"/>
              <w:right w:val="nil"/>
            </w:tcBorders>
          </w:tcPr>
          <w:p w14:paraId="02BED31F" w14:textId="77777777" w:rsidR="002146EC" w:rsidRPr="00F53688" w:rsidRDefault="002146EC" w:rsidP="00256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gridSpan w:val="3"/>
            <w:tcBorders>
              <w:left w:val="nil"/>
              <w:bottom w:val="nil"/>
              <w:right w:val="nil"/>
            </w:tcBorders>
          </w:tcPr>
          <w:p w14:paraId="6DB5F099" w14:textId="77777777" w:rsidR="002146EC" w:rsidRPr="00F53688" w:rsidRDefault="002146EC" w:rsidP="00256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left w:val="nil"/>
              <w:right w:val="nil"/>
            </w:tcBorders>
          </w:tcPr>
          <w:p w14:paraId="77DC2175" w14:textId="77777777" w:rsidR="002146EC" w:rsidRPr="00F53688" w:rsidRDefault="002146EC" w:rsidP="00256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2FC6A6E" w14:textId="77777777" w:rsidR="002146EC" w:rsidRPr="00F53688" w:rsidRDefault="002146EC" w:rsidP="00256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388BF193" w14:textId="77777777" w:rsidR="002146EC" w:rsidRPr="00F53688" w:rsidRDefault="002146EC" w:rsidP="00256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</w:tr>
      <w:tr w:rsidR="00833980" w:rsidRPr="00F53688" w14:paraId="62875FDF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236BEF5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ค่าตัดจำหน่าย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48A143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5F3C2B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3F344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87A01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99D4D56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C8EF8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598CE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6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F41970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80A83D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32219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FEF2D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33980" w:rsidRPr="00F53688" w14:paraId="268B068A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E75D5A2" w14:textId="32D2DFE2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ณ วันที่ </w:t>
            </w: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F5368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991B013" w14:textId="1BFAEB1F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1,210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1C8512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2229D7E9" w14:textId="0F77E5CD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CCD5A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</w:tcPr>
          <w:p w14:paraId="2F6EC904" w14:textId="721DD02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277B1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right w:val="nil"/>
            </w:tcBorders>
          </w:tcPr>
          <w:p w14:paraId="6D56A7F3" w14:textId="0483C9BC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760FA3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right w:val="nil"/>
            </w:tcBorders>
          </w:tcPr>
          <w:p w14:paraId="3C42AB85" w14:textId="578E1684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 w:right="-35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4BAD5D8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6EAAB913" w14:textId="5D207BC3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1,526</w:t>
            </w:r>
          </w:p>
        </w:tc>
      </w:tr>
      <w:tr w:rsidR="00833980" w:rsidRPr="00F53688" w14:paraId="7B263C3B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E86A0B1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ค่าตัดจำหน่ายสำหรับปี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DCF87DB" w14:textId="171D4555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9BC96E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4C8B57E1" w14:textId="7793A9D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right w:val="nil"/>
            </w:tcBorders>
          </w:tcPr>
          <w:p w14:paraId="18B72131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</w:tcPr>
          <w:p w14:paraId="44810F18" w14:textId="2B4BF6E6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262CF1B3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right w:val="nil"/>
            </w:tcBorders>
          </w:tcPr>
          <w:p w14:paraId="25411BAC" w14:textId="1B1F2F33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14:paraId="4DCF5F70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right w:val="nil"/>
            </w:tcBorders>
          </w:tcPr>
          <w:p w14:paraId="278D303E" w14:textId="591D121F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35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E808B38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5469D53C" w14:textId="64D90253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  <w:tr w:rsidR="00833980" w:rsidRPr="00F53688" w14:paraId="68FDDEBB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4E190AF" w14:textId="30EF1C1D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2560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และ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5C7836C1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D97843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3E75644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right w:val="nil"/>
            </w:tcBorders>
          </w:tcPr>
          <w:p w14:paraId="6CE543D2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3267B651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4FCA11F9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620616A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14:paraId="7345DED2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5A820AC9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9E49B75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22CBA8F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33980" w:rsidRPr="00F53688" w14:paraId="6E3A8F52" w14:textId="77777777" w:rsidTr="00E55248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6E56A384" w14:textId="551E1B52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CCBFB43" w14:textId="726B3DA6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72FA02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3DEDC8D6" w14:textId="1728EE76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right w:val="nil"/>
            </w:tcBorders>
          </w:tcPr>
          <w:p w14:paraId="663E96BA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0A29475F" w14:textId="1850E0BD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6CA3CD44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left w:val="nil"/>
              <w:right w:val="nil"/>
            </w:tcBorders>
          </w:tcPr>
          <w:p w14:paraId="6306AE06" w14:textId="71CA6B2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14:paraId="124F13FE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left w:val="nil"/>
              <w:right w:val="nil"/>
            </w:tcBorders>
          </w:tcPr>
          <w:p w14:paraId="7EBEBBC1" w14:textId="7D7DB5B8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35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635DC10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0B4842E2" w14:textId="5AB14C1A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1,745</w:t>
            </w:r>
          </w:p>
        </w:tc>
      </w:tr>
      <w:tr w:rsidR="00833980" w:rsidRPr="00F53688" w14:paraId="4C58DC36" w14:textId="77777777" w:rsidTr="00E55248"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579937F8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ค่าตัดจำหน่ายสำหรับปี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C05169D" w14:textId="4C197FA5" w:rsidR="00833980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122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A413FA1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1432DEFB" w14:textId="0942AA7F" w:rsidR="00833980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right w:val="nil"/>
            </w:tcBorders>
          </w:tcPr>
          <w:p w14:paraId="7EA0EE57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</w:tcPr>
          <w:p w14:paraId="7EE4716B" w14:textId="5D937D89" w:rsidR="00833980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1CE012C7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right w:val="nil"/>
            </w:tcBorders>
          </w:tcPr>
          <w:p w14:paraId="5B3D2E57" w14:textId="7E43E1D5" w:rsidR="00833980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14:paraId="55279579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right w:val="nil"/>
            </w:tcBorders>
          </w:tcPr>
          <w:p w14:paraId="6A9E22F0" w14:textId="0D3BAC42" w:rsidR="00833980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FAF452D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11FDB015" w14:textId="454C0777" w:rsidR="00833980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</w:rPr>
              <w:t>189</w:t>
            </w:r>
          </w:p>
        </w:tc>
      </w:tr>
      <w:tr w:rsidR="00E55248" w:rsidRPr="00F53688" w14:paraId="3BFA74CD" w14:textId="77777777" w:rsidTr="00E55248">
        <w:tc>
          <w:tcPr>
            <w:tcW w:w="2880" w:type="dxa"/>
            <w:tcBorders>
              <w:left w:val="nil"/>
              <w:bottom w:val="nil"/>
              <w:right w:val="nil"/>
            </w:tcBorders>
          </w:tcPr>
          <w:p w14:paraId="546484EB" w14:textId="7BD0F005" w:rsidR="00E55248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ปรับปรุงรายการ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F4C1DA3" w14:textId="1994EE5F" w:rsidR="00E55248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19D022" w14:textId="77777777" w:rsidR="00E55248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77525AA0" w14:textId="0189846A" w:rsidR="00E55248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  <w:gridSpan w:val="2"/>
            <w:tcBorders>
              <w:left w:val="nil"/>
              <w:right w:val="nil"/>
            </w:tcBorders>
          </w:tcPr>
          <w:p w14:paraId="2D6BA7C2" w14:textId="77777777" w:rsidR="00E55248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160F8C3B" w14:textId="13A97814" w:rsidR="00E55248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D83633C" w14:textId="77777777" w:rsidR="00E55248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left w:val="nil"/>
              <w:right w:val="nil"/>
            </w:tcBorders>
          </w:tcPr>
          <w:p w14:paraId="6482F0A7" w14:textId="67705920" w:rsidR="00E55248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</w:tcPr>
          <w:p w14:paraId="0E571A40" w14:textId="77777777" w:rsidR="00E55248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3E96CC16" w14:textId="5C181F5D" w:rsidR="00E55248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A2042BB" w14:textId="77777777" w:rsidR="00E55248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02ACD881" w14:textId="2478292D" w:rsidR="00E55248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(7)</w:t>
            </w:r>
          </w:p>
        </w:tc>
      </w:tr>
      <w:tr w:rsidR="00833980" w:rsidRPr="00F53688" w14:paraId="285722EC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804E182" w14:textId="65AE3242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ณ วันที่ 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4BDC31" w14:textId="02D03ECC" w:rsidR="00833980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,479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F4B24D4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D0E1D7" w14:textId="0A05D21C" w:rsidR="00833980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448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right w:val="nil"/>
            </w:tcBorders>
          </w:tcPr>
          <w:p w14:paraId="68749C4A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9CC303" w14:textId="1C5A1FEB" w:rsidR="00833980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04F22043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CC5978" w14:textId="48873721" w:rsidR="00833980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</w:tcPr>
          <w:p w14:paraId="55913419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888550" w14:textId="065AC37F" w:rsidR="00833980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66F2CED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1B31ED" w14:textId="630A9A7A" w:rsidR="00833980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1,927</w:t>
            </w:r>
          </w:p>
        </w:tc>
      </w:tr>
      <w:tr w:rsidR="00833980" w:rsidRPr="00F53688" w14:paraId="534AB420" w14:textId="77777777" w:rsidTr="008838D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03C881E" w14:textId="68D09284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3EA29D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6F15852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53D62239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60" w:type="dxa"/>
            <w:gridSpan w:val="2"/>
            <w:tcBorders>
              <w:left w:val="nil"/>
              <w:bottom w:val="nil"/>
              <w:right w:val="nil"/>
            </w:tcBorders>
          </w:tcPr>
          <w:p w14:paraId="58EBB5C7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65A981A9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</w:tcPr>
          <w:p w14:paraId="32E01F97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57" w:type="dxa"/>
            <w:gridSpan w:val="2"/>
            <w:tcBorders>
              <w:left w:val="nil"/>
              <w:right w:val="nil"/>
            </w:tcBorders>
          </w:tcPr>
          <w:p w14:paraId="5B28AC9C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gridSpan w:val="3"/>
            <w:tcBorders>
              <w:left w:val="nil"/>
              <w:bottom w:val="nil"/>
              <w:right w:val="nil"/>
            </w:tcBorders>
          </w:tcPr>
          <w:p w14:paraId="4272C4D3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left w:val="nil"/>
              <w:right w:val="nil"/>
            </w:tcBorders>
          </w:tcPr>
          <w:p w14:paraId="47F5988F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3EA91D9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48E9FAE3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</w:tr>
      <w:tr w:rsidR="002146EC" w:rsidRPr="00F53688" w14:paraId="6361403A" w14:textId="77777777" w:rsidTr="008838D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A5582AB" w14:textId="2491CE69" w:rsidR="002146EC" w:rsidRPr="00F53688" w:rsidRDefault="002146EC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D82AC3E" w14:textId="77777777" w:rsidR="002146EC" w:rsidRPr="00F53688" w:rsidRDefault="002146EC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916A35D" w14:textId="77777777" w:rsidR="002146EC" w:rsidRPr="00F53688" w:rsidRDefault="002146EC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4485DC49" w14:textId="77777777" w:rsidR="002146EC" w:rsidRPr="00F53688" w:rsidRDefault="002146EC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tcBorders>
              <w:left w:val="nil"/>
              <w:bottom w:val="nil"/>
              <w:right w:val="nil"/>
            </w:tcBorders>
          </w:tcPr>
          <w:p w14:paraId="5E60AA85" w14:textId="77777777" w:rsidR="002146EC" w:rsidRPr="00F53688" w:rsidRDefault="002146EC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3D7A8D87" w14:textId="77777777" w:rsidR="002146EC" w:rsidRPr="00F53688" w:rsidRDefault="002146EC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</w:tcPr>
          <w:p w14:paraId="21944C63" w14:textId="77777777" w:rsidR="002146EC" w:rsidRPr="00F53688" w:rsidRDefault="002146EC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left w:val="nil"/>
              <w:right w:val="nil"/>
            </w:tcBorders>
          </w:tcPr>
          <w:p w14:paraId="51432B5C" w14:textId="77777777" w:rsidR="002146EC" w:rsidRPr="00F53688" w:rsidRDefault="002146EC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left w:val="nil"/>
              <w:bottom w:val="nil"/>
              <w:right w:val="nil"/>
            </w:tcBorders>
          </w:tcPr>
          <w:p w14:paraId="18E34782" w14:textId="77777777" w:rsidR="002146EC" w:rsidRPr="00F53688" w:rsidRDefault="002146EC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left w:val="nil"/>
              <w:right w:val="nil"/>
            </w:tcBorders>
          </w:tcPr>
          <w:p w14:paraId="623B0CF5" w14:textId="77777777" w:rsidR="002146EC" w:rsidRPr="00F53688" w:rsidRDefault="002146EC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E6CFED4" w14:textId="77777777" w:rsidR="002146EC" w:rsidRPr="00F53688" w:rsidRDefault="002146EC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0678CD1B" w14:textId="77777777" w:rsidR="002146EC" w:rsidRPr="00F53688" w:rsidRDefault="002146EC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33980" w:rsidRPr="00F53688" w14:paraId="65209961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3ED0B69" w14:textId="3CA0927A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1 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DBA88A" w14:textId="63E04395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1,803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DD9776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088833" w14:textId="6E70B33A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443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DC998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0BA77C" w14:textId="227FD9F9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50A4D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5090609" w14:textId="18378E5B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655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396DD8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37EAF0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03CA938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348D60" w14:textId="51AA2655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3,106</w:t>
            </w:r>
          </w:p>
        </w:tc>
      </w:tr>
      <w:tr w:rsidR="00833980" w:rsidRPr="00F53688" w14:paraId="0D483931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EA901AB" w14:textId="26316AC1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2560</w:t>
            </w:r>
          </w:p>
          <w:p w14:paraId="24B1D863" w14:textId="355D6A5B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และ 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1 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3DA14E27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4FEDCDF2" w14:textId="3E0C4D7C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029241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03FF892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60A7961E" w14:textId="55AB2AAB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474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6E8F3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double" w:sz="4" w:space="0" w:color="auto"/>
              <w:left w:val="nil"/>
              <w:right w:val="nil"/>
            </w:tcBorders>
          </w:tcPr>
          <w:p w14:paraId="612FE10A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6A4633B2" w14:textId="568F9D3B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A3691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4D91AF9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385B103E" w14:textId="0EE3EDD1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601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8AF63D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7EC69DF" w14:textId="77777777" w:rsidR="00833980" w:rsidRPr="00F53688" w:rsidRDefault="00833980" w:rsidP="007A3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189A6A2A" w14:textId="25DD038B" w:rsidR="00833980" w:rsidRPr="00F53688" w:rsidRDefault="00833980" w:rsidP="007A3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6E77E7C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3A65851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  <w:p w14:paraId="67A703C3" w14:textId="0E4D9E56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3,191</w:t>
            </w:r>
          </w:p>
        </w:tc>
      </w:tr>
      <w:tr w:rsidR="00833980" w:rsidRPr="00F53688" w14:paraId="0B216640" w14:textId="77777777" w:rsidTr="00AC79A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6C6CF1D" w14:textId="540A63A9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ณ วันที่ 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4045BDC" w14:textId="70589D58" w:rsidR="00833980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1,774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644D5F9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9D17D23" w14:textId="12993461" w:rsidR="00833980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2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480</w:t>
            </w:r>
          </w:p>
        </w:tc>
        <w:tc>
          <w:tcPr>
            <w:tcW w:w="360" w:type="dxa"/>
            <w:gridSpan w:val="2"/>
            <w:tcBorders>
              <w:left w:val="nil"/>
              <w:bottom w:val="nil"/>
              <w:right w:val="nil"/>
            </w:tcBorders>
          </w:tcPr>
          <w:p w14:paraId="34BA6CBA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EE9DA35" w14:textId="1A7B2703" w:rsidR="00833980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205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</w:tcPr>
          <w:p w14:paraId="1C651DC4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5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E339B14" w14:textId="429CE2BF" w:rsidR="00833980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58</w:t>
            </w:r>
            <w:r w:rsidR="00A435DA"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3"/>
            <w:tcBorders>
              <w:left w:val="nil"/>
              <w:bottom w:val="nil"/>
              <w:right w:val="nil"/>
            </w:tcBorders>
          </w:tcPr>
          <w:p w14:paraId="4CD134EB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4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0E7EF85" w14:textId="5738A8D4" w:rsidR="00833980" w:rsidRPr="00F53688" w:rsidRDefault="00A435DA" w:rsidP="007A3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CDC741F" w14:textId="77777777" w:rsidR="00833980" w:rsidRPr="00F53688" w:rsidRDefault="00833980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 w:right="-35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05F8296" w14:textId="2C032836" w:rsidR="00833980" w:rsidRPr="00F53688" w:rsidRDefault="00E55248" w:rsidP="0083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3,045</w:t>
            </w:r>
          </w:p>
        </w:tc>
      </w:tr>
    </w:tbl>
    <w:p w14:paraId="56022846" w14:textId="64122749" w:rsidR="00A03D4B" w:rsidRPr="00F53688" w:rsidRDefault="00A03D4B" w:rsidP="00CC5C79">
      <w:pPr>
        <w:tabs>
          <w:tab w:val="left" w:pos="540"/>
        </w:tabs>
        <w:ind w:left="540" w:right="10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ทดสอบการด้อยค่าของมูลค่าตามบัญชีของค่าความนิยมและสินทรัพย์ไม่มีตัวตนอื่นที่อายุการให้ประโยชน์ไม่ทราบแน่นอน</w:t>
      </w:r>
    </w:p>
    <w:p w14:paraId="2BCFFB12" w14:textId="77777777" w:rsidR="00A03D4B" w:rsidRPr="00F53688" w:rsidRDefault="00A03D4B" w:rsidP="00A03D4B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6F1F1BCD" w14:textId="3861BA7C" w:rsidR="00BA63F8" w:rsidRPr="00F53688" w:rsidRDefault="00BA63F8" w:rsidP="00BA63F8">
      <w:pPr>
        <w:tabs>
          <w:tab w:val="left" w:pos="540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มูลค่าที่จะได้รับคืนมาจากมูลค่าจากการใช้ ซึ่งประมาณจากการคิดลดกระแสเงินสดที่คาดว่าจะได้รับในอนาคตจากการใช้สินทรัพย์นั้น โดยกระแสเงินสดดังกล่าวได้มาจากกำไรก่อนหักดอกเบี้ย ภาษีเงินได้นิติบุคคล ค่าเสื่อมราคา และค่าตัดจำหน่าย (</w:t>
      </w:r>
      <w:r w:rsidRPr="00F53688">
        <w:rPr>
          <w:rFonts w:ascii="Angsana New" w:hAnsi="Angsana New"/>
          <w:sz w:val="30"/>
          <w:szCs w:val="30"/>
        </w:rPr>
        <w:t xml:space="preserve">EBITDA) </w:t>
      </w:r>
      <w:r w:rsidRPr="00F53688">
        <w:rPr>
          <w:rFonts w:ascii="Angsana New" w:hAnsi="Angsana New"/>
          <w:sz w:val="30"/>
          <w:szCs w:val="30"/>
          <w:cs/>
        </w:rPr>
        <w:t xml:space="preserve">แต่ละปีที่ประมาณการโดยฝ่ายบริหาร ปรับปรุงด้วยภาษีเงินได้นิติบุคคล </w:t>
      </w:r>
      <w:r w:rsidR="00810096" w:rsidRPr="00F53688">
        <w:rPr>
          <w:rFonts w:ascii="Angsana New" w:hAnsi="Angsana New"/>
          <w:sz w:val="30"/>
          <w:szCs w:val="30"/>
        </w:rPr>
        <w:br/>
      </w:r>
      <w:r w:rsidRPr="00F53688">
        <w:rPr>
          <w:rFonts w:ascii="Angsana New" w:hAnsi="Angsana New"/>
          <w:sz w:val="30"/>
          <w:szCs w:val="30"/>
          <w:cs/>
        </w:rPr>
        <w:t>การเปลี่ยนแปลงของเงินทุนหมุนเวียนและค่าใช้จ่ายฝ่ายทุนที่จำเป็นรวมถึงการใช้อัตราการเติบโตในระยะยาวที่คาดการณ์โดยอ้างอิงการเติบโตของผลิตภัณฑ์มวลรวมในประเทศ (</w:t>
      </w:r>
      <w:r w:rsidRPr="00F53688">
        <w:rPr>
          <w:rFonts w:ascii="Angsana New" w:hAnsi="Angsana New"/>
          <w:sz w:val="30"/>
          <w:szCs w:val="30"/>
        </w:rPr>
        <w:t xml:space="preserve">GDP) </w:t>
      </w:r>
      <w:r w:rsidRPr="00F53688">
        <w:rPr>
          <w:rFonts w:ascii="Angsana New" w:hAnsi="Angsana New"/>
          <w:sz w:val="30"/>
          <w:szCs w:val="30"/>
          <w:cs/>
        </w:rPr>
        <w:t>ที่สินทรัพย์ดำเนินกิจการอยู่และประสบการณ์ในอดีตของฝ่ายบริหาร</w:t>
      </w:r>
    </w:p>
    <w:p w14:paraId="177A6C07" w14:textId="77777777" w:rsidR="00BA63F8" w:rsidRPr="00F53688" w:rsidRDefault="00BA63F8" w:rsidP="00BA63F8">
      <w:pPr>
        <w:tabs>
          <w:tab w:val="left" w:pos="540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05CB64F6" w14:textId="3217EB32" w:rsidR="00BA63F8" w:rsidRPr="00F53688" w:rsidRDefault="00BA63F8" w:rsidP="00BA63F8">
      <w:pPr>
        <w:tabs>
          <w:tab w:val="left" w:pos="540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จากการทดสอบการด้อยค่าโดยใช้วิธีคิดลดกระแสเงินสดด้วยอัตราโดยประมาณหลังหักภาษีเงินได้ที่อ้างอิง</w:t>
      </w:r>
      <w:r w:rsidR="00B62FA1" w:rsidRPr="00F53688">
        <w:rPr>
          <w:rFonts w:ascii="Angsana New" w:hAnsi="Angsana New"/>
          <w:sz w:val="30"/>
          <w:szCs w:val="30"/>
          <w:cs/>
        </w:rPr>
        <w:br/>
      </w:r>
      <w:r w:rsidRPr="00F53688">
        <w:rPr>
          <w:rFonts w:ascii="Angsana New" w:hAnsi="Angsana New"/>
          <w:sz w:val="30"/>
          <w:szCs w:val="30"/>
          <w:cs/>
        </w:rPr>
        <w:t>อัตรา</w:t>
      </w:r>
      <w:r w:rsidR="001F4C26" w:rsidRPr="00F53688">
        <w:rPr>
          <w:rFonts w:ascii="Angsana New" w:hAnsi="Angsana New"/>
          <w:sz w:val="30"/>
          <w:szCs w:val="30"/>
          <w:cs/>
        </w:rPr>
        <w:t>ถั</w:t>
      </w:r>
      <w:r w:rsidR="001F4C26" w:rsidRPr="00F53688">
        <w:rPr>
          <w:rFonts w:ascii="Angsana New" w:hAnsi="Angsana New" w:hint="cs"/>
          <w:sz w:val="30"/>
          <w:szCs w:val="30"/>
          <w:cs/>
        </w:rPr>
        <w:t>ว</w:t>
      </w:r>
      <w:r w:rsidRPr="00F53688">
        <w:rPr>
          <w:rFonts w:ascii="Angsana New" w:hAnsi="Angsana New"/>
          <w:sz w:val="30"/>
          <w:szCs w:val="30"/>
          <w:cs/>
        </w:rPr>
        <w:t>เฉลี่ยถ่วงน้ำหนักของเงินทุนของธุรกิจ (</w:t>
      </w:r>
      <w:r w:rsidRPr="00F53688">
        <w:rPr>
          <w:rFonts w:ascii="Angsana New" w:hAnsi="Angsana New"/>
          <w:sz w:val="30"/>
          <w:szCs w:val="30"/>
        </w:rPr>
        <w:t xml:space="preserve">WACC) </w:t>
      </w:r>
      <w:r w:rsidRPr="00F53688">
        <w:rPr>
          <w:rFonts w:ascii="Angsana New" w:hAnsi="Angsana New"/>
          <w:sz w:val="30"/>
          <w:szCs w:val="30"/>
          <w:cs/>
        </w:rPr>
        <w:t xml:space="preserve">ที่อัตราร้อยละ </w:t>
      </w:r>
      <w:r w:rsidR="00DB5C8B" w:rsidRPr="00F53688">
        <w:rPr>
          <w:rFonts w:ascii="Angsana New" w:hAnsi="Angsana New"/>
          <w:sz w:val="30"/>
          <w:szCs w:val="30"/>
        </w:rPr>
        <w:t xml:space="preserve">8.9 </w:t>
      </w:r>
      <w:r w:rsidR="00DB5C8B" w:rsidRPr="00F53688">
        <w:rPr>
          <w:rFonts w:ascii="Angsana New" w:hAnsi="Angsana New" w:hint="cs"/>
          <w:sz w:val="30"/>
          <w:szCs w:val="30"/>
          <w:cs/>
        </w:rPr>
        <w:t xml:space="preserve">และ </w:t>
      </w:r>
      <w:r w:rsidR="00DB5C8B" w:rsidRPr="00F53688">
        <w:rPr>
          <w:rFonts w:ascii="Angsana New" w:hAnsi="Angsana New"/>
          <w:sz w:val="30"/>
          <w:szCs w:val="30"/>
        </w:rPr>
        <w:t>8.8</w:t>
      </w:r>
      <w:r w:rsidR="00DB5C8B" w:rsidRPr="00F53688">
        <w:rPr>
          <w:rFonts w:ascii="Angsana New" w:hAnsi="Angsana New" w:hint="cs"/>
          <w:sz w:val="30"/>
          <w:szCs w:val="30"/>
          <w:cs/>
        </w:rPr>
        <w:t xml:space="preserve"> สำหรับค่าความนิยมและสินทรัพย์ไม่</w:t>
      </w:r>
      <w:r w:rsidR="008A41EF" w:rsidRPr="00F53688">
        <w:rPr>
          <w:rFonts w:ascii="Angsana New" w:hAnsi="Angsana New" w:hint="cs"/>
          <w:sz w:val="30"/>
          <w:szCs w:val="30"/>
          <w:cs/>
        </w:rPr>
        <w:t>มีตัวตน</w:t>
      </w:r>
      <w:r w:rsidR="00DB5C8B" w:rsidRPr="00F53688">
        <w:rPr>
          <w:rFonts w:ascii="Angsana New" w:hAnsi="Angsana New" w:hint="cs"/>
          <w:sz w:val="30"/>
          <w:szCs w:val="30"/>
          <w:cs/>
        </w:rPr>
        <w:t>อื่นที่อายุการให้ประโยชน์ไม่ทราบแน่นอน ตามลำดับ</w:t>
      </w:r>
      <w:r w:rsidRPr="00F53688">
        <w:rPr>
          <w:rFonts w:ascii="Angsana New" w:hAnsi="Angsana New"/>
          <w:sz w:val="30"/>
          <w:szCs w:val="30"/>
          <w:cs/>
        </w:rPr>
        <w:t xml:space="preserve"> การประมาณการมูลค่าที่จะได้รับคืนสูงกว่ามูลค่าตามบัญชี กลุ่มบริษัทจึงไม่</w:t>
      </w:r>
      <w:r w:rsidR="00DB5C8B" w:rsidRPr="00F53688">
        <w:rPr>
          <w:rFonts w:ascii="Angsana New" w:hAnsi="Angsana New" w:hint="cs"/>
          <w:sz w:val="30"/>
          <w:szCs w:val="30"/>
          <w:cs/>
        </w:rPr>
        <w:t>ต้อง</w:t>
      </w:r>
      <w:r w:rsidRPr="00F53688">
        <w:rPr>
          <w:rFonts w:ascii="Angsana New" w:hAnsi="Angsana New"/>
          <w:sz w:val="30"/>
          <w:szCs w:val="30"/>
          <w:cs/>
        </w:rPr>
        <w:t>รับรู้ขาดทุนจากการด้อยค่าในงบการเงินของกลุ่มบริษัท ผู้บริหารได้พิจารณาว่ามีเหตุผลที่ทำให้เชื่อได้ว่าอาจเกิดการเปลี่ยนแปลงในข้อสมมติที่มีนัยสำคัญ 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ตารางต่อไปนี้แสดงจำนวนที่จะเกิดจากการเปลี่ยนแปลงข้อสมมติที่มีนัยสำคัญ ซึ่งทำให้มูลค่าที่คาดว่าจะได้รับคืนเท่ากับมูลค่าตามบัญชี</w:t>
      </w:r>
    </w:p>
    <w:p w14:paraId="16AD0929" w14:textId="77777777" w:rsidR="00DE55F3" w:rsidRPr="00F53688" w:rsidRDefault="00DE55F3" w:rsidP="00E55248">
      <w:pPr>
        <w:tabs>
          <w:tab w:val="left" w:pos="540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52"/>
        <w:gridCol w:w="2430"/>
        <w:gridCol w:w="270"/>
        <w:gridCol w:w="2718"/>
      </w:tblGrid>
      <w:tr w:rsidR="00A03D4B" w:rsidRPr="00F53688" w14:paraId="48FE506D" w14:textId="77777777" w:rsidTr="00A85674">
        <w:trPr>
          <w:tblHeader/>
        </w:trPr>
        <w:tc>
          <w:tcPr>
            <w:tcW w:w="3852" w:type="dxa"/>
            <w:hideMark/>
          </w:tcPr>
          <w:p w14:paraId="27D5E8A7" w14:textId="77777777" w:rsidR="00A03D4B" w:rsidRPr="00F53688" w:rsidRDefault="00A03D4B" w:rsidP="00642080">
            <w:pPr>
              <w:rPr>
                <w:color w:val="1F497D"/>
                <w:sz w:val="24"/>
              </w:rPr>
            </w:pPr>
          </w:p>
        </w:tc>
        <w:tc>
          <w:tcPr>
            <w:tcW w:w="2430" w:type="dxa"/>
            <w:hideMark/>
          </w:tcPr>
          <w:p w14:paraId="544B1A92" w14:textId="77777777" w:rsidR="00A03D4B" w:rsidRPr="00F53688" w:rsidRDefault="00A03D4B" w:rsidP="00642080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ค่าความนิยม</w:t>
            </w:r>
          </w:p>
        </w:tc>
        <w:tc>
          <w:tcPr>
            <w:tcW w:w="270" w:type="dxa"/>
          </w:tcPr>
          <w:p w14:paraId="60472CF4" w14:textId="77777777" w:rsidR="00A03D4B" w:rsidRPr="00F53688" w:rsidRDefault="00A03D4B" w:rsidP="00642080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18" w:type="dxa"/>
            <w:hideMark/>
          </w:tcPr>
          <w:p w14:paraId="25946548" w14:textId="77777777" w:rsidR="00A03D4B" w:rsidRPr="00F53688" w:rsidRDefault="00A03D4B" w:rsidP="00642080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ฐานข้อมูลลูกค้า</w:t>
            </w:r>
          </w:p>
        </w:tc>
      </w:tr>
      <w:tr w:rsidR="00A03D4B" w:rsidRPr="00F53688" w14:paraId="2E8A0037" w14:textId="77777777" w:rsidTr="00A85674">
        <w:trPr>
          <w:tblHeader/>
        </w:trPr>
        <w:tc>
          <w:tcPr>
            <w:tcW w:w="3852" w:type="dxa"/>
          </w:tcPr>
          <w:p w14:paraId="5F603432" w14:textId="77777777" w:rsidR="00A03D4B" w:rsidRPr="00F53688" w:rsidRDefault="00A03D4B" w:rsidP="00642080">
            <w:pPr>
              <w:tabs>
                <w:tab w:val="left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5418" w:type="dxa"/>
            <w:gridSpan w:val="3"/>
            <w:hideMark/>
          </w:tcPr>
          <w:p w14:paraId="08BF50C3" w14:textId="77777777" w:rsidR="00A03D4B" w:rsidRPr="00F53688" w:rsidRDefault="00A03D4B" w:rsidP="00642080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ร้อยละ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A03D4B" w:rsidRPr="00F53688" w14:paraId="7B2FF7C8" w14:textId="77777777" w:rsidTr="00A85674">
        <w:tc>
          <w:tcPr>
            <w:tcW w:w="9270" w:type="dxa"/>
            <w:gridSpan w:val="4"/>
            <w:hideMark/>
          </w:tcPr>
          <w:p w14:paraId="7F36FA5F" w14:textId="77777777" w:rsidR="00A03D4B" w:rsidRPr="00F53688" w:rsidRDefault="00A03D4B" w:rsidP="00A85674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การเปลี่ยนแปลงที่จะทำให้มูลค่าตามบัญชี</w:t>
            </w:r>
          </w:p>
        </w:tc>
      </w:tr>
      <w:tr w:rsidR="00A85674" w:rsidRPr="00F53688" w14:paraId="46CE82F6" w14:textId="77777777" w:rsidTr="00A85674">
        <w:tc>
          <w:tcPr>
            <w:tcW w:w="9270" w:type="dxa"/>
            <w:gridSpan w:val="4"/>
          </w:tcPr>
          <w:p w14:paraId="7A41BBCC" w14:textId="77777777" w:rsidR="00A85674" w:rsidRPr="00F53688" w:rsidRDefault="00A85674" w:rsidP="00A85674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rtl/>
                <w:cs/>
              </w:rPr>
              <w:t xml:space="preserve">   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เท่ากับมูลค่าที่คาดว่าจะได้รับคืน</w:t>
            </w:r>
          </w:p>
        </w:tc>
      </w:tr>
      <w:tr w:rsidR="008B0861" w:rsidRPr="00F53688" w14:paraId="054B0362" w14:textId="77777777" w:rsidTr="00A85674">
        <w:tc>
          <w:tcPr>
            <w:tcW w:w="3852" w:type="dxa"/>
            <w:hideMark/>
          </w:tcPr>
          <w:p w14:paraId="7B82E8F6" w14:textId="77777777" w:rsidR="008B0861" w:rsidRPr="00F53688" w:rsidRDefault="008B0861" w:rsidP="00642080">
            <w:pPr>
              <w:tabs>
                <w:tab w:val="left" w:pos="720"/>
              </w:tabs>
              <w:ind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อัตราคิดลด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เพิ่มขึ้น</w:t>
            </w:r>
          </w:p>
        </w:tc>
        <w:tc>
          <w:tcPr>
            <w:tcW w:w="2430" w:type="dxa"/>
            <w:vAlign w:val="bottom"/>
            <w:hideMark/>
          </w:tcPr>
          <w:p w14:paraId="68301E26" w14:textId="72B85832" w:rsidR="008B0861" w:rsidRPr="00F53688" w:rsidRDefault="008B0861" w:rsidP="00DE55F3">
            <w:pPr>
              <w:pStyle w:val="acctfourfigures"/>
              <w:tabs>
                <w:tab w:val="clear" w:pos="765"/>
                <w:tab w:val="left" w:pos="720"/>
                <w:tab w:val="decimal" w:pos="90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 xml:space="preserve">   </w:t>
            </w:r>
            <w:r w:rsidR="00DE55F3" w:rsidRPr="00F53688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F53688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 xml:space="preserve"> </w:t>
            </w:r>
            <w:r w:rsidR="00A26C98" w:rsidRPr="00F5368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1.</w:t>
            </w:r>
            <w:r w:rsidR="0050636B" w:rsidRPr="00F5368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</w:t>
            </w:r>
          </w:p>
        </w:tc>
        <w:tc>
          <w:tcPr>
            <w:tcW w:w="270" w:type="dxa"/>
          </w:tcPr>
          <w:p w14:paraId="19019084" w14:textId="77777777" w:rsidR="008B0861" w:rsidRPr="00F53688" w:rsidRDefault="008B0861" w:rsidP="00642080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718" w:type="dxa"/>
            <w:vAlign w:val="bottom"/>
            <w:hideMark/>
          </w:tcPr>
          <w:p w14:paraId="6C11E354" w14:textId="2E3A42C9" w:rsidR="008B0861" w:rsidRPr="00F53688" w:rsidRDefault="008B0861" w:rsidP="0014432D">
            <w:pPr>
              <w:pStyle w:val="acctfourfigures"/>
              <w:tabs>
                <w:tab w:val="left" w:pos="720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F53688">
              <w:rPr>
                <w:rFonts w:ascii="Angsana New" w:hAnsi="Angsana New" w:cs="Angsana New" w:hint="cs"/>
                <w:sz w:val="30"/>
                <w:szCs w:val="30"/>
                <w:cs/>
                <w:lang w:eastAsia="en-GB" w:bidi="th-TH"/>
              </w:rPr>
              <w:t xml:space="preserve"> </w:t>
            </w:r>
            <w:r w:rsidR="0050636B" w:rsidRPr="00F5368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</w:t>
            </w:r>
            <w:r w:rsidR="0014432D" w:rsidRPr="00F53688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8.2</w:t>
            </w:r>
          </w:p>
        </w:tc>
      </w:tr>
    </w:tbl>
    <w:p w14:paraId="5B1B8CCE" w14:textId="77777777" w:rsidR="00A03D4B" w:rsidRPr="00F53688" w:rsidRDefault="00A03D4B"/>
    <w:p w14:paraId="3E2BBE4E" w14:textId="77777777" w:rsidR="00BA63F8" w:rsidRPr="00F53688" w:rsidRDefault="00BA63F8"/>
    <w:p w14:paraId="2F308204" w14:textId="77777777" w:rsidR="00BA63F8" w:rsidRPr="00F53688" w:rsidRDefault="00BA63F8"/>
    <w:p w14:paraId="72F89876" w14:textId="77777777" w:rsidR="00BA63F8" w:rsidRPr="00F53688" w:rsidRDefault="00BA63F8"/>
    <w:p w14:paraId="45FDCBDF" w14:textId="77777777" w:rsidR="00BA63F8" w:rsidRPr="00F53688" w:rsidRDefault="00BA63F8"/>
    <w:p w14:paraId="3482FE28" w14:textId="77777777" w:rsidR="00BA63F8" w:rsidRPr="00F53688" w:rsidRDefault="00BA63F8"/>
    <w:p w14:paraId="205D1DB3" w14:textId="77777777" w:rsidR="00BA63F8" w:rsidRPr="00F53688" w:rsidRDefault="00BA63F8"/>
    <w:p w14:paraId="2F491559" w14:textId="77777777" w:rsidR="00BA63F8" w:rsidRPr="00F53688" w:rsidRDefault="00BA63F8"/>
    <w:p w14:paraId="21C4CF73" w14:textId="77777777" w:rsidR="00BA63F8" w:rsidRPr="00F53688" w:rsidRDefault="00BA63F8"/>
    <w:p w14:paraId="165739A2" w14:textId="77777777" w:rsidR="00BA63F8" w:rsidRPr="00F53688" w:rsidRDefault="00BA63F8"/>
    <w:p w14:paraId="2B4AC0F0" w14:textId="77777777" w:rsidR="00BA63F8" w:rsidRPr="00F53688" w:rsidRDefault="00BA63F8"/>
    <w:p w14:paraId="6DD87CCB" w14:textId="77777777" w:rsidR="00BA63F8" w:rsidRPr="00F53688" w:rsidRDefault="00BA63F8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170"/>
        <w:gridCol w:w="270"/>
        <w:gridCol w:w="990"/>
        <w:gridCol w:w="270"/>
        <w:gridCol w:w="1170"/>
      </w:tblGrid>
      <w:tr w:rsidR="005B385B" w:rsidRPr="00F53688" w14:paraId="70B1F3B5" w14:textId="77777777" w:rsidTr="00E11162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F59E44" w14:textId="77777777" w:rsidR="005B385B" w:rsidRPr="00F53688" w:rsidRDefault="005B385B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5310" w:type="dxa"/>
            <w:gridSpan w:val="7"/>
            <w:tcBorders>
              <w:top w:val="nil"/>
              <w:left w:val="nil"/>
              <w:right w:val="nil"/>
            </w:tcBorders>
          </w:tcPr>
          <w:p w14:paraId="4BC571F7" w14:textId="77777777" w:rsidR="005B385B" w:rsidRPr="00F53688" w:rsidRDefault="005B385B" w:rsidP="004A0D7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212B5" w:rsidRPr="00F53688" w14:paraId="6DDEC044" w14:textId="77777777" w:rsidTr="00E11162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5DF64EE" w14:textId="77777777" w:rsidR="005212B5" w:rsidRPr="00F53688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62FFA2C" w14:textId="77777777" w:rsidR="005212B5" w:rsidRPr="00F53688" w:rsidRDefault="005212B5" w:rsidP="004A0D7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9D1944" w14:textId="77777777" w:rsidR="005212B5" w:rsidRPr="00F53688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ADF10C8" w14:textId="77777777" w:rsidR="005212B5" w:rsidRPr="00F53688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93A2A5" w14:textId="77777777" w:rsidR="005212B5" w:rsidRPr="00F53688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CD3738D" w14:textId="77777777" w:rsidR="005212B5" w:rsidRPr="00F53688" w:rsidRDefault="005212B5" w:rsidP="004A0D7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36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704B95E" w14:textId="77777777" w:rsidR="005212B5" w:rsidRPr="00F53688" w:rsidRDefault="005212B5" w:rsidP="004A0D7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B48407D" w14:textId="77777777" w:rsidR="005212B5" w:rsidRPr="00F53688" w:rsidRDefault="005212B5" w:rsidP="004A0D7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212B5" w:rsidRPr="00F53688" w14:paraId="5A0229BB" w14:textId="77777777" w:rsidTr="00E11162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582EE23" w14:textId="77777777" w:rsidR="005212B5" w:rsidRPr="00F53688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AF66AE3" w14:textId="77777777" w:rsidR="005212B5" w:rsidRPr="00F53688" w:rsidRDefault="005212B5" w:rsidP="004A0D7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ค่าสิทธิ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6F6CD1" w14:textId="77777777" w:rsidR="005212B5" w:rsidRPr="00F53688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FAE6C69" w14:textId="77777777" w:rsidR="005212B5" w:rsidRPr="00F53688" w:rsidRDefault="005212B5" w:rsidP="004A0D79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ซอฟ</w:t>
            </w:r>
            <w:r w:rsidRPr="00F536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ต์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แวร์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181D3DB" w14:textId="77777777" w:rsidR="005212B5" w:rsidRPr="00F53688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CA95EFD" w14:textId="77777777" w:rsidR="005212B5" w:rsidRPr="00F53688" w:rsidRDefault="005B385B" w:rsidP="004A0D7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5368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สิทธิบัตร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ADCEFF" w14:textId="77777777" w:rsidR="005212B5" w:rsidRPr="00F53688" w:rsidRDefault="005212B5" w:rsidP="004A0D7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EEB0A97" w14:textId="77777777" w:rsidR="005212B5" w:rsidRPr="00F53688" w:rsidRDefault="005212B5" w:rsidP="004A0D7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B385B" w:rsidRPr="00F53688" w14:paraId="7B375E5B" w14:textId="77777777" w:rsidTr="00E11162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007D3D6" w14:textId="77777777" w:rsidR="005B385B" w:rsidRPr="00F53688" w:rsidRDefault="005B385B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right w:val="nil"/>
            </w:tcBorders>
          </w:tcPr>
          <w:p w14:paraId="6756779B" w14:textId="77777777" w:rsidR="005B385B" w:rsidRPr="00F53688" w:rsidRDefault="005B385B" w:rsidP="004A0D79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212B5" w:rsidRPr="00F53688" w14:paraId="10E1C58E" w14:textId="77777777" w:rsidTr="00E1116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62BBC3A" w14:textId="77777777" w:rsidR="005212B5" w:rsidRPr="00F53688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6E0B797" w14:textId="77777777" w:rsidR="005212B5" w:rsidRPr="00F53688" w:rsidRDefault="005212B5" w:rsidP="004A0D79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EFF061" w14:textId="77777777" w:rsidR="005212B5" w:rsidRPr="00F53688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0E56885" w14:textId="77777777" w:rsidR="005212B5" w:rsidRPr="00F53688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E78164" w14:textId="77777777" w:rsidR="005212B5" w:rsidRPr="00F53688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B5BD9AF" w14:textId="77777777" w:rsidR="005212B5" w:rsidRPr="00F53688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BAC7E4" w14:textId="77777777" w:rsidR="005212B5" w:rsidRPr="00F53688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1937450" w14:textId="77777777" w:rsidR="005212B5" w:rsidRPr="00F53688" w:rsidRDefault="005212B5" w:rsidP="004A0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38DD" w:rsidRPr="00F53688" w14:paraId="48547D28" w14:textId="77777777" w:rsidTr="00E1116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0649DAC" w14:textId="7F03062B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FE1E2E"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F01A097" w14:textId="6188C748" w:rsidR="000C38DD" w:rsidRPr="00F53688" w:rsidRDefault="000C38DD" w:rsidP="000C38DD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838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C7AC5EE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D0805B6" w14:textId="7E922F90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7D0178C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5241639" w14:textId="75A6D5C5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47563AC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67D8497" w14:textId="3BDBB074" w:rsidR="000C38DD" w:rsidRPr="00F53688" w:rsidRDefault="000C38DD" w:rsidP="00E1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1,451</w:t>
            </w:r>
          </w:p>
        </w:tc>
      </w:tr>
      <w:tr w:rsidR="000C38DD" w:rsidRPr="00F53688" w14:paraId="0916D0A9" w14:textId="77777777" w:rsidTr="00E1116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C523B60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CB588" w14:textId="731225B5" w:rsidR="000C38DD" w:rsidRPr="00F53688" w:rsidRDefault="000C38DD" w:rsidP="000C38DD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8CEC5C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45469FB" w14:textId="4276CC39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726C85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1B9F5D9" w14:textId="36313193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193CE7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142572B" w14:textId="11F9E66E" w:rsidR="000C38DD" w:rsidRPr="00F53688" w:rsidRDefault="000C38DD" w:rsidP="00E1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0C38DD" w:rsidRPr="00F53688" w14:paraId="79DB7DF2" w14:textId="77777777" w:rsidTr="00E1116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B4F942C" w14:textId="23424F05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E1E2E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6F43F57" w14:textId="7D01C950" w:rsidR="000C38DD" w:rsidRPr="00F53688" w:rsidRDefault="000C38DD" w:rsidP="000C38DD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2EC0E7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3AB1EA8" w14:textId="4894F3E1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C3EA78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506FCD3" w14:textId="155CD549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1DEE76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F520D78" w14:textId="256EFD21" w:rsidR="000C38DD" w:rsidRPr="00F53688" w:rsidRDefault="000C38DD" w:rsidP="00E1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1,547</w:t>
            </w:r>
          </w:p>
        </w:tc>
      </w:tr>
      <w:tr w:rsidR="005212B5" w:rsidRPr="00F53688" w14:paraId="261D9BBF" w14:textId="77777777" w:rsidTr="00E1116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47BA672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6AD553B" w14:textId="3458A339" w:rsidR="005212B5" w:rsidRPr="00F53688" w:rsidRDefault="00851D64" w:rsidP="0081071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AB8EFB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A98DECC" w14:textId="415FBD21" w:rsidR="005212B5" w:rsidRPr="00F53688" w:rsidRDefault="00851D64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A7E0A6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462150A" w14:textId="18AAEF83" w:rsidR="005212B5" w:rsidRPr="00F53688" w:rsidRDefault="00851D64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CDFBEF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646D31B" w14:textId="25B5B319" w:rsidR="005212B5" w:rsidRPr="00F53688" w:rsidRDefault="00851D64" w:rsidP="00E1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5212B5" w:rsidRPr="00F53688" w14:paraId="60014DCB" w14:textId="77777777" w:rsidTr="00E1116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8ECC3F4" w14:textId="02AF1A14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795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F0795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6521E" w14:textId="477A7ED0" w:rsidR="005212B5" w:rsidRPr="00F53688" w:rsidRDefault="00851D64" w:rsidP="0081071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2900A4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A992E" w14:textId="10E768C4" w:rsidR="005212B5" w:rsidRPr="00F53688" w:rsidRDefault="00851D64" w:rsidP="005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774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A32818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645E4E7" w14:textId="70B332ED" w:rsidR="005212B5" w:rsidRPr="00F53688" w:rsidRDefault="00851D64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6B5700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F54FBF" w14:textId="46A48971" w:rsidR="005212B5" w:rsidRPr="00F53688" w:rsidRDefault="00851D64" w:rsidP="00E1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1,630</w:t>
            </w:r>
          </w:p>
        </w:tc>
      </w:tr>
      <w:tr w:rsidR="005212B5" w:rsidRPr="00F53688" w14:paraId="34FEC610" w14:textId="77777777" w:rsidTr="00E1116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D125BCF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458DFBA" w14:textId="77777777" w:rsidR="005212B5" w:rsidRPr="00F53688" w:rsidRDefault="005212B5" w:rsidP="0081071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8BC001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C51D39C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2FDB12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8F3FB62" w14:textId="77777777" w:rsidR="005212B5" w:rsidRPr="00F53688" w:rsidRDefault="005212B5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FC121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8A109B8" w14:textId="77777777" w:rsidR="005212B5" w:rsidRPr="00F53688" w:rsidRDefault="005212B5" w:rsidP="00E1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212B5" w:rsidRPr="00F53688" w14:paraId="32CD6ED6" w14:textId="77777777" w:rsidTr="00E1116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D013512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25DC48A" w14:textId="77777777" w:rsidR="005212B5" w:rsidRPr="00F53688" w:rsidRDefault="005212B5" w:rsidP="0081071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49A32D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E059BEF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3C0E93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307D35A" w14:textId="77777777" w:rsidR="005212B5" w:rsidRPr="00F53688" w:rsidRDefault="005212B5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43F524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02050ED" w14:textId="77777777" w:rsidR="005212B5" w:rsidRPr="00F53688" w:rsidRDefault="005212B5" w:rsidP="00E1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38DD" w:rsidRPr="00F53688" w14:paraId="41511892" w14:textId="77777777" w:rsidTr="00E1116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E21E050" w14:textId="50CC580C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FE1E2E"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4A70500" w14:textId="17A59FC3" w:rsidR="000C38DD" w:rsidRPr="00F53688" w:rsidRDefault="000C38DD" w:rsidP="000C38DD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77A3B8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6D0B810" w14:textId="2EB0DB18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321F12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DDEC68A" w14:textId="7E4DF6BE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6735D2B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2CA2DF0" w14:textId="6324B282" w:rsidR="000C38DD" w:rsidRPr="00F53688" w:rsidRDefault="000C38DD" w:rsidP="00E1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</w:tr>
      <w:tr w:rsidR="000C38DD" w:rsidRPr="00F53688" w14:paraId="13C1E658" w14:textId="77777777" w:rsidTr="00E1116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F285E59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AB856D9" w14:textId="01B4092F" w:rsidR="000C38DD" w:rsidRPr="00F53688" w:rsidRDefault="000C38DD" w:rsidP="000C38DD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E8867D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F7C6A6F" w14:textId="5967D40A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0C1C6F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2ABAEC1" w14:textId="1912DFEC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5C198C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B4CFE3B" w14:textId="1E5423FB" w:rsidR="000C38DD" w:rsidRPr="00F53688" w:rsidRDefault="000C38DD" w:rsidP="00E1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0C38DD" w:rsidRPr="00F53688" w14:paraId="07BDF5C9" w14:textId="77777777" w:rsidTr="00E1116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0AE6755" w14:textId="250F8986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E1E2E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DBEE58C" w14:textId="2E540798" w:rsidR="000C38DD" w:rsidRPr="00F53688" w:rsidRDefault="000C38DD" w:rsidP="000C38DD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F78F224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DEE3775" w14:textId="68B42B02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6D23808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9BC4B0B" w14:textId="62E2CEEE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97D16B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649C957" w14:textId="32296D2F" w:rsidR="000C38DD" w:rsidRPr="00F53688" w:rsidRDefault="000C38DD" w:rsidP="00E1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1,017</w:t>
            </w:r>
          </w:p>
        </w:tc>
      </w:tr>
      <w:tr w:rsidR="005212B5" w:rsidRPr="00F53688" w14:paraId="33AA581F" w14:textId="77777777" w:rsidTr="00E1116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8AD825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292B8CA" w14:textId="31399935" w:rsidR="005212B5" w:rsidRPr="00F53688" w:rsidRDefault="00851D64" w:rsidP="0081071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C803D0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14701B9" w14:textId="566ABE61" w:rsidR="005212B5" w:rsidRPr="00F53688" w:rsidRDefault="00851D64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C1A1B22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08FBAC0" w14:textId="6FC6EA8E" w:rsidR="005212B5" w:rsidRPr="00F53688" w:rsidRDefault="00851D64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FC1198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53BD6C1" w14:textId="3E6C7AE9" w:rsidR="005212B5" w:rsidRPr="00F53688" w:rsidRDefault="00851D64" w:rsidP="00E1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5212B5" w:rsidRPr="00F53688" w14:paraId="1ED1B299" w14:textId="77777777" w:rsidTr="00E1116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90364F8" w14:textId="1D507A34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795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F0795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45516B" w14:textId="09B741FA" w:rsidR="005212B5" w:rsidRPr="00F53688" w:rsidRDefault="00851D64" w:rsidP="0081071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85128C0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950E0B" w14:textId="58166FAB" w:rsidR="005212B5" w:rsidRPr="00F53688" w:rsidRDefault="00851D64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301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4880A2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17B8904" w14:textId="3D2137F5" w:rsidR="005212B5" w:rsidRPr="00F53688" w:rsidRDefault="00851D64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4420D6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ACAF65" w14:textId="62B40C5E" w:rsidR="005212B5" w:rsidRPr="00F53688" w:rsidRDefault="00851D64" w:rsidP="00E1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1,101</w:t>
            </w:r>
          </w:p>
        </w:tc>
      </w:tr>
      <w:tr w:rsidR="005212B5" w:rsidRPr="00F53688" w14:paraId="5CDA5EAE" w14:textId="77777777" w:rsidTr="00E1116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DBD69A0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68A1B5C" w14:textId="77777777" w:rsidR="005212B5" w:rsidRPr="00F53688" w:rsidRDefault="005212B5" w:rsidP="0081071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485231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085FD5D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55B147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57EB820" w14:textId="77777777" w:rsidR="005212B5" w:rsidRPr="00F53688" w:rsidRDefault="005212B5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6A7A77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4E91513" w14:textId="77777777" w:rsidR="005212B5" w:rsidRPr="00F53688" w:rsidRDefault="005212B5" w:rsidP="00E1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212B5" w:rsidRPr="00F53688" w14:paraId="31ECEB50" w14:textId="77777777" w:rsidTr="00E1116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06F1ED0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FDF718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FD0BEB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4BEF2B1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71433D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02D48AC" w14:textId="77777777" w:rsidR="005212B5" w:rsidRPr="00F53688" w:rsidRDefault="005212B5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49D7F3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FEE3ED3" w14:textId="77777777" w:rsidR="005212B5" w:rsidRPr="00F53688" w:rsidRDefault="005212B5" w:rsidP="00E1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38DD" w:rsidRPr="00F53688" w14:paraId="4CA78EF9" w14:textId="77777777" w:rsidTr="00E1116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90C1A8D" w14:textId="267F3B29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FE1E2E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10637FCC" w14:textId="3B5D76FE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2A7027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7B1D6719" w14:textId="2FE32832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092F9B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25741B29" w14:textId="181389B3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42C32A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6462935" w14:textId="623A15C1" w:rsidR="000C38DD" w:rsidRPr="00F53688" w:rsidRDefault="000C38DD" w:rsidP="0019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517</w:t>
            </w:r>
          </w:p>
        </w:tc>
      </w:tr>
      <w:tr w:rsidR="000C38DD" w:rsidRPr="00F53688" w14:paraId="3E169D44" w14:textId="77777777" w:rsidTr="00E1116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324D38D" w14:textId="6285C506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FE1E2E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46D4B40B" w14:textId="412276BA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0BF272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A60E133" w14:textId="6231A1D3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AC1694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1EAF653" w14:textId="2519F6D8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F8775D" w14:textId="77777777" w:rsidR="000C38DD" w:rsidRPr="00F53688" w:rsidRDefault="000C38DD" w:rsidP="000C3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00800E2" w14:textId="701F721D" w:rsidR="000C38DD" w:rsidRPr="00F53688" w:rsidRDefault="000C38DD" w:rsidP="00E11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</w:t>
            </w:r>
          </w:p>
        </w:tc>
      </w:tr>
      <w:tr w:rsidR="005212B5" w:rsidRPr="00F53688" w14:paraId="23DFE41C" w14:textId="77777777" w:rsidTr="00E1116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49C1844" w14:textId="147D620A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F0795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F0795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35BA505" w14:textId="304B562E" w:rsidR="005212B5" w:rsidRPr="00F53688" w:rsidRDefault="00851D64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D69320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BD6F217" w14:textId="5535E8FE" w:rsidR="005212B5" w:rsidRPr="00F53688" w:rsidRDefault="00851D64" w:rsidP="005B3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473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12306E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4D897CC" w14:textId="103840A7" w:rsidR="005212B5" w:rsidRPr="00F53688" w:rsidRDefault="00851D64" w:rsidP="00AC7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442A8D" w14:textId="77777777" w:rsidR="005212B5" w:rsidRPr="00F53688" w:rsidRDefault="005212B5" w:rsidP="0081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6213AF6" w14:textId="5914FB1E" w:rsidR="005212B5" w:rsidRPr="00F53688" w:rsidRDefault="00851D64" w:rsidP="00197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529</w:t>
            </w:r>
          </w:p>
        </w:tc>
      </w:tr>
    </w:tbl>
    <w:p w14:paraId="5F3EB97F" w14:textId="77777777" w:rsidR="00D41AD8" w:rsidRPr="00F53688" w:rsidRDefault="00D41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45F273D" w14:textId="77777777" w:rsidR="00CB55F2" w:rsidRPr="00F53688" w:rsidRDefault="00CB5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F53688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1710A6D" w14:textId="0374331D" w:rsidR="00DE151E" w:rsidRPr="00F53688" w:rsidRDefault="00B86326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53688">
        <w:rPr>
          <w:rFonts w:ascii="Angsana New" w:hAnsi="Angsana New"/>
          <w:b/>
          <w:bCs/>
          <w:sz w:val="30"/>
          <w:szCs w:val="30"/>
        </w:rPr>
        <w:lastRenderedPageBreak/>
        <w:t>17</w:t>
      </w:r>
      <w:r w:rsidR="00DE151E" w:rsidRPr="00F53688">
        <w:rPr>
          <w:rFonts w:ascii="Angsana New" w:hAnsi="Angsana New"/>
          <w:b/>
          <w:bCs/>
          <w:sz w:val="30"/>
          <w:szCs w:val="30"/>
          <w:cs/>
        </w:rPr>
        <w:tab/>
        <w:t>ภาษีเงินได้รอการตัดบัญชี</w:t>
      </w:r>
    </w:p>
    <w:p w14:paraId="78A9EB6F" w14:textId="77777777" w:rsidR="00DE151E" w:rsidRPr="00F53688" w:rsidRDefault="00DE151E" w:rsidP="00AF6226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9B9FA7C" w14:textId="2A82220D" w:rsidR="00DE151E" w:rsidRPr="00F53688" w:rsidRDefault="00DE151E" w:rsidP="00AF6226">
      <w:pPr>
        <w:pStyle w:val="BodyText"/>
        <w:tabs>
          <w:tab w:val="clear" w:pos="227"/>
          <w:tab w:val="clear" w:pos="454"/>
          <w:tab w:val="clear" w:pos="68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สินทรัพย์และหนี้สินภาษี</w:t>
      </w:r>
      <w:r w:rsidR="00B4255E" w:rsidRPr="00F53688">
        <w:rPr>
          <w:rFonts w:ascii="Angsana New" w:hAnsi="Angsana New"/>
          <w:sz w:val="30"/>
          <w:szCs w:val="30"/>
          <w:cs/>
        </w:rPr>
        <w:t xml:space="preserve">เงินได้รอการตัดบัญชี ณ วันที่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Pr="00F5368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FE1E2E" w:rsidRPr="00F53688">
        <w:rPr>
          <w:rFonts w:ascii="Angsana New" w:hAnsi="Angsana New"/>
          <w:sz w:val="30"/>
          <w:szCs w:val="30"/>
        </w:rPr>
        <w:t>1</w:t>
      </w:r>
      <w:r w:rsidR="00A66670" w:rsidRPr="00F53688">
        <w:rPr>
          <w:rFonts w:ascii="Angsana New" w:hAnsi="Angsana New"/>
          <w:sz w:val="30"/>
          <w:szCs w:val="30"/>
          <w:cs/>
        </w:rPr>
        <w:t xml:space="preserve"> และ </w:t>
      </w:r>
      <w:r w:rsidR="00FE1E2E" w:rsidRPr="00F53688">
        <w:rPr>
          <w:rFonts w:ascii="Angsana New" w:hAnsi="Angsana New"/>
          <w:sz w:val="30"/>
          <w:szCs w:val="30"/>
        </w:rPr>
        <w:t>2560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มีดังนี้</w:t>
      </w:r>
    </w:p>
    <w:p w14:paraId="5ECB35F2" w14:textId="77777777" w:rsidR="00DE151E" w:rsidRPr="00F53688" w:rsidRDefault="00DE151E" w:rsidP="00AF6226">
      <w:pPr>
        <w:pStyle w:val="BodyText"/>
        <w:spacing w:after="0" w:line="240" w:lineRule="auto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260"/>
        <w:gridCol w:w="270"/>
        <w:gridCol w:w="1170"/>
        <w:gridCol w:w="270"/>
        <w:gridCol w:w="1260"/>
      </w:tblGrid>
      <w:tr w:rsidR="00D91907" w:rsidRPr="00F53688" w14:paraId="386A1A6E" w14:textId="77777777" w:rsidTr="001970D2">
        <w:trPr>
          <w:trHeight w:val="292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34E16905" w14:textId="77777777" w:rsidR="00D91907" w:rsidRPr="00F53688" w:rsidRDefault="00D9190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right w:val="nil"/>
            </w:tcBorders>
          </w:tcPr>
          <w:p w14:paraId="4686B211" w14:textId="77777777" w:rsidR="00D91907" w:rsidRPr="00F53688" w:rsidRDefault="00D91907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F77BA" w:rsidRPr="00F53688" w14:paraId="318E0CDB" w14:textId="77777777" w:rsidTr="001970D2">
        <w:trPr>
          <w:trHeight w:val="424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5984C926" w14:textId="77777777" w:rsidR="002F77BA" w:rsidRPr="00F53688" w:rsidRDefault="002F77B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</w:tcPr>
          <w:p w14:paraId="562592D1" w14:textId="77777777" w:rsidR="002F77BA" w:rsidRPr="00F53688" w:rsidRDefault="002F77B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นทรัพย์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7E37DC" w14:textId="77777777" w:rsidR="002F77BA" w:rsidRPr="00F53688" w:rsidRDefault="002F77B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</w:tcPr>
          <w:p w14:paraId="5731EE41" w14:textId="77777777" w:rsidR="002F77BA" w:rsidRPr="00F53688" w:rsidRDefault="002F77BA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C45FB1" w:rsidRPr="00F53688" w14:paraId="18957985" w14:textId="77777777" w:rsidTr="001970D2">
        <w:trPr>
          <w:trHeight w:val="424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318FEDD9" w14:textId="77777777" w:rsidR="00C45FB1" w:rsidRPr="00F53688" w:rsidRDefault="00C45FB1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9A471D3" w14:textId="72A3F8E5" w:rsidR="00C45FB1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AF9D3F" w14:textId="77777777" w:rsidR="00C45FB1" w:rsidRPr="00F53688" w:rsidRDefault="00C45FB1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0303B73" w14:textId="114BA21D" w:rsidR="0027464F" w:rsidRPr="00F53688" w:rsidRDefault="00FE1E2E" w:rsidP="00DB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658224" w14:textId="77777777" w:rsidR="00C45FB1" w:rsidRPr="00F53688" w:rsidRDefault="00C45FB1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23E9758" w14:textId="40AC96A4" w:rsidR="00C45FB1" w:rsidRPr="00F53688" w:rsidRDefault="007F0795" w:rsidP="00C4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40AC8A" w14:textId="77777777" w:rsidR="00C45FB1" w:rsidRPr="00F53688" w:rsidRDefault="00C45FB1" w:rsidP="00C4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A27EBFF" w14:textId="42180F14" w:rsidR="00C45FB1" w:rsidRPr="00F53688" w:rsidRDefault="00FE1E2E" w:rsidP="00DB4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45FB1" w:rsidRPr="00F53688" w14:paraId="63AFB427" w14:textId="77777777" w:rsidTr="001970D2">
        <w:trPr>
          <w:trHeight w:val="353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39639BAA" w14:textId="77777777" w:rsidR="00C45FB1" w:rsidRPr="00F53688" w:rsidRDefault="00C45FB1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right w:val="nil"/>
            </w:tcBorders>
          </w:tcPr>
          <w:p w14:paraId="3D579303" w14:textId="77777777" w:rsidR="00C45FB1" w:rsidRPr="00F53688" w:rsidRDefault="00C45FB1" w:rsidP="00AF6226">
            <w:pPr>
              <w:spacing w:line="240" w:lineRule="auto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1E2E" w:rsidRPr="00F53688" w14:paraId="64E2DDE8" w14:textId="77777777" w:rsidTr="001970D2">
        <w:trPr>
          <w:trHeight w:val="42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69F22BE" w14:textId="77777777" w:rsidR="00FE1E2E" w:rsidRPr="00F53688" w:rsidRDefault="00FE1E2E" w:rsidP="00FE1E2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204C66B" w14:textId="39CA8D53" w:rsidR="00FE1E2E" w:rsidRPr="00F53688" w:rsidRDefault="00B86326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792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3C9FDC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CD7C1E" w14:textId="1199D532" w:rsidR="00FE1E2E" w:rsidRPr="00F53688" w:rsidRDefault="00FE1E2E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1F300E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1835744" w14:textId="063CDC81" w:rsidR="00FE1E2E" w:rsidRPr="00F53688" w:rsidRDefault="00B86326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(200)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B797E7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C4B6EB5" w14:textId="7F3D0909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(227)</w:t>
            </w:r>
          </w:p>
        </w:tc>
      </w:tr>
      <w:tr w:rsidR="00FE1E2E" w:rsidRPr="00F53688" w14:paraId="712BD1D9" w14:textId="77777777" w:rsidTr="001970D2">
        <w:trPr>
          <w:trHeight w:val="42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680A69" w14:textId="77777777" w:rsidR="00FE1E2E" w:rsidRPr="00F53688" w:rsidRDefault="00FE1E2E" w:rsidP="00FE1E2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8644506" w14:textId="4357BBD8" w:rsidR="00B86326" w:rsidRPr="00F53688" w:rsidRDefault="00B86326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(163)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B8B9CB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EBC6695" w14:textId="5594A273" w:rsidR="00FE1E2E" w:rsidRPr="00F53688" w:rsidRDefault="00FE1E2E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218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B820B3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ECB19D8" w14:textId="30ED6A96" w:rsidR="00FE1E2E" w:rsidRPr="00F53688" w:rsidRDefault="00B86326" w:rsidP="00FE1E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AB2A65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1861DA3" w14:textId="639099E6" w:rsidR="00FE1E2E" w:rsidRPr="00F53688" w:rsidRDefault="00FE1E2E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218</w:t>
            </w:r>
          </w:p>
        </w:tc>
      </w:tr>
      <w:tr w:rsidR="00FE1E2E" w:rsidRPr="00F53688" w14:paraId="7FDFC0C4" w14:textId="77777777" w:rsidTr="001970D2">
        <w:trPr>
          <w:trHeight w:val="44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91E77A8" w14:textId="77777777" w:rsidR="00FE1E2E" w:rsidRPr="00F53688" w:rsidRDefault="00FE1E2E" w:rsidP="00FE1E2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0E12B64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4A807B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A2FD0C3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68C021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89F6C0F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014C87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7E178AF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E1E2E" w:rsidRPr="00F53688" w14:paraId="308FFF17" w14:textId="77777777" w:rsidTr="001970D2">
        <w:trPr>
          <w:trHeight w:val="44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5F30E52" w14:textId="77777777" w:rsidR="00FE1E2E" w:rsidRPr="00F53688" w:rsidRDefault="00FE1E2E" w:rsidP="00FE1E2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ตัดบัญชีสุทธิ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8794804" w14:textId="58A1CC12" w:rsidR="00FE1E2E" w:rsidRPr="00F53688" w:rsidRDefault="00B86326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FCC8E53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57D144A" w14:textId="4228F3F6" w:rsidR="00FE1E2E" w:rsidRPr="00F53688" w:rsidRDefault="00FE1E2E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A804AC1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76C088DB" w14:textId="7829DA21" w:rsidR="00FE1E2E" w:rsidRPr="00F53688" w:rsidRDefault="0085399D" w:rsidP="00FE1E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B86326"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37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34F22FB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DFDE6E7" w14:textId="3D6D01AB" w:rsidR="00FE1E2E" w:rsidRPr="00F53688" w:rsidRDefault="00FE1E2E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1F39E0A9" w14:textId="77777777" w:rsidR="00DE151E" w:rsidRPr="00F53688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260"/>
        <w:gridCol w:w="270"/>
        <w:gridCol w:w="1170"/>
        <w:gridCol w:w="270"/>
        <w:gridCol w:w="1260"/>
      </w:tblGrid>
      <w:tr w:rsidR="00D91907" w:rsidRPr="00F53688" w14:paraId="338F303E" w14:textId="77777777" w:rsidTr="001970D2">
        <w:trPr>
          <w:trHeight w:val="292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0A6C7BEE" w14:textId="77777777" w:rsidR="00D91907" w:rsidRPr="00F53688" w:rsidRDefault="00D91907" w:rsidP="00D9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right w:val="nil"/>
            </w:tcBorders>
          </w:tcPr>
          <w:p w14:paraId="7EDB0657" w14:textId="77777777" w:rsidR="00D91907" w:rsidRPr="00F53688" w:rsidRDefault="00D91907" w:rsidP="00D91907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77BA" w:rsidRPr="00F53688" w14:paraId="4089ECD4" w14:textId="77777777" w:rsidTr="001970D2">
        <w:trPr>
          <w:trHeight w:val="424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173A7F16" w14:textId="77777777" w:rsidR="002F77BA" w:rsidRPr="00F53688" w:rsidRDefault="002F77BA" w:rsidP="00D9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right w:val="nil"/>
            </w:tcBorders>
          </w:tcPr>
          <w:p w14:paraId="3A2A2A30" w14:textId="77777777" w:rsidR="002F77BA" w:rsidRPr="00F53688" w:rsidRDefault="002F77BA" w:rsidP="0068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นทรัพย์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A139F1" w14:textId="77777777" w:rsidR="002F77BA" w:rsidRPr="00F53688" w:rsidRDefault="002F77BA" w:rsidP="0068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</w:tcPr>
          <w:p w14:paraId="0A38CFD6" w14:textId="77777777" w:rsidR="002F77BA" w:rsidRPr="00F53688" w:rsidRDefault="002F77BA" w:rsidP="0068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B57D2" w:rsidRPr="00F53688" w14:paraId="1EC45FC2" w14:textId="77777777" w:rsidTr="001970D2">
        <w:trPr>
          <w:trHeight w:val="424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064F61AD" w14:textId="77777777" w:rsidR="006B57D2" w:rsidRPr="00F53688" w:rsidRDefault="006B57D2" w:rsidP="006B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E62E977" w14:textId="20E79361" w:rsidR="006B57D2" w:rsidRPr="00F53688" w:rsidRDefault="007F0795" w:rsidP="006B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A335E0" w14:textId="77777777" w:rsidR="006B57D2" w:rsidRPr="00F53688" w:rsidRDefault="006B57D2" w:rsidP="006B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7569C54" w14:textId="636C8E87" w:rsidR="006B57D2" w:rsidRPr="00F53688" w:rsidRDefault="00FE1E2E" w:rsidP="006B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0B82711" w14:textId="77777777" w:rsidR="006B57D2" w:rsidRPr="00F53688" w:rsidRDefault="006B57D2" w:rsidP="006B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3BFAE3D" w14:textId="070B6877" w:rsidR="006B57D2" w:rsidRPr="00F53688" w:rsidRDefault="007F0795" w:rsidP="006B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8C25B0" w14:textId="77777777" w:rsidR="006B57D2" w:rsidRPr="00F53688" w:rsidRDefault="006B57D2" w:rsidP="006B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A8EAE60" w14:textId="780151C5" w:rsidR="006B57D2" w:rsidRPr="00F53688" w:rsidRDefault="007F0795" w:rsidP="006B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FE1E2E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45FB1" w:rsidRPr="00F53688" w14:paraId="480C2DE0" w14:textId="77777777" w:rsidTr="001970D2">
        <w:trPr>
          <w:trHeight w:val="353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6E9A68DF" w14:textId="77777777" w:rsidR="00C45FB1" w:rsidRPr="00F53688" w:rsidRDefault="00C45FB1" w:rsidP="00D9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right w:val="nil"/>
            </w:tcBorders>
          </w:tcPr>
          <w:p w14:paraId="34B61338" w14:textId="77777777" w:rsidR="00C45FB1" w:rsidRPr="00F53688" w:rsidRDefault="00C45FB1" w:rsidP="00D91907">
            <w:pPr>
              <w:spacing w:line="240" w:lineRule="auto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1E2E" w:rsidRPr="00F53688" w14:paraId="39DD1612" w14:textId="77777777" w:rsidTr="001970D2">
        <w:trPr>
          <w:trHeight w:val="42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48BEBF" w14:textId="77777777" w:rsidR="00FE1E2E" w:rsidRPr="00F53688" w:rsidRDefault="00FE1E2E" w:rsidP="00FE1E2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FCA6D17" w14:textId="2FD9F862" w:rsidR="00FE1E2E" w:rsidRPr="00F53688" w:rsidRDefault="00B86326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C8050B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B7629DE" w14:textId="1B5FEE6A" w:rsidR="00FE1E2E" w:rsidRPr="00F53688" w:rsidRDefault="00FE1E2E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3136A9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E0AEBE8" w14:textId="0A74BF1E" w:rsidR="00FE1E2E" w:rsidRPr="00F53688" w:rsidRDefault="00B86326" w:rsidP="000C7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(192)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08D629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20CA330" w14:textId="4F03E919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(214)</w:t>
            </w:r>
          </w:p>
        </w:tc>
      </w:tr>
      <w:tr w:rsidR="00FE1E2E" w:rsidRPr="00F53688" w14:paraId="72C91284" w14:textId="77777777" w:rsidTr="001970D2">
        <w:trPr>
          <w:trHeight w:val="42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A47BC4" w14:textId="77777777" w:rsidR="00FE1E2E" w:rsidRPr="00F53688" w:rsidRDefault="00FE1E2E" w:rsidP="00FE1E2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E2D0D22" w14:textId="581A9A19" w:rsidR="00FE1E2E" w:rsidRPr="00F53688" w:rsidRDefault="00B86326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(192)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5D9FCD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FC85C21" w14:textId="4A4A0B62" w:rsidR="00FE1E2E" w:rsidRPr="00F53688" w:rsidRDefault="00FE1E2E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214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8343F6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AD33CCF" w14:textId="3BD4A401" w:rsidR="00FE1E2E" w:rsidRPr="00F53688" w:rsidRDefault="00B86326" w:rsidP="000C7A8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D0C88F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AAFD6E" w14:textId="64124929" w:rsidR="00FE1E2E" w:rsidRPr="00F53688" w:rsidRDefault="00FE1E2E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214</w:t>
            </w:r>
          </w:p>
        </w:tc>
      </w:tr>
      <w:tr w:rsidR="00FE1E2E" w:rsidRPr="00F53688" w14:paraId="2BDD56BB" w14:textId="77777777" w:rsidTr="001970D2">
        <w:trPr>
          <w:trHeight w:val="44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D83C94" w14:textId="77777777" w:rsidR="00FE1E2E" w:rsidRPr="00F53688" w:rsidRDefault="00FE1E2E" w:rsidP="00FE1E2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098BF86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F855A5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7FA45E0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577F4A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2BAF65A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89A494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07B78FD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E1E2E" w:rsidRPr="00F53688" w14:paraId="26679D93" w14:textId="77777777" w:rsidTr="001970D2">
        <w:trPr>
          <w:trHeight w:val="44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5550F16" w14:textId="77777777" w:rsidR="00FE1E2E" w:rsidRPr="00F53688" w:rsidRDefault="00FE1E2E" w:rsidP="00FE1E2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ตัดบัญชีสุทธิ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B309FF4" w14:textId="0F968A66" w:rsidR="00FE1E2E" w:rsidRPr="00F53688" w:rsidRDefault="00B86326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37508C3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BDE18BA" w14:textId="15A39542" w:rsidR="00FE1E2E" w:rsidRPr="00F53688" w:rsidRDefault="00FE1E2E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2676306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34EB3A6" w14:textId="67A4944B" w:rsidR="00FE1E2E" w:rsidRPr="00F53688" w:rsidRDefault="00B86326" w:rsidP="000C7A8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D4EB24F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F1B53B9" w14:textId="2C8D8502" w:rsidR="00FE1E2E" w:rsidRPr="00F53688" w:rsidRDefault="00FE1E2E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7014E12C" w14:textId="08B8804D" w:rsidR="00DE151E" w:rsidRPr="00F53688" w:rsidRDefault="00D91907" w:rsidP="00334B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after="0" w:line="240" w:lineRule="auto"/>
        <w:ind w:left="540" w:right="108"/>
        <w:jc w:val="both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br w:type="page"/>
      </w:r>
      <w:r w:rsidR="00DE151E" w:rsidRPr="00F53688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รายการเคลื่อนไหวของสินทรัพย์และหนี้สินภาษีเงินได้รอการตัดบัญชีรวมที่เกิดขึ้นในระหว่างปี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FE1E2E" w:rsidRPr="00F53688">
        <w:rPr>
          <w:rFonts w:ascii="Angsana New" w:hAnsi="Angsana New"/>
          <w:sz w:val="30"/>
          <w:szCs w:val="30"/>
        </w:rPr>
        <w:t>1</w:t>
      </w:r>
      <w:r w:rsidR="004C6F6B" w:rsidRPr="00F53688">
        <w:rPr>
          <w:rFonts w:ascii="Angsana New" w:hAnsi="Angsana New"/>
          <w:sz w:val="30"/>
          <w:szCs w:val="30"/>
          <w:cs/>
        </w:rPr>
        <w:t xml:space="preserve"> และ </w:t>
      </w:r>
      <w:r w:rsidR="00FE1E2E" w:rsidRPr="00F53688">
        <w:rPr>
          <w:rFonts w:ascii="Angsana New" w:hAnsi="Angsana New"/>
          <w:sz w:val="30"/>
          <w:szCs w:val="30"/>
        </w:rPr>
        <w:t>2560</w:t>
      </w:r>
      <w:r w:rsidR="00DE151E" w:rsidRPr="00F53688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1350"/>
        <w:gridCol w:w="270"/>
        <w:gridCol w:w="1350"/>
        <w:gridCol w:w="270"/>
        <w:gridCol w:w="1350"/>
        <w:gridCol w:w="270"/>
        <w:gridCol w:w="1260"/>
      </w:tblGrid>
      <w:tr w:rsidR="00820234" w:rsidRPr="00F53688" w14:paraId="618EE512" w14:textId="77777777" w:rsidTr="00FE7016">
        <w:trPr>
          <w:tblHeader/>
        </w:trPr>
        <w:tc>
          <w:tcPr>
            <w:tcW w:w="3168" w:type="dxa"/>
            <w:tcBorders>
              <w:top w:val="nil"/>
              <w:left w:val="nil"/>
              <w:right w:val="nil"/>
            </w:tcBorders>
          </w:tcPr>
          <w:p w14:paraId="6C0F4DD7" w14:textId="77777777" w:rsidR="00820234" w:rsidRPr="00F53688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22A30DC" w14:textId="77777777" w:rsidR="00820234" w:rsidRPr="00F53688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A13639" w14:textId="77777777" w:rsidR="00820234" w:rsidRPr="00F53688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</w:tcPr>
          <w:p w14:paraId="0EA9FB6E" w14:textId="77777777" w:rsidR="00820234" w:rsidRPr="00F53688" w:rsidRDefault="00820234" w:rsidP="00F140F6">
            <w:pPr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1F72D2" w14:textId="77777777" w:rsidR="00820234" w:rsidRPr="00F53688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3849D30" w14:textId="77777777" w:rsidR="00820234" w:rsidRPr="00F53688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20234" w:rsidRPr="00F53688" w14:paraId="3A219C91" w14:textId="77777777" w:rsidTr="00FE7016">
        <w:trPr>
          <w:tblHeader/>
        </w:trPr>
        <w:tc>
          <w:tcPr>
            <w:tcW w:w="3168" w:type="dxa"/>
            <w:tcBorders>
              <w:top w:val="nil"/>
              <w:left w:val="nil"/>
              <w:right w:val="nil"/>
            </w:tcBorders>
          </w:tcPr>
          <w:p w14:paraId="41F6CAF1" w14:textId="77777777" w:rsidR="00820234" w:rsidRPr="00F53688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3D44C81" w14:textId="77777777" w:rsidR="00820234" w:rsidRPr="00F53688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87B93E" w14:textId="77777777" w:rsidR="00820234" w:rsidRPr="00F53688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A6B32" w14:textId="77777777" w:rsidR="00820234" w:rsidRPr="00F53688" w:rsidRDefault="00820234" w:rsidP="007A1F2C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บันทึกเป็น (รายจ่าย)/รายได้ ใน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4F37C0" w14:textId="77777777" w:rsidR="00820234" w:rsidRPr="00F53688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B1AB1BE" w14:textId="77777777" w:rsidR="00820234" w:rsidRPr="00F53688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20234" w:rsidRPr="00F53688" w14:paraId="6BD5C4EA" w14:textId="77777777" w:rsidTr="00FE7016">
        <w:trPr>
          <w:tblHeader/>
        </w:trPr>
        <w:tc>
          <w:tcPr>
            <w:tcW w:w="3168" w:type="dxa"/>
            <w:tcBorders>
              <w:top w:val="nil"/>
              <w:left w:val="nil"/>
              <w:right w:val="nil"/>
            </w:tcBorders>
          </w:tcPr>
          <w:p w14:paraId="368038A6" w14:textId="77777777" w:rsidR="00820234" w:rsidRPr="00F53688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00A0734" w14:textId="77777777" w:rsidR="00820234" w:rsidRPr="00F53688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C339FF" w14:textId="77777777" w:rsidR="00820234" w:rsidRPr="00F53688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1B94B8E4" w14:textId="77777777" w:rsidR="00820234" w:rsidRPr="00F53688" w:rsidRDefault="00820234" w:rsidP="00820234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85C0B8" w14:textId="77777777" w:rsidR="00820234" w:rsidRPr="00F53688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D3F2E08" w14:textId="77777777" w:rsidR="00820234" w:rsidRPr="00F53688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820234" w:rsidRPr="00F53688" w14:paraId="2FD18DB9" w14:textId="77777777" w:rsidTr="00FE7016">
        <w:trPr>
          <w:tblHeader/>
        </w:trPr>
        <w:tc>
          <w:tcPr>
            <w:tcW w:w="3168" w:type="dxa"/>
            <w:tcBorders>
              <w:top w:val="nil"/>
              <w:left w:val="nil"/>
              <w:right w:val="nil"/>
            </w:tcBorders>
          </w:tcPr>
          <w:p w14:paraId="02F04750" w14:textId="77777777" w:rsidR="00820234" w:rsidRPr="00F53688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EC76BE" w14:textId="1C061788" w:rsidR="00820234" w:rsidRPr="00F53688" w:rsidRDefault="007F0795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20234" w:rsidRPr="00F5368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943715" w14:textId="77777777" w:rsidR="00820234" w:rsidRPr="00F53688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9120C39" w14:textId="77777777" w:rsidR="00820234" w:rsidRPr="00F53688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6BE09E" w14:textId="77777777" w:rsidR="00820234" w:rsidRPr="00F53688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  <w:tcBorders>
              <w:left w:val="nil"/>
              <w:right w:val="nil"/>
            </w:tcBorders>
          </w:tcPr>
          <w:p w14:paraId="7994D540" w14:textId="77777777" w:rsidR="00820234" w:rsidRPr="00F53688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F53688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ของ</w:t>
            </w:r>
          </w:p>
          <w:p w14:paraId="5DC5FFDE" w14:textId="77777777" w:rsidR="00820234" w:rsidRPr="00F53688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F5DF2A" w14:textId="77777777" w:rsidR="00820234" w:rsidRPr="00F53688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67EF6DE" w14:textId="164D68E6" w:rsidR="00820234" w:rsidRPr="00F53688" w:rsidRDefault="007F0795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820234"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20234" w:rsidRPr="00F53688" w14:paraId="44503146" w14:textId="77777777" w:rsidTr="00FE7016">
        <w:trPr>
          <w:tblHeader/>
        </w:trPr>
        <w:tc>
          <w:tcPr>
            <w:tcW w:w="3168" w:type="dxa"/>
            <w:tcBorders>
              <w:top w:val="nil"/>
              <w:left w:val="nil"/>
              <w:right w:val="nil"/>
            </w:tcBorders>
          </w:tcPr>
          <w:p w14:paraId="1536BB57" w14:textId="77777777" w:rsidR="00820234" w:rsidRPr="00F53688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FBDB6DE" w14:textId="593E3058" w:rsidR="00820234" w:rsidRPr="00F53688" w:rsidRDefault="007F0795" w:rsidP="00F140F6">
            <w:pPr>
              <w:pStyle w:val="30"/>
              <w:tabs>
                <w:tab w:val="clear" w:pos="360"/>
                <w:tab w:val="clear" w:pos="720"/>
                <w:tab w:val="left" w:pos="774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FE1E2E"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1D60AD" w14:textId="77777777" w:rsidR="00820234" w:rsidRPr="00F53688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E12BAC4" w14:textId="02DCA635" w:rsidR="00820234" w:rsidRPr="00F53688" w:rsidRDefault="00820234" w:rsidP="006521ED">
            <w:pPr>
              <w:tabs>
                <w:tab w:val="clear" w:pos="907"/>
                <w:tab w:val="left" w:pos="1125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(หมายเหตุ </w:t>
            </w:r>
            <w:r w:rsidR="007F0795" w:rsidRPr="00F53688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  <w:r w:rsidR="006521ED" w:rsidRPr="00F53688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93DCF3" w14:textId="77777777" w:rsidR="00820234" w:rsidRPr="00F53688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/>
            <w:tcBorders>
              <w:left w:val="nil"/>
              <w:right w:val="nil"/>
            </w:tcBorders>
          </w:tcPr>
          <w:p w14:paraId="469037E9" w14:textId="77777777" w:rsidR="00820234" w:rsidRPr="00F53688" w:rsidRDefault="00820234" w:rsidP="00F140F6">
            <w:pPr>
              <w:pStyle w:val="Header"/>
              <w:tabs>
                <w:tab w:val="left" w:pos="612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BDB31F" w14:textId="77777777" w:rsidR="00820234" w:rsidRPr="00F53688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98D7F0E" w14:textId="1D15420B" w:rsidR="00820234" w:rsidRPr="00F53688" w:rsidRDefault="007F0795" w:rsidP="00F140F6">
            <w:pPr>
              <w:pStyle w:val="30"/>
              <w:tabs>
                <w:tab w:val="clear" w:pos="360"/>
                <w:tab w:val="clear" w:pos="720"/>
                <w:tab w:val="left" w:pos="774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FE1E2E"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820234" w:rsidRPr="00F53688" w14:paraId="1F042B3E" w14:textId="77777777" w:rsidTr="00FE70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537F2791" w14:textId="77777777" w:rsidR="00820234" w:rsidRPr="00F53688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1DB70C" w14:textId="77777777" w:rsidR="00820234" w:rsidRPr="00F53688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20234" w:rsidRPr="00F53688" w14:paraId="356B9A70" w14:textId="77777777" w:rsidTr="00FE70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7DFBA1DE" w14:textId="77777777" w:rsidR="00820234" w:rsidRPr="00F53688" w:rsidRDefault="00820234" w:rsidP="00FE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 w:firstLine="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97DB244" w14:textId="77777777" w:rsidR="00820234" w:rsidRPr="00F53688" w:rsidRDefault="00820234" w:rsidP="00F140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2CB4D8" w14:textId="77777777" w:rsidR="00820234" w:rsidRPr="00F53688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C2289A7" w14:textId="77777777" w:rsidR="00820234" w:rsidRPr="00F53688" w:rsidRDefault="00820234" w:rsidP="00F140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079492" w14:textId="77777777" w:rsidR="00820234" w:rsidRPr="00F53688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1DB9B20" w14:textId="77777777" w:rsidR="00820234" w:rsidRPr="00F53688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DAFEA8" w14:textId="77777777" w:rsidR="00820234" w:rsidRPr="00F53688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C683951" w14:textId="77777777" w:rsidR="00820234" w:rsidRPr="00F53688" w:rsidRDefault="00820234" w:rsidP="00F140F6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E1E2E" w:rsidRPr="00F53688" w14:paraId="258580DB" w14:textId="77777777" w:rsidTr="00FE70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7C10957F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 w:firstLine="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3442F09" w14:textId="1B388DD0" w:rsidR="00FE1E2E" w:rsidRPr="00F53688" w:rsidRDefault="007E6418" w:rsidP="00FE1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CD3687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0B18CBF" w14:textId="1D483250" w:rsidR="00FE1E2E" w:rsidRPr="00F53688" w:rsidRDefault="00B86326" w:rsidP="00FE1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713B99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1084FF9" w14:textId="375EED04" w:rsidR="00FE1E2E" w:rsidRPr="00F53688" w:rsidRDefault="00B86326" w:rsidP="00FE1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F0D2CE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FD41064" w14:textId="2FA3F57D" w:rsidR="00FE1E2E" w:rsidRPr="00F53688" w:rsidRDefault="00B86326" w:rsidP="00FE1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717</w:t>
            </w:r>
          </w:p>
        </w:tc>
      </w:tr>
      <w:tr w:rsidR="00FE1E2E" w:rsidRPr="00F53688" w14:paraId="708F3AEA" w14:textId="77777777" w:rsidTr="00FE70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0DAD11B3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 w:firstLine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38CC616" w14:textId="34D428B1" w:rsidR="00FE1E2E" w:rsidRPr="00F53688" w:rsidRDefault="00FE1E2E" w:rsidP="00FE1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980D77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6494F0C" w14:textId="75BEF6EF" w:rsidR="00FE1E2E" w:rsidRPr="00F53688" w:rsidRDefault="00B86326" w:rsidP="00FE1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6A3768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6DC6587" w14:textId="4FB7821A" w:rsidR="00FE1E2E" w:rsidRPr="00F53688" w:rsidRDefault="00B86326" w:rsidP="00FE1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2FB03B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0888626" w14:textId="400D9ABF" w:rsidR="00FE1E2E" w:rsidRPr="00F53688" w:rsidRDefault="00B86326" w:rsidP="00FE1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7E6418" w:rsidRPr="00F53688" w14:paraId="476E1198" w14:textId="77777777" w:rsidTr="00FE70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2419501C" w14:textId="64A5C54A" w:rsidR="007E6418" w:rsidRPr="00F53688" w:rsidRDefault="007E6418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 w:firstLine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A22FF9C" w14:textId="11C17286" w:rsidR="007E6418" w:rsidRPr="00F53688" w:rsidRDefault="007E6418" w:rsidP="00FE1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B501C7" w14:textId="77777777" w:rsidR="007E6418" w:rsidRPr="00F53688" w:rsidRDefault="007E6418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A11FDBE" w14:textId="3A1420CA" w:rsidR="007E6418" w:rsidRPr="00F53688" w:rsidRDefault="00B86326" w:rsidP="00FE1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4042AD" w14:textId="77777777" w:rsidR="007E6418" w:rsidRPr="00F53688" w:rsidRDefault="007E6418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F4AF330" w14:textId="4E06FC81" w:rsidR="007E6418" w:rsidRPr="00F53688" w:rsidRDefault="00B86326" w:rsidP="00FE1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605A84" w14:textId="77777777" w:rsidR="007E6418" w:rsidRPr="00F53688" w:rsidRDefault="007E6418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07D713D" w14:textId="64F65F29" w:rsidR="007E6418" w:rsidRPr="00F53688" w:rsidRDefault="00B86326" w:rsidP="00FE1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</w:t>
            </w:r>
          </w:p>
        </w:tc>
      </w:tr>
      <w:tr w:rsidR="00FE1E2E" w:rsidRPr="00F53688" w14:paraId="411472C4" w14:textId="77777777" w:rsidTr="00FE70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471BE563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 w:firstLine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3BDA83" w14:textId="7B274650" w:rsidR="00FE1E2E" w:rsidRPr="00F53688" w:rsidRDefault="007E6418" w:rsidP="00FE1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3A9B5F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6765CC" w14:textId="313AC9DD" w:rsidR="00FE1E2E" w:rsidRPr="00F53688" w:rsidRDefault="00B86326" w:rsidP="00FE1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B93E97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A30DE1" w14:textId="7D11D1A1" w:rsidR="00FE1E2E" w:rsidRPr="00F53688" w:rsidRDefault="00B86326" w:rsidP="00FE1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586793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8A4F63" w14:textId="5AAD9690" w:rsidR="00FE1E2E" w:rsidRPr="00F53688" w:rsidRDefault="00B86326" w:rsidP="00FE1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792</w:t>
            </w:r>
          </w:p>
        </w:tc>
      </w:tr>
      <w:tr w:rsidR="00FE1E2E" w:rsidRPr="00F53688" w14:paraId="655E476E" w14:textId="77777777" w:rsidTr="00FE70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48838EF6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firstLine="3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A105153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0CD4D0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A4D0C8D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E740A8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AA85927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710B20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6C4C24A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E1E2E" w:rsidRPr="00F53688" w14:paraId="5373D84E" w14:textId="77777777" w:rsidTr="00FE70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6CE729CA" w14:textId="77777777" w:rsidR="00FE1E2E" w:rsidRPr="00F53688" w:rsidRDefault="00FE1E2E" w:rsidP="00FE1E2E">
            <w:pPr>
              <w:tabs>
                <w:tab w:val="clear" w:pos="2807"/>
              </w:tabs>
              <w:spacing w:line="240" w:lineRule="auto"/>
              <w:ind w:left="-36" w:right="-108" w:firstLine="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B3B1A9F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7949DD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9135FC1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D38FE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89045DC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D4DDBE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E4B8D2E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1E2E" w:rsidRPr="00F53688" w14:paraId="1180DA48" w14:textId="77777777" w:rsidTr="00FE70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1E3E03D3" w14:textId="77777777" w:rsidR="00FE1E2E" w:rsidRPr="00F53688" w:rsidRDefault="00FE1E2E" w:rsidP="00FE1E2E">
            <w:pPr>
              <w:spacing w:line="240" w:lineRule="auto"/>
              <w:ind w:left="-36" w:right="-108" w:firstLine="3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C25872D" w14:textId="42ECB392" w:rsidR="00FE1E2E" w:rsidRPr="00F53688" w:rsidRDefault="00FE1E2E" w:rsidP="00FE1E2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(204)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BF94CD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EBC52F1" w14:textId="0176FFC0" w:rsidR="00FE1E2E" w:rsidRPr="00F53688" w:rsidRDefault="00B86326" w:rsidP="00FE1E2E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C6B28D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6BCC49C" w14:textId="06D296DF" w:rsidR="00FE1E2E" w:rsidRPr="00F53688" w:rsidRDefault="00B86326" w:rsidP="00FE1E2E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8"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CF520B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8B1A68" w14:textId="3C14998F" w:rsidR="00FE1E2E" w:rsidRPr="00F53688" w:rsidRDefault="00B86326" w:rsidP="00FE1E2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(153)</w:t>
            </w:r>
          </w:p>
        </w:tc>
      </w:tr>
      <w:tr w:rsidR="00B86326" w:rsidRPr="00F53688" w14:paraId="0AAB8CD6" w14:textId="77777777" w:rsidTr="00FE70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2D433102" w14:textId="2B406E48" w:rsidR="00B86326" w:rsidRPr="00F53688" w:rsidRDefault="00E02862" w:rsidP="00FE1E2E">
            <w:pPr>
              <w:spacing w:line="240" w:lineRule="auto"/>
              <w:ind w:left="-36" w:right="-108" w:firstLine="36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ต้นทุนการทำรายการหุ้นกู้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5BBDF90" w14:textId="1A3F178B" w:rsidR="00B86326" w:rsidRPr="00F53688" w:rsidRDefault="00B86326" w:rsidP="00FE1E2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7C55E1" w14:textId="77777777" w:rsidR="00B86326" w:rsidRPr="00F53688" w:rsidRDefault="00B86326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3F765EB" w14:textId="4D3E0A78" w:rsidR="00B86326" w:rsidRPr="00F53688" w:rsidRDefault="00B86326" w:rsidP="00FE1E2E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0D9F4B" w14:textId="77777777" w:rsidR="00B86326" w:rsidRPr="00F53688" w:rsidRDefault="00B86326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6A4DF8E" w14:textId="57F2ACE5" w:rsidR="00B86326" w:rsidRPr="00F53688" w:rsidRDefault="00B86326" w:rsidP="00FE1E2E">
            <w:pPr>
              <w:pStyle w:val="30"/>
              <w:tabs>
                <w:tab w:val="clear" w:pos="360"/>
                <w:tab w:val="clear" w:pos="720"/>
                <w:tab w:val="decimal" w:pos="954"/>
              </w:tabs>
              <w:ind w:left="-18"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21263A" w14:textId="77777777" w:rsidR="00B86326" w:rsidRPr="00F53688" w:rsidRDefault="00B86326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C4382B" w14:textId="7D53DD3C" w:rsidR="00B86326" w:rsidRPr="00F53688" w:rsidRDefault="00B86326" w:rsidP="00FE1E2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(28)</w:t>
            </w:r>
          </w:p>
        </w:tc>
      </w:tr>
      <w:tr w:rsidR="00FE1E2E" w:rsidRPr="00F53688" w14:paraId="66C02688" w14:textId="77777777" w:rsidTr="00FE70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1742AF1C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 w:firstLine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74448C6D" w14:textId="78BF85A3" w:rsidR="00FE1E2E" w:rsidRPr="00F53688" w:rsidRDefault="007E6418" w:rsidP="00FE1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(23</w:t>
            </w:r>
            <w:r w:rsidR="00FE1E2E" w:rsidRPr="00F5368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CC27D7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721087F" w14:textId="60246D64" w:rsidR="00FE1E2E" w:rsidRPr="00F53688" w:rsidRDefault="00B86326" w:rsidP="00FE1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4FBC1D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2F0856B" w14:textId="13DFBCC3" w:rsidR="00FE1E2E" w:rsidRPr="00F53688" w:rsidRDefault="00B86326" w:rsidP="00FE1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3B2E64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96F87F9" w14:textId="155B4248" w:rsidR="00FE1E2E" w:rsidRPr="00F53688" w:rsidRDefault="00B86326" w:rsidP="00FE1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(19)</w:t>
            </w:r>
          </w:p>
        </w:tc>
      </w:tr>
      <w:tr w:rsidR="00FE1E2E" w:rsidRPr="00F53688" w14:paraId="7A8BA3A5" w14:textId="77777777" w:rsidTr="00FE70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74932FC1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 w:firstLine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9C0516" w14:textId="71EFFD96" w:rsidR="00FE1E2E" w:rsidRPr="00F53688" w:rsidRDefault="007E6418" w:rsidP="00FE1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(227</w:t>
            </w:r>
            <w:r w:rsidR="00FE1E2E"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7BEE23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BAA0E" w14:textId="70858BCA" w:rsidR="00FE1E2E" w:rsidRPr="00F53688" w:rsidRDefault="00B86326" w:rsidP="00FE1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679FF1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6FDDFB" w14:textId="09594A14" w:rsidR="00FE1E2E" w:rsidRPr="00F53688" w:rsidRDefault="00B86326" w:rsidP="00FE1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A3C2B9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71F332" w14:textId="690A84D1" w:rsidR="00FE1E2E" w:rsidRPr="00F53688" w:rsidRDefault="00B86326" w:rsidP="00FE1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(200)</w:t>
            </w:r>
          </w:p>
        </w:tc>
      </w:tr>
      <w:tr w:rsidR="00FE1E2E" w:rsidRPr="00F53688" w14:paraId="001F3BDD" w14:textId="77777777" w:rsidTr="00FE70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5A11F304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 w:firstLine="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A4C6E0" w14:textId="4F586E57" w:rsidR="00FE1E2E" w:rsidRPr="00F53688" w:rsidRDefault="007E6418" w:rsidP="00FE1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6E8B31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DEAE8A" w14:textId="4E50A4E4" w:rsidR="00FE1E2E" w:rsidRPr="00F53688" w:rsidRDefault="00B86326" w:rsidP="00FE1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DAD8DF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BEBCDA" w14:textId="417B8E73" w:rsidR="00FE1E2E" w:rsidRPr="00F53688" w:rsidRDefault="00B86326" w:rsidP="00FE1E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5FC8DE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A9C60B" w14:textId="53963CC3" w:rsidR="00FE1E2E" w:rsidRPr="00F53688" w:rsidRDefault="00B86326" w:rsidP="00FE1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592</w:t>
            </w:r>
          </w:p>
        </w:tc>
      </w:tr>
      <w:tr w:rsidR="00820234" w:rsidRPr="00F53688" w14:paraId="4FA8A5A1" w14:textId="77777777" w:rsidTr="00FE7016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494832AD" w14:textId="77777777" w:rsidR="00820234" w:rsidRPr="00F53688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71CCE2D3" w14:textId="77777777" w:rsidR="00820234" w:rsidRPr="00F53688" w:rsidRDefault="00820234" w:rsidP="00F140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26A7EB" w14:textId="77777777" w:rsidR="00820234" w:rsidRPr="00F53688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5204D888" w14:textId="77777777" w:rsidR="00820234" w:rsidRPr="00F53688" w:rsidRDefault="00820234" w:rsidP="00F140F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F3C468" w14:textId="77777777" w:rsidR="00820234" w:rsidRPr="00F53688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08C28BF2" w14:textId="77777777" w:rsidR="00820234" w:rsidRPr="00F53688" w:rsidRDefault="00820234" w:rsidP="00F140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7F854D" w14:textId="77777777" w:rsidR="00820234" w:rsidRPr="00F53688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929B243" w14:textId="77777777" w:rsidR="00820234" w:rsidRPr="00F53688" w:rsidRDefault="00820234" w:rsidP="00F140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13E703E8" w14:textId="77777777" w:rsidR="00820234" w:rsidRPr="00F53688" w:rsidRDefault="00820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F53688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260"/>
      </w:tblGrid>
      <w:tr w:rsidR="00524377" w:rsidRPr="00F53688" w14:paraId="0895F614" w14:textId="77777777" w:rsidTr="004610DD">
        <w:trPr>
          <w:tblHeader/>
        </w:trPr>
        <w:tc>
          <w:tcPr>
            <w:tcW w:w="3060" w:type="dxa"/>
            <w:tcBorders>
              <w:top w:val="nil"/>
              <w:left w:val="nil"/>
              <w:right w:val="nil"/>
            </w:tcBorders>
          </w:tcPr>
          <w:p w14:paraId="208D9CC5" w14:textId="77777777" w:rsidR="00524377" w:rsidRPr="00F53688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3C401F6" w14:textId="77777777" w:rsidR="00524377" w:rsidRPr="00F53688" w:rsidRDefault="00524377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18C36C0" w14:textId="77777777" w:rsidR="00524377" w:rsidRPr="00F53688" w:rsidRDefault="00524377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</w:tcPr>
          <w:p w14:paraId="3B1D2B4F" w14:textId="77777777" w:rsidR="00524377" w:rsidRPr="00F53688" w:rsidRDefault="00524377" w:rsidP="002B0C93">
            <w:pPr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133B15" w14:textId="77777777" w:rsidR="00524377" w:rsidRPr="00F53688" w:rsidRDefault="00524377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1CE761D" w14:textId="77777777" w:rsidR="00524377" w:rsidRPr="00F53688" w:rsidRDefault="00524377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24377" w:rsidRPr="00F53688" w14:paraId="1010BC03" w14:textId="77777777" w:rsidTr="004610DD">
        <w:trPr>
          <w:tblHeader/>
        </w:trPr>
        <w:tc>
          <w:tcPr>
            <w:tcW w:w="3060" w:type="dxa"/>
            <w:tcBorders>
              <w:top w:val="nil"/>
              <w:left w:val="nil"/>
              <w:right w:val="nil"/>
            </w:tcBorders>
          </w:tcPr>
          <w:p w14:paraId="7C0E11F0" w14:textId="77777777" w:rsidR="00524377" w:rsidRPr="00F53688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2D318A0" w14:textId="77777777" w:rsidR="00524377" w:rsidRPr="00F53688" w:rsidRDefault="00524377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7649674" w14:textId="77777777" w:rsidR="00524377" w:rsidRPr="00F53688" w:rsidRDefault="00524377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CC24C" w14:textId="77777777" w:rsidR="00524377" w:rsidRPr="00F53688" w:rsidRDefault="00524377" w:rsidP="002B0C93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บันทึกเป็น (รายจ่าย)/รายได้ ใน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E6B581" w14:textId="77777777" w:rsidR="00524377" w:rsidRPr="00F53688" w:rsidRDefault="00524377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6CDCBD0" w14:textId="77777777" w:rsidR="00524377" w:rsidRPr="00F53688" w:rsidRDefault="00524377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24377" w:rsidRPr="00F53688" w14:paraId="3A3422C8" w14:textId="77777777" w:rsidTr="004610DD">
        <w:trPr>
          <w:tblHeader/>
        </w:trPr>
        <w:tc>
          <w:tcPr>
            <w:tcW w:w="3060" w:type="dxa"/>
            <w:tcBorders>
              <w:top w:val="nil"/>
              <w:left w:val="nil"/>
              <w:right w:val="nil"/>
            </w:tcBorders>
          </w:tcPr>
          <w:p w14:paraId="6D098392" w14:textId="77777777" w:rsidR="00524377" w:rsidRPr="00F53688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10978FE" w14:textId="77777777" w:rsidR="00524377" w:rsidRPr="00F53688" w:rsidRDefault="00524377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7372FB" w14:textId="77777777" w:rsidR="00524377" w:rsidRPr="00F53688" w:rsidRDefault="00524377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F0EBE54" w14:textId="77777777" w:rsidR="00524377" w:rsidRPr="00F53688" w:rsidRDefault="00524377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A890BA" w14:textId="77777777" w:rsidR="00524377" w:rsidRPr="00F53688" w:rsidRDefault="00524377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4C52549" w14:textId="77777777" w:rsidR="00524377" w:rsidRPr="00F53688" w:rsidRDefault="00524377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524377" w:rsidRPr="00F53688" w14:paraId="6AE651E3" w14:textId="77777777" w:rsidTr="004610DD">
        <w:trPr>
          <w:tblHeader/>
        </w:trPr>
        <w:tc>
          <w:tcPr>
            <w:tcW w:w="3060" w:type="dxa"/>
            <w:tcBorders>
              <w:top w:val="nil"/>
              <w:left w:val="nil"/>
              <w:right w:val="nil"/>
            </w:tcBorders>
          </w:tcPr>
          <w:p w14:paraId="7D273482" w14:textId="77777777" w:rsidR="00524377" w:rsidRPr="00F53688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41667F8" w14:textId="1B6D5540" w:rsidR="00524377" w:rsidRPr="00F53688" w:rsidRDefault="007F0795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524377" w:rsidRPr="00F5368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9F81F7" w14:textId="77777777" w:rsidR="00524377" w:rsidRPr="00F53688" w:rsidRDefault="00524377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449B7A5" w14:textId="77777777" w:rsidR="00524377" w:rsidRPr="00F53688" w:rsidRDefault="00524377" w:rsidP="004648BF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1729C0" w14:textId="77777777" w:rsidR="00524377" w:rsidRPr="00F53688" w:rsidRDefault="00524377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  <w:tcBorders>
              <w:left w:val="nil"/>
              <w:right w:val="nil"/>
            </w:tcBorders>
          </w:tcPr>
          <w:p w14:paraId="42A9B1C5" w14:textId="77777777" w:rsidR="00524377" w:rsidRPr="00F53688" w:rsidRDefault="00524377" w:rsidP="00DB49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F53688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ของ</w:t>
            </w:r>
          </w:p>
          <w:p w14:paraId="0315B8B3" w14:textId="77777777" w:rsidR="00524377" w:rsidRPr="00F53688" w:rsidRDefault="00524377" w:rsidP="00DB49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5B4E3E" w14:textId="77777777" w:rsidR="00524377" w:rsidRPr="00F53688" w:rsidRDefault="00524377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0D5889B" w14:textId="094BA93D" w:rsidR="00524377" w:rsidRPr="00F53688" w:rsidRDefault="007F0795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524377"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24377" w:rsidRPr="00F53688" w14:paraId="386260F2" w14:textId="77777777" w:rsidTr="004610DD">
        <w:trPr>
          <w:tblHeader/>
        </w:trPr>
        <w:tc>
          <w:tcPr>
            <w:tcW w:w="3060" w:type="dxa"/>
            <w:tcBorders>
              <w:top w:val="nil"/>
              <w:left w:val="nil"/>
              <w:right w:val="nil"/>
            </w:tcBorders>
          </w:tcPr>
          <w:p w14:paraId="20E0586B" w14:textId="77777777" w:rsidR="00524377" w:rsidRPr="00F53688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9ACCA86" w14:textId="257AF9BD" w:rsidR="00524377" w:rsidRPr="00F53688" w:rsidRDefault="007F0795" w:rsidP="00DB49F6">
            <w:pPr>
              <w:pStyle w:val="30"/>
              <w:tabs>
                <w:tab w:val="clear" w:pos="360"/>
                <w:tab w:val="clear" w:pos="720"/>
                <w:tab w:val="left" w:pos="774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FE1E2E"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E265B9" w14:textId="77777777" w:rsidR="00524377" w:rsidRPr="00F53688" w:rsidRDefault="00524377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C654B64" w14:textId="030053C6" w:rsidR="00524377" w:rsidRPr="00F53688" w:rsidRDefault="00524377" w:rsidP="006521ED">
            <w:pPr>
              <w:tabs>
                <w:tab w:val="clear" w:pos="907"/>
                <w:tab w:val="left" w:pos="1125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(หมายเหตุ </w:t>
            </w:r>
            <w:r w:rsidR="007F0795" w:rsidRPr="00F53688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  <w:r w:rsidR="006521ED" w:rsidRPr="00F53688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0A055C" w14:textId="77777777" w:rsidR="00524377" w:rsidRPr="00F53688" w:rsidRDefault="00524377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/>
            <w:tcBorders>
              <w:left w:val="nil"/>
              <w:right w:val="nil"/>
            </w:tcBorders>
          </w:tcPr>
          <w:p w14:paraId="0C7C5F96" w14:textId="77777777" w:rsidR="00524377" w:rsidRPr="00F53688" w:rsidRDefault="00524377" w:rsidP="00AF6226">
            <w:pPr>
              <w:pStyle w:val="Header"/>
              <w:tabs>
                <w:tab w:val="left" w:pos="612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6BA3B5" w14:textId="77777777" w:rsidR="00524377" w:rsidRPr="00F53688" w:rsidRDefault="00524377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E7422A8" w14:textId="3BDD629E" w:rsidR="00524377" w:rsidRPr="00F53688" w:rsidRDefault="00FE1E2E" w:rsidP="00AF6226">
            <w:pPr>
              <w:pStyle w:val="30"/>
              <w:tabs>
                <w:tab w:val="clear" w:pos="360"/>
                <w:tab w:val="clear" w:pos="720"/>
                <w:tab w:val="left" w:pos="774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2560</w:t>
            </w:r>
          </w:p>
        </w:tc>
      </w:tr>
      <w:tr w:rsidR="00524377" w:rsidRPr="00F53688" w14:paraId="1AE0A829" w14:textId="77777777" w:rsidTr="004610D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2DFC8E" w14:textId="77777777" w:rsidR="00524377" w:rsidRPr="00F53688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C3EA8DB" w14:textId="77777777" w:rsidR="00524377" w:rsidRPr="00F53688" w:rsidRDefault="00524377" w:rsidP="001B2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4377" w:rsidRPr="00F53688" w14:paraId="2D72AE3F" w14:textId="77777777" w:rsidTr="004610D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79FF520" w14:textId="77777777" w:rsidR="00524377" w:rsidRPr="00F53688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E8BAA5D" w14:textId="77777777" w:rsidR="00524377" w:rsidRPr="00F53688" w:rsidRDefault="00524377" w:rsidP="00F91C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136E2E" w14:textId="77777777" w:rsidR="00524377" w:rsidRPr="00F53688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7769D9F" w14:textId="77777777" w:rsidR="00524377" w:rsidRPr="00F53688" w:rsidRDefault="00524377" w:rsidP="00AF622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89BE78" w14:textId="77777777" w:rsidR="00524377" w:rsidRPr="00F53688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B5CD60A" w14:textId="77777777" w:rsidR="00524377" w:rsidRPr="00F53688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8C0C4E" w14:textId="77777777" w:rsidR="00524377" w:rsidRPr="00F53688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C101E6" w14:textId="77777777" w:rsidR="00524377" w:rsidRPr="00F53688" w:rsidRDefault="00524377" w:rsidP="00AF6226">
            <w:pPr>
              <w:pStyle w:val="acctfourfigures"/>
              <w:tabs>
                <w:tab w:val="clear" w:pos="765"/>
                <w:tab w:val="decimal" w:pos="1051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E1E2E" w:rsidRPr="00F53688" w14:paraId="7608DB0A" w14:textId="77777777" w:rsidTr="004610D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3936AA0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96E3764" w14:textId="76905168" w:rsidR="00FE1E2E" w:rsidRPr="00F53688" w:rsidRDefault="00FE1E2E" w:rsidP="00FE1E2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7E6418" w:rsidRPr="00F5368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4FEB2B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8FDA36B" w14:textId="223BB9F4" w:rsidR="00FE1E2E" w:rsidRPr="00F53688" w:rsidRDefault="007E6418" w:rsidP="00FE1E2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(36</w:t>
            </w:r>
            <w:r w:rsidR="00FE1E2E" w:rsidRPr="00F5368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730EB2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A079FCC" w14:textId="4E488C1B" w:rsidR="00FE1E2E" w:rsidRPr="00F53688" w:rsidRDefault="007E6418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8A4CD8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1B2DE58" w14:textId="1C8A307E" w:rsidR="00FE1E2E" w:rsidRPr="00F53688" w:rsidRDefault="007E6418" w:rsidP="00FE1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</w:tr>
      <w:tr w:rsidR="00FE1E2E" w:rsidRPr="00F53688" w14:paraId="1CFF573A" w14:textId="77777777" w:rsidTr="004610D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CC7FF40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F981464" w14:textId="6809B0EB" w:rsidR="00FE1E2E" w:rsidRPr="00F53688" w:rsidRDefault="00FE1E2E" w:rsidP="00FE1E2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530782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453F57F" w14:textId="56D52733" w:rsidR="00FE1E2E" w:rsidRPr="00F53688" w:rsidRDefault="00FE1E2E" w:rsidP="00FE1E2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FDD8EF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C7833D2" w14:textId="4A4DA4B8" w:rsidR="00FE1E2E" w:rsidRPr="00F53688" w:rsidRDefault="00FE1E2E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68E7D1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91FF64" w14:textId="1FB514D7" w:rsidR="00FE1E2E" w:rsidRPr="00F53688" w:rsidRDefault="00FE1E2E" w:rsidP="00FE1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E6418" w:rsidRPr="00F53688" w14:paraId="715D61F9" w14:textId="77777777" w:rsidTr="004610D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59A15FB" w14:textId="268471B7" w:rsidR="007E6418" w:rsidRPr="00F53688" w:rsidRDefault="007E6418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349FD93" w14:textId="420B2E74" w:rsidR="007E6418" w:rsidRPr="00F53688" w:rsidRDefault="007E6418" w:rsidP="00FE1E2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91BD80" w14:textId="77777777" w:rsidR="007E6418" w:rsidRPr="00F53688" w:rsidRDefault="007E6418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A1FD42E" w14:textId="68597F42" w:rsidR="007E6418" w:rsidRPr="00F53688" w:rsidRDefault="007E6418" w:rsidP="00FE1E2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1BCC23" w14:textId="77777777" w:rsidR="007E6418" w:rsidRPr="00F53688" w:rsidRDefault="007E6418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F735C58" w14:textId="5033C8D7" w:rsidR="007E6418" w:rsidRPr="00F53688" w:rsidRDefault="007E6418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AA58BC" w14:textId="77777777" w:rsidR="007E6418" w:rsidRPr="00F53688" w:rsidRDefault="007E6418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D1B0A0C" w14:textId="7C73058C" w:rsidR="007E6418" w:rsidRPr="00F53688" w:rsidRDefault="007E6418" w:rsidP="00FE1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FE1E2E" w:rsidRPr="00F53688" w14:paraId="2A99DFF7" w14:textId="77777777" w:rsidTr="004610D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5E73120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546847" w14:textId="2769C871" w:rsidR="00FE1E2E" w:rsidRPr="00F53688" w:rsidRDefault="00FE1E2E" w:rsidP="00FE1E2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E6418"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31227E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05062D" w14:textId="186FB677" w:rsidR="00FE1E2E" w:rsidRPr="00F53688" w:rsidRDefault="007E6418" w:rsidP="00FE1E2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</w:t>
            </w:r>
            <w:r w:rsidR="00FE1E2E"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CADFDB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FA74C7" w14:textId="76E9C761" w:rsidR="00FE1E2E" w:rsidRPr="00F53688" w:rsidRDefault="007E6418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5ED42E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FECA0B" w14:textId="088412B1" w:rsidR="00FE1E2E" w:rsidRPr="00F53688" w:rsidRDefault="008026A9" w:rsidP="00FE1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="007E6418"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524377" w:rsidRPr="00F53688" w14:paraId="1393B249" w14:textId="77777777" w:rsidTr="004610D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C31C3A5" w14:textId="77777777" w:rsidR="00524377" w:rsidRPr="00F53688" w:rsidRDefault="00524377" w:rsidP="00D91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C2B84A1" w14:textId="77777777" w:rsidR="00524377" w:rsidRPr="00F53688" w:rsidRDefault="00524377" w:rsidP="006828C0">
            <w:pPr>
              <w:pStyle w:val="acctfourfigures"/>
              <w:tabs>
                <w:tab w:val="clear" w:pos="765"/>
                <w:tab w:val="decimal" w:pos="972"/>
                <w:tab w:val="decimal" w:pos="1062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8BFFB6" w14:textId="77777777" w:rsidR="00524377" w:rsidRPr="00F53688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1DDC02F" w14:textId="77777777" w:rsidR="00524377" w:rsidRPr="00F53688" w:rsidRDefault="00524377" w:rsidP="00F91C2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22A777" w14:textId="77777777" w:rsidR="00524377" w:rsidRPr="00F53688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37F3249" w14:textId="77777777" w:rsidR="00524377" w:rsidRPr="00F53688" w:rsidRDefault="00524377" w:rsidP="008B00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B8DAE2" w14:textId="77777777" w:rsidR="00524377" w:rsidRPr="00F53688" w:rsidRDefault="00524377" w:rsidP="008B0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B1EB11" w14:textId="77777777" w:rsidR="00524377" w:rsidRPr="00F53688" w:rsidRDefault="00524377" w:rsidP="006828C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24377" w:rsidRPr="00F53688" w14:paraId="13CBF885" w14:textId="77777777" w:rsidTr="004610D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42B5C75" w14:textId="77777777" w:rsidR="00524377" w:rsidRPr="00F53688" w:rsidRDefault="00524377" w:rsidP="00AF6226">
            <w:pPr>
              <w:tabs>
                <w:tab w:val="clear" w:pos="28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E86C85A" w14:textId="77777777" w:rsidR="00524377" w:rsidRPr="00F53688" w:rsidRDefault="00524377" w:rsidP="006828C0">
            <w:pPr>
              <w:pStyle w:val="acctfourfigures"/>
              <w:tabs>
                <w:tab w:val="clear" w:pos="765"/>
                <w:tab w:val="decimal" w:pos="972"/>
                <w:tab w:val="decimal" w:pos="1062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0E1FE" w14:textId="77777777" w:rsidR="00524377" w:rsidRPr="00F53688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9AA70B8" w14:textId="77777777" w:rsidR="00524377" w:rsidRPr="00F53688" w:rsidRDefault="00524377" w:rsidP="00F91C2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B2F319" w14:textId="77777777" w:rsidR="00524377" w:rsidRPr="00F53688" w:rsidRDefault="00524377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E24DF05" w14:textId="77777777" w:rsidR="00524377" w:rsidRPr="00F53688" w:rsidRDefault="00524377" w:rsidP="008B005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8CB3F5" w14:textId="77777777" w:rsidR="00524377" w:rsidRPr="00F53688" w:rsidRDefault="00524377" w:rsidP="008B0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E0A2A3" w14:textId="77777777" w:rsidR="00524377" w:rsidRPr="00F53688" w:rsidRDefault="00524377" w:rsidP="006828C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1E2E" w:rsidRPr="00F53688" w14:paraId="616BEE38" w14:textId="77777777" w:rsidTr="004610D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09CDBA" w14:textId="77777777" w:rsidR="00FE1E2E" w:rsidRPr="00F53688" w:rsidRDefault="00FE1E2E" w:rsidP="00FE1E2E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A261004" w14:textId="6CEE0FCF" w:rsidR="00FE1E2E" w:rsidRPr="00F53688" w:rsidRDefault="00FE1E2E" w:rsidP="00FE1E2E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(211)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41532E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220CA93" w14:textId="03E15FAE" w:rsidR="00FE1E2E" w:rsidRPr="00F53688" w:rsidRDefault="00FE1E2E" w:rsidP="00FE1E2E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085274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D4FF8F2" w14:textId="782043D7" w:rsidR="00FE1E2E" w:rsidRPr="00F53688" w:rsidRDefault="00FE1E2E" w:rsidP="00FE1E2E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8"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0E165C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77C94F9" w14:textId="08D780B3" w:rsidR="00FE1E2E" w:rsidRPr="00F53688" w:rsidRDefault="00FE1E2E" w:rsidP="00FE1E2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(204)</w:t>
            </w:r>
          </w:p>
        </w:tc>
      </w:tr>
      <w:tr w:rsidR="00FE1E2E" w:rsidRPr="00F53688" w14:paraId="13B70350" w14:textId="77777777" w:rsidTr="004610D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49ECB6A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AEE58A7" w14:textId="25BA830E" w:rsidR="00FE1E2E" w:rsidRPr="00F53688" w:rsidRDefault="007E6418" w:rsidP="00FE1E2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(23</w:t>
            </w:r>
            <w:r w:rsidR="00FE1E2E" w:rsidRPr="00F5368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CBF2E3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F319761" w14:textId="4213E68F" w:rsidR="00FE1E2E" w:rsidRPr="00F53688" w:rsidRDefault="007E6418" w:rsidP="00FE1E2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891E75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3624D83" w14:textId="7FD50A3C" w:rsidR="00FE1E2E" w:rsidRPr="00F53688" w:rsidRDefault="00FE1E2E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4480B8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80ADC6D" w14:textId="0BAF2D6F" w:rsidR="00FE1E2E" w:rsidRPr="00F53688" w:rsidRDefault="007E6418" w:rsidP="00FE1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(23</w:t>
            </w:r>
            <w:r w:rsidR="00FE1E2E" w:rsidRPr="00F5368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E1E2E" w:rsidRPr="00F53688" w14:paraId="6845FAB6" w14:textId="77777777" w:rsidTr="004610D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F06D300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D99704" w14:textId="02EA6C2A" w:rsidR="00FE1E2E" w:rsidRPr="00F53688" w:rsidRDefault="007E6418" w:rsidP="00FE1E2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(234</w:t>
            </w:r>
            <w:r w:rsidR="00FE1E2E"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D836391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FC044" w14:textId="39EFA26F" w:rsidR="00FE1E2E" w:rsidRPr="00F53688" w:rsidRDefault="007E6418" w:rsidP="00FE1E2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CFBDA8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B9E6B" w14:textId="69FAC5BF" w:rsidR="00FE1E2E" w:rsidRPr="00F53688" w:rsidRDefault="00FE1E2E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E90DD1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C3E572" w14:textId="666ADB28" w:rsidR="00FE1E2E" w:rsidRPr="00F53688" w:rsidRDefault="007E6418" w:rsidP="00FE1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(227</w:t>
            </w:r>
            <w:r w:rsidR="00FE1E2E"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FE1E2E" w:rsidRPr="00F53688" w14:paraId="13880915" w14:textId="77777777" w:rsidTr="004610D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FB01013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65A1B1" w14:textId="31859BDF" w:rsidR="00FE1E2E" w:rsidRPr="00F53688" w:rsidRDefault="00FE1E2E" w:rsidP="00FE1E2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7E6418"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F8AF48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94EE6" w14:textId="184259D7" w:rsidR="00FE1E2E" w:rsidRPr="00F53688" w:rsidRDefault="007E6418" w:rsidP="00FE1E2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</w:t>
            </w:r>
            <w:r w:rsidR="00FE1E2E"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04AB71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31D862" w14:textId="34437BCC" w:rsidR="00FE1E2E" w:rsidRPr="00F53688" w:rsidRDefault="007E6418" w:rsidP="00FE1E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46E245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635387" w14:textId="5CD61A98" w:rsidR="00FE1E2E" w:rsidRPr="00F53688" w:rsidRDefault="007E6418" w:rsidP="00FE1E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</w:p>
        </w:tc>
      </w:tr>
    </w:tbl>
    <w:p w14:paraId="64D13674" w14:textId="77777777" w:rsidR="00DE151E" w:rsidRPr="00F53688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922F973" w14:textId="77777777" w:rsidR="00DE151E" w:rsidRPr="00F53688" w:rsidRDefault="00DE151E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p w14:paraId="5DC88D89" w14:textId="77777777" w:rsidR="00861302" w:rsidRPr="00F53688" w:rsidRDefault="00861302" w:rsidP="00AF6226">
      <w:pPr>
        <w:spacing w:line="240" w:lineRule="auto"/>
        <w:rPr>
          <w:rFonts w:ascii="Angsana New" w:hAnsi="Angsana New"/>
          <w:sz w:val="30"/>
          <w:szCs w:val="30"/>
        </w:rPr>
      </w:pPr>
    </w:p>
    <w:p w14:paraId="71EABC06" w14:textId="77777777" w:rsidR="00861302" w:rsidRPr="00F53688" w:rsidRDefault="00861302" w:rsidP="00AF6226">
      <w:pPr>
        <w:spacing w:line="240" w:lineRule="auto"/>
        <w:rPr>
          <w:rFonts w:ascii="Angsana New" w:hAnsi="Angsana New"/>
          <w:sz w:val="30"/>
          <w:szCs w:val="30"/>
        </w:rPr>
      </w:pPr>
    </w:p>
    <w:p w14:paraId="553C2AAA" w14:textId="77777777" w:rsidR="00861302" w:rsidRPr="00F53688" w:rsidRDefault="00861302" w:rsidP="00AF6226">
      <w:pPr>
        <w:spacing w:line="240" w:lineRule="auto"/>
        <w:rPr>
          <w:rFonts w:ascii="Angsana New" w:hAnsi="Angsana New"/>
          <w:sz w:val="30"/>
          <w:szCs w:val="30"/>
        </w:rPr>
      </w:pPr>
    </w:p>
    <w:p w14:paraId="003D9899" w14:textId="77777777" w:rsidR="00861302" w:rsidRPr="00F53688" w:rsidRDefault="00861302" w:rsidP="00AF6226">
      <w:pPr>
        <w:spacing w:line="240" w:lineRule="auto"/>
        <w:rPr>
          <w:rFonts w:ascii="Angsana New" w:hAnsi="Angsana New"/>
          <w:sz w:val="30"/>
          <w:szCs w:val="30"/>
        </w:rPr>
      </w:pPr>
    </w:p>
    <w:p w14:paraId="5613DB14" w14:textId="77777777" w:rsidR="00DE151E" w:rsidRPr="00F53688" w:rsidRDefault="00DE151E" w:rsidP="00AF6226">
      <w:pPr>
        <w:spacing w:line="240" w:lineRule="auto"/>
        <w:rPr>
          <w:rFonts w:ascii="Angsana New" w:hAnsi="Angsana New"/>
          <w:sz w:val="10"/>
          <w:szCs w:val="10"/>
        </w:rPr>
      </w:pPr>
      <w:r w:rsidRPr="00F53688">
        <w:rPr>
          <w:rFonts w:ascii="Angsana New" w:hAnsi="Angsana New"/>
          <w:sz w:val="30"/>
          <w:szCs w:val="30"/>
        </w:rPr>
        <w:br w:type="page"/>
      </w: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36"/>
        <w:gridCol w:w="34"/>
        <w:gridCol w:w="1224"/>
      </w:tblGrid>
      <w:tr w:rsidR="00DE151E" w:rsidRPr="00F53688" w14:paraId="7CB58D89" w14:textId="77777777" w:rsidTr="004610DD">
        <w:trPr>
          <w:cantSplit/>
          <w:tblHeader/>
        </w:trPr>
        <w:tc>
          <w:tcPr>
            <w:tcW w:w="3510" w:type="dxa"/>
          </w:tcPr>
          <w:p w14:paraId="52C882A1" w14:textId="77777777" w:rsidR="00DE151E" w:rsidRPr="00F53688" w:rsidRDefault="00DE151E" w:rsidP="00AF6226">
            <w:pPr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814" w:type="dxa"/>
            <w:gridSpan w:val="8"/>
          </w:tcPr>
          <w:p w14:paraId="71484615" w14:textId="77777777" w:rsidR="00DE151E" w:rsidRPr="00F53688" w:rsidRDefault="00DE151E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DE151E" w:rsidRPr="00F53688" w14:paraId="474A4E67" w14:textId="77777777" w:rsidTr="004610DD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5C03AEFD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45D013F" w14:textId="77777777" w:rsidR="00DE151E" w:rsidRPr="00F53688" w:rsidRDefault="00DE151E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057F7D" w14:textId="77777777" w:rsidR="00DE151E" w:rsidRPr="00F53688" w:rsidRDefault="00DE151E" w:rsidP="00AF622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8C1B1" w14:textId="77777777" w:rsidR="00DE151E" w:rsidRPr="00F53688" w:rsidRDefault="00DE151E" w:rsidP="00AF622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บันทึกเป็น (รายจ่าย</w:t>
            </w:r>
            <w:r w:rsidRPr="00F53688">
              <w:rPr>
                <w:rFonts w:ascii="Angsana New" w:hAnsi="Angsana New"/>
                <w:sz w:val="30"/>
                <w:szCs w:val="30"/>
              </w:rPr>
              <w:t>)/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รายได้ ใน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22B70A2" w14:textId="77777777" w:rsidR="00DE151E" w:rsidRPr="00F53688" w:rsidRDefault="00DE151E" w:rsidP="00AF622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right w:val="nil"/>
            </w:tcBorders>
          </w:tcPr>
          <w:p w14:paraId="578C9559" w14:textId="77777777" w:rsidR="00DE151E" w:rsidRPr="00F53688" w:rsidRDefault="00DE151E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E151E" w:rsidRPr="00F53688" w14:paraId="50211D81" w14:textId="77777777" w:rsidTr="004610DD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08AE9273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C34EEC4" w14:textId="77777777" w:rsidR="00DE151E" w:rsidRPr="00F53688" w:rsidRDefault="00DE151E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B89665" w14:textId="77777777" w:rsidR="00DE151E" w:rsidRPr="00F53688" w:rsidRDefault="00DE151E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56E5538" w14:textId="77777777" w:rsidR="00DE151E" w:rsidRPr="00F53688" w:rsidRDefault="00DE151E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C8057B" w14:textId="77777777" w:rsidR="00DE151E" w:rsidRPr="00F53688" w:rsidRDefault="00DE151E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8872C1B" w14:textId="77777777" w:rsidR="00DE151E" w:rsidRPr="00F53688" w:rsidRDefault="00DE151E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4B3DB48" w14:textId="77777777" w:rsidR="00DE151E" w:rsidRPr="00F53688" w:rsidRDefault="00DE151E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right w:val="nil"/>
            </w:tcBorders>
          </w:tcPr>
          <w:p w14:paraId="02F019F9" w14:textId="77777777" w:rsidR="00DE151E" w:rsidRPr="00F53688" w:rsidRDefault="00DE151E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DE151E" w:rsidRPr="00F53688" w14:paraId="00C681C6" w14:textId="77777777" w:rsidTr="004610DD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2175B29D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B51E5DC" w14:textId="31875998" w:rsidR="00DE151E" w:rsidRPr="00F53688" w:rsidRDefault="007F0795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E151E" w:rsidRPr="00F5368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EC04EF" w14:textId="77777777" w:rsidR="00DE151E" w:rsidRPr="00F53688" w:rsidRDefault="00DE151E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C8620C3" w14:textId="77777777" w:rsidR="00DE151E" w:rsidRPr="00F53688" w:rsidRDefault="00713FFA" w:rsidP="00AF6226">
            <w:pPr>
              <w:tabs>
                <w:tab w:val="clear" w:pos="907"/>
                <w:tab w:val="left" w:pos="1125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A3ADCF" w14:textId="77777777" w:rsidR="00DE151E" w:rsidRPr="00F53688" w:rsidRDefault="00DE151E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24FB74B" w14:textId="77777777" w:rsidR="00DE151E" w:rsidRPr="00F53688" w:rsidRDefault="00DE151E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F53688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ของ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7376A9A" w14:textId="77777777" w:rsidR="00DE151E" w:rsidRPr="00F53688" w:rsidRDefault="00DE151E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right w:val="nil"/>
            </w:tcBorders>
          </w:tcPr>
          <w:p w14:paraId="44014BD2" w14:textId="17E3F0FB" w:rsidR="00DE151E" w:rsidRPr="00F53688" w:rsidRDefault="007F0795" w:rsidP="00AF622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DE151E"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E151E" w:rsidRPr="00F53688" w14:paraId="2D333009" w14:textId="77777777" w:rsidTr="004610DD">
        <w:trPr>
          <w:tblHeader/>
        </w:trPr>
        <w:tc>
          <w:tcPr>
            <w:tcW w:w="3510" w:type="dxa"/>
            <w:tcBorders>
              <w:top w:val="nil"/>
              <w:left w:val="nil"/>
              <w:right w:val="nil"/>
            </w:tcBorders>
          </w:tcPr>
          <w:p w14:paraId="5A6D2B2C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91E1133" w14:textId="06D3FB9E" w:rsidR="00DE151E" w:rsidRPr="00F53688" w:rsidRDefault="007F0795" w:rsidP="00AF6226">
            <w:pPr>
              <w:pStyle w:val="30"/>
              <w:tabs>
                <w:tab w:val="clear" w:pos="360"/>
                <w:tab w:val="clear" w:pos="720"/>
                <w:tab w:val="left" w:pos="774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FE1E2E"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186AB25" w14:textId="77777777" w:rsidR="00DE151E" w:rsidRPr="00F53688" w:rsidRDefault="00DE151E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6606736" w14:textId="0C7C0183" w:rsidR="00DE151E" w:rsidRPr="00F53688" w:rsidRDefault="00DE151E" w:rsidP="00E031C9">
            <w:pPr>
              <w:tabs>
                <w:tab w:val="clear" w:pos="907"/>
                <w:tab w:val="left" w:pos="1125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7F0795" w:rsidRPr="00F53688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  <w:r w:rsidR="00E031C9" w:rsidRPr="00F53688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644202" w14:textId="77777777" w:rsidR="00DE151E" w:rsidRPr="00F53688" w:rsidRDefault="00DE151E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0451F55" w14:textId="77777777" w:rsidR="00DE151E" w:rsidRPr="00F53688" w:rsidRDefault="00DE151E" w:rsidP="00AF6226">
            <w:pPr>
              <w:pStyle w:val="Header"/>
              <w:tabs>
                <w:tab w:val="left" w:pos="612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6CFBE84" w14:textId="77777777" w:rsidR="00DE151E" w:rsidRPr="00F53688" w:rsidRDefault="00DE151E" w:rsidP="00AF622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right w:val="nil"/>
            </w:tcBorders>
          </w:tcPr>
          <w:p w14:paraId="4ACCC876" w14:textId="7EC35D49" w:rsidR="00DE151E" w:rsidRPr="00F53688" w:rsidRDefault="007F0795" w:rsidP="00AF6226">
            <w:pPr>
              <w:pStyle w:val="30"/>
              <w:tabs>
                <w:tab w:val="clear" w:pos="360"/>
                <w:tab w:val="clear" w:pos="720"/>
                <w:tab w:val="left" w:pos="774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FE1E2E"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DE151E" w:rsidRPr="00F53688" w14:paraId="39BAC550" w14:textId="77777777" w:rsidTr="004610DD">
        <w:trPr>
          <w:cantSplit/>
          <w:tblHeader/>
        </w:trPr>
        <w:tc>
          <w:tcPr>
            <w:tcW w:w="3510" w:type="dxa"/>
          </w:tcPr>
          <w:p w14:paraId="1FC68298" w14:textId="77777777" w:rsidR="00DE151E" w:rsidRPr="00F53688" w:rsidRDefault="00DE151E" w:rsidP="00AF6226">
            <w:pPr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4" w:type="dxa"/>
            <w:gridSpan w:val="8"/>
          </w:tcPr>
          <w:p w14:paraId="1D8CB2F9" w14:textId="77777777" w:rsidR="00DE151E" w:rsidRPr="00F53688" w:rsidRDefault="00DE151E" w:rsidP="00AF6226">
            <w:pPr>
              <w:pStyle w:val="30"/>
              <w:tabs>
                <w:tab w:val="clear" w:pos="360"/>
                <w:tab w:val="clear" w:pos="720"/>
                <w:tab w:val="left" w:pos="774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DE151E" w:rsidRPr="00F53688" w14:paraId="0CF15EC8" w14:textId="77777777" w:rsidTr="004610DD">
        <w:trPr>
          <w:cantSplit/>
        </w:trPr>
        <w:tc>
          <w:tcPr>
            <w:tcW w:w="3510" w:type="dxa"/>
          </w:tcPr>
          <w:p w14:paraId="4D305325" w14:textId="77777777" w:rsidR="00DE151E" w:rsidRPr="00F53688" w:rsidRDefault="00DE151E" w:rsidP="00AF622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1F29E6A" w14:textId="77777777" w:rsidR="00DE151E" w:rsidRPr="00F53688" w:rsidRDefault="00DE151E" w:rsidP="00AF6226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B41888" w14:textId="77777777" w:rsidR="00DE151E" w:rsidRPr="00F53688" w:rsidRDefault="00DE151E" w:rsidP="00AF6226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</w:tcPr>
          <w:p w14:paraId="0F1DF2F3" w14:textId="77777777" w:rsidR="00DE151E" w:rsidRPr="00F53688" w:rsidRDefault="00DE151E" w:rsidP="00AF6226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FE0A14" w14:textId="77777777" w:rsidR="00DE151E" w:rsidRPr="00F53688" w:rsidRDefault="00DE151E" w:rsidP="00AF6226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</w:tcPr>
          <w:p w14:paraId="4ED564C7" w14:textId="77777777" w:rsidR="00DE151E" w:rsidRPr="00F53688" w:rsidRDefault="00DE151E" w:rsidP="00AF622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B87F304" w14:textId="77777777" w:rsidR="00DE151E" w:rsidRPr="00F53688" w:rsidRDefault="00DE151E" w:rsidP="00AF6226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5982E0A7" w14:textId="77777777" w:rsidR="00DE151E" w:rsidRPr="00F53688" w:rsidRDefault="00DE151E" w:rsidP="00AF6226">
            <w:pPr>
              <w:pStyle w:val="a1"/>
              <w:tabs>
                <w:tab w:val="decimal" w:pos="97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E1E2E" w:rsidRPr="00F53688" w14:paraId="6E2CB437" w14:textId="77777777" w:rsidTr="004610DD">
        <w:trPr>
          <w:cantSplit/>
        </w:trPr>
        <w:tc>
          <w:tcPr>
            <w:tcW w:w="3510" w:type="dxa"/>
          </w:tcPr>
          <w:p w14:paraId="22CDD8A7" w14:textId="77777777" w:rsidR="00FE1E2E" w:rsidRPr="00F53688" w:rsidRDefault="00FE1E2E" w:rsidP="00FE1E2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</w:tcPr>
          <w:p w14:paraId="4DFD48C6" w14:textId="00C81C56" w:rsidR="00FE1E2E" w:rsidRPr="00F53688" w:rsidRDefault="00FE1E2E" w:rsidP="00FE1E2E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693</w:t>
            </w:r>
          </w:p>
        </w:tc>
        <w:tc>
          <w:tcPr>
            <w:tcW w:w="270" w:type="dxa"/>
          </w:tcPr>
          <w:p w14:paraId="08DDA00F" w14:textId="77777777" w:rsidR="00FE1E2E" w:rsidRPr="00F53688" w:rsidRDefault="00FE1E2E" w:rsidP="00FE1E2E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</w:tcPr>
          <w:p w14:paraId="395227E8" w14:textId="45A5E1D3" w:rsidR="00FE1E2E" w:rsidRPr="00F53688" w:rsidRDefault="00B86326" w:rsidP="00FE1E2E">
            <w:pPr>
              <w:pStyle w:val="a1"/>
              <w:tabs>
                <w:tab w:val="decimal" w:pos="106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1FD1BB8F" w14:textId="77777777" w:rsidR="00FE1E2E" w:rsidRPr="00F53688" w:rsidRDefault="00FE1E2E" w:rsidP="00FE1E2E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C153357" w14:textId="107DDE2A" w:rsidR="00FE1E2E" w:rsidRPr="00F53688" w:rsidRDefault="00B86326" w:rsidP="00FE1E2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45F7B00" w14:textId="77777777" w:rsidR="00FE1E2E" w:rsidRPr="00F53688" w:rsidRDefault="00FE1E2E" w:rsidP="00FE1E2E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3DFEAC81" w14:textId="67C76476" w:rsidR="00FE1E2E" w:rsidRPr="00F53688" w:rsidRDefault="00F9605C" w:rsidP="00FE1E2E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706</w:t>
            </w:r>
          </w:p>
        </w:tc>
      </w:tr>
      <w:tr w:rsidR="00FE1E2E" w:rsidRPr="00F53688" w14:paraId="051EABDF" w14:textId="77777777" w:rsidTr="004610DD">
        <w:trPr>
          <w:cantSplit/>
        </w:trPr>
        <w:tc>
          <w:tcPr>
            <w:tcW w:w="3510" w:type="dxa"/>
          </w:tcPr>
          <w:p w14:paraId="440A9CA3" w14:textId="77777777" w:rsidR="00FE1E2E" w:rsidRPr="00F53688" w:rsidRDefault="00FE1E2E" w:rsidP="00FE1E2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260" w:type="dxa"/>
          </w:tcPr>
          <w:p w14:paraId="66280064" w14:textId="17F3CEDC" w:rsidR="00FE1E2E" w:rsidRPr="00F53688" w:rsidRDefault="00FE1E2E" w:rsidP="00FE1E2E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27A3DABD" w14:textId="77777777" w:rsidR="00FE1E2E" w:rsidRPr="00F53688" w:rsidRDefault="00FE1E2E" w:rsidP="00FE1E2E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</w:tcPr>
          <w:p w14:paraId="540B5967" w14:textId="07D54574" w:rsidR="00FE1E2E" w:rsidRPr="00F53688" w:rsidRDefault="00B86326" w:rsidP="00FE1E2E">
            <w:pPr>
              <w:pStyle w:val="30"/>
              <w:tabs>
                <w:tab w:val="clear" w:pos="360"/>
                <w:tab w:val="clear" w:pos="720"/>
                <w:tab w:val="decimal" w:pos="1062"/>
              </w:tabs>
              <w:ind w:left="-1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271AEF7" w14:textId="77777777" w:rsidR="00FE1E2E" w:rsidRPr="00F53688" w:rsidRDefault="00FE1E2E" w:rsidP="00FE1E2E">
            <w:pPr>
              <w:pStyle w:val="a1"/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E521ECE" w14:textId="47C0ADBA" w:rsidR="00FE1E2E" w:rsidRPr="00F53688" w:rsidRDefault="00B86326" w:rsidP="00FE1E2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F74C64F" w14:textId="77777777" w:rsidR="00FE1E2E" w:rsidRPr="00F53688" w:rsidRDefault="00FE1E2E" w:rsidP="00FE1E2E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DE8C01C" w14:textId="6765E3D3" w:rsidR="00FE1E2E" w:rsidRPr="00F53688" w:rsidRDefault="00F9605C" w:rsidP="00FE1E2E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FE1E2E" w:rsidRPr="00F53688" w14:paraId="51551257" w14:textId="77777777" w:rsidTr="004610DD">
        <w:trPr>
          <w:cantSplit/>
        </w:trPr>
        <w:tc>
          <w:tcPr>
            <w:tcW w:w="3510" w:type="dxa"/>
          </w:tcPr>
          <w:p w14:paraId="04B4383F" w14:textId="77777777" w:rsidR="00FE1E2E" w:rsidRPr="00F53688" w:rsidRDefault="00FE1E2E" w:rsidP="00FE1E2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0DE7F23" w14:textId="7F538990" w:rsidR="00FE1E2E" w:rsidRPr="00F53688" w:rsidRDefault="00FE1E2E" w:rsidP="00FE1E2E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536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695</w:t>
            </w:r>
          </w:p>
        </w:tc>
        <w:tc>
          <w:tcPr>
            <w:tcW w:w="270" w:type="dxa"/>
          </w:tcPr>
          <w:p w14:paraId="42C028AC" w14:textId="77777777" w:rsidR="00FE1E2E" w:rsidRPr="00F53688" w:rsidRDefault="00FE1E2E" w:rsidP="00FE1E2E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0E528D9" w14:textId="1BD638E7" w:rsidR="00FE1E2E" w:rsidRPr="00F53688" w:rsidRDefault="00B86326" w:rsidP="00FE1E2E">
            <w:pPr>
              <w:pStyle w:val="a1"/>
              <w:tabs>
                <w:tab w:val="decimal" w:pos="1065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525CE8EB" w14:textId="77777777" w:rsidR="00FE1E2E" w:rsidRPr="00F53688" w:rsidRDefault="00FE1E2E" w:rsidP="00FE1E2E">
            <w:pPr>
              <w:pStyle w:val="a1"/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1606247" w14:textId="45D58273" w:rsidR="00FE1E2E" w:rsidRPr="00F53688" w:rsidRDefault="00B86326" w:rsidP="00FE1E2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79A70EA3" w14:textId="77777777" w:rsidR="00FE1E2E" w:rsidRPr="00F53688" w:rsidRDefault="00FE1E2E" w:rsidP="00FE1E2E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8E9830C" w14:textId="4AE1F124" w:rsidR="00FE1E2E" w:rsidRPr="00F53688" w:rsidRDefault="00F9605C" w:rsidP="00FE1E2E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708</w:t>
            </w:r>
          </w:p>
        </w:tc>
      </w:tr>
      <w:tr w:rsidR="00FE1E2E" w:rsidRPr="00F53688" w14:paraId="4B087603" w14:textId="77777777" w:rsidTr="004610DD">
        <w:trPr>
          <w:cantSplit/>
        </w:trPr>
        <w:tc>
          <w:tcPr>
            <w:tcW w:w="3510" w:type="dxa"/>
          </w:tcPr>
          <w:p w14:paraId="47AD692C" w14:textId="77777777" w:rsidR="00FE1E2E" w:rsidRPr="00F53688" w:rsidRDefault="00FE1E2E" w:rsidP="00FE1E2E">
            <w:pPr>
              <w:tabs>
                <w:tab w:val="clear" w:pos="28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A8A775" w14:textId="77777777" w:rsidR="00FE1E2E" w:rsidRPr="00F53688" w:rsidRDefault="00FE1E2E" w:rsidP="00FE1E2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8" w:right="-2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B2D119C" w14:textId="77777777" w:rsidR="00FE1E2E" w:rsidRPr="00F53688" w:rsidRDefault="00FE1E2E" w:rsidP="00FE1E2E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B099346" w14:textId="77777777" w:rsidR="00FE1E2E" w:rsidRPr="00F53688" w:rsidRDefault="00FE1E2E" w:rsidP="00FE1E2E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96392D0" w14:textId="77777777" w:rsidR="00FE1E2E" w:rsidRPr="00F53688" w:rsidRDefault="00FE1E2E" w:rsidP="00FE1E2E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4C03F9BF" w14:textId="77777777" w:rsidR="00FE1E2E" w:rsidRPr="00F53688" w:rsidRDefault="00FE1E2E" w:rsidP="00FE1E2E">
            <w:pPr>
              <w:pStyle w:val="a1"/>
              <w:tabs>
                <w:tab w:val="left" w:pos="162"/>
                <w:tab w:val="decimal" w:pos="792"/>
              </w:tabs>
              <w:ind w:left="-198" w:right="7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F90F977" w14:textId="77777777" w:rsidR="00FE1E2E" w:rsidRPr="00F53688" w:rsidRDefault="00FE1E2E" w:rsidP="00FE1E2E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07BF2559" w14:textId="77777777" w:rsidR="00FE1E2E" w:rsidRPr="00F53688" w:rsidRDefault="00FE1E2E" w:rsidP="00FE1E2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8" w:right="-2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E1E2E" w:rsidRPr="00F53688" w14:paraId="4AA57F37" w14:textId="77777777" w:rsidTr="004610DD">
        <w:trPr>
          <w:cantSplit/>
        </w:trPr>
        <w:tc>
          <w:tcPr>
            <w:tcW w:w="3510" w:type="dxa"/>
          </w:tcPr>
          <w:p w14:paraId="1EA43126" w14:textId="77777777" w:rsidR="00FE1E2E" w:rsidRPr="00F53688" w:rsidRDefault="00FE1E2E" w:rsidP="00FE1E2E">
            <w:pPr>
              <w:tabs>
                <w:tab w:val="clear" w:pos="28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1BFE5367" w14:textId="77777777" w:rsidR="00FE1E2E" w:rsidRPr="00F53688" w:rsidRDefault="00FE1E2E" w:rsidP="00FE1E2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8" w:right="-2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D24CAB" w14:textId="77777777" w:rsidR="00FE1E2E" w:rsidRPr="00F53688" w:rsidRDefault="00FE1E2E" w:rsidP="00FE1E2E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CD40314" w14:textId="77777777" w:rsidR="00FE1E2E" w:rsidRPr="00F53688" w:rsidRDefault="00FE1E2E" w:rsidP="00FE1E2E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86F0A0" w14:textId="77777777" w:rsidR="00FE1E2E" w:rsidRPr="00F53688" w:rsidRDefault="00FE1E2E" w:rsidP="00FE1E2E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FCA2C93" w14:textId="77777777" w:rsidR="00FE1E2E" w:rsidRPr="00F53688" w:rsidRDefault="00FE1E2E" w:rsidP="00FE1E2E">
            <w:pPr>
              <w:pStyle w:val="a1"/>
              <w:tabs>
                <w:tab w:val="left" w:pos="162"/>
                <w:tab w:val="decimal" w:pos="792"/>
              </w:tabs>
              <w:ind w:left="-19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A1CE661" w14:textId="77777777" w:rsidR="00FE1E2E" w:rsidRPr="00F53688" w:rsidRDefault="00FE1E2E" w:rsidP="00FE1E2E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71BF156A" w14:textId="77777777" w:rsidR="00FE1E2E" w:rsidRPr="00F53688" w:rsidRDefault="00FE1E2E" w:rsidP="00FE1E2E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8" w:right="-2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E1E2E" w:rsidRPr="00F53688" w14:paraId="7763F729" w14:textId="77777777" w:rsidTr="004610DD">
        <w:trPr>
          <w:cantSplit/>
        </w:trPr>
        <w:tc>
          <w:tcPr>
            <w:tcW w:w="3510" w:type="dxa"/>
          </w:tcPr>
          <w:p w14:paraId="4A0E36A0" w14:textId="77777777" w:rsidR="00FE1E2E" w:rsidRPr="00F53688" w:rsidRDefault="00FE1E2E" w:rsidP="00FE1E2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1E526335" w14:textId="42D15522" w:rsidR="00FE1E2E" w:rsidRPr="00F53688" w:rsidRDefault="00FE1E2E" w:rsidP="00FE1E2E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(204)</w:t>
            </w:r>
          </w:p>
        </w:tc>
        <w:tc>
          <w:tcPr>
            <w:tcW w:w="270" w:type="dxa"/>
          </w:tcPr>
          <w:p w14:paraId="59B49BE1" w14:textId="77777777" w:rsidR="00FE1E2E" w:rsidRPr="00F53688" w:rsidRDefault="00FE1E2E" w:rsidP="00FE1E2E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0CCE65A" w14:textId="0800B284" w:rsidR="00FE1E2E" w:rsidRPr="00F53688" w:rsidRDefault="00F9605C" w:rsidP="00FE1E2E">
            <w:pPr>
              <w:pStyle w:val="a1"/>
              <w:tabs>
                <w:tab w:val="decimal" w:pos="1065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270" w:type="dxa"/>
          </w:tcPr>
          <w:p w14:paraId="4FADB57B" w14:textId="77777777" w:rsidR="00FE1E2E" w:rsidRPr="00F53688" w:rsidRDefault="00FE1E2E" w:rsidP="00FE1E2E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617FEA8" w14:textId="2C1CB155" w:rsidR="00FE1E2E" w:rsidRPr="00F53688" w:rsidRDefault="00F9605C" w:rsidP="00FE1E2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71916991" w14:textId="77777777" w:rsidR="00FE1E2E" w:rsidRPr="00F53688" w:rsidRDefault="00FE1E2E" w:rsidP="00FE1E2E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728BC726" w14:textId="524877C3" w:rsidR="00FE1E2E" w:rsidRPr="00F53688" w:rsidRDefault="00F9605C" w:rsidP="00FE1E2E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(153)</w:t>
            </w:r>
          </w:p>
        </w:tc>
      </w:tr>
      <w:tr w:rsidR="00F9605C" w:rsidRPr="00F53688" w14:paraId="7468225F" w14:textId="77777777" w:rsidTr="004610DD">
        <w:trPr>
          <w:cantSplit/>
        </w:trPr>
        <w:tc>
          <w:tcPr>
            <w:tcW w:w="3510" w:type="dxa"/>
          </w:tcPr>
          <w:p w14:paraId="70766766" w14:textId="4827DC0D" w:rsidR="00F9605C" w:rsidRPr="00F53688" w:rsidRDefault="00F9605C" w:rsidP="00FE1E2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 w:rsidR="00E02862" w:rsidRPr="00F53688">
              <w:rPr>
                <w:rFonts w:ascii="Angsana New" w:hAnsi="Angsana New" w:hint="cs"/>
                <w:sz w:val="30"/>
                <w:szCs w:val="30"/>
                <w:cs/>
              </w:rPr>
              <w:t>การทำรายการเงินกู้ยืม</w:t>
            </w:r>
          </w:p>
        </w:tc>
        <w:tc>
          <w:tcPr>
            <w:tcW w:w="1260" w:type="dxa"/>
          </w:tcPr>
          <w:p w14:paraId="09699970" w14:textId="59FB8D1F" w:rsidR="00F9605C" w:rsidRPr="00F53688" w:rsidRDefault="00F9605C" w:rsidP="00FE1E2E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3300806" w14:textId="77777777" w:rsidR="00F9605C" w:rsidRPr="00F53688" w:rsidRDefault="00F9605C" w:rsidP="00FE1E2E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4B099B5" w14:textId="1DCD1CAA" w:rsidR="00F9605C" w:rsidRPr="00F53688" w:rsidRDefault="00F9605C" w:rsidP="00FE1E2E">
            <w:pPr>
              <w:pStyle w:val="a1"/>
              <w:tabs>
                <w:tab w:val="decimal" w:pos="1065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(34)</w:t>
            </w:r>
          </w:p>
        </w:tc>
        <w:tc>
          <w:tcPr>
            <w:tcW w:w="270" w:type="dxa"/>
          </w:tcPr>
          <w:p w14:paraId="16059231" w14:textId="77777777" w:rsidR="00F9605C" w:rsidRPr="00F53688" w:rsidRDefault="00F9605C" w:rsidP="00FE1E2E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EC628AE" w14:textId="63CBCFC9" w:rsidR="00F9605C" w:rsidRPr="00F53688" w:rsidRDefault="00F9605C" w:rsidP="00FE1E2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431394F8" w14:textId="77777777" w:rsidR="00F9605C" w:rsidRPr="00F53688" w:rsidRDefault="00F9605C" w:rsidP="00FE1E2E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6146CE60" w14:textId="4127614F" w:rsidR="00F9605C" w:rsidRPr="00F53688" w:rsidRDefault="00F9605C" w:rsidP="00FE1E2E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(34)</w:t>
            </w:r>
          </w:p>
        </w:tc>
      </w:tr>
      <w:tr w:rsidR="00FE1E2E" w:rsidRPr="00F53688" w14:paraId="6134544A" w14:textId="77777777" w:rsidTr="004610DD">
        <w:trPr>
          <w:cantSplit/>
        </w:trPr>
        <w:tc>
          <w:tcPr>
            <w:tcW w:w="3510" w:type="dxa"/>
          </w:tcPr>
          <w:p w14:paraId="510DD18F" w14:textId="77777777" w:rsidR="00FE1E2E" w:rsidRPr="00F53688" w:rsidRDefault="00FE1E2E" w:rsidP="00FE1E2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14:paraId="1A2D49EC" w14:textId="73BBC64D" w:rsidR="00FE1E2E" w:rsidRPr="00F53688" w:rsidRDefault="00FE1E2E" w:rsidP="00FE1E2E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(10)</w:t>
            </w:r>
          </w:p>
        </w:tc>
        <w:tc>
          <w:tcPr>
            <w:tcW w:w="270" w:type="dxa"/>
          </w:tcPr>
          <w:p w14:paraId="56799695" w14:textId="77777777" w:rsidR="00FE1E2E" w:rsidRPr="00F53688" w:rsidRDefault="00FE1E2E" w:rsidP="00FE1E2E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192C6A5" w14:textId="60D16DC3" w:rsidR="00FE1E2E" w:rsidRPr="00F53688" w:rsidRDefault="00F9605C" w:rsidP="00FE1E2E">
            <w:pPr>
              <w:pStyle w:val="a1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46DB6CBA" w14:textId="77777777" w:rsidR="00FE1E2E" w:rsidRPr="00F53688" w:rsidRDefault="00FE1E2E" w:rsidP="00FE1E2E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AE6EBAB" w14:textId="1CEF3DEB" w:rsidR="00FE1E2E" w:rsidRPr="00F53688" w:rsidRDefault="00F9605C" w:rsidP="00FE1E2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37EBDFA1" w14:textId="77777777" w:rsidR="00FE1E2E" w:rsidRPr="00F53688" w:rsidRDefault="00FE1E2E" w:rsidP="00FE1E2E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6EEEFB87" w14:textId="1ECCFC00" w:rsidR="00FE1E2E" w:rsidRPr="00F53688" w:rsidRDefault="00F9605C" w:rsidP="00FE1E2E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(5)</w:t>
            </w:r>
          </w:p>
        </w:tc>
      </w:tr>
      <w:tr w:rsidR="00FE1E2E" w:rsidRPr="00F53688" w14:paraId="30E961BD" w14:textId="77777777" w:rsidTr="004610DD">
        <w:trPr>
          <w:cantSplit/>
        </w:trPr>
        <w:tc>
          <w:tcPr>
            <w:tcW w:w="3510" w:type="dxa"/>
          </w:tcPr>
          <w:p w14:paraId="2F928A9A" w14:textId="77777777" w:rsidR="00FE1E2E" w:rsidRPr="00F53688" w:rsidRDefault="00FE1E2E" w:rsidP="00FE1E2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DC091E" w14:textId="05B366B8" w:rsidR="00FE1E2E" w:rsidRPr="00F53688" w:rsidRDefault="00FE1E2E" w:rsidP="00FE1E2E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(214)</w:t>
            </w:r>
          </w:p>
        </w:tc>
        <w:tc>
          <w:tcPr>
            <w:tcW w:w="270" w:type="dxa"/>
          </w:tcPr>
          <w:p w14:paraId="4B568F33" w14:textId="77777777" w:rsidR="00FE1E2E" w:rsidRPr="00F53688" w:rsidRDefault="00FE1E2E" w:rsidP="00FE1E2E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2C0866C" w14:textId="5D6CC108" w:rsidR="00FE1E2E" w:rsidRPr="00F53688" w:rsidRDefault="00F9605C" w:rsidP="00FE1E2E">
            <w:pPr>
              <w:pStyle w:val="a1"/>
              <w:tabs>
                <w:tab w:val="decimal" w:pos="1065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22</w:t>
            </w:r>
          </w:p>
        </w:tc>
        <w:tc>
          <w:tcPr>
            <w:tcW w:w="270" w:type="dxa"/>
          </w:tcPr>
          <w:p w14:paraId="3EF1B07B" w14:textId="77777777" w:rsidR="00FE1E2E" w:rsidRPr="00F53688" w:rsidRDefault="00FE1E2E" w:rsidP="00FE1E2E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90C30F4" w14:textId="2127296E" w:rsidR="00FE1E2E" w:rsidRPr="00F53688" w:rsidRDefault="00F9605C" w:rsidP="00FE1E2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43BEEB6A" w14:textId="77777777" w:rsidR="00FE1E2E" w:rsidRPr="00F53688" w:rsidRDefault="00FE1E2E" w:rsidP="00FE1E2E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E5A1522" w14:textId="38EC5FD8" w:rsidR="00FE1E2E" w:rsidRPr="00F53688" w:rsidRDefault="00F9605C" w:rsidP="00FE1E2E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(192)</w:t>
            </w:r>
          </w:p>
        </w:tc>
      </w:tr>
      <w:tr w:rsidR="00FE1E2E" w:rsidRPr="00F53688" w14:paraId="713579FF" w14:textId="77777777" w:rsidTr="004610DD">
        <w:trPr>
          <w:cantSplit/>
        </w:trPr>
        <w:tc>
          <w:tcPr>
            <w:tcW w:w="3510" w:type="dxa"/>
          </w:tcPr>
          <w:p w14:paraId="045765D5" w14:textId="77777777" w:rsidR="00FE1E2E" w:rsidRPr="00F53688" w:rsidRDefault="00FE1E2E" w:rsidP="00FE1E2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EA4B83" w14:textId="4E78664D" w:rsidR="00FE1E2E" w:rsidRPr="00F53688" w:rsidRDefault="00FE1E2E" w:rsidP="00FE1E2E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536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481</w:t>
            </w:r>
          </w:p>
        </w:tc>
        <w:tc>
          <w:tcPr>
            <w:tcW w:w="270" w:type="dxa"/>
          </w:tcPr>
          <w:p w14:paraId="625F9DBB" w14:textId="77777777" w:rsidR="00FE1E2E" w:rsidRPr="00F53688" w:rsidRDefault="00FE1E2E" w:rsidP="00FE1E2E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32F12B" w14:textId="30363F07" w:rsidR="00FE1E2E" w:rsidRPr="00F53688" w:rsidRDefault="00F9605C" w:rsidP="00FE1E2E">
            <w:pPr>
              <w:pStyle w:val="a1"/>
              <w:tabs>
                <w:tab w:val="decimal" w:pos="1044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35</w:t>
            </w:r>
          </w:p>
        </w:tc>
        <w:tc>
          <w:tcPr>
            <w:tcW w:w="270" w:type="dxa"/>
          </w:tcPr>
          <w:p w14:paraId="025AB71F" w14:textId="77777777" w:rsidR="00FE1E2E" w:rsidRPr="00F53688" w:rsidRDefault="00FE1E2E" w:rsidP="00FE1E2E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2FD216" w14:textId="766D1841" w:rsidR="00FE1E2E" w:rsidRPr="00F53688" w:rsidRDefault="00F9605C" w:rsidP="00FE1E2E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E9B8E2E" w14:textId="77777777" w:rsidR="00FE1E2E" w:rsidRPr="00F53688" w:rsidRDefault="00FE1E2E" w:rsidP="00FE1E2E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10AA52C1" w14:textId="5F25C51F" w:rsidR="00FE1E2E" w:rsidRPr="00F53688" w:rsidRDefault="00F9605C" w:rsidP="00FE1E2E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516</w:t>
            </w:r>
          </w:p>
        </w:tc>
      </w:tr>
    </w:tbl>
    <w:p w14:paraId="2B961B35" w14:textId="77777777" w:rsidR="00642080" w:rsidRPr="00F53688" w:rsidRDefault="00642080" w:rsidP="00AF6226">
      <w:pPr>
        <w:spacing w:line="240" w:lineRule="auto"/>
        <w:rPr>
          <w:rFonts w:ascii="Angsana New" w:hAnsi="Angsana New"/>
          <w:sz w:val="6"/>
          <w:szCs w:val="6"/>
        </w:rPr>
      </w:pPr>
    </w:p>
    <w:p w14:paraId="389E8590" w14:textId="77777777" w:rsidR="00642080" w:rsidRPr="00F53688" w:rsidRDefault="00642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6"/>
          <w:szCs w:val="6"/>
        </w:rPr>
      </w:pPr>
      <w:r w:rsidRPr="00F53688">
        <w:rPr>
          <w:rFonts w:ascii="Angsana New" w:hAnsi="Angsana New"/>
          <w:sz w:val="6"/>
          <w:szCs w:val="6"/>
        </w:rPr>
        <w:br w:type="page"/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260"/>
        <w:gridCol w:w="270"/>
        <w:gridCol w:w="1260"/>
        <w:gridCol w:w="270"/>
        <w:gridCol w:w="1260"/>
        <w:gridCol w:w="236"/>
        <w:gridCol w:w="34"/>
        <w:gridCol w:w="1224"/>
      </w:tblGrid>
      <w:tr w:rsidR="00820234" w:rsidRPr="00F53688" w14:paraId="73C32682" w14:textId="77777777" w:rsidTr="00E57139">
        <w:trPr>
          <w:cantSplit/>
          <w:tblHeader/>
        </w:trPr>
        <w:tc>
          <w:tcPr>
            <w:tcW w:w="3618" w:type="dxa"/>
          </w:tcPr>
          <w:p w14:paraId="3476BFD4" w14:textId="77777777" w:rsidR="00820234" w:rsidRPr="00F53688" w:rsidRDefault="00820234" w:rsidP="00F140F6">
            <w:pPr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814" w:type="dxa"/>
            <w:gridSpan w:val="8"/>
          </w:tcPr>
          <w:p w14:paraId="4AA9EBAD" w14:textId="77777777" w:rsidR="00820234" w:rsidRPr="00F53688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820234" w:rsidRPr="00F53688" w14:paraId="1F1B9E13" w14:textId="77777777" w:rsidTr="00E57139">
        <w:trPr>
          <w:tblHeader/>
        </w:trPr>
        <w:tc>
          <w:tcPr>
            <w:tcW w:w="3618" w:type="dxa"/>
            <w:tcBorders>
              <w:top w:val="nil"/>
              <w:left w:val="nil"/>
              <w:right w:val="nil"/>
            </w:tcBorders>
          </w:tcPr>
          <w:p w14:paraId="20A94130" w14:textId="77777777" w:rsidR="00820234" w:rsidRPr="00F53688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836A0F0" w14:textId="77777777" w:rsidR="00820234" w:rsidRPr="00F53688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C8CA25" w14:textId="77777777" w:rsidR="00820234" w:rsidRPr="00F53688" w:rsidRDefault="00820234" w:rsidP="00F140F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F8E55" w14:textId="77777777" w:rsidR="00820234" w:rsidRPr="00F53688" w:rsidRDefault="00820234" w:rsidP="00F140F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บันทึกเป็น (รายจ่าย</w:t>
            </w:r>
            <w:r w:rsidRPr="00F53688">
              <w:rPr>
                <w:rFonts w:ascii="Angsana New" w:hAnsi="Angsana New"/>
                <w:sz w:val="30"/>
                <w:szCs w:val="30"/>
              </w:rPr>
              <w:t>)/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รายได้ ใน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604491E" w14:textId="77777777" w:rsidR="00820234" w:rsidRPr="00F53688" w:rsidRDefault="00820234" w:rsidP="00F140F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right w:val="nil"/>
            </w:tcBorders>
          </w:tcPr>
          <w:p w14:paraId="2D75E695" w14:textId="77777777" w:rsidR="00820234" w:rsidRPr="00F53688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20234" w:rsidRPr="00F53688" w14:paraId="7C8C7756" w14:textId="77777777" w:rsidTr="00E57139">
        <w:trPr>
          <w:tblHeader/>
        </w:trPr>
        <w:tc>
          <w:tcPr>
            <w:tcW w:w="3618" w:type="dxa"/>
            <w:tcBorders>
              <w:top w:val="nil"/>
              <w:left w:val="nil"/>
              <w:right w:val="nil"/>
            </w:tcBorders>
          </w:tcPr>
          <w:p w14:paraId="018BFE5F" w14:textId="77777777" w:rsidR="00820234" w:rsidRPr="00F53688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2AA3037" w14:textId="77777777" w:rsidR="00820234" w:rsidRPr="00F53688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608A68C" w14:textId="77777777" w:rsidR="00820234" w:rsidRPr="00F53688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4E9EB8E" w14:textId="77777777" w:rsidR="00820234" w:rsidRPr="00F53688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CFE5DE1" w14:textId="77777777" w:rsidR="00820234" w:rsidRPr="00F53688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56482E3" w14:textId="77777777" w:rsidR="00820234" w:rsidRPr="00F53688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BFE2BF0" w14:textId="77777777" w:rsidR="00820234" w:rsidRPr="00F53688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right w:val="nil"/>
            </w:tcBorders>
          </w:tcPr>
          <w:p w14:paraId="50E85833" w14:textId="77777777" w:rsidR="00820234" w:rsidRPr="00F53688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820234" w:rsidRPr="00F53688" w14:paraId="4CBEFFAD" w14:textId="77777777" w:rsidTr="00E57139">
        <w:trPr>
          <w:tblHeader/>
        </w:trPr>
        <w:tc>
          <w:tcPr>
            <w:tcW w:w="3618" w:type="dxa"/>
            <w:tcBorders>
              <w:top w:val="nil"/>
              <w:left w:val="nil"/>
              <w:right w:val="nil"/>
            </w:tcBorders>
          </w:tcPr>
          <w:p w14:paraId="33CB2424" w14:textId="77777777" w:rsidR="00820234" w:rsidRPr="00F53688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3364356" w14:textId="3AA54E6B" w:rsidR="00820234" w:rsidRPr="00F53688" w:rsidRDefault="007F0795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20234" w:rsidRPr="00F5368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C1EDF2" w14:textId="77777777" w:rsidR="00820234" w:rsidRPr="00F53688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1D21D20" w14:textId="77777777" w:rsidR="00820234" w:rsidRPr="00F53688" w:rsidRDefault="00820234" w:rsidP="00F140F6">
            <w:pPr>
              <w:tabs>
                <w:tab w:val="clear" w:pos="907"/>
                <w:tab w:val="left" w:pos="1125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B44803" w14:textId="77777777" w:rsidR="00820234" w:rsidRPr="00F53688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33B90CE" w14:textId="77777777" w:rsidR="00820234" w:rsidRPr="00F53688" w:rsidRDefault="00820234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F53688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ของ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F2EF006" w14:textId="77777777" w:rsidR="00820234" w:rsidRPr="00F53688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right w:val="nil"/>
            </w:tcBorders>
          </w:tcPr>
          <w:p w14:paraId="06BAF112" w14:textId="60778B32" w:rsidR="00820234" w:rsidRPr="00F53688" w:rsidRDefault="007F0795" w:rsidP="00F140F6">
            <w:pPr>
              <w:pStyle w:val="30"/>
              <w:tabs>
                <w:tab w:val="clear" w:pos="360"/>
                <w:tab w:val="clear" w:pos="720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820234"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20234" w:rsidRPr="00F53688" w14:paraId="4BEB70FA" w14:textId="77777777" w:rsidTr="00E57139">
        <w:trPr>
          <w:tblHeader/>
        </w:trPr>
        <w:tc>
          <w:tcPr>
            <w:tcW w:w="3618" w:type="dxa"/>
            <w:tcBorders>
              <w:top w:val="nil"/>
              <w:left w:val="nil"/>
              <w:right w:val="nil"/>
            </w:tcBorders>
          </w:tcPr>
          <w:p w14:paraId="56637C45" w14:textId="77777777" w:rsidR="00820234" w:rsidRPr="00F53688" w:rsidRDefault="00820234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1A33689" w14:textId="1D68A7C8" w:rsidR="00820234" w:rsidRPr="00F53688" w:rsidRDefault="00FE1E2E" w:rsidP="00F140F6">
            <w:pPr>
              <w:pStyle w:val="30"/>
              <w:tabs>
                <w:tab w:val="clear" w:pos="360"/>
                <w:tab w:val="clear" w:pos="720"/>
                <w:tab w:val="left" w:pos="774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700CF2" w14:textId="77777777" w:rsidR="00820234" w:rsidRPr="00F53688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EAD7E53" w14:textId="59837EFF" w:rsidR="00820234" w:rsidRPr="00F53688" w:rsidRDefault="00820234" w:rsidP="00E031C9">
            <w:pPr>
              <w:tabs>
                <w:tab w:val="clear" w:pos="907"/>
                <w:tab w:val="left" w:pos="1125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7F0795" w:rsidRPr="00F53688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  <w:r w:rsidR="00E031C9" w:rsidRPr="00F53688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0D40AE6" w14:textId="77777777" w:rsidR="00820234" w:rsidRPr="00F53688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1B2DDBE" w14:textId="77777777" w:rsidR="00820234" w:rsidRPr="00F53688" w:rsidRDefault="00820234" w:rsidP="00F140F6">
            <w:pPr>
              <w:pStyle w:val="Header"/>
              <w:tabs>
                <w:tab w:val="left" w:pos="612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5F180BD" w14:textId="77777777" w:rsidR="00820234" w:rsidRPr="00F53688" w:rsidRDefault="00820234" w:rsidP="00F140F6">
            <w:pPr>
              <w:spacing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right w:val="nil"/>
            </w:tcBorders>
          </w:tcPr>
          <w:p w14:paraId="5CE4ADC6" w14:textId="231D1E75" w:rsidR="00820234" w:rsidRPr="00F53688" w:rsidRDefault="00FE1E2E" w:rsidP="00F140F6">
            <w:pPr>
              <w:pStyle w:val="30"/>
              <w:tabs>
                <w:tab w:val="clear" w:pos="360"/>
                <w:tab w:val="clear" w:pos="720"/>
                <w:tab w:val="left" w:pos="774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2560</w:t>
            </w:r>
          </w:p>
        </w:tc>
      </w:tr>
      <w:tr w:rsidR="00820234" w:rsidRPr="00F53688" w14:paraId="2D9F1EB9" w14:textId="77777777" w:rsidTr="00E57139">
        <w:trPr>
          <w:cantSplit/>
          <w:tblHeader/>
        </w:trPr>
        <w:tc>
          <w:tcPr>
            <w:tcW w:w="3618" w:type="dxa"/>
          </w:tcPr>
          <w:p w14:paraId="2259FDD0" w14:textId="77777777" w:rsidR="00820234" w:rsidRPr="00F53688" w:rsidRDefault="00820234" w:rsidP="00F140F6">
            <w:pPr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4" w:type="dxa"/>
            <w:gridSpan w:val="8"/>
          </w:tcPr>
          <w:p w14:paraId="716AE9FA" w14:textId="77777777" w:rsidR="00820234" w:rsidRPr="00F53688" w:rsidRDefault="00820234" w:rsidP="00F140F6">
            <w:pPr>
              <w:pStyle w:val="30"/>
              <w:tabs>
                <w:tab w:val="clear" w:pos="360"/>
                <w:tab w:val="clear" w:pos="720"/>
                <w:tab w:val="left" w:pos="774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820234" w:rsidRPr="00F53688" w14:paraId="1F7A3A85" w14:textId="77777777" w:rsidTr="00E57139">
        <w:trPr>
          <w:cantSplit/>
        </w:trPr>
        <w:tc>
          <w:tcPr>
            <w:tcW w:w="3618" w:type="dxa"/>
          </w:tcPr>
          <w:p w14:paraId="4C6A5F45" w14:textId="77777777" w:rsidR="00820234" w:rsidRPr="00F53688" w:rsidRDefault="00820234" w:rsidP="00F140F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27D5BF85" w14:textId="77777777" w:rsidR="00820234" w:rsidRPr="00F53688" w:rsidRDefault="00820234" w:rsidP="00F140F6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2128E8" w14:textId="77777777" w:rsidR="00820234" w:rsidRPr="00F53688" w:rsidRDefault="00820234" w:rsidP="00F140F6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</w:tcPr>
          <w:p w14:paraId="692B3315" w14:textId="77777777" w:rsidR="00820234" w:rsidRPr="00F53688" w:rsidRDefault="00820234" w:rsidP="00F140F6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538E90" w14:textId="77777777" w:rsidR="00820234" w:rsidRPr="00F53688" w:rsidRDefault="00820234" w:rsidP="00F140F6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</w:tcPr>
          <w:p w14:paraId="5590ED4C" w14:textId="77777777" w:rsidR="00820234" w:rsidRPr="00F53688" w:rsidRDefault="00820234" w:rsidP="00F140F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3EC6549" w14:textId="77777777" w:rsidR="00820234" w:rsidRPr="00F53688" w:rsidRDefault="00820234" w:rsidP="00F140F6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0EF671D9" w14:textId="77777777" w:rsidR="00820234" w:rsidRPr="00F53688" w:rsidRDefault="00820234" w:rsidP="00F140F6">
            <w:pPr>
              <w:pStyle w:val="a1"/>
              <w:tabs>
                <w:tab w:val="decimal" w:pos="972"/>
              </w:tabs>
              <w:ind w:left="-1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C59B3" w:rsidRPr="00F53688" w14:paraId="0D9BE72A" w14:textId="77777777" w:rsidTr="00E57139">
        <w:trPr>
          <w:cantSplit/>
        </w:trPr>
        <w:tc>
          <w:tcPr>
            <w:tcW w:w="3618" w:type="dxa"/>
          </w:tcPr>
          <w:p w14:paraId="2F23CBFF" w14:textId="77777777" w:rsidR="009C59B3" w:rsidRPr="00F53688" w:rsidRDefault="009C59B3" w:rsidP="009C59B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</w:tcPr>
          <w:p w14:paraId="0B55BAA6" w14:textId="72663C07" w:rsidR="009C59B3" w:rsidRPr="00F53688" w:rsidRDefault="009C59B3" w:rsidP="009C59B3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651</w:t>
            </w:r>
          </w:p>
        </w:tc>
        <w:tc>
          <w:tcPr>
            <w:tcW w:w="270" w:type="dxa"/>
          </w:tcPr>
          <w:p w14:paraId="72E630F1" w14:textId="77777777" w:rsidR="009C59B3" w:rsidRPr="00F53688" w:rsidRDefault="009C59B3" w:rsidP="009C59B3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</w:tcPr>
          <w:p w14:paraId="03F08810" w14:textId="5719BCCC" w:rsidR="009C59B3" w:rsidRPr="00F53688" w:rsidRDefault="009C59B3" w:rsidP="00541FB6">
            <w:pPr>
              <w:pStyle w:val="a1"/>
              <w:tabs>
                <w:tab w:val="decimal" w:pos="864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(31)</w:t>
            </w:r>
          </w:p>
        </w:tc>
        <w:tc>
          <w:tcPr>
            <w:tcW w:w="270" w:type="dxa"/>
          </w:tcPr>
          <w:p w14:paraId="3DA080B0" w14:textId="77777777" w:rsidR="009C59B3" w:rsidRPr="00F53688" w:rsidRDefault="009C59B3" w:rsidP="009C59B3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175C697" w14:textId="116CB973" w:rsidR="009C59B3" w:rsidRPr="00F53688" w:rsidRDefault="009C59B3" w:rsidP="009C59B3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73</w:t>
            </w:r>
          </w:p>
        </w:tc>
        <w:tc>
          <w:tcPr>
            <w:tcW w:w="270" w:type="dxa"/>
            <w:gridSpan w:val="2"/>
          </w:tcPr>
          <w:p w14:paraId="2E5062DA" w14:textId="77777777" w:rsidR="009C59B3" w:rsidRPr="00F53688" w:rsidRDefault="009C59B3" w:rsidP="009C59B3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5CED106C" w14:textId="1313345E" w:rsidR="009C59B3" w:rsidRPr="00F53688" w:rsidRDefault="009C59B3" w:rsidP="009C59B3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693</w:t>
            </w:r>
          </w:p>
        </w:tc>
      </w:tr>
      <w:tr w:rsidR="009C59B3" w:rsidRPr="00F53688" w14:paraId="7CDF0E17" w14:textId="77777777" w:rsidTr="00E57139">
        <w:trPr>
          <w:cantSplit/>
        </w:trPr>
        <w:tc>
          <w:tcPr>
            <w:tcW w:w="3618" w:type="dxa"/>
          </w:tcPr>
          <w:p w14:paraId="30FFE743" w14:textId="77777777" w:rsidR="009C59B3" w:rsidRPr="00F53688" w:rsidRDefault="009C59B3" w:rsidP="009C59B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260" w:type="dxa"/>
          </w:tcPr>
          <w:p w14:paraId="6457C73C" w14:textId="62CCA77A" w:rsidR="009C59B3" w:rsidRPr="00F53688" w:rsidRDefault="009C59B3" w:rsidP="009C59B3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16833718" w14:textId="77777777" w:rsidR="009C59B3" w:rsidRPr="00F53688" w:rsidRDefault="009C59B3" w:rsidP="009C59B3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</w:tcPr>
          <w:p w14:paraId="42E55595" w14:textId="6041EF66" w:rsidR="009C59B3" w:rsidRPr="00F53688" w:rsidRDefault="009C59B3" w:rsidP="00541FB6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3110201" w14:textId="77777777" w:rsidR="009C59B3" w:rsidRPr="00F53688" w:rsidRDefault="009C59B3" w:rsidP="009C59B3">
            <w:pPr>
              <w:pStyle w:val="a1"/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E86C823" w14:textId="5C8A1477" w:rsidR="009C59B3" w:rsidRPr="00F53688" w:rsidRDefault="009C59B3" w:rsidP="009C59B3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43B8D695" w14:textId="77777777" w:rsidR="009C59B3" w:rsidRPr="00F53688" w:rsidRDefault="009C59B3" w:rsidP="009C59B3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250CF350" w14:textId="383FEF19" w:rsidR="009C59B3" w:rsidRPr="00F53688" w:rsidRDefault="009C59B3" w:rsidP="009C59B3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2</w:t>
            </w:r>
          </w:p>
        </w:tc>
      </w:tr>
      <w:tr w:rsidR="009C59B3" w:rsidRPr="00F53688" w14:paraId="5CE470F3" w14:textId="77777777" w:rsidTr="00E57139">
        <w:trPr>
          <w:cantSplit/>
        </w:trPr>
        <w:tc>
          <w:tcPr>
            <w:tcW w:w="3618" w:type="dxa"/>
          </w:tcPr>
          <w:p w14:paraId="08BB5D17" w14:textId="77777777" w:rsidR="009C59B3" w:rsidRPr="00F53688" w:rsidRDefault="009C59B3" w:rsidP="009C59B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EEE146" w14:textId="07C47212" w:rsidR="009C59B3" w:rsidRPr="00F53688" w:rsidRDefault="009C59B3" w:rsidP="009C59B3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536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653</w:t>
            </w:r>
          </w:p>
        </w:tc>
        <w:tc>
          <w:tcPr>
            <w:tcW w:w="270" w:type="dxa"/>
          </w:tcPr>
          <w:p w14:paraId="65450173" w14:textId="77777777" w:rsidR="009C59B3" w:rsidRPr="00F53688" w:rsidRDefault="009C59B3" w:rsidP="009C59B3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55913A" w14:textId="1658C3CE" w:rsidR="009C59B3" w:rsidRPr="00F53688" w:rsidRDefault="009C59B3" w:rsidP="00541FB6">
            <w:pPr>
              <w:pStyle w:val="a1"/>
              <w:tabs>
                <w:tab w:val="decimal" w:pos="864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(31)</w:t>
            </w:r>
          </w:p>
        </w:tc>
        <w:tc>
          <w:tcPr>
            <w:tcW w:w="270" w:type="dxa"/>
          </w:tcPr>
          <w:p w14:paraId="24B12435" w14:textId="77777777" w:rsidR="009C59B3" w:rsidRPr="00F53688" w:rsidRDefault="009C59B3" w:rsidP="009C59B3">
            <w:pPr>
              <w:pStyle w:val="a1"/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AC6B954" w14:textId="665C7034" w:rsidR="009C59B3" w:rsidRPr="00F53688" w:rsidRDefault="009C59B3" w:rsidP="009C59B3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73</w:t>
            </w:r>
          </w:p>
        </w:tc>
        <w:tc>
          <w:tcPr>
            <w:tcW w:w="270" w:type="dxa"/>
            <w:gridSpan w:val="2"/>
          </w:tcPr>
          <w:p w14:paraId="74C0AE91" w14:textId="77777777" w:rsidR="009C59B3" w:rsidRPr="00F53688" w:rsidRDefault="009C59B3" w:rsidP="009C59B3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EF5F5D3" w14:textId="034967D7" w:rsidR="009C59B3" w:rsidRPr="00F53688" w:rsidRDefault="009C59B3" w:rsidP="009C59B3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536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695</w:t>
            </w:r>
          </w:p>
        </w:tc>
      </w:tr>
      <w:tr w:rsidR="00820234" w:rsidRPr="00F53688" w14:paraId="1DEF3895" w14:textId="77777777" w:rsidTr="00E57139">
        <w:trPr>
          <w:cantSplit/>
        </w:trPr>
        <w:tc>
          <w:tcPr>
            <w:tcW w:w="3618" w:type="dxa"/>
          </w:tcPr>
          <w:p w14:paraId="42CDF730" w14:textId="77777777" w:rsidR="00820234" w:rsidRPr="00F53688" w:rsidRDefault="00820234" w:rsidP="00F140F6">
            <w:pPr>
              <w:tabs>
                <w:tab w:val="clear" w:pos="28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90CF44" w14:textId="77777777" w:rsidR="00820234" w:rsidRPr="00F53688" w:rsidRDefault="00820234" w:rsidP="00F140F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8" w:right="-2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86C53F2" w14:textId="77777777" w:rsidR="00820234" w:rsidRPr="00F53688" w:rsidRDefault="00820234" w:rsidP="00F140F6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EDD48A7" w14:textId="77777777" w:rsidR="00820234" w:rsidRPr="00F53688" w:rsidRDefault="00820234" w:rsidP="00F140F6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A38EB0F" w14:textId="77777777" w:rsidR="00820234" w:rsidRPr="00F53688" w:rsidRDefault="00820234" w:rsidP="00F140F6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49E87B8" w14:textId="77777777" w:rsidR="00820234" w:rsidRPr="00F53688" w:rsidRDefault="00820234" w:rsidP="00F140F6">
            <w:pPr>
              <w:pStyle w:val="a1"/>
              <w:tabs>
                <w:tab w:val="left" w:pos="162"/>
                <w:tab w:val="decimal" w:pos="792"/>
              </w:tabs>
              <w:ind w:left="-198" w:right="7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0C9A5FE" w14:textId="77777777" w:rsidR="00820234" w:rsidRPr="00F53688" w:rsidRDefault="00820234" w:rsidP="00F140F6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52F1B666" w14:textId="77777777" w:rsidR="00820234" w:rsidRPr="00F53688" w:rsidRDefault="00820234" w:rsidP="00F140F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8" w:right="-2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20234" w:rsidRPr="00F53688" w14:paraId="4EA8BB25" w14:textId="77777777" w:rsidTr="00E57139">
        <w:trPr>
          <w:cantSplit/>
        </w:trPr>
        <w:tc>
          <w:tcPr>
            <w:tcW w:w="3618" w:type="dxa"/>
          </w:tcPr>
          <w:p w14:paraId="7D5A5CAE" w14:textId="77777777" w:rsidR="00820234" w:rsidRPr="00F53688" w:rsidRDefault="00820234" w:rsidP="00F140F6">
            <w:pPr>
              <w:tabs>
                <w:tab w:val="clear" w:pos="2807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0EA27407" w14:textId="77777777" w:rsidR="00820234" w:rsidRPr="00F53688" w:rsidRDefault="00820234" w:rsidP="00F140F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8" w:right="-2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49EAEA" w14:textId="77777777" w:rsidR="00820234" w:rsidRPr="00F53688" w:rsidRDefault="00820234" w:rsidP="00F140F6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3C5D996" w14:textId="77777777" w:rsidR="00820234" w:rsidRPr="00F53688" w:rsidRDefault="00820234" w:rsidP="00F140F6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3953BF" w14:textId="77777777" w:rsidR="00820234" w:rsidRPr="00F53688" w:rsidRDefault="00820234" w:rsidP="00F140F6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4E6A6E" w14:textId="77777777" w:rsidR="00820234" w:rsidRPr="00F53688" w:rsidRDefault="00820234" w:rsidP="00F140F6">
            <w:pPr>
              <w:pStyle w:val="a1"/>
              <w:tabs>
                <w:tab w:val="left" w:pos="162"/>
                <w:tab w:val="decimal" w:pos="792"/>
              </w:tabs>
              <w:ind w:left="-19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D55BF99" w14:textId="77777777" w:rsidR="00820234" w:rsidRPr="00F53688" w:rsidRDefault="00820234" w:rsidP="00F140F6">
            <w:pPr>
              <w:pStyle w:val="a1"/>
              <w:tabs>
                <w:tab w:val="decimal" w:pos="792"/>
              </w:tabs>
              <w:ind w:left="-18" w:right="7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6DA42EEA" w14:textId="77777777" w:rsidR="00820234" w:rsidRPr="00F53688" w:rsidRDefault="00820234" w:rsidP="00F140F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8" w:right="-2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3CF9" w:rsidRPr="00F53688" w14:paraId="6E1FDD18" w14:textId="77777777" w:rsidTr="00E57139">
        <w:trPr>
          <w:cantSplit/>
        </w:trPr>
        <w:tc>
          <w:tcPr>
            <w:tcW w:w="3618" w:type="dxa"/>
          </w:tcPr>
          <w:p w14:paraId="3A206943" w14:textId="77777777" w:rsidR="00483CF9" w:rsidRPr="00F53688" w:rsidRDefault="00483CF9" w:rsidP="00483CF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0872FB9F" w14:textId="2A4E466D" w:rsidR="00483CF9" w:rsidRPr="00F53688" w:rsidRDefault="00483CF9" w:rsidP="00483CF9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(211)</w:t>
            </w:r>
          </w:p>
        </w:tc>
        <w:tc>
          <w:tcPr>
            <w:tcW w:w="270" w:type="dxa"/>
          </w:tcPr>
          <w:p w14:paraId="3E2BB2CB" w14:textId="77777777" w:rsidR="00483CF9" w:rsidRPr="00F53688" w:rsidRDefault="00483CF9" w:rsidP="00483CF9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D76D9C8" w14:textId="17F09E6A" w:rsidR="00483CF9" w:rsidRPr="00F53688" w:rsidRDefault="00483CF9" w:rsidP="00483CF9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438DA4CC" w14:textId="77777777" w:rsidR="00483CF9" w:rsidRPr="00F53688" w:rsidRDefault="00483CF9" w:rsidP="00483CF9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BF80977" w14:textId="04FA01AF" w:rsidR="00483CF9" w:rsidRPr="00F53688" w:rsidRDefault="00483CF9" w:rsidP="00483CF9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658FEE86" w14:textId="77777777" w:rsidR="00483CF9" w:rsidRPr="00F53688" w:rsidRDefault="00483CF9" w:rsidP="00483CF9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5DBE71C8" w14:textId="061F3A65" w:rsidR="00483CF9" w:rsidRPr="00F53688" w:rsidRDefault="00483CF9" w:rsidP="00483CF9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(204)</w:t>
            </w:r>
          </w:p>
        </w:tc>
      </w:tr>
      <w:tr w:rsidR="00483CF9" w:rsidRPr="00F53688" w14:paraId="7BBCA864" w14:textId="77777777" w:rsidTr="00E57139">
        <w:trPr>
          <w:cantSplit/>
        </w:trPr>
        <w:tc>
          <w:tcPr>
            <w:tcW w:w="3618" w:type="dxa"/>
          </w:tcPr>
          <w:p w14:paraId="5771E0F2" w14:textId="77777777" w:rsidR="00483CF9" w:rsidRPr="00F53688" w:rsidRDefault="00483CF9" w:rsidP="00483CF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14:paraId="46CF8E3D" w14:textId="770FE16C" w:rsidR="00483CF9" w:rsidRPr="00F53688" w:rsidRDefault="00483CF9" w:rsidP="00483CF9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(9)</w:t>
            </w:r>
          </w:p>
        </w:tc>
        <w:tc>
          <w:tcPr>
            <w:tcW w:w="270" w:type="dxa"/>
          </w:tcPr>
          <w:p w14:paraId="23908A56" w14:textId="77777777" w:rsidR="00483CF9" w:rsidRPr="00F53688" w:rsidRDefault="00483CF9" w:rsidP="00483CF9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B17C65A" w14:textId="3747D6EF" w:rsidR="00483CF9" w:rsidRPr="00F53688" w:rsidRDefault="00483CF9" w:rsidP="00483CF9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(1)</w:t>
            </w:r>
          </w:p>
        </w:tc>
        <w:tc>
          <w:tcPr>
            <w:tcW w:w="270" w:type="dxa"/>
          </w:tcPr>
          <w:p w14:paraId="5A2164FA" w14:textId="77777777" w:rsidR="00483CF9" w:rsidRPr="00F53688" w:rsidRDefault="00483CF9" w:rsidP="00483CF9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2BB571" w14:textId="5A0D5B79" w:rsidR="00483CF9" w:rsidRPr="00F53688" w:rsidRDefault="00483CF9" w:rsidP="00483CF9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7DDC9C18" w14:textId="77777777" w:rsidR="00483CF9" w:rsidRPr="00F53688" w:rsidRDefault="00483CF9" w:rsidP="00483CF9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14:paraId="135D4214" w14:textId="4D7B2A31" w:rsidR="00483CF9" w:rsidRPr="00F53688" w:rsidRDefault="00483CF9" w:rsidP="00483CF9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sz w:val="30"/>
                <w:szCs w:val="30"/>
                <w:cs/>
              </w:rPr>
              <w:t>(10)</w:t>
            </w:r>
          </w:p>
        </w:tc>
      </w:tr>
      <w:tr w:rsidR="00483CF9" w:rsidRPr="00F53688" w14:paraId="48AD29E0" w14:textId="77777777" w:rsidTr="00E57139">
        <w:trPr>
          <w:cantSplit/>
        </w:trPr>
        <w:tc>
          <w:tcPr>
            <w:tcW w:w="3618" w:type="dxa"/>
          </w:tcPr>
          <w:p w14:paraId="0F950E33" w14:textId="77777777" w:rsidR="00483CF9" w:rsidRPr="00F53688" w:rsidRDefault="00483CF9" w:rsidP="00483CF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4E7665" w14:textId="090E6F99" w:rsidR="00483CF9" w:rsidRPr="00F53688" w:rsidRDefault="00483CF9" w:rsidP="00483CF9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(220)</w:t>
            </w:r>
          </w:p>
        </w:tc>
        <w:tc>
          <w:tcPr>
            <w:tcW w:w="270" w:type="dxa"/>
          </w:tcPr>
          <w:p w14:paraId="3120DF8D" w14:textId="77777777" w:rsidR="00483CF9" w:rsidRPr="00F53688" w:rsidRDefault="00483CF9" w:rsidP="00483CF9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2CFC6A" w14:textId="09DBF33D" w:rsidR="00483CF9" w:rsidRPr="00F53688" w:rsidRDefault="00483CF9" w:rsidP="00483CF9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536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39DC4055" w14:textId="77777777" w:rsidR="00483CF9" w:rsidRPr="00F53688" w:rsidRDefault="00483CF9" w:rsidP="00483CF9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19CBDD7" w14:textId="560F168B" w:rsidR="00483CF9" w:rsidRPr="00F53688" w:rsidRDefault="00483CF9" w:rsidP="00483CF9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052BCD75" w14:textId="77777777" w:rsidR="00483CF9" w:rsidRPr="00F53688" w:rsidRDefault="00483CF9" w:rsidP="00483CF9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C75A7A4" w14:textId="1BE0B2DB" w:rsidR="00483CF9" w:rsidRPr="00F53688" w:rsidRDefault="00483CF9" w:rsidP="00483CF9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(214)</w:t>
            </w:r>
          </w:p>
        </w:tc>
      </w:tr>
      <w:tr w:rsidR="00483CF9" w:rsidRPr="00F53688" w14:paraId="359B9DC9" w14:textId="77777777" w:rsidTr="00E57139">
        <w:trPr>
          <w:cantSplit/>
        </w:trPr>
        <w:tc>
          <w:tcPr>
            <w:tcW w:w="3618" w:type="dxa"/>
          </w:tcPr>
          <w:p w14:paraId="362C5469" w14:textId="77777777" w:rsidR="00483CF9" w:rsidRPr="00F53688" w:rsidRDefault="00483CF9" w:rsidP="00483CF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DAF1869" w14:textId="163A45AA" w:rsidR="00483CF9" w:rsidRPr="00F53688" w:rsidRDefault="00483CF9" w:rsidP="00483CF9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433</w:t>
            </w:r>
          </w:p>
        </w:tc>
        <w:tc>
          <w:tcPr>
            <w:tcW w:w="270" w:type="dxa"/>
          </w:tcPr>
          <w:p w14:paraId="21484CF0" w14:textId="77777777" w:rsidR="00483CF9" w:rsidRPr="00F53688" w:rsidRDefault="00483CF9" w:rsidP="00483CF9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BC5007" w14:textId="548F56E2" w:rsidR="00483CF9" w:rsidRPr="00F53688" w:rsidRDefault="00483CF9" w:rsidP="00483CF9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536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(25)</w:t>
            </w:r>
          </w:p>
        </w:tc>
        <w:tc>
          <w:tcPr>
            <w:tcW w:w="270" w:type="dxa"/>
          </w:tcPr>
          <w:p w14:paraId="6C570943" w14:textId="77777777" w:rsidR="00483CF9" w:rsidRPr="00F53688" w:rsidRDefault="00483CF9" w:rsidP="00483CF9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0B3EC2" w14:textId="1A050AEC" w:rsidR="00483CF9" w:rsidRPr="00F53688" w:rsidRDefault="00483CF9" w:rsidP="00483CF9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left="-1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73</w:t>
            </w:r>
          </w:p>
        </w:tc>
        <w:tc>
          <w:tcPr>
            <w:tcW w:w="270" w:type="dxa"/>
            <w:gridSpan w:val="2"/>
          </w:tcPr>
          <w:p w14:paraId="64737636" w14:textId="77777777" w:rsidR="00483CF9" w:rsidRPr="00F53688" w:rsidRDefault="00483CF9" w:rsidP="00483CF9">
            <w:pPr>
              <w:pStyle w:val="a1"/>
              <w:tabs>
                <w:tab w:val="decimal" w:pos="1008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3C8AD860" w14:textId="4E80CC03" w:rsidR="00483CF9" w:rsidRPr="00F53688" w:rsidRDefault="00483CF9" w:rsidP="00483CF9">
            <w:pPr>
              <w:pStyle w:val="a1"/>
              <w:tabs>
                <w:tab w:val="decimal" w:pos="882"/>
              </w:tabs>
              <w:ind w:left="-1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5368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481</w:t>
            </w:r>
          </w:p>
        </w:tc>
      </w:tr>
    </w:tbl>
    <w:p w14:paraId="2E0109BA" w14:textId="77777777" w:rsidR="00642080" w:rsidRPr="00F53688" w:rsidRDefault="00642080" w:rsidP="00193193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78DEF903" w14:textId="0B37C9B3" w:rsidR="00193193" w:rsidRPr="00F53688" w:rsidRDefault="00D93A2E" w:rsidP="00193193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F53688">
        <w:rPr>
          <w:rFonts w:ascii="Angsana New" w:hAnsi="Angsana New" w:cs="Angsana New" w:hint="cs"/>
          <w:sz w:val="30"/>
          <w:szCs w:val="30"/>
          <w:cs/>
          <w:lang w:bidi="th-TH"/>
        </w:rPr>
        <w:t>บริษัทย่อยหลายแห่งไม่</w:t>
      </w: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ได้รับรู้</w:t>
      </w:r>
      <w:r w:rsidR="00193193" w:rsidRPr="00F53688">
        <w:rPr>
          <w:rFonts w:ascii="Angsana New" w:hAnsi="Angsana New" w:cs="Angsana New"/>
          <w:sz w:val="30"/>
          <w:szCs w:val="30"/>
          <w:cs/>
          <w:lang w:bidi="th-TH"/>
        </w:rPr>
        <w:t>สินทรัพย์ภาษีเงินได้รอการตัดบัญชีของขาดทุนสะสมทางภาษีในง</w:t>
      </w:r>
      <w:r w:rsidR="00A66670" w:rsidRPr="00F53688">
        <w:rPr>
          <w:rFonts w:ascii="Angsana New" w:hAnsi="Angsana New" w:cs="Angsana New"/>
          <w:sz w:val="30"/>
          <w:szCs w:val="30"/>
          <w:cs/>
          <w:lang w:bidi="th-TH"/>
        </w:rPr>
        <w:t xml:space="preserve">บการเงิน </w:t>
      </w:r>
      <w:r w:rsidR="0087076E" w:rsidRPr="00F53688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7F0795" w:rsidRPr="00F53688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A66670" w:rsidRPr="00F53688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="007F0795" w:rsidRPr="00F53688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FE1E2E" w:rsidRPr="00F53688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193193" w:rsidRPr="00F53688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เป็นจำนวนเงิน</w:t>
      </w:r>
      <w:r w:rsidR="00532E9B" w:rsidRPr="00F5368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F9605C" w:rsidRPr="00F53688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9F4054" w:rsidRPr="00F53688">
        <w:rPr>
          <w:rFonts w:ascii="Angsana New" w:hAnsi="Angsana New" w:cs="Angsana New"/>
          <w:sz w:val="30"/>
          <w:szCs w:val="30"/>
          <w:lang w:val="en-US" w:bidi="th-TH"/>
        </w:rPr>
        <w:t>74</w:t>
      </w:r>
      <w:r w:rsidR="00532E9B" w:rsidRPr="00F5368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ED2587" w:rsidRPr="00F53688">
        <w:rPr>
          <w:rFonts w:ascii="Angsana New" w:hAnsi="Angsana New" w:cs="Angsana New"/>
          <w:sz w:val="30"/>
          <w:szCs w:val="30"/>
          <w:cs/>
          <w:lang w:bidi="th-TH"/>
        </w:rPr>
        <w:t>ล้านบาท</w:t>
      </w:r>
      <w:r w:rsidR="00311EDB" w:rsidRPr="00F5368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ซึ่งจะสิ้นอายุในระหว่างปี </w:t>
      </w:r>
      <w:r w:rsidR="007F0795" w:rsidRPr="00F53688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E031C9" w:rsidRPr="00F53688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311EDB" w:rsidRPr="00F53688">
        <w:rPr>
          <w:rFonts w:ascii="Angsana New" w:hAnsi="Angsana New" w:cs="Angsana New"/>
          <w:sz w:val="30"/>
          <w:szCs w:val="30"/>
          <w:lang w:val="en-US" w:bidi="th-TH"/>
        </w:rPr>
        <w:t xml:space="preserve"> - </w:t>
      </w:r>
      <w:r w:rsidR="007F0795" w:rsidRPr="00F53688">
        <w:rPr>
          <w:rFonts w:ascii="Angsana New" w:hAnsi="Angsana New" w:cs="Angsana New"/>
          <w:sz w:val="30"/>
          <w:szCs w:val="30"/>
          <w:lang w:val="en-US" w:bidi="th-TH"/>
        </w:rPr>
        <w:t>2566</w:t>
      </w:r>
      <w:r w:rsidR="00193193" w:rsidRPr="00F5368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193193" w:rsidRPr="00F5368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(</w:t>
      </w:r>
      <w:r w:rsidR="00FE1E2E" w:rsidRPr="00F53688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2560</w:t>
      </w:r>
      <w:r w:rsidR="00193193" w:rsidRPr="00F53688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: </w:t>
      </w:r>
      <w:r w:rsidR="00FE1E2E" w:rsidRPr="00F53688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224</w:t>
      </w:r>
      <w:r w:rsidR="00193193" w:rsidRPr="00F53688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="00193193" w:rsidRPr="00F53688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ล้านบาท)</w:t>
      </w:r>
      <w:r w:rsidRPr="00F53688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="00ED2587" w:rsidRPr="00F53688">
        <w:rPr>
          <w:rFonts w:ascii="Angsana New" w:hAnsi="Angsana New" w:cs="Angsana New" w:hint="cs"/>
          <w:sz w:val="30"/>
          <w:szCs w:val="30"/>
          <w:cs/>
          <w:lang w:val="en-US" w:bidi="th-TH"/>
        </w:rPr>
        <w:t>เนื่องจากยังไม่มีความเป็นไปได้ค่อนข้างแน่ว่าจะมีกำไรทางภาษีเพียงพอที่จะใช้ประโยชน์ทางภาษีดังกล่าว</w:t>
      </w:r>
    </w:p>
    <w:p w14:paraId="19AA05F8" w14:textId="77777777" w:rsidR="00557E16" w:rsidRPr="00F53688" w:rsidRDefault="00557E16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2538C04" w14:textId="77777777" w:rsidR="00E02862" w:rsidRPr="00F53688" w:rsidRDefault="00E02862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A2F35E3" w14:textId="77777777" w:rsidR="00E02862" w:rsidRPr="00F53688" w:rsidRDefault="00E02862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00334DC3" w14:textId="77777777" w:rsidR="00E02862" w:rsidRPr="00F53688" w:rsidRDefault="00E02862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B3AF4E6" w14:textId="77777777" w:rsidR="00E02862" w:rsidRPr="00F53688" w:rsidRDefault="00E02862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FD20B33" w14:textId="77777777" w:rsidR="00E02862" w:rsidRPr="00F53688" w:rsidRDefault="00E02862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8047E1E" w14:textId="77777777" w:rsidR="00E02862" w:rsidRPr="00F53688" w:rsidRDefault="00E02862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F670F87" w14:textId="77777777" w:rsidR="00E02862" w:rsidRPr="00F53688" w:rsidRDefault="00E02862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FCB8496" w14:textId="77777777" w:rsidR="00E02862" w:rsidRPr="00F53688" w:rsidRDefault="00E02862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DAA4076" w14:textId="77777777" w:rsidR="00E02862" w:rsidRPr="00F53688" w:rsidRDefault="00E02862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0777E422" w14:textId="77777777" w:rsidR="00E02862" w:rsidRPr="00F53688" w:rsidRDefault="00E02862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D77AA2B" w14:textId="77777777" w:rsidR="00E02862" w:rsidRPr="00F53688" w:rsidRDefault="00E02862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2C807D8" w14:textId="77777777" w:rsidR="00E02862" w:rsidRPr="00F53688" w:rsidRDefault="00E02862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EE1A33E" w14:textId="77777777" w:rsidR="00E02862" w:rsidRPr="00F53688" w:rsidRDefault="00E02862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C47FCB7" w14:textId="77777777" w:rsidR="00557E16" w:rsidRPr="00F53688" w:rsidRDefault="00557E16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8646CCC" w14:textId="48697107" w:rsidR="00DE151E" w:rsidRPr="00F53688" w:rsidRDefault="00F9605C" w:rsidP="00AF62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53688">
        <w:rPr>
          <w:rFonts w:ascii="Angsana New" w:hAnsi="Angsana New"/>
          <w:b/>
          <w:bCs/>
          <w:sz w:val="30"/>
          <w:szCs w:val="30"/>
        </w:rPr>
        <w:lastRenderedPageBreak/>
        <w:t>18</w:t>
      </w:r>
      <w:r w:rsidR="00DE151E" w:rsidRPr="00F53688">
        <w:rPr>
          <w:rFonts w:ascii="Angsana New" w:hAnsi="Angsana New"/>
          <w:b/>
          <w:bCs/>
          <w:sz w:val="30"/>
          <w:szCs w:val="30"/>
        </w:rPr>
        <w:tab/>
      </w:r>
      <w:r w:rsidR="00DE151E" w:rsidRPr="00F53688">
        <w:rPr>
          <w:rFonts w:ascii="Angsana New" w:hAnsi="Angsana New"/>
          <w:b/>
          <w:bCs/>
          <w:sz w:val="30"/>
          <w:szCs w:val="30"/>
          <w:cs/>
        </w:rPr>
        <w:t>สินทรัพย์ไม่หมุนเวียนอื่น</w:t>
      </w:r>
    </w:p>
    <w:p w14:paraId="5FAE82A2" w14:textId="77777777" w:rsidR="00DE151E" w:rsidRPr="00F53688" w:rsidRDefault="00DE151E" w:rsidP="00512E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0"/>
        <w:gridCol w:w="180"/>
        <w:gridCol w:w="450"/>
        <w:gridCol w:w="1008"/>
        <w:gridCol w:w="270"/>
        <w:gridCol w:w="990"/>
        <w:gridCol w:w="270"/>
        <w:gridCol w:w="990"/>
        <w:gridCol w:w="270"/>
        <w:gridCol w:w="990"/>
      </w:tblGrid>
      <w:tr w:rsidR="00DF103D" w:rsidRPr="00F53688" w14:paraId="38A57D4E" w14:textId="77777777" w:rsidTr="00DF103D">
        <w:trPr>
          <w:cantSplit/>
          <w:trHeight w:val="352"/>
        </w:trPr>
        <w:tc>
          <w:tcPr>
            <w:tcW w:w="3690" w:type="dxa"/>
          </w:tcPr>
          <w:p w14:paraId="4A861658" w14:textId="77777777" w:rsidR="00DF103D" w:rsidRPr="00F53688" w:rsidRDefault="00DF103D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10" w:type="dxa"/>
            <w:gridSpan w:val="3"/>
          </w:tcPr>
          <w:p w14:paraId="44D6675A" w14:textId="320A26FA" w:rsidR="00DF103D" w:rsidRPr="00F53688" w:rsidRDefault="00DF103D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68" w:type="dxa"/>
            <w:gridSpan w:val="3"/>
          </w:tcPr>
          <w:p w14:paraId="7047D41D" w14:textId="77777777" w:rsidR="00DF103D" w:rsidRPr="00F53688" w:rsidRDefault="00DF103D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EA1565F" w14:textId="77777777" w:rsidR="00DF103D" w:rsidRPr="00F53688" w:rsidRDefault="00DF103D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E7B3B79" w14:textId="77777777" w:rsidR="00DF103D" w:rsidRPr="00F53688" w:rsidRDefault="00DF103D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103D" w:rsidRPr="00F53688" w14:paraId="1229FDFD" w14:textId="77777777" w:rsidTr="00DF103D">
        <w:trPr>
          <w:cantSplit/>
        </w:trPr>
        <w:tc>
          <w:tcPr>
            <w:tcW w:w="3690" w:type="dxa"/>
          </w:tcPr>
          <w:p w14:paraId="0A7127A2" w14:textId="77777777" w:rsidR="00DF103D" w:rsidRPr="00F53688" w:rsidRDefault="00DF103D" w:rsidP="00AF6226">
            <w:pPr>
              <w:pStyle w:val="Heading7"/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10" w:type="dxa"/>
            <w:gridSpan w:val="3"/>
          </w:tcPr>
          <w:p w14:paraId="3FC4E5D7" w14:textId="65560E63" w:rsidR="00DF103D" w:rsidRPr="00F53688" w:rsidRDefault="00DF103D" w:rsidP="009A5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8" w:type="dxa"/>
          </w:tcPr>
          <w:p w14:paraId="7FB22E09" w14:textId="68132813" w:rsidR="00DF103D" w:rsidRPr="00F53688" w:rsidRDefault="00DF103D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19D13AA" w14:textId="77777777" w:rsidR="00DF103D" w:rsidRPr="00F53688" w:rsidRDefault="00DF103D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085F76" w14:textId="66435AB8" w:rsidR="00DF103D" w:rsidRPr="00F53688" w:rsidRDefault="00DF103D" w:rsidP="008F3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064311B4" w14:textId="77777777" w:rsidR="00DF103D" w:rsidRPr="00F53688" w:rsidRDefault="00DF103D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0AE614" w14:textId="2400E7F0" w:rsidR="00DF103D" w:rsidRPr="00F53688" w:rsidRDefault="00DF103D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B29763D" w14:textId="77777777" w:rsidR="00DF103D" w:rsidRPr="00F53688" w:rsidRDefault="00DF103D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A9EE5C" w14:textId="111E5724" w:rsidR="00DF103D" w:rsidRPr="00F53688" w:rsidRDefault="00DF103D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F103D" w:rsidRPr="00F53688" w14:paraId="5C2C445C" w14:textId="77777777" w:rsidTr="00DF103D">
        <w:trPr>
          <w:cantSplit/>
        </w:trPr>
        <w:tc>
          <w:tcPr>
            <w:tcW w:w="3690" w:type="dxa"/>
          </w:tcPr>
          <w:p w14:paraId="581DDFF8" w14:textId="77777777" w:rsidR="00DF103D" w:rsidRPr="00F53688" w:rsidRDefault="00DF103D" w:rsidP="00AF6226">
            <w:pPr>
              <w:pStyle w:val="Heading7"/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10" w:type="dxa"/>
            <w:gridSpan w:val="3"/>
          </w:tcPr>
          <w:p w14:paraId="7001A016" w14:textId="1A375754" w:rsidR="00DF103D" w:rsidRPr="00F53688" w:rsidRDefault="00DF103D" w:rsidP="00AF6226">
            <w:pPr>
              <w:pStyle w:val="Heading7"/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788" w:type="dxa"/>
            <w:gridSpan w:val="7"/>
          </w:tcPr>
          <w:p w14:paraId="096754C8" w14:textId="77777777" w:rsidR="00DF103D" w:rsidRPr="00F53688" w:rsidRDefault="00DF103D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F103D" w:rsidRPr="00F53688" w14:paraId="27FDC477" w14:textId="77777777" w:rsidTr="00DF103D">
        <w:trPr>
          <w:cantSplit/>
        </w:trPr>
        <w:tc>
          <w:tcPr>
            <w:tcW w:w="3690" w:type="dxa"/>
          </w:tcPr>
          <w:p w14:paraId="24DBAAE2" w14:textId="77777777" w:rsidR="00DF103D" w:rsidRPr="00F53688" w:rsidRDefault="00DF103D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ค่าธรรมเนียมการเช่าที่ดินและค่าธรรมเนียม</w:t>
            </w:r>
          </w:p>
        </w:tc>
        <w:tc>
          <w:tcPr>
            <w:tcW w:w="810" w:type="dxa"/>
            <w:gridSpan w:val="3"/>
          </w:tcPr>
          <w:p w14:paraId="78441A73" w14:textId="71D5744D" w:rsidR="00DF103D" w:rsidRPr="00F53688" w:rsidRDefault="00DF103D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7B7B76B" w14:textId="77777777" w:rsidR="00DF103D" w:rsidRPr="00F53688" w:rsidRDefault="00DF103D" w:rsidP="00FE1E2E">
            <w:pPr>
              <w:pStyle w:val="a0"/>
              <w:tabs>
                <w:tab w:val="decimal" w:pos="702"/>
              </w:tabs>
              <w:ind w:left="-108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0477A4" w14:textId="77777777" w:rsidR="00DF103D" w:rsidRPr="00F53688" w:rsidRDefault="00DF103D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6E740A" w14:textId="77777777" w:rsidR="00DF103D" w:rsidRPr="00F53688" w:rsidRDefault="00DF103D" w:rsidP="00FE1E2E">
            <w:pPr>
              <w:pStyle w:val="a0"/>
              <w:tabs>
                <w:tab w:val="decimal" w:pos="702"/>
              </w:tabs>
              <w:ind w:left="-108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669CF2" w14:textId="77777777" w:rsidR="00DF103D" w:rsidRPr="00F53688" w:rsidRDefault="00DF103D" w:rsidP="00FE1E2E">
            <w:pPr>
              <w:pStyle w:val="a0"/>
              <w:tabs>
                <w:tab w:val="decimal" w:pos="76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F9FA650" w14:textId="77777777" w:rsidR="00DF103D" w:rsidRPr="00F53688" w:rsidRDefault="00DF103D" w:rsidP="00FE1E2E">
            <w:pPr>
              <w:pStyle w:val="a0"/>
              <w:tabs>
                <w:tab w:val="decimal" w:pos="76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BC1FF4" w14:textId="77777777" w:rsidR="00DF103D" w:rsidRPr="00F53688" w:rsidRDefault="00DF103D" w:rsidP="00FE1E2E">
            <w:pPr>
              <w:pStyle w:val="a0"/>
              <w:tabs>
                <w:tab w:val="decimal" w:pos="76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E22CC20" w14:textId="77777777" w:rsidR="00DF103D" w:rsidRPr="00F53688" w:rsidRDefault="00DF103D" w:rsidP="00FE1E2E">
            <w:pPr>
              <w:pStyle w:val="a0"/>
              <w:tabs>
                <w:tab w:val="decimal" w:pos="76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633E" w:rsidRPr="00F53688" w14:paraId="42957D34" w14:textId="77777777" w:rsidTr="00DF103D">
        <w:trPr>
          <w:cantSplit/>
        </w:trPr>
        <w:tc>
          <w:tcPr>
            <w:tcW w:w="3690" w:type="dxa"/>
          </w:tcPr>
          <w:p w14:paraId="0CCFF784" w14:textId="2822CE5A" w:rsidR="00E1633E" w:rsidRPr="00F53688" w:rsidRDefault="00E1633E" w:rsidP="00E16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05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การจดทะเบียนสัญญาเช่าที่ดินรอตัดบัญชี </w:t>
            </w: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10" w:type="dxa"/>
            <w:gridSpan w:val="3"/>
          </w:tcPr>
          <w:p w14:paraId="21572E90" w14:textId="77777777" w:rsidR="00E1633E" w:rsidRPr="00F53688" w:rsidRDefault="00E1633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8A21937" w14:textId="77777777" w:rsidR="00E1633E" w:rsidRPr="00F53688" w:rsidRDefault="00E1633E" w:rsidP="00FE1E2E">
            <w:pPr>
              <w:pStyle w:val="a0"/>
              <w:tabs>
                <w:tab w:val="decimal" w:pos="702"/>
              </w:tabs>
              <w:ind w:left="-108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AE10B8" w14:textId="77777777" w:rsidR="00E1633E" w:rsidRPr="00F53688" w:rsidRDefault="00E1633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C45675" w14:textId="77777777" w:rsidR="00E1633E" w:rsidRPr="00F53688" w:rsidRDefault="00E1633E" w:rsidP="00FE1E2E">
            <w:pPr>
              <w:pStyle w:val="a0"/>
              <w:tabs>
                <w:tab w:val="decimal" w:pos="702"/>
              </w:tabs>
              <w:ind w:left="-108" w:righ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35AAD6" w14:textId="77777777" w:rsidR="00E1633E" w:rsidRPr="00F53688" w:rsidRDefault="00E1633E" w:rsidP="00FE1E2E">
            <w:pPr>
              <w:pStyle w:val="a0"/>
              <w:tabs>
                <w:tab w:val="decimal" w:pos="76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1E78F8A" w14:textId="77777777" w:rsidR="00E1633E" w:rsidRPr="00F53688" w:rsidRDefault="00E1633E" w:rsidP="00FE1E2E">
            <w:pPr>
              <w:pStyle w:val="a0"/>
              <w:tabs>
                <w:tab w:val="decimal" w:pos="76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7A52A9" w14:textId="77777777" w:rsidR="00E1633E" w:rsidRPr="00F53688" w:rsidRDefault="00E1633E" w:rsidP="00FE1E2E">
            <w:pPr>
              <w:pStyle w:val="a0"/>
              <w:tabs>
                <w:tab w:val="decimal" w:pos="76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EC1F9B6" w14:textId="77777777" w:rsidR="00E1633E" w:rsidRPr="00F53688" w:rsidRDefault="00E1633E" w:rsidP="00FE1E2E">
            <w:pPr>
              <w:pStyle w:val="a0"/>
              <w:tabs>
                <w:tab w:val="decimal" w:pos="76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5FF4" w:rsidRPr="00F53688" w14:paraId="69320747" w14:textId="77777777" w:rsidTr="00DF103D">
        <w:trPr>
          <w:cantSplit/>
        </w:trPr>
        <w:tc>
          <w:tcPr>
            <w:tcW w:w="3690" w:type="dxa"/>
          </w:tcPr>
          <w:p w14:paraId="0091BB92" w14:textId="0756CDD3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05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gridSpan w:val="3"/>
          </w:tcPr>
          <w:p w14:paraId="4D66BEBB" w14:textId="012CA4EA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36</w:t>
            </w:r>
          </w:p>
        </w:tc>
        <w:tc>
          <w:tcPr>
            <w:tcW w:w="1008" w:type="dxa"/>
          </w:tcPr>
          <w:p w14:paraId="79AFD9EE" w14:textId="55ACE43B" w:rsidR="00315FF4" w:rsidRPr="00F53688" w:rsidRDefault="00315FF4" w:rsidP="00315FF4">
            <w:pPr>
              <w:pStyle w:val="a0"/>
              <w:tabs>
                <w:tab w:val="decimal" w:pos="432"/>
                <w:tab w:val="decimal" w:pos="702"/>
              </w:tabs>
              <w:ind w:left="-108"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3,244</w:t>
            </w:r>
          </w:p>
        </w:tc>
        <w:tc>
          <w:tcPr>
            <w:tcW w:w="270" w:type="dxa"/>
          </w:tcPr>
          <w:p w14:paraId="6A488308" w14:textId="77777777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D7C89B" w14:textId="765497A4" w:rsidR="00315FF4" w:rsidRPr="00F53688" w:rsidRDefault="00315FF4" w:rsidP="00315FF4">
            <w:pPr>
              <w:pStyle w:val="a0"/>
              <w:tabs>
                <w:tab w:val="decimal" w:pos="432"/>
                <w:tab w:val="decimal" w:pos="702"/>
              </w:tabs>
              <w:ind w:left="-108"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</w:p>
        </w:tc>
        <w:tc>
          <w:tcPr>
            <w:tcW w:w="270" w:type="dxa"/>
          </w:tcPr>
          <w:p w14:paraId="4337E86E" w14:textId="77777777" w:rsidR="00315FF4" w:rsidRPr="00F53688" w:rsidRDefault="00315FF4" w:rsidP="00315FF4">
            <w:pPr>
              <w:pStyle w:val="a0"/>
              <w:tabs>
                <w:tab w:val="decimal" w:pos="76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2DCA332" w14:textId="31B8D8E9" w:rsidR="00315FF4" w:rsidRPr="00F53688" w:rsidRDefault="00315FF4" w:rsidP="00315FF4">
            <w:pPr>
              <w:pStyle w:val="a0"/>
              <w:tabs>
                <w:tab w:val="decimal" w:pos="73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3,169</w:t>
            </w:r>
          </w:p>
        </w:tc>
        <w:tc>
          <w:tcPr>
            <w:tcW w:w="270" w:type="dxa"/>
          </w:tcPr>
          <w:p w14:paraId="756D89D5" w14:textId="77777777" w:rsidR="00315FF4" w:rsidRPr="00F53688" w:rsidRDefault="00315FF4" w:rsidP="00315FF4">
            <w:pPr>
              <w:pStyle w:val="a0"/>
              <w:tabs>
                <w:tab w:val="decimal" w:pos="76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64D93F6" w14:textId="0279B87D" w:rsidR="00315FF4" w:rsidRPr="00F53688" w:rsidRDefault="00315FF4" w:rsidP="00315FF4">
            <w:pPr>
              <w:pStyle w:val="a0"/>
              <w:tabs>
                <w:tab w:val="decimal" w:pos="73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</w:p>
        </w:tc>
      </w:tr>
      <w:tr w:rsidR="00315FF4" w:rsidRPr="00F53688" w14:paraId="6C4A60F3" w14:textId="77777777" w:rsidTr="00DF103D">
        <w:trPr>
          <w:cantSplit/>
        </w:trPr>
        <w:tc>
          <w:tcPr>
            <w:tcW w:w="3690" w:type="dxa"/>
          </w:tcPr>
          <w:p w14:paraId="5CC5B77D" w14:textId="28625EE4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เงินให้กู้ยืมระยะยาวแก่สหกรณ์ออมทรัพย์</w:t>
            </w:r>
          </w:p>
        </w:tc>
        <w:tc>
          <w:tcPr>
            <w:tcW w:w="810" w:type="dxa"/>
            <w:gridSpan w:val="3"/>
          </w:tcPr>
          <w:p w14:paraId="3AC5488E" w14:textId="4536A787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08" w:type="dxa"/>
          </w:tcPr>
          <w:p w14:paraId="3D7D3485" w14:textId="5DC77029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4B05B" w14:textId="77777777" w:rsidR="00315FF4" w:rsidRPr="00F53688" w:rsidRDefault="00315FF4" w:rsidP="00315FF4">
            <w:pPr>
              <w:pStyle w:val="a0"/>
              <w:tabs>
                <w:tab w:val="decimal" w:pos="76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6FE44F6" w14:textId="1BD1E192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A86A28" w14:textId="77777777" w:rsidR="00315FF4" w:rsidRPr="00F53688" w:rsidRDefault="00315FF4" w:rsidP="00315FF4">
            <w:pPr>
              <w:pStyle w:val="a0"/>
              <w:tabs>
                <w:tab w:val="decimal" w:pos="76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EFD63BD" w14:textId="13937A92" w:rsidR="00315FF4" w:rsidRPr="00F53688" w:rsidRDefault="00315FF4" w:rsidP="00315FF4">
            <w:pPr>
              <w:pStyle w:val="a0"/>
              <w:tabs>
                <w:tab w:val="decimal" w:pos="734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E81004" w14:textId="77777777" w:rsidR="00315FF4" w:rsidRPr="00F53688" w:rsidRDefault="00315FF4" w:rsidP="00315FF4">
            <w:pPr>
              <w:pStyle w:val="a0"/>
              <w:tabs>
                <w:tab w:val="decimal" w:pos="76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6BB58CC" w14:textId="0B1DDC27" w:rsidR="00315FF4" w:rsidRPr="00F53688" w:rsidRDefault="00315FF4" w:rsidP="00315FF4">
            <w:pPr>
              <w:pStyle w:val="a0"/>
              <w:tabs>
                <w:tab w:val="decimal" w:pos="734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15FF4" w:rsidRPr="00F53688" w14:paraId="25D09C27" w14:textId="77777777" w:rsidTr="00DF103D">
        <w:trPr>
          <w:cantSplit/>
        </w:trPr>
        <w:tc>
          <w:tcPr>
            <w:tcW w:w="3690" w:type="dxa"/>
          </w:tcPr>
          <w:p w14:paraId="3E40D6E4" w14:textId="4F0357A3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05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810" w:type="dxa"/>
            <w:gridSpan w:val="3"/>
          </w:tcPr>
          <w:p w14:paraId="5880BA6D" w14:textId="77777777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08" w:type="dxa"/>
          </w:tcPr>
          <w:p w14:paraId="5D7CBA04" w14:textId="25D840F2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14:paraId="14F9242A" w14:textId="77777777" w:rsidR="00315FF4" w:rsidRPr="00F53688" w:rsidRDefault="00315FF4" w:rsidP="00315FF4">
            <w:pPr>
              <w:pStyle w:val="a0"/>
              <w:tabs>
                <w:tab w:val="decimal" w:pos="76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4ED2AA3" w14:textId="74403D4E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270" w:type="dxa"/>
          </w:tcPr>
          <w:p w14:paraId="09897EB8" w14:textId="77777777" w:rsidR="00315FF4" w:rsidRPr="00F53688" w:rsidRDefault="00315FF4" w:rsidP="00315FF4">
            <w:pPr>
              <w:pStyle w:val="a0"/>
              <w:tabs>
                <w:tab w:val="decimal" w:pos="76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ACF019A" w14:textId="5F7CDEC8" w:rsidR="00315FF4" w:rsidRPr="00F53688" w:rsidRDefault="00315FF4" w:rsidP="00315FF4">
            <w:pPr>
              <w:pStyle w:val="a0"/>
              <w:tabs>
                <w:tab w:val="decimal" w:pos="734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538</w:t>
            </w:r>
          </w:p>
        </w:tc>
        <w:tc>
          <w:tcPr>
            <w:tcW w:w="270" w:type="dxa"/>
          </w:tcPr>
          <w:p w14:paraId="727D69F4" w14:textId="77777777" w:rsidR="00315FF4" w:rsidRPr="00F53688" w:rsidRDefault="00315FF4" w:rsidP="00315FF4">
            <w:pPr>
              <w:pStyle w:val="a0"/>
              <w:tabs>
                <w:tab w:val="decimal" w:pos="76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0569CF7" w14:textId="547B8BD3" w:rsidR="00315FF4" w:rsidRPr="00F53688" w:rsidRDefault="00315FF4" w:rsidP="00315FF4">
            <w:pPr>
              <w:pStyle w:val="a0"/>
              <w:tabs>
                <w:tab w:val="decimal" w:pos="734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583</w:t>
            </w:r>
          </w:p>
        </w:tc>
      </w:tr>
      <w:tr w:rsidR="00315FF4" w:rsidRPr="00F53688" w14:paraId="0D569177" w14:textId="77777777" w:rsidTr="00DF103D">
        <w:trPr>
          <w:cantSplit/>
          <w:trHeight w:val="425"/>
        </w:trPr>
        <w:tc>
          <w:tcPr>
            <w:tcW w:w="3870" w:type="dxa"/>
            <w:gridSpan w:val="2"/>
          </w:tcPr>
          <w:p w14:paraId="5EC4F6A3" w14:textId="77777777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ค่าสิทธิในการใช้ท่อส่งก๊าซธรรมชาติ ท่อส่งน้ำ</w:t>
            </w:r>
          </w:p>
        </w:tc>
        <w:tc>
          <w:tcPr>
            <w:tcW w:w="630" w:type="dxa"/>
            <w:gridSpan w:val="2"/>
          </w:tcPr>
          <w:p w14:paraId="7C76381E" w14:textId="349F4FCB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08" w:type="dxa"/>
          </w:tcPr>
          <w:p w14:paraId="5E53E230" w14:textId="77777777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193F0D" w14:textId="77777777" w:rsidR="00315FF4" w:rsidRPr="00F53688" w:rsidRDefault="00315FF4" w:rsidP="00315FF4">
            <w:pPr>
              <w:pStyle w:val="a0"/>
              <w:tabs>
                <w:tab w:val="decimal" w:pos="76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A94B9FB" w14:textId="77777777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AF8703" w14:textId="77777777" w:rsidR="00315FF4" w:rsidRPr="00F53688" w:rsidRDefault="00315FF4" w:rsidP="00315FF4">
            <w:pPr>
              <w:pStyle w:val="a0"/>
              <w:tabs>
                <w:tab w:val="decimal" w:pos="76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6DB33BE" w14:textId="77777777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5CB598" w14:textId="77777777" w:rsidR="00315FF4" w:rsidRPr="00F53688" w:rsidRDefault="00315FF4" w:rsidP="00315FF4">
            <w:pPr>
              <w:pStyle w:val="a0"/>
              <w:tabs>
                <w:tab w:val="decimal" w:pos="76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9AF838C" w14:textId="77777777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5FF4" w:rsidRPr="00F53688" w14:paraId="62876317" w14:textId="77777777" w:rsidTr="00DF103D">
        <w:trPr>
          <w:cantSplit/>
        </w:trPr>
        <w:tc>
          <w:tcPr>
            <w:tcW w:w="4050" w:type="dxa"/>
            <w:gridSpan w:val="3"/>
          </w:tcPr>
          <w:p w14:paraId="73E1B310" w14:textId="77777777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0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และการใช้ประโยชน์บนที่ดินรอตัดบัญชี </w:t>
            </w: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สุทธิ</w:t>
            </w:r>
          </w:p>
        </w:tc>
        <w:tc>
          <w:tcPr>
            <w:tcW w:w="450" w:type="dxa"/>
          </w:tcPr>
          <w:p w14:paraId="4D174285" w14:textId="642B8031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0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08" w:type="dxa"/>
          </w:tcPr>
          <w:p w14:paraId="105FBC50" w14:textId="77777777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43C8144A" w14:textId="77777777" w:rsidR="00315FF4" w:rsidRPr="00F53688" w:rsidRDefault="00315FF4" w:rsidP="00315FF4">
            <w:pPr>
              <w:pStyle w:val="a0"/>
              <w:tabs>
                <w:tab w:val="decimal" w:pos="76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DBF42CE" w14:textId="77777777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5D72D690" w14:textId="77777777" w:rsidR="00315FF4" w:rsidRPr="00F53688" w:rsidRDefault="00315FF4" w:rsidP="00315FF4">
            <w:pPr>
              <w:pStyle w:val="a0"/>
              <w:tabs>
                <w:tab w:val="decimal" w:pos="76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99E4ABA" w14:textId="77777777" w:rsidR="00315FF4" w:rsidRPr="00F53688" w:rsidRDefault="00315FF4" w:rsidP="00315FF4">
            <w:pPr>
              <w:pStyle w:val="a0"/>
              <w:tabs>
                <w:tab w:val="decimal" w:pos="734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70" w:type="dxa"/>
          </w:tcPr>
          <w:p w14:paraId="68A57113" w14:textId="77777777" w:rsidR="00315FF4" w:rsidRPr="00F53688" w:rsidRDefault="00315FF4" w:rsidP="00315FF4">
            <w:pPr>
              <w:pStyle w:val="a0"/>
              <w:tabs>
                <w:tab w:val="decimal" w:pos="76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DEFC5E3" w14:textId="77777777" w:rsidR="00315FF4" w:rsidRPr="00F53688" w:rsidRDefault="00315FF4" w:rsidP="00315FF4">
            <w:pPr>
              <w:pStyle w:val="a0"/>
              <w:tabs>
                <w:tab w:val="decimal" w:pos="734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</w:tr>
      <w:tr w:rsidR="00315FF4" w:rsidRPr="00F53688" w14:paraId="3BE672BF" w14:textId="77777777" w:rsidTr="00DF103D">
        <w:trPr>
          <w:cantSplit/>
        </w:trPr>
        <w:tc>
          <w:tcPr>
            <w:tcW w:w="3690" w:type="dxa"/>
          </w:tcPr>
          <w:p w14:paraId="68035D9F" w14:textId="77777777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ค่าใช้จ่ายรอตัดบัญชีอื่นๆ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gridSpan w:val="3"/>
          </w:tcPr>
          <w:p w14:paraId="3F4E1080" w14:textId="304BD3A6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0DBD2F2" w14:textId="64BC8798" w:rsidR="00315FF4" w:rsidRPr="00F53688" w:rsidRDefault="00315FF4" w:rsidP="00315FF4">
            <w:pPr>
              <w:pStyle w:val="a0"/>
              <w:tabs>
                <w:tab w:val="decimal" w:pos="432"/>
                <w:tab w:val="decimal" w:pos="702"/>
              </w:tabs>
              <w:ind w:left="-108"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</w:p>
        </w:tc>
        <w:tc>
          <w:tcPr>
            <w:tcW w:w="270" w:type="dxa"/>
          </w:tcPr>
          <w:p w14:paraId="7C385C96" w14:textId="77777777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44DC0F" w14:textId="264A72D4" w:rsidR="00315FF4" w:rsidRPr="00F53688" w:rsidRDefault="00315FF4" w:rsidP="00315FF4">
            <w:pPr>
              <w:pStyle w:val="a0"/>
              <w:tabs>
                <w:tab w:val="decimal" w:pos="432"/>
                <w:tab w:val="decimal" w:pos="702"/>
              </w:tabs>
              <w:ind w:left="-108"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310</w:t>
            </w:r>
          </w:p>
        </w:tc>
        <w:tc>
          <w:tcPr>
            <w:tcW w:w="270" w:type="dxa"/>
          </w:tcPr>
          <w:p w14:paraId="01BADEC7" w14:textId="77777777" w:rsidR="00315FF4" w:rsidRPr="00F53688" w:rsidRDefault="00315FF4" w:rsidP="00315FF4">
            <w:pPr>
              <w:pStyle w:val="a0"/>
              <w:tabs>
                <w:tab w:val="decimal" w:pos="76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9013C06" w14:textId="1B6630DF" w:rsidR="00315FF4" w:rsidRPr="00F53688" w:rsidRDefault="00315FF4" w:rsidP="00315FF4">
            <w:pPr>
              <w:pStyle w:val="a0"/>
              <w:tabs>
                <w:tab w:val="decimal" w:pos="73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</w:tcPr>
          <w:p w14:paraId="3F68BA2D" w14:textId="77777777" w:rsidR="00315FF4" w:rsidRPr="00F53688" w:rsidRDefault="00315FF4" w:rsidP="00315FF4">
            <w:pPr>
              <w:pStyle w:val="a0"/>
              <w:tabs>
                <w:tab w:val="decimal" w:pos="76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BB34D4" w14:textId="12A749A9" w:rsidR="00315FF4" w:rsidRPr="00F53688" w:rsidRDefault="00315FF4" w:rsidP="00315FF4">
            <w:pPr>
              <w:pStyle w:val="a0"/>
              <w:tabs>
                <w:tab w:val="decimal" w:pos="73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</w:tr>
      <w:tr w:rsidR="00315FF4" w:rsidRPr="00F53688" w14:paraId="34716745" w14:textId="77777777" w:rsidTr="00DF103D">
        <w:trPr>
          <w:cantSplit/>
        </w:trPr>
        <w:tc>
          <w:tcPr>
            <w:tcW w:w="3690" w:type="dxa"/>
          </w:tcPr>
          <w:p w14:paraId="63041FFB" w14:textId="77777777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เงินมัดจำและอื่นๆ </w:t>
            </w:r>
          </w:p>
        </w:tc>
        <w:tc>
          <w:tcPr>
            <w:tcW w:w="810" w:type="dxa"/>
            <w:gridSpan w:val="3"/>
          </w:tcPr>
          <w:p w14:paraId="12CCD90A" w14:textId="7890B888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08" w:type="dxa"/>
          </w:tcPr>
          <w:p w14:paraId="57AF0B54" w14:textId="2FAABC18" w:rsidR="00315FF4" w:rsidRPr="00F53688" w:rsidRDefault="00315FF4" w:rsidP="00315FF4">
            <w:pPr>
              <w:pStyle w:val="a0"/>
              <w:tabs>
                <w:tab w:val="decimal" w:pos="522"/>
                <w:tab w:val="decimal" w:pos="702"/>
              </w:tabs>
              <w:ind w:left="-108"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</w:p>
        </w:tc>
        <w:tc>
          <w:tcPr>
            <w:tcW w:w="270" w:type="dxa"/>
          </w:tcPr>
          <w:p w14:paraId="71528648" w14:textId="77777777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F66029" w14:textId="1123F96C" w:rsidR="00315FF4" w:rsidRPr="00F53688" w:rsidRDefault="00315FF4" w:rsidP="00315FF4">
            <w:pPr>
              <w:pStyle w:val="a0"/>
              <w:tabs>
                <w:tab w:val="decimal" w:pos="522"/>
                <w:tab w:val="decimal" w:pos="702"/>
              </w:tabs>
              <w:ind w:left="-108" w:right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70" w:type="dxa"/>
          </w:tcPr>
          <w:p w14:paraId="57D3BCDD" w14:textId="77777777" w:rsidR="00315FF4" w:rsidRPr="00F53688" w:rsidRDefault="00315FF4" w:rsidP="00315FF4">
            <w:pPr>
              <w:pStyle w:val="a0"/>
              <w:tabs>
                <w:tab w:val="decimal" w:pos="76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1015E6C" w14:textId="2B40F450" w:rsidR="00315FF4" w:rsidRPr="00F53688" w:rsidRDefault="00315FF4" w:rsidP="00315FF4">
            <w:pPr>
              <w:pStyle w:val="a0"/>
              <w:tabs>
                <w:tab w:val="decimal" w:pos="73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</w:tcPr>
          <w:p w14:paraId="5C9043E7" w14:textId="77777777" w:rsidR="00315FF4" w:rsidRPr="00F53688" w:rsidRDefault="00315FF4" w:rsidP="00315FF4">
            <w:pPr>
              <w:pStyle w:val="a0"/>
              <w:tabs>
                <w:tab w:val="decimal" w:pos="765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589D9B3" w14:textId="36C19F5B" w:rsidR="00315FF4" w:rsidRPr="00F53688" w:rsidRDefault="00315FF4" w:rsidP="00315FF4">
            <w:pPr>
              <w:pStyle w:val="a0"/>
              <w:tabs>
                <w:tab w:val="decimal" w:pos="73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315FF4" w:rsidRPr="00F53688" w14:paraId="540D819D" w14:textId="77777777" w:rsidTr="00DF103D">
        <w:trPr>
          <w:cantSplit/>
        </w:trPr>
        <w:tc>
          <w:tcPr>
            <w:tcW w:w="3690" w:type="dxa"/>
          </w:tcPr>
          <w:p w14:paraId="45B980D8" w14:textId="77777777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gridSpan w:val="3"/>
          </w:tcPr>
          <w:p w14:paraId="7D93813A" w14:textId="60A21982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ED192FF" w14:textId="43FEB172" w:rsidR="00315FF4" w:rsidRPr="00F53688" w:rsidRDefault="00315FF4" w:rsidP="00315FF4">
            <w:pPr>
              <w:pStyle w:val="a0"/>
              <w:tabs>
                <w:tab w:val="decimal" w:pos="432"/>
                <w:tab w:val="decimal" w:pos="702"/>
              </w:tabs>
              <w:ind w:left="-108"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4,083</w:t>
            </w:r>
          </w:p>
        </w:tc>
        <w:tc>
          <w:tcPr>
            <w:tcW w:w="270" w:type="dxa"/>
          </w:tcPr>
          <w:p w14:paraId="6900FD1A" w14:textId="77777777" w:rsidR="00315FF4" w:rsidRPr="00F53688" w:rsidRDefault="00315FF4" w:rsidP="00315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FABEB0" w14:textId="2C2465E0" w:rsidR="00315FF4" w:rsidRPr="00F53688" w:rsidRDefault="00315FF4" w:rsidP="00315FF4">
            <w:pPr>
              <w:pStyle w:val="a0"/>
              <w:tabs>
                <w:tab w:val="decimal" w:pos="432"/>
                <w:tab w:val="decimal" w:pos="702"/>
              </w:tabs>
              <w:ind w:left="-108"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1,232</w:t>
            </w:r>
          </w:p>
        </w:tc>
        <w:tc>
          <w:tcPr>
            <w:tcW w:w="270" w:type="dxa"/>
          </w:tcPr>
          <w:p w14:paraId="5F724385" w14:textId="77777777" w:rsidR="00315FF4" w:rsidRPr="00F53688" w:rsidRDefault="00315FF4" w:rsidP="00315FF4">
            <w:pPr>
              <w:pStyle w:val="a0"/>
              <w:tabs>
                <w:tab w:val="decimal" w:pos="765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954080" w14:textId="1776349B" w:rsidR="00315FF4" w:rsidRPr="00F53688" w:rsidRDefault="00315FF4" w:rsidP="00315FF4">
            <w:pPr>
              <w:pStyle w:val="a0"/>
              <w:tabs>
                <w:tab w:val="decimal" w:pos="73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3,837</w:t>
            </w:r>
          </w:p>
        </w:tc>
        <w:tc>
          <w:tcPr>
            <w:tcW w:w="270" w:type="dxa"/>
          </w:tcPr>
          <w:p w14:paraId="21D839A8" w14:textId="77777777" w:rsidR="00315FF4" w:rsidRPr="00F53688" w:rsidRDefault="00315FF4" w:rsidP="00315FF4">
            <w:pPr>
              <w:pStyle w:val="a0"/>
              <w:tabs>
                <w:tab w:val="decimal" w:pos="765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289C9F" w14:textId="3D0B3110" w:rsidR="00315FF4" w:rsidRPr="00F53688" w:rsidRDefault="00315FF4" w:rsidP="00315FF4">
            <w:pPr>
              <w:pStyle w:val="a0"/>
              <w:tabs>
                <w:tab w:val="decimal" w:pos="73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959</w:t>
            </w:r>
          </w:p>
        </w:tc>
      </w:tr>
    </w:tbl>
    <w:p w14:paraId="00B6C9C8" w14:textId="77777777" w:rsidR="00557E16" w:rsidRPr="00F53688" w:rsidRDefault="00557E16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12405A47" w14:textId="6A297019" w:rsidR="00DE151E" w:rsidRPr="00F53688" w:rsidRDefault="007F079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53688">
        <w:rPr>
          <w:rFonts w:ascii="Angsana New" w:hAnsi="Angsana New"/>
          <w:b/>
          <w:bCs/>
          <w:sz w:val="30"/>
          <w:szCs w:val="30"/>
        </w:rPr>
        <w:t>1</w:t>
      </w:r>
      <w:r w:rsidR="001061D1" w:rsidRPr="00F53688">
        <w:rPr>
          <w:rFonts w:ascii="Angsana New" w:hAnsi="Angsana New"/>
          <w:b/>
          <w:bCs/>
          <w:sz w:val="30"/>
          <w:szCs w:val="30"/>
        </w:rPr>
        <w:t>9</w:t>
      </w:r>
      <w:r w:rsidR="00DE151E" w:rsidRPr="00F53688">
        <w:rPr>
          <w:rFonts w:ascii="Angsana New" w:hAnsi="Angsana New"/>
          <w:b/>
          <w:bCs/>
          <w:sz w:val="30"/>
          <w:szCs w:val="30"/>
          <w:cs/>
        </w:rPr>
        <w:tab/>
      </w:r>
      <w:bookmarkStart w:id="12" w:name="OLE_LINK12"/>
      <w:r w:rsidR="00DE151E" w:rsidRPr="00F53688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  <w:bookmarkEnd w:id="12"/>
    </w:p>
    <w:p w14:paraId="49D401C7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810"/>
        <w:gridCol w:w="990"/>
        <w:gridCol w:w="270"/>
        <w:gridCol w:w="990"/>
        <w:gridCol w:w="270"/>
        <w:gridCol w:w="990"/>
        <w:gridCol w:w="236"/>
        <w:gridCol w:w="1024"/>
      </w:tblGrid>
      <w:tr w:rsidR="00DE151E" w:rsidRPr="00F53688" w14:paraId="61CDF089" w14:textId="77777777" w:rsidTr="00E57139">
        <w:trPr>
          <w:trHeight w:val="282"/>
        </w:trPr>
        <w:tc>
          <w:tcPr>
            <w:tcW w:w="3708" w:type="dxa"/>
            <w:tcBorders>
              <w:top w:val="nil"/>
              <w:left w:val="nil"/>
              <w:right w:val="nil"/>
            </w:tcBorders>
          </w:tcPr>
          <w:p w14:paraId="6554FAAB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82167FD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049EFDAD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2768221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776B133D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6FC" w:rsidRPr="00F53688" w14:paraId="21D566A1" w14:textId="77777777" w:rsidTr="00E57139">
        <w:tc>
          <w:tcPr>
            <w:tcW w:w="3708" w:type="dxa"/>
            <w:tcBorders>
              <w:top w:val="nil"/>
              <w:left w:val="nil"/>
              <w:right w:val="nil"/>
            </w:tcBorders>
          </w:tcPr>
          <w:p w14:paraId="3491AED5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3ECECE8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3495DB8" w14:textId="71FAA01B" w:rsidR="008F36FC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9D22B9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74A0CF7" w14:textId="67388F38" w:rsidR="008F36FC" w:rsidRPr="00F53688" w:rsidRDefault="00FE1E2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E04003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C049C98" w14:textId="1961CE13" w:rsidR="008F36FC" w:rsidRPr="00F53688" w:rsidRDefault="007F0795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7F81D1B" w14:textId="77777777" w:rsidR="008F36FC" w:rsidRPr="00F53688" w:rsidRDefault="008F36FC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74815CE3" w14:textId="62E56808" w:rsidR="008F36FC" w:rsidRPr="00F53688" w:rsidRDefault="00FE1E2E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F36FC" w:rsidRPr="00F53688" w14:paraId="1DE5AC10" w14:textId="77777777" w:rsidTr="00E57139">
        <w:tc>
          <w:tcPr>
            <w:tcW w:w="3708" w:type="dxa"/>
            <w:tcBorders>
              <w:top w:val="nil"/>
              <w:left w:val="nil"/>
              <w:right w:val="nil"/>
            </w:tcBorders>
          </w:tcPr>
          <w:p w14:paraId="12CEF333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854B4A9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4770" w:type="dxa"/>
            <w:gridSpan w:val="7"/>
            <w:tcBorders>
              <w:top w:val="nil"/>
              <w:left w:val="nil"/>
              <w:right w:val="nil"/>
            </w:tcBorders>
          </w:tcPr>
          <w:p w14:paraId="54A375A9" w14:textId="77777777" w:rsidR="008F36FC" w:rsidRPr="00F53688" w:rsidRDefault="008F36FC" w:rsidP="00AF6226">
            <w:pPr>
              <w:spacing w:line="240" w:lineRule="auto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F36FC" w:rsidRPr="00F53688" w14:paraId="0B09A045" w14:textId="77777777" w:rsidTr="00E5713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F06A939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D96A728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976CE4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394BFB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24BE44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A407A1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C5658E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D5F006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C65DE30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36FC" w:rsidRPr="00F53688" w14:paraId="57837990" w14:textId="77777777" w:rsidTr="00E5713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B563FD3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6DB4371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4B70BF6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52A1E7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619E3FA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4BA51E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30A4BB0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D0665F9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6982BC6C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1E2E" w:rsidRPr="00F53688" w14:paraId="2DA5E7CE" w14:textId="77777777" w:rsidTr="00E5713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9DB6C97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  <w:r w:rsidRPr="00F53688">
              <w:rPr>
                <w:rFonts w:ascii="Angsana New" w:hAnsi="Angsana New"/>
                <w:sz w:val="30"/>
                <w:szCs w:val="30"/>
              </w:rPr>
              <w:tab/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E1D08C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F0A4FB7" w14:textId="1CE01DE9" w:rsidR="00FE1E2E" w:rsidRPr="00F53688" w:rsidRDefault="007828D9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1,365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A11CE8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4DEF32F" w14:textId="3FE5C53A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241223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AD8AE2B" w14:textId="42BED201" w:rsidR="00FE1E2E" w:rsidRPr="00F53688" w:rsidRDefault="007828D9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59E7F36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5C83216B" w14:textId="62815225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1E2E" w:rsidRPr="00F53688" w14:paraId="00C23B06" w14:textId="77777777" w:rsidTr="00E5713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0BA8CD2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  <w:r w:rsidRPr="00F53688">
              <w:rPr>
                <w:rFonts w:ascii="Angsana New" w:hAnsi="Angsana New"/>
                <w:sz w:val="30"/>
                <w:szCs w:val="30"/>
              </w:rPr>
              <w:tab/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B93CF7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064A00E" w14:textId="5CE8307C" w:rsidR="00FE1E2E" w:rsidRPr="00F53688" w:rsidRDefault="007828D9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1,027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5D0822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F0DF265" w14:textId="6CCC0A86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518D1B4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431A507" w14:textId="2D8B40D6" w:rsidR="00FE1E2E" w:rsidRPr="00F53688" w:rsidRDefault="007828D9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F94F80D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00FCE3F7" w14:textId="16393654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FE1E2E" w:rsidRPr="00F53688" w14:paraId="7D5842A8" w14:textId="77777777" w:rsidTr="00E5713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65F02D0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FBBC49" w14:textId="185101BA" w:rsidR="00FE1E2E" w:rsidRPr="00F53688" w:rsidRDefault="00A62085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573427E" w14:textId="5298F1C4" w:rsidR="00FE1E2E" w:rsidRPr="00F53688" w:rsidRDefault="007828D9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1CAACEC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758A8B6" w14:textId="6ABCA951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4D12D4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AD81826" w14:textId="52CC9E3F" w:rsidR="00FE1E2E" w:rsidRPr="00F53688" w:rsidRDefault="007828D9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1,50</w:t>
            </w:r>
            <w:r w:rsidR="00D3472F" w:rsidRPr="00F5368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F232813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22C51235" w14:textId="2BE5E2AC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503</w:t>
            </w:r>
          </w:p>
        </w:tc>
      </w:tr>
      <w:tr w:rsidR="00FE1E2E" w:rsidRPr="00F53688" w14:paraId="3A29DD5C" w14:textId="77777777" w:rsidTr="00E5713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E022B35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เงินกู้ยืมระยะยาวส่วนที่ถึงกำหนดชำระ</w:t>
            </w:r>
          </w:p>
          <w:p w14:paraId="7440539D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D49330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01F7AAC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2B1D0FC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1AAB0560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DFA05B3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BB964FD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2642A42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17B5F2A2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1E2E" w:rsidRPr="00F53688" w14:paraId="5BC657B8" w14:textId="77777777" w:rsidTr="00E5713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31DE836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ab/>
              <w:t>-</w:t>
            </w:r>
            <w:r w:rsidRPr="00F53688">
              <w:rPr>
                <w:rFonts w:ascii="Angsana New" w:hAnsi="Angsana New"/>
                <w:sz w:val="30"/>
                <w:szCs w:val="30"/>
              </w:rPr>
              <w:tab/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625EFE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1E32E63" w14:textId="507FDB8C" w:rsidR="00FE1E2E" w:rsidRPr="00F53688" w:rsidRDefault="007828D9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37745F6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1C3B879" w14:textId="62B88554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1,112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88C616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6240272" w14:textId="76647F5E" w:rsidR="00FE1E2E" w:rsidRPr="00F53688" w:rsidRDefault="007828D9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E7EC20F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2FE7697B" w14:textId="2D35B621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1E2E" w:rsidRPr="00F53688" w14:paraId="1D2E5304" w14:textId="77777777" w:rsidTr="00E5713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32004FC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53688">
              <w:rPr>
                <w:rFonts w:ascii="Angsana New" w:hAnsi="Angsana New"/>
                <w:sz w:val="30"/>
                <w:szCs w:val="30"/>
              </w:rPr>
              <w:tab/>
              <w:t>-</w:t>
            </w:r>
            <w:r w:rsidRPr="00F53688">
              <w:rPr>
                <w:rFonts w:ascii="Angsana New" w:hAnsi="Angsana New"/>
                <w:sz w:val="30"/>
                <w:szCs w:val="30"/>
              </w:rPr>
              <w:tab/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6C1AE6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450E436" w14:textId="1E5F2F2B" w:rsidR="00FE1E2E" w:rsidRPr="00F53688" w:rsidRDefault="00673261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4FD2B8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753B449" w14:textId="5BDFDFD9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382D63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331F2C7" w14:textId="08772546" w:rsidR="00FE1E2E" w:rsidRPr="00F53688" w:rsidRDefault="007828D9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E3B7E88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3B71F0C4" w14:textId="0098DB12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1E2E" w:rsidRPr="00F53688" w14:paraId="76B9DB02" w14:textId="77777777" w:rsidTr="00E5713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153382B1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หุ้นกู้ที่ไม่มีหลักประกัน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2989A7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892C533" w14:textId="7982E121" w:rsidR="00FE1E2E" w:rsidRPr="00F53688" w:rsidRDefault="007828D9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1A42758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1863184" w14:textId="369B7D19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264090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A87A337" w14:textId="5DDDA61A" w:rsidR="00FE1E2E" w:rsidRPr="00F53688" w:rsidRDefault="007828D9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08D3E39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2598EC9C" w14:textId="0318F52B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1E2E" w:rsidRPr="00F53688" w14:paraId="7C700C1C" w14:textId="77777777" w:rsidTr="00E57139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313E0B9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A102EE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FA499E" w14:textId="3B6B1BD3" w:rsidR="00FE1E2E" w:rsidRPr="00F53688" w:rsidRDefault="007828D9" w:rsidP="00851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851365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6EE1E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9C5D2" w14:textId="061AE5D4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2,561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6E9B8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B12F47" w14:textId="3726DA42" w:rsidR="00FE1E2E" w:rsidRPr="00F53688" w:rsidRDefault="007828D9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4,50</w:t>
            </w:r>
            <w:r w:rsidR="00D3472F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6FA52A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00517" w14:textId="6F822BDD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</w:p>
        </w:tc>
      </w:tr>
    </w:tbl>
    <w:p w14:paraId="718D7652" w14:textId="77777777" w:rsidR="00642080" w:rsidRPr="00F53688" w:rsidRDefault="00642080" w:rsidP="00AF6226">
      <w:pPr>
        <w:spacing w:line="240" w:lineRule="auto"/>
        <w:rPr>
          <w:rFonts w:ascii="Angsana New" w:hAnsi="Angsana New"/>
          <w:sz w:val="10"/>
          <w:szCs w:val="10"/>
        </w:rPr>
      </w:pPr>
    </w:p>
    <w:p w14:paraId="5B011435" w14:textId="77777777" w:rsidR="00642080" w:rsidRPr="00F53688" w:rsidRDefault="00642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  <w:r w:rsidRPr="00F53688">
        <w:rPr>
          <w:rFonts w:ascii="Angsana New" w:hAnsi="Angsana New"/>
          <w:sz w:val="10"/>
          <w:szCs w:val="10"/>
        </w:rPr>
        <w:br w:type="page"/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"/>
        <w:gridCol w:w="810"/>
        <w:gridCol w:w="990"/>
        <w:gridCol w:w="270"/>
        <w:gridCol w:w="990"/>
        <w:gridCol w:w="270"/>
        <w:gridCol w:w="990"/>
        <w:gridCol w:w="236"/>
        <w:gridCol w:w="1024"/>
      </w:tblGrid>
      <w:tr w:rsidR="006B1775" w:rsidRPr="00F53688" w14:paraId="09646A2F" w14:textId="77777777" w:rsidTr="001454EA">
        <w:trPr>
          <w:trHeight w:val="282"/>
        </w:trPr>
        <w:tc>
          <w:tcPr>
            <w:tcW w:w="3708" w:type="dxa"/>
            <w:gridSpan w:val="2"/>
            <w:tcBorders>
              <w:top w:val="nil"/>
              <w:left w:val="nil"/>
              <w:right w:val="nil"/>
            </w:tcBorders>
          </w:tcPr>
          <w:p w14:paraId="53712F29" w14:textId="77777777" w:rsidR="006B1775" w:rsidRPr="00F53688" w:rsidRDefault="006B1775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82B260A" w14:textId="77777777" w:rsidR="006B1775" w:rsidRPr="00F53688" w:rsidRDefault="006B1775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6A5F27EB" w14:textId="77777777" w:rsidR="006B1775" w:rsidRPr="00F53688" w:rsidRDefault="006B1775" w:rsidP="00F140F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8B5DDA" w14:textId="77777777" w:rsidR="006B1775" w:rsidRPr="00F53688" w:rsidRDefault="006B1775" w:rsidP="00F140F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009C5B3A" w14:textId="77777777" w:rsidR="006B1775" w:rsidRPr="00F53688" w:rsidRDefault="006B1775" w:rsidP="00F140F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775" w:rsidRPr="00F53688" w14:paraId="0D397616" w14:textId="77777777" w:rsidTr="001454EA">
        <w:tc>
          <w:tcPr>
            <w:tcW w:w="3708" w:type="dxa"/>
            <w:gridSpan w:val="2"/>
            <w:tcBorders>
              <w:top w:val="nil"/>
              <w:left w:val="nil"/>
              <w:right w:val="nil"/>
            </w:tcBorders>
          </w:tcPr>
          <w:p w14:paraId="6C4A43B2" w14:textId="77777777" w:rsidR="006B1775" w:rsidRPr="00F53688" w:rsidRDefault="006B1775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813F8F6" w14:textId="77777777" w:rsidR="006B1775" w:rsidRPr="00F53688" w:rsidRDefault="006B1775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142F02D" w14:textId="0FB2EA45" w:rsidR="006B1775" w:rsidRPr="00F53688" w:rsidRDefault="007F0795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04BD18" w14:textId="77777777" w:rsidR="006B1775" w:rsidRPr="00F53688" w:rsidRDefault="006B1775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0D73E41" w14:textId="666D3CD4" w:rsidR="006B1775" w:rsidRPr="00F53688" w:rsidRDefault="007F0795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FE1E2E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7BF2E4" w14:textId="77777777" w:rsidR="006B1775" w:rsidRPr="00F53688" w:rsidRDefault="006B1775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A220646" w14:textId="6FB8FBC9" w:rsidR="006B1775" w:rsidRPr="00F53688" w:rsidRDefault="007F0795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6576A85" w14:textId="77777777" w:rsidR="006B1775" w:rsidRPr="00F53688" w:rsidRDefault="006B1775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029E47E9" w14:textId="4B9FD22B" w:rsidR="006B1775" w:rsidRPr="00F53688" w:rsidRDefault="00FE1E2E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B1775" w:rsidRPr="00F53688" w14:paraId="4C3A1FF5" w14:textId="77777777" w:rsidTr="001454EA">
        <w:tc>
          <w:tcPr>
            <w:tcW w:w="3708" w:type="dxa"/>
            <w:gridSpan w:val="2"/>
            <w:tcBorders>
              <w:top w:val="nil"/>
              <w:left w:val="nil"/>
              <w:right w:val="nil"/>
            </w:tcBorders>
          </w:tcPr>
          <w:p w14:paraId="7073E58F" w14:textId="77777777" w:rsidR="006B1775" w:rsidRPr="00F53688" w:rsidRDefault="006B1775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492"/>
              </w:tabs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93A9F4B" w14:textId="77777777" w:rsidR="006B1775" w:rsidRPr="00F53688" w:rsidRDefault="006B1775" w:rsidP="00F14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u w:val="single"/>
              </w:rPr>
            </w:pPr>
          </w:p>
        </w:tc>
        <w:tc>
          <w:tcPr>
            <w:tcW w:w="4770" w:type="dxa"/>
            <w:gridSpan w:val="7"/>
            <w:tcBorders>
              <w:top w:val="nil"/>
              <w:left w:val="nil"/>
              <w:right w:val="nil"/>
            </w:tcBorders>
          </w:tcPr>
          <w:p w14:paraId="48FDD0A5" w14:textId="77777777" w:rsidR="006B1775" w:rsidRPr="00F53688" w:rsidRDefault="006B1775" w:rsidP="00F140F6">
            <w:pPr>
              <w:spacing w:line="240" w:lineRule="auto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F36FC" w:rsidRPr="00F53688" w14:paraId="5EE3F436" w14:textId="77777777" w:rsidTr="00627F8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E8E7EC" w14:textId="77777777" w:rsidR="008F36FC" w:rsidRPr="00F53688" w:rsidRDefault="008F36FC" w:rsidP="00AF622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6347B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4E83450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B2BD4E8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B9374DD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F71F0C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6D6EE440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23763BC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31FA0022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36FC" w:rsidRPr="00F53688" w14:paraId="24295E79" w14:textId="77777777" w:rsidTr="00627F8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1CAFFB" w14:textId="77777777" w:rsidR="008F36FC" w:rsidRPr="00F53688" w:rsidRDefault="008F36FC" w:rsidP="00A7642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80D64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6B409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576A9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636D7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2C346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A4738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B13AD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E8FA5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1E2E" w:rsidRPr="00F53688" w14:paraId="39725D90" w14:textId="77777777" w:rsidTr="00627F8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219FDE7" w14:textId="77777777" w:rsidR="00FE1E2E" w:rsidRPr="00F53688" w:rsidRDefault="00FE1E2E" w:rsidP="00FE1E2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ส่วนที่มีหลักประกัน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E7EBB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C0906C" w14:textId="55A433B4" w:rsidR="00FE1E2E" w:rsidRPr="00F53688" w:rsidRDefault="00EA6A50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13,587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A713375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3D00080" w14:textId="30EFA233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6,235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AFDEAE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EFE8B2F" w14:textId="2F33601F" w:rsidR="00FE1E2E" w:rsidRPr="00F53688" w:rsidRDefault="00EA6A50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62E58FA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0B182C91" w14:textId="49AFAA5B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1E2E" w:rsidRPr="00F53688" w14:paraId="76785949" w14:textId="77777777" w:rsidTr="00627F8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7C4190" w14:textId="77777777" w:rsidR="00FE1E2E" w:rsidRPr="00F53688" w:rsidRDefault="00FE1E2E" w:rsidP="00FE1E2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ส่วนที่ไม่มีหลักประกัน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C32DE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682460" w14:textId="68E9D546" w:rsidR="00FE1E2E" w:rsidRPr="00F53688" w:rsidRDefault="009A1ABF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1,46</w:t>
            </w:r>
            <w:r w:rsidR="005952DF" w:rsidRPr="00F5368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48336B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AE96C39" w14:textId="742E3991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1,833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7E97457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220F8D6" w14:textId="60FB6073" w:rsidR="00FE1E2E" w:rsidRPr="00F53688" w:rsidRDefault="00EA6A50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52,028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5F6EB4F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3CADE6B4" w14:textId="73273BAC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1E2E" w:rsidRPr="00F53688" w14:paraId="7EF5C1CD" w14:textId="77777777" w:rsidTr="00627F8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0633D1" w14:textId="77777777" w:rsidR="00FE1E2E" w:rsidRPr="00F53688" w:rsidRDefault="00FE1E2E" w:rsidP="00FE1E2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หุ้นกู้ที่ไม่มีหลักประกัน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E9ACA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850443" w14:textId="654488AF" w:rsidR="00FE1E2E" w:rsidRPr="00F53688" w:rsidRDefault="00EA6A50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85,065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60156C1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6A10D8" w14:textId="2C6374FA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55,839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C14E311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57F0A6" w14:textId="26AFF7CB" w:rsidR="00FE1E2E" w:rsidRPr="00F53688" w:rsidRDefault="00EA6A50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33,009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0B7D23E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09685E" w14:textId="432934CA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55,839</w:t>
            </w:r>
          </w:p>
        </w:tc>
      </w:tr>
      <w:tr w:rsidR="00FE1E2E" w:rsidRPr="00F53688" w14:paraId="24990702" w14:textId="77777777" w:rsidTr="00627F8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518C5A4" w14:textId="77777777" w:rsidR="00FE1E2E" w:rsidRPr="00F53688" w:rsidRDefault="00FE1E2E" w:rsidP="00FE1E2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2FB46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E65F9" w14:textId="000E4A8F" w:rsidR="00FE1E2E" w:rsidRPr="00F53688" w:rsidRDefault="00EA6A50" w:rsidP="00E61CBD">
            <w:pPr>
              <w:pStyle w:val="acctfourfigures"/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100,</w:t>
            </w:r>
            <w:r w:rsidR="00E61CBD"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AEE7B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BA340" w14:textId="7E8B53B0" w:rsidR="00FE1E2E" w:rsidRPr="00F53688" w:rsidRDefault="00FE1E2E" w:rsidP="00FE1E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29B6C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1181E2" w14:textId="47C1DC52" w:rsidR="00FE1E2E" w:rsidRPr="00F53688" w:rsidRDefault="00EA6A50" w:rsidP="00FE1E2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85,037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09A7D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2369A6" w14:textId="1EDAF43D" w:rsidR="00FE1E2E" w:rsidRPr="00F53688" w:rsidRDefault="00FE1E2E" w:rsidP="00FE1E2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55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839</w:t>
            </w:r>
          </w:p>
        </w:tc>
      </w:tr>
      <w:tr w:rsidR="00FE1E2E" w:rsidRPr="00F53688" w14:paraId="74F8FD83" w14:textId="77777777" w:rsidTr="00627F8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DAE9B64" w14:textId="77777777" w:rsidR="00FE1E2E" w:rsidRPr="00F53688" w:rsidRDefault="00FE1E2E" w:rsidP="00FE1E2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8BFFA1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DA9515" w14:textId="59E13176" w:rsidR="00FE1E2E" w:rsidRPr="00F53688" w:rsidRDefault="00EA6A50" w:rsidP="00FE1E2E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107,060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963F6A" w14:textId="77777777" w:rsidR="00FE1E2E" w:rsidRPr="00F53688" w:rsidRDefault="00FE1E2E" w:rsidP="00FE1E2E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0B97DB" w14:textId="421681F8" w:rsidR="00FE1E2E" w:rsidRPr="00F53688" w:rsidRDefault="00FE1E2E" w:rsidP="00FE1E2E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66,468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D77EF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7F01AF" w14:textId="7603EA2E" w:rsidR="00FE1E2E" w:rsidRPr="00F53688" w:rsidRDefault="00EA6A50" w:rsidP="00FE1E2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89,54</w:t>
            </w:r>
            <w:r w:rsidR="00D3472F"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708C22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BCF468" w14:textId="50D88D3E" w:rsidR="00FE1E2E" w:rsidRPr="00F53688" w:rsidRDefault="00FE1E2E" w:rsidP="00FE1E2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56,342</w:t>
            </w:r>
          </w:p>
        </w:tc>
      </w:tr>
    </w:tbl>
    <w:p w14:paraId="0F229297" w14:textId="77777777" w:rsidR="00DE151E" w:rsidRPr="00F53688" w:rsidRDefault="00DE151E" w:rsidP="00AF622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4"/>
          <w:szCs w:val="24"/>
          <w:cs/>
          <w:lang w:bidi="th-TH"/>
        </w:rPr>
      </w:pPr>
    </w:p>
    <w:p w14:paraId="3C5E520B" w14:textId="0474006E" w:rsidR="00DE151E" w:rsidRPr="00F53688" w:rsidRDefault="00DE151E" w:rsidP="00F716A2">
      <w:pPr>
        <w:pStyle w:val="block"/>
        <w:spacing w:after="0" w:line="240" w:lineRule="auto"/>
        <w:ind w:left="540" w:right="10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หนี้สินที่มีภาระดอกเบี้ยแยกแสดงตามระยะเวล</w:t>
      </w:r>
      <w:r w:rsidR="007A1F2C" w:rsidRPr="00F53688">
        <w:rPr>
          <w:rFonts w:ascii="Angsana New" w:hAnsi="Angsana New" w:cs="Angsana New"/>
          <w:sz w:val="30"/>
          <w:szCs w:val="30"/>
          <w:cs/>
          <w:lang w:bidi="th-TH"/>
        </w:rPr>
        <w:t xml:space="preserve">าครบกำหนดการจ่ายชำระ ณ วันที่ </w:t>
      </w:r>
      <w:r w:rsidR="007F0795" w:rsidRPr="00F53688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F53688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</w:t>
      </w:r>
      <w:r w:rsidRPr="00F5368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7F0795" w:rsidRPr="00F53688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FE1E2E" w:rsidRPr="00F53688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962472" w:rsidRPr="00F5368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962472" w:rsidRPr="00F53688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FE1E2E" w:rsidRPr="00F53688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="00076259" w:rsidRPr="00F53688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ได้ดังนี้</w:t>
      </w:r>
    </w:p>
    <w:p w14:paraId="097E49C4" w14:textId="77777777" w:rsidR="00DE151E" w:rsidRPr="00F53688" w:rsidRDefault="00DE151E" w:rsidP="00AF6226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08"/>
        <w:gridCol w:w="990"/>
        <w:gridCol w:w="270"/>
        <w:gridCol w:w="990"/>
        <w:gridCol w:w="270"/>
        <w:gridCol w:w="990"/>
        <w:gridCol w:w="252"/>
        <w:gridCol w:w="990"/>
      </w:tblGrid>
      <w:tr w:rsidR="00DE151E" w:rsidRPr="00F53688" w14:paraId="228D3538" w14:textId="77777777" w:rsidTr="001454EA">
        <w:trPr>
          <w:cantSplit/>
        </w:trPr>
        <w:tc>
          <w:tcPr>
            <w:tcW w:w="4608" w:type="dxa"/>
          </w:tcPr>
          <w:p w14:paraId="4CE0888B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CE31A01" w14:textId="77777777" w:rsidR="00DE151E" w:rsidRPr="00F53688" w:rsidRDefault="00DE151E" w:rsidP="00AF6226">
            <w:pPr>
              <w:pStyle w:val="3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0F698C95" w14:textId="77777777" w:rsidR="00DE151E" w:rsidRPr="00F53688" w:rsidRDefault="00DE151E" w:rsidP="00AF6226">
            <w:pPr>
              <w:pStyle w:val="3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3"/>
          </w:tcPr>
          <w:p w14:paraId="5F42D90A" w14:textId="77777777" w:rsidR="00DE151E" w:rsidRPr="00F53688" w:rsidRDefault="00DE151E" w:rsidP="00AF6226">
            <w:pPr>
              <w:pStyle w:val="3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6FC" w:rsidRPr="00F53688" w14:paraId="111A63F6" w14:textId="77777777" w:rsidTr="001454EA">
        <w:trPr>
          <w:cantSplit/>
        </w:trPr>
        <w:tc>
          <w:tcPr>
            <w:tcW w:w="4608" w:type="dxa"/>
          </w:tcPr>
          <w:p w14:paraId="1E3F5DFE" w14:textId="77777777" w:rsidR="008F36FC" w:rsidRPr="00F53688" w:rsidRDefault="008F36FC" w:rsidP="00AF6226">
            <w:pPr>
              <w:pStyle w:val="3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005990B" w14:textId="6CB46E22" w:rsidR="008F36FC" w:rsidRPr="00F53688" w:rsidRDefault="007F0795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1CCDE36" w14:textId="77777777" w:rsidR="008F36FC" w:rsidRPr="00F53688" w:rsidRDefault="008F36FC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75A5B1" w14:textId="4EDFECCB" w:rsidR="008F36FC" w:rsidRPr="00F53688" w:rsidRDefault="00FE1E2E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4B626A77" w14:textId="77777777" w:rsidR="008F36FC" w:rsidRPr="00F53688" w:rsidRDefault="008F36FC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9B380A" w14:textId="37BB7976" w:rsidR="008F36FC" w:rsidRPr="00F53688" w:rsidRDefault="007F0795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72C1A52E" w14:textId="77777777" w:rsidR="008F36FC" w:rsidRPr="00F53688" w:rsidRDefault="008F36FC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EAD5D8" w14:textId="60DAF3AA" w:rsidR="008F36FC" w:rsidRPr="00F53688" w:rsidRDefault="007F0795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FE1E2E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8F36FC" w:rsidRPr="00F53688" w14:paraId="5755E1C6" w14:textId="77777777" w:rsidTr="001454EA">
        <w:trPr>
          <w:cantSplit/>
        </w:trPr>
        <w:tc>
          <w:tcPr>
            <w:tcW w:w="4608" w:type="dxa"/>
          </w:tcPr>
          <w:p w14:paraId="3C799974" w14:textId="77777777" w:rsidR="008F36FC" w:rsidRPr="00F53688" w:rsidRDefault="008F36FC" w:rsidP="001454EA">
            <w:pPr>
              <w:pStyle w:val="3"/>
              <w:tabs>
                <w:tab w:val="clear" w:pos="360"/>
                <w:tab w:val="clear" w:pos="720"/>
              </w:tabs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52" w:type="dxa"/>
            <w:gridSpan w:val="7"/>
          </w:tcPr>
          <w:p w14:paraId="2000BCC0" w14:textId="77777777" w:rsidR="008F36FC" w:rsidRPr="00F53688" w:rsidRDefault="008F36F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1E2E" w:rsidRPr="00F53688" w14:paraId="554CAC66" w14:textId="77777777" w:rsidTr="001454EA">
        <w:trPr>
          <w:cantSplit/>
        </w:trPr>
        <w:tc>
          <w:tcPr>
            <w:tcW w:w="4608" w:type="dxa"/>
          </w:tcPr>
          <w:p w14:paraId="14C34279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21D9D1C2" w14:textId="3F030F3E" w:rsidR="00FE1E2E" w:rsidRPr="00F53688" w:rsidRDefault="00EA6A50" w:rsidP="00466632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 w:rsidR="00466632" w:rsidRPr="00F53688">
              <w:rPr>
                <w:rFonts w:ascii="Angsana New" w:hAnsi="Angsana New"/>
                <w:sz w:val="30"/>
                <w:szCs w:val="30"/>
                <w:lang w:val="en-US"/>
              </w:rPr>
              <w:t>940</w:t>
            </w:r>
          </w:p>
        </w:tc>
        <w:tc>
          <w:tcPr>
            <w:tcW w:w="270" w:type="dxa"/>
          </w:tcPr>
          <w:p w14:paraId="3C50C2FD" w14:textId="77777777" w:rsidR="00FE1E2E" w:rsidRPr="00F53688" w:rsidRDefault="00FE1E2E" w:rsidP="00FE1E2E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15530A4" w14:textId="1AAC3EAB" w:rsidR="00FE1E2E" w:rsidRPr="00F53688" w:rsidRDefault="00FE1E2E" w:rsidP="00FE1E2E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2,561</w:t>
            </w:r>
          </w:p>
        </w:tc>
        <w:tc>
          <w:tcPr>
            <w:tcW w:w="270" w:type="dxa"/>
          </w:tcPr>
          <w:p w14:paraId="3C37B70E" w14:textId="77777777" w:rsidR="00FE1E2E" w:rsidRPr="00F53688" w:rsidRDefault="00FE1E2E" w:rsidP="00FE1E2E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7665C2" w14:textId="0639463A" w:rsidR="00FE1E2E" w:rsidRPr="00F53688" w:rsidRDefault="00EA6A50" w:rsidP="00FE1E2E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4,50</w:t>
            </w:r>
            <w:r w:rsidR="00D3472F" w:rsidRPr="00F5368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14:paraId="192AA855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888B17" w14:textId="08CFDAEC" w:rsidR="00FE1E2E" w:rsidRPr="00F53688" w:rsidRDefault="00FE1E2E" w:rsidP="00FE1E2E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503</w:t>
            </w:r>
          </w:p>
        </w:tc>
      </w:tr>
      <w:tr w:rsidR="00FE1E2E" w:rsidRPr="00F53688" w14:paraId="14317502" w14:textId="77777777" w:rsidTr="001454EA">
        <w:trPr>
          <w:cantSplit/>
        </w:trPr>
        <w:tc>
          <w:tcPr>
            <w:tcW w:w="4608" w:type="dxa"/>
          </w:tcPr>
          <w:p w14:paraId="797EA3FC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990" w:type="dxa"/>
            <w:shd w:val="clear" w:color="auto" w:fill="auto"/>
          </w:tcPr>
          <w:p w14:paraId="0A660013" w14:textId="4FFD7047" w:rsidR="00FE1E2E" w:rsidRPr="00F53688" w:rsidRDefault="00EA6A50" w:rsidP="00466632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F5368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18,</w:t>
            </w:r>
            <w:r w:rsidR="00466632" w:rsidRPr="00F5368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495</w:t>
            </w:r>
          </w:p>
        </w:tc>
        <w:tc>
          <w:tcPr>
            <w:tcW w:w="270" w:type="dxa"/>
          </w:tcPr>
          <w:p w14:paraId="061D8065" w14:textId="77777777" w:rsidR="00FE1E2E" w:rsidRPr="00F53688" w:rsidRDefault="00FE1E2E" w:rsidP="00FE1E2E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D34B9A" w14:textId="5CECD4F3" w:rsidR="00FE1E2E" w:rsidRPr="00F53688" w:rsidRDefault="00FE1E2E" w:rsidP="00FE1E2E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F5368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15,460</w:t>
            </w:r>
          </w:p>
        </w:tc>
        <w:tc>
          <w:tcPr>
            <w:tcW w:w="270" w:type="dxa"/>
          </w:tcPr>
          <w:p w14:paraId="29083388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ADA10D" w14:textId="09066C4D" w:rsidR="00FE1E2E" w:rsidRPr="00F53688" w:rsidRDefault="00EA6A50" w:rsidP="00FE1E2E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F5368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13,031</w:t>
            </w:r>
          </w:p>
        </w:tc>
        <w:tc>
          <w:tcPr>
            <w:tcW w:w="252" w:type="dxa"/>
          </w:tcPr>
          <w:p w14:paraId="320855DA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D255C7" w14:textId="290E4EE7" w:rsidR="00FE1E2E" w:rsidRPr="00F53688" w:rsidRDefault="00FE1E2E" w:rsidP="00FE1E2E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F5368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9,000</w:t>
            </w:r>
          </w:p>
        </w:tc>
      </w:tr>
      <w:tr w:rsidR="00FE1E2E" w:rsidRPr="00F53688" w14:paraId="45E1BE17" w14:textId="77777777" w:rsidTr="001454EA">
        <w:trPr>
          <w:cantSplit/>
        </w:trPr>
        <w:tc>
          <w:tcPr>
            <w:tcW w:w="4608" w:type="dxa"/>
          </w:tcPr>
          <w:p w14:paraId="48628CAB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7BB45C8" w14:textId="4BBA3B07" w:rsidR="00FE1E2E" w:rsidRPr="00F53688" w:rsidRDefault="00EA6A50" w:rsidP="00466632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F5368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81,</w:t>
            </w:r>
            <w:r w:rsidR="00466632" w:rsidRPr="00F5368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625</w:t>
            </w:r>
          </w:p>
        </w:tc>
        <w:tc>
          <w:tcPr>
            <w:tcW w:w="270" w:type="dxa"/>
          </w:tcPr>
          <w:p w14:paraId="3670ABF9" w14:textId="77777777" w:rsidR="00FE1E2E" w:rsidRPr="00F53688" w:rsidRDefault="00FE1E2E" w:rsidP="00FE1E2E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8250A4" w14:textId="04B25C47" w:rsidR="00FE1E2E" w:rsidRPr="00F53688" w:rsidRDefault="00FE1E2E" w:rsidP="00FE1E2E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F5368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48,447</w:t>
            </w:r>
          </w:p>
        </w:tc>
        <w:tc>
          <w:tcPr>
            <w:tcW w:w="270" w:type="dxa"/>
          </w:tcPr>
          <w:p w14:paraId="715C6D9B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E5BED6" w14:textId="56757F97" w:rsidR="00FE1E2E" w:rsidRPr="00F53688" w:rsidRDefault="00EA6A50" w:rsidP="00FE1E2E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F5368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72,006</w:t>
            </w:r>
          </w:p>
        </w:tc>
        <w:tc>
          <w:tcPr>
            <w:tcW w:w="252" w:type="dxa"/>
          </w:tcPr>
          <w:p w14:paraId="65D6BE07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450BC7" w14:textId="24F5AC1E" w:rsidR="00FE1E2E" w:rsidRPr="00F53688" w:rsidRDefault="00FE1E2E" w:rsidP="00FE1E2E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F5368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46,839</w:t>
            </w:r>
          </w:p>
        </w:tc>
      </w:tr>
      <w:tr w:rsidR="00FE1E2E" w:rsidRPr="00F53688" w14:paraId="4DCC5698" w14:textId="77777777" w:rsidTr="001454EA">
        <w:trPr>
          <w:cantSplit/>
        </w:trPr>
        <w:tc>
          <w:tcPr>
            <w:tcW w:w="4608" w:type="dxa"/>
          </w:tcPr>
          <w:p w14:paraId="0046484F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50AAE9" w14:textId="4D48930B" w:rsidR="00FE1E2E" w:rsidRPr="00F53688" w:rsidRDefault="00EA6A50" w:rsidP="00FE1E2E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107,060</w:t>
            </w:r>
          </w:p>
        </w:tc>
        <w:tc>
          <w:tcPr>
            <w:tcW w:w="270" w:type="dxa"/>
          </w:tcPr>
          <w:p w14:paraId="68B96690" w14:textId="77777777" w:rsidR="00FE1E2E" w:rsidRPr="00F53688" w:rsidRDefault="00FE1E2E" w:rsidP="00FE1E2E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A09A33" w14:textId="498AB5C8" w:rsidR="00FE1E2E" w:rsidRPr="00F53688" w:rsidRDefault="00FE1E2E" w:rsidP="00FE1E2E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66,468</w:t>
            </w:r>
          </w:p>
        </w:tc>
        <w:tc>
          <w:tcPr>
            <w:tcW w:w="270" w:type="dxa"/>
          </w:tcPr>
          <w:p w14:paraId="4B4861FB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E3B0A7" w14:textId="0467F668" w:rsidR="00FE1E2E" w:rsidRPr="00F53688" w:rsidRDefault="00EA6A50" w:rsidP="00FE1E2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89,54</w:t>
            </w:r>
            <w:r w:rsidR="00D3472F"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63FCC1AB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9EB681" w14:textId="7FD8B736" w:rsidR="00FE1E2E" w:rsidRPr="00F53688" w:rsidRDefault="00FE1E2E" w:rsidP="00FE1E2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342</w:t>
            </w:r>
          </w:p>
        </w:tc>
      </w:tr>
    </w:tbl>
    <w:p w14:paraId="5A7B23A4" w14:textId="77777777" w:rsidR="00245D7A" w:rsidRPr="00F53688" w:rsidRDefault="00245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F53688">
        <w:rPr>
          <w:rFonts w:ascii="Angsana New" w:hAnsi="Angsana New"/>
          <w:sz w:val="30"/>
          <w:szCs w:val="30"/>
          <w:cs/>
        </w:rPr>
        <w:br w:type="page"/>
      </w:r>
    </w:p>
    <w:p w14:paraId="41131FC6" w14:textId="2FE509AF" w:rsidR="00DE151E" w:rsidRPr="00F53688" w:rsidRDefault="00DE151E" w:rsidP="000F4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lastRenderedPageBreak/>
        <w:t>หนี้สินที่มีภาระดอกเบี้</w:t>
      </w:r>
      <w:r w:rsidR="008D31F8" w:rsidRPr="00F53688">
        <w:rPr>
          <w:rFonts w:ascii="Angsana New" w:hAnsi="Angsana New"/>
          <w:sz w:val="30"/>
          <w:szCs w:val="30"/>
          <w:cs/>
        </w:rPr>
        <w:t xml:space="preserve">ยส่วนที่มีหลักประกัน ณ วันที่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Pr="00F5368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FE1E2E" w:rsidRPr="00F53688">
        <w:rPr>
          <w:rFonts w:ascii="Angsana New" w:hAnsi="Angsana New"/>
          <w:sz w:val="30"/>
          <w:szCs w:val="30"/>
        </w:rPr>
        <w:t>1</w:t>
      </w:r>
      <w:r w:rsidR="004A0D79" w:rsidRPr="00F53688">
        <w:rPr>
          <w:rFonts w:ascii="Angsana New" w:hAnsi="Angsana New"/>
          <w:sz w:val="30"/>
          <w:szCs w:val="30"/>
          <w:cs/>
        </w:rPr>
        <w:t xml:space="preserve"> และ </w:t>
      </w:r>
      <w:r w:rsidR="00FE1E2E" w:rsidRPr="00F53688">
        <w:rPr>
          <w:rFonts w:ascii="Angsana New" w:hAnsi="Angsana New"/>
          <w:sz w:val="30"/>
          <w:szCs w:val="30"/>
        </w:rPr>
        <w:t>2560</w:t>
      </w:r>
      <w:r w:rsidRPr="00F53688">
        <w:rPr>
          <w:rFonts w:ascii="Angsana New" w:hAnsi="Angsana New"/>
          <w:sz w:val="30"/>
          <w:szCs w:val="30"/>
          <w:cs/>
        </w:rPr>
        <w:t xml:space="preserve"> มีรายละเอียดของหลักประกัน     ซึ่งเป็นสินทรัพย์ดังนี้</w:t>
      </w:r>
    </w:p>
    <w:p w14:paraId="15B6B690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810"/>
        <w:gridCol w:w="1168"/>
        <w:gridCol w:w="236"/>
        <w:gridCol w:w="1267"/>
        <w:gridCol w:w="236"/>
        <w:gridCol w:w="1143"/>
        <w:gridCol w:w="270"/>
        <w:gridCol w:w="1116"/>
      </w:tblGrid>
      <w:tr w:rsidR="00DE151E" w:rsidRPr="00F53688" w14:paraId="43734DF3" w14:textId="77777777" w:rsidTr="00E57139">
        <w:trPr>
          <w:cantSplit/>
        </w:trPr>
        <w:tc>
          <w:tcPr>
            <w:tcW w:w="3078" w:type="dxa"/>
          </w:tcPr>
          <w:p w14:paraId="1D867EAB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BB61D1E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1" w:type="dxa"/>
            <w:gridSpan w:val="3"/>
          </w:tcPr>
          <w:p w14:paraId="2487EE2D" w14:textId="77777777" w:rsidR="00DE151E" w:rsidRPr="00F53688" w:rsidRDefault="00DE151E" w:rsidP="00AF6226">
            <w:pPr>
              <w:pStyle w:val="3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0DC90BDE" w14:textId="77777777" w:rsidR="00DE151E" w:rsidRPr="00F53688" w:rsidRDefault="00DE151E" w:rsidP="00AF6226">
            <w:pPr>
              <w:pStyle w:val="3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</w:tcPr>
          <w:p w14:paraId="74D8FD1E" w14:textId="77777777" w:rsidR="00DE151E" w:rsidRPr="00F53688" w:rsidRDefault="00DE151E" w:rsidP="00AF6226">
            <w:pPr>
              <w:pStyle w:val="3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151E" w:rsidRPr="00F53688" w14:paraId="4EF0ED62" w14:textId="77777777" w:rsidTr="00E57139">
        <w:trPr>
          <w:cantSplit/>
        </w:trPr>
        <w:tc>
          <w:tcPr>
            <w:tcW w:w="3078" w:type="dxa"/>
          </w:tcPr>
          <w:p w14:paraId="39824C67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6B9DF30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90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</w:tcPr>
          <w:p w14:paraId="33B41120" w14:textId="2ADC773F" w:rsidR="00DE151E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E01C68E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52AE577" w14:textId="2071398D" w:rsidR="00DE151E" w:rsidRPr="00F53688" w:rsidRDefault="007F0795" w:rsidP="002B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FE1E2E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14:paraId="19B1E2B2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8527FAF" w14:textId="1379E2FA" w:rsidR="00DE151E" w:rsidRPr="00F53688" w:rsidRDefault="007F0795" w:rsidP="00C46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FF93F2D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7F9A30C" w14:textId="60C07E05" w:rsidR="00DE151E" w:rsidRPr="00F53688" w:rsidRDefault="007F0795" w:rsidP="002B0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FE1E2E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DE151E" w:rsidRPr="00F53688" w14:paraId="1B8E220A" w14:textId="77777777" w:rsidTr="00E57139">
        <w:trPr>
          <w:cantSplit/>
        </w:trPr>
        <w:tc>
          <w:tcPr>
            <w:tcW w:w="3078" w:type="dxa"/>
          </w:tcPr>
          <w:p w14:paraId="0BCFA345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7B7394D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90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36" w:type="dxa"/>
            <w:gridSpan w:val="7"/>
          </w:tcPr>
          <w:p w14:paraId="0B1E1166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E151E" w:rsidRPr="00F53688" w14:paraId="395155BE" w14:textId="77777777" w:rsidTr="00E57139">
        <w:trPr>
          <w:cantSplit/>
        </w:trPr>
        <w:tc>
          <w:tcPr>
            <w:tcW w:w="3078" w:type="dxa"/>
          </w:tcPr>
          <w:p w14:paraId="36BCA503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เงินฝากกระแสรายวัน เงินฝาก</w:t>
            </w:r>
          </w:p>
        </w:tc>
        <w:tc>
          <w:tcPr>
            <w:tcW w:w="810" w:type="dxa"/>
          </w:tcPr>
          <w:p w14:paraId="7E133396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41AEF6FB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  <w:tab w:val="decimal" w:pos="897"/>
              </w:tabs>
              <w:ind w:right="-6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045CDD4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  <w:tab w:val="decimal" w:pos="897"/>
              </w:tabs>
              <w:ind w:right="-6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40F62544" w14:textId="77777777" w:rsidR="00DE151E" w:rsidRPr="00F53688" w:rsidRDefault="00DE151E" w:rsidP="00AF622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E00873B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  <w:tab w:val="decimal" w:pos="897"/>
              </w:tabs>
              <w:ind w:right="-6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3550C0FE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6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8B2F3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6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</w:tcPr>
          <w:p w14:paraId="46C61CF2" w14:textId="77777777" w:rsidR="00DE151E" w:rsidRPr="00F53688" w:rsidRDefault="00DE151E" w:rsidP="00AF622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1E2E" w:rsidRPr="00F53688" w14:paraId="2FBE887A" w14:textId="77777777" w:rsidTr="00E57139">
        <w:trPr>
          <w:cantSplit/>
        </w:trPr>
        <w:tc>
          <w:tcPr>
            <w:tcW w:w="3078" w:type="dxa"/>
          </w:tcPr>
          <w:p w14:paraId="00532E19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ออมทรัพย์และเงินฝากประจำ</w:t>
            </w:r>
          </w:p>
        </w:tc>
        <w:tc>
          <w:tcPr>
            <w:tcW w:w="810" w:type="dxa"/>
          </w:tcPr>
          <w:p w14:paraId="121C20EB" w14:textId="03E42CDC" w:rsidR="00FE1E2E" w:rsidRPr="00F53688" w:rsidRDefault="00F9605C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68" w:type="dxa"/>
          </w:tcPr>
          <w:p w14:paraId="5C2794D0" w14:textId="2115BA34" w:rsidR="00FE1E2E" w:rsidRPr="00F53688" w:rsidRDefault="00EA6A50" w:rsidP="00E900A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1,772</w:t>
            </w:r>
          </w:p>
        </w:tc>
        <w:tc>
          <w:tcPr>
            <w:tcW w:w="236" w:type="dxa"/>
          </w:tcPr>
          <w:p w14:paraId="7584D5AB" w14:textId="77777777" w:rsidR="00FE1E2E" w:rsidRPr="00F53688" w:rsidRDefault="00FE1E2E" w:rsidP="00FE1E2E">
            <w:pPr>
              <w:pStyle w:val="3"/>
              <w:tabs>
                <w:tab w:val="clear" w:pos="360"/>
                <w:tab w:val="clear" w:pos="720"/>
                <w:tab w:val="decimal" w:pos="897"/>
              </w:tabs>
              <w:ind w:right="-6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0405F8EF" w14:textId="5EC67A6D" w:rsidR="00FE1E2E" w:rsidRPr="00F53688" w:rsidRDefault="00FE1E2E" w:rsidP="00E900A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54</w:t>
            </w:r>
          </w:p>
        </w:tc>
        <w:tc>
          <w:tcPr>
            <w:tcW w:w="236" w:type="dxa"/>
          </w:tcPr>
          <w:p w14:paraId="742BAD61" w14:textId="77777777" w:rsidR="00FE1E2E" w:rsidRPr="00F53688" w:rsidRDefault="00FE1E2E" w:rsidP="00FE1E2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AA76A28" w14:textId="498196B6" w:rsidR="00FE1E2E" w:rsidRPr="00F53688" w:rsidRDefault="00EA6A50" w:rsidP="00FE1E2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A06D8E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C979F14" w14:textId="323296F8" w:rsidR="00FE1E2E" w:rsidRPr="00F53688" w:rsidRDefault="00FE1E2E" w:rsidP="00FE1E2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1E2E" w:rsidRPr="00F53688" w14:paraId="3E79DB4D" w14:textId="77777777" w:rsidTr="00E57139">
        <w:trPr>
          <w:cantSplit/>
        </w:trPr>
        <w:tc>
          <w:tcPr>
            <w:tcW w:w="3078" w:type="dxa"/>
          </w:tcPr>
          <w:p w14:paraId="3B866B5D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เงินลงทุนชั่วคราวในเงินฝากประจำ</w:t>
            </w:r>
          </w:p>
        </w:tc>
        <w:tc>
          <w:tcPr>
            <w:tcW w:w="810" w:type="dxa"/>
          </w:tcPr>
          <w:p w14:paraId="2ED1ADB8" w14:textId="19F3F781" w:rsidR="00FE1E2E" w:rsidRPr="00F53688" w:rsidRDefault="00F9605C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68" w:type="dxa"/>
          </w:tcPr>
          <w:p w14:paraId="3D024B01" w14:textId="7ED1A6E5" w:rsidR="00FE1E2E" w:rsidRPr="00F53688" w:rsidRDefault="00F9605C" w:rsidP="00E900A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540</w:t>
            </w:r>
          </w:p>
        </w:tc>
        <w:tc>
          <w:tcPr>
            <w:tcW w:w="236" w:type="dxa"/>
          </w:tcPr>
          <w:p w14:paraId="1C043311" w14:textId="77777777" w:rsidR="00FE1E2E" w:rsidRPr="00F53688" w:rsidRDefault="00FE1E2E" w:rsidP="00FE1E2E">
            <w:pPr>
              <w:pStyle w:val="3"/>
              <w:tabs>
                <w:tab w:val="clear" w:pos="360"/>
                <w:tab w:val="clear" w:pos="720"/>
                <w:tab w:val="decimal" w:pos="897"/>
              </w:tabs>
              <w:ind w:right="-6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6827D483" w14:textId="7F539B82" w:rsidR="00FE1E2E" w:rsidRPr="00F53688" w:rsidRDefault="00FE1E2E" w:rsidP="00E900A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421</w:t>
            </w:r>
          </w:p>
        </w:tc>
        <w:tc>
          <w:tcPr>
            <w:tcW w:w="236" w:type="dxa"/>
          </w:tcPr>
          <w:p w14:paraId="5B108E6A" w14:textId="77777777" w:rsidR="00FE1E2E" w:rsidRPr="00F53688" w:rsidRDefault="00FE1E2E" w:rsidP="00FE1E2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53456C5" w14:textId="0B7FB0B1" w:rsidR="00FE1E2E" w:rsidRPr="00F53688" w:rsidRDefault="00EA6A50" w:rsidP="00FE1E2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F18A5F" w14:textId="77777777" w:rsidR="00FE1E2E" w:rsidRPr="00F53688" w:rsidRDefault="00FE1E2E" w:rsidP="00FE1E2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456514D" w14:textId="14E783A3" w:rsidR="00FE1E2E" w:rsidRPr="00F53688" w:rsidRDefault="00FE1E2E" w:rsidP="00FE1E2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1E2E" w:rsidRPr="00F53688" w14:paraId="3CB05D36" w14:textId="77777777" w:rsidTr="00E57139">
        <w:trPr>
          <w:cantSplit/>
        </w:trPr>
        <w:tc>
          <w:tcPr>
            <w:tcW w:w="3078" w:type="dxa"/>
          </w:tcPr>
          <w:p w14:paraId="63DEFB20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ที่ดิน อาคาร</w:t>
            </w:r>
            <w:r w:rsidRPr="00F53688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โรงผลิตปิโตรเคมี</w:t>
            </w:r>
          </w:p>
        </w:tc>
        <w:tc>
          <w:tcPr>
            <w:tcW w:w="810" w:type="dxa"/>
          </w:tcPr>
          <w:p w14:paraId="7C54F8E0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62DCAC0C" w14:textId="77777777" w:rsidR="00FE1E2E" w:rsidRPr="00F53688" w:rsidRDefault="00FE1E2E" w:rsidP="00E900AD">
            <w:pPr>
              <w:pStyle w:val="3"/>
              <w:tabs>
                <w:tab w:val="clear" w:pos="360"/>
                <w:tab w:val="clear" w:pos="720"/>
                <w:tab w:val="decimal" w:pos="864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6C1402B" w14:textId="77777777" w:rsidR="00FE1E2E" w:rsidRPr="00F53688" w:rsidRDefault="00FE1E2E" w:rsidP="00FE1E2E">
            <w:pPr>
              <w:pStyle w:val="3"/>
              <w:tabs>
                <w:tab w:val="clear" w:pos="360"/>
                <w:tab w:val="clear" w:pos="720"/>
                <w:tab w:val="decimal" w:pos="897"/>
              </w:tabs>
              <w:ind w:right="-6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7EC79C77" w14:textId="77777777" w:rsidR="00FE1E2E" w:rsidRPr="00F53688" w:rsidRDefault="00FE1E2E" w:rsidP="00E900AD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ACA822F" w14:textId="77777777" w:rsidR="00FE1E2E" w:rsidRPr="00F53688" w:rsidRDefault="00FE1E2E" w:rsidP="00FE1E2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5F10FC7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F722CE" w14:textId="77777777" w:rsidR="00FE1E2E" w:rsidRPr="00F53688" w:rsidRDefault="00FE1E2E" w:rsidP="00FE1E2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2FF06AF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1E2E" w:rsidRPr="00F53688" w14:paraId="4317538B" w14:textId="77777777" w:rsidTr="00E57139">
        <w:trPr>
          <w:cantSplit/>
        </w:trPr>
        <w:tc>
          <w:tcPr>
            <w:tcW w:w="3078" w:type="dxa"/>
          </w:tcPr>
          <w:p w14:paraId="54F4C159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62"/>
              </w:tabs>
              <w:spacing w:line="240" w:lineRule="auto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5368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เครื่องจักรและเรือขนส่งผู้โดยสาร</w:t>
            </w:r>
          </w:p>
        </w:tc>
        <w:tc>
          <w:tcPr>
            <w:tcW w:w="810" w:type="dxa"/>
          </w:tcPr>
          <w:p w14:paraId="4CAA6047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F3C61AE" w14:textId="77777777" w:rsidR="00FE1E2E" w:rsidRPr="00F53688" w:rsidRDefault="00FE1E2E" w:rsidP="00E900AD">
            <w:pPr>
              <w:pStyle w:val="3"/>
              <w:tabs>
                <w:tab w:val="clear" w:pos="360"/>
                <w:tab w:val="clear" w:pos="720"/>
                <w:tab w:val="decimal" w:pos="864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A7C1A8B" w14:textId="77777777" w:rsidR="00FE1E2E" w:rsidRPr="00F53688" w:rsidRDefault="00FE1E2E" w:rsidP="00FE1E2E">
            <w:pPr>
              <w:pStyle w:val="3"/>
              <w:tabs>
                <w:tab w:val="clear" w:pos="360"/>
                <w:tab w:val="clear" w:pos="720"/>
                <w:tab w:val="decimal" w:pos="897"/>
              </w:tabs>
              <w:ind w:right="-6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5613012A" w14:textId="77777777" w:rsidR="00FE1E2E" w:rsidRPr="00F53688" w:rsidRDefault="00FE1E2E" w:rsidP="00E900AD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2208AB7" w14:textId="77777777" w:rsidR="00FE1E2E" w:rsidRPr="00F53688" w:rsidRDefault="00FE1E2E" w:rsidP="00FE1E2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5765BE2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AFB8EE" w14:textId="77777777" w:rsidR="00FE1E2E" w:rsidRPr="00F53688" w:rsidRDefault="00FE1E2E" w:rsidP="00FE1E2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8565569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1E2E" w:rsidRPr="00F53688" w14:paraId="04ACA482" w14:textId="77777777" w:rsidTr="00326150">
        <w:trPr>
          <w:cantSplit/>
        </w:trPr>
        <w:tc>
          <w:tcPr>
            <w:tcW w:w="3078" w:type="dxa"/>
          </w:tcPr>
          <w:p w14:paraId="70ECD063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62"/>
              </w:tabs>
              <w:spacing w:line="240" w:lineRule="auto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53688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-</w:t>
            </w:r>
            <w:r w:rsidRPr="00F53688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810" w:type="dxa"/>
          </w:tcPr>
          <w:p w14:paraId="48035E73" w14:textId="32CF9638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1</w:t>
            </w:r>
            <w:r w:rsidR="00F9605C" w:rsidRPr="00F53688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5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44B3E9D" w14:textId="6DD1FA0B" w:rsidR="00FE1E2E" w:rsidRPr="00F53688" w:rsidRDefault="00EA6A50" w:rsidP="00E900A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21,373</w:t>
            </w:r>
          </w:p>
        </w:tc>
        <w:tc>
          <w:tcPr>
            <w:tcW w:w="236" w:type="dxa"/>
          </w:tcPr>
          <w:p w14:paraId="15ADE8E6" w14:textId="77777777" w:rsidR="00FE1E2E" w:rsidRPr="00F53688" w:rsidRDefault="00FE1E2E" w:rsidP="00FE1E2E">
            <w:pPr>
              <w:pStyle w:val="3"/>
              <w:tabs>
                <w:tab w:val="clear" w:pos="360"/>
                <w:tab w:val="clear" w:pos="720"/>
                <w:tab w:val="decimal" w:pos="897"/>
              </w:tabs>
              <w:ind w:right="-6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BCC8D8E" w14:textId="4581CA5B" w:rsidR="00FE1E2E" w:rsidRPr="00F53688" w:rsidRDefault="00FE1E2E" w:rsidP="00E900AD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11,672</w:t>
            </w:r>
          </w:p>
        </w:tc>
        <w:tc>
          <w:tcPr>
            <w:tcW w:w="236" w:type="dxa"/>
            <w:vAlign w:val="bottom"/>
          </w:tcPr>
          <w:p w14:paraId="015F5DCD" w14:textId="77777777" w:rsidR="00FE1E2E" w:rsidRPr="00F53688" w:rsidRDefault="00FE1E2E" w:rsidP="00FE1E2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29E3373" w14:textId="3CAA3158" w:rsidR="00FE1E2E" w:rsidRPr="00F53688" w:rsidRDefault="00EA6A50" w:rsidP="00FE1E2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28A289" w14:textId="77777777" w:rsidR="00FE1E2E" w:rsidRPr="00F53688" w:rsidRDefault="00FE1E2E" w:rsidP="00FE1E2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13F04C52" w14:textId="0F5376C8" w:rsidR="00FE1E2E" w:rsidRPr="00F53688" w:rsidRDefault="00FE1E2E" w:rsidP="00FE1E2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1E2E" w:rsidRPr="00F53688" w14:paraId="03105EF2" w14:textId="77777777" w:rsidTr="00326150">
        <w:trPr>
          <w:cantSplit/>
        </w:trPr>
        <w:tc>
          <w:tcPr>
            <w:tcW w:w="3078" w:type="dxa"/>
          </w:tcPr>
          <w:p w14:paraId="6E2FC3F9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97E22DD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70C586B" w14:textId="2B72714C" w:rsidR="00FE1E2E" w:rsidRPr="00F53688" w:rsidRDefault="00EA6A50" w:rsidP="00E900AD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23,685</w:t>
            </w:r>
          </w:p>
        </w:tc>
        <w:tc>
          <w:tcPr>
            <w:tcW w:w="236" w:type="dxa"/>
          </w:tcPr>
          <w:p w14:paraId="6FA8DC6E" w14:textId="77777777" w:rsidR="00FE1E2E" w:rsidRPr="00F53688" w:rsidRDefault="00FE1E2E" w:rsidP="00FE1E2E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3C1D66D1" w14:textId="1F3CCFEA" w:rsidR="00FE1E2E" w:rsidRPr="00F53688" w:rsidRDefault="00FE1E2E" w:rsidP="00E900AD">
            <w:pPr>
              <w:pStyle w:val="3"/>
              <w:tabs>
                <w:tab w:val="clear" w:pos="360"/>
                <w:tab w:val="clear" w:pos="720"/>
                <w:tab w:val="decimal" w:pos="900"/>
              </w:tabs>
              <w:ind w:right="-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12,147</w:t>
            </w:r>
          </w:p>
        </w:tc>
        <w:tc>
          <w:tcPr>
            <w:tcW w:w="236" w:type="dxa"/>
          </w:tcPr>
          <w:p w14:paraId="4EFE2755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737C5B1" w14:textId="60713E29" w:rsidR="00FE1E2E" w:rsidRPr="00F53688" w:rsidRDefault="00EA6A50" w:rsidP="00FE1E2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A7DAAA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F7C6A8D" w14:textId="03076644" w:rsidR="00FE1E2E" w:rsidRPr="00F53688" w:rsidRDefault="00FE1E2E" w:rsidP="00FE1E2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0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A5A34AD" w14:textId="77777777" w:rsidR="001F2AE1" w:rsidRPr="00F53688" w:rsidRDefault="001F2AE1" w:rsidP="001F2AE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838DB89" w14:textId="31A3A272" w:rsidR="001F2AE1" w:rsidRPr="00F53688" w:rsidRDefault="001F2AE1" w:rsidP="001F2AE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การเปลี่ยนแปลงของหนี้สินที่เกิดจากกิจกรรมจัดหาเงิน</w:t>
      </w:r>
    </w:p>
    <w:p w14:paraId="084AD0EB" w14:textId="77777777" w:rsidR="001F2AE1" w:rsidRPr="00F53688" w:rsidRDefault="001F2AE1" w:rsidP="001F2AE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440"/>
        <w:gridCol w:w="270"/>
        <w:gridCol w:w="1350"/>
        <w:gridCol w:w="270"/>
        <w:gridCol w:w="1080"/>
        <w:gridCol w:w="270"/>
        <w:gridCol w:w="1080"/>
      </w:tblGrid>
      <w:tr w:rsidR="001F2AE1" w:rsidRPr="00F53688" w14:paraId="391948E1" w14:textId="77777777" w:rsidTr="00680DDA">
        <w:trPr>
          <w:cantSplit/>
          <w:tblHeader/>
        </w:trPr>
        <w:tc>
          <w:tcPr>
            <w:tcW w:w="351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93D790D" w14:textId="77777777" w:rsidR="001F2AE1" w:rsidRPr="00F53688" w:rsidRDefault="001F2AE1" w:rsidP="00680DD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760" w:type="dxa"/>
            <w:gridSpan w:val="7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0659AB9D" w14:textId="4D996D67" w:rsidR="001F2AE1" w:rsidRPr="00F53688" w:rsidRDefault="001F2AE1" w:rsidP="00917B45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 w:rsidR="00520B8A" w:rsidRPr="00F53688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eastAsia="en-GB" w:bidi="th-TH"/>
              </w:rPr>
              <w:t>รวม</w:t>
            </w:r>
          </w:p>
        </w:tc>
      </w:tr>
      <w:tr w:rsidR="001F2AE1" w:rsidRPr="00F53688" w14:paraId="29EA8B9A" w14:textId="77777777" w:rsidTr="00680DDA">
        <w:trPr>
          <w:cantSplit/>
          <w:tblHeader/>
        </w:trPr>
        <w:tc>
          <w:tcPr>
            <w:tcW w:w="351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A0DA4FA" w14:textId="77777777" w:rsidR="001F2AE1" w:rsidRPr="00F53688" w:rsidRDefault="001F2AE1" w:rsidP="00680DD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187EB801" w14:textId="55072CB5" w:rsidR="001F2AE1" w:rsidRPr="00F53688" w:rsidRDefault="001F2AE1" w:rsidP="00917B4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เงินกู้ยืมระยะสั้น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65C625" w14:textId="77777777" w:rsidR="001F2AE1" w:rsidRPr="00F53688" w:rsidRDefault="001F2AE1" w:rsidP="00680DD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6B6F53BA" w14:textId="1206E39C" w:rsidR="001F2AE1" w:rsidRPr="00F53688" w:rsidRDefault="001F2AE1" w:rsidP="00917B4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เงินกู้ยืมระยะยาว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EC020E" w14:textId="77777777" w:rsidR="001F2AE1" w:rsidRPr="00F53688" w:rsidRDefault="001F2AE1" w:rsidP="00680DD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011793C1" w14:textId="77777777" w:rsidR="001F2AE1" w:rsidRPr="00F53688" w:rsidRDefault="001F2AE1" w:rsidP="00680DD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หุ้นกู้</w:t>
            </w:r>
          </w:p>
        </w:tc>
        <w:tc>
          <w:tcPr>
            <w:tcW w:w="270" w:type="dxa"/>
            <w:vAlign w:val="bottom"/>
          </w:tcPr>
          <w:p w14:paraId="008BFD3A" w14:textId="77777777" w:rsidR="001F2AE1" w:rsidRPr="00F53688" w:rsidRDefault="001F2AE1" w:rsidP="00680DD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157E50B2" w14:textId="77777777" w:rsidR="001F2AE1" w:rsidRPr="00F53688" w:rsidRDefault="001F2AE1" w:rsidP="00680DD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รวม</w:t>
            </w:r>
          </w:p>
        </w:tc>
      </w:tr>
      <w:tr w:rsidR="001F2AE1" w:rsidRPr="00F53688" w14:paraId="2759622F" w14:textId="77777777" w:rsidTr="00680DDA">
        <w:trPr>
          <w:cantSplit/>
          <w:tblHeader/>
        </w:trPr>
        <w:tc>
          <w:tcPr>
            <w:tcW w:w="351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5FA505A" w14:textId="77777777" w:rsidR="001F2AE1" w:rsidRPr="00F53688" w:rsidRDefault="001F2AE1" w:rsidP="00680DDA">
            <w:pPr>
              <w:pStyle w:val="acctfourfigures"/>
              <w:shd w:val="clear" w:color="auto" w:fill="FFFFFF"/>
              <w:spacing w:line="240" w:lineRule="atLeast"/>
              <w:ind w:right="-79" w:firstLine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760" w:type="dxa"/>
            <w:gridSpan w:val="7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0EE94DC6" w14:textId="028C94CA" w:rsidR="001F2AE1" w:rsidRPr="00F53688" w:rsidRDefault="00803812" w:rsidP="00680DDA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F53688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F53688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F53688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1F2AE1" w:rsidRPr="00F53688" w14:paraId="5F731CF3" w14:textId="77777777" w:rsidTr="00680DDA">
        <w:trPr>
          <w:cantSplit/>
        </w:trPr>
        <w:tc>
          <w:tcPr>
            <w:tcW w:w="351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B187E94" w14:textId="77777777" w:rsidR="001F2AE1" w:rsidRPr="00F53688" w:rsidRDefault="001F2AE1" w:rsidP="00680DDA">
            <w:pPr>
              <w:shd w:val="clear" w:color="auto" w:fill="FFFFFF"/>
              <w:tabs>
                <w:tab w:val="clear" w:pos="227"/>
                <w:tab w:val="left" w:pos="11"/>
              </w:tabs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F53688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1 </w:t>
            </w:r>
            <w:r w:rsidRPr="00F5368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มกราคม 2561</w:t>
            </w:r>
          </w:p>
        </w:tc>
        <w:tc>
          <w:tcPr>
            <w:tcW w:w="144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BCB942" w14:textId="60D6DA8A" w:rsidR="001F2AE1" w:rsidRPr="00F53688" w:rsidRDefault="00917B45" w:rsidP="00680DDA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969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1C1818" w14:textId="77777777" w:rsidR="001F2AE1" w:rsidRPr="00F53688" w:rsidRDefault="001F2AE1" w:rsidP="00680DD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D51D4C" w14:textId="7980EB65" w:rsidR="001F2AE1" w:rsidRPr="00F53688" w:rsidRDefault="00A9623F" w:rsidP="00A9623F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8,068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D1B883" w14:textId="77777777" w:rsidR="001F2AE1" w:rsidRPr="00F53688" w:rsidRDefault="001F2AE1" w:rsidP="00680DD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A05381" w14:textId="77777777" w:rsidR="001F2AE1" w:rsidRPr="00F53688" w:rsidRDefault="001F2AE1" w:rsidP="00680DDA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55,839</w:t>
            </w:r>
          </w:p>
        </w:tc>
        <w:tc>
          <w:tcPr>
            <w:tcW w:w="270" w:type="dxa"/>
            <w:vAlign w:val="bottom"/>
          </w:tcPr>
          <w:p w14:paraId="47B05481" w14:textId="77777777" w:rsidR="001F2AE1" w:rsidRPr="00F53688" w:rsidRDefault="001F2AE1" w:rsidP="00680DD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52A6AE22" w14:textId="16D83258" w:rsidR="001F2AE1" w:rsidRPr="00F53688" w:rsidRDefault="001D35B8" w:rsidP="00E81166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64,87</w:t>
            </w:r>
            <w:r w:rsidR="00E81166"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6</w:t>
            </w:r>
          </w:p>
        </w:tc>
      </w:tr>
      <w:tr w:rsidR="001F2AE1" w:rsidRPr="00F53688" w14:paraId="6E473D4A" w14:textId="77777777" w:rsidTr="00680DDA">
        <w:trPr>
          <w:cantSplit/>
        </w:trPr>
        <w:tc>
          <w:tcPr>
            <w:tcW w:w="351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E2A84DF" w14:textId="77777777" w:rsidR="001F2AE1" w:rsidRPr="00F53688" w:rsidRDefault="001F2AE1" w:rsidP="00680DD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44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383CC0" w14:textId="2EA11741" w:rsidR="001F2AE1" w:rsidRPr="00F53688" w:rsidRDefault="001F2AE1" w:rsidP="00917B45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1,</w:t>
            </w:r>
            <w:r w:rsidR="00917B45"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504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7F4E25" w14:textId="77777777" w:rsidR="001F2AE1" w:rsidRPr="00F53688" w:rsidRDefault="001F2AE1" w:rsidP="00680DD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E5A45A" w14:textId="20DCC9AC" w:rsidR="001F2AE1" w:rsidRPr="00F53688" w:rsidRDefault="00A9623F" w:rsidP="00680DDA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6,937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2DEF267" w14:textId="77777777" w:rsidR="001F2AE1" w:rsidRPr="00F53688" w:rsidRDefault="001F2AE1" w:rsidP="00680DD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E062DDC" w14:textId="077915AE" w:rsidR="001F2AE1" w:rsidRPr="00F53688" w:rsidRDefault="0030184D" w:rsidP="00680DDA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31,558</w:t>
            </w:r>
          </w:p>
        </w:tc>
        <w:tc>
          <w:tcPr>
            <w:tcW w:w="270" w:type="dxa"/>
            <w:vAlign w:val="bottom"/>
          </w:tcPr>
          <w:p w14:paraId="2E1A45F6" w14:textId="77777777" w:rsidR="001F2AE1" w:rsidRPr="00F53688" w:rsidRDefault="001F2AE1" w:rsidP="00680DD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40FABD91" w14:textId="02B17186" w:rsidR="001F2AE1" w:rsidRPr="00F53688" w:rsidRDefault="001D35B8" w:rsidP="00680DDA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39,999</w:t>
            </w:r>
          </w:p>
        </w:tc>
      </w:tr>
      <w:tr w:rsidR="001F2AE1" w:rsidRPr="00F53688" w14:paraId="68832D32" w14:textId="77777777" w:rsidTr="0000228F">
        <w:trPr>
          <w:cantSplit/>
        </w:trPr>
        <w:tc>
          <w:tcPr>
            <w:tcW w:w="351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E072303" w14:textId="77777777" w:rsidR="001F2AE1" w:rsidRPr="00F53688" w:rsidRDefault="001F2AE1" w:rsidP="00680DD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44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D70FEB" w14:textId="77777777" w:rsidR="001F2AE1" w:rsidRPr="00F53688" w:rsidRDefault="001F2AE1" w:rsidP="00680DDA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8A7E70" w14:textId="77777777" w:rsidR="001F2AE1" w:rsidRPr="00F53688" w:rsidRDefault="001F2AE1" w:rsidP="00680DD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21873E" w14:textId="0C426CFA" w:rsidR="001F2AE1" w:rsidRPr="00F53688" w:rsidRDefault="00E81166" w:rsidP="00680DDA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1,598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4E5FC4" w14:textId="77777777" w:rsidR="001F2AE1" w:rsidRPr="00F53688" w:rsidRDefault="001F2AE1" w:rsidP="00680DD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BCC0FE" w14:textId="3A0A2E5F" w:rsidR="001F2AE1" w:rsidRPr="00F53688" w:rsidRDefault="00FB1BD5" w:rsidP="00E81166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34</w:t>
            </w:r>
            <w:r w:rsidR="002D6443"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vAlign w:val="bottom"/>
          </w:tcPr>
          <w:p w14:paraId="1D447B23" w14:textId="77777777" w:rsidR="001F2AE1" w:rsidRPr="00F53688" w:rsidRDefault="001F2AE1" w:rsidP="00680DD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7349D4B" w14:textId="33A1BDE4" w:rsidR="001F2AE1" w:rsidRPr="00F53688" w:rsidRDefault="00FB1BD5" w:rsidP="00680DDA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1,94</w:t>
            </w:r>
            <w:r w:rsidR="002D6443"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</w:p>
        </w:tc>
      </w:tr>
      <w:tr w:rsidR="001F2AE1" w:rsidRPr="00F53688" w14:paraId="344B1986" w14:textId="77777777" w:rsidTr="0000228F">
        <w:trPr>
          <w:cantSplit/>
        </w:trPr>
        <w:tc>
          <w:tcPr>
            <w:tcW w:w="351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0B69C709" w14:textId="77777777" w:rsidR="001F2AE1" w:rsidRPr="00F53688" w:rsidRDefault="001F2AE1" w:rsidP="00680DD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การเปลี่ยนแปลงอื่น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055F03" w14:textId="222F2133" w:rsidR="001F2AE1" w:rsidRPr="00F53688" w:rsidRDefault="00A9623F" w:rsidP="00680DDA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(81)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1ADF84" w14:textId="77777777" w:rsidR="001F2AE1" w:rsidRPr="00F53688" w:rsidRDefault="001F2AE1" w:rsidP="00680DD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FD944E" w14:textId="77777777" w:rsidR="001F2AE1" w:rsidRPr="00F53688" w:rsidRDefault="001F2AE1" w:rsidP="00680DDA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2F6DDF" w14:textId="77777777" w:rsidR="001F2AE1" w:rsidRPr="00F53688" w:rsidRDefault="001F2AE1" w:rsidP="00680DD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F96CF51" w14:textId="5EFEA353" w:rsidR="001F2AE1" w:rsidRPr="00F53688" w:rsidRDefault="00FB1BD5" w:rsidP="00680DDA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325</w:t>
            </w:r>
          </w:p>
        </w:tc>
        <w:tc>
          <w:tcPr>
            <w:tcW w:w="270" w:type="dxa"/>
            <w:vAlign w:val="bottom"/>
          </w:tcPr>
          <w:p w14:paraId="479C1EF5" w14:textId="77777777" w:rsidR="001F2AE1" w:rsidRPr="00F53688" w:rsidRDefault="001F2AE1" w:rsidP="00680DD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5C7040" w14:textId="09A1FBF6" w:rsidR="001F2AE1" w:rsidRPr="00F53688" w:rsidRDefault="00FB1BD5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244</w:t>
            </w:r>
          </w:p>
        </w:tc>
      </w:tr>
      <w:tr w:rsidR="001F2AE1" w:rsidRPr="00F53688" w14:paraId="515EBBDF" w14:textId="77777777" w:rsidTr="0000228F">
        <w:trPr>
          <w:cantSplit/>
        </w:trPr>
        <w:tc>
          <w:tcPr>
            <w:tcW w:w="351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01EEE17" w14:textId="77777777" w:rsidR="001F2AE1" w:rsidRPr="00F53688" w:rsidRDefault="001F2AE1" w:rsidP="00680DDA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ณ วันที่ 3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1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ธันวาคม 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A0BBF9" w14:textId="0E9B479F" w:rsidR="001F2AE1" w:rsidRPr="00F53688" w:rsidRDefault="00A9623F" w:rsidP="00680DDA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2,392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A583493" w14:textId="77777777" w:rsidR="001F2AE1" w:rsidRPr="00F53688" w:rsidRDefault="001F2AE1" w:rsidP="00680DD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E59B48" w14:textId="21B721C0" w:rsidR="001F2AE1" w:rsidRPr="00F53688" w:rsidRDefault="00A9623F" w:rsidP="008A5628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</w:t>
            </w:r>
            <w:r w:rsidR="008A5628"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6,603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782F59E" w14:textId="77777777" w:rsidR="001F2AE1" w:rsidRPr="00F53688" w:rsidRDefault="001F2AE1" w:rsidP="00680DD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158DC8" w14:textId="4AB267D6" w:rsidR="001F2AE1" w:rsidRPr="00F53688" w:rsidRDefault="00BA08B9" w:rsidP="008A5628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</w:t>
            </w:r>
            <w:r w:rsidR="008A5628"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8,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065</w:t>
            </w:r>
          </w:p>
        </w:tc>
        <w:tc>
          <w:tcPr>
            <w:tcW w:w="270" w:type="dxa"/>
            <w:vAlign w:val="bottom"/>
          </w:tcPr>
          <w:p w14:paraId="73ED1442" w14:textId="77777777" w:rsidR="001F2AE1" w:rsidRPr="00F53688" w:rsidRDefault="001F2AE1" w:rsidP="00680DD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2F29AD" w14:textId="3A57C0BC" w:rsidR="001F2AE1" w:rsidRPr="00F53688" w:rsidRDefault="008A5628" w:rsidP="00680DDA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107,060</w:t>
            </w:r>
          </w:p>
        </w:tc>
      </w:tr>
    </w:tbl>
    <w:p w14:paraId="5F1192AF" w14:textId="77777777" w:rsidR="00557E16" w:rsidRPr="00F53688" w:rsidRDefault="00557E16" w:rsidP="00557E16">
      <w:pPr>
        <w:pStyle w:val="Heading2"/>
        <w:tabs>
          <w:tab w:val="clear" w:pos="454"/>
          <w:tab w:val="clear" w:pos="680"/>
        </w:tabs>
        <w:spacing w:line="240" w:lineRule="auto"/>
        <w:jc w:val="both"/>
        <w:rPr>
          <w:rFonts w:ascii="Angsana New" w:hAnsi="Angsana New" w:cs="Angsana New"/>
          <w:b w:val="0"/>
          <w:bCs w:val="0"/>
          <w:sz w:val="24"/>
          <w:szCs w:val="24"/>
        </w:rPr>
      </w:pPr>
    </w:p>
    <w:p w14:paraId="7AB4F12A" w14:textId="77777777" w:rsidR="001F2AE1" w:rsidRPr="00F53688" w:rsidRDefault="001F2AE1" w:rsidP="001F2AE1"/>
    <w:p w14:paraId="0A94C43C" w14:textId="77777777" w:rsidR="001F2AE1" w:rsidRPr="00F53688" w:rsidRDefault="001F2AE1" w:rsidP="001F2AE1">
      <w:pPr>
        <w:sectPr w:rsidR="001F2AE1" w:rsidRPr="00F53688" w:rsidSect="00F61830">
          <w:headerReference w:type="even" r:id="rId10"/>
          <w:headerReference w:type="default" r:id="rId11"/>
          <w:headerReference w:type="first" r:id="rId12"/>
          <w:pgSz w:w="11909" w:h="16834" w:code="9"/>
          <w:pgMar w:top="691" w:right="1019" w:bottom="576" w:left="1152" w:header="720" w:footer="720" w:gutter="0"/>
          <w:cols w:space="720"/>
        </w:sectPr>
      </w:pP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440"/>
        <w:gridCol w:w="270"/>
        <w:gridCol w:w="1350"/>
        <w:gridCol w:w="270"/>
        <w:gridCol w:w="1080"/>
        <w:gridCol w:w="270"/>
        <w:gridCol w:w="1080"/>
      </w:tblGrid>
      <w:tr w:rsidR="00A11D0D" w:rsidRPr="00F53688" w14:paraId="7CC444B9" w14:textId="77777777" w:rsidTr="00A11D0D">
        <w:trPr>
          <w:cantSplit/>
          <w:tblHeader/>
        </w:trPr>
        <w:tc>
          <w:tcPr>
            <w:tcW w:w="351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8AF47E" w14:textId="65F94ABD" w:rsidR="00A11D0D" w:rsidRPr="00F53688" w:rsidRDefault="007270E5" w:rsidP="0035711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tab/>
            </w:r>
          </w:p>
        </w:tc>
        <w:tc>
          <w:tcPr>
            <w:tcW w:w="5760" w:type="dxa"/>
            <w:gridSpan w:val="7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6652423E" w14:textId="4CDEC622" w:rsidR="00A11D0D" w:rsidRPr="00F53688" w:rsidRDefault="00A11D0D" w:rsidP="0035711A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A11D0D" w:rsidRPr="00F53688" w14:paraId="04555DE2" w14:textId="77777777" w:rsidTr="001C48AC">
        <w:trPr>
          <w:cantSplit/>
          <w:tblHeader/>
        </w:trPr>
        <w:tc>
          <w:tcPr>
            <w:tcW w:w="351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08D653F" w14:textId="77777777" w:rsidR="00A11D0D" w:rsidRPr="00F53688" w:rsidRDefault="00A11D0D" w:rsidP="0035711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88CCDAD" w14:textId="74806126" w:rsidR="00A11D0D" w:rsidRPr="00F53688" w:rsidRDefault="00A11D0D" w:rsidP="00A20FE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เงินกู้ยืมระยะสั้น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BB6D05" w14:textId="77777777" w:rsidR="00A11D0D" w:rsidRPr="00F53688" w:rsidRDefault="00A11D0D" w:rsidP="0035711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4D52265E" w14:textId="7C1BEE67" w:rsidR="00A11D0D" w:rsidRPr="00F53688" w:rsidRDefault="00A11D0D" w:rsidP="00A20FE5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เงินกู้ยืมระยะยาว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96BDE9" w14:textId="77777777" w:rsidR="00A11D0D" w:rsidRPr="00F53688" w:rsidRDefault="00A11D0D" w:rsidP="0035711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290084B7" w14:textId="77777777" w:rsidR="00A11D0D" w:rsidRPr="00F53688" w:rsidRDefault="00A11D0D" w:rsidP="0035711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หุ้นกู้</w:t>
            </w:r>
          </w:p>
        </w:tc>
        <w:tc>
          <w:tcPr>
            <w:tcW w:w="270" w:type="dxa"/>
            <w:vAlign w:val="bottom"/>
          </w:tcPr>
          <w:p w14:paraId="13F017A1" w14:textId="77777777" w:rsidR="00A11D0D" w:rsidRPr="00F53688" w:rsidRDefault="00A11D0D" w:rsidP="0035711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7CC74956" w14:textId="77777777" w:rsidR="00A11D0D" w:rsidRPr="00F53688" w:rsidRDefault="00A11D0D" w:rsidP="0035711A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รวม</w:t>
            </w:r>
          </w:p>
        </w:tc>
      </w:tr>
      <w:tr w:rsidR="00A11D0D" w:rsidRPr="00F53688" w14:paraId="5E567325" w14:textId="77777777" w:rsidTr="00A11D0D">
        <w:trPr>
          <w:cantSplit/>
          <w:tblHeader/>
        </w:trPr>
        <w:tc>
          <w:tcPr>
            <w:tcW w:w="351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9FF6178" w14:textId="77777777" w:rsidR="00A11D0D" w:rsidRPr="00F53688" w:rsidRDefault="00A11D0D" w:rsidP="0035711A">
            <w:pPr>
              <w:pStyle w:val="acctfourfigures"/>
              <w:shd w:val="clear" w:color="auto" w:fill="FFFFFF"/>
              <w:spacing w:line="240" w:lineRule="atLeast"/>
              <w:ind w:right="-79" w:firstLine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760" w:type="dxa"/>
            <w:gridSpan w:val="7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1EEBFD05" w14:textId="5E10736C" w:rsidR="00A11D0D" w:rsidRPr="00F53688" w:rsidRDefault="00803812" w:rsidP="0035711A">
            <w:pPr>
              <w:pStyle w:val="acctmergecolhdg"/>
              <w:spacing w:line="240" w:lineRule="atLeast"/>
              <w:ind w:left="-68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F53688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F53688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F53688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A11D0D" w:rsidRPr="00F53688" w14:paraId="1B0A1A0A" w14:textId="77777777" w:rsidTr="001C48AC">
        <w:trPr>
          <w:cantSplit/>
        </w:trPr>
        <w:tc>
          <w:tcPr>
            <w:tcW w:w="351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58C3379" w14:textId="77777777" w:rsidR="00A11D0D" w:rsidRPr="00F53688" w:rsidRDefault="00A11D0D" w:rsidP="0035711A">
            <w:pPr>
              <w:shd w:val="clear" w:color="auto" w:fill="FFFFFF"/>
              <w:tabs>
                <w:tab w:val="clear" w:pos="227"/>
                <w:tab w:val="left" w:pos="11"/>
              </w:tabs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F53688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1 </w:t>
            </w:r>
            <w:r w:rsidRPr="00F5368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มกราคม 2561</w:t>
            </w:r>
          </w:p>
        </w:tc>
        <w:tc>
          <w:tcPr>
            <w:tcW w:w="144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E630E8" w14:textId="5D3DB632" w:rsidR="00A11D0D" w:rsidRPr="00F53688" w:rsidRDefault="00A11D0D" w:rsidP="0035711A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503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7EEEAAE" w14:textId="77777777" w:rsidR="00A11D0D" w:rsidRPr="00F53688" w:rsidRDefault="00A11D0D" w:rsidP="0035711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ADF59B" w14:textId="210BA8EC" w:rsidR="00A11D0D" w:rsidRPr="00F53688" w:rsidRDefault="00A11D0D" w:rsidP="001C48AC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B41C1D" w14:textId="77777777" w:rsidR="00A11D0D" w:rsidRPr="00F53688" w:rsidRDefault="00A11D0D" w:rsidP="0035711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FA77873" w14:textId="02F32AA2" w:rsidR="00A11D0D" w:rsidRPr="00F53688" w:rsidRDefault="00A11D0D" w:rsidP="00A11D0D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55,839</w:t>
            </w:r>
          </w:p>
        </w:tc>
        <w:tc>
          <w:tcPr>
            <w:tcW w:w="270" w:type="dxa"/>
            <w:vAlign w:val="bottom"/>
          </w:tcPr>
          <w:p w14:paraId="16C4AD8B" w14:textId="77777777" w:rsidR="00A11D0D" w:rsidRPr="00F53688" w:rsidRDefault="00A11D0D" w:rsidP="0035711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2427834" w14:textId="356A30A5" w:rsidR="00A11D0D" w:rsidRPr="00F53688" w:rsidRDefault="00A11D0D" w:rsidP="00A11D0D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56,342</w:t>
            </w:r>
          </w:p>
        </w:tc>
      </w:tr>
      <w:tr w:rsidR="00A11D0D" w:rsidRPr="00F53688" w14:paraId="04E26D08" w14:textId="77777777" w:rsidTr="001C48AC">
        <w:trPr>
          <w:cantSplit/>
        </w:trPr>
        <w:tc>
          <w:tcPr>
            <w:tcW w:w="351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D95BF7B" w14:textId="77777777" w:rsidR="00A11D0D" w:rsidRPr="00F53688" w:rsidRDefault="00A11D0D" w:rsidP="0035711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44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23543A" w14:textId="6F82B893" w:rsidR="00A11D0D" w:rsidRPr="00F53688" w:rsidRDefault="00A11D0D" w:rsidP="0035711A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1,00</w:t>
            </w:r>
            <w:r w:rsidR="008B0372"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62FF67" w14:textId="77777777" w:rsidR="00A11D0D" w:rsidRPr="00F53688" w:rsidRDefault="00A11D0D" w:rsidP="0035711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ECCD16" w14:textId="575C2DF7" w:rsidR="00A11D0D" w:rsidRPr="00F53688" w:rsidRDefault="00A11D0D" w:rsidP="001C48AC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51,606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84A772" w14:textId="77777777" w:rsidR="00A11D0D" w:rsidRPr="00F53688" w:rsidRDefault="00A11D0D" w:rsidP="0035711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D18B42D" w14:textId="45B749D0" w:rsidR="00A11D0D" w:rsidRPr="00F53688" w:rsidRDefault="00A11D0D" w:rsidP="00A11D0D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(20,076)</w:t>
            </w:r>
          </w:p>
        </w:tc>
        <w:tc>
          <w:tcPr>
            <w:tcW w:w="270" w:type="dxa"/>
            <w:vAlign w:val="bottom"/>
          </w:tcPr>
          <w:p w14:paraId="17C5148B" w14:textId="77777777" w:rsidR="00A11D0D" w:rsidRPr="00F53688" w:rsidRDefault="00A11D0D" w:rsidP="0035711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EB1C513" w14:textId="45D8EBA7" w:rsidR="00A11D0D" w:rsidRPr="00F53688" w:rsidRDefault="00A11D0D" w:rsidP="00A11D0D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32,533</w:t>
            </w:r>
          </w:p>
        </w:tc>
      </w:tr>
      <w:tr w:rsidR="00A11D0D" w:rsidRPr="00F53688" w14:paraId="4F4D6230" w14:textId="77777777" w:rsidTr="001C48AC">
        <w:trPr>
          <w:cantSplit/>
        </w:trPr>
        <w:tc>
          <w:tcPr>
            <w:tcW w:w="351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DC53A97" w14:textId="77777777" w:rsidR="00A11D0D" w:rsidRPr="00F53688" w:rsidRDefault="00A11D0D" w:rsidP="0035711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44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22D0C2" w14:textId="0389794F" w:rsidR="00A11D0D" w:rsidRPr="00F53688" w:rsidRDefault="00A11D0D" w:rsidP="00132200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9AF5859" w14:textId="77777777" w:rsidR="00A11D0D" w:rsidRPr="00F53688" w:rsidRDefault="00A11D0D" w:rsidP="0035711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6DD3F2E" w14:textId="7E72A6FE" w:rsidR="00A11D0D" w:rsidRPr="00F53688" w:rsidRDefault="00A11D0D" w:rsidP="001C48AC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422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0CD80F4" w14:textId="77777777" w:rsidR="00A11D0D" w:rsidRPr="00F53688" w:rsidRDefault="00A11D0D" w:rsidP="0035711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D90827" w14:textId="5839E609" w:rsidR="00A11D0D" w:rsidRPr="00F53688" w:rsidRDefault="00A11D0D" w:rsidP="00A11D0D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(75)</w:t>
            </w:r>
          </w:p>
        </w:tc>
        <w:tc>
          <w:tcPr>
            <w:tcW w:w="270" w:type="dxa"/>
            <w:vAlign w:val="bottom"/>
          </w:tcPr>
          <w:p w14:paraId="1F1A8F38" w14:textId="77777777" w:rsidR="00A11D0D" w:rsidRPr="00F53688" w:rsidRDefault="00A11D0D" w:rsidP="0035711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58F52305" w14:textId="1639AD38" w:rsidR="00A11D0D" w:rsidRPr="00F53688" w:rsidRDefault="00A11D0D" w:rsidP="00A11D0D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347</w:t>
            </w:r>
          </w:p>
        </w:tc>
      </w:tr>
      <w:tr w:rsidR="00A11D0D" w:rsidRPr="00F53688" w14:paraId="342E648A" w14:textId="77777777" w:rsidTr="00704E4E">
        <w:trPr>
          <w:cantSplit/>
        </w:trPr>
        <w:tc>
          <w:tcPr>
            <w:tcW w:w="351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145AD25" w14:textId="77777777" w:rsidR="00A11D0D" w:rsidRPr="00F53688" w:rsidRDefault="00A11D0D" w:rsidP="0035711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การเปลี่ยนแปลงอื่น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E91234" w14:textId="57BC9802" w:rsidR="00A11D0D" w:rsidRPr="00F53688" w:rsidRDefault="00A11D0D" w:rsidP="0035711A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6C3C4A" w14:textId="77777777" w:rsidR="00A11D0D" w:rsidRPr="00F53688" w:rsidRDefault="00A11D0D" w:rsidP="0035711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51D632" w14:textId="693EE467" w:rsidR="00A11D0D" w:rsidRPr="00F53688" w:rsidRDefault="00A11D0D" w:rsidP="001C48AC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C932AE9" w14:textId="77777777" w:rsidR="00A11D0D" w:rsidRPr="00F53688" w:rsidRDefault="00A11D0D" w:rsidP="0035711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E1F1F4" w14:textId="6F73EA8C" w:rsidR="00A11D0D" w:rsidRPr="00F53688" w:rsidRDefault="00A11D0D" w:rsidP="00A11D0D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321</w:t>
            </w:r>
          </w:p>
        </w:tc>
        <w:tc>
          <w:tcPr>
            <w:tcW w:w="270" w:type="dxa"/>
            <w:vAlign w:val="bottom"/>
          </w:tcPr>
          <w:p w14:paraId="7B0BF827" w14:textId="77777777" w:rsidR="00A11D0D" w:rsidRPr="00F53688" w:rsidRDefault="00A11D0D" w:rsidP="0035711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3BDA32" w14:textId="57E5350A" w:rsidR="00A11D0D" w:rsidRPr="00F53688" w:rsidRDefault="00A11D0D" w:rsidP="00A11D0D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eastAsia="en-GB"/>
              </w:rPr>
              <w:t>321</w:t>
            </w:r>
          </w:p>
        </w:tc>
      </w:tr>
      <w:tr w:rsidR="00A11D0D" w:rsidRPr="00F53688" w14:paraId="3B412536" w14:textId="77777777" w:rsidTr="00704E4E">
        <w:trPr>
          <w:cantSplit/>
        </w:trPr>
        <w:tc>
          <w:tcPr>
            <w:tcW w:w="351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F8086EC" w14:textId="77777777" w:rsidR="00A11D0D" w:rsidRPr="00F53688" w:rsidRDefault="00A11D0D" w:rsidP="0035711A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ณ วันที่ 3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1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ธันวาคม 2561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4E4F60" w14:textId="7F488729" w:rsidR="00A11D0D" w:rsidRPr="00F53688" w:rsidRDefault="00A11D0D" w:rsidP="00132200">
            <w:pPr>
              <w:pStyle w:val="acctfourfigures"/>
              <w:shd w:val="clear" w:color="auto" w:fill="FFFFFF"/>
              <w:tabs>
                <w:tab w:val="clear" w:pos="765"/>
                <w:tab w:val="decimal" w:pos="118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1,50</w:t>
            </w:r>
            <w:r w:rsidR="008B0372"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47D1AC" w14:textId="77777777" w:rsidR="00A11D0D" w:rsidRPr="00F53688" w:rsidRDefault="00A11D0D" w:rsidP="0035711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436504" w14:textId="20980A0F" w:rsidR="00A11D0D" w:rsidRPr="00F53688" w:rsidRDefault="00A11D0D" w:rsidP="001C48AC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52,028</w:t>
            </w:r>
          </w:p>
        </w:tc>
        <w:tc>
          <w:tcPr>
            <w:tcW w:w="27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C870067" w14:textId="77777777" w:rsidR="00A11D0D" w:rsidRPr="00F53688" w:rsidRDefault="00A11D0D" w:rsidP="0035711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2757DF" w14:textId="103DEC70" w:rsidR="00A11D0D" w:rsidRPr="00F53688" w:rsidRDefault="00A11D0D" w:rsidP="00A11D0D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36,009</w:t>
            </w:r>
          </w:p>
        </w:tc>
        <w:tc>
          <w:tcPr>
            <w:tcW w:w="270" w:type="dxa"/>
            <w:vAlign w:val="bottom"/>
          </w:tcPr>
          <w:p w14:paraId="0A62C195" w14:textId="77777777" w:rsidR="00A11D0D" w:rsidRPr="00F53688" w:rsidRDefault="00A11D0D" w:rsidP="0035711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A9341E" w14:textId="1074BC41" w:rsidR="00A11D0D" w:rsidRPr="00F53688" w:rsidRDefault="00A11D0D" w:rsidP="00A11D0D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89,543</w:t>
            </w:r>
          </w:p>
        </w:tc>
      </w:tr>
    </w:tbl>
    <w:p w14:paraId="693A18A8" w14:textId="77777777" w:rsidR="00557E16" w:rsidRPr="00F53688" w:rsidRDefault="00557E16" w:rsidP="007270E5">
      <w:pPr>
        <w:rPr>
          <w:rFonts w:asciiTheme="majorBidi" w:hAnsiTheme="majorBidi" w:cstheme="majorBidi"/>
          <w:sz w:val="24"/>
          <w:szCs w:val="24"/>
        </w:rPr>
      </w:pPr>
    </w:p>
    <w:p w14:paraId="7F1ACC88" w14:textId="0795AC7D" w:rsidR="006F6D4A" w:rsidRPr="00F53688" w:rsidRDefault="006F6D4A" w:rsidP="00F7657F">
      <w:pPr>
        <w:pStyle w:val="Heading2"/>
        <w:tabs>
          <w:tab w:val="clear" w:pos="454"/>
          <w:tab w:val="clear" w:pos="680"/>
        </w:tabs>
        <w:spacing w:line="240" w:lineRule="auto"/>
        <w:ind w:left="540" w:right="108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F5368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ณ วันที่ </w:t>
      </w:r>
      <w:r w:rsidRPr="00F53688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Pr="00F5368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Pr="00F53688">
        <w:rPr>
          <w:rFonts w:ascii="Angsana New" w:hAnsi="Angsana New" w:cs="Angsana New"/>
          <w:b w:val="0"/>
          <w:bCs w:val="0"/>
          <w:sz w:val="30"/>
          <w:szCs w:val="30"/>
        </w:rPr>
        <w:t>2561</w:t>
      </w:r>
      <w:r w:rsidRPr="00F53688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 xml:space="preserve"> </w:t>
      </w:r>
      <w:r w:rsidRPr="00F53688">
        <w:rPr>
          <w:rFonts w:ascii="Angsana New" w:hAnsi="Angsana New" w:cs="Angsana New"/>
          <w:b w:val="0"/>
          <w:bCs w:val="0"/>
          <w:sz w:val="30"/>
          <w:szCs w:val="30"/>
          <w:cs/>
        </w:rPr>
        <w:t>กลุ่มบริษัทและบริษัทมีวงเงินสินเชื่อระยะยาวซึ่งยังมิได้เบิกใช้เป็นจำนวนเงินรวม</w:t>
      </w:r>
      <w:r w:rsidRPr="00F5368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="00B41E71" w:rsidRPr="00F53688">
        <w:rPr>
          <w:rFonts w:ascii="Angsana New" w:hAnsi="Angsana New" w:cs="Angsana New"/>
          <w:b w:val="0"/>
          <w:bCs w:val="0"/>
          <w:sz w:val="30"/>
          <w:szCs w:val="30"/>
          <w:cs/>
        </w:rPr>
        <w:br/>
      </w:r>
      <w:r w:rsidRPr="00F53688">
        <w:rPr>
          <w:rFonts w:ascii="Angsana New" w:hAnsi="Angsana New" w:cs="Angsana New"/>
          <w:b w:val="0"/>
          <w:bCs w:val="0"/>
          <w:sz w:val="30"/>
          <w:szCs w:val="30"/>
        </w:rPr>
        <w:t xml:space="preserve">6,039 </w:t>
      </w:r>
      <w:r w:rsidRPr="00F53688">
        <w:rPr>
          <w:rFonts w:ascii="Angsana New" w:hAnsi="Angsana New" w:cs="Angsana New"/>
          <w:b w:val="0"/>
          <w:bCs w:val="0"/>
          <w:sz w:val="30"/>
          <w:szCs w:val="30"/>
          <w:cs/>
        </w:rPr>
        <w:t>ล้านบาท</w:t>
      </w:r>
      <w:r w:rsidRPr="00F5368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F53688">
        <w:rPr>
          <w:rFonts w:ascii="Angsana New" w:hAnsi="Angsana New" w:cs="Angsana New"/>
          <w:b w:val="0"/>
          <w:bCs w:val="0"/>
          <w:sz w:val="30"/>
          <w:szCs w:val="30"/>
          <w:cs/>
        </w:rPr>
        <w:t>และ</w:t>
      </w:r>
      <w:r w:rsidRPr="00F53688">
        <w:rPr>
          <w:rFonts w:ascii="Angsana New" w:hAnsi="Angsana New" w:cs="Angsana New"/>
          <w:b w:val="0"/>
          <w:bCs w:val="0"/>
          <w:sz w:val="30"/>
          <w:szCs w:val="30"/>
        </w:rPr>
        <w:t xml:space="preserve"> 4,700 </w:t>
      </w:r>
      <w:r w:rsidRPr="00F53688">
        <w:rPr>
          <w:rFonts w:ascii="Angsana New" w:hAnsi="Angsana New" w:cs="Angsana New"/>
          <w:b w:val="0"/>
          <w:bCs w:val="0"/>
          <w:sz w:val="30"/>
          <w:szCs w:val="30"/>
          <w:cs/>
        </w:rPr>
        <w:t>ล้านบาท</w:t>
      </w:r>
      <w:r w:rsidRPr="00F5368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F5368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ตามลำดับ </w:t>
      </w:r>
      <w:r w:rsidRPr="00F53688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 xml:space="preserve">(2560: 5,069 </w:t>
      </w:r>
      <w:r w:rsidRPr="00F53688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t>ล้านบาท และ</w:t>
      </w:r>
      <w:r w:rsidRPr="00F53688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 xml:space="preserve"> 5,000 </w:t>
      </w:r>
      <w:r w:rsidRPr="00F53688">
        <w:rPr>
          <w:rFonts w:ascii="Angsana New" w:hAnsi="Angsana New" w:cs="Angsana New"/>
          <w:b w:val="0"/>
          <w:bCs w:val="0"/>
          <w:i/>
          <w:iCs/>
          <w:sz w:val="30"/>
          <w:szCs w:val="30"/>
          <w:cs/>
        </w:rPr>
        <w:t>ล้านบาท ตามลำดับ</w:t>
      </w:r>
      <w:r w:rsidRPr="00F53688">
        <w:rPr>
          <w:rFonts w:ascii="Angsana New" w:hAnsi="Angsana New" w:cs="Angsana New"/>
          <w:b w:val="0"/>
          <w:bCs w:val="0"/>
          <w:i/>
          <w:iCs/>
          <w:sz w:val="30"/>
          <w:szCs w:val="30"/>
        </w:rPr>
        <w:t>)</w:t>
      </w:r>
    </w:p>
    <w:p w14:paraId="0878128B" w14:textId="77777777" w:rsidR="006F6D4A" w:rsidRPr="00F53688" w:rsidRDefault="006F6D4A" w:rsidP="007270E5">
      <w:pPr>
        <w:rPr>
          <w:rFonts w:asciiTheme="majorBidi" w:hAnsiTheme="majorBidi" w:cstheme="majorBidi"/>
          <w:sz w:val="24"/>
          <w:szCs w:val="24"/>
        </w:rPr>
      </w:pPr>
    </w:p>
    <w:p w14:paraId="3EC56101" w14:textId="769EA9AF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ยอดหนี้</w:t>
      </w:r>
      <w:r w:rsidR="00E809DC" w:rsidRPr="00F53688">
        <w:rPr>
          <w:rFonts w:ascii="Angsana New" w:hAnsi="Angsana New"/>
          <w:sz w:val="30"/>
          <w:szCs w:val="30"/>
          <w:cs/>
        </w:rPr>
        <w:t xml:space="preserve">สินที่มีภาระดอกเบี้ย ณ วันที่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Pr="00F5368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FE1E2E" w:rsidRPr="00F53688">
        <w:rPr>
          <w:rFonts w:ascii="Angsana New" w:hAnsi="Angsana New"/>
          <w:sz w:val="30"/>
          <w:szCs w:val="30"/>
        </w:rPr>
        <w:t>1</w:t>
      </w:r>
      <w:r w:rsidR="004A0D79" w:rsidRPr="00F53688">
        <w:rPr>
          <w:rFonts w:ascii="Angsana New" w:hAnsi="Angsana New"/>
          <w:sz w:val="30"/>
          <w:szCs w:val="30"/>
          <w:cs/>
        </w:rPr>
        <w:t xml:space="preserve"> และ </w:t>
      </w:r>
      <w:r w:rsidR="00FE1E2E" w:rsidRPr="00F53688">
        <w:rPr>
          <w:rFonts w:ascii="Angsana New" w:hAnsi="Angsana New"/>
          <w:sz w:val="30"/>
          <w:szCs w:val="30"/>
        </w:rPr>
        <w:t>2560</w:t>
      </w:r>
      <w:r w:rsidRPr="00F53688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p w14:paraId="35274BBD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810"/>
        <w:gridCol w:w="1170"/>
        <w:gridCol w:w="270"/>
        <w:gridCol w:w="1260"/>
        <w:gridCol w:w="270"/>
        <w:gridCol w:w="1080"/>
        <w:gridCol w:w="270"/>
        <w:gridCol w:w="1170"/>
      </w:tblGrid>
      <w:tr w:rsidR="00A62085" w:rsidRPr="00F53688" w14:paraId="0E788200" w14:textId="77777777" w:rsidTr="001C63B5">
        <w:trPr>
          <w:cantSplit/>
        </w:trPr>
        <w:tc>
          <w:tcPr>
            <w:tcW w:w="3060" w:type="dxa"/>
          </w:tcPr>
          <w:p w14:paraId="421A3B88" w14:textId="77777777" w:rsidR="00A62085" w:rsidRPr="00F53688" w:rsidRDefault="00A62085" w:rsidP="00A62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F916C79" w14:textId="1E83D1F4" w:rsidR="00A62085" w:rsidRPr="00F53688" w:rsidRDefault="00A62085" w:rsidP="00A62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8FB3D7E" w14:textId="77777777" w:rsidR="00A62085" w:rsidRPr="00F53688" w:rsidRDefault="00A62085" w:rsidP="00A62085">
            <w:pPr>
              <w:pStyle w:val="3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6972D4F3" w14:textId="77777777" w:rsidR="00A62085" w:rsidRPr="00F53688" w:rsidRDefault="00A62085" w:rsidP="00A62085">
            <w:pPr>
              <w:pStyle w:val="3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56067BC" w14:textId="77777777" w:rsidR="00A62085" w:rsidRPr="00F53688" w:rsidRDefault="00A62085" w:rsidP="00A62085">
            <w:pPr>
              <w:pStyle w:val="3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63B5" w:rsidRPr="00F53688" w14:paraId="40A600C2" w14:textId="77777777" w:rsidTr="001C63B5">
        <w:trPr>
          <w:cantSplit/>
        </w:trPr>
        <w:tc>
          <w:tcPr>
            <w:tcW w:w="3060" w:type="dxa"/>
          </w:tcPr>
          <w:p w14:paraId="2E45C23B" w14:textId="77777777" w:rsidR="00A62085" w:rsidRPr="00F53688" w:rsidRDefault="00A62085" w:rsidP="00A62085">
            <w:pPr>
              <w:pStyle w:val="3"/>
              <w:tabs>
                <w:tab w:val="clear" w:pos="360"/>
                <w:tab w:val="clear" w:pos="72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01FE04A" w14:textId="57BCA209" w:rsidR="00A62085" w:rsidRPr="00F53688" w:rsidRDefault="001C63B5" w:rsidP="001C63B5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21EC49C1" w14:textId="260D177E" w:rsidR="00A62085" w:rsidRPr="00F53688" w:rsidRDefault="00A62085" w:rsidP="00A62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0D646E9" w14:textId="77777777" w:rsidR="00A62085" w:rsidRPr="00F53688" w:rsidRDefault="00A62085" w:rsidP="00A62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6B0B4C" w14:textId="5CECD1FD" w:rsidR="00A62085" w:rsidRPr="00F53688" w:rsidRDefault="00A62085" w:rsidP="00A62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209D345C" w14:textId="77777777" w:rsidR="00A62085" w:rsidRPr="00F53688" w:rsidRDefault="00A62085" w:rsidP="00A62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EE72E1" w14:textId="431F6C86" w:rsidR="00A62085" w:rsidRPr="00F53688" w:rsidRDefault="00A62085" w:rsidP="00A62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BBA0A30" w14:textId="77777777" w:rsidR="00A62085" w:rsidRPr="00F53688" w:rsidRDefault="00A62085" w:rsidP="00A62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25B539" w14:textId="7AF0D832" w:rsidR="00A62085" w:rsidRPr="00F53688" w:rsidRDefault="00A62085" w:rsidP="00A62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62085" w:rsidRPr="00F53688" w14:paraId="15C783C7" w14:textId="77777777" w:rsidTr="001C63B5">
        <w:trPr>
          <w:cantSplit/>
        </w:trPr>
        <w:tc>
          <w:tcPr>
            <w:tcW w:w="3060" w:type="dxa"/>
          </w:tcPr>
          <w:p w14:paraId="3D8E6A7B" w14:textId="77777777" w:rsidR="00A62085" w:rsidRPr="00F53688" w:rsidRDefault="00A62085" w:rsidP="00A62085">
            <w:pPr>
              <w:pStyle w:val="Heading8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B77DD08" w14:textId="45392D5F" w:rsidR="00A62085" w:rsidRPr="00F53688" w:rsidRDefault="00A62085" w:rsidP="00A62085">
            <w:pPr>
              <w:pStyle w:val="Heading8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0674B7C" w14:textId="77777777" w:rsidR="00A62085" w:rsidRPr="00F53688" w:rsidRDefault="00A62085" w:rsidP="00A62085">
            <w:pPr>
              <w:pStyle w:val="3"/>
              <w:tabs>
                <w:tab w:val="clear" w:pos="360"/>
                <w:tab w:val="clear" w:pos="720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1C63B5" w:rsidRPr="00F53688" w14:paraId="5F93AA06" w14:textId="77777777" w:rsidTr="001C63B5">
        <w:trPr>
          <w:cantSplit/>
        </w:trPr>
        <w:tc>
          <w:tcPr>
            <w:tcW w:w="3060" w:type="dxa"/>
          </w:tcPr>
          <w:p w14:paraId="292489A6" w14:textId="71866392" w:rsidR="00A62085" w:rsidRPr="00F53688" w:rsidRDefault="00A62085" w:rsidP="00A62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810" w:type="dxa"/>
          </w:tcPr>
          <w:p w14:paraId="221737D2" w14:textId="1AB19395" w:rsidR="00A62085" w:rsidRPr="00F53688" w:rsidRDefault="00A62085" w:rsidP="00A62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C542EB" w14:textId="4242C316" w:rsidR="00A62085" w:rsidRPr="00F53688" w:rsidRDefault="00A62085" w:rsidP="00A62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2,392</w:t>
            </w:r>
          </w:p>
        </w:tc>
        <w:tc>
          <w:tcPr>
            <w:tcW w:w="270" w:type="dxa"/>
          </w:tcPr>
          <w:p w14:paraId="7DA5164C" w14:textId="77777777" w:rsidR="00A62085" w:rsidRPr="00F53688" w:rsidRDefault="00A62085" w:rsidP="00A62085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1555539" w14:textId="631F5429" w:rsidR="00A62085" w:rsidRPr="00F53688" w:rsidRDefault="00A62085" w:rsidP="00A62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270" w:type="dxa"/>
          </w:tcPr>
          <w:p w14:paraId="01B3500A" w14:textId="77777777" w:rsidR="00A62085" w:rsidRPr="00F53688" w:rsidRDefault="00A62085" w:rsidP="00A62085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124B6D" w14:textId="4BE121CE" w:rsidR="00A62085" w:rsidRPr="00F53688" w:rsidRDefault="00A62085" w:rsidP="00A62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E46C7D" w14:textId="77777777" w:rsidR="00A62085" w:rsidRPr="00F53688" w:rsidRDefault="00A62085" w:rsidP="00A62085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D22EABA" w14:textId="1019FAA6" w:rsidR="00A62085" w:rsidRPr="00F53688" w:rsidRDefault="00A62085" w:rsidP="00F7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63B5" w:rsidRPr="00F53688" w14:paraId="41B21761" w14:textId="77777777" w:rsidTr="001C63B5">
        <w:trPr>
          <w:cantSplit/>
        </w:trPr>
        <w:tc>
          <w:tcPr>
            <w:tcW w:w="3060" w:type="dxa"/>
          </w:tcPr>
          <w:p w14:paraId="459F5E12" w14:textId="6837C0FF" w:rsidR="001C63B5" w:rsidRPr="00F53688" w:rsidRDefault="001C63B5" w:rsidP="00A62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เงินกู้ยืมระยะสั้นจากกิจการที่      </w:t>
            </w:r>
          </w:p>
        </w:tc>
        <w:tc>
          <w:tcPr>
            <w:tcW w:w="810" w:type="dxa"/>
          </w:tcPr>
          <w:p w14:paraId="0DE8B1EF" w14:textId="77777777" w:rsidR="001C63B5" w:rsidRPr="00F53688" w:rsidRDefault="001C63B5" w:rsidP="00A62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FEC5B0" w14:textId="77777777" w:rsidR="001C63B5" w:rsidRPr="00F53688" w:rsidRDefault="001C63B5" w:rsidP="00A62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F2BCB0" w14:textId="77777777" w:rsidR="001C63B5" w:rsidRPr="00F53688" w:rsidRDefault="001C63B5" w:rsidP="00A62085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53D9E47" w14:textId="77777777" w:rsidR="001C63B5" w:rsidRPr="00F53688" w:rsidRDefault="001C63B5" w:rsidP="00A62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DEAD4" w14:textId="77777777" w:rsidR="001C63B5" w:rsidRPr="00F53688" w:rsidRDefault="001C63B5" w:rsidP="00A62085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56831C" w14:textId="77777777" w:rsidR="001C63B5" w:rsidRPr="00F53688" w:rsidRDefault="001C63B5" w:rsidP="00A62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F09694" w14:textId="77777777" w:rsidR="001C63B5" w:rsidRPr="00F53688" w:rsidRDefault="001C63B5" w:rsidP="00A62085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ACD513B" w14:textId="77777777" w:rsidR="001C63B5" w:rsidRPr="00F53688" w:rsidRDefault="001C63B5" w:rsidP="00F7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63B5" w:rsidRPr="00F53688" w14:paraId="0E98E0A7" w14:textId="77777777" w:rsidTr="001C63B5">
        <w:trPr>
          <w:cantSplit/>
        </w:trPr>
        <w:tc>
          <w:tcPr>
            <w:tcW w:w="3060" w:type="dxa"/>
          </w:tcPr>
          <w:p w14:paraId="09D3BE31" w14:textId="06DFC9E7" w:rsidR="00A62085" w:rsidRPr="00F53688" w:rsidRDefault="001C63B5" w:rsidP="00A62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A62085" w:rsidRPr="00F53688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810" w:type="dxa"/>
          </w:tcPr>
          <w:p w14:paraId="3EEE9AD2" w14:textId="14421E3A" w:rsidR="00A62085" w:rsidRPr="00F53688" w:rsidRDefault="001C63B5" w:rsidP="001C6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62B640AE" w14:textId="16430839" w:rsidR="00A62085" w:rsidRPr="00F53688" w:rsidRDefault="00A62085" w:rsidP="00A62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DC3D9D" w14:textId="77777777" w:rsidR="00A62085" w:rsidRPr="00F53688" w:rsidRDefault="00A62085" w:rsidP="00A62085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03460D1" w14:textId="43EC9E02" w:rsidR="00A62085" w:rsidRPr="00F53688" w:rsidRDefault="00A62085" w:rsidP="00A62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72EEEB" w14:textId="77777777" w:rsidR="00A62085" w:rsidRPr="00F53688" w:rsidRDefault="00A62085" w:rsidP="00A62085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4481AB" w14:textId="08D25B55" w:rsidR="00A62085" w:rsidRPr="00F53688" w:rsidRDefault="00A62085" w:rsidP="00D93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1,50</w:t>
            </w:r>
            <w:r w:rsidR="00D93A10" w:rsidRPr="00F5368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72F3DDC" w14:textId="77777777" w:rsidR="00A62085" w:rsidRPr="00F53688" w:rsidRDefault="00A62085" w:rsidP="00A62085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A64F85C" w14:textId="4FB162C8" w:rsidR="00A62085" w:rsidRPr="00F53688" w:rsidRDefault="00A62085" w:rsidP="00F7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503</w:t>
            </w:r>
          </w:p>
        </w:tc>
      </w:tr>
      <w:tr w:rsidR="001C63B5" w:rsidRPr="00F53688" w14:paraId="7EE3B56D" w14:textId="77777777" w:rsidTr="001C63B5">
        <w:trPr>
          <w:cantSplit/>
        </w:trPr>
        <w:tc>
          <w:tcPr>
            <w:tcW w:w="3060" w:type="dxa"/>
          </w:tcPr>
          <w:p w14:paraId="3AB7FDBD" w14:textId="584470FB" w:rsidR="00A62085" w:rsidRPr="00F53688" w:rsidRDefault="00A62085" w:rsidP="00A62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810" w:type="dxa"/>
          </w:tcPr>
          <w:p w14:paraId="19EF2AA1" w14:textId="67B82C83" w:rsidR="00A62085" w:rsidRPr="00F53688" w:rsidRDefault="00A62085" w:rsidP="00A62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4332AA" w14:textId="0AD0307F" w:rsidR="00A62085" w:rsidRPr="00F53688" w:rsidRDefault="00A62085" w:rsidP="00A62085">
            <w:pPr>
              <w:pStyle w:val="3"/>
              <w:tabs>
                <w:tab w:val="clear" w:pos="360"/>
                <w:tab w:val="clear" w:pos="72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16,603</w:t>
            </w:r>
          </w:p>
        </w:tc>
        <w:tc>
          <w:tcPr>
            <w:tcW w:w="270" w:type="dxa"/>
          </w:tcPr>
          <w:p w14:paraId="37FB64DF" w14:textId="77777777" w:rsidR="00A62085" w:rsidRPr="00F53688" w:rsidRDefault="00A62085" w:rsidP="00A62085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25992EE" w14:textId="677688E4" w:rsidR="00A62085" w:rsidRPr="00F53688" w:rsidRDefault="00A62085" w:rsidP="00A62085">
            <w:pPr>
              <w:pStyle w:val="3"/>
              <w:tabs>
                <w:tab w:val="clear" w:pos="360"/>
                <w:tab w:val="clear" w:pos="72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9,660</w:t>
            </w:r>
          </w:p>
        </w:tc>
        <w:tc>
          <w:tcPr>
            <w:tcW w:w="270" w:type="dxa"/>
          </w:tcPr>
          <w:p w14:paraId="01669F17" w14:textId="77777777" w:rsidR="00A62085" w:rsidRPr="00F53688" w:rsidRDefault="00A62085" w:rsidP="00A62085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8F1D4AD" w14:textId="035DD101" w:rsidR="00A62085" w:rsidRPr="00F53688" w:rsidRDefault="0096495C" w:rsidP="00AD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78C7D7" w14:textId="77777777" w:rsidR="00A62085" w:rsidRPr="00F53688" w:rsidRDefault="00A62085" w:rsidP="00A62085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49763FD" w14:textId="63278080" w:rsidR="00A62085" w:rsidRPr="00F53688" w:rsidRDefault="00A62085" w:rsidP="00F7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6E62" w:rsidRPr="00F53688" w14:paraId="535F56ED" w14:textId="77777777" w:rsidTr="001C63B5">
        <w:trPr>
          <w:cantSplit/>
        </w:trPr>
        <w:tc>
          <w:tcPr>
            <w:tcW w:w="3060" w:type="dxa"/>
          </w:tcPr>
          <w:p w14:paraId="3509659D" w14:textId="777FF7D8" w:rsidR="00756E62" w:rsidRPr="00F53688" w:rsidRDefault="00756E62" w:rsidP="0075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เงินกู้ยืมระย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ะยาว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จากกิจการที่      </w:t>
            </w:r>
          </w:p>
        </w:tc>
        <w:tc>
          <w:tcPr>
            <w:tcW w:w="810" w:type="dxa"/>
          </w:tcPr>
          <w:p w14:paraId="448C10E6" w14:textId="77777777" w:rsidR="00756E62" w:rsidRPr="00F53688" w:rsidRDefault="00756E62" w:rsidP="0075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7131BA" w14:textId="77777777" w:rsidR="00756E62" w:rsidRPr="00F53688" w:rsidRDefault="00756E62" w:rsidP="00756E62">
            <w:pPr>
              <w:pStyle w:val="3"/>
              <w:tabs>
                <w:tab w:val="clear" w:pos="360"/>
                <w:tab w:val="clear" w:pos="72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8D952C" w14:textId="77777777" w:rsidR="00756E62" w:rsidRPr="00F53688" w:rsidRDefault="00756E62" w:rsidP="00756E62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BA08257" w14:textId="77777777" w:rsidR="00756E62" w:rsidRPr="00F53688" w:rsidRDefault="00756E62" w:rsidP="00756E62">
            <w:pPr>
              <w:pStyle w:val="3"/>
              <w:tabs>
                <w:tab w:val="clear" w:pos="360"/>
                <w:tab w:val="clear" w:pos="72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B516C7" w14:textId="77777777" w:rsidR="00756E62" w:rsidRPr="00F53688" w:rsidRDefault="00756E62" w:rsidP="00756E62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379B99" w14:textId="77777777" w:rsidR="00756E62" w:rsidRPr="00F53688" w:rsidRDefault="00756E62" w:rsidP="00AD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59051D" w14:textId="77777777" w:rsidR="00756E62" w:rsidRPr="00F53688" w:rsidRDefault="00756E62" w:rsidP="00756E62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325FCC8" w14:textId="77777777" w:rsidR="00756E62" w:rsidRPr="00F53688" w:rsidRDefault="00756E62" w:rsidP="00F7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6E62" w:rsidRPr="00F53688" w14:paraId="6973CE2C" w14:textId="77777777" w:rsidTr="001C63B5">
        <w:trPr>
          <w:cantSplit/>
        </w:trPr>
        <w:tc>
          <w:tcPr>
            <w:tcW w:w="3060" w:type="dxa"/>
          </w:tcPr>
          <w:p w14:paraId="24BE1174" w14:textId="2B4A61BA" w:rsidR="00756E62" w:rsidRPr="00F53688" w:rsidRDefault="00756E62" w:rsidP="0075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เกี่ยวข้องกัน</w:t>
            </w:r>
          </w:p>
        </w:tc>
        <w:tc>
          <w:tcPr>
            <w:tcW w:w="810" w:type="dxa"/>
          </w:tcPr>
          <w:p w14:paraId="2AB057F9" w14:textId="5F93DECE" w:rsidR="00756E62" w:rsidRPr="00F53688" w:rsidRDefault="00756E62" w:rsidP="002B3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4A2BB436" w14:textId="6218E1CE" w:rsidR="00756E62" w:rsidRPr="00F53688" w:rsidRDefault="0096495C" w:rsidP="00756E62">
            <w:pPr>
              <w:pStyle w:val="3"/>
              <w:tabs>
                <w:tab w:val="clear" w:pos="360"/>
                <w:tab w:val="clear" w:pos="72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9AD63C5" w14:textId="77777777" w:rsidR="00756E62" w:rsidRPr="00F53688" w:rsidRDefault="00756E62" w:rsidP="00756E62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BD94279" w14:textId="62442160" w:rsidR="00756E62" w:rsidRPr="00F53688" w:rsidRDefault="0096495C" w:rsidP="00756E62">
            <w:pPr>
              <w:pStyle w:val="3"/>
              <w:tabs>
                <w:tab w:val="clear" w:pos="360"/>
                <w:tab w:val="clear" w:pos="72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D807DB" w14:textId="77777777" w:rsidR="00756E62" w:rsidRPr="00F53688" w:rsidRDefault="00756E62" w:rsidP="00756E62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2B2259D" w14:textId="3BA4576B" w:rsidR="00756E62" w:rsidRPr="00F53688" w:rsidRDefault="0096495C" w:rsidP="00AD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52,028</w:t>
            </w:r>
          </w:p>
        </w:tc>
        <w:tc>
          <w:tcPr>
            <w:tcW w:w="270" w:type="dxa"/>
          </w:tcPr>
          <w:p w14:paraId="1759D5B3" w14:textId="77777777" w:rsidR="00756E62" w:rsidRPr="00F53688" w:rsidRDefault="00756E62" w:rsidP="00756E62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C67E973" w14:textId="18143131" w:rsidR="00756E62" w:rsidRPr="00F53688" w:rsidRDefault="0096495C" w:rsidP="00F7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6E62" w:rsidRPr="00F53688" w14:paraId="762E056A" w14:textId="77777777" w:rsidTr="00CC750F">
        <w:trPr>
          <w:cantSplit/>
        </w:trPr>
        <w:tc>
          <w:tcPr>
            <w:tcW w:w="3060" w:type="dxa"/>
          </w:tcPr>
          <w:p w14:paraId="45DF0393" w14:textId="54AF27B2" w:rsidR="00756E62" w:rsidRPr="00F53688" w:rsidRDefault="00756E62" w:rsidP="0075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10" w:type="dxa"/>
          </w:tcPr>
          <w:p w14:paraId="00B4129C" w14:textId="1F907D6D" w:rsidR="00756E62" w:rsidRPr="00F53688" w:rsidRDefault="00756E62" w:rsidP="0075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3A8F77" w14:textId="6FE13294" w:rsidR="00756E62" w:rsidRPr="00F53688" w:rsidRDefault="00756E62" w:rsidP="00756E62">
            <w:pPr>
              <w:pStyle w:val="3"/>
              <w:tabs>
                <w:tab w:val="clear" w:pos="360"/>
                <w:tab w:val="clear" w:pos="72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88,065</w:t>
            </w:r>
          </w:p>
        </w:tc>
        <w:tc>
          <w:tcPr>
            <w:tcW w:w="270" w:type="dxa"/>
          </w:tcPr>
          <w:p w14:paraId="3C9E82D3" w14:textId="77777777" w:rsidR="00756E62" w:rsidRPr="00F53688" w:rsidRDefault="00756E62" w:rsidP="00756E62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0DBFA5" w14:textId="496E8EAF" w:rsidR="00756E62" w:rsidRPr="00F53688" w:rsidRDefault="00756E62" w:rsidP="00756E62">
            <w:pPr>
              <w:pStyle w:val="3"/>
              <w:tabs>
                <w:tab w:val="clear" w:pos="360"/>
                <w:tab w:val="clear" w:pos="720"/>
                <w:tab w:val="left" w:pos="972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55,839</w:t>
            </w:r>
          </w:p>
        </w:tc>
        <w:tc>
          <w:tcPr>
            <w:tcW w:w="270" w:type="dxa"/>
          </w:tcPr>
          <w:p w14:paraId="327DD6CA" w14:textId="77777777" w:rsidR="00756E62" w:rsidRPr="00F53688" w:rsidRDefault="00756E62" w:rsidP="00756E62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A5BF8D" w14:textId="06CB48E5" w:rsidR="00756E62" w:rsidRPr="00F53688" w:rsidRDefault="00756E62" w:rsidP="00AD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36,009</w:t>
            </w:r>
          </w:p>
        </w:tc>
        <w:tc>
          <w:tcPr>
            <w:tcW w:w="270" w:type="dxa"/>
          </w:tcPr>
          <w:p w14:paraId="11B25898" w14:textId="77777777" w:rsidR="00756E62" w:rsidRPr="00F53688" w:rsidRDefault="00756E62" w:rsidP="00756E62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FD86EE" w14:textId="7D799346" w:rsidR="00756E62" w:rsidRPr="00F53688" w:rsidRDefault="00756E62" w:rsidP="00F76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55,839</w:t>
            </w:r>
          </w:p>
        </w:tc>
      </w:tr>
      <w:tr w:rsidR="00756E62" w:rsidRPr="00F53688" w14:paraId="6360F4C9" w14:textId="77777777" w:rsidTr="00CC750F">
        <w:trPr>
          <w:cantSplit/>
        </w:trPr>
        <w:tc>
          <w:tcPr>
            <w:tcW w:w="3060" w:type="dxa"/>
          </w:tcPr>
          <w:p w14:paraId="5FF4512A" w14:textId="5E92C1B0" w:rsidR="00756E62" w:rsidRPr="00F53688" w:rsidRDefault="00756E62" w:rsidP="0075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5E92B31D" w14:textId="05287E4A" w:rsidR="00756E62" w:rsidRPr="00F53688" w:rsidRDefault="00756E62" w:rsidP="00756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EE36D4" w14:textId="2D5E4BAE" w:rsidR="00756E62" w:rsidRPr="00F53688" w:rsidRDefault="00756E62" w:rsidP="00756E62">
            <w:pPr>
              <w:pStyle w:val="3"/>
              <w:tabs>
                <w:tab w:val="clear" w:pos="360"/>
                <w:tab w:val="clear" w:pos="720"/>
                <w:tab w:val="left" w:pos="972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107,060</w:t>
            </w:r>
          </w:p>
        </w:tc>
        <w:tc>
          <w:tcPr>
            <w:tcW w:w="270" w:type="dxa"/>
          </w:tcPr>
          <w:p w14:paraId="19BA2DF2" w14:textId="77777777" w:rsidR="00756E62" w:rsidRPr="00F53688" w:rsidRDefault="00756E62" w:rsidP="00756E62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8168F8" w14:textId="3164B315" w:rsidR="00756E62" w:rsidRPr="00F53688" w:rsidRDefault="00756E62" w:rsidP="00756E62">
            <w:pPr>
              <w:pStyle w:val="3"/>
              <w:tabs>
                <w:tab w:val="clear" w:pos="360"/>
                <w:tab w:val="clear" w:pos="720"/>
                <w:tab w:val="left" w:pos="972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66,468</w:t>
            </w:r>
          </w:p>
        </w:tc>
        <w:tc>
          <w:tcPr>
            <w:tcW w:w="270" w:type="dxa"/>
          </w:tcPr>
          <w:p w14:paraId="7DA4B394" w14:textId="77777777" w:rsidR="00756E62" w:rsidRPr="00F53688" w:rsidRDefault="00756E62" w:rsidP="00756E6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8A2B87" w14:textId="5A676B2F" w:rsidR="00756E62" w:rsidRPr="00F53688" w:rsidRDefault="00756E62" w:rsidP="00AD171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89,54</w:t>
            </w:r>
            <w:r w:rsidR="00D93A10"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9B4B022" w14:textId="77777777" w:rsidR="00756E62" w:rsidRPr="00F53688" w:rsidRDefault="00756E62" w:rsidP="00756E6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D5FD3E" w14:textId="3C13F065" w:rsidR="00756E62" w:rsidRPr="00F53688" w:rsidRDefault="00756E62" w:rsidP="00F7657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342</w:t>
            </w:r>
          </w:p>
        </w:tc>
      </w:tr>
    </w:tbl>
    <w:p w14:paraId="199BA4E1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4B1EE50C" w14:textId="77777777" w:rsidR="009B3C2A" w:rsidRPr="00F53688" w:rsidRDefault="009B3C2A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7B45E5BB" w14:textId="77777777" w:rsidR="009B3C2A" w:rsidRPr="00F53688" w:rsidRDefault="009B3C2A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438B381C" w14:textId="77777777" w:rsidR="009B3C2A" w:rsidRPr="00F53688" w:rsidRDefault="009B3C2A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4EF469B4" w14:textId="77777777" w:rsidR="009B3C2A" w:rsidRPr="00F53688" w:rsidRDefault="009B3C2A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5695F282" w14:textId="77777777" w:rsidR="00A20FE5" w:rsidRPr="00F53688" w:rsidRDefault="00A20FE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51854044" w14:textId="77777777" w:rsidR="00A20FE5" w:rsidRPr="00F53688" w:rsidRDefault="00A20FE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7FFF3EC6" w14:textId="77777777" w:rsidR="00A20FE5" w:rsidRPr="00F53688" w:rsidRDefault="00A20FE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11880EF0" w14:textId="77777777" w:rsidR="009B3C2A" w:rsidRPr="00F53688" w:rsidRDefault="009B3C2A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031107C3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เงินกู้ยืมระยะยาว</w:t>
      </w:r>
    </w:p>
    <w:p w14:paraId="3F6363E9" w14:textId="77777777" w:rsidR="00DE151E" w:rsidRPr="00F53688" w:rsidRDefault="00DE151E" w:rsidP="00AE1F1C">
      <w:pPr>
        <w:pStyle w:val="NoSpacing"/>
        <w:rPr>
          <w:sz w:val="6"/>
          <w:szCs w:val="10"/>
        </w:rPr>
      </w:pPr>
    </w:p>
    <w:p w14:paraId="62FCB198" w14:textId="0AC12C92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รายละเอียดของเงินกู้ยืมร</w:t>
      </w:r>
      <w:r w:rsidR="0087076E" w:rsidRPr="00F53688">
        <w:rPr>
          <w:rFonts w:ascii="Angsana New" w:hAnsi="Angsana New"/>
          <w:sz w:val="30"/>
          <w:szCs w:val="30"/>
          <w:cs/>
        </w:rPr>
        <w:t xml:space="preserve">ะยะยาวของกลุ่มบริษัท ณ วันที่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Pr="00F5368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FE1E2E" w:rsidRPr="00F53688">
        <w:rPr>
          <w:rFonts w:ascii="Angsana New" w:hAnsi="Angsana New"/>
          <w:sz w:val="30"/>
          <w:szCs w:val="30"/>
        </w:rPr>
        <w:t>1</w:t>
      </w:r>
      <w:r w:rsidR="00962472" w:rsidRPr="00F53688">
        <w:rPr>
          <w:rFonts w:ascii="Angsana New" w:hAnsi="Angsana New"/>
          <w:sz w:val="30"/>
          <w:szCs w:val="30"/>
          <w:cs/>
        </w:rPr>
        <w:t xml:space="preserve"> และ </w:t>
      </w:r>
      <w:r w:rsidR="00FE1E2E" w:rsidRPr="00F53688">
        <w:rPr>
          <w:rFonts w:ascii="Angsana New" w:hAnsi="Angsana New"/>
          <w:sz w:val="30"/>
          <w:szCs w:val="30"/>
        </w:rPr>
        <w:t>2560</w:t>
      </w:r>
      <w:r w:rsidRPr="00F5368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335FDCC" w14:textId="77777777" w:rsidR="002C4E57" w:rsidRPr="00F53688" w:rsidRDefault="002C4E57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98"/>
        <w:gridCol w:w="990"/>
        <w:gridCol w:w="270"/>
        <w:gridCol w:w="990"/>
        <w:gridCol w:w="236"/>
        <w:gridCol w:w="1024"/>
        <w:gridCol w:w="270"/>
        <w:gridCol w:w="990"/>
      </w:tblGrid>
      <w:tr w:rsidR="002C4E57" w:rsidRPr="00F53688" w14:paraId="42313F52" w14:textId="77777777" w:rsidTr="00E57139">
        <w:trPr>
          <w:cantSplit/>
          <w:tblHeader/>
        </w:trPr>
        <w:tc>
          <w:tcPr>
            <w:tcW w:w="4698" w:type="dxa"/>
          </w:tcPr>
          <w:p w14:paraId="19562BF7" w14:textId="77777777" w:rsidR="002C4E57" w:rsidRPr="00F53688" w:rsidRDefault="002C4E57" w:rsidP="00DC3588">
            <w:pPr>
              <w:pStyle w:val="Heading7"/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14:paraId="19E166B1" w14:textId="77777777" w:rsidR="002C4E57" w:rsidRPr="00F53688" w:rsidRDefault="002C4E57" w:rsidP="00DC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72D6479" w14:textId="77777777" w:rsidR="002C4E57" w:rsidRPr="00F53688" w:rsidRDefault="002C4E57" w:rsidP="00DC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3"/>
          </w:tcPr>
          <w:p w14:paraId="23745D6F" w14:textId="77777777" w:rsidR="002C4E57" w:rsidRPr="00F53688" w:rsidRDefault="002C4E57" w:rsidP="00DC3588">
            <w:pPr>
              <w:pStyle w:val="3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4E57" w:rsidRPr="00F53688" w14:paraId="43F66B74" w14:textId="77777777" w:rsidTr="00E57139">
        <w:trPr>
          <w:cantSplit/>
          <w:tblHeader/>
        </w:trPr>
        <w:tc>
          <w:tcPr>
            <w:tcW w:w="4698" w:type="dxa"/>
          </w:tcPr>
          <w:p w14:paraId="7656F804" w14:textId="77777777" w:rsidR="002C4E57" w:rsidRPr="00F53688" w:rsidRDefault="002C4E57" w:rsidP="00DC3588">
            <w:pPr>
              <w:pStyle w:val="Heading7"/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759962" w14:textId="7B7F6D3E" w:rsidR="002C4E57" w:rsidRPr="00F53688" w:rsidRDefault="007F0795" w:rsidP="00DC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789F5AF" w14:textId="77777777" w:rsidR="002C4E57" w:rsidRPr="00F53688" w:rsidRDefault="002C4E57" w:rsidP="00DC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A2ED14" w14:textId="6361B800" w:rsidR="002C4E57" w:rsidRPr="00F53688" w:rsidRDefault="00FE1E2E" w:rsidP="00DC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14:paraId="5F6DE793" w14:textId="77777777" w:rsidR="002C4E57" w:rsidRPr="00F53688" w:rsidRDefault="002C4E57" w:rsidP="00DC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659E9A7" w14:textId="4EE6B103" w:rsidR="002C4E57" w:rsidRPr="00F53688" w:rsidRDefault="007F0795" w:rsidP="00DC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2657567" w14:textId="77777777" w:rsidR="002C4E57" w:rsidRPr="00F53688" w:rsidRDefault="002C4E57" w:rsidP="00DC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5599B4" w14:textId="13E4A7FA" w:rsidR="002C4E57" w:rsidRPr="00F53688" w:rsidRDefault="00FE1E2E" w:rsidP="00DC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C4E57" w:rsidRPr="00F53688" w14:paraId="65DDD578" w14:textId="77777777" w:rsidTr="00E57139">
        <w:trPr>
          <w:cantSplit/>
          <w:tblHeader/>
        </w:trPr>
        <w:tc>
          <w:tcPr>
            <w:tcW w:w="4698" w:type="dxa"/>
          </w:tcPr>
          <w:p w14:paraId="5F850B8B" w14:textId="77777777" w:rsidR="002C4E57" w:rsidRPr="00F53688" w:rsidRDefault="002C4E57" w:rsidP="00DC3588">
            <w:pPr>
              <w:pStyle w:val="Heading7"/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0E18BB80" w14:textId="77777777" w:rsidR="002C4E57" w:rsidRPr="00F53688" w:rsidRDefault="002C4E57" w:rsidP="00DC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65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3362D" w:rsidRPr="00F53688" w14:paraId="6743BB45" w14:textId="77777777" w:rsidTr="00E57139">
        <w:trPr>
          <w:cantSplit/>
        </w:trPr>
        <w:tc>
          <w:tcPr>
            <w:tcW w:w="4698" w:type="dxa"/>
          </w:tcPr>
          <w:p w14:paraId="0A5350BC" w14:textId="461DDB42" w:rsidR="00C3362D" w:rsidRPr="00F53688" w:rsidRDefault="00C3362D" w:rsidP="007F6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990" w:type="dxa"/>
          </w:tcPr>
          <w:p w14:paraId="394D049A" w14:textId="77777777" w:rsidR="00C3362D" w:rsidRPr="00F53688" w:rsidRDefault="00C3362D" w:rsidP="00DC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B66CA6" w14:textId="77777777" w:rsidR="00C3362D" w:rsidRPr="00F53688" w:rsidRDefault="00C3362D" w:rsidP="00DC3588">
            <w:pPr>
              <w:pStyle w:val="a0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372FAF1" w14:textId="77777777" w:rsidR="00C3362D" w:rsidRPr="00F53688" w:rsidRDefault="00C3362D" w:rsidP="00C33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11B2D7" w14:textId="77777777" w:rsidR="00C3362D" w:rsidRPr="00F53688" w:rsidRDefault="00C3362D" w:rsidP="00DC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B0699EC" w14:textId="77777777" w:rsidR="00C3362D" w:rsidRPr="00F53688" w:rsidRDefault="00C3362D" w:rsidP="00DC3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4BFF4D" w14:textId="77777777" w:rsidR="00C3362D" w:rsidRPr="00F53688" w:rsidRDefault="00C3362D" w:rsidP="00DC3588">
            <w:pPr>
              <w:pStyle w:val="a0"/>
              <w:tabs>
                <w:tab w:val="decimal" w:pos="745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98DFD85" w14:textId="77777777" w:rsidR="00C3362D" w:rsidRPr="00F53688" w:rsidRDefault="00C3362D" w:rsidP="00C33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1E2E" w:rsidRPr="00F53688" w14:paraId="624D5414" w14:textId="77777777" w:rsidTr="00E57139">
        <w:trPr>
          <w:cantSplit/>
        </w:trPr>
        <w:tc>
          <w:tcPr>
            <w:tcW w:w="4698" w:type="dxa"/>
          </w:tcPr>
          <w:p w14:paraId="401DC014" w14:textId="44901CAD" w:rsidR="00FE1E2E" w:rsidRPr="00F53688" w:rsidRDefault="00F9605C" w:rsidP="0099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  <w:r w:rsidR="00FE1E2E" w:rsidRPr="00F53688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FE1E2E" w:rsidRPr="00F5368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995D03" w:rsidRPr="00F5368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เงินกู้ยืมกับบริษัทย่อยแห่งหนึ่งจากเงิน</w:t>
            </w:r>
          </w:p>
        </w:tc>
        <w:tc>
          <w:tcPr>
            <w:tcW w:w="990" w:type="dxa"/>
          </w:tcPr>
          <w:p w14:paraId="505E92CF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32FD58" w14:textId="77777777" w:rsidR="00FE1E2E" w:rsidRPr="00F53688" w:rsidRDefault="00FE1E2E" w:rsidP="00FE1E2E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A2DF342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DA0019" w14:textId="77777777" w:rsidR="00FE1E2E" w:rsidRPr="00F53688" w:rsidRDefault="00FE1E2E" w:rsidP="00FE1E2E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59427FBE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B92DC" w14:textId="77777777" w:rsidR="00FE1E2E" w:rsidRPr="00F53688" w:rsidRDefault="00FE1E2E" w:rsidP="00FE1E2E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DADDEE9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5D03" w:rsidRPr="00F53688" w14:paraId="530D7147" w14:textId="77777777" w:rsidTr="00E57139">
        <w:trPr>
          <w:cantSplit/>
        </w:trPr>
        <w:tc>
          <w:tcPr>
            <w:tcW w:w="4698" w:type="dxa"/>
          </w:tcPr>
          <w:p w14:paraId="4B9F6F63" w14:textId="511CB22D" w:rsidR="00995D03" w:rsidRPr="00F53688" w:rsidRDefault="00995D03" w:rsidP="0099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ที่ได้สุทธิจากการออกหุ้นกู้ วงเงิน</w:t>
            </w:r>
            <w:r w:rsidR="007F608A" w:rsidRPr="00F53688">
              <w:rPr>
                <w:rFonts w:ascii="Angsana New" w:hAnsi="Angsana New" w:hint="cs"/>
                <w:sz w:val="30"/>
                <w:szCs w:val="30"/>
                <w:cs/>
              </w:rPr>
              <w:t>กู้ยืม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990" w:type="dxa"/>
          </w:tcPr>
          <w:p w14:paraId="3E8106ED" w14:textId="77777777" w:rsidR="00995D03" w:rsidRPr="00F53688" w:rsidRDefault="00995D03" w:rsidP="0099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F38364" w14:textId="77777777" w:rsidR="00995D03" w:rsidRPr="00F53688" w:rsidRDefault="00995D03" w:rsidP="00995D03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049699" w14:textId="77777777" w:rsidR="00995D03" w:rsidRPr="00F53688" w:rsidRDefault="00995D03" w:rsidP="0099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1274C8" w14:textId="77777777" w:rsidR="00995D03" w:rsidRPr="00F53688" w:rsidRDefault="00995D03" w:rsidP="00995D03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D16C040" w14:textId="77777777" w:rsidR="00995D03" w:rsidRPr="00F53688" w:rsidRDefault="00995D03" w:rsidP="0099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DA1571" w14:textId="77777777" w:rsidR="00995D03" w:rsidRPr="00F53688" w:rsidRDefault="00995D03" w:rsidP="00995D03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57560C0" w14:textId="77777777" w:rsidR="00995D03" w:rsidRPr="00F53688" w:rsidRDefault="00995D03" w:rsidP="00995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4A36BA9A" w14:textId="77777777" w:rsidTr="00E57139">
        <w:trPr>
          <w:cantSplit/>
        </w:trPr>
        <w:tc>
          <w:tcPr>
            <w:tcW w:w="4698" w:type="dxa"/>
          </w:tcPr>
          <w:p w14:paraId="45BF8E3B" w14:textId="6FB4CADB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1,600.4 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ล้านเหรียญสหรัฐ</w:t>
            </w:r>
            <w:r w:rsidR="00393AC9" w:rsidRPr="00F53688"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  <w:r w:rsidR="007F608A"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F608A" w:rsidRPr="00F53688">
              <w:rPr>
                <w:rFonts w:ascii="Angsana New" w:hAnsi="Angsana New"/>
                <w:sz w:val="30"/>
                <w:szCs w:val="30"/>
              </w:rPr>
              <w:t>(</w:t>
            </w:r>
            <w:r w:rsidR="007F608A"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="007F608A" w:rsidRPr="00F53688">
              <w:rPr>
                <w:rFonts w:ascii="Angsana New" w:hAnsi="Angsana New"/>
                <w:sz w:val="30"/>
                <w:szCs w:val="30"/>
              </w:rPr>
              <w:t>5)</w:t>
            </w:r>
          </w:p>
        </w:tc>
        <w:tc>
          <w:tcPr>
            <w:tcW w:w="990" w:type="dxa"/>
          </w:tcPr>
          <w:p w14:paraId="60C03450" w14:textId="59963CA0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A3DAD2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10E8A7F" w14:textId="73A0A402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E40CAB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8C6D07E" w14:textId="74C0D16A" w:rsidR="00EE7254" w:rsidRPr="00F53688" w:rsidRDefault="00EE7254" w:rsidP="00460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52,028</w:t>
            </w:r>
          </w:p>
        </w:tc>
        <w:tc>
          <w:tcPr>
            <w:tcW w:w="270" w:type="dxa"/>
          </w:tcPr>
          <w:p w14:paraId="4E39397B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45EF702" w14:textId="5B0FB1D5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1BF8" w:rsidRPr="00F53688" w14:paraId="65D005F1" w14:textId="77777777" w:rsidTr="00E57139">
        <w:trPr>
          <w:cantSplit/>
        </w:trPr>
        <w:tc>
          <w:tcPr>
            <w:tcW w:w="4698" w:type="dxa"/>
          </w:tcPr>
          <w:p w14:paraId="1D44E668" w14:textId="77777777" w:rsidR="00761BF8" w:rsidRPr="00F53688" w:rsidRDefault="00761BF8" w:rsidP="00AE1F1C">
            <w:pPr>
              <w:pStyle w:val="NoSpacing"/>
              <w:rPr>
                <w:sz w:val="12"/>
                <w:szCs w:val="16"/>
                <w:cs/>
              </w:rPr>
            </w:pPr>
          </w:p>
        </w:tc>
        <w:tc>
          <w:tcPr>
            <w:tcW w:w="990" w:type="dxa"/>
          </w:tcPr>
          <w:p w14:paraId="7747D6F4" w14:textId="77777777" w:rsidR="00761BF8" w:rsidRPr="00F53688" w:rsidRDefault="00761BF8" w:rsidP="00AE1F1C">
            <w:pPr>
              <w:pStyle w:val="NoSpacing"/>
              <w:rPr>
                <w:sz w:val="10"/>
                <w:szCs w:val="14"/>
              </w:rPr>
            </w:pPr>
          </w:p>
        </w:tc>
        <w:tc>
          <w:tcPr>
            <w:tcW w:w="270" w:type="dxa"/>
          </w:tcPr>
          <w:p w14:paraId="1A0E512B" w14:textId="77777777" w:rsidR="00761BF8" w:rsidRPr="00F53688" w:rsidRDefault="00761BF8" w:rsidP="00AE1F1C">
            <w:pPr>
              <w:pStyle w:val="NoSpacing"/>
              <w:rPr>
                <w:sz w:val="10"/>
                <w:szCs w:val="14"/>
                <w:cs/>
              </w:rPr>
            </w:pPr>
          </w:p>
        </w:tc>
        <w:tc>
          <w:tcPr>
            <w:tcW w:w="990" w:type="dxa"/>
          </w:tcPr>
          <w:p w14:paraId="324CA248" w14:textId="77777777" w:rsidR="00761BF8" w:rsidRPr="00F53688" w:rsidRDefault="00761BF8" w:rsidP="00AE1F1C">
            <w:pPr>
              <w:pStyle w:val="NoSpacing"/>
              <w:rPr>
                <w:sz w:val="10"/>
                <w:szCs w:val="14"/>
              </w:rPr>
            </w:pPr>
          </w:p>
        </w:tc>
        <w:tc>
          <w:tcPr>
            <w:tcW w:w="236" w:type="dxa"/>
          </w:tcPr>
          <w:p w14:paraId="40FA7ED2" w14:textId="77777777" w:rsidR="00761BF8" w:rsidRPr="00F53688" w:rsidRDefault="00761BF8" w:rsidP="00AE1F1C">
            <w:pPr>
              <w:pStyle w:val="NoSpacing"/>
              <w:rPr>
                <w:sz w:val="10"/>
                <w:szCs w:val="14"/>
                <w:cs/>
              </w:rPr>
            </w:pPr>
          </w:p>
        </w:tc>
        <w:tc>
          <w:tcPr>
            <w:tcW w:w="1024" w:type="dxa"/>
          </w:tcPr>
          <w:p w14:paraId="64E00FE2" w14:textId="77777777" w:rsidR="00761BF8" w:rsidRPr="00F53688" w:rsidRDefault="00761BF8" w:rsidP="00AE1F1C">
            <w:pPr>
              <w:pStyle w:val="NoSpacing"/>
              <w:rPr>
                <w:sz w:val="10"/>
                <w:szCs w:val="14"/>
              </w:rPr>
            </w:pPr>
          </w:p>
        </w:tc>
        <w:tc>
          <w:tcPr>
            <w:tcW w:w="270" w:type="dxa"/>
          </w:tcPr>
          <w:p w14:paraId="02CE49E4" w14:textId="77777777" w:rsidR="00761BF8" w:rsidRPr="00F53688" w:rsidRDefault="00761BF8" w:rsidP="00AE1F1C">
            <w:pPr>
              <w:pStyle w:val="NoSpacing"/>
              <w:rPr>
                <w:sz w:val="10"/>
                <w:szCs w:val="14"/>
                <w:cs/>
              </w:rPr>
            </w:pPr>
          </w:p>
        </w:tc>
        <w:tc>
          <w:tcPr>
            <w:tcW w:w="990" w:type="dxa"/>
          </w:tcPr>
          <w:p w14:paraId="3EF55BD0" w14:textId="77777777" w:rsidR="00761BF8" w:rsidRPr="00F53688" w:rsidRDefault="00761BF8" w:rsidP="00AE1F1C">
            <w:pPr>
              <w:pStyle w:val="NoSpacing"/>
              <w:rPr>
                <w:sz w:val="10"/>
                <w:szCs w:val="14"/>
              </w:rPr>
            </w:pPr>
          </w:p>
        </w:tc>
      </w:tr>
      <w:tr w:rsidR="007F608A" w:rsidRPr="00F53688" w14:paraId="46F83A2A" w14:textId="77777777" w:rsidTr="00E57139">
        <w:trPr>
          <w:cantSplit/>
        </w:trPr>
        <w:tc>
          <w:tcPr>
            <w:tcW w:w="4698" w:type="dxa"/>
          </w:tcPr>
          <w:p w14:paraId="07D6BB9E" w14:textId="15FDD695" w:rsidR="007F608A" w:rsidRPr="00F53688" w:rsidRDefault="007F608A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3E847B5" w14:textId="77777777" w:rsidR="007F608A" w:rsidRPr="00F53688" w:rsidRDefault="007F608A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13C426" w14:textId="77777777" w:rsidR="007F608A" w:rsidRPr="00F53688" w:rsidRDefault="007F608A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E588DAB" w14:textId="77777777" w:rsidR="007F608A" w:rsidRPr="00F53688" w:rsidRDefault="007F608A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3FA4DF" w14:textId="77777777" w:rsidR="007F608A" w:rsidRPr="00F53688" w:rsidRDefault="007F608A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32A4F15A" w14:textId="77777777" w:rsidR="007F608A" w:rsidRPr="00F53688" w:rsidRDefault="007F608A" w:rsidP="00460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BEA93" w14:textId="77777777" w:rsidR="007F608A" w:rsidRPr="00F53688" w:rsidRDefault="007F608A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5F30449" w14:textId="77777777" w:rsidR="007F608A" w:rsidRPr="00F53688" w:rsidRDefault="007F608A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3FA2A327" w14:textId="77777777" w:rsidTr="00E57139">
        <w:trPr>
          <w:cantSplit/>
        </w:trPr>
        <w:tc>
          <w:tcPr>
            <w:tcW w:w="4698" w:type="dxa"/>
          </w:tcPr>
          <w:p w14:paraId="30A18C99" w14:textId="7C2A0B1A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1,500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409B9D94" w14:textId="33298463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CF901FF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7CE5532" w14:textId="5AC88DEC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71A75CE4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3CA38F17" w14:textId="5AF98D45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B52D5C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69A119D" w14:textId="32AD778B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5546BB56" w14:textId="77777777" w:rsidTr="00E57139">
        <w:trPr>
          <w:cantSplit/>
        </w:trPr>
        <w:tc>
          <w:tcPr>
            <w:tcW w:w="4698" w:type="dxa"/>
          </w:tcPr>
          <w:p w14:paraId="5D59F751" w14:textId="19544422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อัตราดอกเบี้ย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หักอัตราส่วนลด โดยมี</w:t>
            </w:r>
          </w:p>
        </w:tc>
        <w:tc>
          <w:tcPr>
            <w:tcW w:w="990" w:type="dxa"/>
          </w:tcPr>
          <w:p w14:paraId="5F71CAB2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79FA90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18E2F5F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BC06CF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365E0EFD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1D268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6A1B919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752AEB01" w14:textId="77777777" w:rsidTr="00E57139">
        <w:trPr>
          <w:cantSplit/>
        </w:trPr>
        <w:tc>
          <w:tcPr>
            <w:tcW w:w="4698" w:type="dxa"/>
          </w:tcPr>
          <w:p w14:paraId="158DC87B" w14:textId="6CDD3A42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กำหนดชำระคืนเป็นงวด ทุก 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7B50E248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05EEEC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3ABBCDC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7917B2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568EBDFC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1B60D6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E5EC7FC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61AA3694" w14:textId="77777777" w:rsidTr="00E57139">
        <w:trPr>
          <w:cantSplit/>
        </w:trPr>
        <w:tc>
          <w:tcPr>
            <w:tcW w:w="4698" w:type="dxa"/>
          </w:tcPr>
          <w:p w14:paraId="0A868B1D" w14:textId="6B177C03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เริ่มตั้งแต่เดือนกันยายน </w:t>
            </w:r>
            <w:r w:rsidRPr="00F53688">
              <w:rPr>
                <w:rFonts w:ascii="Angsana New" w:hAnsi="Angsana New"/>
                <w:sz w:val="30"/>
                <w:szCs w:val="30"/>
              </w:rPr>
              <w:t>2555</w:t>
            </w:r>
          </w:p>
        </w:tc>
        <w:tc>
          <w:tcPr>
            <w:tcW w:w="990" w:type="dxa"/>
          </w:tcPr>
          <w:p w14:paraId="669393DA" w14:textId="7EFD6583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GB"/>
              </w:rPr>
              <w:t>688</w:t>
            </w:r>
          </w:p>
        </w:tc>
        <w:tc>
          <w:tcPr>
            <w:tcW w:w="270" w:type="dxa"/>
          </w:tcPr>
          <w:p w14:paraId="469BF480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7FFB853" w14:textId="5A2C5E7B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236" w:type="dxa"/>
          </w:tcPr>
          <w:p w14:paraId="584F4296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3BA46B0" w14:textId="73317351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36B1BE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94D9DC3" w14:textId="4B21D413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254" w:rsidRPr="00F53688" w14:paraId="58D2E74F" w14:textId="77777777" w:rsidTr="00E57139">
        <w:trPr>
          <w:cantSplit/>
        </w:trPr>
        <w:tc>
          <w:tcPr>
            <w:tcW w:w="4698" w:type="dxa"/>
          </w:tcPr>
          <w:p w14:paraId="59FCA574" w14:textId="2EF83F96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324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4C643D3D" w14:textId="37AA1FA5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8E2ECB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5A5EF39" w14:textId="148CC939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D73081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F6C93B1" w14:textId="78103FBC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AA413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D253E46" w14:textId="2269F9B2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58395F12" w14:textId="77777777" w:rsidTr="00E57139">
        <w:trPr>
          <w:cantSplit/>
        </w:trPr>
        <w:tc>
          <w:tcPr>
            <w:tcW w:w="4698" w:type="dxa"/>
          </w:tcPr>
          <w:p w14:paraId="2E00A069" w14:textId="5F01DA30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อัตราดอกเบี้ย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หักอัตราส่วนลด </w:t>
            </w:r>
          </w:p>
        </w:tc>
        <w:tc>
          <w:tcPr>
            <w:tcW w:w="990" w:type="dxa"/>
          </w:tcPr>
          <w:p w14:paraId="6916A665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FA711F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6D2727A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7E7F59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9E848AF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3922C3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DF76DBA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34B3367E" w14:textId="77777777" w:rsidTr="00E57139">
        <w:trPr>
          <w:cantSplit/>
        </w:trPr>
        <w:tc>
          <w:tcPr>
            <w:tcW w:w="4698" w:type="dxa"/>
          </w:tcPr>
          <w:p w14:paraId="2C0121F6" w14:textId="0C52A5D3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โดยมีกำหนดชำระคืนเป็นรายเดือน</w:t>
            </w:r>
          </w:p>
        </w:tc>
        <w:tc>
          <w:tcPr>
            <w:tcW w:w="990" w:type="dxa"/>
          </w:tcPr>
          <w:p w14:paraId="4280ADD6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9D1EB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11702C7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D28767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19A13EAE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E5EE5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8BB4E2F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65CF3916" w14:textId="77777777" w:rsidTr="00E57139">
        <w:trPr>
          <w:cantSplit/>
        </w:trPr>
        <w:tc>
          <w:tcPr>
            <w:tcW w:w="4698" w:type="dxa"/>
          </w:tcPr>
          <w:p w14:paraId="5A3E5C4F" w14:textId="59B01ECC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เริ่มตั้งแต่เดือนเมษายน </w:t>
            </w:r>
            <w:r w:rsidRPr="00F53688">
              <w:rPr>
                <w:rFonts w:ascii="Angsana New" w:hAnsi="Angsana New"/>
                <w:sz w:val="30"/>
                <w:szCs w:val="30"/>
              </w:rPr>
              <w:t>2555</w:t>
            </w:r>
          </w:p>
        </w:tc>
        <w:tc>
          <w:tcPr>
            <w:tcW w:w="990" w:type="dxa"/>
          </w:tcPr>
          <w:p w14:paraId="2568290E" w14:textId="549A6248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FBB636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E89EAF6" w14:textId="41B94CC2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36" w:type="dxa"/>
          </w:tcPr>
          <w:p w14:paraId="0C07EC29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6FBA010" w14:textId="7CC277D4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383E03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EAFB568" w14:textId="4B7BF98D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254" w:rsidRPr="00F53688" w14:paraId="3241BC09" w14:textId="77777777" w:rsidTr="00E57139">
        <w:trPr>
          <w:cantSplit/>
        </w:trPr>
        <w:tc>
          <w:tcPr>
            <w:tcW w:w="4698" w:type="dxa"/>
          </w:tcPr>
          <w:p w14:paraId="59CDE6D2" w14:textId="3F6BC394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228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990" w:type="dxa"/>
          </w:tcPr>
          <w:p w14:paraId="4B1CDA5C" w14:textId="34F1EE94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CF1CD9F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36A0A34" w14:textId="405A84B9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61644A2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3F53C93A" w14:textId="6BA288B1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5B8FC3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A6EF94" w14:textId="5562E62F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0E4E0FC4" w14:textId="77777777" w:rsidTr="00E57139">
        <w:trPr>
          <w:cantSplit/>
        </w:trPr>
        <w:tc>
          <w:tcPr>
            <w:tcW w:w="4698" w:type="dxa"/>
          </w:tcPr>
          <w:p w14:paraId="1ED772BF" w14:textId="114E234C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อัตราดอกเบี้ย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หักอัตราส่วนลด </w:t>
            </w:r>
          </w:p>
        </w:tc>
        <w:tc>
          <w:tcPr>
            <w:tcW w:w="990" w:type="dxa"/>
          </w:tcPr>
          <w:p w14:paraId="4A59DC2F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0C5E5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F94E5B1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3C88BF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356F23D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97C263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E091A99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564D3D73" w14:textId="77777777" w:rsidTr="00E57139">
        <w:trPr>
          <w:cantSplit/>
        </w:trPr>
        <w:tc>
          <w:tcPr>
            <w:tcW w:w="4698" w:type="dxa"/>
          </w:tcPr>
          <w:p w14:paraId="63BF7DCF" w14:textId="6CF18B0E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โดยมีกำหนดชำระคืนเป็นรายเดือน</w:t>
            </w:r>
          </w:p>
        </w:tc>
        <w:tc>
          <w:tcPr>
            <w:tcW w:w="990" w:type="dxa"/>
          </w:tcPr>
          <w:p w14:paraId="444A6376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D689F8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577E2B5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411E15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342BEDC9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E0FEA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1C539F6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7887D9FF" w14:textId="77777777" w:rsidTr="00E57139">
        <w:trPr>
          <w:cantSplit/>
        </w:trPr>
        <w:tc>
          <w:tcPr>
            <w:tcW w:w="4698" w:type="dxa"/>
          </w:tcPr>
          <w:p w14:paraId="6C3B4F9F" w14:textId="3B4AD1C6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เริ่มตั้งแต่เดือนมกราคม </w:t>
            </w:r>
            <w:r w:rsidRPr="00F53688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  <w:tc>
          <w:tcPr>
            <w:tcW w:w="990" w:type="dxa"/>
          </w:tcPr>
          <w:p w14:paraId="3A6A87B7" w14:textId="405E7265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3E54230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D28E296" w14:textId="025761E4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36" w:type="dxa"/>
          </w:tcPr>
          <w:p w14:paraId="14896258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58E993D" w14:textId="6D530918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99C01A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6BAAE4" w14:textId="2590D070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254" w:rsidRPr="00F53688" w14:paraId="508223F4" w14:textId="77777777" w:rsidTr="00E57139">
        <w:trPr>
          <w:cantSplit/>
        </w:trPr>
        <w:tc>
          <w:tcPr>
            <w:tcW w:w="4698" w:type="dxa"/>
          </w:tcPr>
          <w:p w14:paraId="0EC2FE81" w14:textId="0174F23E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990" w:type="dxa"/>
          </w:tcPr>
          <w:p w14:paraId="69AA5FDF" w14:textId="25AE8926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2CD304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AA81498" w14:textId="33D0304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2B0AC0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17482139" w14:textId="54D8D37B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2F4765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1D2D6AB" w14:textId="1D35FEA9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0EC174DD" w14:textId="77777777" w:rsidTr="00E57139">
        <w:trPr>
          <w:cantSplit/>
        </w:trPr>
        <w:tc>
          <w:tcPr>
            <w:tcW w:w="4698" w:type="dxa"/>
          </w:tcPr>
          <w:p w14:paraId="2BAA2C92" w14:textId="6D8D18FF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อัตราดอกเบี้ย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หักอัตราส่วนลด </w:t>
            </w:r>
          </w:p>
        </w:tc>
        <w:tc>
          <w:tcPr>
            <w:tcW w:w="990" w:type="dxa"/>
          </w:tcPr>
          <w:p w14:paraId="3A7CAA37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ADD44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F275903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8EA3BB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122BF608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A541E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4C9DA1D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7F291023" w14:textId="77777777" w:rsidTr="00E57139">
        <w:trPr>
          <w:cantSplit/>
        </w:trPr>
        <w:tc>
          <w:tcPr>
            <w:tcW w:w="4698" w:type="dxa"/>
          </w:tcPr>
          <w:p w14:paraId="2EACEC19" w14:textId="2B65B5C9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โดยมีกำหนดชำระคืนเป็นรายเดือน</w:t>
            </w:r>
          </w:p>
        </w:tc>
        <w:tc>
          <w:tcPr>
            <w:tcW w:w="990" w:type="dxa"/>
          </w:tcPr>
          <w:p w14:paraId="3AEA3C32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141E15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9D2F640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3DE14C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9F8F79A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3FA45D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7916052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0869C29C" w14:textId="77777777" w:rsidTr="00E57139">
        <w:trPr>
          <w:cantSplit/>
        </w:trPr>
        <w:tc>
          <w:tcPr>
            <w:tcW w:w="4698" w:type="dxa"/>
          </w:tcPr>
          <w:p w14:paraId="655D1390" w14:textId="0C3EBF51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เริ่มตั้งแต่เดือนมิถุนายน </w:t>
            </w:r>
            <w:r w:rsidRPr="00F53688">
              <w:rPr>
                <w:rFonts w:ascii="Angsana New" w:hAnsi="Angsana New"/>
                <w:sz w:val="30"/>
                <w:szCs w:val="30"/>
              </w:rPr>
              <w:t>2557</w:t>
            </w:r>
          </w:p>
        </w:tc>
        <w:tc>
          <w:tcPr>
            <w:tcW w:w="990" w:type="dxa"/>
          </w:tcPr>
          <w:p w14:paraId="3EC4571A" w14:textId="5E3E4058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4E477B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F18F4A8" w14:textId="15375979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236" w:type="dxa"/>
          </w:tcPr>
          <w:p w14:paraId="4B6E82A2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69966421" w14:textId="077020D9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8C39AD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38D8D12" w14:textId="73A8C68C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254" w:rsidRPr="00F53688" w14:paraId="051E9F53" w14:textId="77777777" w:rsidTr="00E57139">
        <w:trPr>
          <w:cantSplit/>
        </w:trPr>
        <w:tc>
          <w:tcPr>
            <w:tcW w:w="4698" w:type="dxa"/>
          </w:tcPr>
          <w:p w14:paraId="5C5B90B2" w14:textId="40650C39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365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990" w:type="dxa"/>
          </w:tcPr>
          <w:p w14:paraId="3FCAD514" w14:textId="70F0CCF5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5D46FE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C79593D" w14:textId="60F3B7A2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614045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BEB5900" w14:textId="00D89999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24F36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6587FC" w14:textId="10892A99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419755A9" w14:textId="77777777" w:rsidTr="00E57139">
        <w:trPr>
          <w:cantSplit/>
        </w:trPr>
        <w:tc>
          <w:tcPr>
            <w:tcW w:w="4698" w:type="dxa"/>
          </w:tcPr>
          <w:p w14:paraId="02D2DF4A" w14:textId="5694D3E1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อัตราดอกเบี้ย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หักอัตราส่วนลด </w:t>
            </w:r>
          </w:p>
        </w:tc>
        <w:tc>
          <w:tcPr>
            <w:tcW w:w="990" w:type="dxa"/>
          </w:tcPr>
          <w:p w14:paraId="6ECCCCD5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DAF500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7F5E7E1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CD6545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5B313A9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5FD28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ACDBB4C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741A8419" w14:textId="77777777" w:rsidTr="00E57139">
        <w:trPr>
          <w:cantSplit/>
        </w:trPr>
        <w:tc>
          <w:tcPr>
            <w:tcW w:w="4698" w:type="dxa"/>
          </w:tcPr>
          <w:p w14:paraId="65BE0265" w14:textId="2F92B0A4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โดยมีกำหนดชำระคืนเป็นรายเดือน</w:t>
            </w:r>
          </w:p>
        </w:tc>
        <w:tc>
          <w:tcPr>
            <w:tcW w:w="990" w:type="dxa"/>
          </w:tcPr>
          <w:p w14:paraId="456EB9E7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DEAB42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05CE2BC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732562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5A6DE755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093B3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F3F227A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0DEBCE76" w14:textId="77777777" w:rsidTr="00E57139">
        <w:trPr>
          <w:cantSplit/>
        </w:trPr>
        <w:tc>
          <w:tcPr>
            <w:tcW w:w="4698" w:type="dxa"/>
          </w:tcPr>
          <w:p w14:paraId="384AB4DC" w14:textId="7AA0F351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เริ่มตั้งแต่เดือนตุลาคม </w:t>
            </w:r>
            <w:r w:rsidRPr="00F53688">
              <w:rPr>
                <w:rFonts w:ascii="Angsana New" w:hAnsi="Angsana New"/>
                <w:sz w:val="30"/>
                <w:szCs w:val="30"/>
              </w:rPr>
              <w:t>2557</w:t>
            </w:r>
          </w:p>
        </w:tc>
        <w:tc>
          <w:tcPr>
            <w:tcW w:w="990" w:type="dxa"/>
          </w:tcPr>
          <w:p w14:paraId="2509267A" w14:textId="0BA36E3A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15E5E4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2215849" w14:textId="17C86E08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236" w:type="dxa"/>
          </w:tcPr>
          <w:p w14:paraId="1444B71F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B31E87F" w14:textId="7F31DCE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B10782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679E8FC" w14:textId="36F48C5E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254" w:rsidRPr="00F53688" w14:paraId="0C8D1E6F" w14:textId="77777777" w:rsidTr="00E57139">
        <w:trPr>
          <w:cantSplit/>
        </w:trPr>
        <w:tc>
          <w:tcPr>
            <w:tcW w:w="4698" w:type="dxa"/>
          </w:tcPr>
          <w:p w14:paraId="2A5C4036" w14:textId="6E64DBA4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7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300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990" w:type="dxa"/>
          </w:tcPr>
          <w:p w14:paraId="30182C10" w14:textId="11A0F62F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5F307D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0D3FA9D" w14:textId="6711184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420C48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3DE2FA7" w14:textId="15DD4645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D6D922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654C16C" w14:textId="64DD7CD0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10781886" w14:textId="77777777" w:rsidTr="00E57139">
        <w:trPr>
          <w:cantSplit/>
        </w:trPr>
        <w:tc>
          <w:tcPr>
            <w:tcW w:w="4698" w:type="dxa"/>
          </w:tcPr>
          <w:p w14:paraId="5CF93234" w14:textId="200A16CC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อัตราดอกเบี้ย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หักอัตราส่วนลด </w:t>
            </w:r>
          </w:p>
        </w:tc>
        <w:tc>
          <w:tcPr>
            <w:tcW w:w="990" w:type="dxa"/>
          </w:tcPr>
          <w:p w14:paraId="5F07EA60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75DE2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E998E5B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F6F813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497C187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81C9A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F9E2181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3D3141EB" w14:textId="77777777" w:rsidTr="00E57139">
        <w:trPr>
          <w:cantSplit/>
        </w:trPr>
        <w:tc>
          <w:tcPr>
            <w:tcW w:w="4698" w:type="dxa"/>
          </w:tcPr>
          <w:p w14:paraId="002750C1" w14:textId="3E1964C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โดยมีกำหนดชำระคืนเป็นงวด ทุก </w:t>
            </w:r>
            <w:r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7F51BC79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B86F48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7921904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D66BAC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EED6851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7EC86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4C9CFAF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10A18096" w14:textId="77777777" w:rsidTr="00E57139">
        <w:trPr>
          <w:cantSplit/>
        </w:trPr>
        <w:tc>
          <w:tcPr>
            <w:tcW w:w="4698" w:type="dxa"/>
          </w:tcPr>
          <w:p w14:paraId="323E2156" w14:textId="6F3C09DF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เริ่มตั้งแต่เดือนกันยายน </w:t>
            </w:r>
            <w:r w:rsidRPr="00F53688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990" w:type="dxa"/>
          </w:tcPr>
          <w:p w14:paraId="1491AB2C" w14:textId="6D539935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14:paraId="3360830A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88FD81F" w14:textId="3B29875B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36" w:type="dxa"/>
          </w:tcPr>
          <w:p w14:paraId="6162EDA8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B44426A" w14:textId="433A86B3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B4A410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106E58F" w14:textId="374E564C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254" w:rsidRPr="00F53688" w14:paraId="22A9E308" w14:textId="77777777" w:rsidTr="00E57139">
        <w:trPr>
          <w:cantSplit/>
        </w:trPr>
        <w:tc>
          <w:tcPr>
            <w:tcW w:w="4698" w:type="dxa"/>
          </w:tcPr>
          <w:p w14:paraId="01B1F991" w14:textId="12C74CE3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lastRenderedPageBreak/>
              <w:t>8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1,200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23BFD07F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E610C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CCDC9BA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C0992B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0C0F417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60FEA8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51646E0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74C70CA7" w14:textId="77777777" w:rsidTr="00E57139">
        <w:trPr>
          <w:cantSplit/>
        </w:trPr>
        <w:tc>
          <w:tcPr>
            <w:tcW w:w="4698" w:type="dxa"/>
          </w:tcPr>
          <w:p w14:paraId="18FB7C2E" w14:textId="642F7390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อัตราดอกเบี้ย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FDR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บวกอัตราส่วนเพิ่ม</w:t>
            </w:r>
          </w:p>
        </w:tc>
        <w:tc>
          <w:tcPr>
            <w:tcW w:w="990" w:type="dxa"/>
          </w:tcPr>
          <w:p w14:paraId="02D7BDE4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9C8AC1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583C70F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787D17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3863B1E6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AC9686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F1787F1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41582DD6" w14:textId="77777777" w:rsidTr="00E57139">
        <w:trPr>
          <w:cantSplit/>
        </w:trPr>
        <w:tc>
          <w:tcPr>
            <w:tcW w:w="4698" w:type="dxa"/>
          </w:tcPr>
          <w:p w14:paraId="0BAE0637" w14:textId="0B715992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โดยมีกำหนดชำระคืนเป็นงวด ทุก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6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2E31109F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578249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72DF688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57B6F5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5512943E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CDF40D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C187549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2E6C0539" w14:textId="77777777" w:rsidTr="00E57139">
        <w:trPr>
          <w:cantSplit/>
        </w:trPr>
        <w:tc>
          <w:tcPr>
            <w:tcW w:w="4698" w:type="dxa"/>
          </w:tcPr>
          <w:p w14:paraId="1CD545C5" w14:textId="2ABB1A5C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เริ่มตั้งแต่เดือนมิถุนายน </w:t>
            </w:r>
            <w:r w:rsidRPr="00F53688">
              <w:rPr>
                <w:rFonts w:ascii="Angsana New" w:hAnsi="Angsana New"/>
                <w:sz w:val="30"/>
                <w:szCs w:val="30"/>
              </w:rPr>
              <w:t>2557</w:t>
            </w:r>
          </w:p>
        </w:tc>
        <w:tc>
          <w:tcPr>
            <w:tcW w:w="990" w:type="dxa"/>
          </w:tcPr>
          <w:p w14:paraId="3CE247F2" w14:textId="66EEFFE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EEDD4A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AC3993" w14:textId="79DC41DE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36" w:type="dxa"/>
          </w:tcPr>
          <w:p w14:paraId="7F298022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625A058" w14:textId="11D7D2A5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8543E3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F8A0EF1" w14:textId="1FB8B41F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254" w:rsidRPr="00F53688" w14:paraId="2A6956B1" w14:textId="77777777" w:rsidTr="00E57139">
        <w:trPr>
          <w:cantSplit/>
        </w:trPr>
        <w:tc>
          <w:tcPr>
            <w:tcW w:w="4698" w:type="dxa"/>
          </w:tcPr>
          <w:p w14:paraId="3B2A0E85" w14:textId="01D5A01D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800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990" w:type="dxa"/>
          </w:tcPr>
          <w:p w14:paraId="577BE8DE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183B6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A46A8A6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C09F61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FAF131F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7D5FA8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6CB903D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037211D4" w14:textId="77777777" w:rsidTr="00E57139">
        <w:trPr>
          <w:cantSplit/>
        </w:trPr>
        <w:tc>
          <w:tcPr>
            <w:tcW w:w="4698" w:type="dxa"/>
          </w:tcPr>
          <w:p w14:paraId="262F98AC" w14:textId="32E6916E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อัตราดอกเบี้ย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FDR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บวกอัตราส่วนเพิ่ม</w:t>
            </w:r>
          </w:p>
        </w:tc>
        <w:tc>
          <w:tcPr>
            <w:tcW w:w="990" w:type="dxa"/>
          </w:tcPr>
          <w:p w14:paraId="0B00C632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C0191F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F909380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777C27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AE2B82A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BFEE7C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C2CF2FA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7DD0E20A" w14:textId="77777777" w:rsidTr="00E57139">
        <w:trPr>
          <w:cantSplit/>
        </w:trPr>
        <w:tc>
          <w:tcPr>
            <w:tcW w:w="4698" w:type="dxa"/>
          </w:tcPr>
          <w:p w14:paraId="4A229D8C" w14:textId="2B250B13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โดยมีกำหนดชำระคืนเป็นงวด ทุก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6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2D02F228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10AA64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65B191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59EF74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043FE91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8A012D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85C08F7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5CD3946A" w14:textId="77777777" w:rsidTr="00E57139">
        <w:trPr>
          <w:cantSplit/>
        </w:trPr>
        <w:tc>
          <w:tcPr>
            <w:tcW w:w="4698" w:type="dxa"/>
          </w:tcPr>
          <w:p w14:paraId="517C92A4" w14:textId="09F7BA7F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เริ่มตั้งแต่เดือนมิถุนายน </w:t>
            </w:r>
            <w:r w:rsidRPr="00F53688">
              <w:rPr>
                <w:rFonts w:ascii="Angsana New" w:hAnsi="Angsana New"/>
                <w:sz w:val="30"/>
                <w:szCs w:val="30"/>
              </w:rPr>
              <w:t>2558</w:t>
            </w:r>
          </w:p>
        </w:tc>
        <w:tc>
          <w:tcPr>
            <w:tcW w:w="990" w:type="dxa"/>
          </w:tcPr>
          <w:p w14:paraId="331284E8" w14:textId="7AAC1F6A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270" w:type="dxa"/>
          </w:tcPr>
          <w:p w14:paraId="68817E43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AD5C334" w14:textId="48DAA265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  <w:tc>
          <w:tcPr>
            <w:tcW w:w="236" w:type="dxa"/>
          </w:tcPr>
          <w:p w14:paraId="05AE8D31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146B487A" w14:textId="383E1A3F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C82238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2D5BD80" w14:textId="24A99EA5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254" w:rsidRPr="00F53688" w14:paraId="2426A40B" w14:textId="77777777" w:rsidTr="00E57139">
        <w:trPr>
          <w:cantSplit/>
        </w:trPr>
        <w:tc>
          <w:tcPr>
            <w:tcW w:w="4698" w:type="dxa"/>
          </w:tcPr>
          <w:p w14:paraId="3BF19A33" w14:textId="7DB0D0FA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10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F5368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,875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990" w:type="dxa"/>
          </w:tcPr>
          <w:p w14:paraId="3EB57264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F23454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3CE57BA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0852EA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10619468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71281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ADDA598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12E0E25B" w14:textId="77777777" w:rsidTr="00E57139">
        <w:trPr>
          <w:cantSplit/>
        </w:trPr>
        <w:tc>
          <w:tcPr>
            <w:tcW w:w="4698" w:type="dxa"/>
          </w:tcPr>
          <w:p w14:paraId="796FFC28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อัตราดอกเบี้ย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THBFIX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บวกอัตราส่วนเพิ่ม</w:t>
            </w:r>
          </w:p>
        </w:tc>
        <w:tc>
          <w:tcPr>
            <w:tcW w:w="990" w:type="dxa"/>
          </w:tcPr>
          <w:p w14:paraId="58297348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386899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4118E73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929597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12818418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B55614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0B3F594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591B7F82" w14:textId="77777777" w:rsidTr="00E57139">
        <w:trPr>
          <w:cantSplit/>
        </w:trPr>
        <w:tc>
          <w:tcPr>
            <w:tcW w:w="4698" w:type="dxa"/>
          </w:tcPr>
          <w:p w14:paraId="58588600" w14:textId="67318B29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โดยมีกำหนดชำระคืนเป็นงวด ทุก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57199FE4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17CB44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4DDB695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B26BE4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5FE1C3AC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C8003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767EDD3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646A1D81" w14:textId="77777777" w:rsidTr="00E57139">
        <w:trPr>
          <w:cantSplit/>
        </w:trPr>
        <w:tc>
          <w:tcPr>
            <w:tcW w:w="4698" w:type="dxa"/>
          </w:tcPr>
          <w:p w14:paraId="0EF77F7D" w14:textId="541A27BF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เริ่มตั้งแต่เดือนมิถุนายน </w:t>
            </w:r>
            <w:r w:rsidRPr="00F53688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990" w:type="dxa"/>
          </w:tcPr>
          <w:p w14:paraId="47E2890B" w14:textId="4CDB3D1E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B05265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F55E001" w14:textId="0694C813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3,065</w:t>
            </w:r>
          </w:p>
        </w:tc>
        <w:tc>
          <w:tcPr>
            <w:tcW w:w="236" w:type="dxa"/>
          </w:tcPr>
          <w:p w14:paraId="1C7F751C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60BC78A1" w14:textId="11C4819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6CA0F0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766F8F9" w14:textId="1A37F1C4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254" w:rsidRPr="00F53688" w14:paraId="0510A65D" w14:textId="77777777" w:rsidTr="00E57139">
        <w:trPr>
          <w:cantSplit/>
        </w:trPr>
        <w:tc>
          <w:tcPr>
            <w:tcW w:w="4698" w:type="dxa"/>
          </w:tcPr>
          <w:p w14:paraId="55FACEC7" w14:textId="609623C6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11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F53688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,875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990" w:type="dxa"/>
          </w:tcPr>
          <w:p w14:paraId="11DB9E3C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21387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4C3F092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F0D24D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40C0B5D4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0C6866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0DD77D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6CF6891B" w14:textId="77777777" w:rsidTr="00E57139">
        <w:trPr>
          <w:cantSplit/>
        </w:trPr>
        <w:tc>
          <w:tcPr>
            <w:tcW w:w="4698" w:type="dxa"/>
          </w:tcPr>
          <w:p w14:paraId="6ACAE9FE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อัตราดอกเบี้ย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THBFIX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บวกอัตราส่วนเพิ่ม</w:t>
            </w:r>
          </w:p>
        </w:tc>
        <w:tc>
          <w:tcPr>
            <w:tcW w:w="990" w:type="dxa"/>
          </w:tcPr>
          <w:p w14:paraId="057F958F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99522A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6F1C61D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4A0A7E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57817A4F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E1054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1052202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5619D465" w14:textId="77777777" w:rsidTr="00E57139">
        <w:trPr>
          <w:cantSplit/>
        </w:trPr>
        <w:tc>
          <w:tcPr>
            <w:tcW w:w="4698" w:type="dxa"/>
          </w:tcPr>
          <w:p w14:paraId="48F6BDAE" w14:textId="6C48DC79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โดยมีกำหนดชำระคืนเป็นงวด ทุก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3CD79334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7074F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B203E3D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006A26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DF5124B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CB7C99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277B9A5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44FF2EED" w14:textId="77777777" w:rsidTr="00E57139">
        <w:trPr>
          <w:cantSplit/>
        </w:trPr>
        <w:tc>
          <w:tcPr>
            <w:tcW w:w="4698" w:type="dxa"/>
          </w:tcPr>
          <w:p w14:paraId="37F5FE49" w14:textId="5ABC96A1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เริ่มตั้งแต่เดือนมิถุนายน </w:t>
            </w:r>
            <w:r w:rsidRPr="00F53688">
              <w:rPr>
                <w:rFonts w:ascii="Angsana New" w:hAnsi="Angsana New"/>
                <w:sz w:val="30"/>
                <w:szCs w:val="30"/>
              </w:rPr>
              <w:t>255</w:t>
            </w:r>
            <w:r w:rsidRPr="00F5368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990" w:type="dxa"/>
          </w:tcPr>
          <w:p w14:paraId="7328F6F4" w14:textId="4F2801D6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96F6F0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B8C1840" w14:textId="14CC2A0A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3,027</w:t>
            </w:r>
          </w:p>
        </w:tc>
        <w:tc>
          <w:tcPr>
            <w:tcW w:w="236" w:type="dxa"/>
          </w:tcPr>
          <w:p w14:paraId="188B1888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B38E59C" w14:textId="3AAC419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CD6119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212C43D" w14:textId="6F42AD2A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254" w:rsidRPr="00F53688" w14:paraId="37667419" w14:textId="77777777" w:rsidTr="00E57139">
        <w:trPr>
          <w:cantSplit/>
        </w:trPr>
        <w:tc>
          <w:tcPr>
            <w:tcW w:w="4698" w:type="dxa"/>
          </w:tcPr>
          <w:p w14:paraId="6F51F391" w14:textId="16B0FC1C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12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420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990" w:type="dxa"/>
          </w:tcPr>
          <w:p w14:paraId="35F9EC26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E54BFD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AA10F1D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CD9C14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DE9B596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7FAF5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3935D13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33CCD843" w14:textId="77777777" w:rsidTr="00E57139">
        <w:trPr>
          <w:cantSplit/>
        </w:trPr>
        <w:tc>
          <w:tcPr>
            <w:tcW w:w="4698" w:type="dxa"/>
          </w:tcPr>
          <w:p w14:paraId="7080C6E2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อัตราดอกเบี้ย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MLR 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อัตราส่วน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ลด</w:t>
            </w:r>
          </w:p>
        </w:tc>
        <w:tc>
          <w:tcPr>
            <w:tcW w:w="990" w:type="dxa"/>
          </w:tcPr>
          <w:p w14:paraId="175ACA35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0C21B5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75D70D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C7CD56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41D3E41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9E734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8579A71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55B07A41" w14:textId="77777777" w:rsidTr="00E57139">
        <w:trPr>
          <w:cantSplit/>
        </w:trPr>
        <w:tc>
          <w:tcPr>
            <w:tcW w:w="4698" w:type="dxa"/>
          </w:tcPr>
          <w:p w14:paraId="54915BCE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โดยมีกำหนดชำระคืนเป็น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รายเดือน</w:t>
            </w:r>
          </w:p>
        </w:tc>
        <w:tc>
          <w:tcPr>
            <w:tcW w:w="990" w:type="dxa"/>
          </w:tcPr>
          <w:p w14:paraId="677BC307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5D18A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E74677D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B2DD68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52E4C50F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8A80B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3036E70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47E542CB" w14:textId="77777777" w:rsidTr="00E57139">
        <w:trPr>
          <w:cantSplit/>
        </w:trPr>
        <w:tc>
          <w:tcPr>
            <w:tcW w:w="4698" w:type="dxa"/>
          </w:tcPr>
          <w:p w14:paraId="6E4EF8F6" w14:textId="36D0386B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เริ่มตั้งแต่เดือน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</w:rPr>
              <w:t>255</w:t>
            </w:r>
            <w:r w:rsidRPr="00F5368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990" w:type="dxa"/>
          </w:tcPr>
          <w:p w14:paraId="66B1DE0A" w14:textId="186E00F9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A01C65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6E24B6" w14:textId="777590C1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36" w:type="dxa"/>
          </w:tcPr>
          <w:p w14:paraId="018321AE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1EAFAF3C" w14:textId="7D5D1F7C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E24BEA" w14:textId="77777777" w:rsidR="00EE7254" w:rsidRPr="00F53688" w:rsidRDefault="00EE7254" w:rsidP="00EE7254">
            <w:pPr>
              <w:pStyle w:val="a0"/>
              <w:tabs>
                <w:tab w:val="decimal" w:pos="745"/>
              </w:tabs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887416A" w14:textId="6BFA109A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254" w:rsidRPr="00F53688" w14:paraId="7A97B23C" w14:textId="77777777" w:rsidTr="00E57139">
        <w:trPr>
          <w:cantSplit/>
        </w:trPr>
        <w:tc>
          <w:tcPr>
            <w:tcW w:w="4698" w:type="dxa"/>
          </w:tcPr>
          <w:p w14:paraId="414043EE" w14:textId="75760EDD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13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141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990" w:type="dxa"/>
          </w:tcPr>
          <w:p w14:paraId="597AE7A9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16354E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E07D549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D8E5D90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9A82386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6786B9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8A84624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4737AE19" w14:textId="77777777" w:rsidTr="00E57139">
        <w:trPr>
          <w:cantSplit/>
        </w:trPr>
        <w:tc>
          <w:tcPr>
            <w:tcW w:w="4698" w:type="dxa"/>
          </w:tcPr>
          <w:p w14:paraId="289D9BDD" w14:textId="0D610DFC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อัตราดอกเบี้ย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FDR 6 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เดือนบวก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อัตราส่วน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990" w:type="dxa"/>
          </w:tcPr>
          <w:p w14:paraId="41712EB3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195275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C7D2CA5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267D21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49AFD88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D1A21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0E04804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78770B7E" w14:textId="77777777" w:rsidTr="00E57139">
        <w:trPr>
          <w:cantSplit/>
        </w:trPr>
        <w:tc>
          <w:tcPr>
            <w:tcW w:w="4698" w:type="dxa"/>
          </w:tcPr>
          <w:p w14:paraId="3E1EDD75" w14:textId="293C14ED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โดยมีกำหนดชำระคืนเป็นงวด ทุก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6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4122AC51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397EF5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AC86D8C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1F66F5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6DBD8956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4A9B42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83305ED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6B50AA36" w14:textId="77777777" w:rsidTr="00E57139">
        <w:trPr>
          <w:cantSplit/>
        </w:trPr>
        <w:tc>
          <w:tcPr>
            <w:tcW w:w="4698" w:type="dxa"/>
          </w:tcPr>
          <w:p w14:paraId="0A00DC09" w14:textId="56482C73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เริ่มตั้งแต่เดือนมิถุนายน </w:t>
            </w:r>
            <w:r w:rsidRPr="00F53688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990" w:type="dxa"/>
          </w:tcPr>
          <w:p w14:paraId="5E05F11A" w14:textId="70DE3A43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24FF5640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29CACFD" w14:textId="743F351F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36" w:type="dxa"/>
          </w:tcPr>
          <w:p w14:paraId="7FA55AA5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5936C26" w14:textId="788DCBE2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A89931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609A6CB" w14:textId="735BD6F5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E7254" w:rsidRPr="00F53688" w14:paraId="52B0A09E" w14:textId="77777777" w:rsidTr="00E57139">
        <w:trPr>
          <w:cantSplit/>
        </w:trPr>
        <w:tc>
          <w:tcPr>
            <w:tcW w:w="4698" w:type="dxa"/>
          </w:tcPr>
          <w:p w14:paraId="65FFD7F7" w14:textId="2783AF59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14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8,500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990" w:type="dxa"/>
          </w:tcPr>
          <w:p w14:paraId="230D011D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F07BF8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8D0A90B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F1DD91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4CDE3F5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AF1781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D25801C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7254" w:rsidRPr="00F53688" w14:paraId="41CA41B6" w14:textId="77777777" w:rsidTr="00E57139">
        <w:trPr>
          <w:cantSplit/>
        </w:trPr>
        <w:tc>
          <w:tcPr>
            <w:tcW w:w="4698" w:type="dxa"/>
          </w:tcPr>
          <w:p w14:paraId="44CF0404" w14:textId="29520B42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อัตราดอกเบี้ย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THBFIX </w:t>
            </w:r>
            <w:r w:rsidR="00F740C3" w:rsidRPr="00F53688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F740C3" w:rsidRPr="00F5368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="00516A5C"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อัตราส่วน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990" w:type="dxa"/>
          </w:tcPr>
          <w:p w14:paraId="54D9E14C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50444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6A16E81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1947D8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16E60269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F740ED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8828236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7254" w:rsidRPr="00F53688" w14:paraId="670FEC5C" w14:textId="77777777" w:rsidTr="00E57139">
        <w:trPr>
          <w:cantSplit/>
        </w:trPr>
        <w:tc>
          <w:tcPr>
            <w:tcW w:w="4698" w:type="dxa"/>
          </w:tcPr>
          <w:p w14:paraId="524E0297" w14:textId="67E825E4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โดยมีกำหนดชำระคืนเป็นงวด ทุก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6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15C62DBB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D50E5C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E94DECC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343039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5D2AB4C6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66075D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7356928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7254" w:rsidRPr="00F53688" w14:paraId="4C5333DA" w14:textId="77777777" w:rsidTr="00E57139">
        <w:trPr>
          <w:cantSplit/>
        </w:trPr>
        <w:tc>
          <w:tcPr>
            <w:tcW w:w="4698" w:type="dxa"/>
          </w:tcPr>
          <w:p w14:paraId="70E2E27E" w14:textId="7DE3A09F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เริ่มตั้งแต่เดือนมิถุนายน </w:t>
            </w:r>
            <w:r w:rsidRPr="00F53688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B3675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90" w:type="dxa"/>
          </w:tcPr>
          <w:p w14:paraId="4B17E1C0" w14:textId="6E0E56DE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8,209</w:t>
            </w:r>
          </w:p>
        </w:tc>
        <w:tc>
          <w:tcPr>
            <w:tcW w:w="270" w:type="dxa"/>
          </w:tcPr>
          <w:p w14:paraId="6E3C64D4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DF5104E" w14:textId="37276D46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7F3A67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4F078DA" w14:textId="12474981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593191" w14:textId="77777777" w:rsidR="00EE7254" w:rsidRPr="00F53688" w:rsidRDefault="00EE7254" w:rsidP="00EE7254">
            <w:pPr>
              <w:pStyle w:val="a0"/>
              <w:spacing w:line="36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0CF5095" w14:textId="33E8A65D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254" w:rsidRPr="00F53688" w14:paraId="4398C437" w14:textId="77777777" w:rsidTr="00680DDA">
        <w:trPr>
          <w:cantSplit/>
        </w:trPr>
        <w:tc>
          <w:tcPr>
            <w:tcW w:w="4698" w:type="dxa"/>
          </w:tcPr>
          <w:p w14:paraId="03758436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5DACBC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B88D12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08F782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0BF565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9D1DBE4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ED7625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ADA4BC0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7254" w:rsidRPr="00F53688" w14:paraId="298F789F" w14:textId="77777777" w:rsidTr="00E57139">
        <w:trPr>
          <w:cantSplit/>
        </w:trPr>
        <w:tc>
          <w:tcPr>
            <w:tcW w:w="4698" w:type="dxa"/>
          </w:tcPr>
          <w:p w14:paraId="12DE9229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99E3DE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C7A599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F28B26C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51E340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B87FE90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3DE53B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08FD949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7254" w:rsidRPr="00F53688" w14:paraId="3EAAA9D5" w14:textId="77777777" w:rsidTr="00E57139">
        <w:trPr>
          <w:cantSplit/>
        </w:trPr>
        <w:tc>
          <w:tcPr>
            <w:tcW w:w="4698" w:type="dxa"/>
          </w:tcPr>
          <w:p w14:paraId="3C48F43C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CE6C59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F8844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3BB9529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56147F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75D145F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E337E3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FE3BBDB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7254" w:rsidRPr="00F53688" w14:paraId="0C25A841" w14:textId="77777777" w:rsidTr="0096495C">
        <w:trPr>
          <w:cantSplit/>
        </w:trPr>
        <w:tc>
          <w:tcPr>
            <w:tcW w:w="4698" w:type="dxa"/>
            <w:shd w:val="clear" w:color="auto" w:fill="auto"/>
          </w:tcPr>
          <w:p w14:paraId="7B3313F7" w14:textId="2462B6C6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lastRenderedPageBreak/>
              <w:t>15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800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990" w:type="dxa"/>
            <w:shd w:val="clear" w:color="auto" w:fill="auto"/>
          </w:tcPr>
          <w:p w14:paraId="7191F126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DD39EA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038A44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DC3EC0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666022E4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76830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D4A75F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7254" w:rsidRPr="00F53688" w14:paraId="056F1D88" w14:textId="77777777" w:rsidTr="0096495C">
        <w:trPr>
          <w:cantSplit/>
        </w:trPr>
        <w:tc>
          <w:tcPr>
            <w:tcW w:w="4698" w:type="dxa"/>
            <w:shd w:val="clear" w:color="auto" w:fill="auto"/>
          </w:tcPr>
          <w:p w14:paraId="51CD174A" w14:textId="195BAB2A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อัตราดอกเบี้ย</w:t>
            </w:r>
            <w:r w:rsidR="00433DF0" w:rsidRPr="00F53688">
              <w:rPr>
                <w:rFonts w:ascii="Angsana New" w:hAnsi="Angsana New"/>
                <w:sz w:val="30"/>
                <w:szCs w:val="30"/>
              </w:rPr>
              <w:t xml:space="preserve"> F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DR 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อัตราส่วน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990" w:type="dxa"/>
            <w:shd w:val="clear" w:color="auto" w:fill="auto"/>
          </w:tcPr>
          <w:p w14:paraId="440349B3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2F2D5F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5EC6B15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9D4C8BC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7325D8C4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9DCCE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5987937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7254" w:rsidRPr="00F53688" w14:paraId="5FDC6B3E" w14:textId="77777777" w:rsidTr="0096495C">
        <w:trPr>
          <w:cantSplit/>
        </w:trPr>
        <w:tc>
          <w:tcPr>
            <w:tcW w:w="4698" w:type="dxa"/>
            <w:shd w:val="clear" w:color="auto" w:fill="auto"/>
          </w:tcPr>
          <w:p w14:paraId="612E960E" w14:textId="5278709E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โดยมีกำหนดชำระคืนเป็นงวด ทุก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533F8EBF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54124C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4ED070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69F48EE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37BDB00C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17912F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A295CDD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7254" w:rsidRPr="00F53688" w14:paraId="3233EA1A" w14:textId="77777777" w:rsidTr="0096495C">
        <w:trPr>
          <w:cantSplit/>
        </w:trPr>
        <w:tc>
          <w:tcPr>
            <w:tcW w:w="4698" w:type="dxa"/>
            <w:shd w:val="clear" w:color="auto" w:fill="auto"/>
          </w:tcPr>
          <w:p w14:paraId="3923F093" w14:textId="22C5F1FE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เริ่มตั้งแต่เดือนม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ีนาคม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368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32D0FC30" w14:textId="7BE7289F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270" w:type="dxa"/>
            <w:shd w:val="clear" w:color="auto" w:fill="auto"/>
          </w:tcPr>
          <w:p w14:paraId="16678D8A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DADA148" w14:textId="16390676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10F8D6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0B26EDA1" w14:textId="4B6FAC7D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7702B1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AF2BE6" w14:textId="7F431453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254" w:rsidRPr="00F53688" w14:paraId="2A7FA02D" w14:textId="77777777" w:rsidTr="0096495C">
        <w:trPr>
          <w:cantSplit/>
        </w:trPr>
        <w:tc>
          <w:tcPr>
            <w:tcW w:w="4698" w:type="dxa"/>
            <w:shd w:val="clear" w:color="auto" w:fill="auto"/>
          </w:tcPr>
          <w:p w14:paraId="60802ECC" w14:textId="065D148F" w:rsidR="00EE7254" w:rsidRPr="00F53688" w:rsidRDefault="00EE7254" w:rsidP="004B5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16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="004B5682" w:rsidRPr="00F53688">
              <w:rPr>
                <w:rFonts w:ascii="Angsana New" w:hAnsi="Angsana New"/>
                <w:sz w:val="30"/>
                <w:szCs w:val="30"/>
              </w:rPr>
              <w:t>5,40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990" w:type="dxa"/>
            <w:shd w:val="clear" w:color="auto" w:fill="auto"/>
          </w:tcPr>
          <w:p w14:paraId="309031E9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D77D68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F2B661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4B788A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475BFCAE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F9820B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4FEB557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7254" w:rsidRPr="00F53688" w14:paraId="3AA8CA9C" w14:textId="77777777" w:rsidTr="0096495C">
        <w:trPr>
          <w:cantSplit/>
        </w:trPr>
        <w:tc>
          <w:tcPr>
            <w:tcW w:w="4698" w:type="dxa"/>
            <w:shd w:val="clear" w:color="auto" w:fill="auto"/>
          </w:tcPr>
          <w:p w14:paraId="3A862A5C" w14:textId="6189B95F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อัตราดอกเบี้ย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THBFIX 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อัตราส่วน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990" w:type="dxa"/>
            <w:shd w:val="clear" w:color="auto" w:fill="auto"/>
          </w:tcPr>
          <w:p w14:paraId="4813DE38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40D92B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D823C1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E09ADA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1CA15ADD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279691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AC8210E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7254" w:rsidRPr="00F53688" w14:paraId="51ED4EB0" w14:textId="77777777" w:rsidTr="0096495C">
        <w:trPr>
          <w:cantSplit/>
        </w:trPr>
        <w:tc>
          <w:tcPr>
            <w:tcW w:w="4698" w:type="dxa"/>
            <w:shd w:val="clear" w:color="auto" w:fill="auto"/>
          </w:tcPr>
          <w:p w14:paraId="048D626F" w14:textId="1A654E9E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โดยมีกำหนดชำระคืนเป็นงวด ทุก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6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3F05F725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E71078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56FB71D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D0C67A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195B023A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711E9F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5B09267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92A4F" w:rsidRPr="00F53688" w14:paraId="1E766FBD" w14:textId="77777777" w:rsidTr="0096495C">
        <w:trPr>
          <w:cantSplit/>
        </w:trPr>
        <w:tc>
          <w:tcPr>
            <w:tcW w:w="4698" w:type="dxa"/>
            <w:shd w:val="clear" w:color="auto" w:fill="auto"/>
          </w:tcPr>
          <w:p w14:paraId="76725E27" w14:textId="46258840" w:rsidR="00E92A4F" w:rsidRPr="00F53688" w:rsidRDefault="00E92A4F" w:rsidP="00E9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เริ่มตั้งแต่เดือนมิถุนายน </w:t>
            </w:r>
            <w:r w:rsidRPr="00F5368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5368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1C930617" w14:textId="783472F2" w:rsidR="00E92A4F" w:rsidRPr="00F53688" w:rsidRDefault="00E92A4F" w:rsidP="00E9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5,374</w:t>
            </w:r>
          </w:p>
        </w:tc>
        <w:tc>
          <w:tcPr>
            <w:tcW w:w="270" w:type="dxa"/>
            <w:shd w:val="clear" w:color="auto" w:fill="auto"/>
          </w:tcPr>
          <w:p w14:paraId="4F5D6703" w14:textId="77777777" w:rsidR="00E92A4F" w:rsidRPr="00F53688" w:rsidRDefault="00E92A4F" w:rsidP="00E9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45C2F1" w14:textId="0F2AA966" w:rsidR="00E92A4F" w:rsidRPr="00F53688" w:rsidRDefault="00E92A4F" w:rsidP="00E9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548420" w14:textId="77777777" w:rsidR="00E92A4F" w:rsidRPr="00F53688" w:rsidRDefault="00E92A4F" w:rsidP="00E92A4F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2D5D7AAC" w14:textId="72B16EB7" w:rsidR="00E92A4F" w:rsidRPr="00F53688" w:rsidRDefault="00E92A4F" w:rsidP="00E9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37D10D" w14:textId="77777777" w:rsidR="00E92A4F" w:rsidRPr="00F53688" w:rsidRDefault="00E92A4F" w:rsidP="00E92A4F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65BE53E" w14:textId="1BF15952" w:rsidR="00E92A4F" w:rsidRPr="00F53688" w:rsidRDefault="00E92A4F" w:rsidP="00E9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254" w:rsidRPr="00F53688" w14:paraId="48784D14" w14:textId="77777777" w:rsidTr="0096495C">
        <w:trPr>
          <w:cantSplit/>
        </w:trPr>
        <w:tc>
          <w:tcPr>
            <w:tcW w:w="4698" w:type="dxa"/>
            <w:shd w:val="clear" w:color="auto" w:fill="auto"/>
          </w:tcPr>
          <w:p w14:paraId="57D7BA93" w14:textId="4111402C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17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434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990" w:type="dxa"/>
            <w:shd w:val="clear" w:color="auto" w:fill="auto"/>
          </w:tcPr>
          <w:p w14:paraId="0A1D7172" w14:textId="74B91A4E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95E64D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FB0E12D" w14:textId="75706AAB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BB66F2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73692575" w14:textId="15DA5EB8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CEE7A7" w14:textId="77777777" w:rsidR="00EE7254" w:rsidRPr="00F53688" w:rsidRDefault="00EE7254" w:rsidP="00EE7254">
            <w:pPr>
              <w:pStyle w:val="a0"/>
              <w:spacing w:line="36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399A5BE" w14:textId="4E866B9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7254" w:rsidRPr="00F53688" w14:paraId="01459389" w14:textId="77777777" w:rsidTr="0096495C">
        <w:trPr>
          <w:cantSplit/>
        </w:trPr>
        <w:tc>
          <w:tcPr>
            <w:tcW w:w="4698" w:type="dxa"/>
            <w:shd w:val="clear" w:color="auto" w:fill="auto"/>
          </w:tcPr>
          <w:p w14:paraId="28E146AD" w14:textId="16C42C89" w:rsidR="00EE7254" w:rsidRPr="00F53688" w:rsidRDefault="00EE7254" w:rsidP="00E92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อัตราดอกเบี้ย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คงที่ร้อยละ </w:t>
            </w:r>
            <w:r w:rsidRPr="00F53688">
              <w:rPr>
                <w:rFonts w:ascii="Angsana New" w:hAnsi="Angsana New"/>
                <w:sz w:val="30"/>
                <w:szCs w:val="30"/>
              </w:rPr>
              <w:t>6.</w:t>
            </w:r>
            <w:r w:rsidR="00E92A4F" w:rsidRPr="00F53688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990" w:type="dxa"/>
            <w:shd w:val="clear" w:color="auto" w:fill="auto"/>
          </w:tcPr>
          <w:p w14:paraId="65612759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2F6CA1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5673A86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3CFEF2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530D62B4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907699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82291F1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7254" w:rsidRPr="00F53688" w14:paraId="6AEFF599" w14:textId="77777777" w:rsidTr="0096495C">
        <w:trPr>
          <w:cantSplit/>
        </w:trPr>
        <w:tc>
          <w:tcPr>
            <w:tcW w:w="4698" w:type="dxa"/>
            <w:shd w:val="clear" w:color="auto" w:fill="auto"/>
          </w:tcPr>
          <w:p w14:paraId="47660DCA" w14:textId="50191705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โดยมีกำหนดชำระคืนเป็นงวด ทุก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6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312BEA6E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CD54F3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40EA0E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601DFD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2F6B32FA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8F5FE9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D5F453D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7254" w:rsidRPr="00F53688" w14:paraId="583548C9" w14:textId="77777777" w:rsidTr="0096495C">
        <w:trPr>
          <w:cantSplit/>
        </w:trPr>
        <w:tc>
          <w:tcPr>
            <w:tcW w:w="4698" w:type="dxa"/>
            <w:shd w:val="clear" w:color="auto" w:fill="auto"/>
          </w:tcPr>
          <w:p w14:paraId="0731E34B" w14:textId="06FB091D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เริ่มตั้งแต่เดือนก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รกฎาคม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53688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F5368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1FE97104" w14:textId="4E4C0159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270" w:type="dxa"/>
            <w:shd w:val="clear" w:color="auto" w:fill="auto"/>
          </w:tcPr>
          <w:p w14:paraId="59A165D7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CCDC92" w14:textId="54DC9AE2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36A35C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7825BD7C" w14:textId="1397B292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E33FAC" w14:textId="77777777" w:rsidR="00EE7254" w:rsidRPr="00F53688" w:rsidRDefault="00EE7254" w:rsidP="00EE7254">
            <w:pPr>
              <w:pStyle w:val="a0"/>
              <w:spacing w:line="360" w:lineRule="exact"/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B0E8C9D" w14:textId="3DAA3825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254" w:rsidRPr="00F53688" w14:paraId="0AC13F37" w14:textId="77777777" w:rsidTr="0096495C">
        <w:trPr>
          <w:cantSplit/>
        </w:trPr>
        <w:tc>
          <w:tcPr>
            <w:tcW w:w="4698" w:type="dxa"/>
            <w:shd w:val="clear" w:color="auto" w:fill="auto"/>
          </w:tcPr>
          <w:p w14:paraId="109ECC30" w14:textId="678E54A8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18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วงเงินกู้ยืมจำนวน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217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ล้านบาท </w:t>
            </w:r>
          </w:p>
        </w:tc>
        <w:tc>
          <w:tcPr>
            <w:tcW w:w="990" w:type="dxa"/>
            <w:shd w:val="clear" w:color="auto" w:fill="auto"/>
          </w:tcPr>
          <w:p w14:paraId="370BF693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FF3486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8EF1B1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BDAD430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550B1AD1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10948D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51FA9C8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7254" w:rsidRPr="00F53688" w14:paraId="5D8E1AA7" w14:textId="77777777" w:rsidTr="00297B1D">
        <w:trPr>
          <w:cantSplit/>
        </w:trPr>
        <w:tc>
          <w:tcPr>
            <w:tcW w:w="4698" w:type="dxa"/>
            <w:shd w:val="clear" w:color="auto" w:fill="auto"/>
          </w:tcPr>
          <w:p w14:paraId="32A2E77D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อัตราดอกเบี้ย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THBFIX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บวกอัตราส่วนเพิ่ม</w:t>
            </w:r>
          </w:p>
        </w:tc>
        <w:tc>
          <w:tcPr>
            <w:tcW w:w="990" w:type="dxa"/>
            <w:shd w:val="clear" w:color="auto" w:fill="auto"/>
          </w:tcPr>
          <w:p w14:paraId="2E977D54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AFCDF8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77D5D63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F7484F1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441CF38F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B87EE8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1E94879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7254" w:rsidRPr="00F53688" w14:paraId="6811E72C" w14:textId="77777777" w:rsidTr="00297B1D">
        <w:trPr>
          <w:cantSplit/>
        </w:trPr>
        <w:tc>
          <w:tcPr>
            <w:tcW w:w="4698" w:type="dxa"/>
            <w:shd w:val="clear" w:color="auto" w:fill="auto"/>
          </w:tcPr>
          <w:p w14:paraId="2FA16A8F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ab/>
              <w:t>โดยมีกำหนดชำระคืน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ตามเงื่อนไขในสัญญา</w:t>
            </w:r>
          </w:p>
        </w:tc>
        <w:tc>
          <w:tcPr>
            <w:tcW w:w="990" w:type="dxa"/>
            <w:shd w:val="clear" w:color="auto" w:fill="auto"/>
          </w:tcPr>
          <w:p w14:paraId="5E81CD62" w14:textId="64FD9F89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270" w:type="dxa"/>
            <w:shd w:val="clear" w:color="auto" w:fill="auto"/>
          </w:tcPr>
          <w:p w14:paraId="34B115D9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9FF93B" w14:textId="37E5CD9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236" w:type="dxa"/>
            <w:shd w:val="clear" w:color="auto" w:fill="auto"/>
          </w:tcPr>
          <w:p w14:paraId="7C290646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4CE2B453" w14:textId="72D39668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2CA899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C4CC442" w14:textId="25526E51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7254" w:rsidRPr="00F53688" w14:paraId="0C451439" w14:textId="77777777" w:rsidTr="0096495C">
        <w:trPr>
          <w:cantSplit/>
        </w:trPr>
        <w:tc>
          <w:tcPr>
            <w:tcW w:w="4698" w:type="dxa"/>
            <w:shd w:val="clear" w:color="auto" w:fill="auto"/>
          </w:tcPr>
          <w:p w14:paraId="11DE82F7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52FA80" w14:textId="3C8086EF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16,603</w:t>
            </w:r>
          </w:p>
        </w:tc>
        <w:tc>
          <w:tcPr>
            <w:tcW w:w="270" w:type="dxa"/>
            <w:shd w:val="clear" w:color="auto" w:fill="auto"/>
          </w:tcPr>
          <w:p w14:paraId="2A60BFE4" w14:textId="77777777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E5AEE" w14:textId="060CDFEB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9,660</w:t>
            </w:r>
          </w:p>
        </w:tc>
        <w:tc>
          <w:tcPr>
            <w:tcW w:w="236" w:type="dxa"/>
            <w:shd w:val="clear" w:color="auto" w:fill="auto"/>
          </w:tcPr>
          <w:p w14:paraId="27E332C8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FDFB9" w14:textId="29C563FB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52,028</w:t>
            </w:r>
          </w:p>
        </w:tc>
        <w:tc>
          <w:tcPr>
            <w:tcW w:w="270" w:type="dxa"/>
          </w:tcPr>
          <w:p w14:paraId="2BD69779" w14:textId="77777777" w:rsidR="00EE7254" w:rsidRPr="00F53688" w:rsidRDefault="00EE7254" w:rsidP="00EE7254">
            <w:pPr>
              <w:pStyle w:val="a0"/>
              <w:spacing w:line="360" w:lineRule="exact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7DB992" w14:textId="665ECFE6" w:rsidR="00EE7254" w:rsidRPr="00F53688" w:rsidRDefault="00EE7254" w:rsidP="00EE7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1257DB0" w14:textId="77777777" w:rsidR="00F140F6" w:rsidRPr="00F53688" w:rsidRDefault="00F140F6" w:rsidP="00AF6226">
      <w:pPr>
        <w:pStyle w:val="a"/>
        <w:tabs>
          <w:tab w:val="clear" w:pos="1080"/>
        </w:tabs>
        <w:ind w:firstLine="540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26539E82" w14:textId="77777777" w:rsidR="00DE151E" w:rsidRPr="00F53688" w:rsidRDefault="00DE151E" w:rsidP="00F125D2">
      <w:pPr>
        <w:pStyle w:val="a"/>
        <w:tabs>
          <w:tab w:val="clear" w:pos="1080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F53688">
        <w:rPr>
          <w:rFonts w:ascii="Angsana New" w:hAnsi="Angsana New" w:cs="Angsana New"/>
          <w:b/>
          <w:bCs/>
          <w:i/>
          <w:iCs/>
          <w:cs/>
          <w:lang w:val="en-US"/>
        </w:rPr>
        <w:t>หุ้นกู้</w:t>
      </w:r>
    </w:p>
    <w:p w14:paraId="70F4A555" w14:textId="77777777" w:rsidR="00340698" w:rsidRPr="00F53688" w:rsidRDefault="00340698" w:rsidP="000B4AED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F53688">
        <w:rPr>
          <w:rFonts w:ascii="Angsana New" w:hAnsi="Angsana New" w:cs="Angsana New"/>
          <w:b/>
          <w:bCs/>
          <w:sz w:val="24"/>
          <w:szCs w:val="24"/>
          <w:cs/>
        </w:rPr>
        <w:t>     </w:t>
      </w:r>
      <w:r w:rsidRPr="00F53688">
        <w:rPr>
          <w:rFonts w:ascii="Angsana New" w:hAnsi="Angsana New" w:hint="cs"/>
          <w:b/>
          <w:sz w:val="24"/>
          <w:szCs w:val="24"/>
          <w:cs/>
        </w:rPr>
        <w:t xml:space="preserve">     </w:t>
      </w:r>
      <w:r w:rsidRPr="00F53688">
        <w:rPr>
          <w:rFonts w:ascii="Angsana New" w:hAnsi="Angsana New" w:cs="Angsana New"/>
          <w:b/>
          <w:bCs/>
          <w:sz w:val="24"/>
          <w:szCs w:val="24"/>
          <w:cs/>
        </w:rPr>
        <w:t> </w:t>
      </w:r>
    </w:p>
    <w:p w14:paraId="7477B259" w14:textId="2DE54A5B" w:rsidR="00DE151E" w:rsidRPr="00F53688" w:rsidRDefault="00DE151E" w:rsidP="00AF6226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F53688">
        <w:rPr>
          <w:rFonts w:ascii="Angsana New" w:hAnsi="Angsana New" w:cs="Angsana New"/>
          <w:cs/>
        </w:rPr>
        <w:t>รายละเ</w:t>
      </w:r>
      <w:r w:rsidR="00D561CC" w:rsidRPr="00F53688">
        <w:rPr>
          <w:rFonts w:ascii="Angsana New" w:hAnsi="Angsana New" w:cs="Angsana New"/>
          <w:cs/>
        </w:rPr>
        <w:t xml:space="preserve">อียดหุ้นกู้ของบริษัท ณ วันที่ </w:t>
      </w:r>
      <w:r w:rsidR="007F0795" w:rsidRPr="00F53688">
        <w:rPr>
          <w:rFonts w:ascii="Angsana New" w:hAnsi="Angsana New" w:cs="Angsana New" w:hint="cs"/>
          <w:lang w:val="en-US"/>
        </w:rPr>
        <w:t>31</w:t>
      </w:r>
      <w:r w:rsidRPr="00F53688">
        <w:rPr>
          <w:rFonts w:ascii="Angsana New" w:hAnsi="Angsana New" w:cs="Angsana New"/>
          <w:cs/>
        </w:rPr>
        <w:t xml:space="preserve"> ธันวาคม </w:t>
      </w:r>
      <w:r w:rsidR="007F0795" w:rsidRPr="00F53688">
        <w:rPr>
          <w:rFonts w:ascii="Angsana New" w:hAnsi="Angsana New" w:cs="Angsana New"/>
          <w:lang w:val="en-US"/>
        </w:rPr>
        <w:t>25</w:t>
      </w:r>
      <w:r w:rsidR="007F0795" w:rsidRPr="00F53688">
        <w:rPr>
          <w:rFonts w:ascii="Angsana New" w:hAnsi="Angsana New" w:cs="Angsana New" w:hint="cs"/>
          <w:lang w:val="en-US"/>
        </w:rPr>
        <w:t>6</w:t>
      </w:r>
      <w:r w:rsidR="00FE1E2E" w:rsidRPr="00F53688">
        <w:rPr>
          <w:rFonts w:ascii="Angsana New" w:hAnsi="Angsana New" w:cs="Angsana New"/>
          <w:lang w:val="en-US"/>
        </w:rPr>
        <w:t>1</w:t>
      </w:r>
      <w:r w:rsidR="00546162" w:rsidRPr="00F53688">
        <w:rPr>
          <w:rFonts w:ascii="Angsana New" w:hAnsi="Angsana New" w:cs="Angsana New"/>
          <w:cs/>
        </w:rPr>
        <w:t xml:space="preserve"> และ </w:t>
      </w:r>
      <w:r w:rsidR="00FE1E2E" w:rsidRPr="00F53688">
        <w:rPr>
          <w:rFonts w:ascii="Angsana New" w:hAnsi="Angsana New" w:cs="Angsana New" w:hint="cs"/>
          <w:lang w:val="en-US"/>
        </w:rPr>
        <w:t>25</w:t>
      </w:r>
      <w:r w:rsidR="00FE1E2E" w:rsidRPr="00F53688">
        <w:rPr>
          <w:rFonts w:ascii="Angsana New" w:hAnsi="Angsana New" w:cs="Angsana New"/>
          <w:lang w:val="en-US"/>
        </w:rPr>
        <w:t>60</w:t>
      </w:r>
      <w:r w:rsidRPr="00F53688">
        <w:rPr>
          <w:rFonts w:ascii="Angsana New" w:hAnsi="Angsana New" w:cs="Angsana New"/>
          <w:cs/>
          <w:lang w:val="en-US"/>
        </w:rPr>
        <w:t xml:space="preserve"> </w:t>
      </w:r>
      <w:r w:rsidRPr="00F53688">
        <w:rPr>
          <w:rFonts w:ascii="Angsana New" w:hAnsi="Angsana New" w:cs="Angsana New"/>
          <w:cs/>
        </w:rPr>
        <w:t>มีดังนี้</w:t>
      </w:r>
    </w:p>
    <w:p w14:paraId="2F0205EE" w14:textId="77777777" w:rsidR="00DE151E" w:rsidRPr="00F53688" w:rsidRDefault="00DE151E" w:rsidP="00AF6226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98"/>
        <w:gridCol w:w="990"/>
        <w:gridCol w:w="270"/>
        <w:gridCol w:w="990"/>
        <w:gridCol w:w="270"/>
        <w:gridCol w:w="990"/>
        <w:gridCol w:w="270"/>
        <w:gridCol w:w="990"/>
      </w:tblGrid>
      <w:tr w:rsidR="00DE151E" w:rsidRPr="00F53688" w14:paraId="40A98C40" w14:textId="77777777" w:rsidTr="00E57139">
        <w:trPr>
          <w:cantSplit/>
          <w:trHeight w:val="352"/>
        </w:trPr>
        <w:tc>
          <w:tcPr>
            <w:tcW w:w="4698" w:type="dxa"/>
          </w:tcPr>
          <w:p w14:paraId="7BAA5034" w14:textId="77777777" w:rsidR="00DE151E" w:rsidRPr="00F53688" w:rsidRDefault="00DE151E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14:paraId="4FD3C570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4A3EEB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D5C800E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70F" w:rsidRPr="00F53688" w14:paraId="1C3B232A" w14:textId="77777777" w:rsidTr="00E57139">
        <w:trPr>
          <w:cantSplit/>
        </w:trPr>
        <w:tc>
          <w:tcPr>
            <w:tcW w:w="4698" w:type="dxa"/>
          </w:tcPr>
          <w:p w14:paraId="4376540F" w14:textId="77777777" w:rsidR="007A470F" w:rsidRPr="00F53688" w:rsidRDefault="007A470F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2D839100" w14:textId="66DFC63F" w:rsidR="007A470F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B5E86C4" w14:textId="77777777" w:rsidR="007A470F" w:rsidRPr="00F53688" w:rsidRDefault="007A470F" w:rsidP="00AF6226">
            <w:pPr>
              <w:pStyle w:val="a0"/>
              <w:tabs>
                <w:tab w:val="left" w:pos="792"/>
              </w:tabs>
              <w:ind w:left="-117" w:righ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464D7E8" w14:textId="18BC92CB" w:rsidR="007A470F" w:rsidRPr="00F53688" w:rsidRDefault="00FE1E2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0BBBBCCC" w14:textId="77777777" w:rsidR="007A470F" w:rsidRPr="00F53688" w:rsidRDefault="007A470F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468599" w14:textId="739C7115" w:rsidR="007A470F" w:rsidRPr="00F53688" w:rsidRDefault="007F0795" w:rsidP="007A4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8800DDA" w14:textId="77777777" w:rsidR="007A470F" w:rsidRPr="00F53688" w:rsidRDefault="007A470F" w:rsidP="007A470F">
            <w:pPr>
              <w:pStyle w:val="a0"/>
              <w:tabs>
                <w:tab w:val="left" w:pos="792"/>
              </w:tabs>
              <w:ind w:left="-117" w:righ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3A06B24" w14:textId="64B0C598" w:rsidR="007A470F" w:rsidRPr="00F53688" w:rsidRDefault="00FE1E2E" w:rsidP="0054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A470F" w:rsidRPr="00F53688" w14:paraId="26435763" w14:textId="77777777" w:rsidTr="00E57139">
        <w:trPr>
          <w:cantSplit/>
        </w:trPr>
        <w:tc>
          <w:tcPr>
            <w:tcW w:w="4698" w:type="dxa"/>
          </w:tcPr>
          <w:p w14:paraId="23C0C8FE" w14:textId="77777777" w:rsidR="007A470F" w:rsidRPr="00F53688" w:rsidRDefault="007A470F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770" w:type="dxa"/>
            <w:gridSpan w:val="7"/>
          </w:tcPr>
          <w:p w14:paraId="35EB7DBC" w14:textId="77777777" w:rsidR="007A470F" w:rsidRPr="00F53688" w:rsidRDefault="007A470F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1E2E" w:rsidRPr="00F53688" w14:paraId="375C021E" w14:textId="77777777" w:rsidTr="00E57139">
        <w:trPr>
          <w:cantSplit/>
        </w:trPr>
        <w:tc>
          <w:tcPr>
            <w:tcW w:w="4698" w:type="dxa"/>
          </w:tcPr>
          <w:p w14:paraId="007C2C63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หุ้นกู้</w:t>
            </w:r>
          </w:p>
        </w:tc>
        <w:tc>
          <w:tcPr>
            <w:tcW w:w="990" w:type="dxa"/>
          </w:tcPr>
          <w:p w14:paraId="36BF8704" w14:textId="7C120BDC" w:rsidR="00FE1E2E" w:rsidRPr="00F53688" w:rsidRDefault="00A836D6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88,729</w:t>
            </w:r>
          </w:p>
        </w:tc>
        <w:tc>
          <w:tcPr>
            <w:tcW w:w="270" w:type="dxa"/>
          </w:tcPr>
          <w:p w14:paraId="6CAB6F01" w14:textId="77777777" w:rsidR="00FE1E2E" w:rsidRPr="00F53688" w:rsidRDefault="00FE1E2E" w:rsidP="00FE1E2E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7CE7AC5" w14:textId="012828A5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56,347</w:t>
            </w:r>
          </w:p>
        </w:tc>
        <w:tc>
          <w:tcPr>
            <w:tcW w:w="270" w:type="dxa"/>
          </w:tcPr>
          <w:p w14:paraId="17487F5B" w14:textId="77777777" w:rsidR="00FE1E2E" w:rsidRPr="00F53688" w:rsidRDefault="00FE1E2E" w:rsidP="00FE1E2E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34A8AD8" w14:textId="29A7013A" w:rsidR="00FE1E2E" w:rsidRPr="00F53688" w:rsidRDefault="00A836D6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36,180</w:t>
            </w:r>
          </w:p>
        </w:tc>
        <w:tc>
          <w:tcPr>
            <w:tcW w:w="270" w:type="dxa"/>
          </w:tcPr>
          <w:p w14:paraId="6DBD5091" w14:textId="77777777" w:rsidR="00FE1E2E" w:rsidRPr="00F53688" w:rsidRDefault="00FE1E2E" w:rsidP="00FE1E2E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2C8AB30" w14:textId="3BEDE4E1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56,347</w:t>
            </w:r>
          </w:p>
        </w:tc>
      </w:tr>
      <w:tr w:rsidR="00FE1E2E" w:rsidRPr="00F53688" w14:paraId="1E986C6B" w14:textId="77777777" w:rsidTr="00E57139">
        <w:trPr>
          <w:cantSplit/>
        </w:trPr>
        <w:tc>
          <w:tcPr>
            <w:tcW w:w="4698" w:type="dxa"/>
          </w:tcPr>
          <w:p w14:paraId="5FC9FCC8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ส่วนลดมูลค่าหุ้นกู้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F37439" w14:textId="5B5DFA1F" w:rsidR="00FE1E2E" w:rsidRPr="00F53688" w:rsidRDefault="00A836D6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(664)</w:t>
            </w:r>
          </w:p>
        </w:tc>
        <w:tc>
          <w:tcPr>
            <w:tcW w:w="270" w:type="dxa"/>
          </w:tcPr>
          <w:p w14:paraId="30BE9A4E" w14:textId="77777777" w:rsidR="00FE1E2E" w:rsidRPr="00F53688" w:rsidRDefault="00FE1E2E" w:rsidP="00FE1E2E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3275E2" w14:textId="7CABE6BA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(508)</w:t>
            </w:r>
          </w:p>
        </w:tc>
        <w:tc>
          <w:tcPr>
            <w:tcW w:w="270" w:type="dxa"/>
          </w:tcPr>
          <w:p w14:paraId="79E126E1" w14:textId="77777777" w:rsidR="00FE1E2E" w:rsidRPr="00F53688" w:rsidRDefault="00FE1E2E" w:rsidP="00FE1E2E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9D8664" w14:textId="482BA600" w:rsidR="00FE1E2E" w:rsidRPr="00F53688" w:rsidRDefault="00AD171F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(171</w:t>
            </w:r>
            <w:r w:rsidR="00A836D6" w:rsidRPr="00F5368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F397F86" w14:textId="77777777" w:rsidR="00FE1E2E" w:rsidRPr="00F53688" w:rsidRDefault="00FE1E2E" w:rsidP="00FE1E2E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DDFF50" w14:textId="30725E3C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(508)</w:t>
            </w:r>
          </w:p>
        </w:tc>
      </w:tr>
      <w:tr w:rsidR="00FE1E2E" w:rsidRPr="00F53688" w14:paraId="09943CE6" w14:textId="77777777" w:rsidTr="00E57139">
        <w:trPr>
          <w:cantSplit/>
        </w:trPr>
        <w:tc>
          <w:tcPr>
            <w:tcW w:w="4698" w:type="dxa"/>
          </w:tcPr>
          <w:p w14:paraId="5883FBDE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6259ED" w14:textId="2DF1A07F" w:rsidR="00FE1E2E" w:rsidRPr="00F53688" w:rsidRDefault="00A836D6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88,065</w:t>
            </w:r>
          </w:p>
        </w:tc>
        <w:tc>
          <w:tcPr>
            <w:tcW w:w="270" w:type="dxa"/>
          </w:tcPr>
          <w:p w14:paraId="0A20B09E" w14:textId="77777777" w:rsidR="00FE1E2E" w:rsidRPr="00F53688" w:rsidRDefault="00FE1E2E" w:rsidP="00FE1E2E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2456DF" w14:textId="69BF74E4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55,839</w:t>
            </w:r>
          </w:p>
        </w:tc>
        <w:tc>
          <w:tcPr>
            <w:tcW w:w="270" w:type="dxa"/>
          </w:tcPr>
          <w:p w14:paraId="442568B3" w14:textId="77777777" w:rsidR="00FE1E2E" w:rsidRPr="00F53688" w:rsidRDefault="00FE1E2E" w:rsidP="00FE1E2E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2E8400" w14:textId="4F5BA41B" w:rsidR="00FE1E2E" w:rsidRPr="00F53688" w:rsidRDefault="00A836D6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36,00</w:t>
            </w:r>
            <w:r w:rsidR="00AD171F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58AE033" w14:textId="77777777" w:rsidR="00FE1E2E" w:rsidRPr="00F53688" w:rsidRDefault="00FE1E2E" w:rsidP="00FE1E2E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C7C319" w14:textId="2E95FD1D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55,839</w:t>
            </w:r>
          </w:p>
        </w:tc>
      </w:tr>
    </w:tbl>
    <w:p w14:paraId="16F0FA7B" w14:textId="77777777" w:rsidR="00245D7A" w:rsidRPr="00F53688" w:rsidRDefault="00BA2B84" w:rsidP="0064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</w:rPr>
      </w:pPr>
      <w:r w:rsidRPr="00F53688">
        <w:rPr>
          <w:rFonts w:ascii="Angsana New" w:hAnsi="Angsana New"/>
          <w:b/>
          <w:sz w:val="30"/>
          <w:szCs w:val="30"/>
        </w:rPr>
        <w:tab/>
      </w:r>
    </w:p>
    <w:p w14:paraId="5B461459" w14:textId="77777777" w:rsidR="00C810F7" w:rsidRPr="00F53688" w:rsidRDefault="00C810F7" w:rsidP="00AB4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  <w:sectPr w:rsidR="00C810F7" w:rsidRPr="00F53688" w:rsidSect="00F61830">
          <w:pgSz w:w="11909" w:h="16834" w:code="9"/>
          <w:pgMar w:top="691" w:right="1019" w:bottom="576" w:left="1152" w:header="720" w:footer="720" w:gutter="0"/>
          <w:cols w:space="720"/>
        </w:sectPr>
      </w:pPr>
    </w:p>
    <w:tbl>
      <w:tblPr>
        <w:tblW w:w="136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980"/>
        <w:gridCol w:w="1620"/>
        <w:gridCol w:w="1530"/>
        <w:gridCol w:w="1710"/>
        <w:gridCol w:w="2160"/>
        <w:gridCol w:w="2340"/>
      </w:tblGrid>
      <w:tr w:rsidR="00A51E98" w:rsidRPr="00F53688" w14:paraId="19571977" w14:textId="77777777" w:rsidTr="00A51E98">
        <w:trPr>
          <w:cantSplit/>
          <w:tblHeader/>
        </w:trPr>
        <w:tc>
          <w:tcPr>
            <w:tcW w:w="2340" w:type="dxa"/>
            <w:vAlign w:val="bottom"/>
          </w:tcPr>
          <w:p w14:paraId="61D32EAA" w14:textId="0A0FA54B" w:rsidR="008C75A1" w:rsidRPr="00F53688" w:rsidRDefault="008C75A1" w:rsidP="008C75A1">
            <w:pPr>
              <w:pStyle w:val="Heading7"/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lastRenderedPageBreak/>
              <w:t>หุ้นกู้</w:t>
            </w:r>
          </w:p>
        </w:tc>
        <w:tc>
          <w:tcPr>
            <w:tcW w:w="1980" w:type="dxa"/>
            <w:vAlign w:val="bottom"/>
          </w:tcPr>
          <w:p w14:paraId="2845C3C2" w14:textId="1701E203" w:rsidR="008C75A1" w:rsidRPr="00F53688" w:rsidRDefault="008C75A1" w:rsidP="008C75A1">
            <w:pPr>
              <w:pStyle w:val="Heading7"/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สกุลเงิน</w:t>
            </w:r>
          </w:p>
        </w:tc>
        <w:tc>
          <w:tcPr>
            <w:tcW w:w="1620" w:type="dxa"/>
            <w:vAlign w:val="bottom"/>
          </w:tcPr>
          <w:p w14:paraId="7CB98C94" w14:textId="51AD3ECB" w:rsidR="008C75A1" w:rsidRPr="00F53688" w:rsidRDefault="008C75A1" w:rsidP="008C75A1">
            <w:pPr>
              <w:pStyle w:val="Heading7"/>
              <w:tabs>
                <w:tab w:val="left" w:pos="342"/>
              </w:tabs>
              <w:spacing w:line="240" w:lineRule="auto"/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จำนวนเงิน</w:t>
            </w:r>
          </w:p>
        </w:tc>
        <w:tc>
          <w:tcPr>
            <w:tcW w:w="1530" w:type="dxa"/>
            <w:vAlign w:val="bottom"/>
          </w:tcPr>
          <w:p w14:paraId="1A9ADC68" w14:textId="4777E2EC" w:rsidR="008C75A1" w:rsidRPr="00F53688" w:rsidRDefault="008C75A1" w:rsidP="008C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จำนวนปี</w:t>
            </w:r>
          </w:p>
        </w:tc>
        <w:tc>
          <w:tcPr>
            <w:tcW w:w="1710" w:type="dxa"/>
            <w:vAlign w:val="bottom"/>
          </w:tcPr>
          <w:p w14:paraId="40897692" w14:textId="239175E4" w:rsidR="008C75A1" w:rsidRPr="00F53688" w:rsidRDefault="008C75A1" w:rsidP="008C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160" w:type="dxa"/>
            <w:vAlign w:val="bottom"/>
          </w:tcPr>
          <w:p w14:paraId="7553088B" w14:textId="2941132D" w:rsidR="008C75A1" w:rsidRPr="00F53688" w:rsidRDefault="008C75A1" w:rsidP="008C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การชำระดอกเบี้ย</w:t>
            </w:r>
          </w:p>
        </w:tc>
        <w:tc>
          <w:tcPr>
            <w:tcW w:w="2340" w:type="dxa"/>
            <w:vAlign w:val="bottom"/>
          </w:tcPr>
          <w:p w14:paraId="5B319CBE" w14:textId="400A98B7" w:rsidR="008C75A1" w:rsidRPr="00F53688" w:rsidRDefault="008C75A1" w:rsidP="008C75A1">
            <w:pPr>
              <w:pStyle w:val="3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กำหนดไถ่ถอน</w:t>
            </w:r>
          </w:p>
        </w:tc>
      </w:tr>
      <w:tr w:rsidR="00A51E98" w:rsidRPr="00F53688" w14:paraId="3CF78B5B" w14:textId="77777777" w:rsidTr="00A51E98">
        <w:trPr>
          <w:cantSplit/>
          <w:tblHeader/>
        </w:trPr>
        <w:tc>
          <w:tcPr>
            <w:tcW w:w="2340" w:type="dxa"/>
          </w:tcPr>
          <w:p w14:paraId="29C563FC" w14:textId="77777777" w:rsidR="008C75A1" w:rsidRPr="00F53688" w:rsidRDefault="008C75A1" w:rsidP="008C75A1">
            <w:pPr>
              <w:pStyle w:val="Heading7"/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0" w:type="dxa"/>
          </w:tcPr>
          <w:p w14:paraId="2533405B" w14:textId="77777777" w:rsidR="008C75A1" w:rsidRPr="00F53688" w:rsidRDefault="008C75A1" w:rsidP="008C75A1">
            <w:pPr>
              <w:pStyle w:val="Heading7"/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3D78A80C" w14:textId="63F6BCCA" w:rsidR="008C75A1" w:rsidRPr="00F53688" w:rsidRDefault="008C75A1" w:rsidP="008C75A1">
            <w:pPr>
              <w:pStyle w:val="Heading7"/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  <w:lang w:val="th-TH"/>
              </w:rPr>
              <w:t>(ล้าน)</w:t>
            </w:r>
          </w:p>
        </w:tc>
        <w:tc>
          <w:tcPr>
            <w:tcW w:w="1530" w:type="dxa"/>
          </w:tcPr>
          <w:p w14:paraId="58D3A894" w14:textId="7E3B7619" w:rsidR="008C75A1" w:rsidRPr="00F53688" w:rsidRDefault="008C75A1" w:rsidP="008C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FDE4822" w14:textId="0FB004DA" w:rsidR="008C75A1" w:rsidRPr="00F53688" w:rsidRDefault="008C75A1" w:rsidP="008C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536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F536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ปี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160" w:type="dxa"/>
          </w:tcPr>
          <w:p w14:paraId="040FF41F" w14:textId="749694FB" w:rsidR="008C75A1" w:rsidRPr="00F53688" w:rsidRDefault="008C75A1" w:rsidP="008C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14:paraId="6B732FA4" w14:textId="752F26E4" w:rsidR="008C75A1" w:rsidRPr="00F53688" w:rsidRDefault="008C75A1" w:rsidP="008C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51E98" w:rsidRPr="00F53688" w14:paraId="159528BF" w14:textId="77777777" w:rsidTr="00A51E98">
        <w:trPr>
          <w:cantSplit/>
          <w:tblHeader/>
        </w:trPr>
        <w:tc>
          <w:tcPr>
            <w:tcW w:w="2340" w:type="dxa"/>
          </w:tcPr>
          <w:p w14:paraId="1BBB2A51" w14:textId="1648D9F8" w:rsidR="008C75A1" w:rsidRPr="00F53688" w:rsidRDefault="008C75A1" w:rsidP="008C75A1">
            <w:pPr>
              <w:pStyle w:val="Heading7"/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980" w:type="dxa"/>
          </w:tcPr>
          <w:p w14:paraId="76533107" w14:textId="77777777" w:rsidR="008C75A1" w:rsidRPr="00F53688" w:rsidRDefault="008C75A1" w:rsidP="008C75A1">
            <w:pPr>
              <w:pStyle w:val="Heading7"/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08CBDF2" w14:textId="77777777" w:rsidR="008C75A1" w:rsidRPr="00F53688" w:rsidRDefault="008C75A1" w:rsidP="008C75A1">
            <w:pPr>
              <w:pStyle w:val="Heading7"/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5FD609" w14:textId="77777777" w:rsidR="008C75A1" w:rsidRPr="00F53688" w:rsidRDefault="008C75A1" w:rsidP="008C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867532" w14:textId="77777777" w:rsidR="008C75A1" w:rsidRPr="00F53688" w:rsidRDefault="008C75A1" w:rsidP="008C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37E258FA" w14:textId="1D82305F" w:rsidR="008C75A1" w:rsidRPr="00F53688" w:rsidRDefault="008C75A1" w:rsidP="008C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017C38A1" w14:textId="23C59AC3" w:rsidR="008C75A1" w:rsidRPr="00F53688" w:rsidRDefault="008C75A1" w:rsidP="008C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1E98" w:rsidRPr="00F53688" w14:paraId="0BAB9DBA" w14:textId="77777777" w:rsidTr="00A51E98">
        <w:trPr>
          <w:cantSplit/>
        </w:trPr>
        <w:tc>
          <w:tcPr>
            <w:tcW w:w="2340" w:type="dxa"/>
          </w:tcPr>
          <w:p w14:paraId="7A40D3A0" w14:textId="45DA735F" w:rsidR="008C75A1" w:rsidRPr="00F53688" w:rsidRDefault="008C75A1" w:rsidP="008C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BhtBond-1/2553</w:t>
            </w:r>
          </w:p>
        </w:tc>
        <w:tc>
          <w:tcPr>
            <w:tcW w:w="1980" w:type="dxa"/>
          </w:tcPr>
          <w:p w14:paraId="2C317CB0" w14:textId="698FE38E" w:rsidR="008C75A1" w:rsidRPr="00F53688" w:rsidRDefault="008C75A1" w:rsidP="008C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0" w:type="dxa"/>
          </w:tcPr>
          <w:p w14:paraId="10F65722" w14:textId="44E802D4" w:rsidR="008C75A1" w:rsidRPr="00F53688" w:rsidRDefault="008C75A1" w:rsidP="008C75A1">
            <w:pPr>
              <w:pStyle w:val="Heading7"/>
              <w:spacing w:line="240" w:lineRule="auto"/>
              <w:ind w:right="-2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3,000</w:t>
            </w:r>
          </w:p>
        </w:tc>
        <w:tc>
          <w:tcPr>
            <w:tcW w:w="1530" w:type="dxa"/>
          </w:tcPr>
          <w:p w14:paraId="55796BC6" w14:textId="699DCD14" w:rsidR="008C75A1" w:rsidRPr="00F53688" w:rsidRDefault="008C75A1" w:rsidP="008C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710" w:type="dxa"/>
          </w:tcPr>
          <w:p w14:paraId="40CDC294" w14:textId="120C8A73" w:rsidR="008C75A1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4.80</w:t>
            </w:r>
          </w:p>
        </w:tc>
        <w:tc>
          <w:tcPr>
            <w:tcW w:w="2160" w:type="dxa"/>
          </w:tcPr>
          <w:p w14:paraId="5D641A1C" w14:textId="0F4AB9FC" w:rsidR="008C75A1" w:rsidRPr="00F53688" w:rsidRDefault="008C75A1" w:rsidP="008C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ทุกงวดหกเดือน</w:t>
            </w:r>
          </w:p>
        </w:tc>
        <w:tc>
          <w:tcPr>
            <w:tcW w:w="2340" w:type="dxa"/>
          </w:tcPr>
          <w:p w14:paraId="3FB7DD25" w14:textId="150D8EBE" w:rsidR="008C75A1" w:rsidRPr="00F53688" w:rsidRDefault="008C75A1" w:rsidP="008C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162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เดือนเมษายน </w:t>
            </w:r>
            <w:r w:rsidRPr="00F5368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51E98" w:rsidRPr="00F53688" w14:paraId="4D725590" w14:textId="77777777" w:rsidTr="00A51E98">
        <w:trPr>
          <w:cantSplit/>
        </w:trPr>
        <w:tc>
          <w:tcPr>
            <w:tcW w:w="2340" w:type="dxa"/>
          </w:tcPr>
          <w:p w14:paraId="26489A5D" w14:textId="410B083D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BhtBond-1/2555</w:t>
            </w:r>
          </w:p>
        </w:tc>
        <w:tc>
          <w:tcPr>
            <w:tcW w:w="1980" w:type="dxa"/>
          </w:tcPr>
          <w:p w14:paraId="7F06C0C1" w14:textId="5019A8C2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0" w:type="dxa"/>
          </w:tcPr>
          <w:p w14:paraId="51CE8E69" w14:textId="7ECFFD74" w:rsidR="00B74183" w:rsidRPr="00F53688" w:rsidRDefault="00B74183" w:rsidP="00B74183">
            <w:pPr>
              <w:pStyle w:val="Heading7"/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7,500</w:t>
            </w:r>
          </w:p>
        </w:tc>
        <w:tc>
          <w:tcPr>
            <w:tcW w:w="1530" w:type="dxa"/>
          </w:tcPr>
          <w:p w14:paraId="7C3A2191" w14:textId="5B1B21B2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</w:t>
            </w:r>
            <w:r w:rsidR="000D417D" w:rsidRPr="00F5368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2E958CAD" w14:textId="40A71282" w:rsidR="00B74183" w:rsidRPr="00F53688" w:rsidRDefault="00DE7D0D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5.05</w:t>
            </w:r>
          </w:p>
        </w:tc>
        <w:tc>
          <w:tcPr>
            <w:tcW w:w="2160" w:type="dxa"/>
          </w:tcPr>
          <w:p w14:paraId="2EC2A302" w14:textId="30AE6CED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ทุกงวดหกเดือน</w:t>
            </w:r>
          </w:p>
        </w:tc>
        <w:tc>
          <w:tcPr>
            <w:tcW w:w="2340" w:type="dxa"/>
          </w:tcPr>
          <w:p w14:paraId="6D89759F" w14:textId="775F8580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8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เดือนมีนาคม </w:t>
            </w:r>
            <w:r w:rsidR="000D417D" w:rsidRPr="00F53688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</w:tr>
      <w:tr w:rsidR="00A51E98" w:rsidRPr="00F53688" w14:paraId="777CC2E1" w14:textId="77777777" w:rsidTr="00A51E98">
        <w:trPr>
          <w:cantSplit/>
        </w:trPr>
        <w:tc>
          <w:tcPr>
            <w:tcW w:w="2340" w:type="dxa"/>
          </w:tcPr>
          <w:p w14:paraId="6E349C87" w14:textId="5F47DE0E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Bond USD-1/2556</w:t>
            </w:r>
          </w:p>
        </w:tc>
        <w:tc>
          <w:tcPr>
            <w:tcW w:w="1980" w:type="dxa"/>
          </w:tcPr>
          <w:p w14:paraId="1D9E60D9" w14:textId="22AD136A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14:paraId="36495872" w14:textId="549175A7" w:rsidR="00B74183" w:rsidRPr="00F53688" w:rsidRDefault="00B74183" w:rsidP="00B74183">
            <w:pPr>
              <w:pStyle w:val="Heading7"/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216</w:t>
            </w:r>
            <w:r w:rsidR="001E146D" w:rsidRPr="00F5368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.4</w:t>
            </w:r>
          </w:p>
        </w:tc>
        <w:tc>
          <w:tcPr>
            <w:tcW w:w="1530" w:type="dxa"/>
          </w:tcPr>
          <w:p w14:paraId="36D2CCCE" w14:textId="1F96BBEE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710" w:type="dxa"/>
          </w:tcPr>
          <w:p w14:paraId="275163AA" w14:textId="4BF76A7E" w:rsidR="00B74183" w:rsidRPr="00F53688" w:rsidRDefault="00DE7D0D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3.625</w:t>
            </w:r>
          </w:p>
        </w:tc>
        <w:tc>
          <w:tcPr>
            <w:tcW w:w="2160" w:type="dxa"/>
          </w:tcPr>
          <w:p w14:paraId="558E1881" w14:textId="3A4294C0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ทุกงวดหกเดือน</w:t>
            </w:r>
          </w:p>
        </w:tc>
        <w:tc>
          <w:tcPr>
            <w:tcW w:w="2340" w:type="dxa"/>
          </w:tcPr>
          <w:p w14:paraId="1B787713" w14:textId="0E81371C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เดือนมกราคม </w:t>
            </w:r>
            <w:r w:rsidRPr="00F5368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51E98" w:rsidRPr="00F53688" w14:paraId="7DF3B45B" w14:textId="77777777" w:rsidTr="00A51E98">
        <w:trPr>
          <w:cantSplit/>
        </w:trPr>
        <w:tc>
          <w:tcPr>
            <w:tcW w:w="2340" w:type="dxa"/>
          </w:tcPr>
          <w:p w14:paraId="18AD3846" w14:textId="6DCCB805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Bond USD-1/2556</w:t>
            </w:r>
          </w:p>
        </w:tc>
        <w:tc>
          <w:tcPr>
            <w:tcW w:w="1980" w:type="dxa"/>
          </w:tcPr>
          <w:p w14:paraId="4819CE6C" w14:textId="64CE7BEF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14:paraId="084D2DAC" w14:textId="264BCB62" w:rsidR="00B74183" w:rsidRPr="00F53688" w:rsidRDefault="00AF3363" w:rsidP="00B74183">
            <w:pPr>
              <w:pStyle w:val="Heading7"/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5368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172</w:t>
            </w:r>
            <w:r w:rsidR="001E146D" w:rsidRPr="00F5368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.4</w:t>
            </w:r>
          </w:p>
        </w:tc>
        <w:tc>
          <w:tcPr>
            <w:tcW w:w="1530" w:type="dxa"/>
          </w:tcPr>
          <w:p w14:paraId="13DDE3BF" w14:textId="74B46E94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710" w:type="dxa"/>
          </w:tcPr>
          <w:p w14:paraId="7A31A352" w14:textId="7B93EE96" w:rsidR="00B74183" w:rsidRPr="00F53688" w:rsidRDefault="00DE7D0D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4.875</w:t>
            </w:r>
          </w:p>
        </w:tc>
        <w:tc>
          <w:tcPr>
            <w:tcW w:w="2160" w:type="dxa"/>
          </w:tcPr>
          <w:p w14:paraId="64E57587" w14:textId="78694965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ทุกงวดหกเดือน</w:t>
            </w:r>
          </w:p>
        </w:tc>
        <w:tc>
          <w:tcPr>
            <w:tcW w:w="2340" w:type="dxa"/>
          </w:tcPr>
          <w:p w14:paraId="2BDAA4DE" w14:textId="436A5C95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เดือนมกราคม </w:t>
            </w:r>
            <w:r w:rsidRPr="00F53688">
              <w:rPr>
                <w:rFonts w:ascii="Angsana New" w:hAnsi="Angsana New"/>
                <w:sz w:val="30"/>
                <w:szCs w:val="30"/>
              </w:rPr>
              <w:t>2586</w:t>
            </w:r>
          </w:p>
        </w:tc>
      </w:tr>
      <w:tr w:rsidR="00A51E98" w:rsidRPr="00F53688" w14:paraId="105D2FE4" w14:textId="77777777" w:rsidTr="00A51E98">
        <w:trPr>
          <w:cantSplit/>
        </w:trPr>
        <w:tc>
          <w:tcPr>
            <w:tcW w:w="2340" w:type="dxa"/>
          </w:tcPr>
          <w:p w14:paraId="1239D969" w14:textId="61C5AADC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BhtBond-1/2557</w:t>
            </w:r>
          </w:p>
        </w:tc>
        <w:tc>
          <w:tcPr>
            <w:tcW w:w="1980" w:type="dxa"/>
          </w:tcPr>
          <w:p w14:paraId="69B65BF1" w14:textId="45151497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0" w:type="dxa"/>
          </w:tcPr>
          <w:p w14:paraId="095B13DA" w14:textId="0D2D644B" w:rsidR="00B74183" w:rsidRPr="00F53688" w:rsidRDefault="00B74183" w:rsidP="00B74183">
            <w:pPr>
              <w:pStyle w:val="Heading7"/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3,000</w:t>
            </w:r>
          </w:p>
        </w:tc>
        <w:tc>
          <w:tcPr>
            <w:tcW w:w="1530" w:type="dxa"/>
          </w:tcPr>
          <w:p w14:paraId="0615515D" w14:textId="5230CEE3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65DEF529" w14:textId="08482DC4" w:rsidR="00B74183" w:rsidRPr="00F53688" w:rsidRDefault="00DE7D0D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4.13</w:t>
            </w:r>
          </w:p>
        </w:tc>
        <w:tc>
          <w:tcPr>
            <w:tcW w:w="2160" w:type="dxa"/>
          </w:tcPr>
          <w:p w14:paraId="5B34C3DD" w14:textId="5D5375E7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ทุกงวดหกเดือน</w:t>
            </w:r>
          </w:p>
        </w:tc>
        <w:tc>
          <w:tcPr>
            <w:tcW w:w="2340" w:type="dxa"/>
          </w:tcPr>
          <w:p w14:paraId="52CFFE57" w14:textId="46EA9E37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เดือนมีนาคม </w:t>
            </w:r>
            <w:r w:rsidRPr="00F5368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51E98" w:rsidRPr="00F53688" w14:paraId="4773F23A" w14:textId="77777777" w:rsidTr="00A51E98">
        <w:trPr>
          <w:cantSplit/>
        </w:trPr>
        <w:tc>
          <w:tcPr>
            <w:tcW w:w="2340" w:type="dxa"/>
          </w:tcPr>
          <w:p w14:paraId="0C052C07" w14:textId="31DCB7BB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BhtBond-1/2557</w:t>
            </w:r>
          </w:p>
        </w:tc>
        <w:tc>
          <w:tcPr>
            <w:tcW w:w="1980" w:type="dxa"/>
          </w:tcPr>
          <w:p w14:paraId="714A462F" w14:textId="54C3B16E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0" w:type="dxa"/>
          </w:tcPr>
          <w:p w14:paraId="620300F6" w14:textId="78AD9474" w:rsidR="00B74183" w:rsidRPr="00F53688" w:rsidRDefault="00B74183" w:rsidP="00B74183">
            <w:pPr>
              <w:pStyle w:val="Heading7"/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3,000</w:t>
            </w:r>
          </w:p>
        </w:tc>
        <w:tc>
          <w:tcPr>
            <w:tcW w:w="1530" w:type="dxa"/>
          </w:tcPr>
          <w:p w14:paraId="2848D3FB" w14:textId="357DBB33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25173C72" w14:textId="1589BDAE" w:rsidR="00B74183" w:rsidRPr="00F53688" w:rsidRDefault="00DE7D0D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4.61</w:t>
            </w:r>
          </w:p>
        </w:tc>
        <w:tc>
          <w:tcPr>
            <w:tcW w:w="2160" w:type="dxa"/>
          </w:tcPr>
          <w:p w14:paraId="49585C80" w14:textId="3570025B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ทุกงวดหกเดือน</w:t>
            </w:r>
          </w:p>
        </w:tc>
        <w:tc>
          <w:tcPr>
            <w:tcW w:w="2340" w:type="dxa"/>
          </w:tcPr>
          <w:p w14:paraId="397137BC" w14:textId="5B07685B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เดือนมีนาคม </w:t>
            </w:r>
            <w:r w:rsidRPr="00F5368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51E98" w:rsidRPr="00F53688" w14:paraId="47A1085D" w14:textId="77777777" w:rsidTr="00A51E98">
        <w:trPr>
          <w:cantSplit/>
        </w:trPr>
        <w:tc>
          <w:tcPr>
            <w:tcW w:w="2340" w:type="dxa"/>
          </w:tcPr>
          <w:p w14:paraId="7C541367" w14:textId="7B8160D7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BhtBond-1/2557</w:t>
            </w:r>
          </w:p>
        </w:tc>
        <w:tc>
          <w:tcPr>
            <w:tcW w:w="1980" w:type="dxa"/>
          </w:tcPr>
          <w:p w14:paraId="6353E6F8" w14:textId="727ABB39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20" w:type="dxa"/>
          </w:tcPr>
          <w:p w14:paraId="4620671F" w14:textId="36251410" w:rsidR="00B74183" w:rsidRPr="00F53688" w:rsidRDefault="00B74183" w:rsidP="00B74183">
            <w:pPr>
              <w:pStyle w:val="Heading7"/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7,000</w:t>
            </w:r>
          </w:p>
        </w:tc>
        <w:tc>
          <w:tcPr>
            <w:tcW w:w="1530" w:type="dxa"/>
          </w:tcPr>
          <w:p w14:paraId="6420F81C" w14:textId="33835A1C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710" w:type="dxa"/>
          </w:tcPr>
          <w:p w14:paraId="6C8B115E" w14:textId="55584FBB" w:rsidR="00B74183" w:rsidRPr="00F53688" w:rsidRDefault="00DE7D0D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4.84</w:t>
            </w:r>
          </w:p>
        </w:tc>
        <w:tc>
          <w:tcPr>
            <w:tcW w:w="2160" w:type="dxa"/>
          </w:tcPr>
          <w:p w14:paraId="7956E6D7" w14:textId="07769DA9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ทุกงวดหกเดือน</w:t>
            </w:r>
          </w:p>
        </w:tc>
        <w:tc>
          <w:tcPr>
            <w:tcW w:w="2340" w:type="dxa"/>
          </w:tcPr>
          <w:p w14:paraId="5F2FCB8F" w14:textId="6BD77154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เดือนมีนาคม </w:t>
            </w:r>
            <w:r w:rsidRPr="00F5368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515FF" w:rsidRPr="00F53688" w14:paraId="442EC652" w14:textId="77777777" w:rsidTr="00A51E98">
        <w:trPr>
          <w:cantSplit/>
          <w:tblHeader/>
        </w:trPr>
        <w:tc>
          <w:tcPr>
            <w:tcW w:w="2340" w:type="dxa"/>
          </w:tcPr>
          <w:p w14:paraId="162880CE" w14:textId="77777777" w:rsidR="008C75A1" w:rsidRPr="00F53688" w:rsidRDefault="008C75A1" w:rsidP="00B515FF">
            <w:pPr>
              <w:pStyle w:val="NoSpacing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</w:tcPr>
          <w:p w14:paraId="2AE20C9E" w14:textId="77777777" w:rsidR="008C75A1" w:rsidRPr="00F53688" w:rsidRDefault="008C75A1" w:rsidP="00B515FF">
            <w:pPr>
              <w:pStyle w:val="NoSpacing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3D0AE290" w14:textId="77777777" w:rsidR="008C75A1" w:rsidRPr="00F53688" w:rsidRDefault="008C75A1" w:rsidP="00B515FF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65A28DFE" w14:textId="77777777" w:rsidR="008C75A1" w:rsidRPr="00F53688" w:rsidRDefault="008C75A1" w:rsidP="00B515F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9CEBEE" w14:textId="77777777" w:rsidR="008C75A1" w:rsidRPr="00F53688" w:rsidRDefault="008C75A1" w:rsidP="00B515F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28381F8" w14:textId="2E262D19" w:rsidR="008C75A1" w:rsidRPr="00F53688" w:rsidRDefault="008C75A1" w:rsidP="00B515F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</w:tcPr>
          <w:p w14:paraId="5A1DCC2D" w14:textId="442816D2" w:rsidR="008C75A1" w:rsidRPr="00F53688" w:rsidRDefault="008C75A1" w:rsidP="00B515FF">
            <w:pPr>
              <w:pStyle w:val="NoSpacing"/>
              <w:rPr>
                <w:rFonts w:asciiTheme="majorBidi" w:hAnsiTheme="majorBidi" w:cstheme="majorBidi"/>
              </w:rPr>
            </w:pPr>
          </w:p>
        </w:tc>
      </w:tr>
      <w:tr w:rsidR="00A51E98" w:rsidRPr="00F53688" w14:paraId="0B5F35E0" w14:textId="77777777" w:rsidTr="00A51E98">
        <w:trPr>
          <w:cantSplit/>
        </w:trPr>
        <w:tc>
          <w:tcPr>
            <w:tcW w:w="2340" w:type="dxa"/>
          </w:tcPr>
          <w:p w14:paraId="2C0A4AAF" w14:textId="0990119C" w:rsidR="008C75A1" w:rsidRPr="00F53688" w:rsidRDefault="008C75A1" w:rsidP="008C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980" w:type="dxa"/>
          </w:tcPr>
          <w:p w14:paraId="0319DD21" w14:textId="77777777" w:rsidR="008C75A1" w:rsidRPr="00F53688" w:rsidRDefault="008C75A1" w:rsidP="008C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471ED1" w14:textId="5452AF3F" w:rsidR="008C75A1" w:rsidRPr="00F53688" w:rsidRDefault="008C75A1" w:rsidP="008C75A1">
            <w:pPr>
              <w:pStyle w:val="Heading7"/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0F761836" w14:textId="16635CC6" w:rsidR="008C75A1" w:rsidRPr="00F53688" w:rsidRDefault="008C75A1" w:rsidP="008C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5BCA3EA" w14:textId="77777777" w:rsidR="008C75A1" w:rsidRPr="00F53688" w:rsidRDefault="008C75A1" w:rsidP="008C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589C65D" w14:textId="6413C6C0" w:rsidR="008C75A1" w:rsidRPr="00F53688" w:rsidRDefault="008C75A1" w:rsidP="008C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609691AB" w14:textId="162E1B38" w:rsidR="008C75A1" w:rsidRPr="00F53688" w:rsidRDefault="008C75A1" w:rsidP="008C7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51E98" w:rsidRPr="00F53688" w14:paraId="45A45D66" w14:textId="77777777" w:rsidTr="00A51E98">
        <w:trPr>
          <w:cantSplit/>
        </w:trPr>
        <w:tc>
          <w:tcPr>
            <w:tcW w:w="2340" w:type="dxa"/>
          </w:tcPr>
          <w:p w14:paraId="31BCB28D" w14:textId="2D59F7E9" w:rsidR="00256238" w:rsidRPr="00F53688" w:rsidRDefault="00256238" w:rsidP="002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Bond USD-1/2556</w:t>
            </w:r>
          </w:p>
        </w:tc>
        <w:tc>
          <w:tcPr>
            <w:tcW w:w="1980" w:type="dxa"/>
          </w:tcPr>
          <w:p w14:paraId="7AB030F2" w14:textId="60756307" w:rsidR="00256238" w:rsidRPr="00F53688" w:rsidRDefault="00256238" w:rsidP="002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14:paraId="5EA2834D" w14:textId="44C63F39" w:rsidR="00256238" w:rsidRPr="00F53688" w:rsidRDefault="00256238" w:rsidP="00256238">
            <w:pPr>
              <w:pStyle w:val="Heading7"/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5368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28</w:t>
            </w:r>
            <w:r w:rsidR="001E146D" w:rsidRPr="00F5368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3.6</w:t>
            </w:r>
          </w:p>
        </w:tc>
        <w:tc>
          <w:tcPr>
            <w:tcW w:w="1530" w:type="dxa"/>
          </w:tcPr>
          <w:p w14:paraId="1B941244" w14:textId="57184531" w:rsidR="00256238" w:rsidRPr="00F53688" w:rsidRDefault="00256238" w:rsidP="002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710" w:type="dxa"/>
          </w:tcPr>
          <w:p w14:paraId="600876D9" w14:textId="415A4A5A" w:rsidR="00256238" w:rsidRPr="00F53688" w:rsidRDefault="00256238" w:rsidP="002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3.625</w:t>
            </w:r>
          </w:p>
        </w:tc>
        <w:tc>
          <w:tcPr>
            <w:tcW w:w="2160" w:type="dxa"/>
          </w:tcPr>
          <w:p w14:paraId="427781F7" w14:textId="10E944FE" w:rsidR="00256238" w:rsidRPr="00F53688" w:rsidRDefault="00256238" w:rsidP="002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ทุกงวดหกเดือน</w:t>
            </w:r>
          </w:p>
        </w:tc>
        <w:tc>
          <w:tcPr>
            <w:tcW w:w="2340" w:type="dxa"/>
          </w:tcPr>
          <w:p w14:paraId="237E76E8" w14:textId="3052CA92" w:rsidR="00256238" w:rsidRPr="00F53688" w:rsidRDefault="00256238" w:rsidP="002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เดือนมกราคม </w:t>
            </w:r>
            <w:r w:rsidRPr="00F5368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A51E98" w:rsidRPr="00F53688" w14:paraId="3EB0DCE5" w14:textId="77777777" w:rsidTr="00A51E98">
        <w:trPr>
          <w:cantSplit/>
        </w:trPr>
        <w:tc>
          <w:tcPr>
            <w:tcW w:w="2340" w:type="dxa"/>
          </w:tcPr>
          <w:p w14:paraId="67B18C81" w14:textId="6F885E10" w:rsidR="00256238" w:rsidRPr="00F53688" w:rsidRDefault="00256238" w:rsidP="002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Bond USD-1/2556</w:t>
            </w:r>
          </w:p>
        </w:tc>
        <w:tc>
          <w:tcPr>
            <w:tcW w:w="1980" w:type="dxa"/>
          </w:tcPr>
          <w:p w14:paraId="68FFCC8C" w14:textId="1264F044" w:rsidR="00256238" w:rsidRPr="00F53688" w:rsidRDefault="00256238" w:rsidP="002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14:paraId="4D9FF7F5" w14:textId="047458A2" w:rsidR="00256238" w:rsidRPr="00F53688" w:rsidRDefault="00256238" w:rsidP="00256238">
            <w:pPr>
              <w:pStyle w:val="Heading7"/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5368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32</w:t>
            </w:r>
            <w:r w:rsidR="001E146D" w:rsidRPr="00F5368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7.6</w:t>
            </w:r>
          </w:p>
        </w:tc>
        <w:tc>
          <w:tcPr>
            <w:tcW w:w="1530" w:type="dxa"/>
          </w:tcPr>
          <w:p w14:paraId="0CF84D0C" w14:textId="59235752" w:rsidR="00256238" w:rsidRPr="00F53688" w:rsidRDefault="00256238" w:rsidP="002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710" w:type="dxa"/>
          </w:tcPr>
          <w:p w14:paraId="69D65BEF" w14:textId="0819F2AF" w:rsidR="00256238" w:rsidRPr="00F53688" w:rsidRDefault="00256238" w:rsidP="002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4.875</w:t>
            </w:r>
          </w:p>
        </w:tc>
        <w:tc>
          <w:tcPr>
            <w:tcW w:w="2160" w:type="dxa"/>
          </w:tcPr>
          <w:p w14:paraId="07552FB9" w14:textId="3FC453F9" w:rsidR="00256238" w:rsidRPr="00F53688" w:rsidRDefault="00256238" w:rsidP="002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ทุกงวดหกเดือน</w:t>
            </w:r>
          </w:p>
        </w:tc>
        <w:tc>
          <w:tcPr>
            <w:tcW w:w="2340" w:type="dxa"/>
          </w:tcPr>
          <w:p w14:paraId="6635F2CF" w14:textId="606BDBE0" w:rsidR="00256238" w:rsidRPr="00F53688" w:rsidRDefault="00256238" w:rsidP="00256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เดือนมกราคม </w:t>
            </w:r>
            <w:r w:rsidRPr="00F53688">
              <w:rPr>
                <w:rFonts w:ascii="Angsana New" w:hAnsi="Angsana New"/>
                <w:sz w:val="30"/>
                <w:szCs w:val="30"/>
              </w:rPr>
              <w:t>2586</w:t>
            </w:r>
          </w:p>
        </w:tc>
      </w:tr>
      <w:tr w:rsidR="00A51E98" w:rsidRPr="00F53688" w14:paraId="0543188C" w14:textId="77777777" w:rsidTr="00A51E98">
        <w:trPr>
          <w:cantSplit/>
        </w:trPr>
        <w:tc>
          <w:tcPr>
            <w:tcW w:w="2340" w:type="dxa"/>
          </w:tcPr>
          <w:p w14:paraId="734C3C6E" w14:textId="5B58105C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Bond USD-1/2561</w:t>
            </w:r>
          </w:p>
        </w:tc>
        <w:tc>
          <w:tcPr>
            <w:tcW w:w="1980" w:type="dxa"/>
          </w:tcPr>
          <w:p w14:paraId="21295548" w14:textId="456229AF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14:paraId="22171409" w14:textId="7E78FA0B" w:rsidR="00B74183" w:rsidRPr="00F53688" w:rsidRDefault="003619CF" w:rsidP="00B74183">
            <w:pPr>
              <w:pStyle w:val="Heading7"/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400</w:t>
            </w:r>
          </w:p>
        </w:tc>
        <w:tc>
          <w:tcPr>
            <w:tcW w:w="1530" w:type="dxa"/>
          </w:tcPr>
          <w:p w14:paraId="6A6864C0" w14:textId="3BD9BB8E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710" w:type="dxa"/>
          </w:tcPr>
          <w:p w14:paraId="77E23A04" w14:textId="7C7E1A5D" w:rsidR="00B74183" w:rsidRPr="00F53688" w:rsidRDefault="005F51B8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4.625</w:t>
            </w:r>
          </w:p>
        </w:tc>
        <w:tc>
          <w:tcPr>
            <w:tcW w:w="2160" w:type="dxa"/>
          </w:tcPr>
          <w:p w14:paraId="624A66A5" w14:textId="5F91CFEA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ทุกงวดหกเดือน</w:t>
            </w:r>
          </w:p>
        </w:tc>
        <w:tc>
          <w:tcPr>
            <w:tcW w:w="2340" w:type="dxa"/>
          </w:tcPr>
          <w:p w14:paraId="577D8423" w14:textId="1A3A55C2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เดือนพฤศจิกายน </w:t>
            </w:r>
            <w:r w:rsidRPr="00F53688">
              <w:rPr>
                <w:rFonts w:ascii="Angsana New" w:hAnsi="Angsana New"/>
                <w:sz w:val="30"/>
                <w:szCs w:val="30"/>
              </w:rPr>
              <w:t>2571</w:t>
            </w:r>
          </w:p>
        </w:tc>
      </w:tr>
      <w:tr w:rsidR="00A51E98" w:rsidRPr="00F53688" w14:paraId="065E523C" w14:textId="77777777" w:rsidTr="00A51E98">
        <w:trPr>
          <w:cantSplit/>
        </w:trPr>
        <w:tc>
          <w:tcPr>
            <w:tcW w:w="2340" w:type="dxa"/>
          </w:tcPr>
          <w:p w14:paraId="6644DAED" w14:textId="742AA2DF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Bond USD-1/2561</w:t>
            </w:r>
          </w:p>
        </w:tc>
        <w:tc>
          <w:tcPr>
            <w:tcW w:w="1980" w:type="dxa"/>
          </w:tcPr>
          <w:p w14:paraId="319C2279" w14:textId="61E5F544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14:paraId="7A116090" w14:textId="021D64DF" w:rsidR="00B74183" w:rsidRPr="00F53688" w:rsidRDefault="003619CF" w:rsidP="00B74183">
            <w:pPr>
              <w:pStyle w:val="Heading7"/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5368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600</w:t>
            </w:r>
          </w:p>
        </w:tc>
        <w:tc>
          <w:tcPr>
            <w:tcW w:w="1530" w:type="dxa"/>
          </w:tcPr>
          <w:p w14:paraId="07B26CE0" w14:textId="2AFD1D77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710" w:type="dxa"/>
          </w:tcPr>
          <w:p w14:paraId="5FB9B84A" w14:textId="298261E4" w:rsidR="00B74183" w:rsidRPr="00F53688" w:rsidRDefault="005F51B8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5.375</w:t>
            </w:r>
          </w:p>
        </w:tc>
        <w:tc>
          <w:tcPr>
            <w:tcW w:w="2160" w:type="dxa"/>
          </w:tcPr>
          <w:p w14:paraId="33682B8A" w14:textId="3CD8AEE1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ทุกงวดหกเดือน</w:t>
            </w:r>
          </w:p>
        </w:tc>
        <w:tc>
          <w:tcPr>
            <w:tcW w:w="2340" w:type="dxa"/>
          </w:tcPr>
          <w:p w14:paraId="61A15C49" w14:textId="40C4E954" w:rsidR="00B74183" w:rsidRPr="00F53688" w:rsidRDefault="00B74183" w:rsidP="00B741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8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เดือนพฤศจิกายน </w:t>
            </w:r>
            <w:r w:rsidRPr="00F53688">
              <w:rPr>
                <w:rFonts w:ascii="Angsana New" w:hAnsi="Angsana New"/>
                <w:sz w:val="30"/>
                <w:szCs w:val="30"/>
              </w:rPr>
              <w:t>2591</w:t>
            </w:r>
          </w:p>
        </w:tc>
      </w:tr>
    </w:tbl>
    <w:p w14:paraId="3302DAB2" w14:textId="77777777" w:rsidR="002C5D2E" w:rsidRPr="00F53688" w:rsidRDefault="002C5D2E" w:rsidP="0064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24"/>
          <w:szCs w:val="24"/>
        </w:rPr>
      </w:pPr>
    </w:p>
    <w:p w14:paraId="0F8CA39A" w14:textId="77777777" w:rsidR="002C5D2E" w:rsidRPr="00F53688" w:rsidRDefault="002C5D2E" w:rsidP="0064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24"/>
          <w:szCs w:val="24"/>
        </w:rPr>
      </w:pPr>
    </w:p>
    <w:p w14:paraId="216D029F" w14:textId="77777777" w:rsidR="002C5D2E" w:rsidRPr="00F53688" w:rsidRDefault="002C5D2E" w:rsidP="0064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24"/>
          <w:szCs w:val="24"/>
        </w:rPr>
      </w:pPr>
    </w:p>
    <w:p w14:paraId="5624E0CB" w14:textId="77777777" w:rsidR="00C810F7" w:rsidRPr="00F53688" w:rsidRDefault="00C810F7" w:rsidP="0064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24"/>
          <w:szCs w:val="24"/>
        </w:rPr>
        <w:sectPr w:rsidR="00C810F7" w:rsidRPr="00F53688" w:rsidSect="00AC60BB">
          <w:pgSz w:w="16834" w:h="11909" w:orient="landscape" w:code="9"/>
          <w:pgMar w:top="1152" w:right="691" w:bottom="1022" w:left="1152" w:header="720" w:footer="720" w:gutter="0"/>
          <w:cols w:space="720"/>
          <w:docGrid w:linePitch="245"/>
        </w:sectPr>
      </w:pPr>
    </w:p>
    <w:p w14:paraId="7081F5AB" w14:textId="77777777" w:rsidR="00B409F3" w:rsidRPr="00F53688" w:rsidRDefault="00B409F3" w:rsidP="00B40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  <w:tab w:val="left" w:pos="6390"/>
          <w:tab w:val="left" w:pos="918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53688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การซื้อคืนหุ้นกู้เดิมและการเสนอขายหุ้นกู้ที่ออกใหม่</w:t>
      </w:r>
    </w:p>
    <w:p w14:paraId="44BA97BC" w14:textId="77777777" w:rsidR="00B409F3" w:rsidRPr="00F53688" w:rsidRDefault="00B409F3" w:rsidP="00B40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455BCF74" w14:textId="77777777" w:rsidR="00B409F3" w:rsidRPr="00F53688" w:rsidRDefault="00B409F3" w:rsidP="00792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บริษัทได้ซื้อคืนหุ้นกู้ของบริษัทจำนวน </w:t>
      </w:r>
      <w:r w:rsidRPr="00F53688">
        <w:rPr>
          <w:rFonts w:ascii="Angsana New" w:hAnsi="Angsana New"/>
          <w:sz w:val="30"/>
          <w:szCs w:val="30"/>
        </w:rPr>
        <w:t>2</w:t>
      </w:r>
      <w:r w:rsidRPr="00F53688">
        <w:rPr>
          <w:rFonts w:ascii="Angsana New" w:hAnsi="Angsana New"/>
          <w:sz w:val="30"/>
          <w:szCs w:val="30"/>
          <w:cs/>
        </w:rPr>
        <w:t xml:space="preserve"> ชุด คือ หุ้นกู้ชื่อ </w:t>
      </w:r>
      <w:r w:rsidRPr="00F53688">
        <w:rPr>
          <w:rFonts w:ascii="Angsana New" w:hAnsi="Angsana New"/>
          <w:sz w:val="30"/>
          <w:szCs w:val="30"/>
        </w:rPr>
        <w:t>US</w:t>
      </w:r>
      <w:r w:rsidRPr="00F53688">
        <w:rPr>
          <w:rFonts w:ascii="Angsana New" w:hAnsi="Angsana New"/>
          <w:sz w:val="30"/>
          <w:szCs w:val="30"/>
          <w:cs/>
        </w:rPr>
        <w:t>$</w:t>
      </w:r>
      <w:r w:rsidRPr="00F53688">
        <w:rPr>
          <w:rFonts w:ascii="Angsana New" w:hAnsi="Angsana New"/>
          <w:sz w:val="30"/>
          <w:szCs w:val="30"/>
        </w:rPr>
        <w:t>500</w:t>
      </w:r>
      <w:r w:rsidRPr="00F53688">
        <w:rPr>
          <w:rFonts w:ascii="Angsana New" w:hAnsi="Angsana New"/>
          <w:sz w:val="30"/>
          <w:szCs w:val="30"/>
          <w:cs/>
        </w:rPr>
        <w:t>,</w:t>
      </w:r>
      <w:r w:rsidRPr="00F53688">
        <w:rPr>
          <w:rFonts w:ascii="Angsana New" w:hAnsi="Angsana New"/>
          <w:sz w:val="30"/>
          <w:szCs w:val="30"/>
        </w:rPr>
        <w:t>000</w:t>
      </w:r>
      <w:r w:rsidRPr="00F53688">
        <w:rPr>
          <w:rFonts w:ascii="Angsana New" w:hAnsi="Angsana New"/>
          <w:sz w:val="30"/>
          <w:szCs w:val="30"/>
          <w:cs/>
        </w:rPr>
        <w:t>,</w:t>
      </w:r>
      <w:r w:rsidRPr="00F53688">
        <w:rPr>
          <w:rFonts w:ascii="Angsana New" w:hAnsi="Angsana New"/>
          <w:sz w:val="30"/>
          <w:szCs w:val="30"/>
        </w:rPr>
        <w:t>000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3</w:t>
      </w:r>
      <w:r w:rsidRPr="00F53688">
        <w:rPr>
          <w:rFonts w:ascii="Angsana New" w:hAnsi="Angsana New"/>
          <w:sz w:val="30"/>
          <w:szCs w:val="30"/>
          <w:cs/>
        </w:rPr>
        <w:t>.</w:t>
      </w:r>
      <w:r w:rsidRPr="00F53688">
        <w:rPr>
          <w:rFonts w:ascii="Angsana New" w:hAnsi="Angsana New"/>
          <w:sz w:val="30"/>
          <w:szCs w:val="30"/>
        </w:rPr>
        <w:t>625</w:t>
      </w:r>
      <w:r w:rsidRPr="00F53688">
        <w:rPr>
          <w:rFonts w:ascii="Angsana New" w:hAnsi="Angsana New"/>
          <w:sz w:val="30"/>
          <w:szCs w:val="30"/>
          <w:cs/>
        </w:rPr>
        <w:t>%</w:t>
      </w:r>
      <w:r w:rsidRPr="00F53688">
        <w:rPr>
          <w:rFonts w:ascii="Angsana New" w:hAnsi="Angsana New"/>
          <w:sz w:val="30"/>
          <w:szCs w:val="30"/>
        </w:rPr>
        <w:t xml:space="preserve"> Senior Unsecured Notes due 2023</w:t>
      </w:r>
      <w:r w:rsidRPr="00F53688">
        <w:rPr>
          <w:rFonts w:ascii="Angsana New" w:hAnsi="Angsana New"/>
          <w:sz w:val="30"/>
          <w:szCs w:val="30"/>
          <w:cs/>
        </w:rPr>
        <w:t xml:space="preserve"> (“หุ้นกู้ชุดปี </w:t>
      </w:r>
      <w:r w:rsidRPr="00F53688">
        <w:rPr>
          <w:rFonts w:ascii="Angsana New" w:hAnsi="Angsana New"/>
          <w:sz w:val="30"/>
          <w:szCs w:val="30"/>
        </w:rPr>
        <w:t>2023</w:t>
      </w:r>
      <w:r w:rsidRPr="00F53688">
        <w:rPr>
          <w:rFonts w:ascii="Angsana New" w:hAnsi="Angsana New"/>
          <w:sz w:val="30"/>
          <w:szCs w:val="30"/>
          <w:cs/>
        </w:rPr>
        <w:t xml:space="preserve">”) และหุ้นกู้ชื่อ </w:t>
      </w:r>
      <w:r w:rsidRPr="00F53688">
        <w:rPr>
          <w:rFonts w:ascii="Angsana New" w:hAnsi="Angsana New"/>
          <w:sz w:val="30"/>
          <w:szCs w:val="30"/>
        </w:rPr>
        <w:t>US</w:t>
      </w:r>
      <w:r w:rsidRPr="00F53688">
        <w:rPr>
          <w:rFonts w:ascii="Angsana New" w:hAnsi="Angsana New"/>
          <w:sz w:val="30"/>
          <w:szCs w:val="30"/>
          <w:cs/>
        </w:rPr>
        <w:t>$</w:t>
      </w:r>
      <w:r w:rsidRPr="00F53688">
        <w:rPr>
          <w:rFonts w:ascii="Angsana New" w:hAnsi="Angsana New"/>
          <w:sz w:val="30"/>
          <w:szCs w:val="30"/>
        </w:rPr>
        <w:t>500</w:t>
      </w:r>
      <w:r w:rsidRPr="00F53688">
        <w:rPr>
          <w:rFonts w:ascii="Angsana New" w:hAnsi="Angsana New"/>
          <w:sz w:val="30"/>
          <w:szCs w:val="30"/>
          <w:cs/>
        </w:rPr>
        <w:t>,</w:t>
      </w:r>
      <w:r w:rsidRPr="00F53688">
        <w:rPr>
          <w:rFonts w:ascii="Angsana New" w:hAnsi="Angsana New"/>
          <w:sz w:val="30"/>
          <w:szCs w:val="30"/>
        </w:rPr>
        <w:t>000</w:t>
      </w:r>
      <w:r w:rsidRPr="00F53688">
        <w:rPr>
          <w:rFonts w:ascii="Angsana New" w:hAnsi="Angsana New"/>
          <w:sz w:val="30"/>
          <w:szCs w:val="30"/>
          <w:cs/>
        </w:rPr>
        <w:t>,</w:t>
      </w:r>
      <w:r w:rsidRPr="00F53688">
        <w:rPr>
          <w:rFonts w:ascii="Angsana New" w:hAnsi="Angsana New"/>
          <w:sz w:val="30"/>
          <w:szCs w:val="30"/>
        </w:rPr>
        <w:t>000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4</w:t>
      </w:r>
      <w:r w:rsidRPr="00F53688">
        <w:rPr>
          <w:rFonts w:ascii="Angsana New" w:hAnsi="Angsana New"/>
          <w:sz w:val="30"/>
          <w:szCs w:val="30"/>
          <w:cs/>
        </w:rPr>
        <w:t>.</w:t>
      </w:r>
      <w:r w:rsidRPr="00F53688">
        <w:rPr>
          <w:rFonts w:ascii="Angsana New" w:hAnsi="Angsana New"/>
          <w:sz w:val="30"/>
          <w:szCs w:val="30"/>
        </w:rPr>
        <w:t>875</w:t>
      </w:r>
      <w:r w:rsidRPr="00F53688">
        <w:rPr>
          <w:rFonts w:ascii="Angsana New" w:hAnsi="Angsana New"/>
          <w:sz w:val="30"/>
          <w:szCs w:val="30"/>
          <w:cs/>
        </w:rPr>
        <w:t>%</w:t>
      </w:r>
      <w:r w:rsidRPr="00F53688">
        <w:rPr>
          <w:rFonts w:ascii="Angsana New" w:hAnsi="Angsana New"/>
          <w:sz w:val="30"/>
          <w:szCs w:val="30"/>
        </w:rPr>
        <w:t xml:space="preserve"> Senior Unsecured Notes due 2043</w:t>
      </w:r>
      <w:r w:rsidRPr="00F53688">
        <w:rPr>
          <w:rFonts w:ascii="Angsana New" w:hAnsi="Angsana New"/>
          <w:sz w:val="30"/>
          <w:szCs w:val="30"/>
          <w:cs/>
        </w:rPr>
        <w:t xml:space="preserve"> (“หุ้นกู้ชุดปี </w:t>
      </w:r>
      <w:r w:rsidRPr="00F53688">
        <w:rPr>
          <w:rFonts w:ascii="Angsana New" w:hAnsi="Angsana New"/>
          <w:sz w:val="30"/>
          <w:szCs w:val="30"/>
        </w:rPr>
        <w:t>2043</w:t>
      </w:r>
      <w:r w:rsidRPr="00F53688">
        <w:rPr>
          <w:rFonts w:ascii="Angsana New" w:hAnsi="Angsana New"/>
          <w:sz w:val="30"/>
          <w:szCs w:val="30"/>
          <w:cs/>
        </w:rPr>
        <w:t xml:space="preserve">” และรวมกับหุ้นกู้ชุดปี </w:t>
      </w:r>
      <w:r w:rsidRPr="00F53688">
        <w:rPr>
          <w:rFonts w:ascii="Angsana New" w:hAnsi="Angsana New"/>
          <w:sz w:val="30"/>
          <w:szCs w:val="30"/>
        </w:rPr>
        <w:t>2023</w:t>
      </w:r>
      <w:r w:rsidRPr="00F53688">
        <w:rPr>
          <w:rFonts w:ascii="Angsana New" w:hAnsi="Angsana New"/>
          <w:sz w:val="30"/>
          <w:szCs w:val="30"/>
          <w:cs/>
        </w:rPr>
        <w:t xml:space="preserve"> เรียกว่า “หุ้นกู้ชุดเดิม”) จากผู้ลงทุนในต่างประเทศ โดยบริษัทได้ดำเนินการซื้อคืนหุ้นกู้ชุดปี </w:t>
      </w:r>
      <w:r w:rsidRPr="00F53688">
        <w:rPr>
          <w:rFonts w:ascii="Angsana New" w:hAnsi="Angsana New"/>
          <w:sz w:val="30"/>
          <w:szCs w:val="30"/>
        </w:rPr>
        <w:t>2023</w:t>
      </w:r>
      <w:r w:rsidRPr="00F53688">
        <w:rPr>
          <w:rFonts w:ascii="Angsana New" w:hAnsi="Angsana New"/>
          <w:sz w:val="30"/>
          <w:szCs w:val="30"/>
          <w:cs/>
        </w:rPr>
        <w:t xml:space="preserve"> คิดเป็นจำนวนเงินต้นทั้งสิ้น </w:t>
      </w:r>
      <w:r w:rsidRPr="00F53688">
        <w:rPr>
          <w:rFonts w:ascii="Angsana New" w:hAnsi="Angsana New"/>
          <w:sz w:val="30"/>
          <w:szCs w:val="30"/>
        </w:rPr>
        <w:t>283</w:t>
      </w:r>
      <w:r w:rsidRPr="00F53688">
        <w:rPr>
          <w:rFonts w:ascii="Angsana New" w:hAnsi="Angsana New"/>
          <w:sz w:val="30"/>
          <w:szCs w:val="30"/>
          <w:cs/>
        </w:rPr>
        <w:t>.</w:t>
      </w:r>
      <w:r w:rsidRPr="00F53688">
        <w:rPr>
          <w:rFonts w:ascii="Angsana New" w:hAnsi="Angsana New"/>
          <w:sz w:val="30"/>
          <w:szCs w:val="30"/>
        </w:rPr>
        <w:t>6</w:t>
      </w:r>
      <w:r w:rsidRPr="00F53688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และได้ดำเนินการซื้อคืนหุ้นกู้ชุด</w:t>
      </w:r>
      <w:r w:rsidRPr="00F53688">
        <w:rPr>
          <w:rFonts w:ascii="Angsana New" w:hAnsi="Angsana New"/>
          <w:sz w:val="30"/>
          <w:szCs w:val="30"/>
        </w:rPr>
        <w:br/>
      </w:r>
      <w:r w:rsidRPr="00F53688">
        <w:rPr>
          <w:rFonts w:ascii="Angsana New" w:hAnsi="Angsana New"/>
          <w:sz w:val="30"/>
          <w:szCs w:val="30"/>
          <w:cs/>
        </w:rPr>
        <w:t xml:space="preserve">ปี </w:t>
      </w:r>
      <w:r w:rsidRPr="00F53688">
        <w:rPr>
          <w:rFonts w:ascii="Angsana New" w:hAnsi="Angsana New"/>
          <w:sz w:val="30"/>
          <w:szCs w:val="30"/>
        </w:rPr>
        <w:t>2043</w:t>
      </w:r>
      <w:r w:rsidRPr="00F53688">
        <w:rPr>
          <w:rFonts w:ascii="Angsana New" w:hAnsi="Angsana New"/>
          <w:sz w:val="30"/>
          <w:szCs w:val="30"/>
          <w:cs/>
        </w:rPr>
        <w:t xml:space="preserve"> คิดเป็นจำนวนเงินต้นทั้งสิ้น </w:t>
      </w:r>
      <w:r w:rsidRPr="00F53688">
        <w:rPr>
          <w:rFonts w:ascii="Angsana New" w:hAnsi="Angsana New"/>
          <w:sz w:val="30"/>
          <w:szCs w:val="30"/>
        </w:rPr>
        <w:t>327</w:t>
      </w:r>
      <w:r w:rsidRPr="00F53688">
        <w:rPr>
          <w:rFonts w:ascii="Angsana New" w:hAnsi="Angsana New"/>
          <w:sz w:val="30"/>
          <w:szCs w:val="30"/>
          <w:cs/>
        </w:rPr>
        <w:t>.</w:t>
      </w:r>
      <w:r w:rsidRPr="00F53688">
        <w:rPr>
          <w:rFonts w:ascii="Angsana New" w:hAnsi="Angsana New"/>
          <w:sz w:val="30"/>
          <w:szCs w:val="30"/>
        </w:rPr>
        <w:t>6</w:t>
      </w:r>
      <w:r w:rsidRPr="00F53688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โดยการซื้อคืนหุ้นกู้ชุดเดิมทั้งสองชุดดังกล่าวได้ดำเนินการเสร็จสิ้นแล้ว เมื่อวันที่ </w:t>
      </w:r>
      <w:r w:rsidRPr="00F53688">
        <w:rPr>
          <w:rFonts w:ascii="Angsana New" w:hAnsi="Angsana New"/>
          <w:sz w:val="30"/>
          <w:szCs w:val="30"/>
        </w:rPr>
        <w:t>10</w:t>
      </w:r>
      <w:r w:rsidRPr="00F53688">
        <w:rPr>
          <w:rFonts w:ascii="Angsana New" w:hAnsi="Angsana New"/>
          <w:sz w:val="30"/>
          <w:szCs w:val="30"/>
          <w:cs/>
        </w:rPr>
        <w:t xml:space="preserve"> เมษายน </w:t>
      </w:r>
      <w:r w:rsidRPr="00F53688">
        <w:rPr>
          <w:rFonts w:ascii="Angsana New" w:hAnsi="Angsana New"/>
          <w:sz w:val="30"/>
          <w:szCs w:val="30"/>
        </w:rPr>
        <w:t>2561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>และ</w:t>
      </w:r>
      <w:r w:rsidRPr="00F53688">
        <w:rPr>
          <w:rFonts w:ascii="Angsana New" w:hAnsi="Angsana New"/>
          <w:sz w:val="30"/>
          <w:szCs w:val="30"/>
          <w:cs/>
        </w:rPr>
        <w:t>บริษัท</w:t>
      </w:r>
      <w:r w:rsidRPr="00F53688">
        <w:rPr>
          <w:rFonts w:ascii="Angsana New" w:hAnsi="Angsana New" w:hint="cs"/>
          <w:sz w:val="30"/>
          <w:szCs w:val="30"/>
          <w:cs/>
        </w:rPr>
        <w:t>ตัดจำหน่าย</w:t>
      </w:r>
      <w:r w:rsidRPr="00F53688">
        <w:rPr>
          <w:rFonts w:ascii="Angsana New" w:hAnsi="Angsana New"/>
          <w:sz w:val="30"/>
          <w:szCs w:val="30"/>
          <w:cs/>
        </w:rPr>
        <w:t>ส่วนลดมูลค่าหุ้นกู้รอตัดจ่ายและ</w:t>
      </w:r>
      <w:r w:rsidRPr="00F53688">
        <w:rPr>
          <w:rFonts w:ascii="Angsana New" w:hAnsi="Angsana New" w:hint="cs"/>
          <w:sz w:val="30"/>
          <w:szCs w:val="30"/>
          <w:cs/>
        </w:rPr>
        <w:t>บันทึก</w:t>
      </w:r>
      <w:r w:rsidRPr="00F53688">
        <w:rPr>
          <w:rFonts w:ascii="Angsana New" w:hAnsi="Angsana New"/>
          <w:sz w:val="30"/>
          <w:szCs w:val="30"/>
          <w:cs/>
        </w:rPr>
        <w:t xml:space="preserve">ค่าใช้จ่ายที่เกี่ยวข้องกับการซื้อคืนหุ้นกู้เดิม คิดเป็นจำนวนเงินรวม </w:t>
      </w:r>
      <w:r w:rsidRPr="00F53688">
        <w:rPr>
          <w:rFonts w:ascii="Angsana New" w:hAnsi="Angsana New"/>
          <w:sz w:val="30"/>
          <w:szCs w:val="30"/>
        </w:rPr>
        <w:t>431</w:t>
      </w:r>
      <w:r w:rsidRPr="00F53688">
        <w:rPr>
          <w:rFonts w:ascii="Angsana New" w:hAnsi="Angsana New"/>
          <w:sz w:val="30"/>
          <w:szCs w:val="30"/>
          <w:cs/>
        </w:rPr>
        <w:t>.</w:t>
      </w:r>
      <w:r w:rsidRPr="00F53688">
        <w:rPr>
          <w:rFonts w:ascii="Angsana New" w:hAnsi="Angsana New"/>
          <w:sz w:val="30"/>
          <w:szCs w:val="30"/>
        </w:rPr>
        <w:t>1</w:t>
      </w:r>
      <w:r w:rsidRPr="00F53688">
        <w:rPr>
          <w:rFonts w:ascii="Angsana New" w:hAnsi="Angsana New"/>
          <w:sz w:val="30"/>
          <w:szCs w:val="30"/>
          <w:cs/>
        </w:rPr>
        <w:t xml:space="preserve"> ล้านบาท ในกำไรหรือขาดทุน</w:t>
      </w:r>
    </w:p>
    <w:p w14:paraId="4EF1FCA3" w14:textId="77777777" w:rsidR="002D0C34" w:rsidRPr="00F53688" w:rsidRDefault="002D0C34" w:rsidP="007929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08" w:hanging="540"/>
        <w:jc w:val="thaiDistribute"/>
        <w:rPr>
          <w:rFonts w:ascii="Angsana New" w:hAnsi="Angsana New"/>
          <w:b/>
          <w:sz w:val="24"/>
          <w:szCs w:val="24"/>
        </w:rPr>
      </w:pPr>
    </w:p>
    <w:p w14:paraId="04A605E7" w14:textId="77777777" w:rsidR="00651E0F" w:rsidRPr="00F53688" w:rsidRDefault="00651E0F" w:rsidP="00792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ณ วันที่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10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เ</w:t>
      </w:r>
      <w:r w:rsidRPr="00F53688">
        <w:rPr>
          <w:rFonts w:ascii="Angsana New" w:hAnsi="Angsana New"/>
          <w:sz w:val="30"/>
          <w:szCs w:val="30"/>
          <w:cs/>
        </w:rPr>
        <w:t>มษายน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2561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บริษัทย่อยแห่งหนึ่งได้ดำเนินการออกและเสนอขายหุ้นกู้จำนวน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2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ชุ</w:t>
      </w:r>
      <w:r w:rsidRPr="00F53688">
        <w:rPr>
          <w:rFonts w:ascii="Angsana New" w:hAnsi="Angsana New"/>
          <w:sz w:val="30"/>
          <w:szCs w:val="30"/>
          <w:cs/>
        </w:rPr>
        <w:t>ด คือ หุ้นกู้ชื่อ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US</w:t>
      </w:r>
      <w:r w:rsidRPr="00F53688">
        <w:rPr>
          <w:rFonts w:ascii="Angsana New" w:hAnsi="Angsana New"/>
          <w:sz w:val="30"/>
          <w:szCs w:val="30"/>
          <w:cs/>
        </w:rPr>
        <w:t>$</w:t>
      </w:r>
      <w:r w:rsidRPr="00F53688">
        <w:rPr>
          <w:rFonts w:ascii="Angsana New" w:hAnsi="Angsana New"/>
          <w:sz w:val="30"/>
          <w:szCs w:val="30"/>
        </w:rPr>
        <w:t>283</w:t>
      </w:r>
      <w:r w:rsidRPr="00F53688">
        <w:rPr>
          <w:rFonts w:ascii="Angsana New" w:hAnsi="Angsana New"/>
          <w:sz w:val="30"/>
          <w:szCs w:val="30"/>
          <w:cs/>
        </w:rPr>
        <w:t>,</w:t>
      </w:r>
      <w:r w:rsidRPr="00F53688">
        <w:rPr>
          <w:rFonts w:ascii="Angsana New" w:hAnsi="Angsana New"/>
          <w:sz w:val="30"/>
          <w:szCs w:val="30"/>
        </w:rPr>
        <w:t>619</w:t>
      </w:r>
      <w:r w:rsidRPr="00F53688">
        <w:rPr>
          <w:rFonts w:ascii="Angsana New" w:hAnsi="Angsana New"/>
          <w:sz w:val="30"/>
          <w:szCs w:val="30"/>
          <w:cs/>
        </w:rPr>
        <w:t>,</w:t>
      </w:r>
      <w:r w:rsidRPr="00F53688">
        <w:rPr>
          <w:rFonts w:ascii="Angsana New" w:hAnsi="Angsana New"/>
          <w:sz w:val="30"/>
          <w:szCs w:val="30"/>
        </w:rPr>
        <w:t>000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3</w:t>
      </w:r>
      <w:r w:rsidRPr="00F53688">
        <w:rPr>
          <w:rFonts w:ascii="Angsana New" w:hAnsi="Angsana New"/>
          <w:sz w:val="30"/>
          <w:szCs w:val="30"/>
          <w:cs/>
        </w:rPr>
        <w:t>.</w:t>
      </w:r>
      <w:r w:rsidRPr="00F53688">
        <w:rPr>
          <w:rFonts w:ascii="Angsana New" w:hAnsi="Angsana New"/>
          <w:sz w:val="30"/>
          <w:szCs w:val="30"/>
        </w:rPr>
        <w:t>625</w:t>
      </w:r>
      <w:r w:rsidRPr="00F53688">
        <w:rPr>
          <w:rFonts w:ascii="Angsana New" w:hAnsi="Angsana New"/>
          <w:sz w:val="30"/>
          <w:szCs w:val="30"/>
          <w:cs/>
        </w:rPr>
        <w:t>%</w:t>
      </w:r>
      <w:r w:rsidRPr="00F53688">
        <w:rPr>
          <w:rFonts w:ascii="Angsana New" w:hAnsi="Angsana New"/>
          <w:sz w:val="30"/>
          <w:szCs w:val="30"/>
        </w:rPr>
        <w:t xml:space="preserve"> Senior Unsecured Notes due 2023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F53688">
        <w:rPr>
          <w:rFonts w:ascii="Angsana New" w:hAnsi="Angsana New"/>
          <w:sz w:val="30"/>
          <w:szCs w:val="30"/>
          <w:cs/>
        </w:rPr>
        <w:t>หุ้นกู้ใหม่ชุดที่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1</w:t>
      </w:r>
      <w:r w:rsidRPr="00F53688">
        <w:rPr>
          <w:rFonts w:asciiTheme="majorBidi" w:hAnsiTheme="majorBidi" w:cstheme="majorBidi"/>
          <w:sz w:val="30"/>
          <w:szCs w:val="30"/>
          <w:cs/>
        </w:rPr>
        <w:t>”) มี</w:t>
      </w:r>
      <w:r w:rsidRPr="00F53688">
        <w:rPr>
          <w:rFonts w:ascii="Angsana New" w:hAnsi="Angsana New"/>
          <w:sz w:val="30"/>
          <w:szCs w:val="30"/>
          <w:cs/>
        </w:rPr>
        <w:t>เงินต้นจำนวน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283</w:t>
      </w:r>
      <w:r w:rsidRPr="00F53688">
        <w:rPr>
          <w:rFonts w:ascii="Angsana New" w:hAnsi="Angsana New"/>
          <w:sz w:val="30"/>
          <w:szCs w:val="30"/>
          <w:cs/>
        </w:rPr>
        <w:t>.</w:t>
      </w:r>
      <w:r w:rsidRPr="00F53688">
        <w:rPr>
          <w:rFonts w:ascii="Angsana New" w:hAnsi="Angsana New"/>
          <w:sz w:val="30"/>
          <w:szCs w:val="30"/>
        </w:rPr>
        <w:t>6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ล้านเหรียญสหรัฐอเมริกา ครบกำหนดไถ่ถอนปี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2023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และมีอัตราดอกเบี้ยคงที่ร้อยละ </w:t>
      </w:r>
      <w:r w:rsidRPr="00F53688">
        <w:rPr>
          <w:rFonts w:ascii="Angsana New" w:hAnsi="Angsana New"/>
          <w:sz w:val="30"/>
          <w:szCs w:val="30"/>
        </w:rPr>
        <w:t>3</w:t>
      </w:r>
      <w:r w:rsidRPr="00F53688">
        <w:rPr>
          <w:rFonts w:ascii="Angsana New" w:hAnsi="Angsana New"/>
          <w:sz w:val="30"/>
          <w:szCs w:val="30"/>
          <w:cs/>
        </w:rPr>
        <w:t>.</w:t>
      </w:r>
      <w:r w:rsidRPr="00F53688">
        <w:rPr>
          <w:rFonts w:ascii="Angsana New" w:hAnsi="Angsana New"/>
          <w:sz w:val="30"/>
          <w:szCs w:val="30"/>
        </w:rPr>
        <w:t>625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ต่อปี และหุ้นกู้ชื่อ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US</w:t>
      </w:r>
      <w:r w:rsidRPr="00F53688">
        <w:rPr>
          <w:rFonts w:ascii="Angsana New" w:hAnsi="Angsana New"/>
          <w:sz w:val="30"/>
          <w:szCs w:val="30"/>
          <w:cs/>
        </w:rPr>
        <w:t>$</w:t>
      </w:r>
      <w:r w:rsidRPr="00F53688">
        <w:rPr>
          <w:rFonts w:ascii="Angsana New" w:hAnsi="Angsana New"/>
          <w:sz w:val="30"/>
          <w:szCs w:val="30"/>
        </w:rPr>
        <w:t>327</w:t>
      </w:r>
      <w:r w:rsidRPr="00F53688">
        <w:rPr>
          <w:rFonts w:ascii="Angsana New" w:hAnsi="Angsana New"/>
          <w:sz w:val="30"/>
          <w:szCs w:val="30"/>
          <w:cs/>
        </w:rPr>
        <w:t>,</w:t>
      </w:r>
      <w:r w:rsidRPr="00F53688">
        <w:rPr>
          <w:rFonts w:ascii="Angsana New" w:hAnsi="Angsana New"/>
          <w:sz w:val="30"/>
          <w:szCs w:val="30"/>
        </w:rPr>
        <w:t>587</w:t>
      </w:r>
      <w:r w:rsidRPr="00F53688">
        <w:rPr>
          <w:rFonts w:ascii="Angsana New" w:hAnsi="Angsana New"/>
          <w:sz w:val="30"/>
          <w:szCs w:val="30"/>
          <w:cs/>
        </w:rPr>
        <w:t>,</w:t>
      </w:r>
      <w:r w:rsidRPr="00F53688">
        <w:rPr>
          <w:rFonts w:ascii="Angsana New" w:hAnsi="Angsana New"/>
          <w:sz w:val="30"/>
          <w:szCs w:val="30"/>
        </w:rPr>
        <w:t>000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4</w:t>
      </w:r>
      <w:r w:rsidRPr="00F53688">
        <w:rPr>
          <w:rFonts w:ascii="Angsana New" w:hAnsi="Angsana New"/>
          <w:sz w:val="30"/>
          <w:szCs w:val="30"/>
          <w:cs/>
        </w:rPr>
        <w:t>.</w:t>
      </w:r>
      <w:r w:rsidRPr="00F53688">
        <w:rPr>
          <w:rFonts w:ascii="Angsana New" w:hAnsi="Angsana New"/>
          <w:sz w:val="30"/>
          <w:szCs w:val="30"/>
        </w:rPr>
        <w:t>875</w:t>
      </w:r>
      <w:r w:rsidRPr="00F53688">
        <w:rPr>
          <w:rFonts w:ascii="Angsana New" w:hAnsi="Angsana New"/>
          <w:sz w:val="30"/>
          <w:szCs w:val="30"/>
          <w:cs/>
        </w:rPr>
        <w:t>%</w:t>
      </w:r>
      <w:r w:rsidRPr="00F53688">
        <w:rPr>
          <w:rFonts w:ascii="Angsana New" w:hAnsi="Angsana New"/>
          <w:sz w:val="30"/>
          <w:szCs w:val="30"/>
        </w:rPr>
        <w:t xml:space="preserve"> Senior Unsecured Notes due 2043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F53688">
        <w:rPr>
          <w:rFonts w:ascii="Angsana New" w:hAnsi="Angsana New"/>
          <w:sz w:val="30"/>
          <w:szCs w:val="30"/>
          <w:cs/>
        </w:rPr>
        <w:t>หุ้นกู้ใหม่ชุดที่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2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”) </w:t>
      </w:r>
      <w:r w:rsidRPr="00F53688">
        <w:rPr>
          <w:rFonts w:ascii="Angsana New" w:hAnsi="Angsana New"/>
          <w:sz w:val="30"/>
          <w:szCs w:val="30"/>
          <w:cs/>
        </w:rPr>
        <w:t>มีเงินต้นจำนวน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327</w:t>
      </w:r>
      <w:r w:rsidRPr="00F53688">
        <w:rPr>
          <w:rFonts w:ascii="Angsana New" w:hAnsi="Angsana New"/>
          <w:sz w:val="30"/>
          <w:szCs w:val="30"/>
          <w:cs/>
        </w:rPr>
        <w:t>.</w:t>
      </w:r>
      <w:r w:rsidRPr="00F53688">
        <w:rPr>
          <w:rFonts w:ascii="Angsana New" w:hAnsi="Angsana New"/>
          <w:sz w:val="30"/>
          <w:szCs w:val="30"/>
        </w:rPr>
        <w:t>6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ล้านเหรียญสหรัฐอเมริกา ครบกำหนดไถ่ถอนปี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2043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และมีอัตราดอกเบี้ยคงที่ร้อยละ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4</w:t>
      </w:r>
      <w:r w:rsidRPr="00F53688">
        <w:rPr>
          <w:rFonts w:ascii="Angsana New" w:hAnsi="Angsana New"/>
          <w:sz w:val="30"/>
          <w:szCs w:val="30"/>
          <w:cs/>
        </w:rPr>
        <w:t>.</w:t>
      </w:r>
      <w:r w:rsidRPr="00F53688">
        <w:rPr>
          <w:rFonts w:ascii="Angsana New" w:hAnsi="Angsana New"/>
          <w:sz w:val="30"/>
          <w:szCs w:val="30"/>
        </w:rPr>
        <w:t>875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ต่อปี ทั้งนี้หุ้นกู้ใหม่ชุดที่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1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และหุ้นกู้ใหม่ชุดที่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2</w:t>
      </w:r>
      <w:r w:rsidRPr="00F53688">
        <w:rPr>
          <w:rFonts w:ascii="Angsana New" w:hAnsi="Angsana New"/>
          <w:sz w:val="30"/>
          <w:szCs w:val="30"/>
          <w:cs/>
        </w:rPr>
        <w:t xml:space="preserve"> รวมเรียกว่า “หุ้นกู้ชุดใหม่” ซึ่งเป็นการออกและเสนอขายตามโครงการหุ้นกู้ของบริษัท และบริษัทย่อยแห่งหนึ่งโดยบริษัทได้ให้การค้ำประกันการชำระหนี้ตามหุ้นกู้ชุดใหม่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9AF94EB" w14:textId="77777777" w:rsidR="002D0C34" w:rsidRPr="00F53688" w:rsidRDefault="002D0C34" w:rsidP="00792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24"/>
          <w:szCs w:val="24"/>
        </w:rPr>
      </w:pPr>
    </w:p>
    <w:p w14:paraId="7451CEE1" w14:textId="77777777" w:rsidR="00651E0F" w:rsidRPr="00F53688" w:rsidRDefault="00651E0F" w:rsidP="00792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ณ วันที่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20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>2561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บริษัทย่อยแห่งหนึ่งได้ดำเนินการออกและเสนอขายหุ้นกู้</w:t>
      </w:r>
      <w:r w:rsidRPr="00F53688">
        <w:rPr>
          <w:rFonts w:ascii="Angsana New" w:hAnsi="Angsana New" w:hint="cs"/>
          <w:sz w:val="30"/>
          <w:szCs w:val="30"/>
          <w:cs/>
        </w:rPr>
        <w:t xml:space="preserve">ไม่มีหลักประกันและไม่ด้อยสิทธิ ให้กับนักลงทุนสถาบันต่างประเทศ จำนวน </w:t>
      </w:r>
      <w:r w:rsidRPr="00F53688">
        <w:rPr>
          <w:rFonts w:ascii="Angsana New" w:hAnsi="Angsana New"/>
          <w:sz w:val="30"/>
          <w:szCs w:val="30"/>
        </w:rPr>
        <w:t xml:space="preserve">1,000 </w:t>
      </w:r>
      <w:r w:rsidRPr="00F53688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ซึ่งหุ้นกู้ดังกล่าวแบ่งเป็นหุ้นกู้อายุ </w:t>
      </w:r>
      <w:r w:rsidRPr="00F53688">
        <w:rPr>
          <w:rFonts w:ascii="Angsana New" w:hAnsi="Angsana New"/>
          <w:sz w:val="30"/>
          <w:szCs w:val="30"/>
        </w:rPr>
        <w:t xml:space="preserve">10 </w:t>
      </w:r>
      <w:r w:rsidRPr="00F53688">
        <w:rPr>
          <w:rFonts w:ascii="Angsana New" w:hAnsi="Angsana New" w:hint="cs"/>
          <w:sz w:val="30"/>
          <w:szCs w:val="30"/>
          <w:cs/>
        </w:rPr>
        <w:t xml:space="preserve">ปี จำนวน </w:t>
      </w:r>
      <w:r w:rsidRPr="00F53688">
        <w:rPr>
          <w:rFonts w:ascii="Angsana New" w:hAnsi="Angsana New"/>
          <w:sz w:val="30"/>
          <w:szCs w:val="30"/>
        </w:rPr>
        <w:t xml:space="preserve">400 </w:t>
      </w:r>
      <w:r w:rsidRPr="00F53688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ในอัตราดอกเบี้ยคงที่ร้อยละ </w:t>
      </w:r>
      <w:r w:rsidRPr="00F53688">
        <w:rPr>
          <w:rFonts w:ascii="Angsana New" w:hAnsi="Angsana New"/>
          <w:sz w:val="30"/>
          <w:szCs w:val="30"/>
        </w:rPr>
        <w:t xml:space="preserve">4.625 </w:t>
      </w:r>
      <w:r w:rsidRPr="00F53688">
        <w:rPr>
          <w:rFonts w:ascii="Angsana New" w:hAnsi="Angsana New" w:hint="cs"/>
          <w:sz w:val="30"/>
          <w:szCs w:val="30"/>
          <w:cs/>
        </w:rPr>
        <w:t xml:space="preserve">ต่อปี และหุ้นกู้อายุ </w:t>
      </w:r>
      <w:r w:rsidRPr="00F53688">
        <w:rPr>
          <w:rFonts w:ascii="Angsana New" w:hAnsi="Angsana New"/>
          <w:sz w:val="30"/>
          <w:szCs w:val="30"/>
        </w:rPr>
        <w:t xml:space="preserve">30 </w:t>
      </w:r>
      <w:r w:rsidRPr="00F53688">
        <w:rPr>
          <w:rFonts w:ascii="Angsana New" w:hAnsi="Angsana New" w:hint="cs"/>
          <w:sz w:val="30"/>
          <w:szCs w:val="30"/>
          <w:cs/>
        </w:rPr>
        <w:t xml:space="preserve">ปี จำนวน </w:t>
      </w:r>
      <w:r w:rsidRPr="00F53688">
        <w:rPr>
          <w:rFonts w:ascii="Angsana New" w:hAnsi="Angsana New"/>
          <w:sz w:val="30"/>
          <w:szCs w:val="30"/>
        </w:rPr>
        <w:t xml:space="preserve">600 </w:t>
      </w:r>
      <w:r w:rsidRPr="00F53688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ในอัตราดอกเบี้ยร้อยละ </w:t>
      </w:r>
      <w:r w:rsidRPr="00F53688">
        <w:rPr>
          <w:rFonts w:ascii="Angsana New" w:hAnsi="Angsana New"/>
          <w:sz w:val="30"/>
          <w:szCs w:val="30"/>
        </w:rPr>
        <w:t xml:space="preserve">5.375 </w:t>
      </w:r>
      <w:r w:rsidRPr="00F53688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F53688">
        <w:rPr>
          <w:rFonts w:ascii="Angsana New" w:hAnsi="Angsana New"/>
          <w:sz w:val="30"/>
          <w:szCs w:val="30"/>
          <w:cs/>
        </w:rPr>
        <w:t>โดยบริษัท</w:t>
      </w:r>
      <w:r w:rsidRPr="00F53688">
        <w:rPr>
          <w:rFonts w:ascii="Angsana New" w:hAnsi="Angsana New" w:hint="cs"/>
          <w:sz w:val="30"/>
          <w:szCs w:val="30"/>
          <w:cs/>
        </w:rPr>
        <w:t>เป็นผู้ค้ำประกันหุ้นกู้ทั้งจำนวน</w:t>
      </w:r>
      <w:r w:rsidRPr="00F5368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DAFCA22" w14:textId="77777777" w:rsidR="00573004" w:rsidRPr="00F53688" w:rsidRDefault="00573004" w:rsidP="006403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24"/>
          <w:szCs w:val="24"/>
        </w:rPr>
      </w:pPr>
    </w:p>
    <w:p w14:paraId="1A39358D" w14:textId="77777777" w:rsidR="002C5D2E" w:rsidRPr="00F53688" w:rsidRDefault="002C5D2E" w:rsidP="00D029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24"/>
          <w:szCs w:val="24"/>
        </w:rPr>
      </w:pPr>
    </w:p>
    <w:p w14:paraId="1FF3ECE7" w14:textId="77777777" w:rsidR="004E3C06" w:rsidRPr="00F53688" w:rsidRDefault="004E3C06" w:rsidP="00D029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24"/>
          <w:szCs w:val="24"/>
        </w:rPr>
      </w:pPr>
    </w:p>
    <w:p w14:paraId="6BD42897" w14:textId="77777777" w:rsidR="004E3C06" w:rsidRPr="00F53688" w:rsidRDefault="004E3C06" w:rsidP="00D029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24"/>
          <w:szCs w:val="24"/>
        </w:rPr>
      </w:pPr>
    </w:p>
    <w:p w14:paraId="45261E6B" w14:textId="77777777" w:rsidR="004E3C06" w:rsidRPr="00F53688" w:rsidRDefault="004E3C06" w:rsidP="00D029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24"/>
          <w:szCs w:val="24"/>
        </w:rPr>
      </w:pPr>
    </w:p>
    <w:p w14:paraId="6269C88F" w14:textId="77777777" w:rsidR="004E3C06" w:rsidRPr="00F53688" w:rsidRDefault="004E3C06" w:rsidP="00D029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24"/>
          <w:szCs w:val="24"/>
        </w:rPr>
      </w:pPr>
    </w:p>
    <w:p w14:paraId="0F40000D" w14:textId="77777777" w:rsidR="004E3C06" w:rsidRPr="00F53688" w:rsidRDefault="004E3C06" w:rsidP="00D029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24"/>
          <w:szCs w:val="24"/>
        </w:rPr>
      </w:pPr>
    </w:p>
    <w:p w14:paraId="254EADFE" w14:textId="77777777" w:rsidR="004E3C06" w:rsidRPr="00F53688" w:rsidRDefault="004E3C06" w:rsidP="00D029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24"/>
          <w:szCs w:val="24"/>
        </w:rPr>
      </w:pPr>
    </w:p>
    <w:p w14:paraId="2C21F9A5" w14:textId="77777777" w:rsidR="002C5D2E" w:rsidRPr="00F53688" w:rsidRDefault="002C5D2E" w:rsidP="00D029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24"/>
          <w:szCs w:val="24"/>
        </w:rPr>
      </w:pPr>
    </w:p>
    <w:p w14:paraId="2E730B7B" w14:textId="77777777" w:rsidR="002C5D2E" w:rsidRPr="00F53688" w:rsidRDefault="002C5D2E" w:rsidP="00D029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24"/>
          <w:szCs w:val="24"/>
        </w:rPr>
      </w:pPr>
    </w:p>
    <w:p w14:paraId="0E8C2DAD" w14:textId="77777777" w:rsidR="002C5D2E" w:rsidRPr="00F53688" w:rsidRDefault="002C5D2E" w:rsidP="00D029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24"/>
          <w:szCs w:val="24"/>
        </w:rPr>
      </w:pPr>
    </w:p>
    <w:p w14:paraId="32C0FDF8" w14:textId="77777777" w:rsidR="002C5D2E" w:rsidRPr="00F53688" w:rsidRDefault="002C5D2E" w:rsidP="00D029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24"/>
          <w:szCs w:val="24"/>
        </w:rPr>
      </w:pPr>
    </w:p>
    <w:p w14:paraId="30DBEECF" w14:textId="77777777" w:rsidR="002C5D2E" w:rsidRPr="00F53688" w:rsidRDefault="002C5D2E" w:rsidP="00D029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24"/>
          <w:szCs w:val="24"/>
        </w:rPr>
      </w:pPr>
    </w:p>
    <w:p w14:paraId="01AA8D1C" w14:textId="19443B02" w:rsidR="00DE151E" w:rsidRPr="00F53688" w:rsidRDefault="00F125D2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53688"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DE151E" w:rsidRPr="00F53688">
        <w:rPr>
          <w:rFonts w:ascii="Angsana New" w:hAnsi="Angsana New"/>
          <w:b/>
          <w:bCs/>
          <w:sz w:val="30"/>
          <w:szCs w:val="30"/>
          <w:cs/>
        </w:rPr>
        <w:tab/>
        <w:t>เจ้าหนี้การค้า</w:t>
      </w:r>
    </w:p>
    <w:p w14:paraId="06F42F23" w14:textId="1FC81F24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529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9"/>
        <w:gridCol w:w="810"/>
        <w:gridCol w:w="990"/>
        <w:gridCol w:w="259"/>
        <w:gridCol w:w="1001"/>
        <w:gridCol w:w="180"/>
        <w:gridCol w:w="1080"/>
        <w:gridCol w:w="281"/>
        <w:gridCol w:w="1069"/>
      </w:tblGrid>
      <w:tr w:rsidR="00DE151E" w:rsidRPr="00F53688" w14:paraId="4D7595B9" w14:textId="77777777" w:rsidTr="00E57139">
        <w:trPr>
          <w:cantSplit/>
          <w:tblHeader/>
        </w:trPr>
        <w:tc>
          <w:tcPr>
            <w:tcW w:w="3859" w:type="dxa"/>
          </w:tcPr>
          <w:p w14:paraId="60C0FB87" w14:textId="77777777" w:rsidR="00DE151E" w:rsidRPr="00F53688" w:rsidRDefault="00DE151E" w:rsidP="00AF6226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67E4226" w14:textId="77777777" w:rsidR="00DE151E" w:rsidRPr="00F53688" w:rsidRDefault="00DE151E" w:rsidP="00AF6226">
            <w:pPr>
              <w:pStyle w:val="acctmergecolhdg"/>
              <w:spacing w:line="240" w:lineRule="auto"/>
              <w:ind w:left="-88" w:right="-52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14BC8DBD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0964EA6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4153F89E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2F13" w:rsidRPr="00F53688" w14:paraId="7CC75A13" w14:textId="77777777" w:rsidTr="00E57139">
        <w:trPr>
          <w:cantSplit/>
          <w:tblHeader/>
        </w:trPr>
        <w:tc>
          <w:tcPr>
            <w:tcW w:w="3859" w:type="dxa"/>
          </w:tcPr>
          <w:p w14:paraId="32FDA942" w14:textId="77777777" w:rsidR="00A92F13" w:rsidRPr="00F53688" w:rsidRDefault="00A92F13" w:rsidP="00AF6226">
            <w:pPr>
              <w:pStyle w:val="acctfourfigures"/>
              <w:spacing w:line="240" w:lineRule="auto"/>
              <w:ind w:left="450" w:hanging="4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85314A7" w14:textId="77777777" w:rsidR="00A92F13" w:rsidRPr="00F53688" w:rsidRDefault="00FA1C59" w:rsidP="00AF6226">
            <w:pPr>
              <w:pStyle w:val="acctmergecolhdg"/>
              <w:spacing w:line="240" w:lineRule="auto"/>
              <w:ind w:left="-88" w:right="-52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</w:tcPr>
          <w:p w14:paraId="364C360B" w14:textId="3072A14A" w:rsidR="00A92F13" w:rsidRPr="00F53688" w:rsidRDefault="007F0795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9" w:type="dxa"/>
          </w:tcPr>
          <w:p w14:paraId="24C202A3" w14:textId="77777777" w:rsidR="00A92F13" w:rsidRPr="00F53688" w:rsidRDefault="00A92F13" w:rsidP="00A70D2D">
            <w:pPr>
              <w:pStyle w:val="a0"/>
              <w:tabs>
                <w:tab w:val="left" w:pos="792"/>
              </w:tabs>
              <w:ind w:left="-117" w:righ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1" w:type="dxa"/>
          </w:tcPr>
          <w:p w14:paraId="41EBFB5C" w14:textId="4EB95885" w:rsidR="00A92F13" w:rsidRPr="00F53688" w:rsidRDefault="00FE1E2E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14:paraId="1516D197" w14:textId="77777777" w:rsidR="00A92F13" w:rsidRPr="00F53688" w:rsidRDefault="00A92F13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3472D" w14:textId="1F9FC1EC" w:rsidR="00A92F13" w:rsidRPr="00F53688" w:rsidRDefault="007F0795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1" w:type="dxa"/>
          </w:tcPr>
          <w:p w14:paraId="0C7E6178" w14:textId="77777777" w:rsidR="00A92F13" w:rsidRPr="00F53688" w:rsidRDefault="00A92F13" w:rsidP="00A70D2D">
            <w:pPr>
              <w:pStyle w:val="a0"/>
              <w:tabs>
                <w:tab w:val="left" w:pos="792"/>
              </w:tabs>
              <w:ind w:left="-117" w:righ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676DDD15" w14:textId="11C305CE" w:rsidR="00A92F13" w:rsidRPr="00F53688" w:rsidRDefault="00FE1E2E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92F13" w:rsidRPr="00F53688" w14:paraId="3C1ADE46" w14:textId="77777777" w:rsidTr="00E57139">
        <w:trPr>
          <w:cantSplit/>
        </w:trPr>
        <w:tc>
          <w:tcPr>
            <w:tcW w:w="3859" w:type="dxa"/>
          </w:tcPr>
          <w:p w14:paraId="06D776E1" w14:textId="77777777" w:rsidR="00A92F13" w:rsidRPr="00F53688" w:rsidRDefault="00A92F13" w:rsidP="00AF6226">
            <w:pPr>
              <w:tabs>
                <w:tab w:val="clear" w:pos="227"/>
              </w:tabs>
              <w:spacing w:line="240" w:lineRule="auto"/>
              <w:ind w:left="450" w:hanging="45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2F83F7A" w14:textId="77777777" w:rsidR="00A92F13" w:rsidRPr="00F53688" w:rsidRDefault="00A92F13" w:rsidP="00AF6226">
            <w:pPr>
              <w:pStyle w:val="acctfourfigures"/>
              <w:tabs>
                <w:tab w:val="clear" w:pos="765"/>
              </w:tabs>
              <w:spacing w:line="240" w:lineRule="auto"/>
              <w:ind w:left="-88" w:right="-5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58A7E577" w14:textId="77777777" w:rsidR="00A92F13" w:rsidRPr="00F53688" w:rsidRDefault="00A92F13" w:rsidP="00AF6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E1E2E" w:rsidRPr="00F53688" w14:paraId="0D499D13" w14:textId="77777777" w:rsidTr="00E57139">
        <w:trPr>
          <w:cantSplit/>
        </w:trPr>
        <w:tc>
          <w:tcPr>
            <w:tcW w:w="3859" w:type="dxa"/>
          </w:tcPr>
          <w:p w14:paraId="6DCDE750" w14:textId="77777777" w:rsidR="00FE1E2E" w:rsidRPr="00F53688" w:rsidRDefault="00FE1E2E" w:rsidP="00FE1E2E">
            <w:pPr>
              <w:tabs>
                <w:tab w:val="clear" w:pos="227"/>
              </w:tabs>
              <w:spacing w:line="240" w:lineRule="auto"/>
              <w:ind w:left="450" w:hanging="45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0F2FD7A2" w14:textId="5979E81E" w:rsidR="00FE1E2E" w:rsidRPr="00F53688" w:rsidRDefault="00F125D2" w:rsidP="00FE1E2E">
            <w:pPr>
              <w:pStyle w:val="Denomination2"/>
              <w:ind w:left="-88" w:right="-52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990" w:type="dxa"/>
            <w:vAlign w:val="bottom"/>
          </w:tcPr>
          <w:p w14:paraId="39702729" w14:textId="61DED17B" w:rsidR="00FE1E2E" w:rsidRPr="00F53688" w:rsidRDefault="00113498" w:rsidP="00FE1E2E">
            <w:pPr>
              <w:pStyle w:val="Denomination2"/>
              <w:tabs>
                <w:tab w:val="decimal" w:pos="832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10,595</w:t>
            </w:r>
          </w:p>
        </w:tc>
        <w:tc>
          <w:tcPr>
            <w:tcW w:w="259" w:type="dxa"/>
            <w:vAlign w:val="bottom"/>
          </w:tcPr>
          <w:p w14:paraId="1E9B2A69" w14:textId="77777777" w:rsidR="00FE1E2E" w:rsidRPr="00F53688" w:rsidRDefault="00FE1E2E" w:rsidP="00FE1E2E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vAlign w:val="bottom"/>
          </w:tcPr>
          <w:p w14:paraId="41B6C1CE" w14:textId="32141A0D" w:rsidR="00FE1E2E" w:rsidRPr="00F53688" w:rsidRDefault="00FE1E2E" w:rsidP="00FE1E2E">
            <w:pPr>
              <w:pStyle w:val="Denomination2"/>
              <w:tabs>
                <w:tab w:val="decimal" w:pos="832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11,389</w:t>
            </w:r>
          </w:p>
        </w:tc>
        <w:tc>
          <w:tcPr>
            <w:tcW w:w="180" w:type="dxa"/>
            <w:vAlign w:val="bottom"/>
          </w:tcPr>
          <w:p w14:paraId="1B35D680" w14:textId="77777777" w:rsidR="00FE1E2E" w:rsidRPr="00F53688" w:rsidRDefault="00FE1E2E" w:rsidP="00FE1E2E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72BE18" w14:textId="39512BC4" w:rsidR="00FE1E2E" w:rsidRPr="00F53688" w:rsidRDefault="00113498" w:rsidP="00FE1E2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12,726</w:t>
            </w:r>
          </w:p>
        </w:tc>
        <w:tc>
          <w:tcPr>
            <w:tcW w:w="281" w:type="dxa"/>
            <w:vAlign w:val="bottom"/>
          </w:tcPr>
          <w:p w14:paraId="7BF39780" w14:textId="77777777" w:rsidR="00FE1E2E" w:rsidRPr="00F53688" w:rsidRDefault="00FE1E2E" w:rsidP="00FE1E2E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4B080236" w14:textId="33B6C859" w:rsidR="00FE1E2E" w:rsidRPr="00F53688" w:rsidRDefault="00FE1E2E" w:rsidP="00FE1E2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13,887</w:t>
            </w:r>
          </w:p>
        </w:tc>
      </w:tr>
      <w:tr w:rsidR="00FE1E2E" w:rsidRPr="00F53688" w14:paraId="0FF62EA1" w14:textId="77777777" w:rsidTr="006022F1">
        <w:trPr>
          <w:cantSplit/>
        </w:trPr>
        <w:tc>
          <w:tcPr>
            <w:tcW w:w="3859" w:type="dxa"/>
            <w:tcBorders>
              <w:bottom w:val="nil"/>
            </w:tcBorders>
          </w:tcPr>
          <w:p w14:paraId="5C1B9201" w14:textId="77777777" w:rsidR="00FE1E2E" w:rsidRPr="00F53688" w:rsidRDefault="00FE1E2E" w:rsidP="00FE1E2E">
            <w:pPr>
              <w:spacing w:line="240" w:lineRule="auto"/>
              <w:ind w:left="450" w:right="281" w:hanging="450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8BD21BB" w14:textId="77777777" w:rsidR="00FE1E2E" w:rsidRPr="00F53688" w:rsidRDefault="00FE1E2E" w:rsidP="00FE1E2E">
            <w:pPr>
              <w:pStyle w:val="Denomination2"/>
              <w:ind w:left="-88" w:right="-52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C3D5F3" w14:textId="3C173B2E" w:rsidR="00FE1E2E" w:rsidRPr="00F53688" w:rsidRDefault="00113498" w:rsidP="00FE1E2E">
            <w:pPr>
              <w:pStyle w:val="Denomination2"/>
              <w:tabs>
                <w:tab w:val="decimal" w:pos="832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11,249</w:t>
            </w:r>
          </w:p>
        </w:tc>
        <w:tc>
          <w:tcPr>
            <w:tcW w:w="259" w:type="dxa"/>
            <w:tcBorders>
              <w:bottom w:val="nil"/>
            </w:tcBorders>
            <w:vAlign w:val="bottom"/>
          </w:tcPr>
          <w:p w14:paraId="45F3D55F" w14:textId="77777777" w:rsidR="00FE1E2E" w:rsidRPr="00F53688" w:rsidRDefault="00FE1E2E" w:rsidP="00FE1E2E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364D6E5C" w14:textId="483838F1" w:rsidR="00FE1E2E" w:rsidRPr="00F53688" w:rsidRDefault="00FE1E2E" w:rsidP="00FE1E2E">
            <w:pPr>
              <w:pStyle w:val="Denomination2"/>
              <w:tabs>
                <w:tab w:val="decimal" w:pos="832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F53688">
              <w:rPr>
                <w:rFonts w:ascii="Angsana New" w:hAnsi="Angsana New"/>
                <w:sz w:val="30"/>
                <w:szCs w:val="30"/>
              </w:rPr>
              <w:t>,</w:t>
            </w: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574</w:t>
            </w:r>
          </w:p>
        </w:tc>
        <w:tc>
          <w:tcPr>
            <w:tcW w:w="180" w:type="dxa"/>
            <w:vAlign w:val="bottom"/>
          </w:tcPr>
          <w:p w14:paraId="538F98E3" w14:textId="77777777" w:rsidR="00FE1E2E" w:rsidRPr="00F53688" w:rsidRDefault="00FE1E2E" w:rsidP="00FE1E2E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E911A9" w14:textId="7A08D378" w:rsidR="00FE1E2E" w:rsidRPr="00F53688" w:rsidRDefault="00113498" w:rsidP="00FE1E2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10,791</w:t>
            </w:r>
          </w:p>
        </w:tc>
        <w:tc>
          <w:tcPr>
            <w:tcW w:w="281" w:type="dxa"/>
            <w:vAlign w:val="bottom"/>
          </w:tcPr>
          <w:p w14:paraId="76574806" w14:textId="77777777" w:rsidR="00FE1E2E" w:rsidRPr="00F53688" w:rsidRDefault="00FE1E2E" w:rsidP="00FE1E2E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0D7300E6" w14:textId="0630D28E" w:rsidR="00FE1E2E" w:rsidRPr="00F53688" w:rsidRDefault="00FE1E2E" w:rsidP="00FE1E2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F5368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174</w:t>
            </w:r>
          </w:p>
        </w:tc>
      </w:tr>
      <w:tr w:rsidR="00FE1E2E" w:rsidRPr="00F53688" w14:paraId="7CE3E668" w14:textId="77777777" w:rsidTr="006022F1">
        <w:trPr>
          <w:cantSplit/>
        </w:trPr>
        <w:tc>
          <w:tcPr>
            <w:tcW w:w="3859" w:type="dxa"/>
            <w:tcBorders>
              <w:bottom w:val="nil"/>
            </w:tcBorders>
          </w:tcPr>
          <w:p w14:paraId="72679D5E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50" w:hanging="4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0C0D18E9" w14:textId="77777777" w:rsidR="00FE1E2E" w:rsidRPr="00F53688" w:rsidRDefault="00FE1E2E" w:rsidP="00FE1E2E">
            <w:pPr>
              <w:pStyle w:val="Denomination2"/>
              <w:ind w:left="-88" w:right="-5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15C90" w14:textId="62462DA0" w:rsidR="00FE1E2E" w:rsidRPr="00F53688" w:rsidRDefault="00113498" w:rsidP="00FE1E2E">
            <w:pPr>
              <w:pStyle w:val="Denomination2"/>
              <w:tabs>
                <w:tab w:val="decimal" w:pos="832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21,844</w:t>
            </w:r>
          </w:p>
        </w:tc>
        <w:tc>
          <w:tcPr>
            <w:tcW w:w="259" w:type="dxa"/>
            <w:tcBorders>
              <w:bottom w:val="nil"/>
            </w:tcBorders>
            <w:vAlign w:val="bottom"/>
          </w:tcPr>
          <w:p w14:paraId="16C8E9D0" w14:textId="77777777" w:rsidR="00FE1E2E" w:rsidRPr="00F53688" w:rsidRDefault="00FE1E2E" w:rsidP="00FE1E2E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EA0D0" w14:textId="2FED55AF" w:rsidR="00FE1E2E" w:rsidRPr="00F53688" w:rsidRDefault="00FE1E2E" w:rsidP="00FE1E2E">
            <w:pPr>
              <w:pStyle w:val="Denomination2"/>
              <w:tabs>
                <w:tab w:val="decimal" w:pos="832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18,963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102C13A6" w14:textId="77777777" w:rsidR="00FE1E2E" w:rsidRPr="00F53688" w:rsidRDefault="00FE1E2E" w:rsidP="00FE1E2E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A70BE" w14:textId="3FA5978F" w:rsidR="00FE1E2E" w:rsidRPr="00F53688" w:rsidRDefault="00113498" w:rsidP="00FE1E2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23,517</w:t>
            </w:r>
          </w:p>
        </w:tc>
        <w:tc>
          <w:tcPr>
            <w:tcW w:w="281" w:type="dxa"/>
            <w:tcBorders>
              <w:bottom w:val="nil"/>
            </w:tcBorders>
            <w:vAlign w:val="bottom"/>
          </w:tcPr>
          <w:p w14:paraId="73C3EDA8" w14:textId="77777777" w:rsidR="00FE1E2E" w:rsidRPr="00F53688" w:rsidRDefault="00FE1E2E" w:rsidP="00FE1E2E">
            <w:pPr>
              <w:pStyle w:val="Denomination2"/>
              <w:tabs>
                <w:tab w:val="decimal" w:pos="911"/>
              </w:tabs>
              <w:ind w:left="-79" w:right="1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12E8E" w14:textId="1A0A4B5C" w:rsidR="00FE1E2E" w:rsidRPr="00F53688" w:rsidRDefault="00FE1E2E" w:rsidP="00FE1E2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21,061</w:t>
            </w:r>
          </w:p>
        </w:tc>
      </w:tr>
    </w:tbl>
    <w:p w14:paraId="0806E91B" w14:textId="77777777" w:rsidR="002D0C34" w:rsidRPr="00F53688" w:rsidRDefault="002D0C34" w:rsidP="00031B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978F809" w14:textId="19C09A9D" w:rsidR="00DE151E" w:rsidRPr="00F53688" w:rsidRDefault="007F079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53688">
        <w:rPr>
          <w:rFonts w:ascii="Angsana New" w:hAnsi="Angsana New"/>
          <w:b/>
          <w:bCs/>
          <w:sz w:val="30"/>
          <w:szCs w:val="30"/>
        </w:rPr>
        <w:t>2</w:t>
      </w:r>
      <w:r w:rsidR="00F125D2" w:rsidRPr="00F53688">
        <w:rPr>
          <w:rFonts w:ascii="Angsana New" w:hAnsi="Angsana New"/>
          <w:b/>
          <w:bCs/>
          <w:sz w:val="30"/>
          <w:szCs w:val="30"/>
        </w:rPr>
        <w:t>1</w:t>
      </w:r>
      <w:r w:rsidR="00DE151E" w:rsidRPr="00F53688">
        <w:rPr>
          <w:rFonts w:ascii="Angsana New" w:hAnsi="Angsana New"/>
          <w:b/>
          <w:bCs/>
          <w:sz w:val="30"/>
          <w:szCs w:val="30"/>
        </w:rPr>
        <w:tab/>
      </w:r>
      <w:r w:rsidR="00DE151E" w:rsidRPr="00F53688">
        <w:rPr>
          <w:rFonts w:ascii="Angsana New" w:hAnsi="Angsana New"/>
          <w:b/>
          <w:bCs/>
          <w:sz w:val="30"/>
          <w:szCs w:val="30"/>
          <w:cs/>
        </w:rPr>
        <w:t>เจ้าหนี้อื่น</w:t>
      </w:r>
    </w:p>
    <w:p w14:paraId="10D05FCB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990"/>
        <w:gridCol w:w="270"/>
        <w:gridCol w:w="990"/>
        <w:gridCol w:w="270"/>
        <w:gridCol w:w="990"/>
        <w:gridCol w:w="270"/>
        <w:gridCol w:w="990"/>
      </w:tblGrid>
      <w:tr w:rsidR="00DE151E" w:rsidRPr="00F53688" w14:paraId="1CA2301B" w14:textId="77777777" w:rsidTr="00E57139">
        <w:trPr>
          <w:cantSplit/>
          <w:trHeight w:val="352"/>
        </w:trPr>
        <w:tc>
          <w:tcPr>
            <w:tcW w:w="4788" w:type="dxa"/>
          </w:tcPr>
          <w:p w14:paraId="24F79F27" w14:textId="77777777" w:rsidR="00DE151E" w:rsidRPr="00F53688" w:rsidRDefault="00DE151E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14:paraId="4AA15BAE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470B1D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F821666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2F13" w:rsidRPr="00F53688" w14:paraId="3718C3E8" w14:textId="77777777" w:rsidTr="00E57139">
        <w:trPr>
          <w:cantSplit/>
        </w:trPr>
        <w:tc>
          <w:tcPr>
            <w:tcW w:w="4788" w:type="dxa"/>
          </w:tcPr>
          <w:p w14:paraId="151C489D" w14:textId="77777777" w:rsidR="00A92F13" w:rsidRPr="00F53688" w:rsidRDefault="00A92F13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791A697A" w14:textId="62EC5540" w:rsidR="00A92F13" w:rsidRPr="00F53688" w:rsidRDefault="007F0795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54D613D" w14:textId="77777777" w:rsidR="00A92F13" w:rsidRPr="00F53688" w:rsidRDefault="00A92F13" w:rsidP="00A70D2D">
            <w:pPr>
              <w:pStyle w:val="a0"/>
              <w:tabs>
                <w:tab w:val="left" w:pos="792"/>
              </w:tabs>
              <w:ind w:left="-117" w:righ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49814A4" w14:textId="460398F5" w:rsidR="00A92F13" w:rsidRPr="00F53688" w:rsidRDefault="00FE1E2E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595C82E3" w14:textId="77777777" w:rsidR="00A92F13" w:rsidRPr="00F53688" w:rsidRDefault="00A92F13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1617DB" w14:textId="613C8542" w:rsidR="00A92F13" w:rsidRPr="00F53688" w:rsidRDefault="007F0795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39DFAC8" w14:textId="77777777" w:rsidR="00A92F13" w:rsidRPr="00F53688" w:rsidRDefault="00A92F13" w:rsidP="00A70D2D">
            <w:pPr>
              <w:pStyle w:val="a0"/>
              <w:tabs>
                <w:tab w:val="left" w:pos="792"/>
              </w:tabs>
              <w:ind w:left="-117" w:righ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EAABCC6" w14:textId="18C102EB" w:rsidR="00A92F13" w:rsidRPr="00F53688" w:rsidRDefault="00FE1E2E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92F13" w:rsidRPr="00F53688" w14:paraId="0CC446F1" w14:textId="77777777" w:rsidTr="00E57139">
        <w:trPr>
          <w:cantSplit/>
        </w:trPr>
        <w:tc>
          <w:tcPr>
            <w:tcW w:w="4788" w:type="dxa"/>
          </w:tcPr>
          <w:p w14:paraId="4C207C2A" w14:textId="77777777" w:rsidR="00A92F13" w:rsidRPr="00F53688" w:rsidRDefault="00A92F13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770" w:type="dxa"/>
            <w:gridSpan w:val="7"/>
          </w:tcPr>
          <w:p w14:paraId="15482BC8" w14:textId="77777777" w:rsidR="00A92F13" w:rsidRPr="00F53688" w:rsidRDefault="00A92F1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76259" w:rsidRPr="00F53688" w14:paraId="447479A8" w14:textId="77777777" w:rsidTr="00E57139">
        <w:trPr>
          <w:cantSplit/>
        </w:trPr>
        <w:tc>
          <w:tcPr>
            <w:tcW w:w="4788" w:type="dxa"/>
          </w:tcPr>
          <w:p w14:paraId="60E23044" w14:textId="77777777" w:rsidR="00076259" w:rsidRPr="00F53688" w:rsidRDefault="00076259" w:rsidP="00F4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เจ้าหนี้จากการซื้อหลักทรัพย์ค้างจ่าย</w:t>
            </w:r>
          </w:p>
        </w:tc>
        <w:tc>
          <w:tcPr>
            <w:tcW w:w="990" w:type="dxa"/>
          </w:tcPr>
          <w:p w14:paraId="60627AB1" w14:textId="77777777" w:rsidR="00076259" w:rsidRPr="00F53688" w:rsidRDefault="00076259" w:rsidP="00F4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9B7E9" w14:textId="77777777" w:rsidR="00076259" w:rsidRPr="00F53688" w:rsidRDefault="00076259" w:rsidP="00F41395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8E136CB" w14:textId="77777777" w:rsidR="00076259" w:rsidRPr="00F53688" w:rsidRDefault="00076259" w:rsidP="00F4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FD8B9" w14:textId="77777777" w:rsidR="00076259" w:rsidRPr="00F53688" w:rsidRDefault="00076259" w:rsidP="00F41395">
            <w:pPr>
              <w:pStyle w:val="a0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C29F5EB" w14:textId="77777777" w:rsidR="00076259" w:rsidRPr="00F53688" w:rsidRDefault="00076259" w:rsidP="00F4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CC0181" w14:textId="77777777" w:rsidR="00076259" w:rsidRPr="00F53688" w:rsidRDefault="00076259" w:rsidP="00F41395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D627020" w14:textId="77777777" w:rsidR="00076259" w:rsidRPr="00F53688" w:rsidRDefault="00076259" w:rsidP="00F41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1E2E" w:rsidRPr="00F53688" w14:paraId="4DC09D34" w14:textId="77777777" w:rsidTr="00E57139">
        <w:trPr>
          <w:cantSplit/>
        </w:trPr>
        <w:tc>
          <w:tcPr>
            <w:tcW w:w="4788" w:type="dxa"/>
          </w:tcPr>
          <w:p w14:paraId="436BE996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990" w:type="dxa"/>
          </w:tcPr>
          <w:p w14:paraId="1DED0B3E" w14:textId="24010D4F" w:rsidR="00FE1E2E" w:rsidRPr="00F53688" w:rsidRDefault="00FC356F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D504A5" w14:textId="77777777" w:rsidR="00FE1E2E" w:rsidRPr="00F53688" w:rsidRDefault="00FE1E2E" w:rsidP="00FE1E2E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C1FED7A" w14:textId="3F030B61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1FE662B9" w14:textId="77777777" w:rsidR="00FE1E2E" w:rsidRPr="00F53688" w:rsidRDefault="00FE1E2E" w:rsidP="00FE1E2E">
            <w:pPr>
              <w:pStyle w:val="a0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466215B" w14:textId="576842A6" w:rsidR="00FE1E2E" w:rsidRPr="00F53688" w:rsidRDefault="00FC356F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1A8B35" w14:textId="77777777" w:rsidR="00FE1E2E" w:rsidRPr="00F53688" w:rsidRDefault="00FE1E2E" w:rsidP="00FE1E2E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E5B405A" w14:textId="2003F245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FE1E2E" w:rsidRPr="00F53688" w14:paraId="590452CC" w14:textId="77777777" w:rsidTr="00E57139">
        <w:trPr>
          <w:cantSplit/>
        </w:trPr>
        <w:tc>
          <w:tcPr>
            <w:tcW w:w="4788" w:type="dxa"/>
          </w:tcPr>
          <w:p w14:paraId="715BABEE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990" w:type="dxa"/>
          </w:tcPr>
          <w:p w14:paraId="64DFB3B5" w14:textId="55D1C7EC" w:rsidR="00FE1E2E" w:rsidRPr="00F53688" w:rsidRDefault="00FC356F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14:paraId="74FE1678" w14:textId="77777777" w:rsidR="00FE1E2E" w:rsidRPr="00F53688" w:rsidRDefault="00FE1E2E" w:rsidP="00FE1E2E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2B0F320" w14:textId="72D87016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70" w:type="dxa"/>
          </w:tcPr>
          <w:p w14:paraId="696C0470" w14:textId="77777777" w:rsidR="00FE1E2E" w:rsidRPr="00F53688" w:rsidRDefault="00FE1E2E" w:rsidP="00FE1E2E">
            <w:pPr>
              <w:pStyle w:val="a0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FF33984" w14:textId="3EAC5073" w:rsidR="00FE1E2E" w:rsidRPr="00F53688" w:rsidRDefault="00FC356F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60F26E51" w14:textId="77777777" w:rsidR="00FE1E2E" w:rsidRPr="00F53688" w:rsidRDefault="00FE1E2E" w:rsidP="00FE1E2E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7F12E2" w14:textId="5271FAAF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FE1E2E" w:rsidRPr="00F53688" w14:paraId="23A35653" w14:textId="77777777" w:rsidTr="00E57139">
        <w:trPr>
          <w:cantSplit/>
        </w:trPr>
        <w:tc>
          <w:tcPr>
            <w:tcW w:w="4788" w:type="dxa"/>
          </w:tcPr>
          <w:p w14:paraId="15E94F21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กองทุนน้ำมันเชื้อเพลิงค้างจ่าย</w:t>
            </w:r>
          </w:p>
        </w:tc>
        <w:tc>
          <w:tcPr>
            <w:tcW w:w="990" w:type="dxa"/>
          </w:tcPr>
          <w:p w14:paraId="328D517F" w14:textId="6BEF9EF8" w:rsidR="00FE1E2E" w:rsidRPr="00F53688" w:rsidRDefault="00FC356F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270" w:type="dxa"/>
          </w:tcPr>
          <w:p w14:paraId="727C4AED" w14:textId="77777777" w:rsidR="00FE1E2E" w:rsidRPr="00F53688" w:rsidRDefault="00FE1E2E" w:rsidP="00FE1E2E">
            <w:pPr>
              <w:pStyle w:val="a0"/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553657A" w14:textId="7450F2C0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14:paraId="0B68CB12" w14:textId="77777777" w:rsidR="00FE1E2E" w:rsidRPr="00F53688" w:rsidRDefault="00FE1E2E" w:rsidP="00FE1E2E">
            <w:pPr>
              <w:pStyle w:val="a0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E432B88" w14:textId="739728E9" w:rsidR="00FE1E2E" w:rsidRPr="00F53688" w:rsidRDefault="00FC356F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270" w:type="dxa"/>
          </w:tcPr>
          <w:p w14:paraId="01E9F0E1" w14:textId="77777777" w:rsidR="00FE1E2E" w:rsidRPr="00F53688" w:rsidRDefault="00FE1E2E" w:rsidP="00FE1E2E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6CA8D82" w14:textId="79AAFF8F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FE1E2E" w:rsidRPr="00F53688" w14:paraId="471A5BFC" w14:textId="77777777" w:rsidTr="00E57139">
        <w:trPr>
          <w:cantSplit/>
        </w:trPr>
        <w:tc>
          <w:tcPr>
            <w:tcW w:w="4788" w:type="dxa"/>
          </w:tcPr>
          <w:p w14:paraId="4C336B0F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6B9F02E3" w14:textId="6B7303D3" w:rsidR="00FE1E2E" w:rsidRPr="00F53688" w:rsidRDefault="009A28D6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  <w:tc>
          <w:tcPr>
            <w:tcW w:w="270" w:type="dxa"/>
          </w:tcPr>
          <w:p w14:paraId="4E3EBE4B" w14:textId="77777777" w:rsidR="00FE1E2E" w:rsidRPr="00F53688" w:rsidRDefault="00FE1E2E" w:rsidP="00FE1E2E">
            <w:pPr>
              <w:pStyle w:val="a0"/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8171897" w14:textId="607DAC34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1,491</w:t>
            </w:r>
          </w:p>
        </w:tc>
        <w:tc>
          <w:tcPr>
            <w:tcW w:w="270" w:type="dxa"/>
          </w:tcPr>
          <w:p w14:paraId="09172E6D" w14:textId="77777777" w:rsidR="00FE1E2E" w:rsidRPr="00F53688" w:rsidRDefault="00FE1E2E" w:rsidP="00FE1E2E">
            <w:pPr>
              <w:pStyle w:val="a0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95CCFB5" w14:textId="37F42DFF" w:rsidR="00FE1E2E" w:rsidRPr="00F53688" w:rsidRDefault="009A28D6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2,133</w:t>
            </w:r>
          </w:p>
        </w:tc>
        <w:tc>
          <w:tcPr>
            <w:tcW w:w="270" w:type="dxa"/>
          </w:tcPr>
          <w:p w14:paraId="589930DD" w14:textId="77777777" w:rsidR="00FE1E2E" w:rsidRPr="00F53688" w:rsidRDefault="00FE1E2E" w:rsidP="00FE1E2E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7F46D86" w14:textId="301B180C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1,289</w:t>
            </w:r>
          </w:p>
        </w:tc>
      </w:tr>
      <w:tr w:rsidR="00FE1E2E" w:rsidRPr="00F53688" w14:paraId="5B75B89B" w14:textId="77777777" w:rsidTr="00E57139">
        <w:trPr>
          <w:cantSplit/>
        </w:trPr>
        <w:tc>
          <w:tcPr>
            <w:tcW w:w="4788" w:type="dxa"/>
          </w:tcPr>
          <w:p w14:paraId="5947B620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22D2D3" w14:textId="75345DED" w:rsidR="00FE1E2E" w:rsidRPr="00F53688" w:rsidRDefault="00FC356F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1,513</w:t>
            </w:r>
          </w:p>
        </w:tc>
        <w:tc>
          <w:tcPr>
            <w:tcW w:w="270" w:type="dxa"/>
          </w:tcPr>
          <w:p w14:paraId="65FEC363" w14:textId="77777777" w:rsidR="00FE1E2E" w:rsidRPr="00F53688" w:rsidRDefault="00FE1E2E" w:rsidP="00FE1E2E">
            <w:pPr>
              <w:pStyle w:val="a0"/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99AABE4" w14:textId="50443BDA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1,504</w:t>
            </w:r>
          </w:p>
        </w:tc>
        <w:tc>
          <w:tcPr>
            <w:tcW w:w="270" w:type="dxa"/>
          </w:tcPr>
          <w:p w14:paraId="3DC13E7E" w14:textId="77777777" w:rsidR="00FE1E2E" w:rsidRPr="00F53688" w:rsidRDefault="00FE1E2E" w:rsidP="00FE1E2E">
            <w:pPr>
              <w:pStyle w:val="a0"/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873A92" w14:textId="4942EF44" w:rsidR="00FE1E2E" w:rsidRPr="00F53688" w:rsidRDefault="00FC356F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270" w:type="dxa"/>
          </w:tcPr>
          <w:p w14:paraId="13DEC1DE" w14:textId="77777777" w:rsidR="00FE1E2E" w:rsidRPr="00F53688" w:rsidRDefault="00FE1E2E" w:rsidP="00FE1E2E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C0186B" w14:textId="1A764B05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1,400</w:t>
            </w:r>
          </w:p>
        </w:tc>
      </w:tr>
      <w:tr w:rsidR="00FE1E2E" w:rsidRPr="00F53688" w14:paraId="424CA13B" w14:textId="77777777" w:rsidTr="00E57139">
        <w:trPr>
          <w:cantSplit/>
        </w:trPr>
        <w:tc>
          <w:tcPr>
            <w:tcW w:w="4788" w:type="dxa"/>
          </w:tcPr>
          <w:p w14:paraId="4E37F630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EC6E25" w14:textId="567E5C25" w:rsidR="00FE1E2E" w:rsidRPr="00F53688" w:rsidRDefault="009A28D6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3,872</w:t>
            </w:r>
          </w:p>
        </w:tc>
        <w:tc>
          <w:tcPr>
            <w:tcW w:w="270" w:type="dxa"/>
          </w:tcPr>
          <w:p w14:paraId="304A720F" w14:textId="77777777" w:rsidR="00FE1E2E" w:rsidRPr="00F53688" w:rsidRDefault="00FE1E2E" w:rsidP="00FE1E2E">
            <w:pPr>
              <w:pStyle w:val="a0"/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068384" w14:textId="64B908CA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3,476</w:t>
            </w:r>
          </w:p>
        </w:tc>
        <w:tc>
          <w:tcPr>
            <w:tcW w:w="270" w:type="dxa"/>
          </w:tcPr>
          <w:p w14:paraId="1BF01F2B" w14:textId="77777777" w:rsidR="00FE1E2E" w:rsidRPr="00F53688" w:rsidRDefault="00FE1E2E" w:rsidP="00FE1E2E">
            <w:pPr>
              <w:pStyle w:val="a0"/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E881A5" w14:textId="00E658E1" w:rsidR="00FE1E2E" w:rsidRPr="00F53688" w:rsidRDefault="009A28D6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3,575</w:t>
            </w:r>
          </w:p>
        </w:tc>
        <w:tc>
          <w:tcPr>
            <w:tcW w:w="270" w:type="dxa"/>
          </w:tcPr>
          <w:p w14:paraId="23C28CA8" w14:textId="77777777" w:rsidR="00FE1E2E" w:rsidRPr="00F53688" w:rsidRDefault="00FE1E2E" w:rsidP="00FE1E2E">
            <w:pPr>
              <w:pStyle w:val="a0"/>
              <w:tabs>
                <w:tab w:val="decimal" w:pos="702"/>
              </w:tabs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9ACA37" w14:textId="4728BD4E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2,910</w:t>
            </w:r>
          </w:p>
        </w:tc>
      </w:tr>
    </w:tbl>
    <w:p w14:paraId="2C2D2BE3" w14:textId="77777777" w:rsidR="002D0C34" w:rsidRPr="00F53688" w:rsidRDefault="002D0C34" w:rsidP="00532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65C6805" w14:textId="77777777" w:rsidR="002C5D2E" w:rsidRPr="00F53688" w:rsidRDefault="002C5D2E" w:rsidP="00532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20F6686" w14:textId="77777777" w:rsidR="002C5D2E" w:rsidRPr="00F53688" w:rsidRDefault="002C5D2E" w:rsidP="00532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3DD134D" w14:textId="77777777" w:rsidR="002C5D2E" w:rsidRPr="00F53688" w:rsidRDefault="002C5D2E" w:rsidP="00532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33A24AC" w14:textId="77777777" w:rsidR="002C5D2E" w:rsidRPr="00F53688" w:rsidRDefault="002C5D2E" w:rsidP="00532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89DC10F" w14:textId="77777777" w:rsidR="002C5D2E" w:rsidRPr="00F53688" w:rsidRDefault="002C5D2E" w:rsidP="00532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7044FD6" w14:textId="77777777" w:rsidR="002C5D2E" w:rsidRPr="00F53688" w:rsidRDefault="002C5D2E" w:rsidP="00532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B77BA74" w14:textId="77777777" w:rsidR="002C5D2E" w:rsidRPr="00F53688" w:rsidRDefault="002C5D2E" w:rsidP="00532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B38DBB2" w14:textId="77777777" w:rsidR="002C5D2E" w:rsidRPr="00F53688" w:rsidRDefault="002C5D2E" w:rsidP="00532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F50F030" w14:textId="77777777" w:rsidR="002C5D2E" w:rsidRPr="00F53688" w:rsidRDefault="002C5D2E" w:rsidP="00532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F1B47F1" w14:textId="77777777" w:rsidR="002C5D2E" w:rsidRPr="00F53688" w:rsidRDefault="002C5D2E" w:rsidP="00532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C2EAF1D" w14:textId="1D089BEE" w:rsidR="00DE151E" w:rsidRPr="00F53688" w:rsidRDefault="004E5867" w:rsidP="00532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53688">
        <w:rPr>
          <w:rFonts w:ascii="Angsana New" w:hAnsi="Angsana New"/>
          <w:b/>
          <w:bCs/>
          <w:sz w:val="30"/>
          <w:szCs w:val="30"/>
        </w:rPr>
        <w:lastRenderedPageBreak/>
        <w:t>22</w:t>
      </w:r>
      <w:r w:rsidR="00532E9B" w:rsidRPr="00F53688">
        <w:rPr>
          <w:rFonts w:ascii="Angsana New" w:hAnsi="Angsana New"/>
          <w:b/>
          <w:bCs/>
          <w:sz w:val="30"/>
          <w:szCs w:val="30"/>
        </w:rPr>
        <w:t xml:space="preserve"> </w:t>
      </w:r>
      <w:r w:rsidR="00532E9B" w:rsidRPr="00F53688">
        <w:rPr>
          <w:rFonts w:ascii="Angsana New" w:hAnsi="Angsana New"/>
          <w:b/>
          <w:bCs/>
          <w:sz w:val="30"/>
          <w:szCs w:val="30"/>
        </w:rPr>
        <w:tab/>
      </w:r>
      <w:r w:rsidR="00DE7878" w:rsidRPr="00F53688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ประมาณการหนี้สินสำหรับ</w:t>
      </w:r>
      <w:r w:rsidR="00901EE1" w:rsidRPr="00F53688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5600E13F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24"/>
          <w:szCs w:val="24"/>
        </w:rPr>
      </w:pPr>
    </w:p>
    <w:p w14:paraId="4F1C2472" w14:textId="022356A8" w:rsidR="00DE151E" w:rsidRPr="00F53688" w:rsidRDefault="00DE151E" w:rsidP="00451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320971AC" w14:textId="77777777" w:rsidR="00F91F91" w:rsidRPr="00F53688" w:rsidRDefault="00F91F91" w:rsidP="00451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58"/>
        <w:gridCol w:w="990"/>
        <w:gridCol w:w="270"/>
        <w:gridCol w:w="900"/>
        <w:gridCol w:w="270"/>
        <w:gridCol w:w="900"/>
        <w:gridCol w:w="270"/>
        <w:gridCol w:w="900"/>
      </w:tblGrid>
      <w:tr w:rsidR="00DE151E" w:rsidRPr="00F53688" w14:paraId="5006B491" w14:textId="77777777" w:rsidTr="00031BDB">
        <w:trPr>
          <w:tblHeader/>
        </w:trPr>
        <w:tc>
          <w:tcPr>
            <w:tcW w:w="5058" w:type="dxa"/>
          </w:tcPr>
          <w:p w14:paraId="05AF0BF3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276A1749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F5368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C0C133A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664A6B63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5368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92F13" w:rsidRPr="00F53688" w14:paraId="5A30EEDE" w14:textId="77777777" w:rsidTr="00031BDB">
        <w:trPr>
          <w:tblHeader/>
        </w:trPr>
        <w:tc>
          <w:tcPr>
            <w:tcW w:w="5058" w:type="dxa"/>
          </w:tcPr>
          <w:p w14:paraId="2C4A0554" w14:textId="77777777" w:rsidR="00A92F13" w:rsidRPr="00F53688" w:rsidRDefault="00A92F1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EBB3B83" w14:textId="0FCDB6B1" w:rsidR="00A92F13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FE6DBD1" w14:textId="77777777" w:rsidR="00A92F13" w:rsidRPr="00F53688" w:rsidRDefault="00A92F1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68BC8DA" w14:textId="6F63BFCB" w:rsidR="00A92F13" w:rsidRPr="00F53688" w:rsidRDefault="00FE1E2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2BA52A90" w14:textId="77777777" w:rsidR="00A92F13" w:rsidRPr="00F53688" w:rsidRDefault="00A92F1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A5EA835" w14:textId="04EB2083" w:rsidR="00A92F13" w:rsidRPr="00F53688" w:rsidRDefault="007F0795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C67E78D" w14:textId="77777777" w:rsidR="00A92F13" w:rsidRPr="00F53688" w:rsidRDefault="00A92F13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92ACE15" w14:textId="55A01EF5" w:rsidR="00A92F13" w:rsidRPr="00F53688" w:rsidRDefault="007F0795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FE1E2E" w:rsidRPr="00F53688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  <w:tr w:rsidR="00A92F13" w:rsidRPr="00F53688" w14:paraId="2FDD5BAF" w14:textId="77777777" w:rsidTr="00031BDB">
        <w:trPr>
          <w:tblHeader/>
        </w:trPr>
        <w:tc>
          <w:tcPr>
            <w:tcW w:w="5058" w:type="dxa"/>
          </w:tcPr>
          <w:p w14:paraId="2248A26D" w14:textId="77777777" w:rsidR="00A92F13" w:rsidRPr="00F53688" w:rsidRDefault="00A92F13" w:rsidP="00AF6226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00" w:type="dxa"/>
            <w:gridSpan w:val="7"/>
          </w:tcPr>
          <w:p w14:paraId="578BF907" w14:textId="77777777" w:rsidR="00A92F13" w:rsidRPr="00F53688" w:rsidRDefault="00A92F13" w:rsidP="00AF6226">
            <w:pPr>
              <w:pStyle w:val="acctfourfigures"/>
              <w:tabs>
                <w:tab w:val="clear" w:pos="765"/>
              </w:tabs>
              <w:spacing w:line="240" w:lineRule="auto"/>
              <w:ind w:left="-79" w:right="-4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A5701" w:rsidRPr="00F53688" w14:paraId="54EE435B" w14:textId="77777777" w:rsidTr="001E7293">
        <w:tc>
          <w:tcPr>
            <w:tcW w:w="5058" w:type="dxa"/>
          </w:tcPr>
          <w:p w14:paraId="7838669C" w14:textId="26C569B5" w:rsidR="0053078F" w:rsidRPr="00F53688" w:rsidRDefault="00DE7878" w:rsidP="000A7BE9">
            <w:pPr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</w:t>
            </w:r>
            <w:r w:rsidR="0004548C" w:rsidRPr="00F53688">
              <w:rPr>
                <w:rFonts w:ascii="Angsana New" w:hAnsi="Angsana New" w:hint="cs"/>
                <w:sz w:val="30"/>
                <w:szCs w:val="30"/>
                <w:cs/>
              </w:rPr>
              <w:t>สินสำหรับ</w:t>
            </w:r>
            <w:r w:rsidR="003A5701" w:rsidRPr="00F53688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  <w:r w:rsidR="003A5701"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3078F" w:rsidRPr="00F53688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</w:p>
          <w:p w14:paraId="5A130FC1" w14:textId="1A8B66F6" w:rsidR="003A5701" w:rsidRPr="00F53688" w:rsidRDefault="00152EC1" w:rsidP="00152EC1">
            <w:pPr>
              <w:tabs>
                <w:tab w:val="clear" w:pos="227"/>
                <w:tab w:val="left" w:pos="162"/>
              </w:tabs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3A5701" w:rsidRPr="00F5368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F0795" w:rsidRPr="00F53688">
              <w:rPr>
                <w:rFonts w:ascii="Angsana New" w:hAnsi="Angsana New"/>
                <w:sz w:val="30"/>
                <w:szCs w:val="30"/>
              </w:rPr>
              <w:t>1</w:t>
            </w:r>
            <w:r w:rsidR="003A5701"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A5701" w:rsidRPr="00F5368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28504E62" w14:textId="77777777" w:rsidR="005212B5" w:rsidRPr="00F53688" w:rsidRDefault="005212B5" w:rsidP="003A570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BDBD554" w14:textId="738C9628" w:rsidR="003A5701" w:rsidRPr="00F53688" w:rsidRDefault="00D64264" w:rsidP="003A570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3,511</w:t>
            </w:r>
          </w:p>
        </w:tc>
        <w:tc>
          <w:tcPr>
            <w:tcW w:w="270" w:type="dxa"/>
          </w:tcPr>
          <w:p w14:paraId="2B93B52F" w14:textId="77777777" w:rsidR="003A5701" w:rsidRPr="00F53688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C9A925B" w14:textId="77777777" w:rsidR="005212B5" w:rsidRPr="00F53688" w:rsidRDefault="005212B5" w:rsidP="003A57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0ED956F" w14:textId="216C3D42" w:rsidR="003A5701" w:rsidRPr="00F53688" w:rsidRDefault="00FE1E2E" w:rsidP="003A57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3,297</w:t>
            </w:r>
          </w:p>
        </w:tc>
        <w:tc>
          <w:tcPr>
            <w:tcW w:w="270" w:type="dxa"/>
          </w:tcPr>
          <w:p w14:paraId="258A9E24" w14:textId="77777777" w:rsidR="003A5701" w:rsidRPr="00F53688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1E1843F" w14:textId="77777777" w:rsidR="005212B5" w:rsidRPr="00F53688" w:rsidRDefault="005212B5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39B556E" w14:textId="278FFB62" w:rsidR="003A5701" w:rsidRPr="00F53688" w:rsidRDefault="00D64264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3,161</w:t>
            </w:r>
          </w:p>
        </w:tc>
        <w:tc>
          <w:tcPr>
            <w:tcW w:w="270" w:type="dxa"/>
          </w:tcPr>
          <w:p w14:paraId="0929300F" w14:textId="77777777" w:rsidR="003A5701" w:rsidRPr="00F53688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C2573CA" w14:textId="77777777" w:rsidR="005212B5" w:rsidRPr="00F53688" w:rsidRDefault="005212B5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3D7B2AD" w14:textId="0B6609AF" w:rsidR="003A5701" w:rsidRPr="00F53688" w:rsidRDefault="00FE1E2E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3,003</w:t>
            </w:r>
          </w:p>
        </w:tc>
      </w:tr>
      <w:tr w:rsidR="00152EC1" w:rsidRPr="00F53688" w14:paraId="2ED73A37" w14:textId="77777777" w:rsidTr="001E7293">
        <w:tc>
          <w:tcPr>
            <w:tcW w:w="5058" w:type="dxa"/>
          </w:tcPr>
          <w:p w14:paraId="756B2F50" w14:textId="77777777" w:rsidR="00152EC1" w:rsidRPr="00F53688" w:rsidRDefault="00152EC1" w:rsidP="000A7BE9">
            <w:pPr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C030D45" w14:textId="77777777" w:rsidR="00152EC1" w:rsidRPr="00F53688" w:rsidRDefault="00152EC1" w:rsidP="003A570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20D7A0" w14:textId="77777777" w:rsidR="00152EC1" w:rsidRPr="00F53688" w:rsidRDefault="00152EC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2FCDA82" w14:textId="77777777" w:rsidR="00152EC1" w:rsidRPr="00F53688" w:rsidRDefault="00152EC1" w:rsidP="003A57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578EB6" w14:textId="77777777" w:rsidR="00152EC1" w:rsidRPr="00F53688" w:rsidRDefault="00152EC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F0A9BA8" w14:textId="77777777" w:rsidR="00152EC1" w:rsidRPr="00F53688" w:rsidRDefault="00152EC1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025711" w14:textId="77777777" w:rsidR="00152EC1" w:rsidRPr="00F53688" w:rsidRDefault="00152EC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5D31B9E" w14:textId="77777777" w:rsidR="00152EC1" w:rsidRPr="00F53688" w:rsidRDefault="00152EC1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A5701" w:rsidRPr="00F53688" w14:paraId="5EF7E319" w14:textId="77777777" w:rsidTr="001E7293">
        <w:tc>
          <w:tcPr>
            <w:tcW w:w="5058" w:type="dxa"/>
          </w:tcPr>
          <w:p w14:paraId="16A1FA9E" w14:textId="77777777" w:rsidR="003A5701" w:rsidRPr="00F53688" w:rsidRDefault="003A5701" w:rsidP="003A5701">
            <w:pPr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990" w:type="dxa"/>
          </w:tcPr>
          <w:p w14:paraId="5F182C81" w14:textId="77777777" w:rsidR="003A5701" w:rsidRPr="00F53688" w:rsidRDefault="003A5701" w:rsidP="003A5701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D70380A" w14:textId="77777777" w:rsidR="003A5701" w:rsidRPr="00F53688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522B60C" w14:textId="77777777" w:rsidR="003A5701" w:rsidRPr="00F53688" w:rsidRDefault="003A5701" w:rsidP="003A5701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FAE98BD" w14:textId="77777777" w:rsidR="003A5701" w:rsidRPr="00F53688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8267536" w14:textId="77777777" w:rsidR="003A5701" w:rsidRPr="00F53688" w:rsidRDefault="003A5701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B577C" w14:textId="77777777" w:rsidR="003A5701" w:rsidRPr="00F53688" w:rsidRDefault="003A5701" w:rsidP="003A5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F07F2BC" w14:textId="77777777" w:rsidR="003A5701" w:rsidRPr="00F53688" w:rsidRDefault="003A5701" w:rsidP="003A570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1E2E" w:rsidRPr="00F53688" w14:paraId="1B1F630C" w14:textId="77777777" w:rsidTr="001E7293">
        <w:tc>
          <w:tcPr>
            <w:tcW w:w="5058" w:type="dxa"/>
          </w:tcPr>
          <w:p w14:paraId="66D016E3" w14:textId="77777777" w:rsidR="00FE1E2E" w:rsidRPr="00F53688" w:rsidRDefault="00FE1E2E" w:rsidP="00FE1E2E">
            <w:pPr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990" w:type="dxa"/>
          </w:tcPr>
          <w:p w14:paraId="580AF661" w14:textId="73697E6B" w:rsidR="00FE1E2E" w:rsidRPr="00F53688" w:rsidRDefault="00D64264" w:rsidP="00FE1E2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305</w:t>
            </w:r>
          </w:p>
        </w:tc>
        <w:tc>
          <w:tcPr>
            <w:tcW w:w="270" w:type="dxa"/>
          </w:tcPr>
          <w:p w14:paraId="379AC101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6EB0E11" w14:textId="2722F4E7" w:rsidR="00FE1E2E" w:rsidRPr="00F53688" w:rsidRDefault="00FE1E2E" w:rsidP="00FE1E2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70" w:type="dxa"/>
          </w:tcPr>
          <w:p w14:paraId="42877FB0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</w:tcPr>
          <w:p w14:paraId="633A50C9" w14:textId="0DFC44FD" w:rsidR="00FE1E2E" w:rsidRPr="00F53688" w:rsidRDefault="00D64264" w:rsidP="00FE1E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244</w:t>
            </w:r>
          </w:p>
        </w:tc>
        <w:tc>
          <w:tcPr>
            <w:tcW w:w="270" w:type="dxa"/>
          </w:tcPr>
          <w:p w14:paraId="4F3A24A8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49D219E" w14:textId="4A896EFE" w:rsidR="00FE1E2E" w:rsidRPr="00F53688" w:rsidRDefault="00FE1E2E" w:rsidP="00FE1E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238</w:t>
            </w:r>
          </w:p>
        </w:tc>
      </w:tr>
      <w:tr w:rsidR="00FE1E2E" w:rsidRPr="00F53688" w14:paraId="4F708AC3" w14:textId="77777777" w:rsidTr="001E7293">
        <w:tc>
          <w:tcPr>
            <w:tcW w:w="5058" w:type="dxa"/>
          </w:tcPr>
          <w:p w14:paraId="1E278320" w14:textId="77777777" w:rsidR="00FE1E2E" w:rsidRPr="00F53688" w:rsidRDefault="00FE1E2E" w:rsidP="00FE1E2E">
            <w:pPr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จากการประมาณตามหลักการ</w:t>
            </w:r>
          </w:p>
        </w:tc>
        <w:tc>
          <w:tcPr>
            <w:tcW w:w="990" w:type="dxa"/>
          </w:tcPr>
          <w:p w14:paraId="6CDE2C34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252AEF8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90F1F1B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2945CC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</w:tcPr>
          <w:p w14:paraId="2E6767AC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00ECAD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E8495B8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E1E2E" w:rsidRPr="00F53688" w14:paraId="267C4496" w14:textId="77777777" w:rsidTr="001E7293">
        <w:tc>
          <w:tcPr>
            <w:tcW w:w="5058" w:type="dxa"/>
          </w:tcPr>
          <w:p w14:paraId="2B88294B" w14:textId="77777777" w:rsidR="00FE1E2E" w:rsidRPr="00F53688" w:rsidRDefault="00FE1E2E" w:rsidP="00FE1E2E">
            <w:pPr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คณิตศาสตร์ประกันภัยที่รับรู้ในปี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A4DC8B" w14:textId="3123B719" w:rsidR="00FE1E2E" w:rsidRPr="00F53688" w:rsidRDefault="00D64264" w:rsidP="00FE1E2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AD801C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718942E" w14:textId="031A17DD" w:rsidR="00FE1E2E" w:rsidRPr="00F53688" w:rsidRDefault="00FE1E2E" w:rsidP="00FE1E2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(66)</w:t>
            </w:r>
          </w:p>
        </w:tc>
        <w:tc>
          <w:tcPr>
            <w:tcW w:w="270" w:type="dxa"/>
          </w:tcPr>
          <w:p w14:paraId="44F972AA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0B0C850" w14:textId="21EF473C" w:rsidR="00FE1E2E" w:rsidRPr="00F53688" w:rsidRDefault="00D64264" w:rsidP="00FE1E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90175C4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80F855F" w14:textId="1573E06A" w:rsidR="00FE1E2E" w:rsidRPr="00F53688" w:rsidRDefault="00FE1E2E" w:rsidP="00FE1E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FE1E2E" w:rsidRPr="00F53688" w14:paraId="56359F1B" w14:textId="77777777" w:rsidTr="00744C88">
        <w:tc>
          <w:tcPr>
            <w:tcW w:w="5058" w:type="dxa"/>
          </w:tcPr>
          <w:p w14:paraId="085FF561" w14:textId="77777777" w:rsidR="00FE1E2E" w:rsidRPr="00F53688" w:rsidRDefault="00FE1E2E" w:rsidP="00FE1E2E">
            <w:pPr>
              <w:spacing w:line="240" w:lineRule="auto"/>
              <w:ind w:left="342" w:right="-43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553745" w14:textId="2BB9AFB9" w:rsidR="00FE1E2E" w:rsidRPr="00F53688" w:rsidRDefault="006A7631" w:rsidP="00FE1E2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305</w:t>
            </w:r>
          </w:p>
        </w:tc>
        <w:tc>
          <w:tcPr>
            <w:tcW w:w="270" w:type="dxa"/>
          </w:tcPr>
          <w:p w14:paraId="34363246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3389F6" w14:textId="1B1239E0" w:rsidR="00FE1E2E" w:rsidRPr="00F53688" w:rsidRDefault="00FE1E2E" w:rsidP="00FE1E2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270" w:type="dxa"/>
          </w:tcPr>
          <w:p w14:paraId="3A4076BD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617F85E" w14:textId="63177932" w:rsidR="00FE1E2E" w:rsidRPr="00F53688" w:rsidRDefault="006A7631" w:rsidP="00FE1E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70" w:type="dxa"/>
          </w:tcPr>
          <w:p w14:paraId="70A00177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56531D5" w14:textId="197509B1" w:rsidR="00FE1E2E" w:rsidRPr="00F53688" w:rsidRDefault="00FE1E2E" w:rsidP="00FE1E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198</w:t>
            </w:r>
          </w:p>
        </w:tc>
      </w:tr>
      <w:tr w:rsidR="005B3712" w:rsidRPr="00F53688" w14:paraId="172D5BDE" w14:textId="77777777" w:rsidTr="001E7293">
        <w:tc>
          <w:tcPr>
            <w:tcW w:w="5058" w:type="dxa"/>
          </w:tcPr>
          <w:p w14:paraId="6225A9C5" w14:textId="77777777" w:rsidR="005B3712" w:rsidRPr="00F53688" w:rsidRDefault="005B3712" w:rsidP="005B3712">
            <w:pPr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59EED809" w14:textId="77777777" w:rsidR="005B3712" w:rsidRPr="00F53688" w:rsidRDefault="005B3712" w:rsidP="005B3712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AE2B992" w14:textId="77777777" w:rsidR="005B3712" w:rsidRPr="00F53688" w:rsidRDefault="005B3712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6F5E9E3" w14:textId="77777777" w:rsidR="005B3712" w:rsidRPr="00F53688" w:rsidRDefault="005B3712" w:rsidP="005B371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31A66C2" w14:textId="77777777" w:rsidR="005B3712" w:rsidRPr="00F53688" w:rsidRDefault="005B3712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6E4EA47" w14:textId="77777777" w:rsidR="005B3712" w:rsidRPr="00F53688" w:rsidRDefault="005B3712" w:rsidP="005B37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FCA2C5" w14:textId="77777777" w:rsidR="005B3712" w:rsidRPr="00F53688" w:rsidRDefault="005B3712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4FD5EDE" w14:textId="77777777" w:rsidR="005B3712" w:rsidRPr="00F53688" w:rsidRDefault="005B3712" w:rsidP="005B37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3712" w:rsidRPr="00F53688" w14:paraId="3E840969" w14:textId="77777777" w:rsidTr="001E7293">
        <w:tc>
          <w:tcPr>
            <w:tcW w:w="5058" w:type="dxa"/>
          </w:tcPr>
          <w:p w14:paraId="422A18BC" w14:textId="77777777" w:rsidR="005B3712" w:rsidRPr="00F53688" w:rsidRDefault="005B3712" w:rsidP="005B3712">
            <w:pPr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จากการประมาณตามหลักการ</w:t>
            </w:r>
          </w:p>
        </w:tc>
        <w:tc>
          <w:tcPr>
            <w:tcW w:w="990" w:type="dxa"/>
          </w:tcPr>
          <w:p w14:paraId="6403A9E7" w14:textId="77777777" w:rsidR="005B3712" w:rsidRPr="00F53688" w:rsidRDefault="005B3712" w:rsidP="005B3712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B99F94D" w14:textId="77777777" w:rsidR="005B3712" w:rsidRPr="00F53688" w:rsidRDefault="005B3712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CFDFEE0" w14:textId="77777777" w:rsidR="005B3712" w:rsidRPr="00F53688" w:rsidRDefault="005B3712" w:rsidP="005B371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27B39D" w14:textId="77777777" w:rsidR="005B3712" w:rsidRPr="00F53688" w:rsidRDefault="005B3712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</w:tcPr>
          <w:p w14:paraId="69225883" w14:textId="77777777" w:rsidR="005B3712" w:rsidRPr="00F53688" w:rsidRDefault="005B3712" w:rsidP="005B37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AA888F" w14:textId="77777777" w:rsidR="005B3712" w:rsidRPr="00F53688" w:rsidRDefault="005B3712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A45B029" w14:textId="77777777" w:rsidR="005B3712" w:rsidRPr="00F53688" w:rsidRDefault="005B3712" w:rsidP="005B37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E1E2E" w:rsidRPr="00F53688" w14:paraId="1305DFB9" w14:textId="77777777" w:rsidTr="001E7293">
        <w:tc>
          <w:tcPr>
            <w:tcW w:w="5058" w:type="dxa"/>
          </w:tcPr>
          <w:p w14:paraId="6A69C5ED" w14:textId="77777777" w:rsidR="00FE1E2E" w:rsidRPr="00F53688" w:rsidRDefault="00FE1E2E" w:rsidP="00FE1E2E">
            <w:pPr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คณิตศาสตร์ประกันภัยที่รับรู้ในปี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DB0B8E" w14:textId="2AC39FBA" w:rsidR="00FE1E2E" w:rsidRPr="00F53688" w:rsidRDefault="00D64264" w:rsidP="00FE1E2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C574D75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43598B" w14:textId="7B249641" w:rsidR="00FE1E2E" w:rsidRPr="00F53688" w:rsidRDefault="00FE1E2E" w:rsidP="00FE1E2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404</w:t>
            </w:r>
          </w:p>
        </w:tc>
        <w:tc>
          <w:tcPr>
            <w:tcW w:w="270" w:type="dxa"/>
          </w:tcPr>
          <w:p w14:paraId="4ECF13BE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9354F97" w14:textId="37E6C295" w:rsidR="00FE1E2E" w:rsidRPr="00F53688" w:rsidRDefault="00D64264" w:rsidP="00FE1E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D3B3F75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FE18B0" w14:textId="2F23D1CB" w:rsidR="00FE1E2E" w:rsidRPr="00F53688" w:rsidRDefault="00FE1E2E" w:rsidP="00FE1E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365</w:t>
            </w:r>
          </w:p>
        </w:tc>
      </w:tr>
      <w:tr w:rsidR="00FE1E2E" w:rsidRPr="00F53688" w14:paraId="45750C45" w14:textId="77777777" w:rsidTr="001E7293">
        <w:tc>
          <w:tcPr>
            <w:tcW w:w="5058" w:type="dxa"/>
          </w:tcPr>
          <w:p w14:paraId="63647021" w14:textId="77777777" w:rsidR="00FE1E2E" w:rsidRPr="00F53688" w:rsidRDefault="00FE1E2E" w:rsidP="00FE1E2E">
            <w:pPr>
              <w:spacing w:line="240" w:lineRule="auto"/>
              <w:ind w:left="342" w:right="-43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2E9D79" w14:textId="2488AD94" w:rsidR="00FE1E2E" w:rsidRPr="00F53688" w:rsidRDefault="00D64264" w:rsidP="00FE1E2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5A5BEB9E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36B033D" w14:textId="45A52988" w:rsidR="00FE1E2E" w:rsidRPr="00F53688" w:rsidRDefault="00FE1E2E" w:rsidP="00FE1E2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404</w:t>
            </w:r>
          </w:p>
        </w:tc>
        <w:tc>
          <w:tcPr>
            <w:tcW w:w="270" w:type="dxa"/>
          </w:tcPr>
          <w:p w14:paraId="0B67F1C9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DB36F75" w14:textId="2DD6CD24" w:rsidR="00FE1E2E" w:rsidRPr="00F53688" w:rsidRDefault="00D64264" w:rsidP="00FE1E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C7A143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082654D" w14:textId="0C341BF6" w:rsidR="00FE1E2E" w:rsidRPr="00F53688" w:rsidRDefault="00FE1E2E" w:rsidP="00FE1E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365</w:t>
            </w:r>
          </w:p>
        </w:tc>
      </w:tr>
      <w:tr w:rsidR="00FE1E2E" w:rsidRPr="00F53688" w14:paraId="75B3F01D" w14:textId="77777777" w:rsidTr="001E7293">
        <w:tc>
          <w:tcPr>
            <w:tcW w:w="5058" w:type="dxa"/>
          </w:tcPr>
          <w:p w14:paraId="36648FFA" w14:textId="77777777" w:rsidR="00FE1E2E" w:rsidRPr="00F53688" w:rsidRDefault="00FE1E2E" w:rsidP="00FE1E2E">
            <w:pPr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F44CA6" w14:textId="2DD374FE" w:rsidR="00FE1E2E" w:rsidRPr="00F53688" w:rsidRDefault="00D64264" w:rsidP="00FE1E2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(230)</w:t>
            </w:r>
          </w:p>
        </w:tc>
        <w:tc>
          <w:tcPr>
            <w:tcW w:w="270" w:type="dxa"/>
          </w:tcPr>
          <w:p w14:paraId="192D6C8D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AA1471" w14:textId="6C37323A" w:rsidR="00FE1E2E" w:rsidRPr="00F53688" w:rsidRDefault="00FE1E2E" w:rsidP="00FE1E2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410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DDF2E3B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5FD7EF3" w14:textId="243C069F" w:rsidR="00FE1E2E" w:rsidRPr="00F53688" w:rsidRDefault="00D64264" w:rsidP="00FE1E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(222)</w:t>
            </w:r>
          </w:p>
        </w:tc>
        <w:tc>
          <w:tcPr>
            <w:tcW w:w="270" w:type="dxa"/>
          </w:tcPr>
          <w:p w14:paraId="78FC113B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92E0648" w14:textId="46215D38" w:rsidR="00FE1E2E" w:rsidRPr="00F53688" w:rsidRDefault="00FE1E2E" w:rsidP="00FE1E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405</w:t>
            </w:r>
            <w:r w:rsidRPr="00F5368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E1E2E" w:rsidRPr="00F53688" w14:paraId="6A63F019" w14:textId="77777777" w:rsidTr="001E7293">
        <w:tc>
          <w:tcPr>
            <w:tcW w:w="5058" w:type="dxa"/>
          </w:tcPr>
          <w:p w14:paraId="130F8166" w14:textId="77777777" w:rsidR="00FE1E2E" w:rsidRPr="00F53688" w:rsidRDefault="00FE1E2E" w:rsidP="00FE1E2E">
            <w:pPr>
              <w:spacing w:line="240" w:lineRule="auto"/>
              <w:ind w:left="342" w:right="-43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E3D914" w14:textId="06D3D71F" w:rsidR="00FE1E2E" w:rsidRPr="00F53688" w:rsidRDefault="00D64264" w:rsidP="00FE1E2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(230)</w:t>
            </w:r>
          </w:p>
        </w:tc>
        <w:tc>
          <w:tcPr>
            <w:tcW w:w="270" w:type="dxa"/>
          </w:tcPr>
          <w:p w14:paraId="440BC8DB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3254550" w14:textId="1C8EC386" w:rsidR="00FE1E2E" w:rsidRPr="00F53688" w:rsidRDefault="00FE1E2E" w:rsidP="00FE1E2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(410)</w:t>
            </w:r>
          </w:p>
        </w:tc>
        <w:tc>
          <w:tcPr>
            <w:tcW w:w="270" w:type="dxa"/>
          </w:tcPr>
          <w:p w14:paraId="17E0DA0B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8199284" w14:textId="07F070D2" w:rsidR="00FE1E2E" w:rsidRPr="00F53688" w:rsidRDefault="00D64264" w:rsidP="00FE1E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(222)</w:t>
            </w:r>
          </w:p>
        </w:tc>
        <w:tc>
          <w:tcPr>
            <w:tcW w:w="270" w:type="dxa"/>
          </w:tcPr>
          <w:p w14:paraId="7816A678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7FD459A" w14:textId="090217AC" w:rsidR="00FE1E2E" w:rsidRPr="00F53688" w:rsidRDefault="00FE1E2E" w:rsidP="00FE1E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405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FE1E2E" w:rsidRPr="00F53688" w14:paraId="5CF45F02" w14:textId="77777777" w:rsidTr="001E7293">
        <w:tc>
          <w:tcPr>
            <w:tcW w:w="5058" w:type="dxa"/>
          </w:tcPr>
          <w:p w14:paraId="16FED00B" w14:textId="77777777" w:rsidR="00FE1E2E" w:rsidRPr="00F53688" w:rsidRDefault="00FE1E2E" w:rsidP="00FE1E2E">
            <w:pPr>
              <w:spacing w:line="240" w:lineRule="auto"/>
              <w:ind w:left="342" w:right="-43" w:hanging="34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87FEB1F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E6BD5C8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9F54B79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25D3781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D26FB79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B8A1FDA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CF4F8A9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FE1E2E" w:rsidRPr="00F53688" w14:paraId="422D2CD2" w14:textId="77777777" w:rsidTr="001E7293">
        <w:tc>
          <w:tcPr>
            <w:tcW w:w="5058" w:type="dxa"/>
          </w:tcPr>
          <w:p w14:paraId="25EDB40F" w14:textId="3BED188C" w:rsidR="00FE1E2E" w:rsidRPr="00F53688" w:rsidRDefault="00FE1E2E" w:rsidP="00B7445D">
            <w:pPr>
              <w:tabs>
                <w:tab w:val="clear" w:pos="454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สำหรับผลประโยชน์พนักงาน </w:t>
            </w:r>
            <w:r w:rsidR="00B7445D"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871EE63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3A4FA56A" w14:textId="65D3079B" w:rsidR="00D64264" w:rsidRPr="00F53688" w:rsidRDefault="00D64264" w:rsidP="00FE1E2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3,587</w:t>
            </w:r>
          </w:p>
        </w:tc>
        <w:tc>
          <w:tcPr>
            <w:tcW w:w="270" w:type="dxa"/>
          </w:tcPr>
          <w:p w14:paraId="1C89AFD2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BEFA740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C630325" w14:textId="23F0053D" w:rsidR="00FE1E2E" w:rsidRPr="00F53688" w:rsidRDefault="00FE1E2E" w:rsidP="00FE1E2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3,511</w:t>
            </w:r>
          </w:p>
        </w:tc>
        <w:tc>
          <w:tcPr>
            <w:tcW w:w="270" w:type="dxa"/>
          </w:tcPr>
          <w:p w14:paraId="6D7C7D07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E24D061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24CB6C50" w14:textId="555AD388" w:rsidR="00D64264" w:rsidRPr="00F53688" w:rsidRDefault="00D64264" w:rsidP="00D642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3,183</w:t>
            </w:r>
          </w:p>
        </w:tc>
        <w:tc>
          <w:tcPr>
            <w:tcW w:w="270" w:type="dxa"/>
          </w:tcPr>
          <w:p w14:paraId="2B070B09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052CB4C" w14:textId="77777777" w:rsidR="00FE1E2E" w:rsidRPr="00F53688" w:rsidRDefault="00FE1E2E" w:rsidP="00FE1E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39CE80BA" w14:textId="734DE3B8" w:rsidR="00FE1E2E" w:rsidRPr="00F53688" w:rsidRDefault="00FE1E2E" w:rsidP="00FE1E2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161</w:t>
            </w:r>
          </w:p>
        </w:tc>
      </w:tr>
    </w:tbl>
    <w:p w14:paraId="2ED434DD" w14:textId="77777777" w:rsidR="00956D3F" w:rsidRPr="00F53688" w:rsidRDefault="00956D3F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24"/>
          <w:szCs w:val="24"/>
        </w:rPr>
      </w:pPr>
    </w:p>
    <w:p w14:paraId="25884409" w14:textId="77777777" w:rsidR="00E652B5" w:rsidRPr="00F53688" w:rsidRDefault="00E652B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24"/>
          <w:szCs w:val="24"/>
        </w:rPr>
      </w:pPr>
    </w:p>
    <w:p w14:paraId="77A6E3F5" w14:textId="77777777" w:rsidR="00E652B5" w:rsidRPr="00F53688" w:rsidRDefault="00E652B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24"/>
          <w:szCs w:val="24"/>
        </w:rPr>
      </w:pPr>
    </w:p>
    <w:p w14:paraId="58843446" w14:textId="77777777" w:rsidR="00E652B5" w:rsidRPr="00F53688" w:rsidRDefault="00E652B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24"/>
          <w:szCs w:val="24"/>
        </w:rPr>
      </w:pPr>
    </w:p>
    <w:p w14:paraId="62D64E73" w14:textId="77777777" w:rsidR="00E652B5" w:rsidRPr="00F53688" w:rsidRDefault="00E652B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24"/>
          <w:szCs w:val="24"/>
        </w:rPr>
      </w:pPr>
    </w:p>
    <w:p w14:paraId="528C76A1" w14:textId="77777777" w:rsidR="00E652B5" w:rsidRPr="00F53688" w:rsidRDefault="00E652B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24"/>
          <w:szCs w:val="24"/>
        </w:rPr>
      </w:pPr>
    </w:p>
    <w:p w14:paraId="71AFEB0F" w14:textId="77777777" w:rsidR="00E652B5" w:rsidRPr="00F53688" w:rsidRDefault="00E652B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24"/>
          <w:szCs w:val="24"/>
        </w:rPr>
      </w:pPr>
    </w:p>
    <w:p w14:paraId="04D97FDC" w14:textId="77777777" w:rsidR="00E652B5" w:rsidRPr="00F53688" w:rsidRDefault="00E652B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24"/>
          <w:szCs w:val="24"/>
        </w:rPr>
      </w:pPr>
    </w:p>
    <w:p w14:paraId="270AD37F" w14:textId="77777777" w:rsidR="00E652B5" w:rsidRPr="00F53688" w:rsidRDefault="00E652B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24"/>
          <w:szCs w:val="24"/>
        </w:rPr>
      </w:pPr>
    </w:p>
    <w:p w14:paraId="656067EE" w14:textId="77777777" w:rsidR="00E652B5" w:rsidRPr="00F53688" w:rsidRDefault="00E652B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24"/>
          <w:szCs w:val="24"/>
        </w:rPr>
      </w:pPr>
    </w:p>
    <w:p w14:paraId="25815009" w14:textId="6D662196" w:rsidR="00D64264" w:rsidRPr="00F53688" w:rsidRDefault="00AE42A1" w:rsidP="004517BD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53688">
        <w:rPr>
          <w:rFonts w:ascii="Angsana New" w:eastAsia="Calibri" w:hAnsi="Angsana New"/>
          <w:sz w:val="30"/>
          <w:szCs w:val="30"/>
        </w:rPr>
        <w:lastRenderedPageBreak/>
        <w:t>(</w:t>
      </w:r>
      <w:r w:rsidRPr="00F53688">
        <w:rPr>
          <w:rFonts w:ascii="Angsana New" w:eastAsia="Calibri" w:hAnsi="Angsana New" w:hint="cs"/>
          <w:sz w:val="30"/>
          <w:szCs w:val="30"/>
          <w:cs/>
        </w:rPr>
        <w:t>กำไร</w:t>
      </w:r>
      <w:r w:rsidRPr="00F53688">
        <w:rPr>
          <w:rFonts w:ascii="Angsana New" w:eastAsia="Calibri" w:hAnsi="Angsana New"/>
          <w:sz w:val="30"/>
          <w:szCs w:val="30"/>
        </w:rPr>
        <w:t xml:space="preserve">) </w:t>
      </w:r>
      <w:r w:rsidR="006F5AB1" w:rsidRPr="00F53688">
        <w:rPr>
          <w:rFonts w:ascii="Angsana New" w:eastAsia="Calibri" w:hAnsi="Angsana New" w:hint="cs"/>
          <w:sz w:val="30"/>
          <w:szCs w:val="30"/>
          <w:cs/>
        </w:rPr>
        <w:t>ขาดทุน</w:t>
      </w:r>
      <w:r w:rsidR="00543938" w:rsidRPr="00F53688">
        <w:rPr>
          <w:rFonts w:ascii="Angsana New" w:eastAsia="Calibri" w:hAnsi="Angsana New"/>
          <w:sz w:val="30"/>
          <w:szCs w:val="30"/>
          <w:cs/>
        </w:rPr>
        <w:t>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14:paraId="4D12820E" w14:textId="77777777" w:rsidR="00956D3F" w:rsidRPr="00F53688" w:rsidRDefault="00956D3F" w:rsidP="004517BD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tbl>
      <w:tblPr>
        <w:tblW w:w="9497" w:type="dxa"/>
        <w:tblInd w:w="450" w:type="dxa"/>
        <w:tblLook w:val="01E0" w:firstRow="1" w:lastRow="1" w:firstColumn="1" w:lastColumn="1" w:noHBand="0" w:noVBand="0"/>
      </w:tblPr>
      <w:tblGrid>
        <w:gridCol w:w="5040"/>
        <w:gridCol w:w="990"/>
        <w:gridCol w:w="270"/>
        <w:gridCol w:w="900"/>
        <w:gridCol w:w="270"/>
        <w:gridCol w:w="900"/>
        <w:gridCol w:w="270"/>
        <w:gridCol w:w="857"/>
      </w:tblGrid>
      <w:tr w:rsidR="00543938" w:rsidRPr="00F53688" w14:paraId="6476C06D" w14:textId="77777777" w:rsidTr="00E57139">
        <w:tc>
          <w:tcPr>
            <w:tcW w:w="5040" w:type="dxa"/>
          </w:tcPr>
          <w:p w14:paraId="396C166E" w14:textId="77777777" w:rsidR="00543938" w:rsidRPr="00F53688" w:rsidRDefault="00543938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02A54EEF" w14:textId="77777777" w:rsidR="00543938" w:rsidRPr="00F53688" w:rsidRDefault="00543938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D1D98E" w14:textId="77777777" w:rsidR="00543938" w:rsidRPr="00F53688" w:rsidRDefault="00543938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27" w:type="dxa"/>
            <w:gridSpan w:val="3"/>
          </w:tcPr>
          <w:p w14:paraId="7F93CEF0" w14:textId="77777777" w:rsidR="00543938" w:rsidRPr="00F53688" w:rsidRDefault="00543938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3712" w:rsidRPr="00F53688" w14:paraId="5D909BDA" w14:textId="77777777" w:rsidTr="00E57139">
        <w:tc>
          <w:tcPr>
            <w:tcW w:w="5040" w:type="dxa"/>
          </w:tcPr>
          <w:p w14:paraId="3AC0FD86" w14:textId="77777777" w:rsidR="005B3712" w:rsidRPr="00F53688" w:rsidRDefault="005B3712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8CAD50C" w14:textId="63792A3F" w:rsidR="005B3712" w:rsidRPr="00F53688" w:rsidRDefault="007F0795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85BFF42" w14:textId="77777777" w:rsidR="005B3712" w:rsidRPr="00F53688" w:rsidRDefault="005B3712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C5C4EE9" w14:textId="574AE058" w:rsidR="005B3712" w:rsidRPr="00F53688" w:rsidRDefault="00FE1E2E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3C4C0282" w14:textId="77777777" w:rsidR="005B3712" w:rsidRPr="00F53688" w:rsidRDefault="005B3712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B09021A" w14:textId="42887737" w:rsidR="005B3712" w:rsidRPr="00F53688" w:rsidRDefault="007F0795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A28739" w14:textId="77777777" w:rsidR="005B3712" w:rsidRPr="00F53688" w:rsidRDefault="005B3712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57" w:type="dxa"/>
          </w:tcPr>
          <w:p w14:paraId="7D2A5F22" w14:textId="1BE516C3" w:rsidR="005B3712" w:rsidRPr="00F53688" w:rsidRDefault="00FE1E2E" w:rsidP="005B3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543938" w:rsidRPr="00F53688" w14:paraId="7D08E012" w14:textId="77777777" w:rsidTr="00E57139">
        <w:tc>
          <w:tcPr>
            <w:tcW w:w="5040" w:type="dxa"/>
          </w:tcPr>
          <w:p w14:paraId="0FB7E7D2" w14:textId="77777777" w:rsidR="00543938" w:rsidRPr="00F53688" w:rsidRDefault="00543938" w:rsidP="00A542C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57" w:type="dxa"/>
            <w:gridSpan w:val="7"/>
          </w:tcPr>
          <w:p w14:paraId="1D450CCD" w14:textId="77777777" w:rsidR="00543938" w:rsidRPr="00F53688" w:rsidRDefault="00543938" w:rsidP="00A542C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5368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FE1E2E" w:rsidRPr="00F53688" w14:paraId="3BE946C8" w14:textId="77777777" w:rsidTr="00E57139">
        <w:tc>
          <w:tcPr>
            <w:tcW w:w="5040" w:type="dxa"/>
          </w:tcPr>
          <w:p w14:paraId="58891D4E" w14:textId="77777777" w:rsidR="00FE1E2E" w:rsidRPr="00F53688" w:rsidRDefault="00FE1E2E" w:rsidP="00FE1E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สมมติ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ด้านประชากรศาสตร์</w:t>
            </w:r>
          </w:p>
        </w:tc>
        <w:tc>
          <w:tcPr>
            <w:tcW w:w="990" w:type="dxa"/>
          </w:tcPr>
          <w:p w14:paraId="1F362276" w14:textId="6CE82044" w:rsidR="00FE1E2E" w:rsidRPr="00F53688" w:rsidRDefault="00D64264" w:rsidP="00FE1E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AD4DCA2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32135E6" w14:textId="49E63892" w:rsidR="00FE1E2E" w:rsidRPr="00F53688" w:rsidRDefault="00FE1E2E" w:rsidP="00FE1E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3C1DACEB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97F9095" w14:textId="729293DD" w:rsidR="00FE1E2E" w:rsidRPr="00F53688" w:rsidRDefault="00D64264" w:rsidP="00FE1E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DDA7C79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7" w:type="dxa"/>
          </w:tcPr>
          <w:p w14:paraId="11E5E75B" w14:textId="3ACC410F" w:rsidR="00FE1E2E" w:rsidRPr="00F53688" w:rsidRDefault="00FE1E2E" w:rsidP="00FE1E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FE1E2E" w:rsidRPr="00F53688" w14:paraId="4EFB2407" w14:textId="77777777" w:rsidTr="00E57139">
        <w:tc>
          <w:tcPr>
            <w:tcW w:w="5040" w:type="dxa"/>
          </w:tcPr>
          <w:p w14:paraId="7F4D2D63" w14:textId="77777777" w:rsidR="00FE1E2E" w:rsidRPr="00F53688" w:rsidRDefault="00FE1E2E" w:rsidP="00FE1E2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สมมติทางการเงิน</w:t>
            </w:r>
          </w:p>
        </w:tc>
        <w:tc>
          <w:tcPr>
            <w:tcW w:w="990" w:type="dxa"/>
          </w:tcPr>
          <w:p w14:paraId="4ED31AC9" w14:textId="202AB6FC" w:rsidR="00FE1E2E" w:rsidRPr="00F53688" w:rsidRDefault="00D64264" w:rsidP="00FE1E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3B7798C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0BEB240" w14:textId="20150970" w:rsidR="00FE1E2E" w:rsidRPr="00F53688" w:rsidRDefault="00FE1E2E" w:rsidP="00FE1E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EC8F22E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DFF99A3" w14:textId="7C3F6EA2" w:rsidR="00FE1E2E" w:rsidRPr="00F53688" w:rsidRDefault="00D64264" w:rsidP="00FE1E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1B60023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7" w:type="dxa"/>
          </w:tcPr>
          <w:p w14:paraId="3E2FE89A" w14:textId="48E8AC8C" w:rsidR="00FE1E2E" w:rsidRPr="00F53688" w:rsidRDefault="00FE1E2E" w:rsidP="00FE1E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FE1E2E" w:rsidRPr="00F53688" w14:paraId="414E80D8" w14:textId="77777777" w:rsidTr="00E57139">
        <w:tc>
          <w:tcPr>
            <w:tcW w:w="5040" w:type="dxa"/>
          </w:tcPr>
          <w:p w14:paraId="13A20759" w14:textId="77777777" w:rsidR="00FE1E2E" w:rsidRPr="00F53688" w:rsidRDefault="00FE1E2E" w:rsidP="00FE1E2E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F53688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009CE6" w14:textId="21BA92C7" w:rsidR="00FE1E2E" w:rsidRPr="00F53688" w:rsidRDefault="00D64264" w:rsidP="00FE1E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4900CE8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54BE297" w14:textId="6217E3B4" w:rsidR="00FE1E2E" w:rsidRPr="00F53688" w:rsidRDefault="00FE1E2E" w:rsidP="00FE1E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425</w:t>
            </w:r>
          </w:p>
        </w:tc>
        <w:tc>
          <w:tcPr>
            <w:tcW w:w="270" w:type="dxa"/>
          </w:tcPr>
          <w:p w14:paraId="7B40B18A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E7F08B" w14:textId="288425AE" w:rsidR="00FE1E2E" w:rsidRPr="00F53688" w:rsidRDefault="00D64264" w:rsidP="00FE1E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C03F69E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0F18B117" w14:textId="2130575F" w:rsidR="00FE1E2E" w:rsidRPr="00F53688" w:rsidRDefault="00FE1E2E" w:rsidP="00FE1E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387</w:t>
            </w:r>
          </w:p>
        </w:tc>
      </w:tr>
      <w:tr w:rsidR="00FE1E2E" w:rsidRPr="00F53688" w14:paraId="3CDEBE1A" w14:textId="77777777" w:rsidTr="00E57139">
        <w:tc>
          <w:tcPr>
            <w:tcW w:w="5040" w:type="dxa"/>
          </w:tcPr>
          <w:p w14:paraId="7BB1AEDD" w14:textId="77777777" w:rsidR="00FE1E2E" w:rsidRPr="00F53688" w:rsidRDefault="00FE1E2E" w:rsidP="00FE1E2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8E50AA" w14:textId="0D9D9CBC" w:rsidR="00FE1E2E" w:rsidRPr="00F53688" w:rsidRDefault="00D64264" w:rsidP="00FE1E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0B977AD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6311399" w14:textId="49875E4F" w:rsidR="00FE1E2E" w:rsidRPr="00F53688" w:rsidRDefault="00FE1E2E" w:rsidP="00FE1E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404</w:t>
            </w:r>
          </w:p>
        </w:tc>
        <w:tc>
          <w:tcPr>
            <w:tcW w:w="270" w:type="dxa"/>
          </w:tcPr>
          <w:p w14:paraId="73C98FD9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6A06BAD" w14:textId="70A63C2E" w:rsidR="00FE1E2E" w:rsidRPr="00F53688" w:rsidRDefault="00D64264" w:rsidP="00FE1E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4F786F" w14:textId="77777777" w:rsidR="00FE1E2E" w:rsidRPr="00F53688" w:rsidRDefault="00FE1E2E" w:rsidP="00FE1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</w:tcPr>
          <w:p w14:paraId="3ACBF0B9" w14:textId="56948930" w:rsidR="00FE1E2E" w:rsidRPr="00F53688" w:rsidRDefault="00FE1E2E" w:rsidP="00FE1E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365</w:t>
            </w:r>
          </w:p>
        </w:tc>
      </w:tr>
    </w:tbl>
    <w:p w14:paraId="69E31639" w14:textId="77777777" w:rsidR="005A3CD5" w:rsidRPr="00F53688" w:rsidRDefault="005A3CD5" w:rsidP="003F4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4"/>
          <w:szCs w:val="24"/>
        </w:rPr>
      </w:pPr>
    </w:p>
    <w:p w14:paraId="6A884082" w14:textId="0A916165" w:rsidR="00DE151E" w:rsidRPr="00F53688" w:rsidRDefault="00DE151E" w:rsidP="003F4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ข้อสมมุติหลักในการประมาณการตามหลักการคณิตศาสตร์ประกันภัย ณ วันที่</w:t>
      </w:r>
      <w:r w:rsidR="000C5FB0" w:rsidRPr="00F53688">
        <w:rPr>
          <w:rFonts w:ascii="Angsana New" w:hAnsi="Angsana New"/>
          <w:sz w:val="30"/>
          <w:szCs w:val="30"/>
          <w:cs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="00986E6A" w:rsidRPr="00F5368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FE1E2E" w:rsidRPr="00F53688">
        <w:rPr>
          <w:rFonts w:ascii="Angsana New" w:hAnsi="Angsana New"/>
          <w:sz w:val="30"/>
          <w:szCs w:val="30"/>
        </w:rPr>
        <w:t>1</w:t>
      </w:r>
      <w:r w:rsidR="00546162" w:rsidRPr="00F53688">
        <w:rPr>
          <w:rFonts w:ascii="Angsana New" w:hAnsi="Angsana New"/>
          <w:sz w:val="30"/>
          <w:szCs w:val="30"/>
          <w:cs/>
        </w:rPr>
        <w:t xml:space="preserve"> และ </w:t>
      </w:r>
      <w:r w:rsidR="00FE1E2E" w:rsidRPr="00F53688">
        <w:rPr>
          <w:rFonts w:ascii="Angsana New" w:hAnsi="Angsana New"/>
          <w:sz w:val="30"/>
          <w:szCs w:val="30"/>
        </w:rPr>
        <w:t>2560</w:t>
      </w:r>
    </w:p>
    <w:p w14:paraId="081FBD75" w14:textId="77777777" w:rsidR="00DE151E" w:rsidRPr="00F53688" w:rsidRDefault="00DE151E" w:rsidP="00546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4050"/>
        <w:gridCol w:w="2790"/>
        <w:gridCol w:w="2700"/>
      </w:tblGrid>
      <w:tr w:rsidR="004D74EE" w:rsidRPr="00F53688" w14:paraId="45F04A39" w14:textId="77777777" w:rsidTr="007E3632">
        <w:tc>
          <w:tcPr>
            <w:tcW w:w="4050" w:type="dxa"/>
          </w:tcPr>
          <w:p w14:paraId="44B3D924" w14:textId="77777777" w:rsidR="004D74EE" w:rsidRPr="00F53688" w:rsidRDefault="004D74E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5490" w:type="dxa"/>
            <w:gridSpan w:val="2"/>
          </w:tcPr>
          <w:p w14:paraId="429E174A" w14:textId="77777777" w:rsidR="004D74EE" w:rsidRPr="00F53688" w:rsidRDefault="004D74E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D74EE" w:rsidRPr="00F53688" w14:paraId="0F08BC5B" w14:textId="77777777" w:rsidTr="007E3632">
        <w:tc>
          <w:tcPr>
            <w:tcW w:w="4050" w:type="dxa"/>
          </w:tcPr>
          <w:p w14:paraId="2E5C4C77" w14:textId="77777777" w:rsidR="004D74EE" w:rsidRPr="00F53688" w:rsidRDefault="004D74E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</w:tcPr>
          <w:p w14:paraId="25EE5051" w14:textId="56303ECD" w:rsidR="004D74EE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00" w:type="dxa"/>
          </w:tcPr>
          <w:p w14:paraId="428BFA29" w14:textId="450B7101" w:rsidR="004D74EE" w:rsidRPr="00F53688" w:rsidRDefault="00FE1E2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7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4D74EE" w:rsidRPr="00F53688" w14:paraId="5E4AF81E" w14:textId="77777777" w:rsidTr="007E3632">
        <w:tc>
          <w:tcPr>
            <w:tcW w:w="4050" w:type="dxa"/>
          </w:tcPr>
          <w:p w14:paraId="5D2EB125" w14:textId="77777777" w:rsidR="004D74EE" w:rsidRPr="00F53688" w:rsidRDefault="004D74E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2"/>
          </w:tcPr>
          <w:p w14:paraId="634EBA39" w14:textId="77777777" w:rsidR="004D74EE" w:rsidRPr="00F53688" w:rsidRDefault="004D74E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7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</w:tr>
      <w:tr w:rsidR="00DE151E" w:rsidRPr="00F53688" w14:paraId="07715590" w14:textId="77777777" w:rsidTr="007E3632">
        <w:tc>
          <w:tcPr>
            <w:tcW w:w="4050" w:type="dxa"/>
          </w:tcPr>
          <w:p w14:paraId="7D1D87D0" w14:textId="77777777" w:rsidR="00DE151E" w:rsidRPr="00F53688" w:rsidRDefault="00DE151E" w:rsidP="00AF6226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790" w:type="dxa"/>
          </w:tcPr>
          <w:p w14:paraId="3066A0F9" w14:textId="77777777" w:rsidR="00AD1BBF" w:rsidRPr="00F53688" w:rsidRDefault="00AD1BBF" w:rsidP="00AD1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sz w:val="30"/>
                <w:szCs w:val="30"/>
                <w:cs/>
              </w:rPr>
              <w:t>อัตราดอกเบี้ยพันธบัตร</w:t>
            </w:r>
          </w:p>
          <w:p w14:paraId="70F02C7F" w14:textId="6C3A4A25" w:rsidR="00DE151E" w:rsidRPr="00F53688" w:rsidRDefault="00AD1BBF" w:rsidP="00AD1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sz w:val="30"/>
                <w:szCs w:val="30"/>
                <w:cs/>
              </w:rPr>
              <w:t>ระยะยาว</w:t>
            </w:r>
          </w:p>
        </w:tc>
        <w:tc>
          <w:tcPr>
            <w:tcW w:w="2700" w:type="dxa"/>
          </w:tcPr>
          <w:p w14:paraId="48E800BE" w14:textId="21257440" w:rsidR="00DE151E" w:rsidRPr="00F53688" w:rsidRDefault="00FE1E2E" w:rsidP="00AF6226">
            <w:pPr>
              <w:pStyle w:val="acctfourfigures"/>
              <w:tabs>
                <w:tab w:val="clear" w:pos="765"/>
              </w:tabs>
              <w:spacing w:line="240" w:lineRule="auto"/>
              <w:ind w:left="-198" w:right="-43" w:firstLine="11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อัตราดอกเบี้ยพันธบัตรรัฐบาลระยะยาว</w:t>
            </w:r>
          </w:p>
        </w:tc>
      </w:tr>
      <w:tr w:rsidR="00D64264" w:rsidRPr="00F53688" w14:paraId="3CEE2968" w14:textId="77777777" w:rsidTr="007E3632">
        <w:tc>
          <w:tcPr>
            <w:tcW w:w="4050" w:type="dxa"/>
          </w:tcPr>
          <w:p w14:paraId="21EC354E" w14:textId="77777777" w:rsidR="00D64264" w:rsidRPr="00F53688" w:rsidRDefault="00D64264" w:rsidP="00D64264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</w:t>
            </w:r>
          </w:p>
        </w:tc>
        <w:tc>
          <w:tcPr>
            <w:tcW w:w="2790" w:type="dxa"/>
          </w:tcPr>
          <w:p w14:paraId="7DC5A974" w14:textId="4F13DB0B" w:rsidR="00D64264" w:rsidRPr="00F53688" w:rsidRDefault="00D64264" w:rsidP="00D6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0"/>
              </w:tabs>
              <w:spacing w:line="240" w:lineRule="auto"/>
              <w:ind w:left="-198" w:right="-43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53688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.</w:t>
            </w:r>
            <w:r w:rsidRPr="00F5368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53688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-</w:t>
            </w:r>
            <w:r w:rsidRPr="00F5368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F53688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.</w:t>
            </w:r>
            <w:r w:rsidRPr="00F5368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0" w:type="dxa"/>
          </w:tcPr>
          <w:p w14:paraId="2302C938" w14:textId="007A61CA" w:rsidR="00D64264" w:rsidRPr="00F53688" w:rsidRDefault="00D64264" w:rsidP="00D64264">
            <w:pPr>
              <w:pStyle w:val="acctfourfigures"/>
              <w:tabs>
                <w:tab w:val="clear" w:pos="765"/>
              </w:tabs>
              <w:spacing w:line="240" w:lineRule="auto"/>
              <w:ind w:left="-198" w:right="-43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F53688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.</w:t>
            </w:r>
            <w:r w:rsidRPr="00F5368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53688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-</w:t>
            </w:r>
            <w:r w:rsidRPr="00F5368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F53688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.</w:t>
            </w:r>
            <w:r w:rsidRPr="00F5368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D64264" w:rsidRPr="00F53688" w14:paraId="391FAA23" w14:textId="77777777" w:rsidTr="007E3632">
        <w:tc>
          <w:tcPr>
            <w:tcW w:w="4050" w:type="dxa"/>
          </w:tcPr>
          <w:p w14:paraId="17B7603D" w14:textId="77777777" w:rsidR="00D64264" w:rsidRPr="00F53688" w:rsidRDefault="00D64264" w:rsidP="00D64264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790" w:type="dxa"/>
          </w:tcPr>
          <w:p w14:paraId="70F3B563" w14:textId="47C724B7" w:rsidR="00D64264" w:rsidRPr="00F53688" w:rsidRDefault="00D64264" w:rsidP="00D64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3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53688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.</w:t>
            </w:r>
            <w:r w:rsidRPr="00F5368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53688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-</w:t>
            </w:r>
            <w:r w:rsidRPr="00F53688">
              <w:rPr>
                <w:rFonts w:asciiTheme="majorBidi" w:hAnsiTheme="majorBidi" w:cstheme="majorBidi"/>
                <w:sz w:val="30"/>
                <w:szCs w:val="30"/>
              </w:rPr>
              <w:t>2.1</w:t>
            </w:r>
          </w:p>
        </w:tc>
        <w:tc>
          <w:tcPr>
            <w:tcW w:w="2700" w:type="dxa"/>
          </w:tcPr>
          <w:p w14:paraId="50827DC4" w14:textId="00749A24" w:rsidR="00D64264" w:rsidRPr="00F53688" w:rsidRDefault="00D64264" w:rsidP="00D64264">
            <w:pPr>
              <w:pStyle w:val="acctfourfigures"/>
              <w:tabs>
                <w:tab w:val="clear" w:pos="765"/>
              </w:tabs>
              <w:spacing w:line="240" w:lineRule="auto"/>
              <w:ind w:left="-198" w:right="-43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53688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.</w:t>
            </w:r>
            <w:r w:rsidRPr="00F5368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53688">
              <w:rPr>
                <w:rFonts w:asciiTheme="majorBidi" w:hAnsiTheme="majorBidi" w:cstheme="majorBidi"/>
                <w:sz w:val="30"/>
                <w:szCs w:val="30"/>
                <w:rtl/>
              </w:rPr>
              <w:t>-</w:t>
            </w:r>
            <w:r w:rsidRPr="00F53688">
              <w:rPr>
                <w:rFonts w:asciiTheme="majorBidi" w:hAnsiTheme="majorBidi" w:cstheme="majorBidi"/>
                <w:sz w:val="30"/>
                <w:szCs w:val="30"/>
              </w:rPr>
              <w:t>2.1</w:t>
            </w:r>
          </w:p>
        </w:tc>
      </w:tr>
    </w:tbl>
    <w:p w14:paraId="557F5F1A" w14:textId="77777777" w:rsidR="00ED2DC0" w:rsidRPr="00F53688" w:rsidRDefault="00ED2DC0" w:rsidP="001B0B92">
      <w:pPr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D3692B4" w14:textId="3A47CCEC" w:rsidR="00374591" w:rsidRPr="00F53688" w:rsidRDefault="00A16D67" w:rsidP="001B0B92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6590758" w14:textId="77777777" w:rsidR="007E3632" w:rsidRPr="00F53688" w:rsidRDefault="007E3632" w:rsidP="007E3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14:paraId="1814E288" w14:textId="668536F2" w:rsidR="001B0B92" w:rsidRPr="00F53688" w:rsidRDefault="001B0B92" w:rsidP="00840EF6">
      <w:pPr>
        <w:spacing w:line="240" w:lineRule="auto"/>
        <w:ind w:left="547" w:right="108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FE1E2E" w:rsidRPr="00F53688">
        <w:rPr>
          <w:rFonts w:ascii="Angsana New" w:hAnsi="Angsana New"/>
          <w:sz w:val="30"/>
          <w:szCs w:val="30"/>
        </w:rPr>
        <w:t>1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</w:t>
      </w:r>
      <w:r w:rsidR="00AD6197" w:rsidRPr="00F53688">
        <w:rPr>
          <w:rFonts w:ascii="Angsana New" w:hAnsi="Angsana New"/>
          <w:sz w:val="30"/>
          <w:szCs w:val="30"/>
          <w:cs/>
        </w:rPr>
        <w:t>ผูกพันผลประโยชน์ที่กำหนดไว้เป็น</w:t>
      </w:r>
      <w:r w:rsidR="00AD6197" w:rsidRPr="00F53688">
        <w:rPr>
          <w:rFonts w:ascii="Angsana New" w:hAnsi="Angsana New"/>
          <w:sz w:val="30"/>
          <w:szCs w:val="30"/>
        </w:rPr>
        <w:t xml:space="preserve"> </w:t>
      </w:r>
      <w:r w:rsidR="00D64264" w:rsidRPr="00F53688">
        <w:rPr>
          <w:rFonts w:ascii="Angsana New" w:hAnsi="Angsana New"/>
          <w:sz w:val="30"/>
          <w:szCs w:val="30"/>
        </w:rPr>
        <w:t>19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ปี</w:t>
      </w:r>
      <w:r w:rsidRPr="00F5368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C5FB0" w:rsidRPr="00F53688">
        <w:rPr>
          <w:rFonts w:ascii="Angsana New" w:hAnsi="Angsana New"/>
          <w:i/>
          <w:iCs/>
          <w:sz w:val="30"/>
          <w:szCs w:val="30"/>
        </w:rPr>
        <w:br/>
      </w:r>
      <w:r w:rsidRPr="00F53688">
        <w:rPr>
          <w:rFonts w:ascii="Angsana New" w:hAnsi="Angsana New"/>
          <w:i/>
          <w:iCs/>
          <w:sz w:val="30"/>
          <w:szCs w:val="30"/>
          <w:cs/>
        </w:rPr>
        <w:t>(</w:t>
      </w:r>
      <w:r w:rsidR="00FE1E2E" w:rsidRPr="00F53688">
        <w:rPr>
          <w:rFonts w:ascii="Angsana New" w:hAnsi="Angsana New"/>
          <w:i/>
          <w:iCs/>
          <w:sz w:val="30"/>
          <w:szCs w:val="30"/>
        </w:rPr>
        <w:t>2560</w:t>
      </w:r>
      <w:r w:rsidR="006A258F" w:rsidRPr="00F53688">
        <w:rPr>
          <w:rFonts w:ascii="Angsana New" w:hAnsi="Angsana New"/>
          <w:i/>
          <w:iCs/>
          <w:sz w:val="30"/>
          <w:szCs w:val="30"/>
        </w:rPr>
        <w:t xml:space="preserve">: </w:t>
      </w:r>
      <w:r w:rsidR="007F0795" w:rsidRPr="00F53688">
        <w:rPr>
          <w:rFonts w:ascii="Angsana New" w:hAnsi="Angsana New"/>
          <w:i/>
          <w:iCs/>
          <w:sz w:val="30"/>
          <w:szCs w:val="30"/>
        </w:rPr>
        <w:t>19</w:t>
      </w:r>
      <w:r w:rsidRPr="00F53688">
        <w:rPr>
          <w:rFonts w:ascii="Angsana New" w:hAnsi="Angsana New"/>
          <w:i/>
          <w:iCs/>
          <w:sz w:val="30"/>
          <w:szCs w:val="30"/>
        </w:rPr>
        <w:t xml:space="preserve"> </w:t>
      </w:r>
      <w:r w:rsidRPr="00F53688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78151AB5" w14:textId="77777777" w:rsidR="00E652B5" w:rsidRPr="00F53688" w:rsidRDefault="00E652B5" w:rsidP="001B0B92">
      <w:pPr>
        <w:spacing w:line="240" w:lineRule="auto"/>
        <w:ind w:firstLine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5CAE848B" w14:textId="77777777" w:rsidR="00E652B5" w:rsidRPr="00F53688" w:rsidRDefault="00E652B5" w:rsidP="001B0B92">
      <w:pPr>
        <w:spacing w:line="240" w:lineRule="auto"/>
        <w:ind w:firstLine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2E1FACD4" w14:textId="77777777" w:rsidR="00E652B5" w:rsidRPr="00F53688" w:rsidRDefault="00E652B5" w:rsidP="001B0B92">
      <w:pPr>
        <w:spacing w:line="240" w:lineRule="auto"/>
        <w:ind w:firstLine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1035FCD0" w14:textId="77777777" w:rsidR="00E652B5" w:rsidRPr="00F53688" w:rsidRDefault="00E652B5" w:rsidP="001B0B92">
      <w:pPr>
        <w:spacing w:line="240" w:lineRule="auto"/>
        <w:ind w:firstLine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02306918" w14:textId="77777777" w:rsidR="00E652B5" w:rsidRPr="00F53688" w:rsidRDefault="00E652B5" w:rsidP="001B0B92">
      <w:pPr>
        <w:spacing w:line="240" w:lineRule="auto"/>
        <w:ind w:firstLine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163C73AC" w14:textId="77777777" w:rsidR="00E652B5" w:rsidRPr="00F53688" w:rsidRDefault="00E652B5" w:rsidP="001B0B92">
      <w:pPr>
        <w:spacing w:line="240" w:lineRule="auto"/>
        <w:ind w:firstLine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282E3893" w14:textId="77777777" w:rsidR="00E652B5" w:rsidRPr="00F53688" w:rsidRDefault="00E652B5" w:rsidP="001B0B92">
      <w:pPr>
        <w:spacing w:line="240" w:lineRule="auto"/>
        <w:ind w:firstLine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103D1488" w14:textId="77777777" w:rsidR="00E652B5" w:rsidRPr="00F53688" w:rsidRDefault="00E652B5" w:rsidP="001B0B92">
      <w:pPr>
        <w:spacing w:line="240" w:lineRule="auto"/>
        <w:ind w:firstLine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540ADC00" w14:textId="77777777" w:rsidR="0048768B" w:rsidRPr="00F53688" w:rsidRDefault="0048768B" w:rsidP="001B0B92">
      <w:pPr>
        <w:spacing w:line="240" w:lineRule="auto"/>
        <w:ind w:firstLine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F53688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3FA6D114" w14:textId="77777777" w:rsidR="001B0B92" w:rsidRPr="00F53688" w:rsidRDefault="001B0B92" w:rsidP="001B0B92">
      <w:pPr>
        <w:spacing w:line="240" w:lineRule="auto"/>
        <w:ind w:firstLine="547"/>
        <w:jc w:val="thaiDistribute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</w:p>
    <w:p w14:paraId="7DAFC760" w14:textId="50F920CF" w:rsidR="0048768B" w:rsidRPr="00F53688" w:rsidRDefault="00A16D67" w:rsidP="004D0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48768B" w:rsidRPr="00F53688">
        <w:rPr>
          <w:rFonts w:ascii="Angsana New" w:hAnsi="Angsana New"/>
          <w:sz w:val="30"/>
          <w:szCs w:val="30"/>
          <w:cs/>
        </w:rPr>
        <w:t>ที่เกี่ยวข้อง</w:t>
      </w:r>
      <w:r w:rsidR="0048768B" w:rsidRPr="00F53688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F53688">
        <w:rPr>
          <w:rFonts w:ascii="Angsana New" w:hAnsi="Angsana New"/>
          <w:sz w:val="30"/>
          <w:szCs w:val="30"/>
          <w:cs/>
        </w:rPr>
        <w:t xml:space="preserve"> โดยถือว่าข้อสมมติ</w:t>
      </w:r>
      <w:r w:rsidR="0048768B" w:rsidRPr="00F53688">
        <w:rPr>
          <w:rFonts w:ascii="Angsana New" w:hAnsi="Angsana New"/>
          <w:sz w:val="30"/>
          <w:szCs w:val="30"/>
          <w:cs/>
        </w:rPr>
        <w:t>อื่นๆ คงที่ จะมีผลกระทบต่อภาระผูกพัน</w:t>
      </w:r>
      <w:r w:rsidR="007E3632" w:rsidRPr="00F53688">
        <w:rPr>
          <w:rFonts w:ascii="Angsana New" w:hAnsi="Angsana New" w:hint="cs"/>
          <w:sz w:val="30"/>
          <w:szCs w:val="30"/>
          <w:cs/>
        </w:rPr>
        <w:t>ของโครงการ</w:t>
      </w:r>
      <w:r w:rsidR="0048768B" w:rsidRPr="00F53688">
        <w:rPr>
          <w:rFonts w:ascii="Angsana New" w:hAnsi="Angsana New"/>
          <w:sz w:val="30"/>
          <w:szCs w:val="30"/>
          <w:cs/>
        </w:rPr>
        <w:t>ผลประโยชน์เป็นจำนวนเงินดังต่อไปนี้</w:t>
      </w:r>
    </w:p>
    <w:p w14:paraId="5B80A948" w14:textId="77777777" w:rsidR="0048768B" w:rsidRPr="00F53688" w:rsidRDefault="0048768B" w:rsidP="00487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619"/>
        <w:gridCol w:w="984"/>
        <w:gridCol w:w="266"/>
        <w:gridCol w:w="985"/>
        <w:gridCol w:w="266"/>
        <w:gridCol w:w="990"/>
        <w:gridCol w:w="266"/>
        <w:gridCol w:w="984"/>
      </w:tblGrid>
      <w:tr w:rsidR="0048768B" w:rsidRPr="00F53688" w14:paraId="4288BEA9" w14:textId="77777777" w:rsidTr="00E407D0">
        <w:tc>
          <w:tcPr>
            <w:tcW w:w="4834" w:type="dxa"/>
          </w:tcPr>
          <w:p w14:paraId="71EB0F49" w14:textId="77777777" w:rsidR="0048768B" w:rsidRPr="00F53688" w:rsidRDefault="0048768B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151" w:type="dxa"/>
            <w:gridSpan w:val="3"/>
          </w:tcPr>
          <w:p w14:paraId="61B66572" w14:textId="77777777" w:rsidR="0048768B" w:rsidRPr="00F53688" w:rsidRDefault="0048768B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2D5E9F0E" w14:textId="77777777" w:rsidR="0048768B" w:rsidRPr="00F53688" w:rsidRDefault="0048768B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106" w:type="dxa"/>
            <w:gridSpan w:val="3"/>
          </w:tcPr>
          <w:p w14:paraId="2208B15B" w14:textId="77777777" w:rsidR="0048768B" w:rsidRPr="00F53688" w:rsidRDefault="0048768B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768B" w:rsidRPr="00F53688" w14:paraId="426FDEAD" w14:textId="77777777" w:rsidTr="00E407D0">
        <w:tc>
          <w:tcPr>
            <w:tcW w:w="4834" w:type="dxa"/>
          </w:tcPr>
          <w:p w14:paraId="130721A1" w14:textId="77777777" w:rsidR="0048768B" w:rsidRPr="00F53688" w:rsidRDefault="0048768B" w:rsidP="00A542C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26" w:type="dxa"/>
            <w:gridSpan w:val="7"/>
          </w:tcPr>
          <w:p w14:paraId="13A1D4DD" w14:textId="77777777" w:rsidR="0048768B" w:rsidRPr="00F53688" w:rsidRDefault="0048768B" w:rsidP="00A542C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5368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48768B" w:rsidRPr="00F53688" w14:paraId="1D728978" w14:textId="77777777" w:rsidTr="00E407D0">
        <w:tc>
          <w:tcPr>
            <w:tcW w:w="4834" w:type="dxa"/>
          </w:tcPr>
          <w:p w14:paraId="58BE7C1F" w14:textId="601DF5EA" w:rsidR="0048768B" w:rsidRPr="00F53688" w:rsidRDefault="0048768B" w:rsidP="00A4253C">
            <w:pPr>
              <w:tabs>
                <w:tab w:val="clear" w:pos="227"/>
              </w:tabs>
              <w:ind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="007F0795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F0795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E1E2E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97" w:type="dxa"/>
          </w:tcPr>
          <w:p w14:paraId="1EAC92F8" w14:textId="77777777" w:rsidR="0048768B" w:rsidRPr="00F53688" w:rsidRDefault="0048768B" w:rsidP="00A425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9" w:type="dxa"/>
          </w:tcPr>
          <w:p w14:paraId="5D8F0889" w14:textId="77777777" w:rsidR="0048768B" w:rsidRPr="00F53688" w:rsidRDefault="0048768B" w:rsidP="00A42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</w:tcPr>
          <w:p w14:paraId="534764CF" w14:textId="77777777" w:rsidR="0048768B" w:rsidRPr="00F53688" w:rsidRDefault="0048768B" w:rsidP="00A425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9" w:type="dxa"/>
          </w:tcPr>
          <w:p w14:paraId="74F32865" w14:textId="77777777" w:rsidR="0048768B" w:rsidRPr="00F53688" w:rsidRDefault="0048768B" w:rsidP="00A42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F61AAAC" w14:textId="77777777" w:rsidR="0048768B" w:rsidRPr="00F53688" w:rsidRDefault="0048768B" w:rsidP="00A425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9" w:type="dxa"/>
          </w:tcPr>
          <w:p w14:paraId="50DD4540" w14:textId="77777777" w:rsidR="0048768B" w:rsidRPr="00F53688" w:rsidRDefault="0048768B" w:rsidP="00A42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47" w:type="dxa"/>
          </w:tcPr>
          <w:p w14:paraId="53B68E00" w14:textId="77777777" w:rsidR="0048768B" w:rsidRPr="00F53688" w:rsidRDefault="0048768B" w:rsidP="00A4253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48768B" w:rsidRPr="00F53688" w14:paraId="7E279A9D" w14:textId="77777777" w:rsidTr="00E407D0">
        <w:tc>
          <w:tcPr>
            <w:tcW w:w="4834" w:type="dxa"/>
          </w:tcPr>
          <w:p w14:paraId="4E10708C" w14:textId="77777777" w:rsidR="0048768B" w:rsidRPr="00F53688" w:rsidRDefault="0048768B" w:rsidP="00A542C2">
            <w:pPr>
              <w:ind w:left="234" w:hanging="23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7" w:type="dxa"/>
          </w:tcPr>
          <w:p w14:paraId="67BA8E4A" w14:textId="77777777" w:rsidR="0048768B" w:rsidRPr="00F53688" w:rsidRDefault="0048768B" w:rsidP="00A542C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69" w:type="dxa"/>
          </w:tcPr>
          <w:p w14:paraId="7AF18824" w14:textId="77777777" w:rsidR="0048768B" w:rsidRPr="00F53688" w:rsidRDefault="0048768B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85" w:type="dxa"/>
          </w:tcPr>
          <w:p w14:paraId="1F00D66D" w14:textId="77777777" w:rsidR="0048768B" w:rsidRPr="00F53688" w:rsidRDefault="0048768B" w:rsidP="00A542C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69" w:type="dxa"/>
          </w:tcPr>
          <w:p w14:paraId="7E2EC51F" w14:textId="77777777" w:rsidR="0048768B" w:rsidRPr="00F53688" w:rsidRDefault="0048768B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14:paraId="634D38EF" w14:textId="77777777" w:rsidR="0048768B" w:rsidRPr="00F53688" w:rsidRDefault="0048768B" w:rsidP="00A542C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69" w:type="dxa"/>
          </w:tcPr>
          <w:p w14:paraId="248E20A3" w14:textId="77777777" w:rsidR="0048768B" w:rsidRPr="00F53688" w:rsidRDefault="0048768B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847" w:type="dxa"/>
          </w:tcPr>
          <w:p w14:paraId="7B86D1B2" w14:textId="77777777" w:rsidR="0048768B" w:rsidRPr="00F53688" w:rsidRDefault="0048768B" w:rsidP="00A542C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</w:tr>
      <w:tr w:rsidR="0048768B" w:rsidRPr="00F53688" w14:paraId="05DCD58E" w14:textId="77777777" w:rsidTr="00E407D0">
        <w:tc>
          <w:tcPr>
            <w:tcW w:w="4834" w:type="dxa"/>
          </w:tcPr>
          <w:p w14:paraId="50636A1A" w14:textId="0390661D" w:rsidR="0048768B" w:rsidRPr="00F53688" w:rsidRDefault="0048768B" w:rsidP="00A542C2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7F0795" w:rsidRPr="00F53688">
              <w:rPr>
                <w:rFonts w:ascii="Angsana New" w:hAnsi="Angsana New"/>
                <w:sz w:val="30"/>
                <w:szCs w:val="30"/>
              </w:rPr>
              <w:t>1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97" w:type="dxa"/>
            <w:vAlign w:val="center"/>
          </w:tcPr>
          <w:p w14:paraId="10EA4509" w14:textId="197A47C5" w:rsidR="0048768B" w:rsidRPr="00F53688" w:rsidRDefault="004517BD" w:rsidP="00E407D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C3AD3"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299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9" w:type="dxa"/>
            <w:vAlign w:val="center"/>
          </w:tcPr>
          <w:p w14:paraId="066718BB" w14:textId="77777777" w:rsidR="0048768B" w:rsidRPr="00F53688" w:rsidRDefault="0048768B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5" w:type="dxa"/>
            <w:vAlign w:val="center"/>
          </w:tcPr>
          <w:p w14:paraId="3C2C62B9" w14:textId="74E2FA3F" w:rsidR="0048768B" w:rsidRPr="00F53688" w:rsidRDefault="008C3AD3" w:rsidP="00E407D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350</w:t>
            </w:r>
          </w:p>
        </w:tc>
        <w:tc>
          <w:tcPr>
            <w:tcW w:w="269" w:type="dxa"/>
            <w:vAlign w:val="center"/>
          </w:tcPr>
          <w:p w14:paraId="0DD4342B" w14:textId="77777777" w:rsidR="0048768B" w:rsidRPr="00F53688" w:rsidRDefault="0048768B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0E20ABF" w14:textId="03C03EBD" w:rsidR="0048768B" w:rsidRPr="00F53688" w:rsidRDefault="008C3AD3" w:rsidP="00E407D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(247)</w:t>
            </w:r>
          </w:p>
        </w:tc>
        <w:tc>
          <w:tcPr>
            <w:tcW w:w="269" w:type="dxa"/>
            <w:vAlign w:val="center"/>
          </w:tcPr>
          <w:p w14:paraId="1AC312E9" w14:textId="77777777" w:rsidR="0048768B" w:rsidRPr="00F53688" w:rsidRDefault="0048768B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7" w:type="dxa"/>
            <w:vAlign w:val="center"/>
          </w:tcPr>
          <w:p w14:paraId="48B94019" w14:textId="7D39F002" w:rsidR="0048768B" w:rsidRPr="00F53688" w:rsidRDefault="008C3AD3" w:rsidP="00E407D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285</w:t>
            </w:r>
          </w:p>
        </w:tc>
      </w:tr>
      <w:tr w:rsidR="0048768B" w:rsidRPr="00F53688" w14:paraId="6D416E84" w14:textId="77777777" w:rsidTr="00E407D0">
        <w:tc>
          <w:tcPr>
            <w:tcW w:w="4834" w:type="dxa"/>
          </w:tcPr>
          <w:p w14:paraId="03F94D3B" w14:textId="77649166" w:rsidR="0048768B" w:rsidRPr="00F53688" w:rsidRDefault="0048768B" w:rsidP="000E6AAA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  (เปลี่ยนแปลงร้อยละ </w:t>
            </w:r>
            <w:r w:rsidR="007F0795" w:rsidRPr="00F53688">
              <w:rPr>
                <w:rFonts w:ascii="Angsana New" w:hAnsi="Angsana New"/>
                <w:sz w:val="30"/>
                <w:szCs w:val="30"/>
              </w:rPr>
              <w:t>1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897" w:type="dxa"/>
          </w:tcPr>
          <w:p w14:paraId="0E147D18" w14:textId="649CC21E" w:rsidR="0048768B" w:rsidRPr="00F53688" w:rsidRDefault="008C3AD3" w:rsidP="00E407D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403</w:t>
            </w:r>
          </w:p>
        </w:tc>
        <w:tc>
          <w:tcPr>
            <w:tcW w:w="269" w:type="dxa"/>
          </w:tcPr>
          <w:p w14:paraId="430FBF16" w14:textId="77777777" w:rsidR="0048768B" w:rsidRPr="00F53688" w:rsidRDefault="0048768B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5" w:type="dxa"/>
          </w:tcPr>
          <w:p w14:paraId="4E227FC4" w14:textId="7D52959E" w:rsidR="0048768B" w:rsidRPr="00F53688" w:rsidRDefault="008C3AD3" w:rsidP="00E407D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(354)</w:t>
            </w:r>
          </w:p>
        </w:tc>
        <w:tc>
          <w:tcPr>
            <w:tcW w:w="269" w:type="dxa"/>
          </w:tcPr>
          <w:p w14:paraId="1C8C54B4" w14:textId="77777777" w:rsidR="0048768B" w:rsidRPr="00F53688" w:rsidRDefault="0048768B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E9A3057" w14:textId="0546026D" w:rsidR="0048768B" w:rsidRPr="00F53688" w:rsidRDefault="008C3AD3" w:rsidP="00E407D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362</w:t>
            </w:r>
          </w:p>
        </w:tc>
        <w:tc>
          <w:tcPr>
            <w:tcW w:w="269" w:type="dxa"/>
          </w:tcPr>
          <w:p w14:paraId="0C3D673B" w14:textId="77777777" w:rsidR="0048768B" w:rsidRPr="00F53688" w:rsidRDefault="0048768B" w:rsidP="00A5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7" w:type="dxa"/>
          </w:tcPr>
          <w:p w14:paraId="2AADEBF2" w14:textId="680AD9AC" w:rsidR="0048768B" w:rsidRPr="00F53688" w:rsidRDefault="008C3AD3" w:rsidP="00E407D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(319)</w:t>
            </w:r>
          </w:p>
        </w:tc>
      </w:tr>
    </w:tbl>
    <w:p w14:paraId="0239A25C" w14:textId="77777777" w:rsidR="00D32CD5" w:rsidRPr="00F53688" w:rsidRDefault="00D32CD5" w:rsidP="001B0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7816662E" w14:textId="77777777" w:rsidR="0048768B" w:rsidRPr="00F53688" w:rsidRDefault="0048768B" w:rsidP="001B0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F53688">
        <w:rPr>
          <w:rFonts w:ascii="Angsana New" w:hAnsi="Angsana New" w:hint="cs"/>
          <w:sz w:val="30"/>
          <w:szCs w:val="30"/>
          <w:cs/>
        </w:rPr>
        <w:t>แสดง</w:t>
      </w:r>
      <w:r w:rsidRPr="00F53688">
        <w:rPr>
          <w:rFonts w:ascii="Angsana New" w:hAnsi="Angsana New"/>
          <w:sz w:val="30"/>
          <w:szCs w:val="30"/>
          <w:cs/>
        </w:rPr>
        <w:t>ประมาณการความอ่</w:t>
      </w:r>
      <w:r w:rsidR="00A16D67" w:rsidRPr="00F53688">
        <w:rPr>
          <w:rFonts w:ascii="Angsana New" w:hAnsi="Angsana New"/>
          <w:sz w:val="30"/>
          <w:szCs w:val="30"/>
          <w:cs/>
        </w:rPr>
        <w:t>อนไหวของข้อสมมติ</w:t>
      </w:r>
      <w:r w:rsidRPr="00F53688">
        <w:rPr>
          <w:rFonts w:ascii="Angsana New" w:hAnsi="Angsana New"/>
          <w:sz w:val="30"/>
          <w:szCs w:val="30"/>
          <w:cs/>
        </w:rPr>
        <w:t>ต่างๆ</w:t>
      </w:r>
    </w:p>
    <w:p w14:paraId="6CD6A839" w14:textId="77777777" w:rsidR="008A61C9" w:rsidRPr="00F53688" w:rsidRDefault="008A61C9" w:rsidP="00AE1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603B0C6" w14:textId="77777777" w:rsidR="008A61C9" w:rsidRPr="00F53688" w:rsidRDefault="008A61C9" w:rsidP="008A61C9">
      <w:pPr>
        <w:autoSpaceDE w:val="0"/>
        <w:autoSpaceDN w:val="0"/>
        <w:spacing w:before="40" w:after="40"/>
        <w:ind w:left="540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การเพิ่มผลประโยชน์พนักงาน</w:t>
      </w:r>
    </w:p>
    <w:p w14:paraId="673296BF" w14:textId="6CCB6422" w:rsidR="00E306A5" w:rsidRPr="00F53688" w:rsidRDefault="008A61C9" w:rsidP="00E3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  <w:r w:rsidRPr="00F53688">
        <w:rPr>
          <w:rFonts w:ascii="Angsana New" w:hAnsi="Angsana New"/>
          <w:sz w:val="30"/>
          <w:szCs w:val="30"/>
        </w:rPr>
        <w:t> </w:t>
      </w:r>
    </w:p>
    <w:p w14:paraId="2D8B873A" w14:textId="16C91EA4" w:rsidR="002D0C34" w:rsidRPr="00F53688" w:rsidRDefault="00053702" w:rsidP="00AE1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F53688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F53688">
        <w:rPr>
          <w:rFonts w:ascii="Angsana New" w:hAnsi="Angsana New"/>
          <w:sz w:val="30"/>
          <w:szCs w:val="30"/>
        </w:rPr>
        <w:t xml:space="preserve"> 13</w:t>
      </w:r>
      <w:r w:rsidRPr="00F5368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F53688">
        <w:rPr>
          <w:rFonts w:ascii="Angsana New" w:hAnsi="Angsana New"/>
          <w:sz w:val="30"/>
          <w:szCs w:val="30"/>
        </w:rPr>
        <w:t xml:space="preserve">2561 </w:t>
      </w:r>
      <w:r w:rsidRPr="00F53688">
        <w:rPr>
          <w:rFonts w:ascii="Angsana New" w:hAnsi="Angsana New" w:hint="cs"/>
          <w:sz w:val="30"/>
          <w:szCs w:val="30"/>
          <w:cs/>
        </w:rPr>
        <w:t xml:space="preserve">สภานิติบัญญัติแห่งชาติได้พิจารณาปรับปรุงร่างพระราชบัญญัติคุ้มครองแรงงาน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F53688">
        <w:rPr>
          <w:rFonts w:ascii="Angsana New" w:hAnsi="Angsana New"/>
          <w:sz w:val="30"/>
          <w:szCs w:val="30"/>
        </w:rPr>
        <w:t>20</w:t>
      </w:r>
      <w:r w:rsidRPr="00F53688">
        <w:rPr>
          <w:rFonts w:ascii="Angsana New" w:hAnsi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F53688">
        <w:rPr>
          <w:rFonts w:ascii="Angsana New" w:hAnsi="Angsana New"/>
          <w:sz w:val="30"/>
          <w:szCs w:val="30"/>
        </w:rPr>
        <w:t>400</w:t>
      </w:r>
      <w:r w:rsidRPr="00F53688">
        <w:rPr>
          <w:rFonts w:ascii="Angsana New" w:hAnsi="Angsana New" w:hint="cs"/>
          <w:sz w:val="30"/>
          <w:szCs w:val="30"/>
          <w:cs/>
        </w:rPr>
        <w:t xml:space="preserve"> วัน </w:t>
      </w:r>
      <w:r w:rsidR="00BE2ECD" w:rsidRPr="00F53688">
        <w:rPr>
          <w:rFonts w:ascii="Angsana New" w:hAnsi="Angsana New" w:hint="cs"/>
          <w:sz w:val="30"/>
          <w:szCs w:val="30"/>
          <w:cs/>
        </w:rPr>
        <w:t>กลุ่มบริษัทจ</w:t>
      </w:r>
      <w:r w:rsidRPr="00F53688">
        <w:rPr>
          <w:rFonts w:ascii="Angsana New" w:hAnsi="Angsana New" w:hint="cs"/>
          <w:sz w:val="30"/>
          <w:szCs w:val="30"/>
          <w:cs/>
        </w:rPr>
        <w:t>ะแก้ไขโครงการผลประโยชน์เมื่อเกษียณแก่พนักงานในงวดที่ร่างปรับปรุงดังกล่าวถือเป็นกฎหมายและประกาศในราชกิจจานุเบกษา จากการแก้ไขโครงการดังกล่าวจะทำให้</w:t>
      </w:r>
      <w:r w:rsidR="00BE2ECD" w:rsidRPr="00F5368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53688">
        <w:rPr>
          <w:rFonts w:ascii="Angsana New" w:hAnsi="Angsana New" w:hint="cs"/>
          <w:sz w:val="30"/>
          <w:szCs w:val="30"/>
          <w:cs/>
        </w:rPr>
        <w:t>รับรู้ประมาณการหนี้สินสำหรับผลประโยชน์เมื่อเกษียณอายุในงวดที่มีการแก้ไขและรับรู้</w:t>
      </w:r>
      <w:r w:rsidR="00BE2ECD" w:rsidRPr="00F53688">
        <w:rPr>
          <w:rFonts w:ascii="Angsana New" w:hAnsi="Angsana New" w:hint="cs"/>
          <w:sz w:val="30"/>
          <w:szCs w:val="30"/>
          <w:cs/>
        </w:rPr>
        <w:t>ต้นทุนบริการในอดีตในงบการเงินรวมและงบการเงินเฉพาะกิจการ</w:t>
      </w:r>
      <w:r w:rsidRPr="00F53688">
        <w:rPr>
          <w:rFonts w:ascii="Angsana New" w:hAnsi="Angsana New" w:hint="cs"/>
          <w:sz w:val="30"/>
          <w:szCs w:val="30"/>
          <w:cs/>
        </w:rPr>
        <w:t xml:space="preserve">เพิ่มขึ้นโดยประมาณจำนวน </w:t>
      </w:r>
      <w:r w:rsidR="00BE2ECD" w:rsidRPr="00F53688">
        <w:rPr>
          <w:rFonts w:asciiTheme="majorBidi" w:hAnsiTheme="majorBidi" w:cstheme="majorBidi"/>
          <w:sz w:val="30"/>
          <w:szCs w:val="30"/>
        </w:rPr>
        <w:t xml:space="preserve">368.6 </w:t>
      </w:r>
      <w:r w:rsidR="00BE2ECD" w:rsidRPr="00F53688">
        <w:rPr>
          <w:rFonts w:ascii="Angsana New" w:hAnsi="Angsana New" w:hint="cs"/>
          <w:sz w:val="30"/>
          <w:szCs w:val="30"/>
          <w:cs/>
        </w:rPr>
        <w:t>ล้านบาท</w:t>
      </w:r>
      <w:r w:rsidR="00BE2ECD" w:rsidRPr="00F53688">
        <w:rPr>
          <w:rFonts w:ascii="Angsana New" w:hAnsi="Angsana New"/>
          <w:sz w:val="30"/>
          <w:szCs w:val="30"/>
        </w:rPr>
        <w:t xml:space="preserve"> </w:t>
      </w:r>
      <w:r w:rsidR="00BE2ECD" w:rsidRPr="00F53688">
        <w:rPr>
          <w:rFonts w:ascii="Angsana New" w:hAnsi="Angsana New" w:hint="cs"/>
          <w:sz w:val="30"/>
          <w:szCs w:val="30"/>
          <w:cs/>
        </w:rPr>
        <w:t xml:space="preserve">และ </w:t>
      </w:r>
      <w:r w:rsidR="00BE2ECD" w:rsidRPr="00F53688">
        <w:rPr>
          <w:rFonts w:ascii="Angsana New" w:hAnsi="Angsana New"/>
          <w:sz w:val="30"/>
          <w:szCs w:val="30"/>
        </w:rPr>
        <w:t xml:space="preserve">294.6 </w:t>
      </w:r>
      <w:r w:rsidR="00BE2ECD" w:rsidRPr="00F53688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69D3DB1E" w14:textId="77777777" w:rsidR="008A61C9" w:rsidRPr="00F53688" w:rsidRDefault="008A61C9" w:rsidP="00AE1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F89F55F" w14:textId="77777777" w:rsidR="008A61C9" w:rsidRPr="00F53688" w:rsidRDefault="008A61C9" w:rsidP="00AE1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A9737CB" w14:textId="77777777" w:rsidR="008A61C9" w:rsidRPr="00F53688" w:rsidRDefault="008A61C9" w:rsidP="00AE1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644515E" w14:textId="77777777" w:rsidR="008A61C9" w:rsidRPr="00F53688" w:rsidRDefault="008A61C9" w:rsidP="00AE1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5F26F32" w14:textId="77777777" w:rsidR="008A61C9" w:rsidRPr="00F53688" w:rsidRDefault="008A61C9" w:rsidP="00AE1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0A0A829" w14:textId="77777777" w:rsidR="008A61C9" w:rsidRPr="00F53688" w:rsidRDefault="008A61C9" w:rsidP="00053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40677FE" w14:textId="77777777" w:rsidR="00053702" w:rsidRPr="00F53688" w:rsidRDefault="00053702" w:rsidP="00053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73615E7" w14:textId="77777777" w:rsidR="00053702" w:rsidRPr="00F53688" w:rsidRDefault="00053702" w:rsidP="00053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0F323D4" w14:textId="77777777" w:rsidR="00053702" w:rsidRPr="00F53688" w:rsidRDefault="00053702" w:rsidP="00053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AB25110" w14:textId="77777777" w:rsidR="00053702" w:rsidRPr="00F53688" w:rsidRDefault="00053702" w:rsidP="00AE1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E57DFA0" w14:textId="5AAC9FDF" w:rsidR="00DE151E" w:rsidRPr="00F53688" w:rsidRDefault="00FA684F" w:rsidP="00195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53688">
        <w:rPr>
          <w:rFonts w:ascii="Angsana New" w:hAnsi="Angsana New"/>
          <w:b/>
          <w:bCs/>
          <w:sz w:val="30"/>
          <w:szCs w:val="30"/>
        </w:rPr>
        <w:lastRenderedPageBreak/>
        <w:t>23</w:t>
      </w:r>
      <w:r w:rsidR="00DE151E" w:rsidRPr="00F53688">
        <w:rPr>
          <w:rFonts w:ascii="Angsana New" w:hAnsi="Angsana New"/>
          <w:b/>
          <w:bCs/>
          <w:sz w:val="30"/>
          <w:szCs w:val="30"/>
        </w:rPr>
        <w:tab/>
      </w:r>
      <w:r w:rsidR="00DE151E" w:rsidRPr="00F53688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7C2AD011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8"/>
        <w:gridCol w:w="900"/>
        <w:gridCol w:w="252"/>
        <w:gridCol w:w="18"/>
        <w:gridCol w:w="1062"/>
        <w:gridCol w:w="18"/>
        <w:gridCol w:w="252"/>
        <w:gridCol w:w="18"/>
        <w:gridCol w:w="1062"/>
        <w:gridCol w:w="18"/>
        <w:gridCol w:w="236"/>
        <w:gridCol w:w="16"/>
        <w:gridCol w:w="1080"/>
        <w:gridCol w:w="18"/>
        <w:gridCol w:w="252"/>
        <w:gridCol w:w="18"/>
        <w:gridCol w:w="1062"/>
        <w:gridCol w:w="18"/>
      </w:tblGrid>
      <w:tr w:rsidR="00DE151E" w:rsidRPr="00F53688" w14:paraId="6374698E" w14:textId="77777777" w:rsidTr="00070A2F">
        <w:trPr>
          <w:cantSplit/>
          <w:tblHeader/>
        </w:trPr>
        <w:tc>
          <w:tcPr>
            <w:tcW w:w="3078" w:type="dxa"/>
          </w:tcPr>
          <w:p w14:paraId="117D1F4E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826A205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  <w:gridSpan w:val="2"/>
          </w:tcPr>
          <w:p w14:paraId="4D225383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6"/>
          </w:tcPr>
          <w:p w14:paraId="38EA9D2F" w14:textId="78FCB266" w:rsidR="00DE151E" w:rsidRPr="00F53688" w:rsidRDefault="007F0795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E1E2E" w:rsidRPr="00F5368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1B9CF0B0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4" w:type="dxa"/>
            <w:gridSpan w:val="7"/>
          </w:tcPr>
          <w:p w14:paraId="6ECA56E4" w14:textId="36DC0E5E" w:rsidR="00DE151E" w:rsidRPr="00F53688" w:rsidRDefault="00FE1E2E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DE151E" w:rsidRPr="00F53688" w14:paraId="4C91A49C" w14:textId="77777777" w:rsidTr="00070A2F">
        <w:trPr>
          <w:cantSplit/>
          <w:tblHeader/>
        </w:trPr>
        <w:tc>
          <w:tcPr>
            <w:tcW w:w="3078" w:type="dxa"/>
          </w:tcPr>
          <w:p w14:paraId="040248D4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6B09121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  <w:gridSpan w:val="2"/>
          </w:tcPr>
          <w:p w14:paraId="1EBC8DF6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429ECA38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gridSpan w:val="2"/>
          </w:tcPr>
          <w:p w14:paraId="60C0947E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570D90EB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36" w:type="dxa"/>
          </w:tcPr>
          <w:p w14:paraId="3E7D7DD5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</w:tcPr>
          <w:p w14:paraId="6F5134E2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0" w:type="dxa"/>
            <w:gridSpan w:val="2"/>
          </w:tcPr>
          <w:p w14:paraId="1966C082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15F3FF30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DE151E" w:rsidRPr="00F53688" w14:paraId="3BF0B9F4" w14:textId="77777777" w:rsidTr="00070A2F">
        <w:trPr>
          <w:cantSplit/>
          <w:tblHeader/>
        </w:trPr>
        <w:tc>
          <w:tcPr>
            <w:tcW w:w="3078" w:type="dxa"/>
          </w:tcPr>
          <w:p w14:paraId="0A64DC27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A5E71B9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70" w:type="dxa"/>
            <w:gridSpan w:val="2"/>
          </w:tcPr>
          <w:p w14:paraId="743DB0D4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4"/>
          </w:tcPr>
          <w:p w14:paraId="7DB5A10F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ab/>
              <w:t>(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ล้านหุ้น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/ 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E151E" w:rsidRPr="00F53688" w14:paraId="49A7D5F1" w14:textId="77777777" w:rsidTr="007E3632">
        <w:trPr>
          <w:cantSplit/>
        </w:trPr>
        <w:tc>
          <w:tcPr>
            <w:tcW w:w="3078" w:type="dxa"/>
          </w:tcPr>
          <w:p w14:paraId="1D1AA913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22D4F2CE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E738574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0D38AF6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E86AE59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2FDB61E7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479F08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</w:tcPr>
          <w:p w14:paraId="6CACADA7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78EBEE7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A3E78A9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151E" w:rsidRPr="00F53688" w14:paraId="239093C5" w14:textId="77777777" w:rsidTr="007E3632">
        <w:trPr>
          <w:cantSplit/>
        </w:trPr>
        <w:tc>
          <w:tcPr>
            <w:tcW w:w="3078" w:type="dxa"/>
          </w:tcPr>
          <w:p w14:paraId="46C763C7" w14:textId="6D360682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7F0795" w:rsidRPr="00F53688">
              <w:rPr>
                <w:rFonts w:ascii="Angsana New" w:hAnsi="Angsana New"/>
                <w:sz w:val="30"/>
                <w:szCs w:val="30"/>
              </w:rPr>
              <w:t>1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6A4BB257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505A6C4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4DBB45F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BA3946D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3D81F370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D64E15C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</w:tcPr>
          <w:p w14:paraId="62265FCF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5367CC9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65E1D23" w14:textId="77777777" w:rsidR="00DE151E" w:rsidRPr="00F53688" w:rsidRDefault="00DE151E" w:rsidP="00AF6226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A2930" w:rsidRPr="00F53688" w14:paraId="17222A2B" w14:textId="77777777" w:rsidTr="007E3632">
        <w:trPr>
          <w:cantSplit/>
        </w:trPr>
        <w:tc>
          <w:tcPr>
            <w:tcW w:w="3078" w:type="dxa"/>
          </w:tcPr>
          <w:p w14:paraId="7C81AE0D" w14:textId="77777777" w:rsidR="004A2930" w:rsidRPr="00F53688" w:rsidRDefault="004A2930" w:rsidP="004A2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15FF1F7D" w14:textId="3CF709DF" w:rsidR="004A2930" w:rsidRPr="00F53688" w:rsidRDefault="004A2930" w:rsidP="004A2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  <w:gridSpan w:val="2"/>
          </w:tcPr>
          <w:p w14:paraId="7767AE23" w14:textId="77777777" w:rsidR="004A2930" w:rsidRPr="00F53688" w:rsidRDefault="004A2930" w:rsidP="004A2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F90699A" w14:textId="589192EF" w:rsidR="004A2930" w:rsidRPr="00F53688" w:rsidRDefault="005211AB" w:rsidP="004A2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2,040</w:t>
            </w:r>
          </w:p>
        </w:tc>
        <w:tc>
          <w:tcPr>
            <w:tcW w:w="270" w:type="dxa"/>
            <w:gridSpan w:val="2"/>
          </w:tcPr>
          <w:p w14:paraId="42302092" w14:textId="77777777" w:rsidR="004A2930" w:rsidRPr="00F53688" w:rsidRDefault="004A2930" w:rsidP="004A2930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B5E62E5" w14:textId="3627F9CE" w:rsidR="004A2930" w:rsidRPr="00F53688" w:rsidRDefault="005211AB" w:rsidP="004A2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20,400</w:t>
            </w:r>
          </w:p>
        </w:tc>
        <w:tc>
          <w:tcPr>
            <w:tcW w:w="236" w:type="dxa"/>
          </w:tcPr>
          <w:p w14:paraId="7F04CD92" w14:textId="77777777" w:rsidR="004A2930" w:rsidRPr="00F53688" w:rsidRDefault="004A2930" w:rsidP="004A2930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</w:tcPr>
          <w:p w14:paraId="764F46D5" w14:textId="61548368" w:rsidR="004A2930" w:rsidRPr="00F53688" w:rsidRDefault="004A2930" w:rsidP="004A2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2,040</w:t>
            </w:r>
          </w:p>
        </w:tc>
        <w:tc>
          <w:tcPr>
            <w:tcW w:w="270" w:type="dxa"/>
            <w:gridSpan w:val="2"/>
          </w:tcPr>
          <w:p w14:paraId="5A5D4FB0" w14:textId="77777777" w:rsidR="004A2930" w:rsidRPr="00F53688" w:rsidRDefault="004A2930" w:rsidP="004A2930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8C70BF2" w14:textId="02420FD7" w:rsidR="004A2930" w:rsidRPr="00F53688" w:rsidRDefault="004A2930" w:rsidP="00E40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20,400</w:t>
            </w:r>
          </w:p>
        </w:tc>
      </w:tr>
      <w:tr w:rsidR="004A2930" w:rsidRPr="00F53688" w14:paraId="6A238BBD" w14:textId="77777777" w:rsidTr="007E3632">
        <w:trPr>
          <w:cantSplit/>
        </w:trPr>
        <w:tc>
          <w:tcPr>
            <w:tcW w:w="3078" w:type="dxa"/>
          </w:tcPr>
          <w:p w14:paraId="14B872A4" w14:textId="1979D337" w:rsidR="004A2930" w:rsidRPr="00F53688" w:rsidRDefault="004A2930" w:rsidP="004A2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0312A7D7" w14:textId="77777777" w:rsidR="004A2930" w:rsidRPr="00F53688" w:rsidRDefault="004A2930" w:rsidP="004A2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DBDA7A9" w14:textId="77777777" w:rsidR="004A2930" w:rsidRPr="00F53688" w:rsidRDefault="004A2930" w:rsidP="004A29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6FD60650" w14:textId="77777777" w:rsidR="004A2930" w:rsidRPr="00F53688" w:rsidRDefault="004A2930" w:rsidP="004A2930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0BD2F04" w14:textId="77777777" w:rsidR="004A2930" w:rsidRPr="00F53688" w:rsidRDefault="004A2930" w:rsidP="004A2930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4C15AFB" w14:textId="77777777" w:rsidR="004A2930" w:rsidRPr="00F53688" w:rsidRDefault="004A2930" w:rsidP="004A2930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8CC47AC" w14:textId="77777777" w:rsidR="004A2930" w:rsidRPr="00F53688" w:rsidRDefault="004A2930" w:rsidP="004A2930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</w:tcBorders>
          </w:tcPr>
          <w:p w14:paraId="0FE65380" w14:textId="77777777" w:rsidR="004A2930" w:rsidRPr="00F53688" w:rsidRDefault="004A2930" w:rsidP="004A2930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121E09F4" w14:textId="77777777" w:rsidR="004A2930" w:rsidRPr="00F53688" w:rsidRDefault="004A2930" w:rsidP="004A2930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25708ED0" w14:textId="77777777" w:rsidR="004A2930" w:rsidRPr="00F53688" w:rsidRDefault="004A2930" w:rsidP="00E407D0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17BD" w:rsidRPr="00F53688" w14:paraId="4D5D7583" w14:textId="77777777" w:rsidTr="007E3632">
        <w:trPr>
          <w:cantSplit/>
        </w:trPr>
        <w:tc>
          <w:tcPr>
            <w:tcW w:w="3078" w:type="dxa"/>
          </w:tcPr>
          <w:p w14:paraId="70B4CB1E" w14:textId="77777777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62E12898" w14:textId="09066808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  <w:gridSpan w:val="2"/>
          </w:tcPr>
          <w:p w14:paraId="72DF423B" w14:textId="77777777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79FCCAAA" w14:textId="3C62E58E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2,040</w:t>
            </w:r>
          </w:p>
        </w:tc>
        <w:tc>
          <w:tcPr>
            <w:tcW w:w="270" w:type="dxa"/>
            <w:gridSpan w:val="2"/>
          </w:tcPr>
          <w:p w14:paraId="71F7D810" w14:textId="77777777" w:rsidR="004517BD" w:rsidRPr="00F53688" w:rsidRDefault="004517BD" w:rsidP="004517B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4C28C4D7" w14:textId="390D5FB0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20,400</w:t>
            </w:r>
          </w:p>
        </w:tc>
        <w:tc>
          <w:tcPr>
            <w:tcW w:w="236" w:type="dxa"/>
          </w:tcPr>
          <w:p w14:paraId="53143CA7" w14:textId="77777777" w:rsidR="004517BD" w:rsidRPr="00F53688" w:rsidRDefault="004517BD" w:rsidP="004517B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  <w:tcBorders>
              <w:bottom w:val="double" w:sz="4" w:space="0" w:color="auto"/>
            </w:tcBorders>
          </w:tcPr>
          <w:p w14:paraId="4A67B69F" w14:textId="3B666387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2,040</w:t>
            </w:r>
          </w:p>
        </w:tc>
        <w:tc>
          <w:tcPr>
            <w:tcW w:w="270" w:type="dxa"/>
            <w:gridSpan w:val="2"/>
          </w:tcPr>
          <w:p w14:paraId="07D5D771" w14:textId="77777777" w:rsidR="004517BD" w:rsidRPr="00F53688" w:rsidRDefault="004517BD" w:rsidP="004517B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31B6D02F" w14:textId="62050344" w:rsidR="004517BD" w:rsidRPr="00F53688" w:rsidRDefault="004517BD" w:rsidP="00E40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20,400</w:t>
            </w:r>
          </w:p>
        </w:tc>
      </w:tr>
      <w:tr w:rsidR="004517BD" w:rsidRPr="00F53688" w14:paraId="77840DB1" w14:textId="77777777" w:rsidTr="007E3632">
        <w:tblPrEx>
          <w:tblLook w:val="01E0" w:firstRow="1" w:lastRow="1" w:firstColumn="1" w:lastColumn="1" w:noHBand="0" w:noVBand="0"/>
        </w:tblPrEx>
        <w:trPr>
          <w:gridAfter w:val="1"/>
          <w:wAfter w:w="18" w:type="dxa"/>
        </w:trPr>
        <w:tc>
          <w:tcPr>
            <w:tcW w:w="4230" w:type="dxa"/>
            <w:gridSpan w:val="3"/>
          </w:tcPr>
          <w:p w14:paraId="3675D8E8" w14:textId="77777777" w:rsidR="004517BD" w:rsidRPr="00F53688" w:rsidRDefault="004517BD" w:rsidP="004517BD">
            <w:pPr>
              <w:spacing w:line="240" w:lineRule="auto"/>
              <w:ind w:left="342" w:right="-43" w:hanging="34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</w:tcPr>
          <w:p w14:paraId="620EFF57" w14:textId="77777777" w:rsidR="004517BD" w:rsidRPr="00F53688" w:rsidRDefault="004517BD" w:rsidP="004517BD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4669C3F" w14:textId="77777777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1F850F74" w14:textId="77777777" w:rsidR="004517BD" w:rsidRPr="00F53688" w:rsidRDefault="004517BD" w:rsidP="004517B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3"/>
          </w:tcPr>
          <w:p w14:paraId="4EAEA4A4" w14:textId="77777777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EEF6B4" w14:textId="77777777" w:rsidR="004517BD" w:rsidRPr="00F53688" w:rsidRDefault="004517BD" w:rsidP="004517B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67B2A0A" w14:textId="77777777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14:paraId="0E088286" w14:textId="77777777" w:rsidR="004517BD" w:rsidRPr="00F53688" w:rsidRDefault="004517BD" w:rsidP="00E407D0">
            <w:pPr>
              <w:pStyle w:val="acctfourfigures"/>
              <w:tabs>
                <w:tab w:val="clear" w:pos="765"/>
                <w:tab w:val="decimal" w:pos="702"/>
                <w:tab w:val="decimal" w:pos="774"/>
              </w:tabs>
              <w:spacing w:line="240" w:lineRule="auto"/>
              <w:ind w:left="-79" w:right="-43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4517BD" w:rsidRPr="00F53688" w14:paraId="697A990D" w14:textId="77777777" w:rsidTr="007E3632">
        <w:trPr>
          <w:cantSplit/>
        </w:trPr>
        <w:tc>
          <w:tcPr>
            <w:tcW w:w="3078" w:type="dxa"/>
          </w:tcPr>
          <w:p w14:paraId="65DA6B45" w14:textId="77777777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07523333" w14:textId="77777777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782EC0A" w14:textId="77777777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4A62488" w14:textId="77777777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4D45AA3" w14:textId="77777777" w:rsidR="004517BD" w:rsidRPr="00F53688" w:rsidRDefault="004517BD" w:rsidP="004517B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1A5E1FB" w14:textId="77777777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DB0797" w14:textId="77777777" w:rsidR="004517BD" w:rsidRPr="00F53688" w:rsidRDefault="004517BD" w:rsidP="004517B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</w:tcPr>
          <w:p w14:paraId="14BF088C" w14:textId="77777777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FB795E2" w14:textId="77777777" w:rsidR="004517BD" w:rsidRPr="00F53688" w:rsidRDefault="004517BD" w:rsidP="004517B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0FDF3B1" w14:textId="77777777" w:rsidR="004517BD" w:rsidRPr="00F53688" w:rsidRDefault="004517BD" w:rsidP="00E40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17BD" w:rsidRPr="00F53688" w14:paraId="0A7BAFE9" w14:textId="77777777" w:rsidTr="007E3632">
        <w:trPr>
          <w:cantSplit/>
        </w:trPr>
        <w:tc>
          <w:tcPr>
            <w:tcW w:w="3078" w:type="dxa"/>
          </w:tcPr>
          <w:p w14:paraId="1F4E7A11" w14:textId="054CAA32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20AD98B2" w14:textId="77777777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EC7B92F" w14:textId="77777777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F1815B8" w14:textId="77777777" w:rsidR="004517BD" w:rsidRPr="00F53688" w:rsidRDefault="004517BD" w:rsidP="004517B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A05FEEC" w14:textId="77777777" w:rsidR="004517BD" w:rsidRPr="00F53688" w:rsidRDefault="004517BD" w:rsidP="004517B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43117DB9" w14:textId="77777777" w:rsidR="004517BD" w:rsidRPr="00F53688" w:rsidRDefault="004517BD" w:rsidP="004517B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11101D2" w14:textId="77777777" w:rsidR="004517BD" w:rsidRPr="00F53688" w:rsidRDefault="004517BD" w:rsidP="004517B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</w:tcPr>
          <w:p w14:paraId="547F8012" w14:textId="77777777" w:rsidR="004517BD" w:rsidRPr="00F53688" w:rsidRDefault="004517BD" w:rsidP="004517B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A6127E1" w14:textId="77777777" w:rsidR="004517BD" w:rsidRPr="00F53688" w:rsidRDefault="004517BD" w:rsidP="004517B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3C43A773" w14:textId="77777777" w:rsidR="004517BD" w:rsidRPr="00F53688" w:rsidRDefault="004517BD" w:rsidP="00E407D0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17BD" w:rsidRPr="00F53688" w14:paraId="1FF58B54" w14:textId="77777777" w:rsidTr="007E3632">
        <w:trPr>
          <w:cantSplit/>
        </w:trPr>
        <w:tc>
          <w:tcPr>
            <w:tcW w:w="3078" w:type="dxa"/>
          </w:tcPr>
          <w:p w14:paraId="46183BE9" w14:textId="77777777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2ABF3150" w14:textId="0EA1F4C7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  <w:gridSpan w:val="2"/>
          </w:tcPr>
          <w:p w14:paraId="03D39179" w14:textId="77777777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6808667" w14:textId="21215CEC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2,040</w:t>
            </w:r>
          </w:p>
        </w:tc>
        <w:tc>
          <w:tcPr>
            <w:tcW w:w="270" w:type="dxa"/>
            <w:gridSpan w:val="2"/>
          </w:tcPr>
          <w:p w14:paraId="6BB10724" w14:textId="77777777" w:rsidR="004517BD" w:rsidRPr="00F53688" w:rsidRDefault="004517BD" w:rsidP="004517B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16BD53C" w14:textId="70545053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20,400</w:t>
            </w:r>
          </w:p>
        </w:tc>
        <w:tc>
          <w:tcPr>
            <w:tcW w:w="236" w:type="dxa"/>
          </w:tcPr>
          <w:p w14:paraId="20E01AAB" w14:textId="77777777" w:rsidR="004517BD" w:rsidRPr="00F53688" w:rsidRDefault="004517BD" w:rsidP="004517B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</w:tcPr>
          <w:p w14:paraId="506BCA9E" w14:textId="0A7F3AF0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2,040</w:t>
            </w:r>
          </w:p>
        </w:tc>
        <w:tc>
          <w:tcPr>
            <w:tcW w:w="270" w:type="dxa"/>
            <w:gridSpan w:val="2"/>
          </w:tcPr>
          <w:p w14:paraId="5248F317" w14:textId="77777777" w:rsidR="004517BD" w:rsidRPr="00F53688" w:rsidRDefault="004517BD" w:rsidP="004517B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3A299DD" w14:textId="4E04BAA4" w:rsidR="004517BD" w:rsidRPr="00F53688" w:rsidRDefault="004517BD" w:rsidP="00E40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20,400</w:t>
            </w:r>
          </w:p>
        </w:tc>
      </w:tr>
      <w:tr w:rsidR="004517BD" w:rsidRPr="00F53688" w14:paraId="2A19F95D" w14:textId="77777777" w:rsidTr="007E3632">
        <w:trPr>
          <w:cantSplit/>
        </w:trPr>
        <w:tc>
          <w:tcPr>
            <w:tcW w:w="3078" w:type="dxa"/>
          </w:tcPr>
          <w:p w14:paraId="29EED967" w14:textId="6FE164A7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4B170D9F" w14:textId="77777777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E72785C" w14:textId="77777777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188034F8" w14:textId="77777777" w:rsidR="004517BD" w:rsidRPr="00F53688" w:rsidRDefault="004517BD" w:rsidP="004517B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97CD5E1" w14:textId="77777777" w:rsidR="004517BD" w:rsidRPr="00F53688" w:rsidRDefault="004517BD" w:rsidP="004517B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1525CCAB" w14:textId="77777777" w:rsidR="004517BD" w:rsidRPr="00F53688" w:rsidRDefault="004517BD" w:rsidP="004517B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6296AE0" w14:textId="77777777" w:rsidR="004517BD" w:rsidRPr="00F53688" w:rsidRDefault="004517BD" w:rsidP="004517B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</w:tcBorders>
          </w:tcPr>
          <w:p w14:paraId="5DF5FA66" w14:textId="77777777" w:rsidR="004517BD" w:rsidRPr="00F53688" w:rsidRDefault="004517BD" w:rsidP="004517B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09411E4" w14:textId="77777777" w:rsidR="004517BD" w:rsidRPr="00F53688" w:rsidRDefault="004517BD" w:rsidP="004517B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B7F34D1" w14:textId="77777777" w:rsidR="004517BD" w:rsidRPr="00F53688" w:rsidRDefault="004517BD" w:rsidP="00E407D0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517BD" w:rsidRPr="00F53688" w14:paraId="046E562D" w14:textId="77777777" w:rsidTr="007E3632">
        <w:trPr>
          <w:cantSplit/>
        </w:trPr>
        <w:tc>
          <w:tcPr>
            <w:tcW w:w="3078" w:type="dxa"/>
          </w:tcPr>
          <w:p w14:paraId="41802A8B" w14:textId="77777777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6CECF474" w14:textId="39C677A2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  <w:gridSpan w:val="2"/>
          </w:tcPr>
          <w:p w14:paraId="596AFDCD" w14:textId="77777777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78977E75" w14:textId="5E901AA1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2,040</w:t>
            </w:r>
          </w:p>
        </w:tc>
        <w:tc>
          <w:tcPr>
            <w:tcW w:w="270" w:type="dxa"/>
            <w:gridSpan w:val="2"/>
          </w:tcPr>
          <w:p w14:paraId="66DB384D" w14:textId="77777777" w:rsidR="004517BD" w:rsidRPr="00F53688" w:rsidRDefault="004517BD" w:rsidP="004517B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030BCE19" w14:textId="595A7D43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20,400</w:t>
            </w:r>
          </w:p>
        </w:tc>
        <w:tc>
          <w:tcPr>
            <w:tcW w:w="236" w:type="dxa"/>
          </w:tcPr>
          <w:p w14:paraId="76EE4CAD" w14:textId="77777777" w:rsidR="004517BD" w:rsidRPr="00F53688" w:rsidRDefault="004517BD" w:rsidP="004517B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  <w:tcBorders>
              <w:bottom w:val="double" w:sz="4" w:space="0" w:color="auto"/>
            </w:tcBorders>
          </w:tcPr>
          <w:p w14:paraId="2F008083" w14:textId="2678FAEC" w:rsidR="004517BD" w:rsidRPr="00F53688" w:rsidRDefault="004517BD" w:rsidP="00451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2,040</w:t>
            </w:r>
          </w:p>
        </w:tc>
        <w:tc>
          <w:tcPr>
            <w:tcW w:w="270" w:type="dxa"/>
            <w:gridSpan w:val="2"/>
          </w:tcPr>
          <w:p w14:paraId="414EEF24" w14:textId="77777777" w:rsidR="004517BD" w:rsidRPr="00F53688" w:rsidRDefault="004517BD" w:rsidP="004517BD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0C3911D9" w14:textId="0A3F054E" w:rsidR="004517BD" w:rsidRPr="00F53688" w:rsidRDefault="004517BD" w:rsidP="00E40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20,400</w:t>
            </w:r>
          </w:p>
        </w:tc>
      </w:tr>
    </w:tbl>
    <w:p w14:paraId="7D2E03CA" w14:textId="77777777" w:rsidR="00D92DDB" w:rsidRPr="00F53688" w:rsidRDefault="00D92DDB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6EAEDCFC" w14:textId="0F36D660" w:rsidR="00DE151E" w:rsidRPr="00F53688" w:rsidRDefault="00FA684F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53688">
        <w:rPr>
          <w:rFonts w:ascii="Angsana New" w:hAnsi="Angsana New"/>
          <w:b/>
          <w:bCs/>
          <w:sz w:val="30"/>
          <w:szCs w:val="30"/>
        </w:rPr>
        <w:t>24</w:t>
      </w:r>
      <w:r w:rsidR="00DE151E" w:rsidRPr="00F53688">
        <w:rPr>
          <w:rFonts w:ascii="Angsana New" w:hAnsi="Angsana New"/>
          <w:b/>
          <w:bCs/>
          <w:sz w:val="30"/>
          <w:szCs w:val="30"/>
          <w:cs/>
        </w:rPr>
        <w:tab/>
        <w:t>ส่วนเกินทุนและสำรอง</w:t>
      </w:r>
    </w:p>
    <w:p w14:paraId="4560A52F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27ADDCCF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53FCB7C8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123518B" w14:textId="3B79EED0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7F0795" w:rsidRPr="00F53688">
        <w:rPr>
          <w:rFonts w:ascii="Angsana New" w:hAnsi="Angsana New"/>
          <w:sz w:val="30"/>
          <w:szCs w:val="30"/>
        </w:rPr>
        <w:t>2535</w:t>
      </w:r>
      <w:r w:rsidRPr="00F53688">
        <w:rPr>
          <w:rFonts w:ascii="Angsana New" w:hAnsi="Angsana New"/>
          <w:sz w:val="30"/>
          <w:szCs w:val="30"/>
          <w:cs/>
        </w:rPr>
        <w:t xml:space="preserve"> มาตรา </w:t>
      </w:r>
      <w:r w:rsidR="007F0795" w:rsidRPr="00F53688">
        <w:rPr>
          <w:rFonts w:ascii="Angsana New" w:hAnsi="Angsana New"/>
          <w:sz w:val="30"/>
          <w:szCs w:val="30"/>
        </w:rPr>
        <w:t>51</w:t>
      </w:r>
      <w:r w:rsidRPr="00F53688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F53688">
        <w:rPr>
          <w:rFonts w:ascii="Angsana New" w:hAnsi="Angsana New"/>
          <w:sz w:val="30"/>
          <w:szCs w:val="30"/>
        </w:rPr>
        <w:t>“</w:t>
      </w:r>
      <w:r w:rsidRPr="00F53688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F53688">
        <w:rPr>
          <w:rFonts w:ascii="Angsana New" w:hAnsi="Angsana New"/>
          <w:sz w:val="30"/>
          <w:szCs w:val="30"/>
        </w:rPr>
        <w:t>”</w:t>
      </w:r>
      <w:r w:rsidRPr="00F53688">
        <w:rPr>
          <w:rFonts w:ascii="Angsana New" w:hAnsi="Angsana New"/>
          <w:sz w:val="30"/>
          <w:szCs w:val="30"/>
          <w:cs/>
        </w:rPr>
        <w:t>)  ส่วนเกินมูลค่าหุ้นนี้จะนำไปจ่ายเป็นเงินปันผลไม่ได้</w:t>
      </w:r>
    </w:p>
    <w:p w14:paraId="62FC0BD3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7A5E7EAE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162EE208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FA21A76" w14:textId="3098343A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pacing w:val="-2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7F0795" w:rsidRPr="00F53688">
        <w:rPr>
          <w:rFonts w:ascii="Angsana New" w:hAnsi="Angsana New"/>
          <w:sz w:val="30"/>
          <w:szCs w:val="30"/>
        </w:rPr>
        <w:t>2535</w:t>
      </w:r>
      <w:r w:rsidRPr="00F53688">
        <w:rPr>
          <w:rFonts w:ascii="Angsana New" w:hAnsi="Angsana New"/>
          <w:sz w:val="30"/>
          <w:szCs w:val="30"/>
          <w:cs/>
        </w:rPr>
        <w:t xml:space="preserve"> มาตรา </w:t>
      </w:r>
      <w:r w:rsidR="007F0795" w:rsidRPr="00F53688">
        <w:rPr>
          <w:rFonts w:ascii="Angsana New" w:hAnsi="Angsana New"/>
          <w:sz w:val="30"/>
          <w:szCs w:val="30"/>
        </w:rPr>
        <w:t>116</w:t>
      </w:r>
      <w:r w:rsidRPr="00F53688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F53688">
        <w:rPr>
          <w:rFonts w:ascii="Angsana New" w:hAnsi="Angsana New"/>
          <w:sz w:val="30"/>
          <w:szCs w:val="30"/>
        </w:rPr>
        <w:t>“</w:t>
      </w:r>
      <w:r w:rsidRPr="00F53688">
        <w:rPr>
          <w:rFonts w:ascii="Angsana New" w:hAnsi="Angsana New"/>
          <w:sz w:val="30"/>
          <w:szCs w:val="30"/>
          <w:cs/>
        </w:rPr>
        <w:t>สำรอง</w:t>
      </w:r>
      <w:r w:rsidRPr="00F53688">
        <w:rPr>
          <w:rFonts w:ascii="Angsana New" w:hAnsi="Angsana New"/>
          <w:spacing w:val="-2"/>
          <w:sz w:val="30"/>
          <w:szCs w:val="30"/>
          <w:cs/>
        </w:rPr>
        <w:t>ตามกฎหมาย</w:t>
      </w:r>
      <w:r w:rsidRPr="00F53688">
        <w:rPr>
          <w:rFonts w:ascii="Angsana New" w:hAnsi="Angsana New"/>
          <w:spacing w:val="-2"/>
          <w:sz w:val="30"/>
          <w:szCs w:val="30"/>
        </w:rPr>
        <w:t>”</w:t>
      </w:r>
      <w:r w:rsidR="002E2D8A" w:rsidRPr="00F53688">
        <w:rPr>
          <w:rFonts w:ascii="Angsana New" w:hAnsi="Angsana New"/>
          <w:spacing w:val="-2"/>
          <w:sz w:val="30"/>
          <w:szCs w:val="30"/>
          <w:cs/>
        </w:rPr>
        <w:t>)</w:t>
      </w:r>
      <w:r w:rsidR="002E2D8A" w:rsidRPr="00F53688">
        <w:rPr>
          <w:rFonts w:ascii="Angsana New" w:hAnsi="Angsana New"/>
          <w:spacing w:val="-2"/>
          <w:sz w:val="30"/>
          <w:szCs w:val="30"/>
        </w:rPr>
        <w:t xml:space="preserve"> </w:t>
      </w:r>
      <w:r w:rsidR="002E2D8A" w:rsidRPr="00F53688">
        <w:rPr>
          <w:rFonts w:ascii="Angsana New" w:hAnsi="Angsana New"/>
          <w:spacing w:val="-2"/>
          <w:sz w:val="30"/>
          <w:szCs w:val="30"/>
          <w:cs/>
        </w:rPr>
        <w:t>อย่างน้อยร้อยละ</w:t>
      </w:r>
      <w:r w:rsidR="002E2D8A" w:rsidRPr="00F53688">
        <w:rPr>
          <w:rFonts w:ascii="Angsana New" w:hAnsi="Angsana New"/>
          <w:spacing w:val="-2"/>
          <w:sz w:val="30"/>
          <w:szCs w:val="30"/>
        </w:rPr>
        <w:t xml:space="preserve"> </w:t>
      </w:r>
      <w:r w:rsidR="007F0795" w:rsidRPr="00F53688">
        <w:rPr>
          <w:rFonts w:ascii="Angsana New" w:hAnsi="Angsana New"/>
          <w:spacing w:val="-2"/>
          <w:sz w:val="30"/>
          <w:szCs w:val="30"/>
        </w:rPr>
        <w:t>5</w:t>
      </w:r>
      <w:r w:rsidRPr="00F53688">
        <w:rPr>
          <w:rFonts w:ascii="Angsana New" w:hAnsi="Angsana New"/>
          <w:spacing w:val="-2"/>
          <w:sz w:val="30"/>
          <w:szCs w:val="30"/>
        </w:rPr>
        <w:t xml:space="preserve"> </w:t>
      </w:r>
      <w:r w:rsidRPr="00F53688">
        <w:rPr>
          <w:rFonts w:ascii="Angsana New" w:hAnsi="Angsana New"/>
          <w:spacing w:val="-2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7F0795" w:rsidRPr="00F53688">
        <w:rPr>
          <w:rFonts w:ascii="Angsana New" w:hAnsi="Angsana New"/>
          <w:spacing w:val="-2"/>
          <w:sz w:val="30"/>
          <w:szCs w:val="30"/>
        </w:rPr>
        <w:t>1</w:t>
      </w:r>
      <w:r w:rsidR="0075357E" w:rsidRPr="00F53688">
        <w:rPr>
          <w:rFonts w:ascii="Angsana New" w:hAnsi="Angsana New"/>
          <w:spacing w:val="-2"/>
          <w:sz w:val="30"/>
          <w:szCs w:val="30"/>
        </w:rPr>
        <w:t>0</w:t>
      </w:r>
      <w:r w:rsidRPr="00F53688">
        <w:rPr>
          <w:rFonts w:ascii="Angsana New" w:hAnsi="Angsana New"/>
          <w:spacing w:val="-2"/>
          <w:sz w:val="30"/>
          <w:szCs w:val="30"/>
        </w:rPr>
        <w:t xml:space="preserve"> </w:t>
      </w:r>
      <w:r w:rsidRPr="00F53688">
        <w:rPr>
          <w:rFonts w:ascii="Angsana New" w:hAnsi="Angsana New"/>
          <w:spacing w:val="-2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0F0C6D4" w14:textId="77777777" w:rsidR="002D0C34" w:rsidRPr="00F53688" w:rsidRDefault="002D0C34" w:rsidP="007E3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F288C88" w14:textId="77777777" w:rsidR="008A61C9" w:rsidRPr="00F53688" w:rsidRDefault="008A61C9" w:rsidP="007E3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1A4307F" w14:textId="77777777" w:rsidR="008A61C9" w:rsidRPr="00F53688" w:rsidRDefault="008A61C9" w:rsidP="007E3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12525C5" w14:textId="2CFEFF48" w:rsidR="00DE151E" w:rsidRPr="00F53688" w:rsidRDefault="00DE151E" w:rsidP="007E3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ผลต่างจากการเปลี่ยนแปลงในมูลค่ายุติธรรม</w:t>
      </w:r>
    </w:p>
    <w:p w14:paraId="6926D413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11A2D11F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ผลต่างจากการเปลี่ยนแปลงในมูลค่ายุติธรรมแสดงในส่วนของผู้ถือหุ้นประกอบด้วยผลรวมการเปลี่ยนแปลงในมูลค่ายุติธรรมของสินทรัพย์ทางการเงินเผื่อขายจนกระทั่งมีการตัดรายการหรือเกิดการด้อยค่า</w:t>
      </w:r>
    </w:p>
    <w:p w14:paraId="2E3D3B2D" w14:textId="77777777" w:rsidR="00A52117" w:rsidRPr="00F53688" w:rsidRDefault="00A52117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13E790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ผลต่างจากการแปลงค่างบการเงิน</w:t>
      </w:r>
    </w:p>
    <w:p w14:paraId="5CA784AF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219A13B4" w14:textId="77777777" w:rsidR="0054726C" w:rsidRPr="00F53688" w:rsidRDefault="0054726C" w:rsidP="0054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ผลต่างจากการแปลงค่างบการเงินแสดงในส่วนของผู้ถือหุ้นประกอบด้วยผลต่างการแปลงค่าทั้งหมดจากงบการเงินของหน่วยงานในต่างประเทศ</w:t>
      </w:r>
    </w:p>
    <w:p w14:paraId="5D8D8359" w14:textId="77777777" w:rsidR="002D0C34" w:rsidRPr="00F53688" w:rsidRDefault="002D0C34" w:rsidP="00DC2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E6F772C" w14:textId="5278B724" w:rsidR="00DE151E" w:rsidRPr="00F53688" w:rsidRDefault="00FA684F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53688">
        <w:rPr>
          <w:rFonts w:ascii="Angsana New" w:hAnsi="Angsana New"/>
          <w:b/>
          <w:bCs/>
          <w:sz w:val="30"/>
          <w:szCs w:val="30"/>
        </w:rPr>
        <w:t>25</w:t>
      </w:r>
      <w:r w:rsidR="00DE151E" w:rsidRPr="00F53688">
        <w:rPr>
          <w:rFonts w:ascii="Angsana New" w:hAnsi="Angsana New"/>
          <w:b/>
          <w:bCs/>
          <w:sz w:val="30"/>
          <w:szCs w:val="30"/>
          <w:cs/>
        </w:rPr>
        <w:tab/>
      </w:r>
      <w:r w:rsidR="00DE151E" w:rsidRPr="00F53688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ข้อมูลทางการเงินจำแนกตามส่วนงาน </w:t>
      </w:r>
    </w:p>
    <w:p w14:paraId="053B91EE" w14:textId="77777777" w:rsidR="00DE151E" w:rsidRPr="00F53688" w:rsidRDefault="00DE151E" w:rsidP="00AF6226">
      <w:pPr>
        <w:pStyle w:val="BodyText2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5959FAC0" w14:textId="77777777" w:rsidR="0054726C" w:rsidRPr="00F53688" w:rsidRDefault="0054726C" w:rsidP="0054726C">
      <w:pPr>
        <w:pStyle w:val="BodyText3"/>
        <w:tabs>
          <w:tab w:val="clear" w:pos="540"/>
          <w:tab w:val="left" w:pos="2700"/>
        </w:tabs>
        <w:spacing w:line="240" w:lineRule="auto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bookmarkStart w:id="13" w:name="OLE_LINK7"/>
      <w:r w:rsidRPr="00F53688">
        <w:rPr>
          <w:rFonts w:ascii="Angsana New" w:hAnsi="Angsana New" w:cs="Angsana New"/>
          <w:sz w:val="30"/>
          <w:szCs w:val="30"/>
          <w:cs/>
          <w:lang w:val="en-US"/>
        </w:rPr>
        <w:t>กลุ่มบริษัทได้นำเสนอข้อมูลทางการเงินจำแนกตามส่วนงานโดยแสดงส่วนงานธุรกิจเป็นรูปแบบหลักในการรายงาน 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6BF586CB" w14:textId="77777777" w:rsidR="0054726C" w:rsidRPr="00F53688" w:rsidRDefault="0054726C" w:rsidP="0054726C">
      <w:pPr>
        <w:pStyle w:val="BodyText3"/>
        <w:tabs>
          <w:tab w:val="clear" w:pos="540"/>
          <w:tab w:val="left" w:pos="2700"/>
        </w:tabs>
        <w:spacing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14:paraId="4540FAEE" w14:textId="77777777" w:rsidR="0054726C" w:rsidRPr="00F53688" w:rsidRDefault="0054726C" w:rsidP="0054726C">
      <w:pPr>
        <w:pStyle w:val="BodyText3"/>
        <w:tabs>
          <w:tab w:val="clear" w:pos="540"/>
          <w:tab w:val="left" w:pos="2700"/>
        </w:tabs>
        <w:spacing w:line="240" w:lineRule="auto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53688">
        <w:rPr>
          <w:rFonts w:ascii="Angsana New" w:hAnsi="Angsana New" w:cs="Angsana New"/>
          <w:sz w:val="30"/>
          <w:szCs w:val="30"/>
          <w:cs/>
          <w:lang w:val="en-US"/>
        </w:rPr>
        <w:t>ผลการดำเนินงาน</w:t>
      </w:r>
      <w:r w:rsidRPr="00F53688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53688">
        <w:rPr>
          <w:rFonts w:ascii="Angsana New" w:hAnsi="Angsana New" w:cs="Angsana New"/>
          <w:sz w:val="30"/>
          <w:szCs w:val="30"/>
          <w:cs/>
          <w:lang w:val="en-US"/>
        </w:rPr>
        <w:t>สินทรัพย์และหนี้สินตามส่วนงาน รวมรายการที่เกี่ยวข้องโดยตรงกับส่วนงานหรือที่สามารถ</w:t>
      </w:r>
      <w:r w:rsidR="00DC7D5E" w:rsidRPr="00F53688">
        <w:rPr>
          <w:rFonts w:ascii="Angsana New" w:hAnsi="Angsana New" w:cs="Angsana New"/>
          <w:sz w:val="30"/>
          <w:szCs w:val="30"/>
          <w:lang w:val="en-US"/>
        </w:rPr>
        <w:t xml:space="preserve">      </w:t>
      </w:r>
      <w:r w:rsidRPr="00F53688">
        <w:rPr>
          <w:rFonts w:ascii="Angsana New" w:hAnsi="Angsana New" w:cs="Angsana New"/>
          <w:sz w:val="30"/>
          <w:szCs w:val="30"/>
          <w:cs/>
          <w:lang w:val="en-US"/>
        </w:rPr>
        <w:t>ปันส่วนให้กับส่วนงานได้อย่างสมเหตุสมผล</w:t>
      </w:r>
    </w:p>
    <w:p w14:paraId="21027D26" w14:textId="77777777" w:rsidR="002D0C34" w:rsidRPr="00F53688" w:rsidRDefault="002D0C34" w:rsidP="0054726C">
      <w:pPr>
        <w:pStyle w:val="BodyText3"/>
        <w:tabs>
          <w:tab w:val="clear" w:pos="540"/>
          <w:tab w:val="left" w:pos="2700"/>
        </w:tabs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B8AF4CE" w14:textId="77777777" w:rsidR="0054726C" w:rsidRPr="00F53688" w:rsidRDefault="0054726C" w:rsidP="0054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6CDE4B4A" w14:textId="77777777" w:rsidR="0054726C" w:rsidRPr="00F53688" w:rsidRDefault="0054726C" w:rsidP="0054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6FB4886" w14:textId="77777777" w:rsidR="0054726C" w:rsidRPr="00F53688" w:rsidRDefault="0054726C" w:rsidP="00547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กลุ่มบริษัทเสนอส่วนงาน</w:t>
      </w:r>
      <w:r w:rsidR="00476DD3" w:rsidRPr="00F53688">
        <w:rPr>
          <w:rFonts w:ascii="Angsana New" w:hAnsi="Angsana New"/>
          <w:sz w:val="30"/>
          <w:szCs w:val="30"/>
          <w:cs/>
        </w:rPr>
        <w:t>ที่รายงาน</w:t>
      </w:r>
      <w:r w:rsidRPr="00F53688">
        <w:rPr>
          <w:rFonts w:ascii="Angsana New" w:hAnsi="Angsana New"/>
          <w:sz w:val="30"/>
          <w:szCs w:val="30"/>
          <w:cs/>
        </w:rPr>
        <w:t>ดังนี้</w:t>
      </w:r>
    </w:p>
    <w:p w14:paraId="111A133A" w14:textId="77777777" w:rsidR="00DE151E" w:rsidRPr="00F53688" w:rsidRDefault="00DE151E" w:rsidP="0043169A">
      <w:pPr>
        <w:pStyle w:val="BodyText3"/>
        <w:tabs>
          <w:tab w:val="clear" w:pos="540"/>
          <w:tab w:val="left" w:pos="2700"/>
        </w:tabs>
        <w:spacing w:line="240" w:lineRule="auto"/>
        <w:rPr>
          <w:rFonts w:asciiTheme="majorBidi" w:hAnsiTheme="majorBidi" w:cstheme="majorBidi"/>
          <w:sz w:val="24"/>
          <w:szCs w:val="24"/>
          <w:lang w:val="en-US"/>
        </w:rPr>
      </w:pPr>
    </w:p>
    <w:p w14:paraId="306043AE" w14:textId="581AF54D" w:rsidR="00A92F13" w:rsidRPr="00F53688" w:rsidRDefault="00A92F13" w:rsidP="00A92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7F0795" w:rsidRPr="00F53688">
        <w:rPr>
          <w:rFonts w:ascii="Angsana New" w:hAnsi="Angsana New"/>
          <w:sz w:val="30"/>
          <w:szCs w:val="30"/>
        </w:rPr>
        <w:t>1</w:t>
      </w:r>
      <w:r w:rsidRPr="00F53688">
        <w:rPr>
          <w:rFonts w:ascii="Angsana New" w:hAnsi="Angsana New"/>
          <w:sz w:val="30"/>
          <w:szCs w:val="30"/>
        </w:rPr>
        <w:tab/>
      </w:r>
      <w:r w:rsidRPr="00F53688">
        <w:rPr>
          <w:rFonts w:ascii="Angsana New" w:hAnsi="Angsana New"/>
          <w:sz w:val="30"/>
          <w:szCs w:val="30"/>
          <w:cs/>
        </w:rPr>
        <w:t>ธุรกิจโรงกลั่นน้ำมัน</w:t>
      </w:r>
    </w:p>
    <w:p w14:paraId="7811391B" w14:textId="40DF0BFE" w:rsidR="00A92F13" w:rsidRPr="00F53688" w:rsidRDefault="00A92F13" w:rsidP="00A92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7F0795" w:rsidRPr="00F53688">
        <w:rPr>
          <w:rFonts w:ascii="Angsana New" w:hAnsi="Angsana New"/>
          <w:sz w:val="30"/>
          <w:szCs w:val="30"/>
        </w:rPr>
        <w:t>2</w:t>
      </w:r>
      <w:r w:rsidRPr="00F53688">
        <w:rPr>
          <w:rFonts w:ascii="Angsana New" w:hAnsi="Angsana New"/>
          <w:sz w:val="30"/>
          <w:szCs w:val="30"/>
        </w:rPr>
        <w:tab/>
      </w:r>
      <w:r w:rsidRPr="00F53688">
        <w:rPr>
          <w:rFonts w:ascii="Angsana New" w:hAnsi="Angsana New"/>
          <w:sz w:val="30"/>
          <w:szCs w:val="30"/>
          <w:cs/>
        </w:rPr>
        <w:t>ธุรกิจโรงกลั่นน้ำมันหล่อลื่น</w:t>
      </w:r>
    </w:p>
    <w:p w14:paraId="47C8CB47" w14:textId="29BE3DD5" w:rsidR="00A92F13" w:rsidRPr="00F53688" w:rsidRDefault="00A92F13" w:rsidP="00A92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7F0795" w:rsidRPr="00F53688">
        <w:rPr>
          <w:rFonts w:ascii="Angsana New" w:hAnsi="Angsana New"/>
          <w:sz w:val="30"/>
          <w:szCs w:val="30"/>
        </w:rPr>
        <w:t>3</w:t>
      </w:r>
      <w:r w:rsidRPr="00F53688">
        <w:rPr>
          <w:rFonts w:ascii="Angsana New" w:hAnsi="Angsana New"/>
          <w:sz w:val="30"/>
          <w:szCs w:val="30"/>
        </w:rPr>
        <w:tab/>
      </w:r>
      <w:r w:rsidRPr="00F53688">
        <w:rPr>
          <w:rFonts w:ascii="Angsana New" w:hAnsi="Angsana New"/>
          <w:sz w:val="30"/>
          <w:szCs w:val="30"/>
          <w:cs/>
        </w:rPr>
        <w:t>ธุรกิจปิโตรเคมี</w:t>
      </w:r>
    </w:p>
    <w:p w14:paraId="7D2B300A" w14:textId="1E09C7B3" w:rsidR="00A92F13" w:rsidRPr="00F53688" w:rsidRDefault="00A92F13" w:rsidP="00A92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7F0795" w:rsidRPr="00F53688">
        <w:rPr>
          <w:rFonts w:ascii="Angsana New" w:hAnsi="Angsana New"/>
          <w:sz w:val="30"/>
          <w:szCs w:val="30"/>
        </w:rPr>
        <w:t>4</w:t>
      </w:r>
      <w:r w:rsidRPr="00F53688">
        <w:rPr>
          <w:rFonts w:ascii="Angsana New" w:hAnsi="Angsana New"/>
          <w:sz w:val="30"/>
          <w:szCs w:val="30"/>
        </w:rPr>
        <w:tab/>
      </w:r>
      <w:r w:rsidRPr="00F53688">
        <w:rPr>
          <w:rFonts w:ascii="Angsana New" w:hAnsi="Angsana New"/>
          <w:sz w:val="30"/>
          <w:szCs w:val="30"/>
          <w:cs/>
        </w:rPr>
        <w:t>ธุรกิจโรงผลิตกระแสไฟฟ้า</w:t>
      </w:r>
    </w:p>
    <w:p w14:paraId="7CDEFA3F" w14:textId="4AF4ECD2" w:rsidR="00A92F13" w:rsidRPr="00F53688" w:rsidRDefault="00A92F13" w:rsidP="00A92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7F0795" w:rsidRPr="00F53688">
        <w:rPr>
          <w:rFonts w:ascii="Angsana New" w:hAnsi="Angsana New"/>
          <w:sz w:val="30"/>
          <w:szCs w:val="30"/>
        </w:rPr>
        <w:t>5</w:t>
      </w:r>
      <w:r w:rsidRPr="00F53688">
        <w:rPr>
          <w:rFonts w:ascii="Angsana New" w:hAnsi="Angsana New"/>
          <w:sz w:val="30"/>
          <w:szCs w:val="30"/>
        </w:rPr>
        <w:tab/>
      </w:r>
      <w:r w:rsidRPr="00F53688">
        <w:rPr>
          <w:rFonts w:ascii="Angsana New" w:hAnsi="Angsana New"/>
          <w:sz w:val="30"/>
          <w:szCs w:val="30"/>
          <w:cs/>
        </w:rPr>
        <w:t>ธุรกิจ</w:t>
      </w:r>
      <w:r w:rsidR="00693C51" w:rsidRPr="00F53688">
        <w:rPr>
          <w:rFonts w:ascii="Angsana New" w:hAnsi="Angsana New" w:hint="cs"/>
          <w:sz w:val="30"/>
          <w:szCs w:val="30"/>
          <w:cs/>
        </w:rPr>
        <w:t>บริการขนส่งทางทะเล</w:t>
      </w:r>
    </w:p>
    <w:p w14:paraId="11334497" w14:textId="5DA7AF16" w:rsidR="00A92F13" w:rsidRPr="00F53688" w:rsidRDefault="00A92F13" w:rsidP="00A92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7F0795" w:rsidRPr="00F53688">
        <w:rPr>
          <w:rFonts w:ascii="Angsana New" w:hAnsi="Angsana New"/>
          <w:sz w:val="30"/>
          <w:szCs w:val="30"/>
        </w:rPr>
        <w:t>6</w:t>
      </w:r>
      <w:r w:rsidRPr="00F53688">
        <w:rPr>
          <w:rFonts w:ascii="Angsana New" w:hAnsi="Angsana New"/>
          <w:sz w:val="30"/>
          <w:szCs w:val="30"/>
          <w:cs/>
        </w:rPr>
        <w:tab/>
        <w:t>ธุรกิจสารทำละลาย</w:t>
      </w:r>
    </w:p>
    <w:p w14:paraId="76DB1883" w14:textId="6E8D3F39" w:rsidR="00A92F13" w:rsidRPr="00F53688" w:rsidRDefault="00A92F13" w:rsidP="00A92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ส่วนงานที่ </w:t>
      </w:r>
      <w:r w:rsidR="007F0795" w:rsidRPr="00F53688">
        <w:rPr>
          <w:rFonts w:ascii="Angsana New" w:hAnsi="Angsana New"/>
          <w:sz w:val="30"/>
          <w:szCs w:val="30"/>
        </w:rPr>
        <w:t>7</w:t>
      </w:r>
      <w:r w:rsidRPr="00F53688">
        <w:rPr>
          <w:rFonts w:ascii="Angsana New" w:hAnsi="Angsana New"/>
          <w:sz w:val="30"/>
          <w:szCs w:val="30"/>
        </w:rPr>
        <w:tab/>
      </w:r>
      <w:r w:rsidRPr="00F53688">
        <w:rPr>
          <w:rFonts w:ascii="Angsana New" w:hAnsi="Angsana New"/>
          <w:sz w:val="30"/>
          <w:szCs w:val="30"/>
          <w:cs/>
        </w:rPr>
        <w:t>ธุรกิจเอทานอล</w:t>
      </w:r>
    </w:p>
    <w:p w14:paraId="4E485A9E" w14:textId="0F69E6DD" w:rsidR="00C95CFE" w:rsidRPr="00F53688" w:rsidRDefault="00A92F13" w:rsidP="00097A09">
      <w:pPr>
        <w:pStyle w:val="BodyText3"/>
        <w:tabs>
          <w:tab w:val="clear" w:pos="540"/>
          <w:tab w:val="left" w:pos="1890"/>
        </w:tabs>
        <w:spacing w:line="240" w:lineRule="auto"/>
        <w:ind w:left="547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F53688">
        <w:rPr>
          <w:rFonts w:ascii="Angsana New" w:hAnsi="Angsana New" w:cs="Angsana New"/>
          <w:sz w:val="30"/>
          <w:szCs w:val="30"/>
          <w:cs/>
        </w:rPr>
        <w:t xml:space="preserve">ส่วนงานที่ </w:t>
      </w:r>
      <w:r w:rsidR="007F0795" w:rsidRPr="00F53688">
        <w:rPr>
          <w:rFonts w:ascii="Angsana New" w:hAnsi="Angsana New" w:cs="Angsana New"/>
          <w:sz w:val="30"/>
          <w:szCs w:val="30"/>
          <w:lang w:val="en-US"/>
        </w:rPr>
        <w:t>8</w:t>
      </w:r>
      <w:r w:rsidRPr="00F53688">
        <w:rPr>
          <w:rFonts w:ascii="Angsana New" w:hAnsi="Angsana New" w:cs="Angsana New"/>
          <w:sz w:val="30"/>
          <w:szCs w:val="30"/>
          <w:lang w:val="en-US"/>
        </w:rPr>
        <w:tab/>
      </w:r>
      <w:r w:rsidRPr="00F53688">
        <w:rPr>
          <w:rFonts w:ascii="Angsana New" w:hAnsi="Angsana New" w:cs="Angsana New"/>
          <w:sz w:val="30"/>
          <w:szCs w:val="30"/>
          <w:cs/>
        </w:rPr>
        <w:t>ธุรกิจอื่นๆ</w:t>
      </w:r>
      <w:bookmarkEnd w:id="13"/>
    </w:p>
    <w:p w14:paraId="48C93125" w14:textId="77777777" w:rsidR="00C95CFE" w:rsidRPr="00F53688" w:rsidRDefault="00C95CFE" w:rsidP="00AF6226">
      <w:pPr>
        <w:pStyle w:val="BodyText2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  <w:sectPr w:rsidR="00C95CFE" w:rsidRPr="00F53688" w:rsidSect="00F61830">
          <w:pgSz w:w="11909" w:h="16834" w:code="9"/>
          <w:pgMar w:top="691" w:right="1019" w:bottom="576" w:left="1152" w:header="720" w:footer="720" w:gutter="0"/>
          <w:cols w:space="720"/>
        </w:sectPr>
      </w:pPr>
    </w:p>
    <w:p w14:paraId="696F38CC" w14:textId="77777777" w:rsidR="00005DC9" w:rsidRPr="00F53688" w:rsidRDefault="00005DC9" w:rsidP="00005DC9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="00C41AC9"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tbl>
      <w:tblPr>
        <w:tblW w:w="15514" w:type="dxa"/>
        <w:tblInd w:w="-162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9"/>
        <w:gridCol w:w="147"/>
        <w:gridCol w:w="633"/>
        <w:gridCol w:w="112"/>
        <w:gridCol w:w="11"/>
        <w:gridCol w:w="131"/>
        <w:gridCol w:w="11"/>
        <w:gridCol w:w="116"/>
        <w:gridCol w:w="12"/>
        <w:gridCol w:w="130"/>
        <w:gridCol w:w="12"/>
        <w:gridCol w:w="927"/>
        <w:gridCol w:w="13"/>
        <w:gridCol w:w="129"/>
        <w:gridCol w:w="13"/>
        <w:gridCol w:w="115"/>
        <w:gridCol w:w="18"/>
        <w:gridCol w:w="142"/>
        <w:gridCol w:w="10"/>
        <w:gridCol w:w="898"/>
        <w:gridCol w:w="18"/>
        <w:gridCol w:w="76"/>
        <w:gridCol w:w="10"/>
        <w:gridCol w:w="179"/>
        <w:gridCol w:w="18"/>
        <w:gridCol w:w="77"/>
        <w:gridCol w:w="10"/>
        <w:gridCol w:w="949"/>
        <w:gridCol w:w="142"/>
        <w:gridCol w:w="128"/>
        <w:gridCol w:w="142"/>
        <w:gridCol w:w="51"/>
        <w:gridCol w:w="10"/>
        <w:gridCol w:w="877"/>
        <w:gridCol w:w="142"/>
        <w:gridCol w:w="128"/>
        <w:gridCol w:w="142"/>
        <w:gridCol w:w="938"/>
        <w:gridCol w:w="142"/>
        <w:gridCol w:w="129"/>
        <w:gridCol w:w="142"/>
        <w:gridCol w:w="848"/>
        <w:gridCol w:w="142"/>
        <w:gridCol w:w="128"/>
        <w:gridCol w:w="142"/>
        <w:gridCol w:w="848"/>
        <w:gridCol w:w="142"/>
        <w:gridCol w:w="133"/>
        <w:gridCol w:w="142"/>
        <w:gridCol w:w="938"/>
        <w:gridCol w:w="142"/>
        <w:gridCol w:w="128"/>
        <w:gridCol w:w="142"/>
        <w:gridCol w:w="758"/>
        <w:gridCol w:w="142"/>
      </w:tblGrid>
      <w:tr w:rsidR="00D21FF1" w:rsidRPr="00F53688" w14:paraId="34E8B8A6" w14:textId="77777777" w:rsidTr="00DC2239">
        <w:trPr>
          <w:gridAfter w:val="1"/>
          <w:wAfter w:w="142" w:type="dxa"/>
        </w:trPr>
        <w:tc>
          <w:tcPr>
            <w:tcW w:w="2709" w:type="dxa"/>
            <w:tcBorders>
              <w:top w:val="nil"/>
            </w:tcBorders>
          </w:tcPr>
          <w:p w14:paraId="6AE2DA93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63" w:type="dxa"/>
            <w:gridSpan w:val="53"/>
            <w:tcBorders>
              <w:top w:val="nil"/>
            </w:tcBorders>
          </w:tcPr>
          <w:p w14:paraId="1BE82BE5" w14:textId="2701F4E1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สำหรับปีสิ้นสุดวัน</w:t>
            </w:r>
            <w:r w:rsidR="00D30319" w:rsidRPr="00F5368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ที่ </w:t>
            </w:r>
            <w:r w:rsidR="007F0795" w:rsidRPr="00F5368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31</w:t>
            </w:r>
            <w:r w:rsidRPr="00F5368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 ธันวาคม </w:t>
            </w:r>
            <w:r w:rsidR="007F0795" w:rsidRPr="00F5368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256</w:t>
            </w:r>
            <w:r w:rsidR="00C71027" w:rsidRPr="00F5368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1</w:t>
            </w:r>
          </w:p>
        </w:tc>
      </w:tr>
      <w:tr w:rsidR="00744C88" w:rsidRPr="00F53688" w14:paraId="740F686E" w14:textId="77777777" w:rsidTr="00DC2239">
        <w:trPr>
          <w:gridAfter w:val="1"/>
          <w:wAfter w:w="142" w:type="dxa"/>
        </w:trPr>
        <w:tc>
          <w:tcPr>
            <w:tcW w:w="2709" w:type="dxa"/>
          </w:tcPr>
          <w:p w14:paraId="5F008495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3" w:type="dxa"/>
            <w:gridSpan w:val="4"/>
          </w:tcPr>
          <w:p w14:paraId="31EB1E86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โรงกลั่น</w:t>
            </w:r>
          </w:p>
        </w:tc>
        <w:tc>
          <w:tcPr>
            <w:tcW w:w="270" w:type="dxa"/>
            <w:gridSpan w:val="4"/>
          </w:tcPr>
          <w:p w14:paraId="23FEBEB7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  <w:gridSpan w:val="4"/>
          </w:tcPr>
          <w:p w14:paraId="7EE7499E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โรงกลั่น</w:t>
            </w:r>
          </w:p>
        </w:tc>
        <w:tc>
          <w:tcPr>
            <w:tcW w:w="275" w:type="dxa"/>
            <w:gridSpan w:val="4"/>
          </w:tcPr>
          <w:p w14:paraId="0A003C1F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8" w:type="dxa"/>
            <w:gridSpan w:val="4"/>
          </w:tcPr>
          <w:p w14:paraId="460F1F58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283" w:type="dxa"/>
            <w:gridSpan w:val="4"/>
          </w:tcPr>
          <w:p w14:paraId="4D3241A5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36" w:type="dxa"/>
            <w:gridSpan w:val="3"/>
          </w:tcPr>
          <w:p w14:paraId="1C0D2625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โรงผลิต</w:t>
            </w:r>
          </w:p>
        </w:tc>
        <w:tc>
          <w:tcPr>
            <w:tcW w:w="270" w:type="dxa"/>
            <w:gridSpan w:val="2"/>
          </w:tcPr>
          <w:p w14:paraId="3F7D0CB1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080" w:type="dxa"/>
            <w:gridSpan w:val="4"/>
          </w:tcPr>
          <w:p w14:paraId="3B5CC56E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บริการขนส่ง</w:t>
            </w:r>
          </w:p>
        </w:tc>
        <w:tc>
          <w:tcPr>
            <w:tcW w:w="270" w:type="dxa"/>
            <w:gridSpan w:val="2"/>
          </w:tcPr>
          <w:p w14:paraId="710EF2B6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65822394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สารทำ</w:t>
            </w:r>
          </w:p>
        </w:tc>
        <w:tc>
          <w:tcPr>
            <w:tcW w:w="271" w:type="dxa"/>
            <w:gridSpan w:val="2"/>
          </w:tcPr>
          <w:p w14:paraId="4C9BE185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90" w:type="dxa"/>
            <w:gridSpan w:val="2"/>
          </w:tcPr>
          <w:p w14:paraId="132795B8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270" w:type="dxa"/>
            <w:gridSpan w:val="2"/>
          </w:tcPr>
          <w:p w14:paraId="70A7649F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90" w:type="dxa"/>
            <w:gridSpan w:val="2"/>
          </w:tcPr>
          <w:p w14:paraId="60CC0B1D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275" w:type="dxa"/>
            <w:gridSpan w:val="2"/>
          </w:tcPr>
          <w:p w14:paraId="0ED35259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5C0AC8A4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ตั</w:t>
            </w: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ดรายการ</w:t>
            </w:r>
          </w:p>
        </w:tc>
        <w:tc>
          <w:tcPr>
            <w:tcW w:w="270" w:type="dxa"/>
            <w:gridSpan w:val="2"/>
          </w:tcPr>
          <w:p w14:paraId="24C03125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7C2A0BB0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</w:tr>
      <w:tr w:rsidR="00744C88" w:rsidRPr="00F53688" w14:paraId="4BF0AED6" w14:textId="77777777" w:rsidTr="00DC2239">
        <w:trPr>
          <w:gridAfter w:val="1"/>
          <w:wAfter w:w="142" w:type="dxa"/>
        </w:trPr>
        <w:tc>
          <w:tcPr>
            <w:tcW w:w="2709" w:type="dxa"/>
          </w:tcPr>
          <w:p w14:paraId="0E2629CB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3" w:type="dxa"/>
            <w:gridSpan w:val="4"/>
          </w:tcPr>
          <w:p w14:paraId="691DFE86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น้ำมัน</w:t>
            </w:r>
          </w:p>
        </w:tc>
        <w:tc>
          <w:tcPr>
            <w:tcW w:w="270" w:type="dxa"/>
            <w:gridSpan w:val="4"/>
          </w:tcPr>
          <w:p w14:paraId="3EBA5A35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  <w:gridSpan w:val="4"/>
          </w:tcPr>
          <w:p w14:paraId="0E2382F1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น้ำมันหล่อลื่น</w:t>
            </w:r>
          </w:p>
        </w:tc>
        <w:tc>
          <w:tcPr>
            <w:tcW w:w="275" w:type="dxa"/>
            <w:gridSpan w:val="4"/>
          </w:tcPr>
          <w:p w14:paraId="0363094F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8" w:type="dxa"/>
            <w:gridSpan w:val="4"/>
          </w:tcPr>
          <w:p w14:paraId="0968C031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ปิโตรเคมี</w:t>
            </w:r>
          </w:p>
        </w:tc>
        <w:tc>
          <w:tcPr>
            <w:tcW w:w="283" w:type="dxa"/>
            <w:gridSpan w:val="4"/>
          </w:tcPr>
          <w:p w14:paraId="12A1DCE3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36" w:type="dxa"/>
            <w:gridSpan w:val="3"/>
          </w:tcPr>
          <w:p w14:paraId="66A3B612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กระแสไฟฟ้า</w:t>
            </w:r>
          </w:p>
        </w:tc>
        <w:tc>
          <w:tcPr>
            <w:tcW w:w="270" w:type="dxa"/>
            <w:gridSpan w:val="2"/>
          </w:tcPr>
          <w:p w14:paraId="318CC6ED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080" w:type="dxa"/>
            <w:gridSpan w:val="4"/>
          </w:tcPr>
          <w:p w14:paraId="00B84BA4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ทางทะเล</w:t>
            </w:r>
          </w:p>
        </w:tc>
        <w:tc>
          <w:tcPr>
            <w:tcW w:w="270" w:type="dxa"/>
            <w:gridSpan w:val="2"/>
          </w:tcPr>
          <w:p w14:paraId="393A8861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158EB4C1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ละลาย</w:t>
            </w:r>
          </w:p>
        </w:tc>
        <w:tc>
          <w:tcPr>
            <w:tcW w:w="271" w:type="dxa"/>
            <w:gridSpan w:val="2"/>
          </w:tcPr>
          <w:p w14:paraId="1EB901F1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90" w:type="dxa"/>
            <w:gridSpan w:val="2"/>
          </w:tcPr>
          <w:p w14:paraId="3A8C4C60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เอทานอล</w:t>
            </w:r>
          </w:p>
        </w:tc>
        <w:tc>
          <w:tcPr>
            <w:tcW w:w="270" w:type="dxa"/>
            <w:gridSpan w:val="2"/>
          </w:tcPr>
          <w:p w14:paraId="335ABFD7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90" w:type="dxa"/>
            <w:gridSpan w:val="2"/>
          </w:tcPr>
          <w:p w14:paraId="3B7E6117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อื่นๆ</w:t>
            </w:r>
          </w:p>
        </w:tc>
        <w:tc>
          <w:tcPr>
            <w:tcW w:w="275" w:type="dxa"/>
            <w:gridSpan w:val="2"/>
          </w:tcPr>
          <w:p w14:paraId="7A5F7BDB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3C1F6BDB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ระหว่างกัน</w:t>
            </w:r>
          </w:p>
        </w:tc>
        <w:tc>
          <w:tcPr>
            <w:tcW w:w="270" w:type="dxa"/>
            <w:gridSpan w:val="2"/>
          </w:tcPr>
          <w:p w14:paraId="1C798E99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gridSpan w:val="2"/>
          </w:tcPr>
          <w:p w14:paraId="7E60357B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รวม</w:t>
            </w:r>
          </w:p>
        </w:tc>
      </w:tr>
      <w:tr w:rsidR="00D21FF1" w:rsidRPr="00F53688" w14:paraId="377D0A16" w14:textId="77777777" w:rsidTr="00DC2239">
        <w:trPr>
          <w:gridAfter w:val="1"/>
          <w:wAfter w:w="142" w:type="dxa"/>
        </w:trPr>
        <w:tc>
          <w:tcPr>
            <w:tcW w:w="2709" w:type="dxa"/>
          </w:tcPr>
          <w:p w14:paraId="6B702B05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63" w:type="dxa"/>
            <w:gridSpan w:val="53"/>
          </w:tcPr>
          <w:p w14:paraId="492F5281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bidi="th-TH"/>
              </w:rPr>
              <w:t>(ล้านบาท)</w:t>
            </w:r>
          </w:p>
        </w:tc>
      </w:tr>
      <w:tr w:rsidR="00744C88" w:rsidRPr="00F53688" w14:paraId="080E7CC5" w14:textId="77777777" w:rsidTr="00DC2239">
        <w:trPr>
          <w:gridAfter w:val="1"/>
          <w:wAfter w:w="142" w:type="dxa"/>
        </w:trPr>
        <w:tc>
          <w:tcPr>
            <w:tcW w:w="2709" w:type="dxa"/>
          </w:tcPr>
          <w:p w14:paraId="52F8C50F" w14:textId="77777777" w:rsidR="00D21FF1" w:rsidRPr="00F53688" w:rsidRDefault="00D21FF1" w:rsidP="00413C76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รายได้จากการขาย</w:t>
            </w:r>
            <w:r w:rsidR="001C7A9A" w:rsidRPr="00F53688">
              <w:rPr>
                <w:rFonts w:ascii="Angsana New" w:hAnsi="Angsana New" w:hint="cs"/>
                <w:sz w:val="25"/>
                <w:szCs w:val="25"/>
                <w:cs/>
              </w:rPr>
              <w:t>และ</w:t>
            </w:r>
          </w:p>
        </w:tc>
        <w:tc>
          <w:tcPr>
            <w:tcW w:w="903" w:type="dxa"/>
            <w:gridSpan w:val="4"/>
          </w:tcPr>
          <w:p w14:paraId="2CACACD6" w14:textId="77777777" w:rsidR="00D21FF1" w:rsidRPr="00F53688" w:rsidRDefault="00D21FF1" w:rsidP="00413C76">
            <w:pPr>
              <w:pStyle w:val="acctfourfigures"/>
              <w:tabs>
                <w:tab w:val="decimal" w:pos="702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5"/>
                <w:szCs w:val="25"/>
                <w:rtl/>
                <w:cs/>
                <w:lang w:val="en-US"/>
              </w:rPr>
            </w:pPr>
          </w:p>
        </w:tc>
        <w:tc>
          <w:tcPr>
            <w:tcW w:w="270" w:type="dxa"/>
            <w:gridSpan w:val="4"/>
          </w:tcPr>
          <w:p w14:paraId="776F6628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2" w:type="dxa"/>
            <w:gridSpan w:val="4"/>
          </w:tcPr>
          <w:p w14:paraId="07AEF343" w14:textId="77777777" w:rsidR="00D21FF1" w:rsidRPr="00F53688" w:rsidRDefault="00D21FF1" w:rsidP="00413C76">
            <w:pPr>
              <w:pStyle w:val="acctfourfigures"/>
              <w:tabs>
                <w:tab w:val="decimal" w:pos="702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75" w:type="dxa"/>
            <w:gridSpan w:val="4"/>
          </w:tcPr>
          <w:p w14:paraId="5DB70603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68" w:type="dxa"/>
            <w:gridSpan w:val="4"/>
          </w:tcPr>
          <w:p w14:paraId="516E9587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1A6B403A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36" w:type="dxa"/>
            <w:gridSpan w:val="3"/>
          </w:tcPr>
          <w:p w14:paraId="1F8B9EEE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A5CCA3B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4"/>
          </w:tcPr>
          <w:p w14:paraId="64C714FE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47D5321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16EAE053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1" w:type="dxa"/>
            <w:gridSpan w:val="2"/>
          </w:tcPr>
          <w:p w14:paraId="4BAC80A1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33CF8E56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C9437A8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1D280DA3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5" w:type="dxa"/>
            <w:gridSpan w:val="2"/>
          </w:tcPr>
          <w:p w14:paraId="249FE562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252F98CD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E05ACCB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</w:tcPr>
          <w:p w14:paraId="2AC2A3B1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</w:tr>
      <w:tr w:rsidR="00744C88" w:rsidRPr="00F53688" w14:paraId="68739A72" w14:textId="77777777" w:rsidTr="00DC2239">
        <w:trPr>
          <w:gridAfter w:val="1"/>
          <w:wAfter w:w="142" w:type="dxa"/>
        </w:trPr>
        <w:tc>
          <w:tcPr>
            <w:tcW w:w="2709" w:type="dxa"/>
          </w:tcPr>
          <w:p w14:paraId="2ED53F46" w14:textId="77777777" w:rsidR="00D21FF1" w:rsidRPr="00F53688" w:rsidRDefault="00D21FF1" w:rsidP="00413C76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</w:rPr>
              <w:t xml:space="preserve">   </w:t>
            </w:r>
            <w:r w:rsidRPr="00F53688">
              <w:rPr>
                <w:rFonts w:ascii="Angsana New" w:hAnsi="Angsana New"/>
                <w:sz w:val="25"/>
                <w:szCs w:val="25"/>
                <w:cs/>
              </w:rPr>
              <w:t>การให้บริการ</w:t>
            </w:r>
          </w:p>
        </w:tc>
        <w:tc>
          <w:tcPr>
            <w:tcW w:w="903" w:type="dxa"/>
            <w:gridSpan w:val="4"/>
          </w:tcPr>
          <w:p w14:paraId="45E932A0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4"/>
          </w:tcPr>
          <w:p w14:paraId="1E4807EF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2" w:type="dxa"/>
            <w:gridSpan w:val="4"/>
          </w:tcPr>
          <w:p w14:paraId="4C650D34" w14:textId="77777777" w:rsidR="00D21FF1" w:rsidRPr="00F53688" w:rsidRDefault="00D21FF1" w:rsidP="00413C76">
            <w:pPr>
              <w:pStyle w:val="acctfourfigures"/>
              <w:tabs>
                <w:tab w:val="decimal" w:pos="702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75" w:type="dxa"/>
            <w:gridSpan w:val="4"/>
          </w:tcPr>
          <w:p w14:paraId="5BB85244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68" w:type="dxa"/>
            <w:gridSpan w:val="4"/>
          </w:tcPr>
          <w:p w14:paraId="4938D464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2438EA6E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36" w:type="dxa"/>
            <w:gridSpan w:val="3"/>
          </w:tcPr>
          <w:p w14:paraId="3686393B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64E59E9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4"/>
          </w:tcPr>
          <w:p w14:paraId="16DC1271" w14:textId="77777777" w:rsidR="00D21FF1" w:rsidRPr="00F53688" w:rsidRDefault="00D21FF1" w:rsidP="00744C88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3BC47E1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391E3983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1" w:type="dxa"/>
            <w:gridSpan w:val="2"/>
          </w:tcPr>
          <w:p w14:paraId="579127F6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76B6EC3E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2920B98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17D3B6D7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5" w:type="dxa"/>
            <w:gridSpan w:val="2"/>
          </w:tcPr>
          <w:p w14:paraId="301A09CF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71F70A69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D575189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</w:tcPr>
          <w:p w14:paraId="09DFC41F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</w:tr>
      <w:tr w:rsidR="00744C88" w:rsidRPr="00F53688" w14:paraId="28D4790B" w14:textId="77777777" w:rsidTr="00DC2239">
        <w:trPr>
          <w:gridAfter w:val="1"/>
          <w:wAfter w:w="142" w:type="dxa"/>
        </w:trPr>
        <w:tc>
          <w:tcPr>
            <w:tcW w:w="2709" w:type="dxa"/>
          </w:tcPr>
          <w:p w14:paraId="35F908AB" w14:textId="77777777" w:rsidR="00D21FF1" w:rsidRPr="00F53688" w:rsidRDefault="00D21FF1" w:rsidP="00413C76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  <w:cs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 xml:space="preserve">      - ลูกค้าภายนอก</w:t>
            </w:r>
          </w:p>
        </w:tc>
        <w:tc>
          <w:tcPr>
            <w:tcW w:w="903" w:type="dxa"/>
            <w:gridSpan w:val="4"/>
          </w:tcPr>
          <w:p w14:paraId="2DCE4843" w14:textId="0D47A896" w:rsidR="00F045B6" w:rsidRPr="00F53688" w:rsidRDefault="00391EA7" w:rsidP="00391EA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330,063</w:t>
            </w:r>
          </w:p>
        </w:tc>
        <w:tc>
          <w:tcPr>
            <w:tcW w:w="270" w:type="dxa"/>
            <w:gridSpan w:val="4"/>
          </w:tcPr>
          <w:p w14:paraId="5DB6F865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2" w:type="dxa"/>
            <w:gridSpan w:val="4"/>
          </w:tcPr>
          <w:p w14:paraId="4F643486" w14:textId="32EA67F8" w:rsidR="00D21FF1" w:rsidRPr="00F53688" w:rsidRDefault="00391EA7" w:rsidP="00B4372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53688">
              <w:rPr>
                <w:rFonts w:ascii="Angsana New" w:hAnsi="Angsana New"/>
                <w:sz w:val="25"/>
                <w:szCs w:val="25"/>
                <w:lang w:val="en-US"/>
              </w:rPr>
              <w:t>15,671</w:t>
            </w:r>
          </w:p>
        </w:tc>
        <w:tc>
          <w:tcPr>
            <w:tcW w:w="275" w:type="dxa"/>
            <w:gridSpan w:val="4"/>
          </w:tcPr>
          <w:p w14:paraId="523FDFDB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68" w:type="dxa"/>
            <w:gridSpan w:val="4"/>
          </w:tcPr>
          <w:p w14:paraId="777BB2F7" w14:textId="28673EBB" w:rsidR="00D21FF1" w:rsidRPr="00F53688" w:rsidRDefault="007B37D2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27,583</w:t>
            </w:r>
          </w:p>
        </w:tc>
        <w:tc>
          <w:tcPr>
            <w:tcW w:w="283" w:type="dxa"/>
            <w:gridSpan w:val="4"/>
          </w:tcPr>
          <w:p w14:paraId="5F8DA8D6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36" w:type="dxa"/>
            <w:gridSpan w:val="3"/>
          </w:tcPr>
          <w:p w14:paraId="5893045D" w14:textId="42BDB94E" w:rsidR="00D21FF1" w:rsidRPr="00F53688" w:rsidRDefault="007B37D2" w:rsidP="00CD7F72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4,839</w:t>
            </w:r>
          </w:p>
        </w:tc>
        <w:tc>
          <w:tcPr>
            <w:tcW w:w="270" w:type="dxa"/>
            <w:gridSpan w:val="2"/>
          </w:tcPr>
          <w:p w14:paraId="1B1B4FD6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4"/>
          </w:tcPr>
          <w:p w14:paraId="01D27560" w14:textId="2E17B2A7" w:rsidR="00D21FF1" w:rsidRPr="00F53688" w:rsidRDefault="007B37D2" w:rsidP="00744C8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35</w:t>
            </w:r>
            <w:r w:rsidR="00D0538D" w:rsidRPr="00F5368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</w:tcPr>
          <w:p w14:paraId="01ED92EF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122A9101" w14:textId="3E0904E0" w:rsidR="00D21FF1" w:rsidRPr="00F53688" w:rsidRDefault="007B37D2" w:rsidP="00744C8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9,851</w:t>
            </w:r>
          </w:p>
        </w:tc>
        <w:tc>
          <w:tcPr>
            <w:tcW w:w="271" w:type="dxa"/>
            <w:gridSpan w:val="2"/>
          </w:tcPr>
          <w:p w14:paraId="060983FE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36194EB5" w14:textId="4F5A7D29" w:rsidR="00D21FF1" w:rsidRPr="00F53688" w:rsidRDefault="007B37D2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983</w:t>
            </w:r>
          </w:p>
        </w:tc>
        <w:tc>
          <w:tcPr>
            <w:tcW w:w="270" w:type="dxa"/>
            <w:gridSpan w:val="2"/>
          </w:tcPr>
          <w:p w14:paraId="03ED3637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3E458FAE" w14:textId="763ED722" w:rsidR="00D21FF1" w:rsidRPr="00F53688" w:rsidRDefault="007B37D2" w:rsidP="00744C8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5" w:type="dxa"/>
            <w:gridSpan w:val="2"/>
          </w:tcPr>
          <w:p w14:paraId="0DA5ECCB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3179CE69" w14:textId="0B323294" w:rsidR="00D21FF1" w:rsidRPr="00F53688" w:rsidRDefault="007B37D2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8F0617F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</w:tcPr>
          <w:p w14:paraId="28D90653" w14:textId="34BD13CF" w:rsidR="00D21FF1" w:rsidRPr="00F53688" w:rsidRDefault="007B37D2" w:rsidP="00744C8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389,344</w:t>
            </w:r>
          </w:p>
        </w:tc>
      </w:tr>
      <w:tr w:rsidR="00744C88" w:rsidRPr="00F53688" w14:paraId="0BA67950" w14:textId="77777777" w:rsidTr="00DC2239">
        <w:trPr>
          <w:gridAfter w:val="1"/>
          <w:wAfter w:w="142" w:type="dxa"/>
        </w:trPr>
        <w:tc>
          <w:tcPr>
            <w:tcW w:w="2709" w:type="dxa"/>
          </w:tcPr>
          <w:p w14:paraId="7A345B22" w14:textId="77777777" w:rsidR="00D21FF1" w:rsidRPr="00F53688" w:rsidRDefault="00D21FF1" w:rsidP="00413C76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  <w:cs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 xml:space="preserve">      - ระหว่างส่วนงาน</w:t>
            </w:r>
          </w:p>
        </w:tc>
        <w:tc>
          <w:tcPr>
            <w:tcW w:w="903" w:type="dxa"/>
            <w:gridSpan w:val="4"/>
          </w:tcPr>
          <w:p w14:paraId="459913C6" w14:textId="5E3122E6" w:rsidR="00D21FF1" w:rsidRPr="00F53688" w:rsidRDefault="00391EA7" w:rsidP="00413C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75,067</w:t>
            </w:r>
          </w:p>
        </w:tc>
        <w:tc>
          <w:tcPr>
            <w:tcW w:w="270" w:type="dxa"/>
            <w:gridSpan w:val="4"/>
          </w:tcPr>
          <w:p w14:paraId="1C98667A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2" w:type="dxa"/>
            <w:gridSpan w:val="4"/>
          </w:tcPr>
          <w:p w14:paraId="1DA01E1B" w14:textId="65A350E2" w:rsidR="00D21FF1" w:rsidRPr="00F53688" w:rsidRDefault="00391EA7" w:rsidP="00413C76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8"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53688">
              <w:rPr>
                <w:rFonts w:ascii="Angsana New" w:hAnsi="Angsana New"/>
                <w:sz w:val="25"/>
                <w:szCs w:val="25"/>
                <w:lang w:val="en-US"/>
              </w:rPr>
              <w:t>5,288</w:t>
            </w:r>
          </w:p>
        </w:tc>
        <w:tc>
          <w:tcPr>
            <w:tcW w:w="275" w:type="dxa"/>
            <w:gridSpan w:val="4"/>
          </w:tcPr>
          <w:p w14:paraId="22AFA5BC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68" w:type="dxa"/>
            <w:gridSpan w:val="4"/>
          </w:tcPr>
          <w:p w14:paraId="4775F26A" w14:textId="1BDE5969" w:rsidR="00D21FF1" w:rsidRPr="00F53688" w:rsidRDefault="007B37D2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39,118</w:t>
            </w:r>
          </w:p>
        </w:tc>
        <w:tc>
          <w:tcPr>
            <w:tcW w:w="283" w:type="dxa"/>
            <w:gridSpan w:val="4"/>
          </w:tcPr>
          <w:p w14:paraId="12E1B38A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36" w:type="dxa"/>
            <w:gridSpan w:val="3"/>
          </w:tcPr>
          <w:p w14:paraId="77B15F3D" w14:textId="037ACC11" w:rsidR="00D21FF1" w:rsidRPr="00F53688" w:rsidRDefault="007B37D2" w:rsidP="00744C8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6,895</w:t>
            </w:r>
          </w:p>
        </w:tc>
        <w:tc>
          <w:tcPr>
            <w:tcW w:w="270" w:type="dxa"/>
            <w:gridSpan w:val="2"/>
          </w:tcPr>
          <w:p w14:paraId="6A9FAA82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4"/>
          </w:tcPr>
          <w:p w14:paraId="0A5D271B" w14:textId="396890F0" w:rsidR="00D21FF1" w:rsidRPr="00F53688" w:rsidRDefault="007B37D2" w:rsidP="00744C8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26</w:t>
            </w:r>
            <w:r w:rsidR="00D0538D" w:rsidRPr="00F5368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7</w:t>
            </w:r>
          </w:p>
        </w:tc>
        <w:tc>
          <w:tcPr>
            <w:tcW w:w="270" w:type="dxa"/>
            <w:gridSpan w:val="2"/>
          </w:tcPr>
          <w:p w14:paraId="32B1DD2C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6C7EBAD2" w14:textId="1EA1E20E" w:rsidR="00D21FF1" w:rsidRPr="00F53688" w:rsidRDefault="007B37D2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14</w:t>
            </w:r>
            <w:r w:rsidRPr="00F5368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</w:t>
            </w:r>
          </w:p>
        </w:tc>
        <w:tc>
          <w:tcPr>
            <w:tcW w:w="271" w:type="dxa"/>
            <w:gridSpan w:val="2"/>
          </w:tcPr>
          <w:p w14:paraId="54D20253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17B003B2" w14:textId="5D80627D" w:rsidR="00D21FF1" w:rsidRPr="00F53688" w:rsidRDefault="007B37D2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494</w:t>
            </w:r>
          </w:p>
        </w:tc>
        <w:tc>
          <w:tcPr>
            <w:tcW w:w="270" w:type="dxa"/>
            <w:gridSpan w:val="2"/>
          </w:tcPr>
          <w:p w14:paraId="568A7976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19628DBE" w14:textId="63D03414" w:rsidR="00D21FF1" w:rsidRPr="00F53688" w:rsidRDefault="007B37D2" w:rsidP="00744C8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1,925</w:t>
            </w:r>
          </w:p>
        </w:tc>
        <w:tc>
          <w:tcPr>
            <w:tcW w:w="275" w:type="dxa"/>
            <w:gridSpan w:val="2"/>
          </w:tcPr>
          <w:p w14:paraId="74E47EBF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7CDF6596" w14:textId="742F3801" w:rsidR="00D21FF1" w:rsidRPr="00F53688" w:rsidRDefault="007B37D2" w:rsidP="00CD7F7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(129,195)</w:t>
            </w:r>
          </w:p>
        </w:tc>
        <w:tc>
          <w:tcPr>
            <w:tcW w:w="270" w:type="dxa"/>
            <w:gridSpan w:val="2"/>
          </w:tcPr>
          <w:p w14:paraId="2149239B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</w:tcPr>
          <w:p w14:paraId="0DE7AB62" w14:textId="54ADABF6" w:rsidR="00D21FF1" w:rsidRPr="00F53688" w:rsidRDefault="007B37D2" w:rsidP="00744C8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</w:tr>
      <w:tr w:rsidR="00744C88" w:rsidRPr="00F53688" w14:paraId="5D654169" w14:textId="77777777" w:rsidTr="00DC2239">
        <w:trPr>
          <w:gridAfter w:val="1"/>
          <w:wAfter w:w="142" w:type="dxa"/>
        </w:trPr>
        <w:tc>
          <w:tcPr>
            <w:tcW w:w="2709" w:type="dxa"/>
          </w:tcPr>
          <w:p w14:paraId="0C88BA12" w14:textId="77777777" w:rsidR="00D21FF1" w:rsidRPr="00F53688" w:rsidRDefault="00024ECA" w:rsidP="00413C76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ต้นทุนขาย</w:t>
            </w:r>
            <w:r w:rsidR="00D21FF1" w:rsidRPr="00F53688">
              <w:rPr>
                <w:rFonts w:ascii="Angsana New" w:hAnsi="Angsana New"/>
                <w:sz w:val="25"/>
                <w:szCs w:val="25"/>
                <w:cs/>
              </w:rPr>
              <w:t>และ</w:t>
            </w:r>
          </w:p>
        </w:tc>
        <w:tc>
          <w:tcPr>
            <w:tcW w:w="903" w:type="dxa"/>
            <w:gridSpan w:val="4"/>
          </w:tcPr>
          <w:p w14:paraId="74570D5E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4"/>
          </w:tcPr>
          <w:p w14:paraId="4AA8BE44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2" w:type="dxa"/>
            <w:gridSpan w:val="4"/>
          </w:tcPr>
          <w:p w14:paraId="46981EEE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5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75" w:type="dxa"/>
            <w:gridSpan w:val="4"/>
          </w:tcPr>
          <w:p w14:paraId="54E75D56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68" w:type="dxa"/>
            <w:gridSpan w:val="4"/>
          </w:tcPr>
          <w:p w14:paraId="4AF49404" w14:textId="6AB9FF18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23DF4D40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36" w:type="dxa"/>
            <w:gridSpan w:val="3"/>
          </w:tcPr>
          <w:p w14:paraId="48A34406" w14:textId="77777777" w:rsidR="00D21FF1" w:rsidRPr="00F53688" w:rsidRDefault="00D21FF1" w:rsidP="00744C8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A7587BA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4"/>
          </w:tcPr>
          <w:p w14:paraId="49E4B37A" w14:textId="77777777" w:rsidR="00D21FF1" w:rsidRPr="00F53688" w:rsidRDefault="00D21FF1" w:rsidP="00744C8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5C61F0B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7CA1CD06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1" w:type="dxa"/>
            <w:gridSpan w:val="2"/>
          </w:tcPr>
          <w:p w14:paraId="66434BD3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3EC0C62D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47F951A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2D87B760" w14:textId="77777777" w:rsidR="00D21FF1" w:rsidRPr="00F53688" w:rsidRDefault="00D21FF1" w:rsidP="00744C8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5" w:type="dxa"/>
            <w:gridSpan w:val="2"/>
          </w:tcPr>
          <w:p w14:paraId="4A92A8CE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7762B2E3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0759651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</w:tcPr>
          <w:p w14:paraId="5A1471F9" w14:textId="77777777" w:rsidR="00D21FF1" w:rsidRPr="00F53688" w:rsidRDefault="00D21FF1" w:rsidP="00744C8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</w:tr>
      <w:tr w:rsidR="00744C88" w:rsidRPr="00F53688" w14:paraId="1E721525" w14:textId="77777777" w:rsidTr="00DC2239">
        <w:trPr>
          <w:gridAfter w:val="1"/>
          <w:wAfter w:w="142" w:type="dxa"/>
        </w:trPr>
        <w:tc>
          <w:tcPr>
            <w:tcW w:w="2709" w:type="dxa"/>
          </w:tcPr>
          <w:p w14:paraId="108B3ED3" w14:textId="77777777" w:rsidR="00D21FF1" w:rsidRPr="00F53688" w:rsidRDefault="00D21FF1" w:rsidP="00413C76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  <w:cs/>
              </w:rPr>
            </w:pPr>
            <w:r w:rsidRPr="00F53688">
              <w:rPr>
                <w:rFonts w:ascii="Angsana New" w:hAnsi="Angsana New"/>
                <w:sz w:val="25"/>
                <w:szCs w:val="25"/>
              </w:rPr>
              <w:t xml:space="preserve">   </w:t>
            </w:r>
            <w:r w:rsidRPr="00F53688">
              <w:rPr>
                <w:rFonts w:ascii="Angsana New" w:hAnsi="Angsana New"/>
                <w:sz w:val="25"/>
                <w:szCs w:val="25"/>
                <w:cs/>
              </w:rPr>
              <w:t>ต้นทุนการให้บริการ</w:t>
            </w:r>
          </w:p>
        </w:tc>
        <w:tc>
          <w:tcPr>
            <w:tcW w:w="903" w:type="dxa"/>
            <w:gridSpan w:val="4"/>
            <w:tcBorders>
              <w:bottom w:val="single" w:sz="4" w:space="0" w:color="auto"/>
            </w:tcBorders>
          </w:tcPr>
          <w:p w14:paraId="48F5EAC9" w14:textId="1E14BEBA" w:rsidR="00D21FF1" w:rsidRPr="00F53688" w:rsidRDefault="00391EA7" w:rsidP="00413C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(398,208)</w:t>
            </w:r>
          </w:p>
        </w:tc>
        <w:tc>
          <w:tcPr>
            <w:tcW w:w="270" w:type="dxa"/>
            <w:gridSpan w:val="4"/>
          </w:tcPr>
          <w:p w14:paraId="1D3CFB76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2" w:type="dxa"/>
            <w:gridSpan w:val="4"/>
            <w:tcBorders>
              <w:bottom w:val="single" w:sz="4" w:space="0" w:color="auto"/>
            </w:tcBorders>
          </w:tcPr>
          <w:p w14:paraId="47879A8F" w14:textId="4562EC5B" w:rsidR="00D21FF1" w:rsidRPr="00F53688" w:rsidRDefault="00391EA7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53688">
              <w:rPr>
                <w:rFonts w:ascii="Angsana New" w:hAnsi="Angsana New"/>
                <w:sz w:val="25"/>
                <w:szCs w:val="25"/>
                <w:lang w:val="en-US"/>
              </w:rPr>
              <w:t>(19,533)</w:t>
            </w:r>
          </w:p>
        </w:tc>
        <w:tc>
          <w:tcPr>
            <w:tcW w:w="275" w:type="dxa"/>
            <w:gridSpan w:val="4"/>
          </w:tcPr>
          <w:p w14:paraId="38413EBC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68" w:type="dxa"/>
            <w:gridSpan w:val="4"/>
            <w:tcBorders>
              <w:bottom w:val="single" w:sz="4" w:space="0" w:color="auto"/>
            </w:tcBorders>
          </w:tcPr>
          <w:p w14:paraId="3A108385" w14:textId="6D6833F4" w:rsidR="00D21FF1" w:rsidRPr="00F53688" w:rsidRDefault="00400E97" w:rsidP="004D7E72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(62,77</w:t>
            </w:r>
            <w:r w:rsidR="004D7E72"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6</w:t>
            </w:r>
            <w:r w:rsidR="007B37D2"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283" w:type="dxa"/>
            <w:gridSpan w:val="4"/>
          </w:tcPr>
          <w:p w14:paraId="26925B43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36" w:type="dxa"/>
            <w:gridSpan w:val="3"/>
            <w:tcBorders>
              <w:bottom w:val="single" w:sz="4" w:space="0" w:color="auto"/>
            </w:tcBorders>
          </w:tcPr>
          <w:p w14:paraId="57C3D9ED" w14:textId="18F35CC7" w:rsidR="00D21FF1" w:rsidRPr="00F53688" w:rsidRDefault="007B37D2" w:rsidP="00744C8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(9,795)</w:t>
            </w:r>
          </w:p>
        </w:tc>
        <w:tc>
          <w:tcPr>
            <w:tcW w:w="270" w:type="dxa"/>
            <w:gridSpan w:val="2"/>
          </w:tcPr>
          <w:p w14:paraId="0F8C48F8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4"/>
            <w:tcBorders>
              <w:bottom w:val="single" w:sz="4" w:space="0" w:color="auto"/>
            </w:tcBorders>
          </w:tcPr>
          <w:p w14:paraId="13D80CD7" w14:textId="53233A74" w:rsidR="00D21FF1" w:rsidRPr="00F53688" w:rsidRDefault="00D0538D" w:rsidP="00400E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(61</w:t>
            </w:r>
            <w:r w:rsidR="004D7E72"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6</w:t>
            </w:r>
            <w:r w:rsidR="007B37D2"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6271572A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3129D5E7" w14:textId="365DC3DB" w:rsidR="00D21FF1" w:rsidRPr="00F53688" w:rsidRDefault="007B37D2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(9,193)</w:t>
            </w:r>
          </w:p>
        </w:tc>
        <w:tc>
          <w:tcPr>
            <w:tcW w:w="271" w:type="dxa"/>
            <w:gridSpan w:val="2"/>
          </w:tcPr>
          <w:p w14:paraId="2CFFCB1F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C2033AF" w14:textId="2E2F7586" w:rsidR="00D21FF1" w:rsidRPr="00F53688" w:rsidRDefault="007B37D2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(1,381)</w:t>
            </w:r>
          </w:p>
        </w:tc>
        <w:tc>
          <w:tcPr>
            <w:tcW w:w="270" w:type="dxa"/>
            <w:gridSpan w:val="2"/>
          </w:tcPr>
          <w:p w14:paraId="2A6BAF18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00290291" w14:textId="456ABF81" w:rsidR="00D21FF1" w:rsidRPr="00F53688" w:rsidRDefault="007B37D2" w:rsidP="00744C8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(1,846)</w:t>
            </w:r>
          </w:p>
        </w:tc>
        <w:tc>
          <w:tcPr>
            <w:tcW w:w="275" w:type="dxa"/>
            <w:gridSpan w:val="2"/>
          </w:tcPr>
          <w:p w14:paraId="405415CB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4D4F186" w14:textId="528474D3" w:rsidR="00D21FF1" w:rsidRPr="00F53688" w:rsidRDefault="007B37D2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130,220</w:t>
            </w:r>
          </w:p>
        </w:tc>
        <w:tc>
          <w:tcPr>
            <w:tcW w:w="270" w:type="dxa"/>
            <w:gridSpan w:val="2"/>
          </w:tcPr>
          <w:p w14:paraId="284295AC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1D74A1DB" w14:textId="25AAEC50" w:rsidR="00D21FF1" w:rsidRPr="00F53688" w:rsidRDefault="007B37D2" w:rsidP="00744C8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(373,128)</w:t>
            </w:r>
          </w:p>
        </w:tc>
      </w:tr>
      <w:tr w:rsidR="00744C88" w:rsidRPr="00F53688" w14:paraId="6B5D9A12" w14:textId="77777777" w:rsidTr="00DC2239">
        <w:trPr>
          <w:gridAfter w:val="1"/>
          <w:wAfter w:w="142" w:type="dxa"/>
        </w:trPr>
        <w:tc>
          <w:tcPr>
            <w:tcW w:w="2709" w:type="dxa"/>
          </w:tcPr>
          <w:p w14:paraId="19A1E3F7" w14:textId="77777777" w:rsidR="00D21FF1" w:rsidRPr="00F53688" w:rsidRDefault="00D21FF1" w:rsidP="00413C76">
            <w:pPr>
              <w:spacing w:line="240" w:lineRule="auto"/>
              <w:ind w:right="-3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5368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903" w:type="dxa"/>
            <w:gridSpan w:val="4"/>
            <w:tcBorders>
              <w:top w:val="single" w:sz="4" w:space="0" w:color="auto"/>
            </w:tcBorders>
          </w:tcPr>
          <w:p w14:paraId="72B3450E" w14:textId="1CE5B200" w:rsidR="00D21FF1" w:rsidRPr="00F53688" w:rsidRDefault="00391EA7" w:rsidP="00413C76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6,922</w:t>
            </w:r>
          </w:p>
        </w:tc>
        <w:tc>
          <w:tcPr>
            <w:tcW w:w="270" w:type="dxa"/>
            <w:gridSpan w:val="4"/>
          </w:tcPr>
          <w:p w14:paraId="626D317B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82" w:type="dxa"/>
            <w:gridSpan w:val="4"/>
            <w:tcBorders>
              <w:top w:val="single" w:sz="4" w:space="0" w:color="auto"/>
            </w:tcBorders>
          </w:tcPr>
          <w:p w14:paraId="12101E38" w14:textId="7F123B5E" w:rsidR="00D21FF1" w:rsidRPr="00F53688" w:rsidRDefault="00391EA7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5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1,426</w:t>
            </w:r>
          </w:p>
        </w:tc>
        <w:tc>
          <w:tcPr>
            <w:tcW w:w="275" w:type="dxa"/>
            <w:gridSpan w:val="4"/>
          </w:tcPr>
          <w:p w14:paraId="0F63F85A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68" w:type="dxa"/>
            <w:gridSpan w:val="4"/>
            <w:tcBorders>
              <w:top w:val="single" w:sz="4" w:space="0" w:color="auto"/>
            </w:tcBorders>
          </w:tcPr>
          <w:p w14:paraId="093B5C68" w14:textId="393C28D6" w:rsidR="00D21FF1" w:rsidRPr="00F53688" w:rsidRDefault="007B37D2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3,92</w:t>
            </w:r>
            <w:r w:rsidR="004D7E72"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5</w:t>
            </w:r>
          </w:p>
        </w:tc>
        <w:tc>
          <w:tcPr>
            <w:tcW w:w="283" w:type="dxa"/>
            <w:gridSpan w:val="4"/>
          </w:tcPr>
          <w:p w14:paraId="4554AEBD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36" w:type="dxa"/>
            <w:gridSpan w:val="3"/>
            <w:tcBorders>
              <w:top w:val="single" w:sz="4" w:space="0" w:color="auto"/>
            </w:tcBorders>
          </w:tcPr>
          <w:p w14:paraId="5CC061E6" w14:textId="4B3B0566" w:rsidR="00D21FF1" w:rsidRPr="00F53688" w:rsidRDefault="007B37D2" w:rsidP="00744C8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1,939</w:t>
            </w:r>
          </w:p>
        </w:tc>
        <w:tc>
          <w:tcPr>
            <w:tcW w:w="270" w:type="dxa"/>
            <w:gridSpan w:val="2"/>
          </w:tcPr>
          <w:p w14:paraId="5B789B35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</w:tcBorders>
          </w:tcPr>
          <w:p w14:paraId="3CE71440" w14:textId="7FE34DEE" w:rsidR="00D21FF1" w:rsidRPr="00F53688" w:rsidRDefault="004D7E72" w:rsidP="00744C8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5</w:t>
            </w:r>
          </w:p>
        </w:tc>
        <w:tc>
          <w:tcPr>
            <w:tcW w:w="270" w:type="dxa"/>
            <w:gridSpan w:val="2"/>
          </w:tcPr>
          <w:p w14:paraId="0800A67B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1BFF7E40" w14:textId="4369EB0F" w:rsidR="00D21FF1" w:rsidRPr="00F53688" w:rsidRDefault="007B37D2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799</w:t>
            </w:r>
          </w:p>
        </w:tc>
        <w:tc>
          <w:tcPr>
            <w:tcW w:w="271" w:type="dxa"/>
            <w:gridSpan w:val="2"/>
          </w:tcPr>
          <w:p w14:paraId="339B0E41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E7EA582" w14:textId="214F3206" w:rsidR="00D21FF1" w:rsidRPr="00F53688" w:rsidRDefault="007B37D2" w:rsidP="0047517E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96</w:t>
            </w:r>
          </w:p>
        </w:tc>
        <w:tc>
          <w:tcPr>
            <w:tcW w:w="270" w:type="dxa"/>
            <w:gridSpan w:val="2"/>
          </w:tcPr>
          <w:p w14:paraId="3BA05A86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11BD888B" w14:textId="2B418258" w:rsidR="00D21FF1" w:rsidRPr="00F53688" w:rsidRDefault="007B37D2" w:rsidP="00744C8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79</w:t>
            </w:r>
          </w:p>
        </w:tc>
        <w:tc>
          <w:tcPr>
            <w:tcW w:w="275" w:type="dxa"/>
            <w:gridSpan w:val="2"/>
          </w:tcPr>
          <w:p w14:paraId="2F2C0960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4770694A" w14:textId="3E82A33C" w:rsidR="00D21FF1" w:rsidRPr="00F53688" w:rsidRDefault="007B37D2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1,025</w:t>
            </w:r>
          </w:p>
        </w:tc>
        <w:tc>
          <w:tcPr>
            <w:tcW w:w="270" w:type="dxa"/>
            <w:gridSpan w:val="2"/>
          </w:tcPr>
          <w:p w14:paraId="3E840550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69CCA833" w14:textId="29387AC7" w:rsidR="00D21FF1" w:rsidRPr="00F53688" w:rsidRDefault="007B37D2" w:rsidP="00744C8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16,216</w:t>
            </w:r>
          </w:p>
        </w:tc>
      </w:tr>
      <w:tr w:rsidR="00744C88" w:rsidRPr="00F53688" w14:paraId="7404F90C" w14:textId="77777777" w:rsidTr="00DC2239">
        <w:trPr>
          <w:gridAfter w:val="1"/>
          <w:wAfter w:w="142" w:type="dxa"/>
          <w:trHeight w:val="182"/>
        </w:trPr>
        <w:tc>
          <w:tcPr>
            <w:tcW w:w="2709" w:type="dxa"/>
          </w:tcPr>
          <w:p w14:paraId="00EC93D0" w14:textId="77777777" w:rsidR="00D21FF1" w:rsidRPr="00F53688" w:rsidRDefault="00D21FF1" w:rsidP="00413C76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3" w:type="dxa"/>
            <w:gridSpan w:val="4"/>
          </w:tcPr>
          <w:p w14:paraId="0EEF3C00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4"/>
          </w:tcPr>
          <w:p w14:paraId="0ADD90A4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2" w:type="dxa"/>
            <w:gridSpan w:val="4"/>
          </w:tcPr>
          <w:p w14:paraId="71028AE0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5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75" w:type="dxa"/>
            <w:gridSpan w:val="4"/>
          </w:tcPr>
          <w:p w14:paraId="0996AAC7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68" w:type="dxa"/>
            <w:gridSpan w:val="4"/>
          </w:tcPr>
          <w:p w14:paraId="742245AB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61D7A5DC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36" w:type="dxa"/>
            <w:gridSpan w:val="3"/>
          </w:tcPr>
          <w:p w14:paraId="2902C2C3" w14:textId="77777777" w:rsidR="00D21FF1" w:rsidRPr="00F53688" w:rsidRDefault="00D21FF1" w:rsidP="00744C88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9F68482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4"/>
          </w:tcPr>
          <w:p w14:paraId="31466EFB" w14:textId="77777777" w:rsidR="00D21FF1" w:rsidRPr="00F53688" w:rsidRDefault="00D21FF1" w:rsidP="00744C8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61C6168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39D1C4E6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1" w:type="dxa"/>
            <w:gridSpan w:val="2"/>
          </w:tcPr>
          <w:p w14:paraId="3F7B779B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7EA85D28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C0ABE4C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63331956" w14:textId="77777777" w:rsidR="00D21FF1" w:rsidRPr="00F53688" w:rsidRDefault="00D21FF1" w:rsidP="00744C8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5" w:type="dxa"/>
            <w:gridSpan w:val="2"/>
          </w:tcPr>
          <w:p w14:paraId="3A5FED22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0D18F29E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12052E5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</w:tcPr>
          <w:p w14:paraId="2018D736" w14:textId="77777777" w:rsidR="00D21FF1" w:rsidRPr="00F53688" w:rsidRDefault="00D21FF1" w:rsidP="00744C8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</w:tr>
      <w:tr w:rsidR="00A05A79" w:rsidRPr="00F53688" w14:paraId="0D5E96B8" w14:textId="77777777" w:rsidTr="00DC2239">
        <w:trPr>
          <w:gridAfter w:val="1"/>
          <w:wAfter w:w="142" w:type="dxa"/>
        </w:trPr>
        <w:tc>
          <w:tcPr>
            <w:tcW w:w="2709" w:type="dxa"/>
          </w:tcPr>
          <w:p w14:paraId="7DD337AB" w14:textId="77777777" w:rsidR="00A05A79" w:rsidRPr="00F53688" w:rsidRDefault="00A05A79" w:rsidP="00A05A79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903" w:type="dxa"/>
            <w:gridSpan w:val="4"/>
          </w:tcPr>
          <w:p w14:paraId="2B0B9422" w14:textId="0B7AC4C1" w:rsidR="00A05A79" w:rsidRPr="00F53688" w:rsidRDefault="00A05A79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4,258</w:t>
            </w:r>
          </w:p>
        </w:tc>
        <w:tc>
          <w:tcPr>
            <w:tcW w:w="270" w:type="dxa"/>
            <w:gridSpan w:val="4"/>
          </w:tcPr>
          <w:p w14:paraId="763E9D50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2" w:type="dxa"/>
            <w:gridSpan w:val="4"/>
          </w:tcPr>
          <w:p w14:paraId="5B25F268" w14:textId="3A3DFBB5" w:rsidR="00A05A79" w:rsidRPr="00F53688" w:rsidRDefault="00A05A79" w:rsidP="00A05A79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8"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5368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5" w:type="dxa"/>
            <w:gridSpan w:val="4"/>
          </w:tcPr>
          <w:p w14:paraId="59D172CC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68" w:type="dxa"/>
            <w:gridSpan w:val="4"/>
          </w:tcPr>
          <w:p w14:paraId="532DCEFB" w14:textId="213541C3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83" w:type="dxa"/>
            <w:gridSpan w:val="4"/>
          </w:tcPr>
          <w:p w14:paraId="1F6A48FB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36" w:type="dxa"/>
            <w:gridSpan w:val="3"/>
          </w:tcPr>
          <w:p w14:paraId="4B7E77D6" w14:textId="2D742C2B" w:rsidR="00A05A79" w:rsidRPr="00F53688" w:rsidRDefault="00A05A79" w:rsidP="00A05A7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DC81E7D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4"/>
          </w:tcPr>
          <w:p w14:paraId="114681C5" w14:textId="1EAEC1AB" w:rsidR="00A05A79" w:rsidRPr="00F53688" w:rsidRDefault="00724156" w:rsidP="00A05A7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8ED2CAB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1DD78E9D" w14:textId="6E36E295" w:rsidR="00A05A79" w:rsidRPr="00F53688" w:rsidRDefault="00724156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7186E57D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5F1EDF0D" w14:textId="625A3D4F" w:rsidR="00A05A79" w:rsidRPr="00F53688" w:rsidRDefault="003338CD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E5FCC44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7C2C1EAC" w14:textId="6ECCCA75" w:rsidR="00A05A79" w:rsidRPr="00F53688" w:rsidRDefault="003338CD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5" w:type="dxa"/>
            <w:gridSpan w:val="2"/>
          </w:tcPr>
          <w:p w14:paraId="43A1A1BF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2AC70091" w14:textId="40564417" w:rsidR="00A05A79" w:rsidRPr="00F53688" w:rsidRDefault="00AB4292" w:rsidP="00A05A79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(4,101</w:t>
            </w:r>
            <w:r w:rsidR="003338CD"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2F6D8EE6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</w:tcPr>
          <w:p w14:paraId="190FC754" w14:textId="072F135E" w:rsidR="00A05A79" w:rsidRPr="00F53688" w:rsidRDefault="003338CD" w:rsidP="00A05A79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157</w:t>
            </w:r>
          </w:p>
        </w:tc>
      </w:tr>
      <w:tr w:rsidR="00A05A79" w:rsidRPr="00F53688" w14:paraId="58B9ED4A" w14:textId="77777777" w:rsidTr="00DC2239">
        <w:trPr>
          <w:gridAfter w:val="1"/>
          <w:wAfter w:w="142" w:type="dxa"/>
        </w:trPr>
        <w:tc>
          <w:tcPr>
            <w:tcW w:w="2709" w:type="dxa"/>
          </w:tcPr>
          <w:p w14:paraId="00C8C2FA" w14:textId="77777777" w:rsidR="00A05A79" w:rsidRPr="00F53688" w:rsidRDefault="00A05A79" w:rsidP="00A05A79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 w:hint="cs"/>
                <w:sz w:val="25"/>
                <w:szCs w:val="25"/>
                <w:cs/>
              </w:rPr>
              <w:t>ขาดทุน</w:t>
            </w:r>
            <w:r w:rsidRPr="00F53688">
              <w:rPr>
                <w:rFonts w:ascii="Angsana New" w:hAnsi="Angsana New"/>
                <w:sz w:val="25"/>
                <w:szCs w:val="25"/>
                <w:cs/>
              </w:rPr>
              <w:t>จากอนุพันธ์เพื่อ</w:t>
            </w:r>
          </w:p>
        </w:tc>
        <w:tc>
          <w:tcPr>
            <w:tcW w:w="903" w:type="dxa"/>
            <w:gridSpan w:val="4"/>
          </w:tcPr>
          <w:p w14:paraId="30EC91CA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4"/>
          </w:tcPr>
          <w:p w14:paraId="7EA1C939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2" w:type="dxa"/>
            <w:gridSpan w:val="4"/>
          </w:tcPr>
          <w:p w14:paraId="1FB1890E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8" w:right="-15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75" w:type="dxa"/>
            <w:gridSpan w:val="4"/>
          </w:tcPr>
          <w:p w14:paraId="78E3AB2F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68" w:type="dxa"/>
            <w:gridSpan w:val="4"/>
          </w:tcPr>
          <w:p w14:paraId="512B26C1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7F7A9D8A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36" w:type="dxa"/>
            <w:gridSpan w:val="3"/>
          </w:tcPr>
          <w:p w14:paraId="1DFAB8C3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68ECD9C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4"/>
          </w:tcPr>
          <w:p w14:paraId="1F729910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A66C7EB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24103254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1" w:type="dxa"/>
            <w:gridSpan w:val="2"/>
          </w:tcPr>
          <w:p w14:paraId="1C677D96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49499864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768174F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5F530983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5" w:type="dxa"/>
            <w:gridSpan w:val="2"/>
          </w:tcPr>
          <w:p w14:paraId="0FA0E24D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2A16532E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581CFD2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</w:tcPr>
          <w:p w14:paraId="500E8966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</w:tr>
      <w:tr w:rsidR="00A05A79" w:rsidRPr="00F53688" w14:paraId="0CEEE503" w14:textId="77777777" w:rsidTr="00DC2239">
        <w:trPr>
          <w:gridAfter w:val="1"/>
          <w:wAfter w:w="142" w:type="dxa"/>
        </w:trPr>
        <w:tc>
          <w:tcPr>
            <w:tcW w:w="2709" w:type="dxa"/>
          </w:tcPr>
          <w:p w14:paraId="6FD1048D" w14:textId="77777777" w:rsidR="00A05A79" w:rsidRPr="00F53688" w:rsidRDefault="00A05A79" w:rsidP="00A05A79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  <w:cs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 xml:space="preserve">   ประกันความเสี่ยงสุทธิ</w:t>
            </w:r>
          </w:p>
        </w:tc>
        <w:tc>
          <w:tcPr>
            <w:tcW w:w="903" w:type="dxa"/>
            <w:gridSpan w:val="4"/>
          </w:tcPr>
          <w:p w14:paraId="40A878CD" w14:textId="7FDAC98C" w:rsidR="00A05A79" w:rsidRPr="00F53688" w:rsidRDefault="00A05A79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(237)</w:t>
            </w:r>
          </w:p>
        </w:tc>
        <w:tc>
          <w:tcPr>
            <w:tcW w:w="270" w:type="dxa"/>
            <w:gridSpan w:val="4"/>
          </w:tcPr>
          <w:p w14:paraId="1A2F39C0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2" w:type="dxa"/>
            <w:gridSpan w:val="4"/>
          </w:tcPr>
          <w:p w14:paraId="20C73618" w14:textId="76EE3361" w:rsidR="00A05A79" w:rsidRPr="00F53688" w:rsidRDefault="00A05A79" w:rsidP="00A05A79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8"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5368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5" w:type="dxa"/>
            <w:gridSpan w:val="4"/>
          </w:tcPr>
          <w:p w14:paraId="15730B2A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68" w:type="dxa"/>
            <w:gridSpan w:val="4"/>
          </w:tcPr>
          <w:p w14:paraId="798018EE" w14:textId="20CD6FD2" w:rsidR="00A05A79" w:rsidRPr="00F53688" w:rsidRDefault="00AB4292" w:rsidP="00CE10F7">
            <w:pPr>
              <w:pStyle w:val="acctfourfigures"/>
              <w:spacing w:line="240" w:lineRule="auto"/>
              <w:ind w:right="-114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(584</w:t>
            </w:r>
            <w:r w:rsidR="00CE10F7"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283" w:type="dxa"/>
            <w:gridSpan w:val="4"/>
          </w:tcPr>
          <w:p w14:paraId="42495806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36" w:type="dxa"/>
            <w:gridSpan w:val="3"/>
          </w:tcPr>
          <w:p w14:paraId="12C2B7DF" w14:textId="4851F0B0" w:rsidR="00A05A79" w:rsidRPr="00F53688" w:rsidRDefault="00AB4292" w:rsidP="00A05A7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314A9BF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4"/>
          </w:tcPr>
          <w:p w14:paraId="5AC0E604" w14:textId="314883EE" w:rsidR="00A05A79" w:rsidRPr="00F53688" w:rsidRDefault="00724156" w:rsidP="00A05A7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5451B4B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3734DF0B" w14:textId="4A9F6E55" w:rsidR="00A05A79" w:rsidRPr="00F53688" w:rsidRDefault="00724156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025D77D3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56CA906D" w14:textId="3AEEE11B" w:rsidR="00A05A79" w:rsidRPr="00F53688" w:rsidRDefault="003338CD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41376F9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69C802F9" w14:textId="417FCF0F" w:rsidR="00A05A79" w:rsidRPr="00F53688" w:rsidRDefault="003338CD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5" w:type="dxa"/>
            <w:gridSpan w:val="2"/>
          </w:tcPr>
          <w:p w14:paraId="39270677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292FCE4F" w14:textId="09AB36B5" w:rsidR="00A05A79" w:rsidRPr="00F53688" w:rsidRDefault="003338CD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A0A86B1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</w:tcPr>
          <w:p w14:paraId="70DDED8B" w14:textId="3406B618" w:rsidR="00A05A79" w:rsidRPr="00F53688" w:rsidRDefault="003338CD" w:rsidP="00A05A79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(821)</w:t>
            </w:r>
          </w:p>
        </w:tc>
      </w:tr>
      <w:tr w:rsidR="00A05A79" w:rsidRPr="00F53688" w14:paraId="012D87B8" w14:textId="77777777" w:rsidTr="00DC2239">
        <w:trPr>
          <w:gridAfter w:val="1"/>
          <w:wAfter w:w="142" w:type="dxa"/>
        </w:trPr>
        <w:tc>
          <w:tcPr>
            <w:tcW w:w="2709" w:type="dxa"/>
            <w:vAlign w:val="bottom"/>
          </w:tcPr>
          <w:p w14:paraId="43D44CC7" w14:textId="5681500E" w:rsidR="00A05A79" w:rsidRPr="00F53688" w:rsidRDefault="00A05A79" w:rsidP="00D0193D">
            <w:pPr>
              <w:spacing w:line="240" w:lineRule="auto"/>
              <w:ind w:right="-362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F53688">
              <w:rPr>
                <w:rFonts w:ascii="Angsana New" w:hAnsi="Angsana New"/>
                <w:spacing w:val="-4"/>
                <w:sz w:val="25"/>
                <w:szCs w:val="25"/>
                <w:cs/>
              </w:rPr>
              <w:t>กำไรจากอัตราแลกเปลี่ยน</w:t>
            </w:r>
            <w:r w:rsidRPr="00F5368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สุทธิ</w:t>
            </w:r>
          </w:p>
        </w:tc>
        <w:tc>
          <w:tcPr>
            <w:tcW w:w="892" w:type="dxa"/>
            <w:gridSpan w:val="3"/>
          </w:tcPr>
          <w:p w14:paraId="429239F9" w14:textId="5EA8BC15" w:rsidR="00A05A79" w:rsidRPr="00F53688" w:rsidRDefault="00A05A79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="Angsana New" w:hAnsi="Angsana New" w:cs="Angsana New"/>
                <w:sz w:val="25"/>
                <w:szCs w:val="25"/>
                <w:rtl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430</w:t>
            </w:r>
          </w:p>
        </w:tc>
        <w:tc>
          <w:tcPr>
            <w:tcW w:w="269" w:type="dxa"/>
            <w:gridSpan w:val="4"/>
          </w:tcPr>
          <w:p w14:paraId="7EC6CA76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1" w:type="dxa"/>
            <w:gridSpan w:val="4"/>
          </w:tcPr>
          <w:p w14:paraId="2B521C3C" w14:textId="2B360E45" w:rsidR="00A05A79" w:rsidRPr="00F53688" w:rsidRDefault="00A05A79" w:rsidP="00A05A79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8"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53688">
              <w:rPr>
                <w:rFonts w:ascii="Angsana New" w:hAnsi="Angsana New"/>
                <w:sz w:val="25"/>
                <w:szCs w:val="25"/>
                <w:lang w:val="en-US"/>
              </w:rPr>
              <w:t>14</w:t>
            </w:r>
          </w:p>
        </w:tc>
        <w:tc>
          <w:tcPr>
            <w:tcW w:w="270" w:type="dxa"/>
            <w:gridSpan w:val="4"/>
          </w:tcPr>
          <w:p w14:paraId="0811FDF2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68" w:type="dxa"/>
            <w:gridSpan w:val="4"/>
          </w:tcPr>
          <w:p w14:paraId="3547DFB7" w14:textId="1A5D5D05" w:rsidR="00A05A79" w:rsidRPr="00F53688" w:rsidRDefault="00CE10F7" w:rsidP="00AB4292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right="-114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159</w:t>
            </w:r>
          </w:p>
        </w:tc>
        <w:tc>
          <w:tcPr>
            <w:tcW w:w="283" w:type="dxa"/>
            <w:gridSpan w:val="4"/>
          </w:tcPr>
          <w:p w14:paraId="215E4F2B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4" w:type="dxa"/>
            <w:gridSpan w:val="4"/>
          </w:tcPr>
          <w:p w14:paraId="3A0FD660" w14:textId="79BE688D" w:rsidR="00A05A79" w:rsidRPr="00F53688" w:rsidRDefault="00AB4292" w:rsidP="00A05A7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3</w:t>
            </w:r>
          </w:p>
        </w:tc>
        <w:tc>
          <w:tcPr>
            <w:tcW w:w="270" w:type="dxa"/>
            <w:gridSpan w:val="2"/>
          </w:tcPr>
          <w:p w14:paraId="0C9FEBBB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4"/>
          </w:tcPr>
          <w:p w14:paraId="6E232A04" w14:textId="45FA0DE3" w:rsidR="00A05A79" w:rsidRPr="00F53688" w:rsidRDefault="00724156" w:rsidP="00A05A7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10</w:t>
            </w:r>
          </w:p>
        </w:tc>
        <w:tc>
          <w:tcPr>
            <w:tcW w:w="270" w:type="dxa"/>
            <w:gridSpan w:val="2"/>
          </w:tcPr>
          <w:p w14:paraId="560FC76C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366270B2" w14:textId="615884A0" w:rsidR="00A05A79" w:rsidRPr="00F53688" w:rsidRDefault="00724156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11</w:t>
            </w:r>
          </w:p>
        </w:tc>
        <w:tc>
          <w:tcPr>
            <w:tcW w:w="271" w:type="dxa"/>
            <w:gridSpan w:val="2"/>
          </w:tcPr>
          <w:p w14:paraId="798A3D2B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47599906" w14:textId="793EA7BD" w:rsidR="00A05A79" w:rsidRPr="00F53688" w:rsidRDefault="003338CD" w:rsidP="00A05A79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3506581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4E52D609" w14:textId="5F37434C" w:rsidR="00A05A79" w:rsidRPr="00F53688" w:rsidRDefault="003338CD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5" w:type="dxa"/>
            <w:gridSpan w:val="2"/>
          </w:tcPr>
          <w:p w14:paraId="5AE9FEBF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5DDEB94E" w14:textId="085E773A" w:rsidR="00A05A79" w:rsidRPr="00F53688" w:rsidRDefault="003338CD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477CFF5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</w:tcPr>
          <w:p w14:paraId="4371D60D" w14:textId="0084925C" w:rsidR="00A05A79" w:rsidRPr="00F53688" w:rsidRDefault="003338CD" w:rsidP="00A05A79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627</w:t>
            </w:r>
          </w:p>
        </w:tc>
      </w:tr>
      <w:tr w:rsidR="00A05A79" w:rsidRPr="00F53688" w14:paraId="78025F8A" w14:textId="77777777" w:rsidTr="00DC2239">
        <w:trPr>
          <w:gridAfter w:val="1"/>
          <w:wAfter w:w="142" w:type="dxa"/>
        </w:trPr>
        <w:tc>
          <w:tcPr>
            <w:tcW w:w="2709" w:type="dxa"/>
            <w:vAlign w:val="bottom"/>
          </w:tcPr>
          <w:p w14:paraId="6C4273B4" w14:textId="77777777" w:rsidR="00A05A79" w:rsidRPr="00F53688" w:rsidRDefault="00A05A79" w:rsidP="00A05A79">
            <w:pPr>
              <w:spacing w:line="240" w:lineRule="auto"/>
              <w:ind w:right="-362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F53688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903" w:type="dxa"/>
            <w:gridSpan w:val="4"/>
          </w:tcPr>
          <w:p w14:paraId="4C5DC217" w14:textId="35FF7420" w:rsidR="00A05A79" w:rsidRPr="00F53688" w:rsidRDefault="00A05A79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3,70</w:t>
            </w:r>
            <w:r w:rsidRPr="00F5368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5</w:t>
            </w:r>
          </w:p>
        </w:tc>
        <w:tc>
          <w:tcPr>
            <w:tcW w:w="270" w:type="dxa"/>
            <w:gridSpan w:val="4"/>
          </w:tcPr>
          <w:p w14:paraId="43EBD661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2" w:type="dxa"/>
            <w:gridSpan w:val="4"/>
          </w:tcPr>
          <w:p w14:paraId="498C21E7" w14:textId="0D53A0D6" w:rsidR="00A05A79" w:rsidRPr="00F53688" w:rsidRDefault="00A05A79" w:rsidP="00A05A79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8"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53688">
              <w:rPr>
                <w:rFonts w:ascii="Angsana New" w:hAnsi="Angsana New"/>
                <w:sz w:val="25"/>
                <w:szCs w:val="25"/>
                <w:lang w:val="en-US"/>
              </w:rPr>
              <w:t>87</w:t>
            </w:r>
          </w:p>
        </w:tc>
        <w:tc>
          <w:tcPr>
            <w:tcW w:w="275" w:type="dxa"/>
            <w:gridSpan w:val="4"/>
          </w:tcPr>
          <w:p w14:paraId="1FFD6C84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68" w:type="dxa"/>
            <w:gridSpan w:val="4"/>
          </w:tcPr>
          <w:p w14:paraId="5838D660" w14:textId="7345CC6E" w:rsidR="00A05A79" w:rsidRPr="00F53688" w:rsidRDefault="00CE10F7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299</w:t>
            </w:r>
          </w:p>
        </w:tc>
        <w:tc>
          <w:tcPr>
            <w:tcW w:w="283" w:type="dxa"/>
            <w:gridSpan w:val="4"/>
          </w:tcPr>
          <w:p w14:paraId="1784F339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36" w:type="dxa"/>
            <w:gridSpan w:val="3"/>
          </w:tcPr>
          <w:p w14:paraId="62739D15" w14:textId="4A069D8B" w:rsidR="00A05A79" w:rsidRPr="00F53688" w:rsidRDefault="00AB4292" w:rsidP="00A05A7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26</w:t>
            </w:r>
          </w:p>
        </w:tc>
        <w:tc>
          <w:tcPr>
            <w:tcW w:w="270" w:type="dxa"/>
            <w:gridSpan w:val="2"/>
          </w:tcPr>
          <w:p w14:paraId="085E247F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4"/>
          </w:tcPr>
          <w:p w14:paraId="1EAAC4E6" w14:textId="24F3A1CC" w:rsidR="00A05A79" w:rsidRPr="00F53688" w:rsidRDefault="00724156" w:rsidP="00A05A7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45</w:t>
            </w:r>
          </w:p>
        </w:tc>
        <w:tc>
          <w:tcPr>
            <w:tcW w:w="270" w:type="dxa"/>
            <w:gridSpan w:val="2"/>
          </w:tcPr>
          <w:p w14:paraId="18507E34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630651C7" w14:textId="1BE4CE7C" w:rsidR="00A05A79" w:rsidRPr="00F53688" w:rsidRDefault="00724156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16</w:t>
            </w:r>
          </w:p>
        </w:tc>
        <w:tc>
          <w:tcPr>
            <w:tcW w:w="271" w:type="dxa"/>
            <w:gridSpan w:val="2"/>
          </w:tcPr>
          <w:p w14:paraId="047C24AD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2997AB1C" w14:textId="73B6032E" w:rsidR="00A05A79" w:rsidRPr="00F53688" w:rsidRDefault="003338CD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6</w:t>
            </w:r>
          </w:p>
        </w:tc>
        <w:tc>
          <w:tcPr>
            <w:tcW w:w="270" w:type="dxa"/>
            <w:gridSpan w:val="2"/>
          </w:tcPr>
          <w:p w14:paraId="3A8C15BB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2B2A887E" w14:textId="661D9412" w:rsidR="00A05A79" w:rsidRPr="00F53688" w:rsidRDefault="003338CD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2</w:t>
            </w:r>
          </w:p>
        </w:tc>
        <w:tc>
          <w:tcPr>
            <w:tcW w:w="275" w:type="dxa"/>
            <w:gridSpan w:val="2"/>
          </w:tcPr>
          <w:p w14:paraId="19C31049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6B547112" w14:textId="380B3761" w:rsidR="00A05A79" w:rsidRPr="00F53688" w:rsidRDefault="00D925AD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(2,467</w:t>
            </w:r>
            <w:r w:rsidR="003338CD"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2182B45B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</w:tcPr>
          <w:p w14:paraId="2E4DC16E" w14:textId="6F2E2C93" w:rsidR="00A05A79" w:rsidRPr="00F53688" w:rsidRDefault="003338CD" w:rsidP="00A05A79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1,71</w:t>
            </w:r>
            <w:r w:rsidR="00AB4292"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9</w:t>
            </w:r>
          </w:p>
        </w:tc>
      </w:tr>
      <w:tr w:rsidR="00A05A79" w:rsidRPr="00F53688" w14:paraId="387E8F0B" w14:textId="77777777" w:rsidTr="00DC2239">
        <w:trPr>
          <w:gridAfter w:val="1"/>
          <w:wAfter w:w="142" w:type="dxa"/>
        </w:trPr>
        <w:tc>
          <w:tcPr>
            <w:tcW w:w="2709" w:type="dxa"/>
          </w:tcPr>
          <w:p w14:paraId="0E183562" w14:textId="77777777" w:rsidR="00A05A79" w:rsidRPr="00F53688" w:rsidRDefault="00A05A79" w:rsidP="00A05A79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903" w:type="dxa"/>
            <w:gridSpan w:val="4"/>
          </w:tcPr>
          <w:p w14:paraId="51C4BB01" w14:textId="7B4C128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(73)</w:t>
            </w:r>
          </w:p>
        </w:tc>
        <w:tc>
          <w:tcPr>
            <w:tcW w:w="270" w:type="dxa"/>
            <w:gridSpan w:val="4"/>
          </w:tcPr>
          <w:p w14:paraId="0346FD5E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2" w:type="dxa"/>
            <w:gridSpan w:val="4"/>
          </w:tcPr>
          <w:p w14:paraId="5572B71E" w14:textId="28C5A383" w:rsidR="00A05A79" w:rsidRPr="00F53688" w:rsidRDefault="00A05A79" w:rsidP="00A05A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53688">
              <w:rPr>
                <w:rFonts w:ascii="Angsana New" w:hAnsi="Angsana New"/>
                <w:sz w:val="25"/>
                <w:szCs w:val="25"/>
                <w:lang w:val="en-US"/>
              </w:rPr>
              <w:t>(97)</w:t>
            </w:r>
          </w:p>
        </w:tc>
        <w:tc>
          <w:tcPr>
            <w:tcW w:w="275" w:type="dxa"/>
            <w:gridSpan w:val="4"/>
          </w:tcPr>
          <w:p w14:paraId="2CE7EE0B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68" w:type="dxa"/>
            <w:gridSpan w:val="4"/>
          </w:tcPr>
          <w:p w14:paraId="58A3D4F1" w14:textId="0C2689DB" w:rsidR="00A05A79" w:rsidRPr="00F53688" w:rsidRDefault="00CE10F7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(207)</w:t>
            </w:r>
          </w:p>
        </w:tc>
        <w:tc>
          <w:tcPr>
            <w:tcW w:w="283" w:type="dxa"/>
            <w:gridSpan w:val="4"/>
          </w:tcPr>
          <w:p w14:paraId="202CFD31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36" w:type="dxa"/>
            <w:gridSpan w:val="3"/>
          </w:tcPr>
          <w:p w14:paraId="78F9F9E5" w14:textId="2B13DC96" w:rsidR="00A05A79" w:rsidRPr="00F53688" w:rsidRDefault="00C8262B" w:rsidP="00A05A7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8F4AFC4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4"/>
          </w:tcPr>
          <w:p w14:paraId="4E07C97E" w14:textId="3192CAE7" w:rsidR="00A05A79" w:rsidRPr="00F53688" w:rsidRDefault="00724156" w:rsidP="00A05A7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BC9D811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2972D03B" w14:textId="33D23527" w:rsidR="00A05A79" w:rsidRPr="00F53688" w:rsidRDefault="00724156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(291)</w:t>
            </w:r>
          </w:p>
        </w:tc>
        <w:tc>
          <w:tcPr>
            <w:tcW w:w="271" w:type="dxa"/>
            <w:gridSpan w:val="2"/>
          </w:tcPr>
          <w:p w14:paraId="34AB28EC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254DB622" w14:textId="13EEEA3C" w:rsidR="00A05A79" w:rsidRPr="00F53688" w:rsidRDefault="00C8262B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(19</w:t>
            </w:r>
            <w:r w:rsidR="003338CD"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31510C5F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0D546012" w14:textId="29927617" w:rsidR="00A05A79" w:rsidRPr="00F53688" w:rsidRDefault="00EC7C2B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</w:tcPr>
          <w:p w14:paraId="78F657EB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1D97DA38" w14:textId="399A1A74" w:rsidR="00A05A79" w:rsidRPr="00F53688" w:rsidRDefault="003338CD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263</w:t>
            </w:r>
          </w:p>
        </w:tc>
        <w:tc>
          <w:tcPr>
            <w:tcW w:w="270" w:type="dxa"/>
            <w:gridSpan w:val="2"/>
          </w:tcPr>
          <w:p w14:paraId="659B55F5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</w:tcPr>
          <w:p w14:paraId="133D7A03" w14:textId="44E99941" w:rsidR="00A05A79" w:rsidRPr="00F53688" w:rsidRDefault="003338CD" w:rsidP="00A05A79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(424)</w:t>
            </w:r>
          </w:p>
        </w:tc>
      </w:tr>
      <w:tr w:rsidR="00A05A79" w:rsidRPr="00F53688" w14:paraId="111D7769" w14:textId="77777777" w:rsidTr="00DC2239">
        <w:trPr>
          <w:gridAfter w:val="1"/>
          <w:wAfter w:w="142" w:type="dxa"/>
          <w:trHeight w:val="290"/>
        </w:trPr>
        <w:tc>
          <w:tcPr>
            <w:tcW w:w="2709" w:type="dxa"/>
          </w:tcPr>
          <w:p w14:paraId="6A427D8C" w14:textId="77777777" w:rsidR="00A05A79" w:rsidRPr="00F53688" w:rsidRDefault="00A05A79" w:rsidP="00A05A79">
            <w:pPr>
              <w:spacing w:line="240" w:lineRule="auto"/>
              <w:ind w:right="-362"/>
              <w:jc w:val="both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903" w:type="dxa"/>
            <w:gridSpan w:val="4"/>
          </w:tcPr>
          <w:p w14:paraId="13D75AEC" w14:textId="306FB656" w:rsidR="00A05A79" w:rsidRPr="00F53688" w:rsidRDefault="00A05A79" w:rsidP="00A05A79">
            <w:pPr>
              <w:spacing w:line="240" w:lineRule="auto"/>
              <w:ind w:right="-362"/>
              <w:jc w:val="center"/>
              <w:rPr>
                <w:rFonts w:ascii="Angsana New" w:hAnsi="Angsana New"/>
                <w:sz w:val="25"/>
                <w:szCs w:val="25"/>
                <w:rtl/>
                <w:cs/>
              </w:rPr>
            </w:pPr>
            <w:r w:rsidRPr="00F53688">
              <w:rPr>
                <w:rFonts w:ascii="Angsana New" w:hAnsi="Angsana New"/>
                <w:sz w:val="25"/>
                <w:szCs w:val="25"/>
              </w:rPr>
              <w:t>(2,436)</w:t>
            </w:r>
          </w:p>
        </w:tc>
        <w:tc>
          <w:tcPr>
            <w:tcW w:w="270" w:type="dxa"/>
            <w:gridSpan w:val="4"/>
          </w:tcPr>
          <w:p w14:paraId="47C7DB43" w14:textId="77777777" w:rsidR="00A05A79" w:rsidRPr="00F53688" w:rsidRDefault="00A05A79" w:rsidP="00A05A79">
            <w:pPr>
              <w:spacing w:line="240" w:lineRule="auto"/>
              <w:ind w:right="-36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  <w:gridSpan w:val="4"/>
          </w:tcPr>
          <w:p w14:paraId="593376C6" w14:textId="40DECB0F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left" w:pos="425"/>
                <w:tab w:val="left" w:pos="866"/>
              </w:tabs>
              <w:spacing w:line="240" w:lineRule="auto"/>
              <w:ind w:right="-36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</w:rPr>
              <w:t xml:space="preserve">       (76)</w:t>
            </w:r>
          </w:p>
        </w:tc>
        <w:tc>
          <w:tcPr>
            <w:tcW w:w="275" w:type="dxa"/>
            <w:gridSpan w:val="4"/>
          </w:tcPr>
          <w:p w14:paraId="2660772D" w14:textId="77777777" w:rsidR="00A05A79" w:rsidRPr="00F53688" w:rsidRDefault="00A05A79" w:rsidP="00A05A79">
            <w:pPr>
              <w:spacing w:line="240" w:lineRule="auto"/>
              <w:ind w:right="-36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68" w:type="dxa"/>
            <w:gridSpan w:val="4"/>
          </w:tcPr>
          <w:p w14:paraId="5DC8CCBE" w14:textId="6ECAC350" w:rsidR="00A05A79" w:rsidRPr="00F53688" w:rsidRDefault="00CE10F7" w:rsidP="00A05A79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</w:rPr>
              <w:t>(118)</w:t>
            </w:r>
          </w:p>
        </w:tc>
        <w:tc>
          <w:tcPr>
            <w:tcW w:w="283" w:type="dxa"/>
            <w:gridSpan w:val="4"/>
          </w:tcPr>
          <w:p w14:paraId="7B63753A" w14:textId="77777777" w:rsidR="00A05A79" w:rsidRPr="00F53688" w:rsidRDefault="00A05A79" w:rsidP="00A05A79">
            <w:pPr>
              <w:spacing w:line="240" w:lineRule="auto"/>
              <w:ind w:right="-36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36" w:type="dxa"/>
            <w:gridSpan w:val="3"/>
          </w:tcPr>
          <w:p w14:paraId="31953AF7" w14:textId="04381215" w:rsidR="00A05A79" w:rsidRPr="00F53688" w:rsidRDefault="00C8262B" w:rsidP="00A05A79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</w:rPr>
              <w:t>(34)</w:t>
            </w:r>
          </w:p>
        </w:tc>
        <w:tc>
          <w:tcPr>
            <w:tcW w:w="270" w:type="dxa"/>
            <w:gridSpan w:val="2"/>
          </w:tcPr>
          <w:p w14:paraId="4503EA2D" w14:textId="77777777" w:rsidR="00A05A79" w:rsidRPr="00F53688" w:rsidRDefault="00A05A79" w:rsidP="00A05A79">
            <w:pPr>
              <w:spacing w:line="240" w:lineRule="auto"/>
              <w:ind w:right="-362"/>
              <w:jc w:val="center"/>
              <w:rPr>
                <w:rFonts w:ascii="Angsana New" w:hAnsi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4"/>
          </w:tcPr>
          <w:p w14:paraId="423B8F06" w14:textId="677ED7CF" w:rsidR="00A05A79" w:rsidRPr="00F53688" w:rsidRDefault="00724156" w:rsidP="00A05A7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</w:rPr>
              <w:t>(122)</w:t>
            </w:r>
          </w:p>
        </w:tc>
        <w:tc>
          <w:tcPr>
            <w:tcW w:w="270" w:type="dxa"/>
            <w:gridSpan w:val="2"/>
          </w:tcPr>
          <w:p w14:paraId="01EAA862" w14:textId="77777777" w:rsidR="00A05A79" w:rsidRPr="00F53688" w:rsidRDefault="00A05A79" w:rsidP="00A05A79">
            <w:pPr>
              <w:spacing w:line="240" w:lineRule="auto"/>
              <w:ind w:right="-362"/>
              <w:jc w:val="center"/>
              <w:rPr>
                <w:rFonts w:ascii="Angsana New" w:hAnsi="Angsana New"/>
                <w:sz w:val="25"/>
                <w:szCs w:val="25"/>
                <w:rtl/>
                <w:cs/>
                <w:lang w:bidi="ar-SA"/>
              </w:rPr>
            </w:pPr>
          </w:p>
        </w:tc>
        <w:tc>
          <w:tcPr>
            <w:tcW w:w="1080" w:type="dxa"/>
            <w:gridSpan w:val="2"/>
          </w:tcPr>
          <w:p w14:paraId="224A6ADB" w14:textId="6EA53588" w:rsidR="00A05A79" w:rsidRPr="00F53688" w:rsidRDefault="00724156" w:rsidP="00A05A79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</w:rPr>
              <w:t>(279)</w:t>
            </w:r>
          </w:p>
        </w:tc>
        <w:tc>
          <w:tcPr>
            <w:tcW w:w="271" w:type="dxa"/>
            <w:gridSpan w:val="2"/>
          </w:tcPr>
          <w:p w14:paraId="1BF21055" w14:textId="77777777" w:rsidR="00A05A79" w:rsidRPr="00F53688" w:rsidRDefault="00A05A79" w:rsidP="00A05A79">
            <w:pPr>
              <w:spacing w:line="240" w:lineRule="auto"/>
              <w:ind w:right="-36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90" w:type="dxa"/>
            <w:gridSpan w:val="2"/>
          </w:tcPr>
          <w:p w14:paraId="30693CE9" w14:textId="4F6491B1" w:rsidR="00A05A79" w:rsidRPr="00F53688" w:rsidRDefault="003338CD" w:rsidP="003338CD">
            <w:pPr>
              <w:tabs>
                <w:tab w:val="clear" w:pos="227"/>
                <w:tab w:val="clear" w:pos="680"/>
                <w:tab w:val="left" w:pos="372"/>
                <w:tab w:val="left" w:pos="797"/>
              </w:tabs>
              <w:spacing w:line="240" w:lineRule="auto"/>
              <w:ind w:right="-36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53688">
              <w:rPr>
                <w:rFonts w:ascii="Angsana New" w:hAnsi="Angsana New"/>
                <w:sz w:val="25"/>
                <w:szCs w:val="25"/>
              </w:rPr>
              <w:t xml:space="preserve">     (77)</w:t>
            </w:r>
          </w:p>
        </w:tc>
        <w:tc>
          <w:tcPr>
            <w:tcW w:w="270" w:type="dxa"/>
            <w:gridSpan w:val="2"/>
          </w:tcPr>
          <w:p w14:paraId="50527AAE" w14:textId="77777777" w:rsidR="00A05A79" w:rsidRPr="00F53688" w:rsidRDefault="00A05A79" w:rsidP="00A05A79">
            <w:pPr>
              <w:spacing w:line="240" w:lineRule="auto"/>
              <w:ind w:right="-362"/>
              <w:jc w:val="center"/>
              <w:rPr>
                <w:rFonts w:ascii="Angsana New" w:hAnsi="Angsana New"/>
                <w:sz w:val="25"/>
                <w:szCs w:val="25"/>
                <w:rtl/>
                <w:cs/>
              </w:rPr>
            </w:pPr>
          </w:p>
        </w:tc>
        <w:tc>
          <w:tcPr>
            <w:tcW w:w="990" w:type="dxa"/>
            <w:gridSpan w:val="2"/>
          </w:tcPr>
          <w:p w14:paraId="07393C5B" w14:textId="6D118EFD" w:rsidR="00A05A79" w:rsidRPr="00F53688" w:rsidRDefault="00EC7C2B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</w:rPr>
              <w:t>(40)</w:t>
            </w:r>
          </w:p>
        </w:tc>
        <w:tc>
          <w:tcPr>
            <w:tcW w:w="275" w:type="dxa"/>
            <w:gridSpan w:val="2"/>
          </w:tcPr>
          <w:p w14:paraId="39CD2C0D" w14:textId="77777777" w:rsidR="00A05A79" w:rsidRPr="00F53688" w:rsidRDefault="00A05A79" w:rsidP="00A05A79">
            <w:pPr>
              <w:spacing w:line="240" w:lineRule="auto"/>
              <w:ind w:right="-362"/>
              <w:jc w:val="center"/>
              <w:rPr>
                <w:rFonts w:ascii="Angsana New" w:hAnsi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0F1FC305" w14:textId="67F599F9" w:rsidR="00A05A79" w:rsidRPr="00F53688" w:rsidRDefault="003338CD" w:rsidP="00A05A79">
            <w:pPr>
              <w:pStyle w:val="acctfourfigures"/>
              <w:spacing w:line="240" w:lineRule="auto"/>
              <w:ind w:left="-48" w:right="-114"/>
              <w:rPr>
                <w:rFonts w:ascii="Angsana New" w:hAnsi="Angsana New"/>
                <w:sz w:val="25"/>
                <w:szCs w:val="25"/>
                <w:rtl/>
                <w:cs/>
              </w:rPr>
            </w:pPr>
            <w:r w:rsidRPr="00F53688">
              <w:rPr>
                <w:rFonts w:ascii="Angsana New" w:hAnsi="Angsana New"/>
                <w:sz w:val="25"/>
                <w:szCs w:val="25"/>
              </w:rPr>
              <w:t>824</w:t>
            </w:r>
          </w:p>
        </w:tc>
        <w:tc>
          <w:tcPr>
            <w:tcW w:w="270" w:type="dxa"/>
            <w:gridSpan w:val="2"/>
          </w:tcPr>
          <w:p w14:paraId="5089578E" w14:textId="77777777" w:rsidR="00A05A79" w:rsidRPr="00F53688" w:rsidRDefault="00A05A79" w:rsidP="00A05A79">
            <w:pPr>
              <w:spacing w:line="240" w:lineRule="auto"/>
              <w:ind w:right="-362"/>
              <w:jc w:val="center"/>
              <w:rPr>
                <w:rFonts w:ascii="Angsana New" w:hAnsi="Angsana New"/>
                <w:sz w:val="25"/>
                <w:szCs w:val="25"/>
                <w:rtl/>
                <w:cs/>
                <w:lang w:bidi="ar-SA"/>
              </w:rPr>
            </w:pPr>
          </w:p>
        </w:tc>
        <w:tc>
          <w:tcPr>
            <w:tcW w:w="900" w:type="dxa"/>
            <w:gridSpan w:val="2"/>
          </w:tcPr>
          <w:p w14:paraId="3FF0BA07" w14:textId="127B82DB" w:rsidR="00A05A79" w:rsidRPr="00F53688" w:rsidRDefault="00AB4292" w:rsidP="00A05A79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</w:rPr>
              <w:t>(2,358)</w:t>
            </w:r>
          </w:p>
        </w:tc>
      </w:tr>
      <w:tr w:rsidR="00A05A79" w:rsidRPr="00F53688" w14:paraId="449FDE2D" w14:textId="77777777" w:rsidTr="00DC2239">
        <w:trPr>
          <w:gridAfter w:val="1"/>
          <w:wAfter w:w="142" w:type="dxa"/>
        </w:trPr>
        <w:tc>
          <w:tcPr>
            <w:tcW w:w="2709" w:type="dxa"/>
          </w:tcPr>
          <w:p w14:paraId="327ABAF5" w14:textId="77777777" w:rsidR="00A05A79" w:rsidRPr="00F53688" w:rsidRDefault="00A05A79" w:rsidP="00A05A79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ส่วนแบ่งกำไรจากเงินลงทุน</w:t>
            </w:r>
          </w:p>
        </w:tc>
        <w:tc>
          <w:tcPr>
            <w:tcW w:w="892" w:type="dxa"/>
            <w:gridSpan w:val="3"/>
          </w:tcPr>
          <w:p w14:paraId="29630B3E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69" w:type="dxa"/>
            <w:gridSpan w:val="4"/>
          </w:tcPr>
          <w:p w14:paraId="57B312E1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1" w:type="dxa"/>
            <w:gridSpan w:val="4"/>
          </w:tcPr>
          <w:p w14:paraId="0BE814EA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70" w:type="dxa"/>
            <w:gridSpan w:val="4"/>
          </w:tcPr>
          <w:p w14:paraId="6176F9F2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68" w:type="dxa"/>
            <w:gridSpan w:val="4"/>
          </w:tcPr>
          <w:p w14:paraId="2C5FA7CF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6CB58371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4" w:type="dxa"/>
            <w:gridSpan w:val="4"/>
          </w:tcPr>
          <w:p w14:paraId="0A807EB0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E88EA7E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4"/>
          </w:tcPr>
          <w:p w14:paraId="6598EBB1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696D253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530F78A4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1" w:type="dxa"/>
            <w:gridSpan w:val="2"/>
          </w:tcPr>
          <w:p w14:paraId="13941827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336F4B36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FA5358D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10044163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5" w:type="dxa"/>
            <w:gridSpan w:val="2"/>
          </w:tcPr>
          <w:p w14:paraId="0E4D1A4E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3EF6E3AC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0892650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</w:tcPr>
          <w:p w14:paraId="488F82F5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</w:tr>
      <w:tr w:rsidR="00A05A79" w:rsidRPr="00F53688" w14:paraId="557A5F2B" w14:textId="77777777" w:rsidTr="00DC2239">
        <w:trPr>
          <w:gridAfter w:val="1"/>
          <w:wAfter w:w="142" w:type="dxa"/>
        </w:trPr>
        <w:tc>
          <w:tcPr>
            <w:tcW w:w="2709" w:type="dxa"/>
          </w:tcPr>
          <w:p w14:paraId="441B30C6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362" w:hanging="90"/>
              <w:rPr>
                <w:rFonts w:ascii="Angsana New" w:hAnsi="Angsana New"/>
                <w:sz w:val="25"/>
                <w:szCs w:val="25"/>
                <w:cs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ใน</w:t>
            </w:r>
            <w:r w:rsidRPr="00F53688">
              <w:rPr>
                <w:rFonts w:ascii="Angsana New" w:hAnsi="Angsana New" w:hint="cs"/>
                <w:sz w:val="25"/>
                <w:szCs w:val="25"/>
                <w:cs/>
              </w:rPr>
              <w:t>การร่วมค้า</w:t>
            </w:r>
            <w:r w:rsidRPr="00F53688">
              <w:rPr>
                <w:rFonts w:ascii="Angsana New" w:hAnsi="Angsana New"/>
                <w:sz w:val="25"/>
                <w:szCs w:val="25"/>
                <w:cs/>
              </w:rPr>
              <w:t>และบริษัทร่วม</w:t>
            </w:r>
          </w:p>
        </w:tc>
        <w:tc>
          <w:tcPr>
            <w:tcW w:w="903" w:type="dxa"/>
            <w:gridSpan w:val="4"/>
            <w:tcBorders>
              <w:bottom w:val="nil"/>
            </w:tcBorders>
          </w:tcPr>
          <w:p w14:paraId="622B0042" w14:textId="3F2727C1" w:rsidR="00A05A79" w:rsidRPr="00F53688" w:rsidRDefault="00A05A79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70" w:type="dxa"/>
            <w:gridSpan w:val="4"/>
          </w:tcPr>
          <w:p w14:paraId="26B5C622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2" w:type="dxa"/>
            <w:gridSpan w:val="4"/>
            <w:tcBorders>
              <w:bottom w:val="nil"/>
            </w:tcBorders>
          </w:tcPr>
          <w:p w14:paraId="267EDE3F" w14:textId="3E20E7F3" w:rsidR="00A05A79" w:rsidRPr="00F53688" w:rsidRDefault="00A05A79" w:rsidP="00A05A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5368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5" w:type="dxa"/>
            <w:gridSpan w:val="4"/>
          </w:tcPr>
          <w:p w14:paraId="6C20CCD5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68" w:type="dxa"/>
            <w:gridSpan w:val="4"/>
            <w:tcBorders>
              <w:bottom w:val="nil"/>
            </w:tcBorders>
          </w:tcPr>
          <w:p w14:paraId="415EFF31" w14:textId="684BC464" w:rsidR="00A05A79" w:rsidRPr="00F53688" w:rsidRDefault="00CE10F7" w:rsidP="00CE10F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114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83" w:type="dxa"/>
            <w:gridSpan w:val="4"/>
          </w:tcPr>
          <w:p w14:paraId="7470BF5B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36" w:type="dxa"/>
            <w:gridSpan w:val="3"/>
            <w:tcBorders>
              <w:bottom w:val="nil"/>
            </w:tcBorders>
          </w:tcPr>
          <w:p w14:paraId="246A0DFB" w14:textId="15B3B609" w:rsidR="00A05A79" w:rsidRPr="00F53688" w:rsidRDefault="00A05A79" w:rsidP="00A05A7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997</w:t>
            </w:r>
          </w:p>
        </w:tc>
        <w:tc>
          <w:tcPr>
            <w:tcW w:w="270" w:type="dxa"/>
            <w:gridSpan w:val="2"/>
          </w:tcPr>
          <w:p w14:paraId="13A71CD8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4"/>
            <w:tcBorders>
              <w:bottom w:val="nil"/>
            </w:tcBorders>
          </w:tcPr>
          <w:p w14:paraId="0D0A48F6" w14:textId="0829FC84" w:rsidR="00A05A79" w:rsidRPr="00F53688" w:rsidRDefault="00724156" w:rsidP="00A05A7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118</w:t>
            </w:r>
          </w:p>
        </w:tc>
        <w:tc>
          <w:tcPr>
            <w:tcW w:w="270" w:type="dxa"/>
            <w:gridSpan w:val="2"/>
          </w:tcPr>
          <w:p w14:paraId="5E9DCB93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6697A7CF" w14:textId="21625D11" w:rsidR="00A05A79" w:rsidRPr="00F53688" w:rsidRDefault="00724156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630D8F22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</w:tcPr>
          <w:p w14:paraId="1A38EA83" w14:textId="6497EA16" w:rsidR="00A05A79" w:rsidRPr="00F53688" w:rsidRDefault="003338CD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1</w:t>
            </w:r>
            <w:r w:rsidR="00C8262B"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5</w:t>
            </w:r>
          </w:p>
        </w:tc>
        <w:tc>
          <w:tcPr>
            <w:tcW w:w="270" w:type="dxa"/>
            <w:gridSpan w:val="2"/>
          </w:tcPr>
          <w:p w14:paraId="1489714B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</w:tcPr>
          <w:p w14:paraId="77CC0B95" w14:textId="1F0668D6" w:rsidR="00A05A79" w:rsidRPr="00F53688" w:rsidRDefault="003338CD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5" w:type="dxa"/>
            <w:gridSpan w:val="2"/>
          </w:tcPr>
          <w:p w14:paraId="69E53BF4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1A39DDFA" w14:textId="5420CA62" w:rsidR="00A05A79" w:rsidRPr="00F53688" w:rsidRDefault="003338CD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63</w:t>
            </w:r>
          </w:p>
        </w:tc>
        <w:tc>
          <w:tcPr>
            <w:tcW w:w="270" w:type="dxa"/>
            <w:gridSpan w:val="2"/>
          </w:tcPr>
          <w:p w14:paraId="39058D99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2515EEE4" w14:textId="5970E7BB" w:rsidR="00A05A79" w:rsidRPr="00F53688" w:rsidRDefault="00AB4292" w:rsidP="00A05A79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1,193</w:t>
            </w:r>
          </w:p>
        </w:tc>
      </w:tr>
      <w:tr w:rsidR="00A05A79" w:rsidRPr="00F53688" w14:paraId="7DECADB3" w14:textId="77777777" w:rsidTr="00DC2239">
        <w:trPr>
          <w:gridAfter w:val="1"/>
          <w:wAfter w:w="142" w:type="dxa"/>
        </w:trPr>
        <w:tc>
          <w:tcPr>
            <w:tcW w:w="2709" w:type="dxa"/>
          </w:tcPr>
          <w:p w14:paraId="52A1D341" w14:textId="77777777" w:rsidR="00A05A79" w:rsidRPr="00F53688" w:rsidRDefault="00A05A79" w:rsidP="00A05A79">
            <w:pPr>
              <w:spacing w:line="240" w:lineRule="auto"/>
              <w:ind w:right="-3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กำไร</w:t>
            </w:r>
            <w:r w:rsidRPr="00F53688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(</w:t>
            </w:r>
            <w:r w:rsidRPr="00F5368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ขาดทุน</w:t>
            </w:r>
            <w:r w:rsidRPr="00F53688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) </w:t>
            </w: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ก่อนต้นทุนทางก</w:t>
            </w:r>
            <w:r w:rsidRPr="00F5368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า</w:t>
            </w: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</w:t>
            </w:r>
            <w:r w:rsidRPr="00F5368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เงิน</w:t>
            </w:r>
          </w:p>
        </w:tc>
        <w:tc>
          <w:tcPr>
            <w:tcW w:w="903" w:type="dxa"/>
            <w:gridSpan w:val="4"/>
            <w:tcBorders>
              <w:top w:val="single" w:sz="4" w:space="0" w:color="auto"/>
            </w:tcBorders>
          </w:tcPr>
          <w:p w14:paraId="25324E44" w14:textId="41E819D5" w:rsidR="00A05A79" w:rsidRPr="00F53688" w:rsidRDefault="00A05A79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270" w:type="dxa"/>
            <w:gridSpan w:val="4"/>
          </w:tcPr>
          <w:p w14:paraId="15F13E87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2" w:type="dxa"/>
            <w:gridSpan w:val="4"/>
            <w:tcBorders>
              <w:top w:val="single" w:sz="4" w:space="0" w:color="auto"/>
            </w:tcBorders>
          </w:tcPr>
          <w:p w14:paraId="62F880E1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75" w:type="dxa"/>
            <w:gridSpan w:val="4"/>
          </w:tcPr>
          <w:p w14:paraId="72752EA6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68" w:type="dxa"/>
            <w:gridSpan w:val="4"/>
            <w:tcBorders>
              <w:top w:val="single" w:sz="4" w:space="0" w:color="auto"/>
            </w:tcBorders>
          </w:tcPr>
          <w:p w14:paraId="148B7A43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4"/>
          </w:tcPr>
          <w:p w14:paraId="45DE1BCE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36" w:type="dxa"/>
            <w:gridSpan w:val="3"/>
            <w:tcBorders>
              <w:top w:val="single" w:sz="4" w:space="0" w:color="auto"/>
            </w:tcBorders>
          </w:tcPr>
          <w:p w14:paraId="74DD81E7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0CD737A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4"/>
            <w:tcBorders>
              <w:top w:val="single" w:sz="4" w:space="0" w:color="auto"/>
            </w:tcBorders>
          </w:tcPr>
          <w:p w14:paraId="14D3F334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225CA50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1ECF304A" w14:textId="77777777" w:rsidR="00A05A79" w:rsidRPr="00F53688" w:rsidRDefault="00A05A79" w:rsidP="0072415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1" w:type="dxa"/>
            <w:gridSpan w:val="2"/>
          </w:tcPr>
          <w:p w14:paraId="0D7C3677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714233D1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3CAC8CC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585F4ED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5" w:type="dxa"/>
            <w:gridSpan w:val="2"/>
          </w:tcPr>
          <w:p w14:paraId="5F12187D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54425EEE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140C367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7C951251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</w:tr>
      <w:tr w:rsidR="00A05A79" w:rsidRPr="00F53688" w14:paraId="5EA94999" w14:textId="77777777" w:rsidTr="00DC2239">
        <w:trPr>
          <w:gridAfter w:val="1"/>
          <w:wAfter w:w="142" w:type="dxa"/>
        </w:trPr>
        <w:tc>
          <w:tcPr>
            <w:tcW w:w="2709" w:type="dxa"/>
          </w:tcPr>
          <w:p w14:paraId="7BD0AB07" w14:textId="6E116446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2" w:hanging="90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5368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  </w:t>
            </w:r>
            <w:r w:rsidRPr="00F53688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    </w:t>
            </w: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และค่าใช้จ่ายภาษีเงินได้</w:t>
            </w:r>
          </w:p>
        </w:tc>
        <w:tc>
          <w:tcPr>
            <w:tcW w:w="903" w:type="dxa"/>
            <w:gridSpan w:val="4"/>
          </w:tcPr>
          <w:p w14:paraId="0F3E2741" w14:textId="110FF57C" w:rsidR="00A05A79" w:rsidRPr="00F53688" w:rsidRDefault="00A05A79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  <w:t>12,569</w:t>
            </w:r>
          </w:p>
        </w:tc>
        <w:tc>
          <w:tcPr>
            <w:tcW w:w="270" w:type="dxa"/>
            <w:gridSpan w:val="4"/>
          </w:tcPr>
          <w:p w14:paraId="5E7497E4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82" w:type="dxa"/>
            <w:gridSpan w:val="4"/>
          </w:tcPr>
          <w:p w14:paraId="39F3F745" w14:textId="5C4DF061" w:rsidR="00A05A79" w:rsidRPr="00F53688" w:rsidRDefault="00A05A79" w:rsidP="00A05A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1,354</w:t>
            </w:r>
          </w:p>
        </w:tc>
        <w:tc>
          <w:tcPr>
            <w:tcW w:w="275" w:type="dxa"/>
            <w:gridSpan w:val="4"/>
          </w:tcPr>
          <w:p w14:paraId="5F61EC0E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68" w:type="dxa"/>
            <w:gridSpan w:val="4"/>
          </w:tcPr>
          <w:p w14:paraId="4AA9B4B2" w14:textId="6197201F" w:rsidR="00A05A79" w:rsidRPr="00F53688" w:rsidRDefault="00724156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3,47</w:t>
            </w:r>
            <w:r w:rsidR="004D7E72"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  <w:t>4</w:t>
            </w:r>
          </w:p>
        </w:tc>
        <w:tc>
          <w:tcPr>
            <w:tcW w:w="283" w:type="dxa"/>
            <w:gridSpan w:val="4"/>
          </w:tcPr>
          <w:p w14:paraId="6B85E1CF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36" w:type="dxa"/>
            <w:gridSpan w:val="3"/>
          </w:tcPr>
          <w:p w14:paraId="0A34B78A" w14:textId="6B80ECBB" w:rsidR="00A05A79" w:rsidRPr="00F53688" w:rsidRDefault="00A05A79" w:rsidP="00A05A7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2,931</w:t>
            </w:r>
          </w:p>
        </w:tc>
        <w:tc>
          <w:tcPr>
            <w:tcW w:w="270" w:type="dxa"/>
            <w:gridSpan w:val="2"/>
          </w:tcPr>
          <w:p w14:paraId="2371EDFE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4"/>
          </w:tcPr>
          <w:p w14:paraId="64C40057" w14:textId="1D57058F" w:rsidR="00A05A79" w:rsidRPr="00F53688" w:rsidRDefault="00724156" w:rsidP="00A05A7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5</w:t>
            </w:r>
            <w:r w:rsidR="004D7E72"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6</w:t>
            </w:r>
          </w:p>
        </w:tc>
        <w:tc>
          <w:tcPr>
            <w:tcW w:w="270" w:type="dxa"/>
            <w:gridSpan w:val="2"/>
          </w:tcPr>
          <w:p w14:paraId="4E4DE5FE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1D7D19B1" w14:textId="53038CCE" w:rsidR="00A05A79" w:rsidRPr="00F53688" w:rsidRDefault="00724156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256</w:t>
            </w:r>
          </w:p>
        </w:tc>
        <w:tc>
          <w:tcPr>
            <w:tcW w:w="271" w:type="dxa"/>
            <w:gridSpan w:val="2"/>
          </w:tcPr>
          <w:p w14:paraId="634F5BAA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767C63B8" w14:textId="2B90D875" w:rsidR="00A05A79" w:rsidRPr="00F53688" w:rsidRDefault="003338CD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21</w:t>
            </w:r>
          </w:p>
        </w:tc>
        <w:tc>
          <w:tcPr>
            <w:tcW w:w="270" w:type="dxa"/>
            <w:gridSpan w:val="2"/>
          </w:tcPr>
          <w:p w14:paraId="1D0A7751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35902070" w14:textId="53F090BD" w:rsidR="00A05A79" w:rsidRPr="00F53688" w:rsidRDefault="003338CD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41</w:t>
            </w:r>
          </w:p>
        </w:tc>
        <w:tc>
          <w:tcPr>
            <w:tcW w:w="275" w:type="dxa"/>
            <w:gridSpan w:val="2"/>
          </w:tcPr>
          <w:p w14:paraId="7539437F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30DF6509" w14:textId="5388D4AE" w:rsidR="00A05A79" w:rsidRPr="00F53688" w:rsidRDefault="00D925AD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(4,393</w:t>
            </w:r>
            <w:r w:rsidR="003338CD"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0533D487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</w:tcPr>
          <w:p w14:paraId="306CF2BF" w14:textId="5B76D32A" w:rsidR="00A05A79" w:rsidRPr="00F53688" w:rsidRDefault="00AB4292" w:rsidP="00A05A79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16,309</w:t>
            </w:r>
          </w:p>
        </w:tc>
      </w:tr>
      <w:tr w:rsidR="00A05A79" w:rsidRPr="00F53688" w14:paraId="1DDC5664" w14:textId="77777777" w:rsidTr="00DC2239">
        <w:tc>
          <w:tcPr>
            <w:tcW w:w="2856" w:type="dxa"/>
            <w:gridSpan w:val="2"/>
            <w:tcBorders>
              <w:top w:val="nil"/>
            </w:tcBorders>
          </w:tcPr>
          <w:p w14:paraId="1F7965F9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 w:firstLine="706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58" w:type="dxa"/>
            <w:gridSpan w:val="53"/>
            <w:tcBorders>
              <w:top w:val="nil"/>
            </w:tcBorders>
          </w:tcPr>
          <w:p w14:paraId="0F49D0CF" w14:textId="7F240442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สำหรับปีสิ้นสุดวันที่ </w:t>
            </w:r>
            <w:r w:rsidRPr="00F5368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31</w:t>
            </w:r>
            <w:r w:rsidRPr="00F5368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 ธันวาคม </w:t>
            </w:r>
            <w:r w:rsidRPr="00F5368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2561</w:t>
            </w:r>
          </w:p>
        </w:tc>
      </w:tr>
      <w:tr w:rsidR="00A05A79" w:rsidRPr="00F53688" w14:paraId="48E7CD52" w14:textId="77777777" w:rsidTr="00DC2239">
        <w:tc>
          <w:tcPr>
            <w:tcW w:w="2856" w:type="dxa"/>
            <w:gridSpan w:val="2"/>
          </w:tcPr>
          <w:p w14:paraId="28EAEEDB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98" w:type="dxa"/>
            <w:gridSpan w:val="5"/>
          </w:tcPr>
          <w:p w14:paraId="57DA07B2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โรงกลั่น</w:t>
            </w:r>
          </w:p>
        </w:tc>
        <w:tc>
          <w:tcPr>
            <w:tcW w:w="270" w:type="dxa"/>
            <w:gridSpan w:val="4"/>
          </w:tcPr>
          <w:p w14:paraId="62662415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  <w:gridSpan w:val="4"/>
          </w:tcPr>
          <w:p w14:paraId="03833377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โรงกลั่น</w:t>
            </w:r>
          </w:p>
        </w:tc>
        <w:tc>
          <w:tcPr>
            <w:tcW w:w="285" w:type="dxa"/>
            <w:gridSpan w:val="4"/>
          </w:tcPr>
          <w:p w14:paraId="5B5A1D0B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2" w:type="dxa"/>
            <w:gridSpan w:val="4"/>
          </w:tcPr>
          <w:p w14:paraId="2B190D68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284" w:type="dxa"/>
            <w:gridSpan w:val="4"/>
          </w:tcPr>
          <w:p w14:paraId="7B242386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1" w:type="dxa"/>
            <w:gridSpan w:val="2"/>
          </w:tcPr>
          <w:p w14:paraId="3473B63B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โรงผลิต</w:t>
            </w:r>
          </w:p>
        </w:tc>
        <w:tc>
          <w:tcPr>
            <w:tcW w:w="270" w:type="dxa"/>
            <w:gridSpan w:val="2"/>
          </w:tcPr>
          <w:p w14:paraId="5622B44C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080" w:type="dxa"/>
            <w:gridSpan w:val="4"/>
          </w:tcPr>
          <w:p w14:paraId="0C6BB0AA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บริการขนส่ง</w:t>
            </w:r>
          </w:p>
        </w:tc>
        <w:tc>
          <w:tcPr>
            <w:tcW w:w="270" w:type="dxa"/>
            <w:gridSpan w:val="2"/>
          </w:tcPr>
          <w:p w14:paraId="1A651033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322B2EF9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สารทำ</w:t>
            </w:r>
          </w:p>
        </w:tc>
        <w:tc>
          <w:tcPr>
            <w:tcW w:w="271" w:type="dxa"/>
            <w:gridSpan w:val="2"/>
          </w:tcPr>
          <w:p w14:paraId="3DB5D402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90" w:type="dxa"/>
            <w:gridSpan w:val="2"/>
          </w:tcPr>
          <w:p w14:paraId="03932A7F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270" w:type="dxa"/>
            <w:gridSpan w:val="2"/>
          </w:tcPr>
          <w:p w14:paraId="3FD1EE7A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90" w:type="dxa"/>
            <w:gridSpan w:val="2"/>
          </w:tcPr>
          <w:p w14:paraId="73B69BD4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275" w:type="dxa"/>
            <w:gridSpan w:val="2"/>
          </w:tcPr>
          <w:p w14:paraId="3F85083B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6D998EC8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ตั</w:t>
            </w: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ดรายการ</w:t>
            </w:r>
          </w:p>
        </w:tc>
        <w:tc>
          <w:tcPr>
            <w:tcW w:w="270" w:type="dxa"/>
            <w:gridSpan w:val="2"/>
          </w:tcPr>
          <w:p w14:paraId="37077635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00" w:type="dxa"/>
            <w:gridSpan w:val="2"/>
          </w:tcPr>
          <w:p w14:paraId="344EAA4B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</w:tr>
      <w:tr w:rsidR="00A05A79" w:rsidRPr="00F53688" w14:paraId="756DF610" w14:textId="77777777" w:rsidTr="00DC2239">
        <w:tc>
          <w:tcPr>
            <w:tcW w:w="2856" w:type="dxa"/>
            <w:gridSpan w:val="2"/>
          </w:tcPr>
          <w:p w14:paraId="7FBCA6F7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98" w:type="dxa"/>
            <w:gridSpan w:val="5"/>
          </w:tcPr>
          <w:p w14:paraId="035E4C51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น้ำมัน</w:t>
            </w:r>
          </w:p>
        </w:tc>
        <w:tc>
          <w:tcPr>
            <w:tcW w:w="270" w:type="dxa"/>
            <w:gridSpan w:val="4"/>
          </w:tcPr>
          <w:p w14:paraId="53A27932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2" w:type="dxa"/>
            <w:gridSpan w:val="4"/>
          </w:tcPr>
          <w:p w14:paraId="1B104EBB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น้ำมันหล่อลื่น</w:t>
            </w:r>
          </w:p>
        </w:tc>
        <w:tc>
          <w:tcPr>
            <w:tcW w:w="285" w:type="dxa"/>
            <w:gridSpan w:val="4"/>
          </w:tcPr>
          <w:p w14:paraId="5BA90E0F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2" w:type="dxa"/>
            <w:gridSpan w:val="4"/>
          </w:tcPr>
          <w:p w14:paraId="7F8D4324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ปิโตรเคมี</w:t>
            </w:r>
          </w:p>
        </w:tc>
        <w:tc>
          <w:tcPr>
            <w:tcW w:w="284" w:type="dxa"/>
            <w:gridSpan w:val="4"/>
          </w:tcPr>
          <w:p w14:paraId="6955B948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1" w:type="dxa"/>
            <w:gridSpan w:val="2"/>
          </w:tcPr>
          <w:p w14:paraId="18B1ED14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กระแสไฟฟ้า</w:t>
            </w:r>
          </w:p>
        </w:tc>
        <w:tc>
          <w:tcPr>
            <w:tcW w:w="331" w:type="dxa"/>
            <w:gridSpan w:val="4"/>
          </w:tcPr>
          <w:p w14:paraId="7CE0DDA5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019" w:type="dxa"/>
            <w:gridSpan w:val="2"/>
          </w:tcPr>
          <w:p w14:paraId="59A40AC9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ทางทะเล</w:t>
            </w:r>
          </w:p>
        </w:tc>
        <w:tc>
          <w:tcPr>
            <w:tcW w:w="270" w:type="dxa"/>
            <w:gridSpan w:val="2"/>
          </w:tcPr>
          <w:p w14:paraId="053EA700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4F9966A4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ละลาย</w:t>
            </w:r>
          </w:p>
        </w:tc>
        <w:tc>
          <w:tcPr>
            <w:tcW w:w="271" w:type="dxa"/>
            <w:gridSpan w:val="2"/>
          </w:tcPr>
          <w:p w14:paraId="4B0391E5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90" w:type="dxa"/>
            <w:gridSpan w:val="2"/>
          </w:tcPr>
          <w:p w14:paraId="6300E2BE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เอทานอล</w:t>
            </w:r>
          </w:p>
        </w:tc>
        <w:tc>
          <w:tcPr>
            <w:tcW w:w="270" w:type="dxa"/>
            <w:gridSpan w:val="2"/>
          </w:tcPr>
          <w:p w14:paraId="34078A16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90" w:type="dxa"/>
            <w:gridSpan w:val="2"/>
          </w:tcPr>
          <w:p w14:paraId="20493986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อื่นๆ</w:t>
            </w:r>
          </w:p>
        </w:tc>
        <w:tc>
          <w:tcPr>
            <w:tcW w:w="275" w:type="dxa"/>
            <w:gridSpan w:val="2"/>
          </w:tcPr>
          <w:p w14:paraId="343080C1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43C832FF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ระหว่างกัน</w:t>
            </w:r>
          </w:p>
        </w:tc>
        <w:tc>
          <w:tcPr>
            <w:tcW w:w="270" w:type="dxa"/>
            <w:gridSpan w:val="2"/>
          </w:tcPr>
          <w:p w14:paraId="72593407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gridSpan w:val="2"/>
          </w:tcPr>
          <w:p w14:paraId="632DF71D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รวม</w:t>
            </w:r>
          </w:p>
        </w:tc>
      </w:tr>
      <w:tr w:rsidR="00A05A79" w:rsidRPr="00F53688" w14:paraId="277FF5BD" w14:textId="77777777" w:rsidTr="00DC2239">
        <w:tc>
          <w:tcPr>
            <w:tcW w:w="2856" w:type="dxa"/>
            <w:gridSpan w:val="2"/>
          </w:tcPr>
          <w:p w14:paraId="1685BE8C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58" w:type="dxa"/>
            <w:gridSpan w:val="53"/>
          </w:tcPr>
          <w:p w14:paraId="23EBC8B8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bidi="th-TH"/>
              </w:rPr>
              <w:t>(ล้านบาท)</w:t>
            </w:r>
          </w:p>
        </w:tc>
      </w:tr>
      <w:tr w:rsidR="00A05A79" w:rsidRPr="00F53688" w14:paraId="48EBBD3A" w14:textId="77777777" w:rsidTr="00DC2239">
        <w:tc>
          <w:tcPr>
            <w:tcW w:w="2856" w:type="dxa"/>
            <w:gridSpan w:val="2"/>
          </w:tcPr>
          <w:p w14:paraId="730324A8" w14:textId="77777777" w:rsidR="00A05A79" w:rsidRPr="00F53688" w:rsidRDefault="00A05A79" w:rsidP="00A05A79">
            <w:pPr>
              <w:spacing w:line="240" w:lineRule="auto"/>
              <w:ind w:right="-3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กำไร</w:t>
            </w:r>
            <w:r w:rsidRPr="00F5368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 (ขาดทุน) </w:t>
            </w: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ก่อนต้นทุนทางก</w:t>
            </w:r>
            <w:r w:rsidRPr="00F5368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า</w:t>
            </w: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</w:t>
            </w:r>
            <w:r w:rsidRPr="00F5368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เงิน</w:t>
            </w:r>
          </w:p>
        </w:tc>
        <w:tc>
          <w:tcPr>
            <w:tcW w:w="898" w:type="dxa"/>
            <w:gridSpan w:val="5"/>
          </w:tcPr>
          <w:p w14:paraId="5AA2286E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val="en-US" w:bidi="th-TH"/>
              </w:rPr>
            </w:pPr>
          </w:p>
        </w:tc>
        <w:tc>
          <w:tcPr>
            <w:tcW w:w="270" w:type="dxa"/>
            <w:gridSpan w:val="4"/>
          </w:tcPr>
          <w:p w14:paraId="19F5F747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2" w:type="dxa"/>
            <w:gridSpan w:val="4"/>
          </w:tcPr>
          <w:p w14:paraId="0C1C272D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285" w:type="dxa"/>
            <w:gridSpan w:val="4"/>
          </w:tcPr>
          <w:p w14:paraId="2F17AEA8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02" w:type="dxa"/>
            <w:gridSpan w:val="4"/>
          </w:tcPr>
          <w:p w14:paraId="3A943D8C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6409E785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1" w:type="dxa"/>
            <w:gridSpan w:val="2"/>
          </w:tcPr>
          <w:p w14:paraId="6B03B3FA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331" w:type="dxa"/>
            <w:gridSpan w:val="4"/>
          </w:tcPr>
          <w:p w14:paraId="081C75C9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19" w:type="dxa"/>
            <w:gridSpan w:val="2"/>
          </w:tcPr>
          <w:p w14:paraId="46DF4C27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F794D7B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6B9E554D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1" w:type="dxa"/>
            <w:gridSpan w:val="2"/>
          </w:tcPr>
          <w:p w14:paraId="343B6149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6510002A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31E33283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74158A9A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5" w:type="dxa"/>
            <w:gridSpan w:val="2"/>
          </w:tcPr>
          <w:p w14:paraId="79732CEE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528F9162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8C93E3B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</w:tcPr>
          <w:p w14:paraId="0B655147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</w:tr>
      <w:tr w:rsidR="00A05A79" w:rsidRPr="00F53688" w14:paraId="0342EE57" w14:textId="77777777" w:rsidTr="00DC2239">
        <w:tc>
          <w:tcPr>
            <w:tcW w:w="2856" w:type="dxa"/>
            <w:gridSpan w:val="2"/>
          </w:tcPr>
          <w:p w14:paraId="16C728E6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3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5368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 </w:t>
            </w: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และค่าใช้จ่ายภาษีเงินได้</w:t>
            </w:r>
          </w:p>
        </w:tc>
        <w:tc>
          <w:tcPr>
            <w:tcW w:w="898" w:type="dxa"/>
            <w:gridSpan w:val="5"/>
            <w:tcBorders>
              <w:bottom w:val="nil"/>
            </w:tcBorders>
          </w:tcPr>
          <w:p w14:paraId="7178B653" w14:textId="0033CE89" w:rsidR="00A05A79" w:rsidRPr="00F53688" w:rsidRDefault="00A05A79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  <w:t>12,569</w:t>
            </w:r>
          </w:p>
        </w:tc>
        <w:tc>
          <w:tcPr>
            <w:tcW w:w="270" w:type="dxa"/>
            <w:gridSpan w:val="4"/>
          </w:tcPr>
          <w:p w14:paraId="3EF785E3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82" w:type="dxa"/>
            <w:gridSpan w:val="4"/>
            <w:tcBorders>
              <w:bottom w:val="nil"/>
            </w:tcBorders>
          </w:tcPr>
          <w:p w14:paraId="38D8397F" w14:textId="350BB3BF" w:rsidR="00A05A79" w:rsidRPr="00F53688" w:rsidRDefault="00A05A79" w:rsidP="00A05A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1,354</w:t>
            </w:r>
          </w:p>
        </w:tc>
        <w:tc>
          <w:tcPr>
            <w:tcW w:w="285" w:type="dxa"/>
            <w:gridSpan w:val="4"/>
          </w:tcPr>
          <w:p w14:paraId="5A22836B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02" w:type="dxa"/>
            <w:gridSpan w:val="4"/>
            <w:tcBorders>
              <w:bottom w:val="nil"/>
            </w:tcBorders>
          </w:tcPr>
          <w:p w14:paraId="7918883E" w14:textId="67AEA0E2" w:rsidR="00A05A79" w:rsidRPr="00F53688" w:rsidRDefault="004D7E72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  <w:t>3,474</w:t>
            </w:r>
          </w:p>
        </w:tc>
        <w:tc>
          <w:tcPr>
            <w:tcW w:w="284" w:type="dxa"/>
            <w:gridSpan w:val="4"/>
          </w:tcPr>
          <w:p w14:paraId="3D2FB3B3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91" w:type="dxa"/>
            <w:gridSpan w:val="2"/>
            <w:tcBorders>
              <w:bottom w:val="nil"/>
            </w:tcBorders>
          </w:tcPr>
          <w:p w14:paraId="6A0DB98F" w14:textId="00624AC9" w:rsidR="00A05A79" w:rsidRPr="00F53688" w:rsidRDefault="00BE0D20" w:rsidP="00A05A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2,931</w:t>
            </w:r>
          </w:p>
        </w:tc>
        <w:tc>
          <w:tcPr>
            <w:tcW w:w="331" w:type="dxa"/>
            <w:gridSpan w:val="4"/>
          </w:tcPr>
          <w:p w14:paraId="2B94937E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19" w:type="dxa"/>
            <w:gridSpan w:val="2"/>
            <w:tcBorders>
              <w:bottom w:val="nil"/>
            </w:tcBorders>
          </w:tcPr>
          <w:p w14:paraId="7DEB1BDE" w14:textId="09E8D739" w:rsidR="00A05A79" w:rsidRPr="00F53688" w:rsidRDefault="00BE0D20" w:rsidP="00A05A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5</w:t>
            </w:r>
            <w:r w:rsidR="004D7E72"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6</w:t>
            </w:r>
          </w:p>
        </w:tc>
        <w:tc>
          <w:tcPr>
            <w:tcW w:w="270" w:type="dxa"/>
            <w:gridSpan w:val="2"/>
          </w:tcPr>
          <w:p w14:paraId="3F98FE59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6B6268FB" w14:textId="6566A350" w:rsidR="00A05A79" w:rsidRPr="00F53688" w:rsidRDefault="00BE0D20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256</w:t>
            </w:r>
          </w:p>
        </w:tc>
        <w:tc>
          <w:tcPr>
            <w:tcW w:w="271" w:type="dxa"/>
            <w:gridSpan w:val="2"/>
          </w:tcPr>
          <w:p w14:paraId="39625E6B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</w:tcPr>
          <w:p w14:paraId="0DCD04D1" w14:textId="2D9421AF" w:rsidR="00A05A79" w:rsidRPr="00F53688" w:rsidRDefault="00BE0D20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21</w:t>
            </w:r>
          </w:p>
        </w:tc>
        <w:tc>
          <w:tcPr>
            <w:tcW w:w="270" w:type="dxa"/>
            <w:gridSpan w:val="2"/>
          </w:tcPr>
          <w:p w14:paraId="0D3E8684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bottom w:val="nil"/>
            </w:tcBorders>
          </w:tcPr>
          <w:p w14:paraId="32BB3F75" w14:textId="26DD0673" w:rsidR="00A05A79" w:rsidRPr="00F53688" w:rsidRDefault="00BE0D20" w:rsidP="00A05A7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41</w:t>
            </w:r>
          </w:p>
        </w:tc>
        <w:tc>
          <w:tcPr>
            <w:tcW w:w="275" w:type="dxa"/>
            <w:gridSpan w:val="2"/>
          </w:tcPr>
          <w:p w14:paraId="547E4C9C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0C4DE619" w14:textId="084D3562" w:rsidR="00A05A79" w:rsidRPr="00F53688" w:rsidRDefault="00BE0D20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(4,393)</w:t>
            </w:r>
          </w:p>
        </w:tc>
        <w:tc>
          <w:tcPr>
            <w:tcW w:w="270" w:type="dxa"/>
            <w:gridSpan w:val="2"/>
          </w:tcPr>
          <w:p w14:paraId="2381165D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2A43B9FD" w14:textId="1505AEA5" w:rsidR="00A05A79" w:rsidRPr="00F53688" w:rsidRDefault="00BE0D20" w:rsidP="00A05A7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16,309</w:t>
            </w:r>
          </w:p>
        </w:tc>
      </w:tr>
      <w:tr w:rsidR="00A05A79" w:rsidRPr="00F53688" w14:paraId="3E4524A6" w14:textId="77777777" w:rsidTr="00DC2239">
        <w:tc>
          <w:tcPr>
            <w:tcW w:w="2856" w:type="dxa"/>
            <w:gridSpan w:val="2"/>
          </w:tcPr>
          <w:p w14:paraId="39BE2166" w14:textId="77777777" w:rsidR="00A05A79" w:rsidRPr="00F53688" w:rsidRDefault="00A05A79" w:rsidP="00A05A79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898" w:type="dxa"/>
            <w:gridSpan w:val="5"/>
            <w:tcBorders>
              <w:top w:val="nil"/>
              <w:bottom w:val="single" w:sz="4" w:space="0" w:color="auto"/>
            </w:tcBorders>
          </w:tcPr>
          <w:p w14:paraId="4E141CD3" w14:textId="5E86FC30" w:rsidR="00A05A79" w:rsidRPr="00F53688" w:rsidRDefault="00A05A79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(3,374)</w:t>
            </w:r>
          </w:p>
        </w:tc>
        <w:tc>
          <w:tcPr>
            <w:tcW w:w="270" w:type="dxa"/>
            <w:gridSpan w:val="4"/>
          </w:tcPr>
          <w:p w14:paraId="74A2A22A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2" w:type="dxa"/>
            <w:gridSpan w:val="4"/>
            <w:tcBorders>
              <w:top w:val="nil"/>
              <w:bottom w:val="single" w:sz="4" w:space="0" w:color="auto"/>
            </w:tcBorders>
          </w:tcPr>
          <w:p w14:paraId="1E342B75" w14:textId="1CFB7F8E" w:rsidR="00A05A79" w:rsidRPr="00F53688" w:rsidRDefault="00A05A79" w:rsidP="00A05A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(4)</w:t>
            </w:r>
          </w:p>
        </w:tc>
        <w:tc>
          <w:tcPr>
            <w:tcW w:w="285" w:type="dxa"/>
            <w:gridSpan w:val="4"/>
          </w:tcPr>
          <w:p w14:paraId="5273E744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02" w:type="dxa"/>
            <w:gridSpan w:val="4"/>
            <w:tcBorders>
              <w:top w:val="nil"/>
              <w:bottom w:val="single" w:sz="4" w:space="0" w:color="auto"/>
            </w:tcBorders>
          </w:tcPr>
          <w:p w14:paraId="437C0BA5" w14:textId="1609B2B5" w:rsidR="00A05A79" w:rsidRPr="00F53688" w:rsidRDefault="00BE0D20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(409)</w:t>
            </w:r>
          </w:p>
        </w:tc>
        <w:tc>
          <w:tcPr>
            <w:tcW w:w="284" w:type="dxa"/>
            <w:gridSpan w:val="4"/>
          </w:tcPr>
          <w:p w14:paraId="08D7A105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</w:tcPr>
          <w:p w14:paraId="5348FBC1" w14:textId="71FE6553" w:rsidR="00A05A79" w:rsidRPr="00F53688" w:rsidRDefault="00BE0D20" w:rsidP="00A05A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(321)</w:t>
            </w:r>
          </w:p>
        </w:tc>
        <w:tc>
          <w:tcPr>
            <w:tcW w:w="331" w:type="dxa"/>
            <w:gridSpan w:val="4"/>
          </w:tcPr>
          <w:p w14:paraId="31EF0B22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19" w:type="dxa"/>
            <w:gridSpan w:val="2"/>
            <w:tcBorders>
              <w:top w:val="nil"/>
              <w:bottom w:val="single" w:sz="4" w:space="0" w:color="auto"/>
            </w:tcBorders>
          </w:tcPr>
          <w:p w14:paraId="3A8AE008" w14:textId="0DECC8DC" w:rsidR="00A05A79" w:rsidRPr="00F53688" w:rsidRDefault="00E40E8C" w:rsidP="00A05A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(12</w:t>
            </w:r>
            <w:r w:rsidR="00A10216"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3</w:t>
            </w:r>
            <w:r w:rsidR="00BE0D20"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7CC17416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single" w:sz="4" w:space="0" w:color="auto"/>
            </w:tcBorders>
          </w:tcPr>
          <w:p w14:paraId="248F6063" w14:textId="6DCED8E5" w:rsidR="00A05A79" w:rsidRPr="00F53688" w:rsidRDefault="00BE0D20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(76)</w:t>
            </w:r>
          </w:p>
        </w:tc>
        <w:tc>
          <w:tcPr>
            <w:tcW w:w="271" w:type="dxa"/>
            <w:gridSpan w:val="2"/>
          </w:tcPr>
          <w:p w14:paraId="2B717B20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single" w:sz="4" w:space="0" w:color="auto"/>
            </w:tcBorders>
          </w:tcPr>
          <w:p w14:paraId="3B8D4734" w14:textId="10DF7411" w:rsidR="00A05A79" w:rsidRPr="00F53688" w:rsidRDefault="0030442C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(17)</w:t>
            </w:r>
          </w:p>
        </w:tc>
        <w:tc>
          <w:tcPr>
            <w:tcW w:w="270" w:type="dxa"/>
            <w:gridSpan w:val="2"/>
          </w:tcPr>
          <w:p w14:paraId="35F161CB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single" w:sz="4" w:space="0" w:color="auto"/>
            </w:tcBorders>
          </w:tcPr>
          <w:p w14:paraId="084182AA" w14:textId="3B965B15" w:rsidR="00A05A79" w:rsidRPr="00F53688" w:rsidRDefault="00A10216" w:rsidP="00A05A7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5" w:type="dxa"/>
            <w:gridSpan w:val="2"/>
          </w:tcPr>
          <w:p w14:paraId="543E6609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single" w:sz="4" w:space="0" w:color="auto"/>
            </w:tcBorders>
          </w:tcPr>
          <w:p w14:paraId="78DD3C89" w14:textId="31B5584E" w:rsidR="00A05A79" w:rsidRPr="00F53688" w:rsidRDefault="00AC244E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382</w:t>
            </w:r>
          </w:p>
        </w:tc>
        <w:tc>
          <w:tcPr>
            <w:tcW w:w="270" w:type="dxa"/>
            <w:gridSpan w:val="2"/>
          </w:tcPr>
          <w:p w14:paraId="5A6848BB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</w:tcPr>
          <w:p w14:paraId="6DBB1C9A" w14:textId="7DEB2FF0" w:rsidR="00A05A79" w:rsidRPr="00F53688" w:rsidRDefault="00AC244E" w:rsidP="00A05A7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</w:t>
            </w:r>
            <w:r w:rsidR="00A10216"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3,942</w:t>
            </w: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)</w:t>
            </w:r>
          </w:p>
        </w:tc>
      </w:tr>
      <w:tr w:rsidR="00A05A79" w:rsidRPr="00F53688" w14:paraId="32547517" w14:textId="77777777" w:rsidTr="00DC2239">
        <w:tc>
          <w:tcPr>
            <w:tcW w:w="2856" w:type="dxa"/>
            <w:gridSpan w:val="2"/>
          </w:tcPr>
          <w:p w14:paraId="7D9BD2F0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กำไร</w:t>
            </w:r>
            <w:r w:rsidRPr="00F5368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 (ขาดทุน) </w:t>
            </w: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ก่อนค่าใช้จ่าย</w:t>
            </w:r>
            <w:r w:rsidRPr="00F5368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898" w:type="dxa"/>
            <w:gridSpan w:val="5"/>
            <w:tcBorders>
              <w:top w:val="single" w:sz="4" w:space="0" w:color="auto"/>
            </w:tcBorders>
          </w:tcPr>
          <w:p w14:paraId="5DF82AD6" w14:textId="7B85B3E6" w:rsidR="00A05A79" w:rsidRPr="00F53688" w:rsidRDefault="00A05A79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  <w:t>9,195</w:t>
            </w:r>
          </w:p>
        </w:tc>
        <w:tc>
          <w:tcPr>
            <w:tcW w:w="270" w:type="dxa"/>
            <w:gridSpan w:val="4"/>
          </w:tcPr>
          <w:p w14:paraId="14903214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82" w:type="dxa"/>
            <w:gridSpan w:val="4"/>
            <w:tcBorders>
              <w:top w:val="single" w:sz="4" w:space="0" w:color="auto"/>
            </w:tcBorders>
          </w:tcPr>
          <w:p w14:paraId="7ADDF70A" w14:textId="775923E7" w:rsidR="00A05A79" w:rsidRPr="00F53688" w:rsidRDefault="00A05A79" w:rsidP="00A05A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1,350</w:t>
            </w:r>
          </w:p>
        </w:tc>
        <w:tc>
          <w:tcPr>
            <w:tcW w:w="285" w:type="dxa"/>
            <w:gridSpan w:val="4"/>
          </w:tcPr>
          <w:p w14:paraId="305B294E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02" w:type="dxa"/>
            <w:gridSpan w:val="4"/>
            <w:tcBorders>
              <w:top w:val="single" w:sz="4" w:space="0" w:color="auto"/>
            </w:tcBorders>
          </w:tcPr>
          <w:p w14:paraId="344C53C1" w14:textId="23A89080" w:rsidR="00A05A79" w:rsidRPr="00F53688" w:rsidRDefault="00BE0D20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3,06</w:t>
            </w:r>
            <w:r w:rsidR="00E60031"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5</w:t>
            </w:r>
          </w:p>
        </w:tc>
        <w:tc>
          <w:tcPr>
            <w:tcW w:w="284" w:type="dxa"/>
            <w:gridSpan w:val="4"/>
          </w:tcPr>
          <w:p w14:paraId="6F35D25A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</w:tcPr>
          <w:p w14:paraId="7ED3AC38" w14:textId="478223FA" w:rsidR="00A05A79" w:rsidRPr="00F53688" w:rsidRDefault="00BE0D20" w:rsidP="00A05A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2,610</w:t>
            </w:r>
          </w:p>
        </w:tc>
        <w:tc>
          <w:tcPr>
            <w:tcW w:w="331" w:type="dxa"/>
            <w:gridSpan w:val="4"/>
          </w:tcPr>
          <w:p w14:paraId="1982E558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</w:tcBorders>
          </w:tcPr>
          <w:p w14:paraId="4DA52454" w14:textId="18005A01" w:rsidR="00A05A79" w:rsidRPr="00F53688" w:rsidRDefault="00E40E8C" w:rsidP="00A05A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(6</w:t>
            </w:r>
            <w:r w:rsidR="00E60031"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7</w:t>
            </w:r>
            <w:r w:rsidR="00BE0D20"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536F8FAB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9E77533" w14:textId="21048C66" w:rsidR="00A05A79" w:rsidRPr="00F53688" w:rsidRDefault="0030442C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180</w:t>
            </w:r>
          </w:p>
        </w:tc>
        <w:tc>
          <w:tcPr>
            <w:tcW w:w="271" w:type="dxa"/>
            <w:gridSpan w:val="2"/>
          </w:tcPr>
          <w:p w14:paraId="3F881CD0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3C637FE" w14:textId="67745ACF" w:rsidR="00A05A79" w:rsidRPr="00F53688" w:rsidRDefault="0030442C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4</w:t>
            </w:r>
          </w:p>
        </w:tc>
        <w:tc>
          <w:tcPr>
            <w:tcW w:w="270" w:type="dxa"/>
            <w:gridSpan w:val="2"/>
          </w:tcPr>
          <w:p w14:paraId="465F02B6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45F7C820" w14:textId="553FD260" w:rsidR="00A05A79" w:rsidRPr="00F53688" w:rsidRDefault="00AC244E" w:rsidP="00A05A7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4</w:t>
            </w:r>
            <w:r w:rsidR="00A10216"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1</w:t>
            </w:r>
          </w:p>
        </w:tc>
        <w:tc>
          <w:tcPr>
            <w:tcW w:w="275" w:type="dxa"/>
            <w:gridSpan w:val="2"/>
          </w:tcPr>
          <w:p w14:paraId="4DC53C74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22AD1D43" w14:textId="3B1D1C64" w:rsidR="00A05A79" w:rsidRPr="00F53688" w:rsidRDefault="00AC244E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(4,011)</w:t>
            </w:r>
          </w:p>
        </w:tc>
        <w:tc>
          <w:tcPr>
            <w:tcW w:w="270" w:type="dxa"/>
            <w:gridSpan w:val="2"/>
          </w:tcPr>
          <w:p w14:paraId="66485520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7FF698E5" w14:textId="1FCACFB6" w:rsidR="00A05A79" w:rsidRPr="00F53688" w:rsidRDefault="00AC244E" w:rsidP="00A05A7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12,367</w:t>
            </w:r>
          </w:p>
        </w:tc>
      </w:tr>
      <w:tr w:rsidR="00A05A79" w:rsidRPr="00F53688" w14:paraId="7E44FA16" w14:textId="77777777" w:rsidTr="00DC2239">
        <w:tc>
          <w:tcPr>
            <w:tcW w:w="2856" w:type="dxa"/>
            <w:gridSpan w:val="2"/>
          </w:tcPr>
          <w:p w14:paraId="6D1CBC68" w14:textId="72362E12" w:rsidR="00A05A79" w:rsidRPr="00F53688" w:rsidRDefault="000604F2" w:rsidP="000604F2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</w:rPr>
              <w:t>(</w:t>
            </w:r>
            <w:r w:rsidR="00A05A79" w:rsidRPr="00F53688">
              <w:rPr>
                <w:rFonts w:ascii="Angsana New" w:hAnsi="Angsana New"/>
                <w:sz w:val="25"/>
                <w:szCs w:val="25"/>
                <w:cs/>
              </w:rPr>
              <w:t>ค่าใช้จ่า</w:t>
            </w:r>
            <w:r w:rsidR="00A05A79" w:rsidRPr="00F53688">
              <w:rPr>
                <w:rFonts w:ascii="Angsana New" w:hAnsi="Angsana New" w:hint="cs"/>
                <w:sz w:val="25"/>
                <w:szCs w:val="25"/>
                <w:cs/>
              </w:rPr>
              <w:t>ย</w:t>
            </w:r>
            <w:r w:rsidRPr="00F53688">
              <w:rPr>
                <w:rFonts w:ascii="Angsana New" w:hAnsi="Angsana New"/>
                <w:sz w:val="25"/>
                <w:szCs w:val="25"/>
              </w:rPr>
              <w:t xml:space="preserve">) </w:t>
            </w:r>
            <w:r w:rsidR="00136436" w:rsidRPr="00F53688">
              <w:rPr>
                <w:rFonts w:ascii="Angsana New" w:hAnsi="Angsana New" w:hint="cs"/>
                <w:sz w:val="25"/>
                <w:szCs w:val="25"/>
                <w:cs/>
              </w:rPr>
              <w:t>ผลประโยชน์</w:t>
            </w:r>
            <w:r w:rsidR="00A05A79" w:rsidRPr="00F53688">
              <w:rPr>
                <w:rFonts w:ascii="Angsana New" w:hAnsi="Angsana New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887" w:type="dxa"/>
            <w:gridSpan w:val="4"/>
            <w:tcBorders>
              <w:top w:val="nil"/>
              <w:bottom w:val="single" w:sz="4" w:space="0" w:color="auto"/>
            </w:tcBorders>
          </w:tcPr>
          <w:p w14:paraId="0274E5CF" w14:textId="53536D73" w:rsidR="00A05A79" w:rsidRPr="00F53688" w:rsidRDefault="00A05A79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(955)</w:t>
            </w:r>
          </w:p>
        </w:tc>
        <w:tc>
          <w:tcPr>
            <w:tcW w:w="269" w:type="dxa"/>
            <w:gridSpan w:val="4"/>
          </w:tcPr>
          <w:p w14:paraId="59A0EBC6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1" w:type="dxa"/>
            <w:gridSpan w:val="4"/>
            <w:tcBorders>
              <w:top w:val="nil"/>
              <w:bottom w:val="single" w:sz="4" w:space="0" w:color="auto"/>
            </w:tcBorders>
          </w:tcPr>
          <w:p w14:paraId="0D81DFE7" w14:textId="31C35366" w:rsidR="00A05A79" w:rsidRPr="00F53688" w:rsidRDefault="00A05A79" w:rsidP="00A05A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(271)</w:t>
            </w:r>
          </w:p>
        </w:tc>
        <w:tc>
          <w:tcPr>
            <w:tcW w:w="288" w:type="dxa"/>
            <w:gridSpan w:val="4"/>
          </w:tcPr>
          <w:p w14:paraId="4A776AA6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02" w:type="dxa"/>
            <w:gridSpan w:val="4"/>
            <w:tcBorders>
              <w:top w:val="nil"/>
              <w:bottom w:val="single" w:sz="4" w:space="0" w:color="auto"/>
            </w:tcBorders>
          </w:tcPr>
          <w:p w14:paraId="624331F4" w14:textId="24FD3C95" w:rsidR="00A05A79" w:rsidRPr="00F53688" w:rsidRDefault="00BE0D20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(581)</w:t>
            </w:r>
          </w:p>
        </w:tc>
        <w:tc>
          <w:tcPr>
            <w:tcW w:w="284" w:type="dxa"/>
            <w:gridSpan w:val="4"/>
          </w:tcPr>
          <w:p w14:paraId="46E03AB4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01" w:type="dxa"/>
            <w:gridSpan w:val="3"/>
            <w:tcBorders>
              <w:top w:val="nil"/>
              <w:bottom w:val="single" w:sz="4" w:space="0" w:color="auto"/>
            </w:tcBorders>
          </w:tcPr>
          <w:p w14:paraId="2338D5CC" w14:textId="66AB0D5A" w:rsidR="00A05A79" w:rsidRPr="00F53688" w:rsidRDefault="00BE0D20" w:rsidP="00A05A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(140)</w:t>
            </w:r>
          </w:p>
        </w:tc>
        <w:tc>
          <w:tcPr>
            <w:tcW w:w="321" w:type="dxa"/>
            <w:gridSpan w:val="3"/>
          </w:tcPr>
          <w:p w14:paraId="566EB4BF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29" w:type="dxa"/>
            <w:gridSpan w:val="3"/>
            <w:tcBorders>
              <w:top w:val="nil"/>
              <w:bottom w:val="single" w:sz="4" w:space="0" w:color="auto"/>
            </w:tcBorders>
          </w:tcPr>
          <w:p w14:paraId="7018E1B8" w14:textId="5B6A7EB6" w:rsidR="00A05A79" w:rsidRPr="00F53688" w:rsidRDefault="00BE0D20" w:rsidP="00A05A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1</w:t>
            </w:r>
          </w:p>
        </w:tc>
        <w:tc>
          <w:tcPr>
            <w:tcW w:w="270" w:type="dxa"/>
            <w:gridSpan w:val="2"/>
          </w:tcPr>
          <w:p w14:paraId="059843FD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single" w:sz="4" w:space="0" w:color="auto"/>
            </w:tcBorders>
          </w:tcPr>
          <w:p w14:paraId="3D74E301" w14:textId="468AF7C7" w:rsidR="00A05A79" w:rsidRPr="00F53688" w:rsidRDefault="0030442C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(40)</w:t>
            </w:r>
          </w:p>
        </w:tc>
        <w:tc>
          <w:tcPr>
            <w:tcW w:w="271" w:type="dxa"/>
            <w:gridSpan w:val="2"/>
          </w:tcPr>
          <w:p w14:paraId="483569A4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single" w:sz="4" w:space="0" w:color="auto"/>
            </w:tcBorders>
          </w:tcPr>
          <w:p w14:paraId="44228EF8" w14:textId="75CC9E99" w:rsidR="00A05A79" w:rsidRPr="00F53688" w:rsidRDefault="0030442C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CD3AA7D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nil"/>
              <w:bottom w:val="single" w:sz="4" w:space="0" w:color="auto"/>
            </w:tcBorders>
          </w:tcPr>
          <w:p w14:paraId="5F407AEA" w14:textId="0461710F" w:rsidR="00A05A79" w:rsidRPr="00F53688" w:rsidRDefault="00A10216" w:rsidP="00A05A7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3</w:t>
            </w:r>
          </w:p>
        </w:tc>
        <w:tc>
          <w:tcPr>
            <w:tcW w:w="275" w:type="dxa"/>
            <w:gridSpan w:val="2"/>
          </w:tcPr>
          <w:p w14:paraId="47B84670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single" w:sz="4" w:space="0" w:color="auto"/>
            </w:tcBorders>
          </w:tcPr>
          <w:p w14:paraId="037311F4" w14:textId="29D39E83" w:rsidR="00A05A79" w:rsidRPr="00F53688" w:rsidRDefault="00AC244E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0847A41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single" w:sz="4" w:space="0" w:color="auto"/>
            </w:tcBorders>
          </w:tcPr>
          <w:p w14:paraId="25530DCB" w14:textId="428F343C" w:rsidR="00A05A79" w:rsidRPr="00F53688" w:rsidRDefault="00AC244E" w:rsidP="00A05A7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(1,983)</w:t>
            </w:r>
          </w:p>
        </w:tc>
      </w:tr>
      <w:tr w:rsidR="00A05A79" w:rsidRPr="00F53688" w14:paraId="6B619748" w14:textId="77777777" w:rsidTr="00DC2239">
        <w:tc>
          <w:tcPr>
            <w:tcW w:w="2856" w:type="dxa"/>
            <w:gridSpan w:val="2"/>
          </w:tcPr>
          <w:p w14:paraId="373B19ED" w14:textId="77777777" w:rsidR="00A05A79" w:rsidRPr="00F53688" w:rsidRDefault="00A05A79" w:rsidP="00A05A79">
            <w:pPr>
              <w:spacing w:line="240" w:lineRule="auto"/>
              <w:ind w:right="-3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กำไร</w:t>
            </w:r>
            <w:r w:rsidRPr="00F5368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 (ขาดทุน) </w:t>
            </w: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สำหรับปี</w:t>
            </w:r>
          </w:p>
        </w:tc>
        <w:tc>
          <w:tcPr>
            <w:tcW w:w="898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E5D5B" w14:textId="429AA806" w:rsidR="00A05A79" w:rsidRPr="00F53688" w:rsidRDefault="00A05A79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8,240</w:t>
            </w:r>
          </w:p>
        </w:tc>
        <w:tc>
          <w:tcPr>
            <w:tcW w:w="270" w:type="dxa"/>
            <w:gridSpan w:val="4"/>
            <w:vAlign w:val="bottom"/>
          </w:tcPr>
          <w:p w14:paraId="4C30581B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82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0DAF2" w14:textId="2D633AE9" w:rsidR="00A05A79" w:rsidRPr="00F53688" w:rsidRDefault="00A05A79" w:rsidP="00A05A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1,079</w:t>
            </w:r>
          </w:p>
        </w:tc>
        <w:tc>
          <w:tcPr>
            <w:tcW w:w="285" w:type="dxa"/>
            <w:gridSpan w:val="4"/>
            <w:vAlign w:val="bottom"/>
          </w:tcPr>
          <w:p w14:paraId="1CCC7FA2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002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93E4B" w14:textId="1B13A2C2" w:rsidR="00A05A79" w:rsidRPr="00F53688" w:rsidRDefault="00BE0D20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2,48</w:t>
            </w:r>
            <w:r w:rsidR="00E60031"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4</w:t>
            </w:r>
          </w:p>
        </w:tc>
        <w:tc>
          <w:tcPr>
            <w:tcW w:w="284" w:type="dxa"/>
            <w:gridSpan w:val="4"/>
            <w:vAlign w:val="bottom"/>
          </w:tcPr>
          <w:p w14:paraId="50E7B849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597DE" w14:textId="4B2C263D" w:rsidR="00A05A79" w:rsidRPr="00F53688" w:rsidRDefault="00BE0D20" w:rsidP="00A05A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2,470</w:t>
            </w:r>
          </w:p>
        </w:tc>
        <w:tc>
          <w:tcPr>
            <w:tcW w:w="331" w:type="dxa"/>
            <w:gridSpan w:val="4"/>
            <w:vAlign w:val="bottom"/>
          </w:tcPr>
          <w:p w14:paraId="59F00733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10A6A" w14:textId="4DF60A6A" w:rsidR="00A05A79" w:rsidRPr="00F53688" w:rsidRDefault="00A10216" w:rsidP="00A05A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(</w:t>
            </w:r>
            <w:r w:rsidR="00BE0D20"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6</w:t>
            </w:r>
            <w:r w:rsidR="00E60031"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  <w:t>6</w:t>
            </w: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8096B03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B1825" w14:textId="5C505526" w:rsidR="00A05A79" w:rsidRPr="00F53688" w:rsidRDefault="0030442C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140</w:t>
            </w:r>
          </w:p>
        </w:tc>
        <w:tc>
          <w:tcPr>
            <w:tcW w:w="271" w:type="dxa"/>
            <w:gridSpan w:val="2"/>
            <w:vAlign w:val="bottom"/>
          </w:tcPr>
          <w:p w14:paraId="7DBA3D45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D8DC1" w14:textId="45ED46E6" w:rsidR="00A05A79" w:rsidRPr="00F53688" w:rsidRDefault="0030442C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4</w:t>
            </w:r>
          </w:p>
        </w:tc>
        <w:tc>
          <w:tcPr>
            <w:tcW w:w="270" w:type="dxa"/>
            <w:gridSpan w:val="2"/>
            <w:vAlign w:val="bottom"/>
          </w:tcPr>
          <w:p w14:paraId="24C41189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18851" w14:textId="630A873B" w:rsidR="00A05A79" w:rsidRPr="00F53688" w:rsidRDefault="00AC244E" w:rsidP="00A05A7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44</w:t>
            </w:r>
          </w:p>
        </w:tc>
        <w:tc>
          <w:tcPr>
            <w:tcW w:w="275" w:type="dxa"/>
            <w:gridSpan w:val="2"/>
            <w:vAlign w:val="bottom"/>
          </w:tcPr>
          <w:p w14:paraId="37375335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FF28A" w14:textId="0F308618" w:rsidR="00A05A79" w:rsidRPr="00F53688" w:rsidRDefault="00AC244E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  <w:t>(</w:t>
            </w: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4,011</w:t>
            </w:r>
            <w:r w:rsidRPr="00F53688">
              <w:rPr>
                <w:rFonts w:ascii="Angsana New" w:hAnsi="Angsana New" w:cs="Angsana New" w:hint="cs"/>
                <w:b/>
                <w:bCs/>
                <w:sz w:val="25"/>
                <w:szCs w:val="25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2788939E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93D510" w14:textId="0AD3C7B4" w:rsidR="00A05A79" w:rsidRPr="00F53688" w:rsidRDefault="00AC244E" w:rsidP="00A05A7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10,384</w:t>
            </w:r>
          </w:p>
        </w:tc>
      </w:tr>
      <w:tr w:rsidR="00A05A79" w:rsidRPr="00F53688" w14:paraId="5F14B7BC" w14:textId="77777777" w:rsidTr="00DC2239">
        <w:tc>
          <w:tcPr>
            <w:tcW w:w="2856" w:type="dxa"/>
            <w:gridSpan w:val="2"/>
          </w:tcPr>
          <w:p w14:paraId="19F5A882" w14:textId="77777777" w:rsidR="00A05A79" w:rsidRPr="00F53688" w:rsidRDefault="00A05A79" w:rsidP="00A05A79">
            <w:pPr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98" w:type="dxa"/>
            <w:gridSpan w:val="5"/>
            <w:tcBorders>
              <w:top w:val="double" w:sz="4" w:space="0" w:color="auto"/>
            </w:tcBorders>
          </w:tcPr>
          <w:p w14:paraId="004E46BE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4"/>
          </w:tcPr>
          <w:p w14:paraId="55FC8D63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2" w:type="dxa"/>
            <w:gridSpan w:val="4"/>
            <w:tcBorders>
              <w:top w:val="double" w:sz="4" w:space="0" w:color="auto"/>
            </w:tcBorders>
          </w:tcPr>
          <w:p w14:paraId="54C8E8CE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285" w:type="dxa"/>
            <w:gridSpan w:val="4"/>
          </w:tcPr>
          <w:p w14:paraId="3A9806E5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02" w:type="dxa"/>
            <w:gridSpan w:val="4"/>
            <w:tcBorders>
              <w:top w:val="double" w:sz="4" w:space="0" w:color="auto"/>
            </w:tcBorders>
          </w:tcPr>
          <w:p w14:paraId="754D53C8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329422A2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1" w:type="dxa"/>
            <w:gridSpan w:val="2"/>
            <w:tcBorders>
              <w:top w:val="double" w:sz="4" w:space="0" w:color="auto"/>
            </w:tcBorders>
          </w:tcPr>
          <w:p w14:paraId="780167CE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331" w:type="dxa"/>
            <w:gridSpan w:val="4"/>
          </w:tcPr>
          <w:p w14:paraId="68F84A90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19" w:type="dxa"/>
            <w:gridSpan w:val="2"/>
            <w:tcBorders>
              <w:top w:val="double" w:sz="4" w:space="0" w:color="auto"/>
            </w:tcBorders>
          </w:tcPr>
          <w:p w14:paraId="1851528D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2D8B5B5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4EBF82FF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1" w:type="dxa"/>
            <w:gridSpan w:val="2"/>
          </w:tcPr>
          <w:p w14:paraId="24114ADB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46717259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93CA26B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762F8D6D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5" w:type="dxa"/>
            <w:gridSpan w:val="2"/>
          </w:tcPr>
          <w:p w14:paraId="19519565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69DD14D6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1754B14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6BCE2956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</w:tr>
      <w:tr w:rsidR="00A05A79" w:rsidRPr="00F53688" w14:paraId="0867839B" w14:textId="77777777" w:rsidTr="00DC2239">
        <w:tc>
          <w:tcPr>
            <w:tcW w:w="3489" w:type="dxa"/>
            <w:gridSpan w:val="3"/>
          </w:tcPr>
          <w:p w14:paraId="38D98BED" w14:textId="77777777" w:rsidR="00A05A79" w:rsidRPr="00F53688" w:rsidRDefault="00A05A79" w:rsidP="00A05A79">
            <w:pPr>
              <w:spacing w:line="240" w:lineRule="auto"/>
              <w:ind w:left="54" w:right="-362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ส่วนของกำไร</w:t>
            </w:r>
            <w:r w:rsidRPr="00F53688">
              <w:rPr>
                <w:rFonts w:ascii="Angsana New" w:hAnsi="Angsana New" w:hint="cs"/>
                <w:sz w:val="25"/>
                <w:szCs w:val="25"/>
                <w:cs/>
              </w:rPr>
              <w:t xml:space="preserve"> (ขาดทุน) </w:t>
            </w:r>
            <w:r w:rsidRPr="00F53688">
              <w:rPr>
                <w:rFonts w:ascii="Angsana New" w:hAnsi="Angsana New"/>
                <w:sz w:val="25"/>
                <w:szCs w:val="25"/>
                <w:cs/>
              </w:rPr>
              <w:t>สำหรับปี</w:t>
            </w:r>
            <w:r w:rsidRPr="00F53688">
              <w:rPr>
                <w:rFonts w:ascii="Angsana New" w:hAnsi="Angsana New" w:hint="cs"/>
                <w:sz w:val="25"/>
                <w:szCs w:val="25"/>
                <w:cs/>
              </w:rPr>
              <w:t>ที่เป็นของ</w:t>
            </w:r>
          </w:p>
        </w:tc>
        <w:tc>
          <w:tcPr>
            <w:tcW w:w="265" w:type="dxa"/>
            <w:gridSpan w:val="4"/>
          </w:tcPr>
          <w:p w14:paraId="0CD9DAC4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4"/>
          </w:tcPr>
          <w:p w14:paraId="1CAA589D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2" w:type="dxa"/>
            <w:gridSpan w:val="4"/>
          </w:tcPr>
          <w:p w14:paraId="4E16367B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285" w:type="dxa"/>
            <w:gridSpan w:val="4"/>
          </w:tcPr>
          <w:p w14:paraId="4534F668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02" w:type="dxa"/>
            <w:gridSpan w:val="4"/>
          </w:tcPr>
          <w:p w14:paraId="1BDDD8F0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4"/>
          </w:tcPr>
          <w:p w14:paraId="28D82AE8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1" w:type="dxa"/>
            <w:gridSpan w:val="2"/>
          </w:tcPr>
          <w:p w14:paraId="07F2D735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331" w:type="dxa"/>
            <w:gridSpan w:val="4"/>
          </w:tcPr>
          <w:p w14:paraId="0A36C654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19" w:type="dxa"/>
            <w:gridSpan w:val="2"/>
          </w:tcPr>
          <w:p w14:paraId="72632F39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2178C13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3C65A42C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1" w:type="dxa"/>
            <w:gridSpan w:val="2"/>
          </w:tcPr>
          <w:p w14:paraId="2257FBB6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246032C9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9890F4E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3A1CE559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5" w:type="dxa"/>
            <w:gridSpan w:val="2"/>
          </w:tcPr>
          <w:p w14:paraId="01976226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279D04FA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DD4B500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</w:tcPr>
          <w:p w14:paraId="74309F98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</w:tr>
      <w:tr w:rsidR="00A05A79" w:rsidRPr="00F53688" w14:paraId="052FC35B" w14:textId="77777777" w:rsidTr="00DC2239">
        <w:tc>
          <w:tcPr>
            <w:tcW w:w="2856" w:type="dxa"/>
            <w:gridSpan w:val="2"/>
          </w:tcPr>
          <w:p w14:paraId="06308EAE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362"/>
              <w:rPr>
                <w:rFonts w:ascii="Angsana New" w:hAnsi="Angsana New"/>
                <w:sz w:val="25"/>
                <w:szCs w:val="25"/>
                <w:cs/>
              </w:rPr>
            </w:pPr>
            <w:r w:rsidRPr="00F53688">
              <w:rPr>
                <w:rFonts w:ascii="Angsana New" w:hAnsi="Angsana New" w:hint="cs"/>
                <w:sz w:val="25"/>
                <w:szCs w:val="25"/>
                <w:cs/>
              </w:rPr>
              <w:t>ส่วนของ</w:t>
            </w:r>
            <w:r w:rsidRPr="00F53688">
              <w:rPr>
                <w:rFonts w:ascii="Angsana New" w:hAnsi="Angsana New"/>
                <w:sz w:val="25"/>
                <w:szCs w:val="25"/>
                <w:cs/>
              </w:rPr>
              <w:t>บริษัทใหญ่</w:t>
            </w:r>
          </w:p>
        </w:tc>
        <w:tc>
          <w:tcPr>
            <w:tcW w:w="898" w:type="dxa"/>
            <w:gridSpan w:val="5"/>
          </w:tcPr>
          <w:p w14:paraId="0FDE53A0" w14:textId="422CC073" w:rsidR="00A05A79" w:rsidRPr="00F53688" w:rsidRDefault="00A05A79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8,240</w:t>
            </w:r>
          </w:p>
        </w:tc>
        <w:tc>
          <w:tcPr>
            <w:tcW w:w="270" w:type="dxa"/>
            <w:gridSpan w:val="4"/>
          </w:tcPr>
          <w:p w14:paraId="5F3ACD42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2" w:type="dxa"/>
            <w:gridSpan w:val="4"/>
          </w:tcPr>
          <w:p w14:paraId="6DE1364A" w14:textId="52D7C1BA" w:rsidR="00A05A79" w:rsidRPr="00F53688" w:rsidRDefault="00A05A79" w:rsidP="00A05A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1,079</w:t>
            </w:r>
          </w:p>
        </w:tc>
        <w:tc>
          <w:tcPr>
            <w:tcW w:w="285" w:type="dxa"/>
            <w:gridSpan w:val="4"/>
          </w:tcPr>
          <w:p w14:paraId="73ECA280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02" w:type="dxa"/>
            <w:gridSpan w:val="4"/>
          </w:tcPr>
          <w:p w14:paraId="5822FED0" w14:textId="59B6237D" w:rsidR="00A05A79" w:rsidRPr="00F53688" w:rsidRDefault="00BE0D20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2,530</w:t>
            </w:r>
          </w:p>
        </w:tc>
        <w:tc>
          <w:tcPr>
            <w:tcW w:w="284" w:type="dxa"/>
            <w:gridSpan w:val="4"/>
          </w:tcPr>
          <w:p w14:paraId="51964435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1" w:type="dxa"/>
            <w:gridSpan w:val="2"/>
          </w:tcPr>
          <w:p w14:paraId="0CC38C82" w14:textId="35711E54" w:rsidR="00A05A79" w:rsidRPr="00F53688" w:rsidRDefault="00BE0D20" w:rsidP="00A05A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2,470</w:t>
            </w:r>
          </w:p>
        </w:tc>
        <w:tc>
          <w:tcPr>
            <w:tcW w:w="331" w:type="dxa"/>
            <w:gridSpan w:val="4"/>
          </w:tcPr>
          <w:p w14:paraId="44F2163E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19" w:type="dxa"/>
            <w:gridSpan w:val="2"/>
          </w:tcPr>
          <w:p w14:paraId="164C1926" w14:textId="01EE7D72" w:rsidR="00A05A79" w:rsidRPr="00F53688" w:rsidRDefault="00A10216" w:rsidP="00A05A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(43</w:t>
            </w:r>
            <w:r w:rsidR="00E40E8C" w:rsidRPr="00F5368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006D8B5E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05885058" w14:textId="3AC5AE03" w:rsidR="00A05A79" w:rsidRPr="00F53688" w:rsidRDefault="0030442C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123</w:t>
            </w:r>
          </w:p>
        </w:tc>
        <w:tc>
          <w:tcPr>
            <w:tcW w:w="271" w:type="dxa"/>
            <w:gridSpan w:val="2"/>
          </w:tcPr>
          <w:p w14:paraId="597F067A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792858BB" w14:textId="0CFD4FBF" w:rsidR="00A05A79" w:rsidRPr="00F53688" w:rsidRDefault="00AC244E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</w:tcPr>
          <w:p w14:paraId="1BE0F9CB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20DB9DF7" w14:textId="25F2D3A7" w:rsidR="00A05A79" w:rsidRPr="00F53688" w:rsidRDefault="00AC244E" w:rsidP="00A05A7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44</w:t>
            </w:r>
          </w:p>
        </w:tc>
        <w:tc>
          <w:tcPr>
            <w:tcW w:w="275" w:type="dxa"/>
            <w:gridSpan w:val="2"/>
          </w:tcPr>
          <w:p w14:paraId="2447CF92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71F2C869" w14:textId="39AED087" w:rsidR="00A05A79" w:rsidRPr="00F53688" w:rsidRDefault="00AC244E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(4,298)</w:t>
            </w:r>
          </w:p>
        </w:tc>
        <w:tc>
          <w:tcPr>
            <w:tcW w:w="270" w:type="dxa"/>
            <w:gridSpan w:val="2"/>
          </w:tcPr>
          <w:p w14:paraId="09FF6314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</w:tcPr>
          <w:p w14:paraId="25889E5B" w14:textId="66FFD211" w:rsidR="00A05A79" w:rsidRPr="00F53688" w:rsidRDefault="009E210B" w:rsidP="00A05A7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10,149</w:t>
            </w:r>
          </w:p>
        </w:tc>
      </w:tr>
      <w:tr w:rsidR="00A05A79" w:rsidRPr="00F53688" w14:paraId="32C0A5CA" w14:textId="77777777" w:rsidTr="00DC2239">
        <w:tc>
          <w:tcPr>
            <w:tcW w:w="2856" w:type="dxa"/>
            <w:gridSpan w:val="2"/>
          </w:tcPr>
          <w:p w14:paraId="146639AD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362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ส่วนได้เสียที่ไม่มีอำนาจควบคุม</w:t>
            </w:r>
          </w:p>
        </w:tc>
        <w:tc>
          <w:tcPr>
            <w:tcW w:w="898" w:type="dxa"/>
            <w:gridSpan w:val="5"/>
            <w:tcBorders>
              <w:bottom w:val="single" w:sz="4" w:space="0" w:color="auto"/>
            </w:tcBorders>
          </w:tcPr>
          <w:p w14:paraId="30BF5D7E" w14:textId="49DFE68D" w:rsidR="00A05A79" w:rsidRPr="00F53688" w:rsidRDefault="00A05A79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4"/>
          </w:tcPr>
          <w:p w14:paraId="387274BA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2" w:type="dxa"/>
            <w:gridSpan w:val="4"/>
            <w:tcBorders>
              <w:bottom w:val="single" w:sz="4" w:space="0" w:color="auto"/>
            </w:tcBorders>
          </w:tcPr>
          <w:p w14:paraId="19F4E820" w14:textId="3A2FE88B" w:rsidR="00A05A79" w:rsidRPr="00F53688" w:rsidRDefault="00A05A79" w:rsidP="00A05A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85" w:type="dxa"/>
            <w:gridSpan w:val="4"/>
          </w:tcPr>
          <w:p w14:paraId="6379E452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02" w:type="dxa"/>
            <w:gridSpan w:val="4"/>
            <w:tcBorders>
              <w:bottom w:val="single" w:sz="4" w:space="0" w:color="auto"/>
            </w:tcBorders>
          </w:tcPr>
          <w:p w14:paraId="56390FAE" w14:textId="07F7258C" w:rsidR="00A05A79" w:rsidRPr="00F53688" w:rsidRDefault="00E60031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(46</w:t>
            </w:r>
            <w:r w:rsidR="00BE0D20"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)</w:t>
            </w:r>
          </w:p>
        </w:tc>
        <w:tc>
          <w:tcPr>
            <w:tcW w:w="284" w:type="dxa"/>
            <w:gridSpan w:val="4"/>
          </w:tcPr>
          <w:p w14:paraId="661B63A5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14:paraId="43CA9E30" w14:textId="4FA5469E" w:rsidR="00A05A79" w:rsidRPr="00F53688" w:rsidRDefault="00BE0D20" w:rsidP="00A05A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331" w:type="dxa"/>
            <w:gridSpan w:val="4"/>
          </w:tcPr>
          <w:p w14:paraId="4F236AD5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19" w:type="dxa"/>
            <w:gridSpan w:val="2"/>
            <w:tcBorders>
              <w:bottom w:val="single" w:sz="4" w:space="0" w:color="auto"/>
            </w:tcBorders>
          </w:tcPr>
          <w:p w14:paraId="1CC64D97" w14:textId="45E0966F" w:rsidR="00A05A79" w:rsidRPr="00F53688" w:rsidRDefault="00E40E8C" w:rsidP="00E6003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(2</w:t>
            </w:r>
            <w:r w:rsidR="00E60031" w:rsidRPr="00F5368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3</w:t>
            </w:r>
            <w:r w:rsidRPr="00F5368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7E9B5605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83FF88D" w14:textId="4CB1755E" w:rsidR="00A05A79" w:rsidRPr="00F53688" w:rsidRDefault="0030442C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17</w:t>
            </w:r>
          </w:p>
        </w:tc>
        <w:tc>
          <w:tcPr>
            <w:tcW w:w="271" w:type="dxa"/>
            <w:gridSpan w:val="2"/>
          </w:tcPr>
          <w:p w14:paraId="392F0114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B493D85" w14:textId="6CE90E54" w:rsidR="00A05A79" w:rsidRPr="00F53688" w:rsidRDefault="00AC244E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3CA0EAE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19A1EA40" w14:textId="6FAE72C0" w:rsidR="00A05A79" w:rsidRPr="00F53688" w:rsidRDefault="00AC244E" w:rsidP="00A05A7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75" w:type="dxa"/>
            <w:gridSpan w:val="2"/>
          </w:tcPr>
          <w:p w14:paraId="73A46633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4F1A146" w14:textId="02829048" w:rsidR="00A05A79" w:rsidRPr="00F53688" w:rsidRDefault="00AC244E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287</w:t>
            </w:r>
          </w:p>
        </w:tc>
        <w:tc>
          <w:tcPr>
            <w:tcW w:w="270" w:type="dxa"/>
            <w:gridSpan w:val="2"/>
          </w:tcPr>
          <w:p w14:paraId="44C4BFE3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4B024FEA" w14:textId="562F23DB" w:rsidR="00A05A79" w:rsidRPr="00F53688" w:rsidRDefault="009E210B" w:rsidP="00A05A7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235</w:t>
            </w:r>
          </w:p>
        </w:tc>
      </w:tr>
      <w:tr w:rsidR="00A05A79" w:rsidRPr="00F53688" w14:paraId="7A6D633D" w14:textId="77777777" w:rsidTr="00DC2239">
        <w:tc>
          <w:tcPr>
            <w:tcW w:w="2856" w:type="dxa"/>
            <w:gridSpan w:val="2"/>
          </w:tcPr>
          <w:p w14:paraId="23A511CC" w14:textId="77777777" w:rsidR="00A05A79" w:rsidRPr="00F53688" w:rsidRDefault="00A05A79" w:rsidP="00A05A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2"/>
              <w:rPr>
                <w:rFonts w:ascii="Angsana New" w:hAnsi="Angsana New"/>
                <w:sz w:val="25"/>
                <w:szCs w:val="25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กำไร</w:t>
            </w:r>
            <w:r w:rsidRPr="00F5368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 (ขาดทุน) </w:t>
            </w: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สำหรับปี</w:t>
            </w:r>
          </w:p>
        </w:tc>
        <w:tc>
          <w:tcPr>
            <w:tcW w:w="898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0EA889AB" w14:textId="2D9C82D8" w:rsidR="00A05A79" w:rsidRPr="00F53688" w:rsidRDefault="00A05A79" w:rsidP="00A05A7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8,240</w:t>
            </w:r>
          </w:p>
        </w:tc>
        <w:tc>
          <w:tcPr>
            <w:tcW w:w="270" w:type="dxa"/>
            <w:gridSpan w:val="4"/>
          </w:tcPr>
          <w:p w14:paraId="72B60E54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82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4D50A8F9" w14:textId="5AF8EC85" w:rsidR="00A05A79" w:rsidRPr="00F53688" w:rsidRDefault="00A05A79" w:rsidP="00A05A7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1,079</w:t>
            </w:r>
          </w:p>
        </w:tc>
        <w:tc>
          <w:tcPr>
            <w:tcW w:w="285" w:type="dxa"/>
            <w:gridSpan w:val="4"/>
          </w:tcPr>
          <w:p w14:paraId="2A6F270F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02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053A32AF" w14:textId="6D39186D" w:rsidR="00A05A79" w:rsidRPr="00F53688" w:rsidRDefault="00BE0D20" w:rsidP="00E60031">
            <w:pPr>
              <w:pStyle w:val="acctfourfigures"/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2,48</w:t>
            </w:r>
            <w:r w:rsidR="00E60031"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4</w:t>
            </w:r>
          </w:p>
        </w:tc>
        <w:tc>
          <w:tcPr>
            <w:tcW w:w="284" w:type="dxa"/>
            <w:gridSpan w:val="4"/>
          </w:tcPr>
          <w:p w14:paraId="24B71AF3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9198AC" w14:textId="12930DE4" w:rsidR="00A05A79" w:rsidRPr="00F53688" w:rsidRDefault="00BE0D20" w:rsidP="00A05A7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  <w:t>2,470</w:t>
            </w:r>
          </w:p>
        </w:tc>
        <w:tc>
          <w:tcPr>
            <w:tcW w:w="331" w:type="dxa"/>
            <w:gridSpan w:val="4"/>
          </w:tcPr>
          <w:p w14:paraId="2F9AC166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FA2165" w14:textId="1BF271C7" w:rsidR="00A05A79" w:rsidRPr="00F53688" w:rsidRDefault="00A10216" w:rsidP="00A05A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  <w:t>(</w:t>
            </w:r>
            <w:r w:rsidR="00BE0D20"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6</w:t>
            </w:r>
            <w:r w:rsidR="00E60031"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  <w:t>6</w:t>
            </w: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3CE01A80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656F2C" w14:textId="4EF06D8A" w:rsidR="00A05A79" w:rsidRPr="00F53688" w:rsidRDefault="0030442C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140</w:t>
            </w:r>
          </w:p>
        </w:tc>
        <w:tc>
          <w:tcPr>
            <w:tcW w:w="271" w:type="dxa"/>
            <w:gridSpan w:val="2"/>
          </w:tcPr>
          <w:p w14:paraId="5A66E08C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C1348D" w14:textId="43D79258" w:rsidR="00A05A79" w:rsidRPr="00F53688" w:rsidRDefault="00AC244E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4</w:t>
            </w:r>
          </w:p>
        </w:tc>
        <w:tc>
          <w:tcPr>
            <w:tcW w:w="270" w:type="dxa"/>
            <w:gridSpan w:val="2"/>
          </w:tcPr>
          <w:p w14:paraId="0A09C8F6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6F40A3" w14:textId="12751BBA" w:rsidR="00A05A79" w:rsidRPr="00F53688" w:rsidRDefault="00AC244E" w:rsidP="00A05A79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44</w:t>
            </w:r>
          </w:p>
        </w:tc>
        <w:tc>
          <w:tcPr>
            <w:tcW w:w="275" w:type="dxa"/>
            <w:gridSpan w:val="2"/>
          </w:tcPr>
          <w:p w14:paraId="2B0F7AB1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E2AB1A" w14:textId="4D341EB7" w:rsidR="00A05A79" w:rsidRPr="00F53688" w:rsidRDefault="00E40E8C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(4,011)</w:t>
            </w:r>
          </w:p>
        </w:tc>
        <w:tc>
          <w:tcPr>
            <w:tcW w:w="270" w:type="dxa"/>
            <w:gridSpan w:val="2"/>
          </w:tcPr>
          <w:p w14:paraId="11CAACE9" w14:textId="77777777" w:rsidR="00A05A79" w:rsidRPr="00F53688" w:rsidRDefault="00A05A79" w:rsidP="00A05A7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581D6B" w14:textId="697F5AD4" w:rsidR="00A05A79" w:rsidRPr="00F53688" w:rsidRDefault="009E210B" w:rsidP="00A05A79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48" w:right="-114"/>
              <w:rPr>
                <w:rFonts w:ascii="Angsana New" w:hAnsi="Angsana New" w:cs="Angsana New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25"/>
                <w:szCs w:val="25"/>
                <w:lang w:bidi="th-TH"/>
              </w:rPr>
              <w:t>10,384</w:t>
            </w:r>
          </w:p>
        </w:tc>
      </w:tr>
    </w:tbl>
    <w:p w14:paraId="51852567" w14:textId="77777777" w:rsidR="00D21FF1" w:rsidRPr="00F53688" w:rsidRDefault="00D21FF1" w:rsidP="00005DC9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BF8BF33" w14:textId="77777777" w:rsidR="00D21FF1" w:rsidRPr="00F53688" w:rsidRDefault="00D21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  <w:r w:rsidRPr="00F53688">
        <w:rPr>
          <w:rFonts w:ascii="Angsana New" w:hAnsi="Angsana New"/>
          <w:b/>
          <w:bCs/>
          <w:i/>
          <w:iCs/>
          <w:sz w:val="16"/>
          <w:szCs w:val="16"/>
        </w:rPr>
        <w:br w:type="page"/>
      </w:r>
    </w:p>
    <w:tbl>
      <w:tblPr>
        <w:tblW w:w="15300" w:type="dxa"/>
        <w:tblInd w:w="-162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7"/>
        <w:gridCol w:w="75"/>
        <w:gridCol w:w="90"/>
        <w:gridCol w:w="174"/>
        <w:gridCol w:w="204"/>
        <w:gridCol w:w="432"/>
        <w:gridCol w:w="270"/>
        <w:gridCol w:w="990"/>
        <w:gridCol w:w="270"/>
        <w:gridCol w:w="949"/>
        <w:gridCol w:w="51"/>
        <w:gridCol w:w="233"/>
        <w:gridCol w:w="50"/>
        <w:gridCol w:w="1088"/>
        <w:gridCol w:w="46"/>
        <w:gridCol w:w="239"/>
        <w:gridCol w:w="45"/>
        <w:gridCol w:w="1093"/>
        <w:gridCol w:w="41"/>
        <w:gridCol w:w="243"/>
        <w:gridCol w:w="40"/>
        <w:gridCol w:w="986"/>
        <w:gridCol w:w="36"/>
        <w:gridCol w:w="249"/>
        <w:gridCol w:w="35"/>
        <w:gridCol w:w="945"/>
        <w:gridCol w:w="31"/>
        <w:gridCol w:w="253"/>
        <w:gridCol w:w="30"/>
        <w:gridCol w:w="966"/>
        <w:gridCol w:w="26"/>
        <w:gridCol w:w="259"/>
        <w:gridCol w:w="25"/>
        <w:gridCol w:w="1035"/>
        <w:gridCol w:w="16"/>
        <w:gridCol w:w="268"/>
        <w:gridCol w:w="16"/>
        <w:gridCol w:w="965"/>
        <w:gridCol w:w="19"/>
      </w:tblGrid>
      <w:tr w:rsidR="003A76D7" w:rsidRPr="00F53688" w14:paraId="099F1C47" w14:textId="77777777" w:rsidTr="0054134D">
        <w:tc>
          <w:tcPr>
            <w:tcW w:w="2592" w:type="dxa"/>
            <w:gridSpan w:val="2"/>
            <w:tcBorders>
              <w:top w:val="nil"/>
            </w:tcBorders>
          </w:tcPr>
          <w:p w14:paraId="10CBFF1E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708" w:type="dxa"/>
            <w:gridSpan w:val="37"/>
            <w:tcBorders>
              <w:top w:val="nil"/>
            </w:tcBorders>
          </w:tcPr>
          <w:p w14:paraId="7D06D179" w14:textId="22618F51" w:rsidR="003A76D7" w:rsidRPr="00F53688" w:rsidRDefault="000C5FB0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สำหรับปีสิ้นสุดวันที่ </w:t>
            </w:r>
            <w:r w:rsidR="007F0795" w:rsidRPr="00F5368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31</w:t>
            </w:r>
            <w:r w:rsidR="000011F4" w:rsidRPr="00F5368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 ธันวาคม </w:t>
            </w:r>
            <w:r w:rsidR="007F0795" w:rsidRPr="00F5368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25</w:t>
            </w:r>
            <w:r w:rsidR="00C71027" w:rsidRPr="00F5368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60</w:t>
            </w:r>
          </w:p>
        </w:tc>
      </w:tr>
      <w:tr w:rsidR="003A76D7" w:rsidRPr="00F53688" w14:paraId="18479F08" w14:textId="77777777" w:rsidTr="0005015C">
        <w:tc>
          <w:tcPr>
            <w:tcW w:w="2592" w:type="dxa"/>
            <w:gridSpan w:val="2"/>
          </w:tcPr>
          <w:p w14:paraId="380C7316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  <w:gridSpan w:val="4"/>
          </w:tcPr>
          <w:p w14:paraId="50A7DBAC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โรงกลั่น</w:t>
            </w:r>
          </w:p>
        </w:tc>
        <w:tc>
          <w:tcPr>
            <w:tcW w:w="270" w:type="dxa"/>
          </w:tcPr>
          <w:p w14:paraId="52A336AA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14:paraId="5A750826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โรงกลั่น</w:t>
            </w:r>
          </w:p>
        </w:tc>
        <w:tc>
          <w:tcPr>
            <w:tcW w:w="270" w:type="dxa"/>
          </w:tcPr>
          <w:p w14:paraId="56C68553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0" w:type="dxa"/>
            <w:gridSpan w:val="2"/>
          </w:tcPr>
          <w:p w14:paraId="18F5B418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283" w:type="dxa"/>
            <w:gridSpan w:val="2"/>
          </w:tcPr>
          <w:p w14:paraId="250AC8A0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29BF55AD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โรงผลิต</w:t>
            </w:r>
          </w:p>
        </w:tc>
        <w:tc>
          <w:tcPr>
            <w:tcW w:w="284" w:type="dxa"/>
            <w:gridSpan w:val="2"/>
          </w:tcPr>
          <w:p w14:paraId="2C46A67D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134" w:type="dxa"/>
            <w:gridSpan w:val="2"/>
          </w:tcPr>
          <w:p w14:paraId="2D6DDEAE" w14:textId="77777777" w:rsidR="003A76D7" w:rsidRPr="00F53688" w:rsidRDefault="00693C51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บริการขนส่ง</w:t>
            </w:r>
          </w:p>
        </w:tc>
        <w:tc>
          <w:tcPr>
            <w:tcW w:w="283" w:type="dxa"/>
            <w:gridSpan w:val="2"/>
          </w:tcPr>
          <w:p w14:paraId="6B0487CF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022" w:type="dxa"/>
            <w:gridSpan w:val="2"/>
          </w:tcPr>
          <w:p w14:paraId="27DAFECC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สารทำ</w:t>
            </w:r>
          </w:p>
        </w:tc>
        <w:tc>
          <w:tcPr>
            <w:tcW w:w="284" w:type="dxa"/>
            <w:gridSpan w:val="2"/>
          </w:tcPr>
          <w:p w14:paraId="176D8F7C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76" w:type="dxa"/>
            <w:gridSpan w:val="2"/>
          </w:tcPr>
          <w:p w14:paraId="61264470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283" w:type="dxa"/>
            <w:gridSpan w:val="2"/>
          </w:tcPr>
          <w:p w14:paraId="141C65F7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92" w:type="dxa"/>
            <w:gridSpan w:val="2"/>
          </w:tcPr>
          <w:p w14:paraId="20807013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284" w:type="dxa"/>
            <w:gridSpan w:val="2"/>
          </w:tcPr>
          <w:p w14:paraId="7A585D58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051" w:type="dxa"/>
            <w:gridSpan w:val="2"/>
          </w:tcPr>
          <w:p w14:paraId="2B01EE02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ตั</w:t>
            </w: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ดรายการ</w:t>
            </w:r>
          </w:p>
        </w:tc>
        <w:tc>
          <w:tcPr>
            <w:tcW w:w="284" w:type="dxa"/>
            <w:gridSpan w:val="2"/>
          </w:tcPr>
          <w:p w14:paraId="04149214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84" w:type="dxa"/>
            <w:gridSpan w:val="2"/>
          </w:tcPr>
          <w:p w14:paraId="2434CA75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</w:tr>
      <w:tr w:rsidR="003A76D7" w:rsidRPr="00F53688" w14:paraId="10060C8F" w14:textId="77777777" w:rsidTr="0005015C">
        <w:tc>
          <w:tcPr>
            <w:tcW w:w="2592" w:type="dxa"/>
            <w:gridSpan w:val="2"/>
          </w:tcPr>
          <w:p w14:paraId="0EACB60C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  <w:gridSpan w:val="4"/>
          </w:tcPr>
          <w:p w14:paraId="12D0B06C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น้ำมัน</w:t>
            </w:r>
          </w:p>
        </w:tc>
        <w:tc>
          <w:tcPr>
            <w:tcW w:w="270" w:type="dxa"/>
          </w:tcPr>
          <w:p w14:paraId="6B0CCC57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14:paraId="65080CC8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น้ำมันหล่อลื่น</w:t>
            </w:r>
          </w:p>
        </w:tc>
        <w:tc>
          <w:tcPr>
            <w:tcW w:w="270" w:type="dxa"/>
          </w:tcPr>
          <w:p w14:paraId="00DF3325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0" w:type="dxa"/>
            <w:gridSpan w:val="2"/>
          </w:tcPr>
          <w:p w14:paraId="0DB9C7CB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ปิโตรเคมี</w:t>
            </w:r>
          </w:p>
        </w:tc>
        <w:tc>
          <w:tcPr>
            <w:tcW w:w="283" w:type="dxa"/>
            <w:gridSpan w:val="2"/>
          </w:tcPr>
          <w:p w14:paraId="2B3276D0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4A04D427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กระแสไฟฟ้า</w:t>
            </w:r>
          </w:p>
        </w:tc>
        <w:tc>
          <w:tcPr>
            <w:tcW w:w="284" w:type="dxa"/>
            <w:gridSpan w:val="2"/>
          </w:tcPr>
          <w:p w14:paraId="364BC269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134" w:type="dxa"/>
            <w:gridSpan w:val="2"/>
          </w:tcPr>
          <w:p w14:paraId="136DF709" w14:textId="77777777" w:rsidR="003A76D7" w:rsidRPr="00F53688" w:rsidRDefault="00693C51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ทางทะเล</w:t>
            </w:r>
          </w:p>
        </w:tc>
        <w:tc>
          <w:tcPr>
            <w:tcW w:w="283" w:type="dxa"/>
            <w:gridSpan w:val="2"/>
          </w:tcPr>
          <w:p w14:paraId="7CAAD348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022" w:type="dxa"/>
            <w:gridSpan w:val="2"/>
          </w:tcPr>
          <w:p w14:paraId="40786825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ละลาย</w:t>
            </w:r>
          </w:p>
        </w:tc>
        <w:tc>
          <w:tcPr>
            <w:tcW w:w="284" w:type="dxa"/>
            <w:gridSpan w:val="2"/>
          </w:tcPr>
          <w:p w14:paraId="66401800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76" w:type="dxa"/>
            <w:gridSpan w:val="2"/>
          </w:tcPr>
          <w:p w14:paraId="43E5998F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เอทานอล</w:t>
            </w:r>
          </w:p>
        </w:tc>
        <w:tc>
          <w:tcPr>
            <w:tcW w:w="283" w:type="dxa"/>
            <w:gridSpan w:val="2"/>
          </w:tcPr>
          <w:p w14:paraId="5A40C975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92" w:type="dxa"/>
            <w:gridSpan w:val="2"/>
          </w:tcPr>
          <w:p w14:paraId="027D646D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อื่นๆ</w:t>
            </w:r>
          </w:p>
        </w:tc>
        <w:tc>
          <w:tcPr>
            <w:tcW w:w="284" w:type="dxa"/>
            <w:gridSpan w:val="2"/>
          </w:tcPr>
          <w:p w14:paraId="1F8251B0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051" w:type="dxa"/>
            <w:gridSpan w:val="2"/>
          </w:tcPr>
          <w:p w14:paraId="6584873B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ระหว่างกัน</w:t>
            </w:r>
          </w:p>
        </w:tc>
        <w:tc>
          <w:tcPr>
            <w:tcW w:w="284" w:type="dxa"/>
            <w:gridSpan w:val="2"/>
          </w:tcPr>
          <w:p w14:paraId="2844DF6A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4" w:type="dxa"/>
            <w:gridSpan w:val="2"/>
          </w:tcPr>
          <w:p w14:paraId="753BBE72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รวม</w:t>
            </w:r>
          </w:p>
        </w:tc>
      </w:tr>
      <w:tr w:rsidR="003A76D7" w:rsidRPr="00F53688" w14:paraId="5CBB10B6" w14:textId="77777777" w:rsidTr="0054134D">
        <w:tc>
          <w:tcPr>
            <w:tcW w:w="2592" w:type="dxa"/>
            <w:gridSpan w:val="2"/>
          </w:tcPr>
          <w:p w14:paraId="531C8837" w14:textId="77777777" w:rsidR="003A76D7" w:rsidRPr="00F53688" w:rsidRDefault="003A76D7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708" w:type="dxa"/>
            <w:gridSpan w:val="37"/>
          </w:tcPr>
          <w:p w14:paraId="08A27DA6" w14:textId="77777777" w:rsidR="003A76D7" w:rsidRPr="00F53688" w:rsidRDefault="003A76D7" w:rsidP="003A76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bidi="th-TH"/>
              </w:rPr>
              <w:t>(ล้านบาท)</w:t>
            </w:r>
          </w:p>
        </w:tc>
      </w:tr>
      <w:tr w:rsidR="003E5C22" w:rsidRPr="00F53688" w14:paraId="64693581" w14:textId="77777777" w:rsidTr="0005015C">
        <w:tc>
          <w:tcPr>
            <w:tcW w:w="2592" w:type="dxa"/>
            <w:gridSpan w:val="2"/>
          </w:tcPr>
          <w:p w14:paraId="0F7CF3EE" w14:textId="77777777" w:rsidR="003E5C22" w:rsidRPr="00F53688" w:rsidRDefault="003E5C22" w:rsidP="003E5C22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รายได้จากการขาย</w:t>
            </w:r>
            <w:r w:rsidR="000571D2" w:rsidRPr="00F53688">
              <w:rPr>
                <w:rFonts w:ascii="Angsana New" w:hAnsi="Angsana New" w:hint="cs"/>
                <w:sz w:val="25"/>
                <w:szCs w:val="25"/>
                <w:cs/>
              </w:rPr>
              <w:t>และ</w:t>
            </w:r>
          </w:p>
        </w:tc>
        <w:tc>
          <w:tcPr>
            <w:tcW w:w="900" w:type="dxa"/>
            <w:gridSpan w:val="4"/>
          </w:tcPr>
          <w:p w14:paraId="47A6B4D2" w14:textId="77777777" w:rsidR="003E5C22" w:rsidRPr="00F53688" w:rsidRDefault="003E5C22" w:rsidP="003E5C22">
            <w:pPr>
              <w:pStyle w:val="acctfourfigures"/>
              <w:tabs>
                <w:tab w:val="decimal" w:pos="702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5"/>
                <w:szCs w:val="25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6173C171" w14:textId="77777777" w:rsidR="003E5C22" w:rsidRPr="00F53688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14:paraId="30D0EE22" w14:textId="77777777" w:rsidR="003E5C22" w:rsidRPr="00F53688" w:rsidRDefault="003E5C22" w:rsidP="003E5C22">
            <w:pPr>
              <w:pStyle w:val="acctfourfigures"/>
              <w:tabs>
                <w:tab w:val="decimal" w:pos="702"/>
              </w:tabs>
              <w:spacing w:line="240" w:lineRule="auto"/>
              <w:ind w:right="-114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70" w:type="dxa"/>
          </w:tcPr>
          <w:p w14:paraId="5A4C5F46" w14:textId="77777777" w:rsidR="003E5C22" w:rsidRPr="00F53688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00" w:type="dxa"/>
            <w:gridSpan w:val="2"/>
          </w:tcPr>
          <w:p w14:paraId="3EEFE0DD" w14:textId="77777777" w:rsidR="003E5C22" w:rsidRPr="00F53688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2"/>
          </w:tcPr>
          <w:p w14:paraId="13924F5C" w14:textId="77777777" w:rsidR="003E5C22" w:rsidRPr="00F53688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6EFB446D" w14:textId="77777777" w:rsidR="003E5C22" w:rsidRPr="00F53688" w:rsidRDefault="003E5C22" w:rsidP="003E5C2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387CF8CB" w14:textId="77777777" w:rsidR="003E5C22" w:rsidRPr="00F53688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134" w:type="dxa"/>
            <w:gridSpan w:val="2"/>
          </w:tcPr>
          <w:p w14:paraId="2D614C81" w14:textId="77777777" w:rsidR="003E5C22" w:rsidRPr="00F53688" w:rsidRDefault="003E5C22" w:rsidP="003E5C2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2"/>
          </w:tcPr>
          <w:p w14:paraId="08C0B2A7" w14:textId="77777777" w:rsidR="003E5C22" w:rsidRPr="00F53688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22" w:type="dxa"/>
            <w:gridSpan w:val="2"/>
          </w:tcPr>
          <w:p w14:paraId="63927693" w14:textId="77777777" w:rsidR="003E5C22" w:rsidRPr="00F53688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04DBD14E" w14:textId="77777777" w:rsidR="003E5C22" w:rsidRPr="00F53688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2"/>
          </w:tcPr>
          <w:p w14:paraId="7FF94006" w14:textId="77777777" w:rsidR="003E5C22" w:rsidRPr="00F53688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2"/>
          </w:tcPr>
          <w:p w14:paraId="181A2A35" w14:textId="77777777" w:rsidR="003E5C22" w:rsidRPr="00F53688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3ED1E8D4" w14:textId="77777777" w:rsidR="003E5C22" w:rsidRPr="00F53688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15DDE1FD" w14:textId="77777777" w:rsidR="003E5C22" w:rsidRPr="00F53688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51" w:type="dxa"/>
            <w:gridSpan w:val="2"/>
          </w:tcPr>
          <w:p w14:paraId="7C3359A2" w14:textId="77777777" w:rsidR="003E5C22" w:rsidRPr="00F53688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59029AEE" w14:textId="77777777" w:rsidR="003E5C22" w:rsidRPr="00F53688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84" w:type="dxa"/>
            <w:gridSpan w:val="2"/>
          </w:tcPr>
          <w:p w14:paraId="53FE78B2" w14:textId="77777777" w:rsidR="003E5C22" w:rsidRPr="00F53688" w:rsidRDefault="003E5C22" w:rsidP="003E5C2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</w:tr>
      <w:tr w:rsidR="00997E42" w:rsidRPr="00F53688" w14:paraId="3B63142F" w14:textId="77777777" w:rsidTr="0005015C">
        <w:tc>
          <w:tcPr>
            <w:tcW w:w="2592" w:type="dxa"/>
            <w:gridSpan w:val="2"/>
          </w:tcPr>
          <w:p w14:paraId="333684D5" w14:textId="77777777" w:rsidR="00997E42" w:rsidRPr="00F53688" w:rsidRDefault="00997E42" w:rsidP="00997E42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</w:rPr>
              <w:t xml:space="preserve">   </w:t>
            </w:r>
            <w:r w:rsidRPr="00F53688">
              <w:rPr>
                <w:rFonts w:ascii="Angsana New" w:hAnsi="Angsana New"/>
                <w:sz w:val="25"/>
                <w:szCs w:val="25"/>
                <w:cs/>
              </w:rPr>
              <w:t>การให้บริการ</w:t>
            </w:r>
          </w:p>
        </w:tc>
        <w:tc>
          <w:tcPr>
            <w:tcW w:w="900" w:type="dxa"/>
            <w:gridSpan w:val="4"/>
          </w:tcPr>
          <w:p w14:paraId="4D92B998" w14:textId="365ECCDA" w:rsidR="00997E42" w:rsidRPr="00F53688" w:rsidRDefault="00997E42" w:rsidP="00997E4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0E6CA5F" w14:textId="77777777" w:rsidR="00997E42" w:rsidRPr="00F53688" w:rsidRDefault="00997E42" w:rsidP="00997E4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00EE634D" w14:textId="1A2C73AF" w:rsidR="00997E42" w:rsidRPr="00F53688" w:rsidRDefault="00997E42" w:rsidP="00596A0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270" w:type="dxa"/>
          </w:tcPr>
          <w:p w14:paraId="54642AB5" w14:textId="77777777" w:rsidR="00997E42" w:rsidRPr="00F53688" w:rsidRDefault="00997E42" w:rsidP="00997E4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  <w:gridSpan w:val="2"/>
          </w:tcPr>
          <w:p w14:paraId="21C74244" w14:textId="4C19F081" w:rsidR="00997E42" w:rsidRPr="00F53688" w:rsidRDefault="00997E42" w:rsidP="00997E4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2"/>
          </w:tcPr>
          <w:p w14:paraId="7445E7D7" w14:textId="77777777" w:rsidR="00997E42" w:rsidRPr="00F53688" w:rsidRDefault="00997E42" w:rsidP="00997E4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38DC2BB3" w14:textId="363C8DD5" w:rsidR="00997E42" w:rsidRPr="00F53688" w:rsidRDefault="00997E42" w:rsidP="00997E42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718550F5" w14:textId="77777777" w:rsidR="00997E42" w:rsidRPr="00F53688" w:rsidRDefault="00997E42" w:rsidP="00997E4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134" w:type="dxa"/>
            <w:gridSpan w:val="2"/>
          </w:tcPr>
          <w:p w14:paraId="227FCC87" w14:textId="1527E302" w:rsidR="00997E42" w:rsidRPr="00F53688" w:rsidRDefault="00997E42" w:rsidP="00997E42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2"/>
          </w:tcPr>
          <w:p w14:paraId="1BD624E5" w14:textId="77777777" w:rsidR="00997E42" w:rsidRPr="00F53688" w:rsidRDefault="00997E42" w:rsidP="00997E4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22" w:type="dxa"/>
            <w:gridSpan w:val="2"/>
          </w:tcPr>
          <w:p w14:paraId="01523478" w14:textId="5308D6DE" w:rsidR="00997E42" w:rsidRPr="00F53688" w:rsidRDefault="00997E42" w:rsidP="00997E4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49B399D0" w14:textId="77777777" w:rsidR="00997E42" w:rsidRPr="00F53688" w:rsidRDefault="00997E42" w:rsidP="00997E4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2"/>
          </w:tcPr>
          <w:p w14:paraId="0A209F94" w14:textId="31DBA9AB" w:rsidR="00997E42" w:rsidRPr="00F53688" w:rsidRDefault="00997E42" w:rsidP="00997E4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2"/>
          </w:tcPr>
          <w:p w14:paraId="209695A2" w14:textId="77777777" w:rsidR="00997E42" w:rsidRPr="00F53688" w:rsidRDefault="00997E42" w:rsidP="00997E4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4BF7296A" w14:textId="65D4DAD2" w:rsidR="00997E42" w:rsidRPr="00F53688" w:rsidRDefault="00997E42" w:rsidP="00997E4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63FC9EDF" w14:textId="77777777" w:rsidR="00997E42" w:rsidRPr="00F53688" w:rsidRDefault="00997E42" w:rsidP="00997E4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51" w:type="dxa"/>
            <w:gridSpan w:val="2"/>
          </w:tcPr>
          <w:p w14:paraId="6D67C945" w14:textId="41CCB8A8" w:rsidR="00997E42" w:rsidRPr="00F53688" w:rsidRDefault="00997E42" w:rsidP="00997E4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41A14A5C" w14:textId="77777777" w:rsidR="00997E42" w:rsidRPr="00F53688" w:rsidRDefault="00997E42" w:rsidP="00997E4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984" w:type="dxa"/>
            <w:gridSpan w:val="2"/>
          </w:tcPr>
          <w:p w14:paraId="63AE93A5" w14:textId="5FAE6E5C" w:rsidR="00997E42" w:rsidRPr="00F53688" w:rsidRDefault="00997E42" w:rsidP="00997E42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</w:tr>
      <w:tr w:rsidR="00D156D8" w:rsidRPr="00F53688" w14:paraId="4AFB59ED" w14:textId="77777777" w:rsidTr="0005015C">
        <w:tc>
          <w:tcPr>
            <w:tcW w:w="2592" w:type="dxa"/>
            <w:gridSpan w:val="2"/>
          </w:tcPr>
          <w:p w14:paraId="630A107C" w14:textId="77777777" w:rsidR="00D156D8" w:rsidRPr="00F53688" w:rsidRDefault="00D156D8" w:rsidP="00D156D8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  <w:cs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 xml:space="preserve">      - ลูกค้าภายนอก</w:t>
            </w:r>
          </w:p>
        </w:tc>
        <w:tc>
          <w:tcPr>
            <w:tcW w:w="900" w:type="dxa"/>
            <w:gridSpan w:val="4"/>
          </w:tcPr>
          <w:p w14:paraId="142754D8" w14:textId="28B94EF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285,137</w:t>
            </w:r>
          </w:p>
        </w:tc>
        <w:tc>
          <w:tcPr>
            <w:tcW w:w="270" w:type="dxa"/>
          </w:tcPr>
          <w:p w14:paraId="43EE963F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3306B612" w14:textId="68172269" w:rsidR="00D156D8" w:rsidRPr="00F53688" w:rsidRDefault="00D156D8" w:rsidP="00D156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15,044</w:t>
            </w:r>
          </w:p>
        </w:tc>
        <w:tc>
          <w:tcPr>
            <w:tcW w:w="270" w:type="dxa"/>
          </w:tcPr>
          <w:p w14:paraId="23839972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  <w:gridSpan w:val="2"/>
          </w:tcPr>
          <w:p w14:paraId="0AA27A24" w14:textId="5A8FF753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22,082</w:t>
            </w:r>
          </w:p>
        </w:tc>
        <w:tc>
          <w:tcPr>
            <w:tcW w:w="283" w:type="dxa"/>
            <w:gridSpan w:val="2"/>
          </w:tcPr>
          <w:p w14:paraId="163474BF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756F89AB" w14:textId="60101B8B" w:rsidR="00D156D8" w:rsidRPr="00F53688" w:rsidRDefault="00D156D8" w:rsidP="00D156D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4,561</w:t>
            </w:r>
          </w:p>
        </w:tc>
        <w:tc>
          <w:tcPr>
            <w:tcW w:w="284" w:type="dxa"/>
            <w:gridSpan w:val="2"/>
          </w:tcPr>
          <w:p w14:paraId="53014D7F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134" w:type="dxa"/>
            <w:gridSpan w:val="2"/>
          </w:tcPr>
          <w:p w14:paraId="7406DC06" w14:textId="64FD8F04" w:rsidR="00D156D8" w:rsidRPr="00F53688" w:rsidRDefault="00D156D8" w:rsidP="00D156D8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473</w:t>
            </w:r>
          </w:p>
        </w:tc>
        <w:tc>
          <w:tcPr>
            <w:tcW w:w="283" w:type="dxa"/>
            <w:gridSpan w:val="2"/>
          </w:tcPr>
          <w:p w14:paraId="4633B8AE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22" w:type="dxa"/>
            <w:gridSpan w:val="2"/>
          </w:tcPr>
          <w:p w14:paraId="4940D7A2" w14:textId="6E647F64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9,046</w:t>
            </w:r>
          </w:p>
        </w:tc>
        <w:tc>
          <w:tcPr>
            <w:tcW w:w="284" w:type="dxa"/>
            <w:gridSpan w:val="2"/>
          </w:tcPr>
          <w:p w14:paraId="579D3552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2"/>
          </w:tcPr>
          <w:p w14:paraId="451371F7" w14:textId="20781199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1,045</w:t>
            </w:r>
          </w:p>
        </w:tc>
        <w:tc>
          <w:tcPr>
            <w:tcW w:w="283" w:type="dxa"/>
            <w:gridSpan w:val="2"/>
          </w:tcPr>
          <w:p w14:paraId="1607EF25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496E0CD2" w14:textId="3947CE35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4" w:type="dxa"/>
            <w:gridSpan w:val="2"/>
          </w:tcPr>
          <w:p w14:paraId="1DEEBED7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51" w:type="dxa"/>
            <w:gridSpan w:val="2"/>
          </w:tcPr>
          <w:p w14:paraId="6B1BFCD1" w14:textId="12BEA6DE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4" w:type="dxa"/>
            <w:gridSpan w:val="2"/>
          </w:tcPr>
          <w:p w14:paraId="2BBEDF67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984" w:type="dxa"/>
            <w:gridSpan w:val="2"/>
          </w:tcPr>
          <w:p w14:paraId="548D4776" w14:textId="37143D6F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337,388</w:t>
            </w:r>
          </w:p>
        </w:tc>
      </w:tr>
      <w:tr w:rsidR="00D156D8" w:rsidRPr="00F53688" w14:paraId="67783E86" w14:textId="77777777" w:rsidTr="0005015C">
        <w:tc>
          <w:tcPr>
            <w:tcW w:w="2592" w:type="dxa"/>
            <w:gridSpan w:val="2"/>
          </w:tcPr>
          <w:p w14:paraId="27B5ADB2" w14:textId="77777777" w:rsidR="00D156D8" w:rsidRPr="00F53688" w:rsidRDefault="00D156D8" w:rsidP="00D156D8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  <w:cs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 xml:space="preserve">      - ระหว่างส่วนงาน</w:t>
            </w:r>
          </w:p>
        </w:tc>
        <w:tc>
          <w:tcPr>
            <w:tcW w:w="900" w:type="dxa"/>
            <w:gridSpan w:val="4"/>
          </w:tcPr>
          <w:p w14:paraId="7FD53BE9" w14:textId="1E859A4D" w:rsidR="00D156D8" w:rsidRPr="00F53688" w:rsidRDefault="00D156D8" w:rsidP="00D156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64,692</w:t>
            </w:r>
          </w:p>
        </w:tc>
        <w:tc>
          <w:tcPr>
            <w:tcW w:w="270" w:type="dxa"/>
          </w:tcPr>
          <w:p w14:paraId="326846F7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65774C2B" w14:textId="067D40B0" w:rsidR="00D156D8" w:rsidRPr="00F53688" w:rsidRDefault="00D156D8" w:rsidP="00D156D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8" w:right="-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3,618</w:t>
            </w:r>
          </w:p>
        </w:tc>
        <w:tc>
          <w:tcPr>
            <w:tcW w:w="270" w:type="dxa"/>
          </w:tcPr>
          <w:p w14:paraId="2CB1F0AE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  <w:gridSpan w:val="2"/>
          </w:tcPr>
          <w:p w14:paraId="416AFBA2" w14:textId="0E2742B5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35,799</w:t>
            </w:r>
          </w:p>
        </w:tc>
        <w:tc>
          <w:tcPr>
            <w:tcW w:w="283" w:type="dxa"/>
            <w:gridSpan w:val="2"/>
          </w:tcPr>
          <w:p w14:paraId="40444713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166779D9" w14:textId="1336D806" w:rsidR="00D156D8" w:rsidRPr="00F53688" w:rsidRDefault="00D156D8" w:rsidP="00D156D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6,368</w:t>
            </w:r>
          </w:p>
        </w:tc>
        <w:tc>
          <w:tcPr>
            <w:tcW w:w="284" w:type="dxa"/>
            <w:gridSpan w:val="2"/>
          </w:tcPr>
          <w:p w14:paraId="1ABA3A6C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134" w:type="dxa"/>
            <w:gridSpan w:val="2"/>
          </w:tcPr>
          <w:p w14:paraId="75600ABC" w14:textId="3A0A0F7C" w:rsidR="00D156D8" w:rsidRPr="00F53688" w:rsidRDefault="00D156D8" w:rsidP="00D156D8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328</w:t>
            </w:r>
          </w:p>
        </w:tc>
        <w:tc>
          <w:tcPr>
            <w:tcW w:w="283" w:type="dxa"/>
            <w:gridSpan w:val="2"/>
          </w:tcPr>
          <w:p w14:paraId="0088D5C5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22" w:type="dxa"/>
            <w:gridSpan w:val="2"/>
          </w:tcPr>
          <w:p w14:paraId="1C7DA9A1" w14:textId="2F00CF74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136</w:t>
            </w:r>
          </w:p>
        </w:tc>
        <w:tc>
          <w:tcPr>
            <w:tcW w:w="284" w:type="dxa"/>
            <w:gridSpan w:val="2"/>
          </w:tcPr>
          <w:p w14:paraId="1BE14EC6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2"/>
          </w:tcPr>
          <w:p w14:paraId="2D97B345" w14:textId="4D2372F3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575</w:t>
            </w:r>
          </w:p>
        </w:tc>
        <w:tc>
          <w:tcPr>
            <w:tcW w:w="283" w:type="dxa"/>
            <w:gridSpan w:val="2"/>
          </w:tcPr>
          <w:p w14:paraId="2FC53C24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3CA0F9A6" w14:textId="63FDBE00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985</w:t>
            </w:r>
          </w:p>
        </w:tc>
        <w:tc>
          <w:tcPr>
            <w:tcW w:w="284" w:type="dxa"/>
            <w:gridSpan w:val="2"/>
          </w:tcPr>
          <w:p w14:paraId="069618DB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51" w:type="dxa"/>
            <w:gridSpan w:val="2"/>
          </w:tcPr>
          <w:p w14:paraId="4744468D" w14:textId="186EEB28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(112,501)</w:t>
            </w:r>
          </w:p>
        </w:tc>
        <w:tc>
          <w:tcPr>
            <w:tcW w:w="284" w:type="dxa"/>
            <w:gridSpan w:val="2"/>
          </w:tcPr>
          <w:p w14:paraId="21536385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984" w:type="dxa"/>
            <w:gridSpan w:val="2"/>
          </w:tcPr>
          <w:p w14:paraId="171DA60F" w14:textId="7240193F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D156D8" w:rsidRPr="00F53688" w14:paraId="722CACD9" w14:textId="77777777" w:rsidTr="0005015C">
        <w:tc>
          <w:tcPr>
            <w:tcW w:w="2592" w:type="dxa"/>
            <w:gridSpan w:val="2"/>
          </w:tcPr>
          <w:p w14:paraId="0B0399E9" w14:textId="77777777" w:rsidR="00D156D8" w:rsidRPr="00F53688" w:rsidRDefault="00D156D8" w:rsidP="00D156D8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ต้นทุนขายและ</w:t>
            </w:r>
          </w:p>
        </w:tc>
        <w:tc>
          <w:tcPr>
            <w:tcW w:w="900" w:type="dxa"/>
            <w:gridSpan w:val="4"/>
          </w:tcPr>
          <w:p w14:paraId="24344375" w14:textId="7CF2B83C" w:rsidR="00D156D8" w:rsidRPr="00F53688" w:rsidRDefault="00D156D8" w:rsidP="00D156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40CA1BF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73A5BF60" w14:textId="747D1099" w:rsidR="00D156D8" w:rsidRPr="00F53688" w:rsidRDefault="00D156D8" w:rsidP="00D156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270" w:type="dxa"/>
          </w:tcPr>
          <w:p w14:paraId="38ABBF69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  <w:gridSpan w:val="2"/>
          </w:tcPr>
          <w:p w14:paraId="2FDAEA99" w14:textId="20C9B04C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2"/>
          </w:tcPr>
          <w:p w14:paraId="7C66C60C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0DC8ABBB" w14:textId="05797D54" w:rsidR="00D156D8" w:rsidRPr="00F53688" w:rsidRDefault="00D156D8" w:rsidP="00D156D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6670D1AA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134" w:type="dxa"/>
            <w:gridSpan w:val="2"/>
          </w:tcPr>
          <w:p w14:paraId="11285175" w14:textId="6AE244E2" w:rsidR="00D156D8" w:rsidRPr="00F53688" w:rsidRDefault="00D156D8" w:rsidP="00D156D8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2"/>
          </w:tcPr>
          <w:p w14:paraId="52C9C228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22" w:type="dxa"/>
            <w:gridSpan w:val="2"/>
          </w:tcPr>
          <w:p w14:paraId="212A4B67" w14:textId="7E06EDEB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6E9B8435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2"/>
          </w:tcPr>
          <w:p w14:paraId="5F2BE4A1" w14:textId="1D6D1D3A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2"/>
          </w:tcPr>
          <w:p w14:paraId="31EEEC99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35F789F1" w14:textId="081B613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7473ACA7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51" w:type="dxa"/>
            <w:gridSpan w:val="2"/>
          </w:tcPr>
          <w:p w14:paraId="14B37529" w14:textId="6F46BF0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43A26E5A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984" w:type="dxa"/>
            <w:gridSpan w:val="2"/>
          </w:tcPr>
          <w:p w14:paraId="49703EF9" w14:textId="3C67A58C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</w:tr>
      <w:tr w:rsidR="00D156D8" w:rsidRPr="00F53688" w14:paraId="2EEECA91" w14:textId="77777777" w:rsidTr="0005015C">
        <w:tc>
          <w:tcPr>
            <w:tcW w:w="2682" w:type="dxa"/>
            <w:gridSpan w:val="3"/>
          </w:tcPr>
          <w:p w14:paraId="36EFEB3B" w14:textId="77777777" w:rsidR="00D156D8" w:rsidRPr="00F53688" w:rsidRDefault="00D156D8" w:rsidP="00D156D8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  <w:cs/>
              </w:rPr>
            </w:pPr>
            <w:r w:rsidRPr="00F53688">
              <w:rPr>
                <w:rFonts w:ascii="Angsana New" w:hAnsi="Angsana New"/>
                <w:sz w:val="25"/>
                <w:szCs w:val="25"/>
              </w:rPr>
              <w:t xml:space="preserve">   </w:t>
            </w:r>
            <w:r w:rsidRPr="00F53688">
              <w:rPr>
                <w:rFonts w:ascii="Angsana New" w:hAnsi="Angsana New"/>
                <w:sz w:val="25"/>
                <w:szCs w:val="25"/>
                <w:cs/>
              </w:rPr>
              <w:t>ต้นทุนการให้บริการ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</w:tcPr>
          <w:p w14:paraId="2D200D94" w14:textId="6A07358A" w:rsidR="00D156D8" w:rsidRPr="00F53688" w:rsidRDefault="00D156D8" w:rsidP="0005015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(328,442)</w:t>
            </w:r>
          </w:p>
        </w:tc>
        <w:tc>
          <w:tcPr>
            <w:tcW w:w="270" w:type="dxa"/>
          </w:tcPr>
          <w:p w14:paraId="41B5A3C2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581DC5" w14:textId="319DEFF0" w:rsidR="00D156D8" w:rsidRPr="00F53688" w:rsidRDefault="00D156D8" w:rsidP="00D156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(16,310)</w:t>
            </w:r>
          </w:p>
        </w:tc>
        <w:tc>
          <w:tcPr>
            <w:tcW w:w="270" w:type="dxa"/>
          </w:tcPr>
          <w:p w14:paraId="7F7AF5AA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14:paraId="2B2F7890" w14:textId="130A86E2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(54,238)</w:t>
            </w:r>
          </w:p>
        </w:tc>
        <w:tc>
          <w:tcPr>
            <w:tcW w:w="283" w:type="dxa"/>
            <w:gridSpan w:val="2"/>
          </w:tcPr>
          <w:p w14:paraId="57310540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0EA35965" w14:textId="15E54487" w:rsidR="00D156D8" w:rsidRPr="00F53688" w:rsidRDefault="00D156D8" w:rsidP="00D156D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(8,772)</w:t>
            </w:r>
          </w:p>
        </w:tc>
        <w:tc>
          <w:tcPr>
            <w:tcW w:w="284" w:type="dxa"/>
            <w:gridSpan w:val="2"/>
          </w:tcPr>
          <w:p w14:paraId="2BA935CF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15820FEE" w14:textId="178299E8" w:rsidR="00D156D8" w:rsidRPr="00F53688" w:rsidRDefault="00D156D8" w:rsidP="00D156D8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(776)</w:t>
            </w:r>
          </w:p>
        </w:tc>
        <w:tc>
          <w:tcPr>
            <w:tcW w:w="283" w:type="dxa"/>
            <w:gridSpan w:val="2"/>
          </w:tcPr>
          <w:p w14:paraId="39A9ED1C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46FA283C" w14:textId="085708DD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(8,184)</w:t>
            </w:r>
          </w:p>
        </w:tc>
        <w:tc>
          <w:tcPr>
            <w:tcW w:w="284" w:type="dxa"/>
            <w:gridSpan w:val="2"/>
          </w:tcPr>
          <w:p w14:paraId="05E65034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</w:tcPr>
          <w:p w14:paraId="6F9F9C86" w14:textId="0DFBC6E0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(1,212)</w:t>
            </w:r>
          </w:p>
        </w:tc>
        <w:tc>
          <w:tcPr>
            <w:tcW w:w="283" w:type="dxa"/>
            <w:gridSpan w:val="2"/>
          </w:tcPr>
          <w:p w14:paraId="5944C560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3E54E817" w14:textId="0F0948E2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(898)</w:t>
            </w:r>
          </w:p>
        </w:tc>
        <w:tc>
          <w:tcPr>
            <w:tcW w:w="284" w:type="dxa"/>
            <w:gridSpan w:val="2"/>
          </w:tcPr>
          <w:p w14:paraId="5A5889A1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51" w:type="dxa"/>
            <w:gridSpan w:val="2"/>
            <w:tcBorders>
              <w:bottom w:val="single" w:sz="4" w:space="0" w:color="auto"/>
            </w:tcBorders>
          </w:tcPr>
          <w:p w14:paraId="11A4C613" w14:textId="723DC0D8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113,446</w:t>
            </w:r>
          </w:p>
        </w:tc>
        <w:tc>
          <w:tcPr>
            <w:tcW w:w="284" w:type="dxa"/>
            <w:gridSpan w:val="2"/>
          </w:tcPr>
          <w:p w14:paraId="794F7F8C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984" w:type="dxa"/>
            <w:gridSpan w:val="2"/>
            <w:tcBorders>
              <w:bottom w:val="single" w:sz="4" w:space="0" w:color="auto"/>
            </w:tcBorders>
          </w:tcPr>
          <w:p w14:paraId="79DD03FC" w14:textId="461C07E5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(305,386)</w:t>
            </w:r>
          </w:p>
        </w:tc>
      </w:tr>
      <w:tr w:rsidR="00D156D8" w:rsidRPr="00F53688" w14:paraId="270DEE4E" w14:textId="77777777" w:rsidTr="0005015C">
        <w:tc>
          <w:tcPr>
            <w:tcW w:w="2682" w:type="dxa"/>
            <w:gridSpan w:val="3"/>
          </w:tcPr>
          <w:p w14:paraId="19DDE56F" w14:textId="77777777" w:rsidR="00D156D8" w:rsidRPr="00F53688" w:rsidRDefault="00D156D8" w:rsidP="00D156D8">
            <w:pPr>
              <w:spacing w:line="240" w:lineRule="auto"/>
              <w:ind w:right="-3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5368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</w:tcBorders>
          </w:tcPr>
          <w:p w14:paraId="70B7951C" w14:textId="31CC777D" w:rsidR="00D156D8" w:rsidRPr="00F53688" w:rsidRDefault="00D156D8" w:rsidP="0005015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21,387</w:t>
            </w:r>
          </w:p>
        </w:tc>
        <w:tc>
          <w:tcPr>
            <w:tcW w:w="270" w:type="dxa"/>
          </w:tcPr>
          <w:p w14:paraId="4DE03F71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EEBE06" w14:textId="0C10BC53" w:rsidR="00D156D8" w:rsidRPr="00F53688" w:rsidRDefault="00D156D8" w:rsidP="00D156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2,352</w:t>
            </w:r>
          </w:p>
        </w:tc>
        <w:tc>
          <w:tcPr>
            <w:tcW w:w="270" w:type="dxa"/>
          </w:tcPr>
          <w:p w14:paraId="17FCBC35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</w:tcPr>
          <w:p w14:paraId="55CCF06E" w14:textId="791566D2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3,643</w:t>
            </w:r>
          </w:p>
        </w:tc>
        <w:tc>
          <w:tcPr>
            <w:tcW w:w="283" w:type="dxa"/>
            <w:gridSpan w:val="2"/>
          </w:tcPr>
          <w:p w14:paraId="32308820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0AE2F724" w14:textId="4516845B" w:rsidR="00D156D8" w:rsidRPr="00F53688" w:rsidRDefault="00D156D8" w:rsidP="00D156D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2,157</w:t>
            </w:r>
          </w:p>
        </w:tc>
        <w:tc>
          <w:tcPr>
            <w:tcW w:w="284" w:type="dxa"/>
            <w:gridSpan w:val="2"/>
          </w:tcPr>
          <w:p w14:paraId="402FC671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03DCB6E5" w14:textId="0BE0753F" w:rsidR="00D156D8" w:rsidRPr="00F53688" w:rsidRDefault="00D156D8" w:rsidP="00D156D8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</w:t>
            </w:r>
          </w:p>
        </w:tc>
        <w:tc>
          <w:tcPr>
            <w:tcW w:w="283" w:type="dxa"/>
            <w:gridSpan w:val="2"/>
          </w:tcPr>
          <w:p w14:paraId="45611A80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</w:tcBorders>
          </w:tcPr>
          <w:p w14:paraId="394279E4" w14:textId="3CFEB1BA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998</w:t>
            </w:r>
          </w:p>
        </w:tc>
        <w:tc>
          <w:tcPr>
            <w:tcW w:w="284" w:type="dxa"/>
            <w:gridSpan w:val="2"/>
          </w:tcPr>
          <w:p w14:paraId="464AEE0E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</w:tcBorders>
          </w:tcPr>
          <w:p w14:paraId="439B5AD7" w14:textId="11F4FD1F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408</w:t>
            </w:r>
          </w:p>
        </w:tc>
        <w:tc>
          <w:tcPr>
            <w:tcW w:w="283" w:type="dxa"/>
            <w:gridSpan w:val="2"/>
          </w:tcPr>
          <w:p w14:paraId="39F8B615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156E2484" w14:textId="7E9F4BD9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87</w:t>
            </w:r>
          </w:p>
        </w:tc>
        <w:tc>
          <w:tcPr>
            <w:tcW w:w="284" w:type="dxa"/>
            <w:gridSpan w:val="2"/>
          </w:tcPr>
          <w:p w14:paraId="3D7B8A1C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</w:tcPr>
          <w:p w14:paraId="476E29D1" w14:textId="402DCFE0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945</w:t>
            </w:r>
          </w:p>
        </w:tc>
        <w:tc>
          <w:tcPr>
            <w:tcW w:w="284" w:type="dxa"/>
            <w:gridSpan w:val="2"/>
          </w:tcPr>
          <w:p w14:paraId="68470200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</w:tcBorders>
          </w:tcPr>
          <w:p w14:paraId="0724BA5B" w14:textId="388C8A95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32,002</w:t>
            </w:r>
          </w:p>
        </w:tc>
      </w:tr>
      <w:tr w:rsidR="00D156D8" w:rsidRPr="00F53688" w14:paraId="353D41E8" w14:textId="77777777" w:rsidTr="0005015C">
        <w:trPr>
          <w:trHeight w:val="182"/>
        </w:trPr>
        <w:tc>
          <w:tcPr>
            <w:tcW w:w="2592" w:type="dxa"/>
            <w:gridSpan w:val="2"/>
          </w:tcPr>
          <w:p w14:paraId="5C7BF77B" w14:textId="77777777" w:rsidR="00D156D8" w:rsidRPr="00F53688" w:rsidRDefault="00D156D8" w:rsidP="00D156D8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  <w:gridSpan w:val="4"/>
          </w:tcPr>
          <w:p w14:paraId="1AD21F06" w14:textId="77777777" w:rsidR="00D156D8" w:rsidRPr="00F53688" w:rsidRDefault="00D156D8" w:rsidP="000501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9FCEDE4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14:paraId="473F0CF5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5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70" w:type="dxa"/>
          </w:tcPr>
          <w:p w14:paraId="58E0F7A2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00" w:type="dxa"/>
            <w:gridSpan w:val="2"/>
          </w:tcPr>
          <w:p w14:paraId="4988D984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2"/>
          </w:tcPr>
          <w:p w14:paraId="220D8ABA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7C8FB904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30B9B82E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134" w:type="dxa"/>
            <w:gridSpan w:val="2"/>
          </w:tcPr>
          <w:p w14:paraId="5FDB7B93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2"/>
          </w:tcPr>
          <w:p w14:paraId="02209F75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22" w:type="dxa"/>
            <w:gridSpan w:val="2"/>
          </w:tcPr>
          <w:p w14:paraId="3891F1F1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51FB8B5C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2"/>
          </w:tcPr>
          <w:p w14:paraId="3A1E2CFA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2"/>
          </w:tcPr>
          <w:p w14:paraId="32B04385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2F1B10D8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3C620BE8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51" w:type="dxa"/>
            <w:gridSpan w:val="2"/>
          </w:tcPr>
          <w:p w14:paraId="186F8A2B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0A1440A8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84" w:type="dxa"/>
            <w:gridSpan w:val="2"/>
          </w:tcPr>
          <w:p w14:paraId="460126E0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</w:tr>
      <w:tr w:rsidR="00D156D8" w:rsidRPr="00F53688" w14:paraId="20007909" w14:textId="77777777" w:rsidTr="0005015C">
        <w:tc>
          <w:tcPr>
            <w:tcW w:w="2592" w:type="dxa"/>
            <w:gridSpan w:val="2"/>
          </w:tcPr>
          <w:p w14:paraId="0A1635A7" w14:textId="77777777" w:rsidR="00D156D8" w:rsidRPr="00F53688" w:rsidRDefault="00D156D8" w:rsidP="00D156D8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เงินปันผลรับ</w:t>
            </w:r>
          </w:p>
        </w:tc>
        <w:tc>
          <w:tcPr>
            <w:tcW w:w="900" w:type="dxa"/>
            <w:gridSpan w:val="4"/>
          </w:tcPr>
          <w:p w14:paraId="11150F61" w14:textId="340758AA" w:rsidR="00D156D8" w:rsidRPr="00F53688" w:rsidRDefault="00D156D8" w:rsidP="000501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11,125</w:t>
            </w:r>
          </w:p>
        </w:tc>
        <w:tc>
          <w:tcPr>
            <w:tcW w:w="270" w:type="dxa"/>
          </w:tcPr>
          <w:p w14:paraId="6FFBA931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2496BC68" w14:textId="18E151BE" w:rsidR="00D156D8" w:rsidRPr="00F53688" w:rsidRDefault="00D156D8" w:rsidP="00D156D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8" w:right="-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5C6A225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  <w:gridSpan w:val="2"/>
          </w:tcPr>
          <w:p w14:paraId="70474067" w14:textId="1709B3A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3" w:type="dxa"/>
            <w:gridSpan w:val="2"/>
          </w:tcPr>
          <w:p w14:paraId="787E9CE3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2C5598D7" w14:textId="6A3DC809" w:rsidR="00D156D8" w:rsidRPr="00F53688" w:rsidRDefault="00D156D8" w:rsidP="00D156D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4" w:type="dxa"/>
            <w:gridSpan w:val="2"/>
          </w:tcPr>
          <w:p w14:paraId="6AD54AFE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134" w:type="dxa"/>
            <w:gridSpan w:val="2"/>
          </w:tcPr>
          <w:p w14:paraId="13AAD8C7" w14:textId="5F2FEE37" w:rsidR="00D156D8" w:rsidRPr="00F53688" w:rsidRDefault="00D156D8" w:rsidP="00D156D8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3" w:type="dxa"/>
            <w:gridSpan w:val="2"/>
          </w:tcPr>
          <w:p w14:paraId="1C4B105A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22" w:type="dxa"/>
            <w:gridSpan w:val="2"/>
          </w:tcPr>
          <w:p w14:paraId="06BF202B" w14:textId="4CD291DD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4" w:type="dxa"/>
            <w:gridSpan w:val="2"/>
          </w:tcPr>
          <w:p w14:paraId="6D41D26E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2"/>
          </w:tcPr>
          <w:p w14:paraId="1132CABD" w14:textId="4532BBFA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3" w:type="dxa"/>
            <w:gridSpan w:val="2"/>
          </w:tcPr>
          <w:p w14:paraId="6498630A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451C612E" w14:textId="466246DA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4" w:type="dxa"/>
            <w:gridSpan w:val="2"/>
          </w:tcPr>
          <w:p w14:paraId="6CC906C9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51" w:type="dxa"/>
            <w:gridSpan w:val="2"/>
          </w:tcPr>
          <w:p w14:paraId="77164E7E" w14:textId="4344FBA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(10,967)</w:t>
            </w:r>
          </w:p>
        </w:tc>
        <w:tc>
          <w:tcPr>
            <w:tcW w:w="284" w:type="dxa"/>
            <w:gridSpan w:val="2"/>
          </w:tcPr>
          <w:p w14:paraId="2DCE332F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984" w:type="dxa"/>
            <w:gridSpan w:val="2"/>
          </w:tcPr>
          <w:p w14:paraId="5A8E4BD8" w14:textId="48770312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158</w:t>
            </w:r>
          </w:p>
        </w:tc>
      </w:tr>
      <w:tr w:rsidR="00D156D8" w:rsidRPr="00F53688" w14:paraId="2DDD2ECD" w14:textId="77777777" w:rsidTr="0005015C">
        <w:tc>
          <w:tcPr>
            <w:tcW w:w="2592" w:type="dxa"/>
            <w:gridSpan w:val="2"/>
          </w:tcPr>
          <w:p w14:paraId="4D300065" w14:textId="6B37660A" w:rsidR="00D156D8" w:rsidRPr="00F53688" w:rsidRDefault="00C24B42" w:rsidP="00D156D8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 w:hint="cs"/>
                <w:sz w:val="25"/>
                <w:szCs w:val="25"/>
                <w:cs/>
              </w:rPr>
              <w:t>ขาดทุน</w:t>
            </w:r>
            <w:r w:rsidR="00D156D8" w:rsidRPr="00F53688">
              <w:rPr>
                <w:rFonts w:ascii="Angsana New" w:hAnsi="Angsana New"/>
                <w:sz w:val="25"/>
                <w:szCs w:val="25"/>
                <w:cs/>
              </w:rPr>
              <w:t>จากอนุพันธ์เพื่อ</w:t>
            </w:r>
          </w:p>
        </w:tc>
        <w:tc>
          <w:tcPr>
            <w:tcW w:w="900" w:type="dxa"/>
            <w:gridSpan w:val="4"/>
          </w:tcPr>
          <w:p w14:paraId="458C1063" w14:textId="77777777" w:rsidR="00D156D8" w:rsidRPr="00F53688" w:rsidRDefault="00D156D8" w:rsidP="000501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95D7CCF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0289D8AF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8" w:right="-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270" w:type="dxa"/>
          </w:tcPr>
          <w:p w14:paraId="7D4A6FFC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  <w:gridSpan w:val="2"/>
          </w:tcPr>
          <w:p w14:paraId="2BB72284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2"/>
          </w:tcPr>
          <w:p w14:paraId="2BB3F832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324572A0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2D4B4383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134" w:type="dxa"/>
            <w:gridSpan w:val="2"/>
          </w:tcPr>
          <w:p w14:paraId="3B69B4D5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2"/>
          </w:tcPr>
          <w:p w14:paraId="614B2AB7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22" w:type="dxa"/>
            <w:gridSpan w:val="2"/>
          </w:tcPr>
          <w:p w14:paraId="1BB2986E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2D8E87A8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2"/>
          </w:tcPr>
          <w:p w14:paraId="4FF70DC0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2"/>
          </w:tcPr>
          <w:p w14:paraId="53D750CC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064377FB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655E91CD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51" w:type="dxa"/>
            <w:gridSpan w:val="2"/>
          </w:tcPr>
          <w:p w14:paraId="780C5975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0CD0E49A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984" w:type="dxa"/>
            <w:gridSpan w:val="2"/>
          </w:tcPr>
          <w:p w14:paraId="44DEAE9A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</w:tr>
      <w:tr w:rsidR="00D156D8" w:rsidRPr="00F53688" w14:paraId="787D6849" w14:textId="77777777" w:rsidTr="0005015C">
        <w:tc>
          <w:tcPr>
            <w:tcW w:w="2592" w:type="dxa"/>
            <w:gridSpan w:val="2"/>
          </w:tcPr>
          <w:p w14:paraId="195934AF" w14:textId="77777777" w:rsidR="00D156D8" w:rsidRPr="00F53688" w:rsidRDefault="00D156D8" w:rsidP="00D156D8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  <w:cs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 xml:space="preserve">   ประกันความเสี่ยงสุทธิ</w:t>
            </w:r>
          </w:p>
        </w:tc>
        <w:tc>
          <w:tcPr>
            <w:tcW w:w="900" w:type="dxa"/>
            <w:gridSpan w:val="4"/>
          </w:tcPr>
          <w:p w14:paraId="0E46D89F" w14:textId="18BD955F" w:rsidR="00D156D8" w:rsidRPr="00F53688" w:rsidRDefault="00D156D8" w:rsidP="000501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(128)</w:t>
            </w:r>
          </w:p>
        </w:tc>
        <w:tc>
          <w:tcPr>
            <w:tcW w:w="270" w:type="dxa"/>
          </w:tcPr>
          <w:p w14:paraId="4EF10455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0F40100B" w14:textId="3C180A18" w:rsidR="00D156D8" w:rsidRPr="00F53688" w:rsidRDefault="00D156D8" w:rsidP="00D156D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8" w:right="-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7B41D56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  <w:gridSpan w:val="2"/>
          </w:tcPr>
          <w:p w14:paraId="43D62D94" w14:textId="0148177C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(5)</w:t>
            </w:r>
          </w:p>
        </w:tc>
        <w:tc>
          <w:tcPr>
            <w:tcW w:w="283" w:type="dxa"/>
            <w:gridSpan w:val="2"/>
          </w:tcPr>
          <w:p w14:paraId="0A9F6F98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2188D21E" w14:textId="45B99E94" w:rsidR="00D156D8" w:rsidRPr="00F53688" w:rsidRDefault="00D156D8" w:rsidP="00D156D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4" w:type="dxa"/>
            <w:gridSpan w:val="2"/>
          </w:tcPr>
          <w:p w14:paraId="18F18FB5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134" w:type="dxa"/>
            <w:gridSpan w:val="2"/>
          </w:tcPr>
          <w:p w14:paraId="0622DF2F" w14:textId="7D0565E3" w:rsidR="00D156D8" w:rsidRPr="00F53688" w:rsidRDefault="00D156D8" w:rsidP="00D156D8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3" w:type="dxa"/>
            <w:gridSpan w:val="2"/>
          </w:tcPr>
          <w:p w14:paraId="02D8CC0B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22" w:type="dxa"/>
            <w:gridSpan w:val="2"/>
          </w:tcPr>
          <w:p w14:paraId="52187DCA" w14:textId="53229DC4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4" w:type="dxa"/>
            <w:gridSpan w:val="2"/>
          </w:tcPr>
          <w:p w14:paraId="109E8647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2"/>
          </w:tcPr>
          <w:p w14:paraId="2C921EBF" w14:textId="720B3C0C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3" w:type="dxa"/>
            <w:gridSpan w:val="2"/>
          </w:tcPr>
          <w:p w14:paraId="7CB24DC4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5F5E43E0" w14:textId="340B7C04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4" w:type="dxa"/>
            <w:gridSpan w:val="2"/>
          </w:tcPr>
          <w:p w14:paraId="3E5EC2F7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51" w:type="dxa"/>
            <w:gridSpan w:val="2"/>
          </w:tcPr>
          <w:p w14:paraId="546A485C" w14:textId="37A16F68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4" w:type="dxa"/>
            <w:gridSpan w:val="2"/>
          </w:tcPr>
          <w:p w14:paraId="0C66C7F8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984" w:type="dxa"/>
            <w:gridSpan w:val="2"/>
          </w:tcPr>
          <w:p w14:paraId="5E1220B3" w14:textId="473BCD56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(133)</w:t>
            </w:r>
          </w:p>
        </w:tc>
      </w:tr>
      <w:tr w:rsidR="00D156D8" w:rsidRPr="00F53688" w14:paraId="0B5DABEF" w14:textId="77777777" w:rsidTr="0005015C">
        <w:tc>
          <w:tcPr>
            <w:tcW w:w="2517" w:type="dxa"/>
            <w:vAlign w:val="bottom"/>
          </w:tcPr>
          <w:p w14:paraId="7E16C2FC" w14:textId="77777777" w:rsidR="00D156D8" w:rsidRPr="00F53688" w:rsidRDefault="00D156D8" w:rsidP="00D156D8">
            <w:pPr>
              <w:spacing w:line="240" w:lineRule="auto"/>
              <w:ind w:right="-362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F53688">
              <w:rPr>
                <w:rFonts w:ascii="Angsana New" w:hAnsi="Angsana New"/>
                <w:spacing w:val="-4"/>
                <w:sz w:val="25"/>
                <w:szCs w:val="25"/>
                <w:cs/>
              </w:rPr>
              <w:t>กำไร</w:t>
            </w:r>
            <w:r w:rsidRPr="00F53688">
              <w:rPr>
                <w:rFonts w:ascii="Angsana New" w:hAnsi="Angsana New"/>
                <w:spacing w:val="-4"/>
                <w:sz w:val="25"/>
                <w:szCs w:val="25"/>
              </w:rPr>
              <w:t xml:space="preserve"> </w:t>
            </w:r>
            <w:r w:rsidRPr="00F5368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(ขาดทุน) </w:t>
            </w:r>
            <w:r w:rsidRPr="00F53688">
              <w:rPr>
                <w:rFonts w:ascii="Angsana New" w:hAnsi="Angsana New"/>
                <w:spacing w:val="-4"/>
                <w:sz w:val="25"/>
                <w:szCs w:val="25"/>
                <w:cs/>
              </w:rPr>
              <w:t>จากอัตราแลกเปลี่ยน</w:t>
            </w:r>
          </w:p>
          <w:p w14:paraId="4A433129" w14:textId="77777777" w:rsidR="00D156D8" w:rsidRPr="00F53688" w:rsidRDefault="00D156D8" w:rsidP="00D156D8">
            <w:pPr>
              <w:spacing w:line="240" w:lineRule="auto"/>
              <w:ind w:right="-362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F53688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  </w:t>
            </w:r>
            <w:r w:rsidRPr="00F53688">
              <w:rPr>
                <w:rFonts w:ascii="Angsana New" w:hAnsi="Angsana New"/>
                <w:spacing w:val="-4"/>
                <w:sz w:val="25"/>
                <w:szCs w:val="25"/>
                <w:cs/>
              </w:rPr>
              <w:t>สุทธิ</w:t>
            </w:r>
          </w:p>
        </w:tc>
        <w:tc>
          <w:tcPr>
            <w:tcW w:w="975" w:type="dxa"/>
            <w:gridSpan w:val="5"/>
          </w:tcPr>
          <w:p w14:paraId="5F3C4E7E" w14:textId="77777777" w:rsidR="00D156D8" w:rsidRPr="00F53688" w:rsidRDefault="00D156D8" w:rsidP="0005015C">
            <w:pPr>
              <w:pStyle w:val="acctfourfigures"/>
              <w:tabs>
                <w:tab w:val="clear" w:pos="765"/>
                <w:tab w:val="decimal" w:pos="594"/>
                <w:tab w:val="decimal" w:pos="684"/>
              </w:tabs>
              <w:spacing w:line="240" w:lineRule="auto"/>
              <w:ind w:right="-114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  <w:p w14:paraId="3D442ADD" w14:textId="600397BE" w:rsidR="00D156D8" w:rsidRPr="00F53688" w:rsidRDefault="00D156D8" w:rsidP="0005015C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-114"/>
              <w:rPr>
                <w:rFonts w:ascii="Angsana New" w:hAnsi="Angsana New" w:cs="Angsana New"/>
                <w:sz w:val="25"/>
                <w:szCs w:val="25"/>
                <w:rtl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val="en-US" w:bidi="th-TH"/>
              </w:rPr>
              <w:t>2,882</w:t>
            </w:r>
          </w:p>
        </w:tc>
        <w:tc>
          <w:tcPr>
            <w:tcW w:w="270" w:type="dxa"/>
          </w:tcPr>
          <w:p w14:paraId="7B2D382C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14:paraId="279C2F36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8" w:right="-15"/>
              <w:rPr>
                <w:rFonts w:ascii="Angsana New" w:hAnsi="Angsana New"/>
                <w:sz w:val="25"/>
                <w:szCs w:val="25"/>
                <w:lang w:val="en-US"/>
              </w:rPr>
            </w:pPr>
          </w:p>
          <w:p w14:paraId="3AFA0ED8" w14:textId="04E13941" w:rsidR="00D156D8" w:rsidRPr="00F53688" w:rsidRDefault="00D156D8" w:rsidP="00D156D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8" w:right="-15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F53688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270" w:type="dxa"/>
          </w:tcPr>
          <w:p w14:paraId="261838F5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00" w:type="dxa"/>
            <w:gridSpan w:val="2"/>
          </w:tcPr>
          <w:p w14:paraId="2DCBF2A0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  <w:p w14:paraId="6447790F" w14:textId="4F5E354D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333</w:t>
            </w:r>
          </w:p>
        </w:tc>
        <w:tc>
          <w:tcPr>
            <w:tcW w:w="283" w:type="dxa"/>
            <w:gridSpan w:val="2"/>
          </w:tcPr>
          <w:p w14:paraId="24FC315B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0427ACF6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  <w:p w14:paraId="2A37FBCF" w14:textId="6C2F97C6" w:rsidR="00D156D8" w:rsidRPr="00F53688" w:rsidRDefault="00D156D8" w:rsidP="00D156D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1</w:t>
            </w:r>
          </w:p>
        </w:tc>
        <w:tc>
          <w:tcPr>
            <w:tcW w:w="284" w:type="dxa"/>
            <w:gridSpan w:val="2"/>
          </w:tcPr>
          <w:p w14:paraId="40C3F204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134" w:type="dxa"/>
            <w:gridSpan w:val="2"/>
          </w:tcPr>
          <w:p w14:paraId="0122FBC3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  <w:p w14:paraId="7EB8419D" w14:textId="78DE67BC" w:rsidR="00D156D8" w:rsidRPr="00F53688" w:rsidRDefault="00D156D8" w:rsidP="00D156D8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(7)</w:t>
            </w:r>
          </w:p>
        </w:tc>
        <w:tc>
          <w:tcPr>
            <w:tcW w:w="283" w:type="dxa"/>
            <w:gridSpan w:val="2"/>
          </w:tcPr>
          <w:p w14:paraId="7DBA25F5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22" w:type="dxa"/>
            <w:gridSpan w:val="2"/>
          </w:tcPr>
          <w:p w14:paraId="362129A1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  <w:p w14:paraId="1C984D13" w14:textId="073E8B3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(29)</w:t>
            </w:r>
          </w:p>
        </w:tc>
        <w:tc>
          <w:tcPr>
            <w:tcW w:w="284" w:type="dxa"/>
            <w:gridSpan w:val="2"/>
          </w:tcPr>
          <w:p w14:paraId="19D1811C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2"/>
          </w:tcPr>
          <w:p w14:paraId="3146CB66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  <w:p w14:paraId="25804F45" w14:textId="056F7076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1</w:t>
            </w:r>
          </w:p>
        </w:tc>
        <w:tc>
          <w:tcPr>
            <w:tcW w:w="283" w:type="dxa"/>
            <w:gridSpan w:val="2"/>
          </w:tcPr>
          <w:p w14:paraId="466DC2F0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03F5D90E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  <w:p w14:paraId="4C70C623" w14:textId="1F3A0A2E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84" w:type="dxa"/>
            <w:gridSpan w:val="2"/>
          </w:tcPr>
          <w:p w14:paraId="1D6E15FE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51" w:type="dxa"/>
            <w:gridSpan w:val="2"/>
          </w:tcPr>
          <w:p w14:paraId="0994AF21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  <w:p w14:paraId="12A9BDD9" w14:textId="10A539BE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84" w:type="dxa"/>
            <w:gridSpan w:val="2"/>
          </w:tcPr>
          <w:p w14:paraId="14E4D625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84" w:type="dxa"/>
            <w:gridSpan w:val="2"/>
          </w:tcPr>
          <w:p w14:paraId="280F2B94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  <w:p w14:paraId="2DD62532" w14:textId="2DA4D5E3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25"/>
                <w:szCs w:val="25"/>
                <w:lang w:bidi="th-TH"/>
              </w:rPr>
              <w:t>3,181</w:t>
            </w:r>
          </w:p>
        </w:tc>
      </w:tr>
      <w:tr w:rsidR="00D156D8" w:rsidRPr="00F53688" w14:paraId="04882919" w14:textId="77777777" w:rsidTr="0005015C">
        <w:tc>
          <w:tcPr>
            <w:tcW w:w="2592" w:type="dxa"/>
            <w:gridSpan w:val="2"/>
            <w:vAlign w:val="bottom"/>
          </w:tcPr>
          <w:p w14:paraId="2399AF37" w14:textId="77777777" w:rsidR="00D156D8" w:rsidRPr="00F53688" w:rsidRDefault="00D156D8" w:rsidP="00D156D8">
            <w:pPr>
              <w:spacing w:line="240" w:lineRule="auto"/>
              <w:ind w:right="-362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F53688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900" w:type="dxa"/>
            <w:gridSpan w:val="4"/>
          </w:tcPr>
          <w:p w14:paraId="59E39E15" w14:textId="45067382" w:rsidR="00D156D8" w:rsidRPr="00F53688" w:rsidRDefault="00D156D8" w:rsidP="0005015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3,272</w:t>
            </w:r>
          </w:p>
        </w:tc>
        <w:tc>
          <w:tcPr>
            <w:tcW w:w="270" w:type="dxa"/>
          </w:tcPr>
          <w:p w14:paraId="0C3461F3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509E6458" w14:textId="238A2AAE" w:rsidR="00D156D8" w:rsidRPr="00F53688" w:rsidRDefault="00D156D8" w:rsidP="00D156D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48" w:right="-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93</w:t>
            </w:r>
          </w:p>
        </w:tc>
        <w:tc>
          <w:tcPr>
            <w:tcW w:w="270" w:type="dxa"/>
          </w:tcPr>
          <w:p w14:paraId="677C5F3B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  <w:gridSpan w:val="2"/>
          </w:tcPr>
          <w:p w14:paraId="295E3D6A" w14:textId="069410A2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235</w:t>
            </w:r>
          </w:p>
        </w:tc>
        <w:tc>
          <w:tcPr>
            <w:tcW w:w="283" w:type="dxa"/>
            <w:gridSpan w:val="2"/>
          </w:tcPr>
          <w:p w14:paraId="1F66E353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492BBC7F" w14:textId="794ECBE6" w:rsidR="00D156D8" w:rsidRPr="00F53688" w:rsidRDefault="00D156D8" w:rsidP="00D156D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21</w:t>
            </w:r>
          </w:p>
        </w:tc>
        <w:tc>
          <w:tcPr>
            <w:tcW w:w="284" w:type="dxa"/>
            <w:gridSpan w:val="2"/>
          </w:tcPr>
          <w:p w14:paraId="2DEB29B5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134" w:type="dxa"/>
            <w:gridSpan w:val="2"/>
          </w:tcPr>
          <w:p w14:paraId="31ABC8DD" w14:textId="5EF12778" w:rsidR="00D156D8" w:rsidRPr="00F53688" w:rsidRDefault="00D156D8" w:rsidP="00D156D8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32</w:t>
            </w:r>
          </w:p>
        </w:tc>
        <w:tc>
          <w:tcPr>
            <w:tcW w:w="283" w:type="dxa"/>
            <w:gridSpan w:val="2"/>
          </w:tcPr>
          <w:p w14:paraId="2645A466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22" w:type="dxa"/>
            <w:gridSpan w:val="2"/>
          </w:tcPr>
          <w:p w14:paraId="58C095ED" w14:textId="64841C9B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14</w:t>
            </w:r>
          </w:p>
        </w:tc>
        <w:tc>
          <w:tcPr>
            <w:tcW w:w="284" w:type="dxa"/>
            <w:gridSpan w:val="2"/>
          </w:tcPr>
          <w:p w14:paraId="6F4479C4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2"/>
          </w:tcPr>
          <w:p w14:paraId="310037C9" w14:textId="3B4A435F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283" w:type="dxa"/>
            <w:gridSpan w:val="2"/>
          </w:tcPr>
          <w:p w14:paraId="7068DCEE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01F0782C" w14:textId="2B075DEB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284" w:type="dxa"/>
            <w:gridSpan w:val="2"/>
          </w:tcPr>
          <w:p w14:paraId="013EDE12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51" w:type="dxa"/>
            <w:gridSpan w:val="2"/>
          </w:tcPr>
          <w:p w14:paraId="63DA00DA" w14:textId="54AAC202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(2,484)</w:t>
            </w:r>
          </w:p>
        </w:tc>
        <w:tc>
          <w:tcPr>
            <w:tcW w:w="284" w:type="dxa"/>
            <w:gridSpan w:val="2"/>
          </w:tcPr>
          <w:p w14:paraId="3D5F9164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984" w:type="dxa"/>
            <w:gridSpan w:val="2"/>
          </w:tcPr>
          <w:p w14:paraId="16598D23" w14:textId="35E1A510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1,190</w:t>
            </w:r>
          </w:p>
        </w:tc>
      </w:tr>
      <w:tr w:rsidR="00D156D8" w:rsidRPr="00F53688" w14:paraId="208AA378" w14:textId="77777777" w:rsidTr="0005015C">
        <w:tc>
          <w:tcPr>
            <w:tcW w:w="2592" w:type="dxa"/>
            <w:gridSpan w:val="2"/>
          </w:tcPr>
          <w:p w14:paraId="769D4C17" w14:textId="77777777" w:rsidR="00D156D8" w:rsidRPr="00F53688" w:rsidRDefault="00D156D8" w:rsidP="00D156D8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ค่าใช้จ่ายในการขาย</w:t>
            </w:r>
          </w:p>
        </w:tc>
        <w:tc>
          <w:tcPr>
            <w:tcW w:w="900" w:type="dxa"/>
            <w:gridSpan w:val="4"/>
          </w:tcPr>
          <w:p w14:paraId="0B7D0E69" w14:textId="2C862497" w:rsidR="00D156D8" w:rsidRPr="00F53688" w:rsidRDefault="00D156D8" w:rsidP="000501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(189)</w:t>
            </w:r>
          </w:p>
        </w:tc>
        <w:tc>
          <w:tcPr>
            <w:tcW w:w="270" w:type="dxa"/>
          </w:tcPr>
          <w:p w14:paraId="579E95F4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79EB9A3D" w14:textId="31367D2A" w:rsidR="00D156D8" w:rsidRPr="00F53688" w:rsidRDefault="00D156D8" w:rsidP="00D156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(95)</w:t>
            </w:r>
          </w:p>
        </w:tc>
        <w:tc>
          <w:tcPr>
            <w:tcW w:w="270" w:type="dxa"/>
          </w:tcPr>
          <w:p w14:paraId="5E8905E0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  <w:gridSpan w:val="2"/>
          </w:tcPr>
          <w:p w14:paraId="49B35BFC" w14:textId="126C729A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(217)</w:t>
            </w:r>
          </w:p>
        </w:tc>
        <w:tc>
          <w:tcPr>
            <w:tcW w:w="283" w:type="dxa"/>
            <w:gridSpan w:val="2"/>
          </w:tcPr>
          <w:p w14:paraId="00DCA4D3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2BABD0B3" w14:textId="65753637" w:rsidR="00D156D8" w:rsidRPr="00F53688" w:rsidRDefault="00D156D8" w:rsidP="00D156D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4" w:type="dxa"/>
            <w:gridSpan w:val="2"/>
          </w:tcPr>
          <w:p w14:paraId="797236A5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134" w:type="dxa"/>
            <w:gridSpan w:val="2"/>
          </w:tcPr>
          <w:p w14:paraId="2DA7588F" w14:textId="5CADC5A1" w:rsidR="00D156D8" w:rsidRPr="00F53688" w:rsidRDefault="00D156D8" w:rsidP="00D156D8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3" w:type="dxa"/>
            <w:gridSpan w:val="2"/>
          </w:tcPr>
          <w:p w14:paraId="07FD2485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22" w:type="dxa"/>
            <w:gridSpan w:val="2"/>
          </w:tcPr>
          <w:p w14:paraId="156EA922" w14:textId="11838FAD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(257)</w:t>
            </w:r>
          </w:p>
        </w:tc>
        <w:tc>
          <w:tcPr>
            <w:tcW w:w="284" w:type="dxa"/>
            <w:gridSpan w:val="2"/>
          </w:tcPr>
          <w:p w14:paraId="515B3446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2"/>
          </w:tcPr>
          <w:p w14:paraId="32F140BD" w14:textId="7F2B9FAF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(19)</w:t>
            </w:r>
          </w:p>
        </w:tc>
        <w:tc>
          <w:tcPr>
            <w:tcW w:w="283" w:type="dxa"/>
            <w:gridSpan w:val="2"/>
          </w:tcPr>
          <w:p w14:paraId="6C4D6E4C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718D3911" w14:textId="4799F37C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4" w:type="dxa"/>
            <w:gridSpan w:val="2"/>
          </w:tcPr>
          <w:p w14:paraId="51D32AE6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51" w:type="dxa"/>
            <w:gridSpan w:val="2"/>
          </w:tcPr>
          <w:p w14:paraId="2D219EC9" w14:textId="781EC013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285</w:t>
            </w:r>
          </w:p>
        </w:tc>
        <w:tc>
          <w:tcPr>
            <w:tcW w:w="284" w:type="dxa"/>
            <w:gridSpan w:val="2"/>
          </w:tcPr>
          <w:p w14:paraId="7DD547B4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984" w:type="dxa"/>
            <w:gridSpan w:val="2"/>
          </w:tcPr>
          <w:p w14:paraId="7A2CB78D" w14:textId="4EBB858C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(492)</w:t>
            </w:r>
          </w:p>
        </w:tc>
      </w:tr>
      <w:tr w:rsidR="00D156D8" w:rsidRPr="00F53688" w14:paraId="20F7704A" w14:textId="77777777" w:rsidTr="0005015C">
        <w:tc>
          <w:tcPr>
            <w:tcW w:w="2592" w:type="dxa"/>
            <w:gridSpan w:val="2"/>
          </w:tcPr>
          <w:p w14:paraId="01AE0731" w14:textId="77777777" w:rsidR="00D156D8" w:rsidRPr="00F53688" w:rsidRDefault="00D156D8" w:rsidP="00D156D8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gridSpan w:val="4"/>
          </w:tcPr>
          <w:p w14:paraId="0C56990D" w14:textId="0AFF3463" w:rsidR="00D156D8" w:rsidRPr="00F53688" w:rsidRDefault="00D156D8" w:rsidP="000501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(2,493)</w:t>
            </w:r>
          </w:p>
        </w:tc>
        <w:tc>
          <w:tcPr>
            <w:tcW w:w="270" w:type="dxa"/>
          </w:tcPr>
          <w:p w14:paraId="713A4EAE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64E95A91" w14:textId="7B897C59" w:rsidR="00D156D8" w:rsidRPr="00F53688" w:rsidRDefault="00D156D8" w:rsidP="00D156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 xml:space="preserve">       (84)</w:t>
            </w:r>
          </w:p>
        </w:tc>
        <w:tc>
          <w:tcPr>
            <w:tcW w:w="270" w:type="dxa"/>
          </w:tcPr>
          <w:p w14:paraId="674456D9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  <w:gridSpan w:val="2"/>
          </w:tcPr>
          <w:p w14:paraId="43C4AB6F" w14:textId="64745FFC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(148)</w:t>
            </w:r>
          </w:p>
        </w:tc>
        <w:tc>
          <w:tcPr>
            <w:tcW w:w="283" w:type="dxa"/>
            <w:gridSpan w:val="2"/>
          </w:tcPr>
          <w:p w14:paraId="6AF18AAD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4F620861" w14:textId="5F9337E9" w:rsidR="00D156D8" w:rsidRPr="00F53688" w:rsidRDefault="00D156D8" w:rsidP="00D156D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 xml:space="preserve">         (70)</w:t>
            </w:r>
          </w:p>
        </w:tc>
        <w:tc>
          <w:tcPr>
            <w:tcW w:w="284" w:type="dxa"/>
            <w:gridSpan w:val="2"/>
          </w:tcPr>
          <w:p w14:paraId="7EE8630D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134" w:type="dxa"/>
            <w:gridSpan w:val="2"/>
          </w:tcPr>
          <w:p w14:paraId="342CE68E" w14:textId="2DD4DF08" w:rsidR="00D156D8" w:rsidRPr="00F53688" w:rsidRDefault="00D156D8" w:rsidP="00D156D8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 xml:space="preserve">         (664)</w:t>
            </w:r>
          </w:p>
        </w:tc>
        <w:tc>
          <w:tcPr>
            <w:tcW w:w="283" w:type="dxa"/>
            <w:gridSpan w:val="2"/>
          </w:tcPr>
          <w:p w14:paraId="3995A0BD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22" w:type="dxa"/>
            <w:gridSpan w:val="2"/>
          </w:tcPr>
          <w:p w14:paraId="3C44539E" w14:textId="5A7CF345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 xml:space="preserve">   (254)</w:t>
            </w:r>
          </w:p>
        </w:tc>
        <w:tc>
          <w:tcPr>
            <w:tcW w:w="284" w:type="dxa"/>
            <w:gridSpan w:val="2"/>
          </w:tcPr>
          <w:p w14:paraId="2448AFE3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2"/>
          </w:tcPr>
          <w:p w14:paraId="139068FD" w14:textId="068D9535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 xml:space="preserve">      (18)</w:t>
            </w:r>
          </w:p>
        </w:tc>
        <w:tc>
          <w:tcPr>
            <w:tcW w:w="283" w:type="dxa"/>
            <w:gridSpan w:val="2"/>
          </w:tcPr>
          <w:p w14:paraId="26187D5D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148E2F41" w14:textId="00A1BE64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 xml:space="preserve">      (23)</w:t>
            </w:r>
          </w:p>
        </w:tc>
        <w:tc>
          <w:tcPr>
            <w:tcW w:w="284" w:type="dxa"/>
            <w:gridSpan w:val="2"/>
          </w:tcPr>
          <w:p w14:paraId="2DB79B9E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51" w:type="dxa"/>
            <w:gridSpan w:val="2"/>
          </w:tcPr>
          <w:p w14:paraId="77D9CF6A" w14:textId="5811B54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785</w:t>
            </w:r>
          </w:p>
        </w:tc>
        <w:tc>
          <w:tcPr>
            <w:tcW w:w="284" w:type="dxa"/>
            <w:gridSpan w:val="2"/>
          </w:tcPr>
          <w:p w14:paraId="79F71F99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984" w:type="dxa"/>
            <w:gridSpan w:val="2"/>
          </w:tcPr>
          <w:p w14:paraId="188427CC" w14:textId="3A64526A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(2,969)</w:t>
            </w:r>
          </w:p>
        </w:tc>
      </w:tr>
      <w:tr w:rsidR="00D156D8" w:rsidRPr="00F53688" w14:paraId="6E1A27D6" w14:textId="77777777" w:rsidTr="0005015C">
        <w:tc>
          <w:tcPr>
            <w:tcW w:w="2592" w:type="dxa"/>
            <w:gridSpan w:val="2"/>
          </w:tcPr>
          <w:p w14:paraId="4F9B7CAE" w14:textId="61C5F2F5" w:rsidR="00D156D8" w:rsidRPr="00F53688" w:rsidRDefault="00D156D8" w:rsidP="00565DC6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ส่วนแบ่งกำไรจากเงินลงทุน</w:t>
            </w:r>
          </w:p>
        </w:tc>
        <w:tc>
          <w:tcPr>
            <w:tcW w:w="900" w:type="dxa"/>
            <w:gridSpan w:val="4"/>
          </w:tcPr>
          <w:p w14:paraId="1B0B0916" w14:textId="77777777" w:rsidR="00D156D8" w:rsidRPr="00F53688" w:rsidRDefault="00D156D8" w:rsidP="000501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1685DB9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14:paraId="6BE035AE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70" w:type="dxa"/>
          </w:tcPr>
          <w:p w14:paraId="13784C40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00" w:type="dxa"/>
            <w:gridSpan w:val="2"/>
          </w:tcPr>
          <w:p w14:paraId="0911E66E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2"/>
          </w:tcPr>
          <w:p w14:paraId="0EC1BFC3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39E65F5A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55E4CC6C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134" w:type="dxa"/>
            <w:gridSpan w:val="2"/>
          </w:tcPr>
          <w:p w14:paraId="45832513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2"/>
          </w:tcPr>
          <w:p w14:paraId="53321B93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22" w:type="dxa"/>
            <w:gridSpan w:val="2"/>
          </w:tcPr>
          <w:p w14:paraId="4458AFCB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195CCCF9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2"/>
          </w:tcPr>
          <w:p w14:paraId="18303836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2"/>
          </w:tcPr>
          <w:p w14:paraId="0CE93B99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6AA01719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1AA314F8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51" w:type="dxa"/>
            <w:gridSpan w:val="2"/>
          </w:tcPr>
          <w:p w14:paraId="7D681D5F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1E3BB6F5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84" w:type="dxa"/>
            <w:gridSpan w:val="2"/>
          </w:tcPr>
          <w:p w14:paraId="73E688C7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</w:tr>
      <w:tr w:rsidR="00D156D8" w:rsidRPr="00F53688" w14:paraId="2C658F7D" w14:textId="77777777" w:rsidTr="0005015C">
        <w:tc>
          <w:tcPr>
            <w:tcW w:w="2592" w:type="dxa"/>
            <w:gridSpan w:val="2"/>
          </w:tcPr>
          <w:p w14:paraId="7C772C28" w14:textId="745927D1" w:rsidR="00D156D8" w:rsidRPr="00F53688" w:rsidRDefault="00D156D8" w:rsidP="00D15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362" w:hanging="72"/>
              <w:rPr>
                <w:rFonts w:ascii="Angsana New" w:hAnsi="Angsana New"/>
                <w:sz w:val="25"/>
                <w:szCs w:val="25"/>
                <w:cs/>
              </w:rPr>
            </w:pPr>
            <w:r w:rsidRPr="00F53688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F53688">
              <w:rPr>
                <w:rFonts w:ascii="Angsana New" w:hAnsi="Angsana New"/>
                <w:sz w:val="25"/>
                <w:szCs w:val="25"/>
                <w:cs/>
              </w:rPr>
              <w:t>ใน</w:t>
            </w:r>
            <w:r w:rsidRPr="00F53688">
              <w:rPr>
                <w:rFonts w:ascii="Angsana New" w:hAnsi="Angsana New" w:hint="cs"/>
                <w:sz w:val="25"/>
                <w:szCs w:val="25"/>
                <w:cs/>
              </w:rPr>
              <w:t>การร่วมค้า</w:t>
            </w:r>
            <w:r w:rsidRPr="00F53688">
              <w:rPr>
                <w:rFonts w:ascii="Angsana New" w:hAnsi="Angsana New"/>
                <w:sz w:val="25"/>
                <w:szCs w:val="25"/>
                <w:cs/>
              </w:rPr>
              <w:t>และบริษัทร่วม</w:t>
            </w:r>
          </w:p>
        </w:tc>
        <w:tc>
          <w:tcPr>
            <w:tcW w:w="900" w:type="dxa"/>
            <w:gridSpan w:val="4"/>
            <w:tcBorders>
              <w:bottom w:val="nil"/>
            </w:tcBorders>
          </w:tcPr>
          <w:p w14:paraId="02E5FEA2" w14:textId="2C9B34F0" w:rsidR="00D156D8" w:rsidRPr="00F53688" w:rsidRDefault="00D156D8" w:rsidP="000501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C664951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B1798AD" w14:textId="594AABF5" w:rsidR="00D156D8" w:rsidRPr="00F53688" w:rsidRDefault="00D156D8" w:rsidP="00D156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348CCB6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0" w:type="dxa"/>
            <w:gridSpan w:val="2"/>
            <w:tcBorders>
              <w:bottom w:val="nil"/>
            </w:tcBorders>
          </w:tcPr>
          <w:p w14:paraId="3AE22DDF" w14:textId="20B3CEDE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3" w:type="dxa"/>
            <w:gridSpan w:val="2"/>
          </w:tcPr>
          <w:p w14:paraId="12068FFE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bottom w:val="nil"/>
            </w:tcBorders>
          </w:tcPr>
          <w:p w14:paraId="20CEBDCB" w14:textId="2D13CD9A" w:rsidR="00D156D8" w:rsidRPr="00F53688" w:rsidRDefault="00D156D8" w:rsidP="00D156D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943</w:t>
            </w:r>
          </w:p>
        </w:tc>
        <w:tc>
          <w:tcPr>
            <w:tcW w:w="284" w:type="dxa"/>
            <w:gridSpan w:val="2"/>
          </w:tcPr>
          <w:p w14:paraId="3653E944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bottom w:val="nil"/>
            </w:tcBorders>
          </w:tcPr>
          <w:p w14:paraId="4C28AB59" w14:textId="6BC35433" w:rsidR="00D156D8" w:rsidRPr="00F53688" w:rsidRDefault="00D156D8" w:rsidP="00D156D8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113</w:t>
            </w:r>
          </w:p>
        </w:tc>
        <w:tc>
          <w:tcPr>
            <w:tcW w:w="283" w:type="dxa"/>
            <w:gridSpan w:val="2"/>
          </w:tcPr>
          <w:p w14:paraId="4F424069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22" w:type="dxa"/>
            <w:gridSpan w:val="2"/>
            <w:tcBorders>
              <w:bottom w:val="nil"/>
            </w:tcBorders>
          </w:tcPr>
          <w:p w14:paraId="3BADD622" w14:textId="3F821EC4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4" w:type="dxa"/>
            <w:gridSpan w:val="2"/>
          </w:tcPr>
          <w:p w14:paraId="16FCB5F7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2"/>
            <w:tcBorders>
              <w:bottom w:val="nil"/>
            </w:tcBorders>
          </w:tcPr>
          <w:p w14:paraId="77DD6F83" w14:textId="7DE310F4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75</w:t>
            </w:r>
          </w:p>
        </w:tc>
        <w:tc>
          <w:tcPr>
            <w:tcW w:w="283" w:type="dxa"/>
            <w:gridSpan w:val="2"/>
          </w:tcPr>
          <w:p w14:paraId="050BE9EE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</w:tcPr>
          <w:p w14:paraId="351A1452" w14:textId="0B0E52FC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4" w:type="dxa"/>
            <w:gridSpan w:val="2"/>
          </w:tcPr>
          <w:p w14:paraId="448A64DB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51" w:type="dxa"/>
            <w:gridSpan w:val="2"/>
            <w:tcBorders>
              <w:bottom w:val="nil"/>
            </w:tcBorders>
          </w:tcPr>
          <w:p w14:paraId="0C4C01F3" w14:textId="3F92483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66</w:t>
            </w:r>
          </w:p>
        </w:tc>
        <w:tc>
          <w:tcPr>
            <w:tcW w:w="284" w:type="dxa"/>
            <w:gridSpan w:val="2"/>
          </w:tcPr>
          <w:p w14:paraId="5AF37954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984" w:type="dxa"/>
            <w:gridSpan w:val="2"/>
            <w:tcBorders>
              <w:bottom w:val="nil"/>
            </w:tcBorders>
          </w:tcPr>
          <w:p w14:paraId="4982723E" w14:textId="69E9486F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1,197</w:t>
            </w:r>
          </w:p>
        </w:tc>
      </w:tr>
      <w:tr w:rsidR="00D156D8" w:rsidRPr="00F53688" w14:paraId="04986348" w14:textId="77777777" w:rsidTr="0005015C">
        <w:tc>
          <w:tcPr>
            <w:tcW w:w="2682" w:type="dxa"/>
            <w:gridSpan w:val="3"/>
          </w:tcPr>
          <w:p w14:paraId="4F3E7584" w14:textId="5AB4D621" w:rsidR="00D156D8" w:rsidRPr="00F53688" w:rsidRDefault="00D156D8" w:rsidP="00D156D8">
            <w:pPr>
              <w:spacing w:line="240" w:lineRule="auto"/>
              <w:ind w:right="-3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กำไร</w:t>
            </w:r>
            <w:r w:rsidR="00394091" w:rsidRPr="00F53688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(</w:t>
            </w:r>
            <w:r w:rsidR="00394091" w:rsidRPr="00F5368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ขาดทุน</w:t>
            </w:r>
            <w:r w:rsidR="00394091" w:rsidRPr="00F53688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) </w:t>
            </w: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ก่อนต้นทุนทางก</w:t>
            </w:r>
            <w:r w:rsidRPr="00F5368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า</w:t>
            </w: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</w:t>
            </w:r>
            <w:r w:rsidRPr="00F5368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เงิน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</w:tcBorders>
          </w:tcPr>
          <w:p w14:paraId="2A2F3141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F815E75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119228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270" w:type="dxa"/>
          </w:tcPr>
          <w:p w14:paraId="2A20F8DA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</w:tcBorders>
          </w:tcPr>
          <w:p w14:paraId="4DF78163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2"/>
          </w:tcPr>
          <w:p w14:paraId="2B2B83AA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3F66DC49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681DB9F4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5773B2E3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2"/>
          </w:tcPr>
          <w:p w14:paraId="0CA281DD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</w:tcBorders>
          </w:tcPr>
          <w:p w14:paraId="515CB521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6C9D9584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</w:tcBorders>
          </w:tcPr>
          <w:p w14:paraId="747DE3AF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3" w:type="dxa"/>
            <w:gridSpan w:val="2"/>
          </w:tcPr>
          <w:p w14:paraId="1C949ECC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0C9CB315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728EDE3B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</w:tcPr>
          <w:p w14:paraId="6DF060B6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39BB19E2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</w:tcBorders>
          </w:tcPr>
          <w:p w14:paraId="59DCBF01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</w:tr>
      <w:tr w:rsidR="00D156D8" w:rsidRPr="00F53688" w14:paraId="761AB1F3" w14:textId="77777777" w:rsidTr="0005015C">
        <w:tc>
          <w:tcPr>
            <w:tcW w:w="2592" w:type="dxa"/>
            <w:gridSpan w:val="2"/>
          </w:tcPr>
          <w:p w14:paraId="6525736E" w14:textId="1B596920" w:rsidR="00D156D8" w:rsidRPr="00F53688" w:rsidRDefault="00D156D8" w:rsidP="00D15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3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5368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 </w:t>
            </w:r>
            <w:r w:rsidRPr="00F53688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  </w:t>
            </w: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และค่าใช้จ่ายภาษีเงินได้</w:t>
            </w:r>
          </w:p>
        </w:tc>
        <w:tc>
          <w:tcPr>
            <w:tcW w:w="900" w:type="dxa"/>
            <w:gridSpan w:val="4"/>
          </w:tcPr>
          <w:p w14:paraId="68CA3E97" w14:textId="460C56C7" w:rsidR="00D156D8" w:rsidRPr="00F53688" w:rsidRDefault="00D156D8" w:rsidP="00FE45C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35,856</w:t>
            </w:r>
          </w:p>
        </w:tc>
        <w:tc>
          <w:tcPr>
            <w:tcW w:w="270" w:type="dxa"/>
          </w:tcPr>
          <w:p w14:paraId="31D01BD2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</w:tcPr>
          <w:p w14:paraId="17C80F86" w14:textId="6269F272" w:rsidR="00D156D8" w:rsidRPr="00F53688" w:rsidRDefault="00D156D8" w:rsidP="00D156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5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2,266</w:t>
            </w:r>
          </w:p>
        </w:tc>
        <w:tc>
          <w:tcPr>
            <w:tcW w:w="270" w:type="dxa"/>
          </w:tcPr>
          <w:p w14:paraId="71083F0D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0" w:type="dxa"/>
            <w:gridSpan w:val="2"/>
          </w:tcPr>
          <w:p w14:paraId="6467B87A" w14:textId="1586FDAC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3,841</w:t>
            </w:r>
          </w:p>
        </w:tc>
        <w:tc>
          <w:tcPr>
            <w:tcW w:w="283" w:type="dxa"/>
            <w:gridSpan w:val="2"/>
          </w:tcPr>
          <w:p w14:paraId="7A1D09BE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470BADAB" w14:textId="76BE656E" w:rsidR="00D156D8" w:rsidRPr="00F53688" w:rsidRDefault="00D156D8" w:rsidP="00D156D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3,052</w:t>
            </w:r>
          </w:p>
        </w:tc>
        <w:tc>
          <w:tcPr>
            <w:tcW w:w="284" w:type="dxa"/>
            <w:gridSpan w:val="2"/>
          </w:tcPr>
          <w:p w14:paraId="2612457A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134" w:type="dxa"/>
            <w:gridSpan w:val="2"/>
          </w:tcPr>
          <w:p w14:paraId="26001052" w14:textId="014624C7" w:rsidR="00D156D8" w:rsidRPr="00F53688" w:rsidRDefault="00D156D8" w:rsidP="00D156D8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(501)</w:t>
            </w:r>
          </w:p>
        </w:tc>
        <w:tc>
          <w:tcPr>
            <w:tcW w:w="283" w:type="dxa"/>
            <w:gridSpan w:val="2"/>
          </w:tcPr>
          <w:p w14:paraId="6B7ED9B3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22" w:type="dxa"/>
            <w:gridSpan w:val="2"/>
          </w:tcPr>
          <w:p w14:paraId="7C72A5E7" w14:textId="7AFD847C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472</w:t>
            </w:r>
          </w:p>
        </w:tc>
        <w:tc>
          <w:tcPr>
            <w:tcW w:w="284" w:type="dxa"/>
            <w:gridSpan w:val="2"/>
          </w:tcPr>
          <w:p w14:paraId="5553951D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76" w:type="dxa"/>
            <w:gridSpan w:val="2"/>
          </w:tcPr>
          <w:p w14:paraId="028C5FAB" w14:textId="6AD090F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453</w:t>
            </w:r>
          </w:p>
        </w:tc>
        <w:tc>
          <w:tcPr>
            <w:tcW w:w="283" w:type="dxa"/>
            <w:gridSpan w:val="2"/>
          </w:tcPr>
          <w:p w14:paraId="5E3EC656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294BB952" w14:textId="5E564C24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65</w:t>
            </w:r>
          </w:p>
        </w:tc>
        <w:tc>
          <w:tcPr>
            <w:tcW w:w="284" w:type="dxa"/>
            <w:gridSpan w:val="2"/>
          </w:tcPr>
          <w:p w14:paraId="591154BB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51" w:type="dxa"/>
            <w:gridSpan w:val="2"/>
          </w:tcPr>
          <w:p w14:paraId="08EC70E4" w14:textId="2FB3D706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(11,370)</w:t>
            </w:r>
          </w:p>
        </w:tc>
        <w:tc>
          <w:tcPr>
            <w:tcW w:w="284" w:type="dxa"/>
            <w:gridSpan w:val="2"/>
          </w:tcPr>
          <w:p w14:paraId="71B37DF7" w14:textId="77777777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984" w:type="dxa"/>
            <w:gridSpan w:val="2"/>
          </w:tcPr>
          <w:p w14:paraId="0DF47434" w14:textId="214CC1C5" w:rsidR="00D156D8" w:rsidRPr="00F53688" w:rsidRDefault="00D156D8" w:rsidP="00D156D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34,134</w:t>
            </w:r>
          </w:p>
        </w:tc>
      </w:tr>
      <w:tr w:rsidR="00CD07C1" w:rsidRPr="00F53688" w14:paraId="4D655FD8" w14:textId="77777777" w:rsidTr="0054134D">
        <w:trPr>
          <w:gridAfter w:val="1"/>
          <w:wAfter w:w="19" w:type="dxa"/>
        </w:trPr>
        <w:tc>
          <w:tcPr>
            <w:tcW w:w="2592" w:type="dxa"/>
            <w:gridSpan w:val="2"/>
            <w:tcBorders>
              <w:top w:val="nil"/>
            </w:tcBorders>
          </w:tcPr>
          <w:p w14:paraId="4DF57816" w14:textId="77777777" w:rsidR="00CD07C1" w:rsidRPr="00F53688" w:rsidRDefault="00CD07C1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 w:firstLine="706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89" w:type="dxa"/>
            <w:gridSpan w:val="36"/>
            <w:tcBorders>
              <w:top w:val="nil"/>
            </w:tcBorders>
          </w:tcPr>
          <w:p w14:paraId="5D0CC16D" w14:textId="3BD322D9" w:rsidR="00CD07C1" w:rsidRPr="00F53688" w:rsidRDefault="00577062" w:rsidP="0054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สำหรับปีสิ้นสุดวันที่ </w:t>
            </w:r>
            <w:r w:rsidR="007F0795" w:rsidRPr="00F5368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31</w:t>
            </w:r>
            <w:r w:rsidR="00CD07C1" w:rsidRPr="00F5368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 xml:space="preserve"> ธันวาคม </w:t>
            </w:r>
            <w:r w:rsidR="007F0795" w:rsidRPr="00F5368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25</w:t>
            </w:r>
            <w:r w:rsidR="00C71027" w:rsidRPr="00F53688">
              <w:rPr>
                <w:rFonts w:ascii="Angsana New" w:hAnsi="Angsana New"/>
                <w:b/>
                <w:bCs/>
                <w:i/>
                <w:iCs/>
                <w:sz w:val="25"/>
                <w:szCs w:val="25"/>
              </w:rPr>
              <w:t>60</w:t>
            </w:r>
          </w:p>
        </w:tc>
      </w:tr>
      <w:tr w:rsidR="007B01A3" w:rsidRPr="00F53688" w14:paraId="2E1CAFD2" w14:textId="77777777" w:rsidTr="0005015C">
        <w:trPr>
          <w:gridAfter w:val="1"/>
          <w:wAfter w:w="19" w:type="dxa"/>
        </w:trPr>
        <w:tc>
          <w:tcPr>
            <w:tcW w:w="2592" w:type="dxa"/>
            <w:gridSpan w:val="2"/>
          </w:tcPr>
          <w:p w14:paraId="451AB4DD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  <w:gridSpan w:val="4"/>
          </w:tcPr>
          <w:p w14:paraId="2C99627F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โรงกลั่น</w:t>
            </w:r>
          </w:p>
        </w:tc>
        <w:tc>
          <w:tcPr>
            <w:tcW w:w="270" w:type="dxa"/>
          </w:tcPr>
          <w:p w14:paraId="13645E4F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14:paraId="0C82AAB5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โรงกลั่น</w:t>
            </w:r>
          </w:p>
        </w:tc>
        <w:tc>
          <w:tcPr>
            <w:tcW w:w="270" w:type="dxa"/>
          </w:tcPr>
          <w:p w14:paraId="0BDBA977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9" w:type="dxa"/>
          </w:tcPr>
          <w:p w14:paraId="0500E731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284" w:type="dxa"/>
            <w:gridSpan w:val="2"/>
          </w:tcPr>
          <w:p w14:paraId="0EB1F5AE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8" w:type="dxa"/>
            <w:gridSpan w:val="2"/>
          </w:tcPr>
          <w:p w14:paraId="5C2AD47F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โรงผลิต</w:t>
            </w:r>
          </w:p>
        </w:tc>
        <w:tc>
          <w:tcPr>
            <w:tcW w:w="285" w:type="dxa"/>
            <w:gridSpan w:val="2"/>
          </w:tcPr>
          <w:p w14:paraId="7227067E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138" w:type="dxa"/>
            <w:gridSpan w:val="2"/>
          </w:tcPr>
          <w:p w14:paraId="5E31015D" w14:textId="77777777" w:rsidR="007B01A3" w:rsidRPr="00F53688" w:rsidRDefault="007B01A3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บริการขนส่ง</w:t>
            </w:r>
          </w:p>
        </w:tc>
        <w:tc>
          <w:tcPr>
            <w:tcW w:w="284" w:type="dxa"/>
            <w:gridSpan w:val="2"/>
          </w:tcPr>
          <w:p w14:paraId="190E34B7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026" w:type="dxa"/>
            <w:gridSpan w:val="2"/>
          </w:tcPr>
          <w:p w14:paraId="5109017C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สารทำ</w:t>
            </w:r>
          </w:p>
        </w:tc>
        <w:tc>
          <w:tcPr>
            <w:tcW w:w="285" w:type="dxa"/>
            <w:gridSpan w:val="2"/>
          </w:tcPr>
          <w:p w14:paraId="618AC3F1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80" w:type="dxa"/>
            <w:gridSpan w:val="2"/>
          </w:tcPr>
          <w:p w14:paraId="238BE2D9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284" w:type="dxa"/>
            <w:gridSpan w:val="2"/>
          </w:tcPr>
          <w:p w14:paraId="488A60B2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96" w:type="dxa"/>
            <w:gridSpan w:val="2"/>
          </w:tcPr>
          <w:p w14:paraId="7FAC5989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285" w:type="dxa"/>
            <w:gridSpan w:val="2"/>
          </w:tcPr>
          <w:p w14:paraId="11F3EAE9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060" w:type="dxa"/>
            <w:gridSpan w:val="2"/>
          </w:tcPr>
          <w:p w14:paraId="5587B626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ตั</w:t>
            </w: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ดรายการ</w:t>
            </w:r>
          </w:p>
        </w:tc>
        <w:tc>
          <w:tcPr>
            <w:tcW w:w="284" w:type="dxa"/>
            <w:gridSpan w:val="2"/>
          </w:tcPr>
          <w:p w14:paraId="5263B0E9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81" w:type="dxa"/>
            <w:gridSpan w:val="2"/>
          </w:tcPr>
          <w:p w14:paraId="5586C411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</w:tr>
      <w:tr w:rsidR="007B01A3" w:rsidRPr="00F53688" w14:paraId="09F5D357" w14:textId="77777777" w:rsidTr="0005015C">
        <w:trPr>
          <w:gridAfter w:val="1"/>
          <w:wAfter w:w="19" w:type="dxa"/>
        </w:trPr>
        <w:tc>
          <w:tcPr>
            <w:tcW w:w="2592" w:type="dxa"/>
            <w:gridSpan w:val="2"/>
          </w:tcPr>
          <w:p w14:paraId="1D91D77E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3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  <w:gridSpan w:val="4"/>
          </w:tcPr>
          <w:p w14:paraId="7F04CC32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น้ำมัน</w:t>
            </w:r>
          </w:p>
        </w:tc>
        <w:tc>
          <w:tcPr>
            <w:tcW w:w="270" w:type="dxa"/>
          </w:tcPr>
          <w:p w14:paraId="761A88AE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14:paraId="72FA786A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9" w:right="-18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น้ำมันหล่อลื่น</w:t>
            </w:r>
          </w:p>
        </w:tc>
        <w:tc>
          <w:tcPr>
            <w:tcW w:w="270" w:type="dxa"/>
          </w:tcPr>
          <w:p w14:paraId="0DEA686E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49" w:type="dxa"/>
          </w:tcPr>
          <w:p w14:paraId="74B5096B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ปิโตรเคมี</w:t>
            </w:r>
          </w:p>
        </w:tc>
        <w:tc>
          <w:tcPr>
            <w:tcW w:w="284" w:type="dxa"/>
            <w:gridSpan w:val="2"/>
          </w:tcPr>
          <w:p w14:paraId="60373652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8" w:type="dxa"/>
            <w:gridSpan w:val="2"/>
          </w:tcPr>
          <w:p w14:paraId="412BC9B8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กระแสไฟฟ้า</w:t>
            </w:r>
          </w:p>
        </w:tc>
        <w:tc>
          <w:tcPr>
            <w:tcW w:w="285" w:type="dxa"/>
            <w:gridSpan w:val="2"/>
          </w:tcPr>
          <w:p w14:paraId="47E68131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138" w:type="dxa"/>
            <w:gridSpan w:val="2"/>
          </w:tcPr>
          <w:p w14:paraId="70F71D79" w14:textId="77777777" w:rsidR="007B01A3" w:rsidRPr="00F53688" w:rsidRDefault="007B01A3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 w:hint="cs"/>
                <w:sz w:val="25"/>
                <w:szCs w:val="25"/>
                <w:cs/>
                <w:lang w:val="th-TH"/>
              </w:rPr>
              <w:t>ทางทะเล</w:t>
            </w:r>
          </w:p>
        </w:tc>
        <w:tc>
          <w:tcPr>
            <w:tcW w:w="284" w:type="dxa"/>
            <w:gridSpan w:val="2"/>
          </w:tcPr>
          <w:p w14:paraId="5332A1A5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026" w:type="dxa"/>
            <w:gridSpan w:val="2"/>
          </w:tcPr>
          <w:p w14:paraId="587005FD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ละลาย</w:t>
            </w:r>
          </w:p>
        </w:tc>
        <w:tc>
          <w:tcPr>
            <w:tcW w:w="285" w:type="dxa"/>
            <w:gridSpan w:val="2"/>
          </w:tcPr>
          <w:p w14:paraId="5CA2ACF3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80" w:type="dxa"/>
            <w:gridSpan w:val="2"/>
          </w:tcPr>
          <w:p w14:paraId="67D1D1A6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เอทานอล</w:t>
            </w:r>
          </w:p>
        </w:tc>
        <w:tc>
          <w:tcPr>
            <w:tcW w:w="284" w:type="dxa"/>
            <w:gridSpan w:val="2"/>
          </w:tcPr>
          <w:p w14:paraId="7764B24E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996" w:type="dxa"/>
            <w:gridSpan w:val="2"/>
          </w:tcPr>
          <w:p w14:paraId="6D1954D7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อื่นๆ</w:t>
            </w:r>
          </w:p>
        </w:tc>
        <w:tc>
          <w:tcPr>
            <w:tcW w:w="285" w:type="dxa"/>
            <w:gridSpan w:val="2"/>
          </w:tcPr>
          <w:p w14:paraId="7FD8BBB4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</w:p>
        </w:tc>
        <w:tc>
          <w:tcPr>
            <w:tcW w:w="1060" w:type="dxa"/>
            <w:gridSpan w:val="2"/>
          </w:tcPr>
          <w:p w14:paraId="38A5F57B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ระหว่างกัน</w:t>
            </w:r>
          </w:p>
        </w:tc>
        <w:tc>
          <w:tcPr>
            <w:tcW w:w="284" w:type="dxa"/>
            <w:gridSpan w:val="2"/>
          </w:tcPr>
          <w:p w14:paraId="51C74AB9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1" w:type="dxa"/>
            <w:gridSpan w:val="2"/>
          </w:tcPr>
          <w:p w14:paraId="658A6948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5"/>
                <w:szCs w:val="25"/>
                <w:cs/>
                <w:lang w:val="th-TH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  <w:lang w:val="th-TH"/>
              </w:rPr>
              <w:t>รวม</w:t>
            </w:r>
          </w:p>
        </w:tc>
      </w:tr>
      <w:tr w:rsidR="007B01A3" w:rsidRPr="00F53688" w14:paraId="72519C8F" w14:textId="77777777" w:rsidTr="0054134D">
        <w:trPr>
          <w:gridAfter w:val="1"/>
          <w:wAfter w:w="19" w:type="dxa"/>
        </w:trPr>
        <w:tc>
          <w:tcPr>
            <w:tcW w:w="2592" w:type="dxa"/>
            <w:gridSpan w:val="2"/>
          </w:tcPr>
          <w:p w14:paraId="36B95E76" w14:textId="77777777" w:rsidR="007B01A3" w:rsidRPr="00F53688" w:rsidRDefault="007B01A3" w:rsidP="003A7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89" w:type="dxa"/>
            <w:gridSpan w:val="36"/>
          </w:tcPr>
          <w:p w14:paraId="0069B501" w14:textId="77777777" w:rsidR="007B01A3" w:rsidRPr="00F53688" w:rsidRDefault="007B01A3" w:rsidP="003A76D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11"/>
              <w:jc w:val="center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i/>
                <w:iCs/>
                <w:sz w:val="25"/>
                <w:szCs w:val="25"/>
                <w:cs/>
                <w:lang w:bidi="th-TH"/>
              </w:rPr>
              <w:t>(ล้านบาท)</w:t>
            </w:r>
          </w:p>
        </w:tc>
      </w:tr>
      <w:tr w:rsidR="007B01A3" w:rsidRPr="00F53688" w14:paraId="30211648" w14:textId="77777777" w:rsidTr="0005015C">
        <w:trPr>
          <w:gridAfter w:val="1"/>
          <w:wAfter w:w="19" w:type="dxa"/>
        </w:trPr>
        <w:tc>
          <w:tcPr>
            <w:tcW w:w="2856" w:type="dxa"/>
            <w:gridSpan w:val="4"/>
          </w:tcPr>
          <w:p w14:paraId="3FF018CE" w14:textId="14C93CE4" w:rsidR="007B01A3" w:rsidRPr="00F53688" w:rsidRDefault="007B01A3" w:rsidP="003A76D7">
            <w:pPr>
              <w:spacing w:line="240" w:lineRule="auto"/>
              <w:ind w:right="-3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กำไร</w:t>
            </w:r>
            <w:r w:rsidR="00F76F1A" w:rsidRPr="00F53688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(</w:t>
            </w:r>
            <w:r w:rsidR="00C52DF3" w:rsidRPr="00F5368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ขาดทุน</w:t>
            </w:r>
            <w:r w:rsidR="00F76F1A" w:rsidRPr="00F53688">
              <w:rPr>
                <w:rFonts w:ascii="Angsana New" w:hAnsi="Angsana New"/>
                <w:b/>
                <w:bCs/>
                <w:sz w:val="25"/>
                <w:szCs w:val="25"/>
              </w:rPr>
              <w:t>)</w:t>
            </w:r>
            <w:r w:rsidR="000C3D1C" w:rsidRPr="00F53688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ก่อนต้นทุนทางก</w:t>
            </w:r>
            <w:r w:rsidRPr="00F5368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า</w:t>
            </w: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</w:t>
            </w:r>
            <w:r w:rsidR="00FA24A9" w:rsidRPr="00F5368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เงิน</w:t>
            </w:r>
          </w:p>
        </w:tc>
        <w:tc>
          <w:tcPr>
            <w:tcW w:w="636" w:type="dxa"/>
            <w:gridSpan w:val="2"/>
          </w:tcPr>
          <w:p w14:paraId="78F46CA0" w14:textId="77777777" w:rsidR="007B01A3" w:rsidRPr="00F53688" w:rsidRDefault="007B01A3" w:rsidP="003A76D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3F83581" w14:textId="77777777" w:rsidR="007B01A3" w:rsidRPr="00F53688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14:paraId="7429679B" w14:textId="77777777" w:rsidR="007B01A3" w:rsidRPr="00F53688" w:rsidRDefault="007B01A3" w:rsidP="003A76D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7378AC07" w14:textId="77777777" w:rsidR="007B01A3" w:rsidRPr="00F53688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49" w:type="dxa"/>
          </w:tcPr>
          <w:p w14:paraId="776C7928" w14:textId="77777777" w:rsidR="007B01A3" w:rsidRPr="00F53688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1770F409" w14:textId="77777777" w:rsidR="007B01A3" w:rsidRPr="00F53688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8" w:type="dxa"/>
            <w:gridSpan w:val="2"/>
          </w:tcPr>
          <w:p w14:paraId="634EC486" w14:textId="77777777" w:rsidR="007B01A3" w:rsidRPr="00F53688" w:rsidRDefault="007B01A3" w:rsidP="003A76D7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5" w:type="dxa"/>
            <w:gridSpan w:val="2"/>
          </w:tcPr>
          <w:p w14:paraId="5FD63EEA" w14:textId="77777777" w:rsidR="007B01A3" w:rsidRPr="00F53688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138" w:type="dxa"/>
            <w:gridSpan w:val="2"/>
          </w:tcPr>
          <w:p w14:paraId="393888F9" w14:textId="77777777" w:rsidR="007B01A3" w:rsidRPr="00F53688" w:rsidRDefault="007B01A3" w:rsidP="003A76D7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48EB9CDC" w14:textId="77777777" w:rsidR="007B01A3" w:rsidRPr="00F53688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26" w:type="dxa"/>
            <w:gridSpan w:val="2"/>
          </w:tcPr>
          <w:p w14:paraId="11ED8D0D" w14:textId="77777777" w:rsidR="007B01A3" w:rsidRPr="00F53688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5" w:type="dxa"/>
            <w:gridSpan w:val="2"/>
          </w:tcPr>
          <w:p w14:paraId="6148D921" w14:textId="77777777" w:rsidR="007B01A3" w:rsidRPr="00F53688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80" w:type="dxa"/>
            <w:gridSpan w:val="2"/>
          </w:tcPr>
          <w:p w14:paraId="42BEA3AD" w14:textId="77777777" w:rsidR="007B01A3" w:rsidRPr="00F53688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2699F1C6" w14:textId="77777777" w:rsidR="007B01A3" w:rsidRPr="00F53688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6" w:type="dxa"/>
            <w:gridSpan w:val="2"/>
          </w:tcPr>
          <w:p w14:paraId="7ADD0F2B" w14:textId="77777777" w:rsidR="007B01A3" w:rsidRPr="00F53688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5" w:type="dxa"/>
            <w:gridSpan w:val="2"/>
          </w:tcPr>
          <w:p w14:paraId="0D9BE773" w14:textId="77777777" w:rsidR="007B01A3" w:rsidRPr="00F53688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60" w:type="dxa"/>
            <w:gridSpan w:val="2"/>
          </w:tcPr>
          <w:p w14:paraId="310ADFF3" w14:textId="77777777" w:rsidR="007B01A3" w:rsidRPr="00F53688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093E3776" w14:textId="77777777" w:rsidR="007B01A3" w:rsidRPr="00F53688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81" w:type="dxa"/>
            <w:gridSpan w:val="2"/>
          </w:tcPr>
          <w:p w14:paraId="32E2569A" w14:textId="77777777" w:rsidR="007B01A3" w:rsidRPr="00F53688" w:rsidRDefault="007B01A3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</w:tr>
      <w:tr w:rsidR="00204105" w:rsidRPr="00F53688" w14:paraId="1D7413A4" w14:textId="77777777" w:rsidTr="0005015C">
        <w:trPr>
          <w:gridAfter w:val="1"/>
          <w:wAfter w:w="19" w:type="dxa"/>
        </w:trPr>
        <w:tc>
          <w:tcPr>
            <w:tcW w:w="2592" w:type="dxa"/>
            <w:gridSpan w:val="2"/>
          </w:tcPr>
          <w:p w14:paraId="006094D0" w14:textId="77E9A107" w:rsidR="00204105" w:rsidRPr="00F53688" w:rsidRDefault="00204105" w:rsidP="0023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3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5368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  </w:t>
            </w: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และค่าใช้จ่ายภาษีเงินได้</w:t>
            </w:r>
          </w:p>
        </w:tc>
        <w:tc>
          <w:tcPr>
            <w:tcW w:w="900" w:type="dxa"/>
            <w:gridSpan w:val="4"/>
            <w:tcBorders>
              <w:bottom w:val="nil"/>
            </w:tcBorders>
          </w:tcPr>
          <w:p w14:paraId="14399C13" w14:textId="606F928E" w:rsidR="00204105" w:rsidRPr="00F53688" w:rsidRDefault="00204105" w:rsidP="00DE56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35,856</w:t>
            </w:r>
          </w:p>
        </w:tc>
        <w:tc>
          <w:tcPr>
            <w:tcW w:w="270" w:type="dxa"/>
          </w:tcPr>
          <w:p w14:paraId="01253456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B558844" w14:textId="33564BF2" w:rsidR="00204105" w:rsidRPr="00F53688" w:rsidRDefault="00204105" w:rsidP="005413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5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2,266</w:t>
            </w:r>
          </w:p>
        </w:tc>
        <w:tc>
          <w:tcPr>
            <w:tcW w:w="270" w:type="dxa"/>
          </w:tcPr>
          <w:p w14:paraId="6B594724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49" w:type="dxa"/>
            <w:tcBorders>
              <w:bottom w:val="nil"/>
            </w:tcBorders>
          </w:tcPr>
          <w:p w14:paraId="5B0B0E95" w14:textId="10AC4E25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3,841</w:t>
            </w:r>
          </w:p>
        </w:tc>
        <w:tc>
          <w:tcPr>
            <w:tcW w:w="284" w:type="dxa"/>
            <w:gridSpan w:val="2"/>
          </w:tcPr>
          <w:p w14:paraId="523B3E1F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8" w:type="dxa"/>
            <w:gridSpan w:val="2"/>
            <w:tcBorders>
              <w:bottom w:val="nil"/>
            </w:tcBorders>
          </w:tcPr>
          <w:p w14:paraId="45CB1CDA" w14:textId="3D3EA301" w:rsidR="00204105" w:rsidRPr="00F53688" w:rsidRDefault="00204105" w:rsidP="0020410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3,052</w:t>
            </w:r>
          </w:p>
        </w:tc>
        <w:tc>
          <w:tcPr>
            <w:tcW w:w="285" w:type="dxa"/>
            <w:gridSpan w:val="2"/>
          </w:tcPr>
          <w:p w14:paraId="1C1EBF20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bottom w:val="nil"/>
            </w:tcBorders>
          </w:tcPr>
          <w:p w14:paraId="6296DFA0" w14:textId="270034BB" w:rsidR="00204105" w:rsidRPr="00F53688" w:rsidRDefault="00204105" w:rsidP="0020410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(501)</w:t>
            </w:r>
          </w:p>
        </w:tc>
        <w:tc>
          <w:tcPr>
            <w:tcW w:w="284" w:type="dxa"/>
            <w:gridSpan w:val="2"/>
          </w:tcPr>
          <w:p w14:paraId="510DF562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26" w:type="dxa"/>
            <w:gridSpan w:val="2"/>
            <w:tcBorders>
              <w:bottom w:val="nil"/>
            </w:tcBorders>
          </w:tcPr>
          <w:p w14:paraId="1F8B9EE6" w14:textId="4DF3BBD4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472</w:t>
            </w:r>
          </w:p>
        </w:tc>
        <w:tc>
          <w:tcPr>
            <w:tcW w:w="285" w:type="dxa"/>
            <w:gridSpan w:val="2"/>
          </w:tcPr>
          <w:p w14:paraId="4A5B9F6B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80" w:type="dxa"/>
            <w:gridSpan w:val="2"/>
            <w:tcBorders>
              <w:bottom w:val="nil"/>
            </w:tcBorders>
          </w:tcPr>
          <w:p w14:paraId="37FF98C0" w14:textId="1A79A250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453</w:t>
            </w:r>
          </w:p>
        </w:tc>
        <w:tc>
          <w:tcPr>
            <w:tcW w:w="284" w:type="dxa"/>
            <w:gridSpan w:val="2"/>
          </w:tcPr>
          <w:p w14:paraId="6393BF29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6" w:type="dxa"/>
            <w:gridSpan w:val="2"/>
            <w:tcBorders>
              <w:bottom w:val="nil"/>
            </w:tcBorders>
          </w:tcPr>
          <w:p w14:paraId="361977B0" w14:textId="475498ED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65</w:t>
            </w:r>
          </w:p>
        </w:tc>
        <w:tc>
          <w:tcPr>
            <w:tcW w:w="285" w:type="dxa"/>
            <w:gridSpan w:val="2"/>
          </w:tcPr>
          <w:p w14:paraId="0A117514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60" w:type="dxa"/>
            <w:gridSpan w:val="2"/>
            <w:tcBorders>
              <w:bottom w:val="nil"/>
            </w:tcBorders>
          </w:tcPr>
          <w:p w14:paraId="5AC54772" w14:textId="137B88FA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(11,370)</w:t>
            </w:r>
          </w:p>
        </w:tc>
        <w:tc>
          <w:tcPr>
            <w:tcW w:w="284" w:type="dxa"/>
            <w:gridSpan w:val="2"/>
          </w:tcPr>
          <w:p w14:paraId="5D52CFAE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981" w:type="dxa"/>
            <w:gridSpan w:val="2"/>
            <w:tcBorders>
              <w:bottom w:val="nil"/>
            </w:tcBorders>
          </w:tcPr>
          <w:p w14:paraId="4CF63C4C" w14:textId="0542A03D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34,134</w:t>
            </w:r>
          </w:p>
        </w:tc>
      </w:tr>
      <w:tr w:rsidR="00204105" w:rsidRPr="00F53688" w14:paraId="2CEA1578" w14:textId="77777777" w:rsidTr="0005015C">
        <w:trPr>
          <w:gridAfter w:val="1"/>
          <w:wAfter w:w="19" w:type="dxa"/>
        </w:trPr>
        <w:tc>
          <w:tcPr>
            <w:tcW w:w="2592" w:type="dxa"/>
            <w:gridSpan w:val="2"/>
          </w:tcPr>
          <w:p w14:paraId="092240DD" w14:textId="77777777" w:rsidR="00204105" w:rsidRPr="00F53688" w:rsidRDefault="00204105" w:rsidP="00204105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900" w:type="dxa"/>
            <w:gridSpan w:val="4"/>
            <w:tcBorders>
              <w:top w:val="nil"/>
              <w:bottom w:val="single" w:sz="4" w:space="0" w:color="auto"/>
            </w:tcBorders>
          </w:tcPr>
          <w:p w14:paraId="021F204D" w14:textId="6809E739" w:rsidR="00204105" w:rsidRPr="00F53688" w:rsidRDefault="00204105" w:rsidP="00DE56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(2,863)</w:t>
            </w:r>
          </w:p>
        </w:tc>
        <w:tc>
          <w:tcPr>
            <w:tcW w:w="270" w:type="dxa"/>
          </w:tcPr>
          <w:p w14:paraId="7F26DE6B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12FB4C6" w14:textId="5EF87635" w:rsidR="00204105" w:rsidRPr="00F53688" w:rsidRDefault="00204105" w:rsidP="005413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(1)</w:t>
            </w:r>
          </w:p>
        </w:tc>
        <w:tc>
          <w:tcPr>
            <w:tcW w:w="270" w:type="dxa"/>
          </w:tcPr>
          <w:p w14:paraId="6E36CABF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9" w:type="dxa"/>
            <w:tcBorders>
              <w:top w:val="nil"/>
              <w:bottom w:val="single" w:sz="4" w:space="0" w:color="auto"/>
            </w:tcBorders>
          </w:tcPr>
          <w:p w14:paraId="470CF1C7" w14:textId="7CDBBCCC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(418)</w:t>
            </w:r>
          </w:p>
        </w:tc>
        <w:tc>
          <w:tcPr>
            <w:tcW w:w="284" w:type="dxa"/>
            <w:gridSpan w:val="2"/>
          </w:tcPr>
          <w:p w14:paraId="56A44AD0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8" w:type="dxa"/>
            <w:gridSpan w:val="2"/>
            <w:tcBorders>
              <w:top w:val="nil"/>
              <w:bottom w:val="single" w:sz="4" w:space="0" w:color="auto"/>
            </w:tcBorders>
          </w:tcPr>
          <w:p w14:paraId="77D70080" w14:textId="14E6CD61" w:rsidR="00204105" w:rsidRPr="00F53688" w:rsidRDefault="00204105" w:rsidP="0020410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(302)</w:t>
            </w:r>
          </w:p>
        </w:tc>
        <w:tc>
          <w:tcPr>
            <w:tcW w:w="285" w:type="dxa"/>
            <w:gridSpan w:val="2"/>
          </w:tcPr>
          <w:p w14:paraId="0E3B20C5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  <w:bottom w:val="single" w:sz="4" w:space="0" w:color="auto"/>
            </w:tcBorders>
          </w:tcPr>
          <w:p w14:paraId="0D64D932" w14:textId="7561D209" w:rsidR="00204105" w:rsidRPr="00F53688" w:rsidRDefault="00204105" w:rsidP="0020410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(103)</w:t>
            </w:r>
          </w:p>
        </w:tc>
        <w:tc>
          <w:tcPr>
            <w:tcW w:w="284" w:type="dxa"/>
            <w:gridSpan w:val="2"/>
          </w:tcPr>
          <w:p w14:paraId="70ED0C68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26" w:type="dxa"/>
            <w:gridSpan w:val="2"/>
            <w:tcBorders>
              <w:top w:val="nil"/>
              <w:bottom w:val="single" w:sz="4" w:space="0" w:color="auto"/>
            </w:tcBorders>
          </w:tcPr>
          <w:p w14:paraId="5101E94B" w14:textId="44C38E44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(77)</w:t>
            </w:r>
          </w:p>
        </w:tc>
        <w:tc>
          <w:tcPr>
            <w:tcW w:w="285" w:type="dxa"/>
            <w:gridSpan w:val="2"/>
          </w:tcPr>
          <w:p w14:paraId="515FB14B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80" w:type="dxa"/>
            <w:gridSpan w:val="2"/>
            <w:tcBorders>
              <w:top w:val="nil"/>
              <w:bottom w:val="single" w:sz="4" w:space="0" w:color="auto"/>
            </w:tcBorders>
          </w:tcPr>
          <w:p w14:paraId="5F217C49" w14:textId="1D35AF3B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(29)</w:t>
            </w:r>
          </w:p>
        </w:tc>
        <w:tc>
          <w:tcPr>
            <w:tcW w:w="284" w:type="dxa"/>
            <w:gridSpan w:val="2"/>
          </w:tcPr>
          <w:p w14:paraId="22A9E7E5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6" w:type="dxa"/>
            <w:gridSpan w:val="2"/>
            <w:tcBorders>
              <w:top w:val="nil"/>
              <w:bottom w:val="single" w:sz="4" w:space="0" w:color="auto"/>
            </w:tcBorders>
          </w:tcPr>
          <w:p w14:paraId="6B31FAD4" w14:textId="2F902CD2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5" w:type="dxa"/>
            <w:gridSpan w:val="2"/>
          </w:tcPr>
          <w:p w14:paraId="77709185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60" w:type="dxa"/>
            <w:gridSpan w:val="2"/>
            <w:tcBorders>
              <w:top w:val="nil"/>
              <w:bottom w:val="single" w:sz="4" w:space="0" w:color="auto"/>
            </w:tcBorders>
          </w:tcPr>
          <w:p w14:paraId="348B9AEC" w14:textId="49144B95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508</w:t>
            </w:r>
          </w:p>
        </w:tc>
        <w:tc>
          <w:tcPr>
            <w:tcW w:w="284" w:type="dxa"/>
            <w:gridSpan w:val="2"/>
          </w:tcPr>
          <w:p w14:paraId="6AC31018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single" w:sz="4" w:space="0" w:color="auto"/>
            </w:tcBorders>
          </w:tcPr>
          <w:p w14:paraId="584D6A0B" w14:textId="2AA45E0F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(3,285)</w:t>
            </w:r>
          </w:p>
        </w:tc>
      </w:tr>
      <w:tr w:rsidR="008D0B14" w:rsidRPr="00F53688" w14:paraId="7A7AC4A9" w14:textId="77777777" w:rsidTr="0005015C">
        <w:trPr>
          <w:gridAfter w:val="1"/>
          <w:wAfter w:w="19" w:type="dxa"/>
        </w:trPr>
        <w:tc>
          <w:tcPr>
            <w:tcW w:w="2592" w:type="dxa"/>
            <w:gridSpan w:val="2"/>
          </w:tcPr>
          <w:p w14:paraId="4C485F73" w14:textId="1ED4BB1D" w:rsidR="008D0B14" w:rsidRPr="00F53688" w:rsidRDefault="008D0B14" w:rsidP="00204105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กำไร</w:t>
            </w:r>
            <w:r w:rsidRPr="00F53688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(</w:t>
            </w:r>
            <w:r w:rsidRPr="00F5368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ขาดทุน</w:t>
            </w:r>
            <w:r w:rsidRPr="00F53688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) </w:t>
            </w: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ก่อนค่าใช้จ่าย</w:t>
            </w:r>
          </w:p>
        </w:tc>
        <w:tc>
          <w:tcPr>
            <w:tcW w:w="900" w:type="dxa"/>
            <w:gridSpan w:val="4"/>
            <w:tcBorders>
              <w:top w:val="nil"/>
              <w:bottom w:val="nil"/>
            </w:tcBorders>
          </w:tcPr>
          <w:p w14:paraId="0F829A45" w14:textId="77777777" w:rsidR="008D0B14" w:rsidRPr="00F53688" w:rsidRDefault="008D0B14" w:rsidP="00DE56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64FFB1" w14:textId="77777777" w:rsidR="008D0B14" w:rsidRPr="00F53688" w:rsidRDefault="008D0B14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DB1ECBC" w14:textId="77777777" w:rsidR="008D0B14" w:rsidRPr="00F53688" w:rsidRDefault="008D0B14" w:rsidP="005413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DD3D46C" w14:textId="77777777" w:rsidR="008D0B14" w:rsidRPr="00F53688" w:rsidRDefault="008D0B14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9" w:type="dxa"/>
            <w:tcBorders>
              <w:top w:val="nil"/>
              <w:bottom w:val="nil"/>
            </w:tcBorders>
          </w:tcPr>
          <w:p w14:paraId="1288EAD6" w14:textId="77777777" w:rsidR="008D0B14" w:rsidRPr="00F53688" w:rsidRDefault="008D0B14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4" w:type="dxa"/>
            <w:gridSpan w:val="2"/>
            <w:tcBorders>
              <w:bottom w:val="nil"/>
            </w:tcBorders>
          </w:tcPr>
          <w:p w14:paraId="29A5BEAE" w14:textId="77777777" w:rsidR="008D0B14" w:rsidRPr="00F53688" w:rsidRDefault="008D0B14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8" w:type="dxa"/>
            <w:gridSpan w:val="2"/>
            <w:tcBorders>
              <w:top w:val="nil"/>
              <w:bottom w:val="nil"/>
            </w:tcBorders>
          </w:tcPr>
          <w:p w14:paraId="5690CFC2" w14:textId="77777777" w:rsidR="008D0B14" w:rsidRPr="00F53688" w:rsidRDefault="008D0B14" w:rsidP="0020410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5" w:type="dxa"/>
            <w:gridSpan w:val="2"/>
            <w:tcBorders>
              <w:bottom w:val="nil"/>
            </w:tcBorders>
          </w:tcPr>
          <w:p w14:paraId="0C7F284F" w14:textId="77777777" w:rsidR="008D0B14" w:rsidRPr="00F53688" w:rsidRDefault="008D0B14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  <w:bottom w:val="nil"/>
            </w:tcBorders>
          </w:tcPr>
          <w:p w14:paraId="053A2895" w14:textId="77777777" w:rsidR="008D0B14" w:rsidRPr="00F53688" w:rsidRDefault="008D0B14" w:rsidP="0020410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4" w:type="dxa"/>
            <w:gridSpan w:val="2"/>
            <w:tcBorders>
              <w:bottom w:val="nil"/>
            </w:tcBorders>
          </w:tcPr>
          <w:p w14:paraId="2333935A" w14:textId="77777777" w:rsidR="008D0B14" w:rsidRPr="00F53688" w:rsidRDefault="008D0B14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26" w:type="dxa"/>
            <w:gridSpan w:val="2"/>
            <w:tcBorders>
              <w:top w:val="nil"/>
              <w:bottom w:val="nil"/>
            </w:tcBorders>
          </w:tcPr>
          <w:p w14:paraId="0CA8B885" w14:textId="77777777" w:rsidR="008D0B14" w:rsidRPr="00F53688" w:rsidRDefault="008D0B14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5" w:type="dxa"/>
            <w:gridSpan w:val="2"/>
            <w:tcBorders>
              <w:bottom w:val="nil"/>
            </w:tcBorders>
          </w:tcPr>
          <w:p w14:paraId="3FBB6B1B" w14:textId="77777777" w:rsidR="008D0B14" w:rsidRPr="00F53688" w:rsidRDefault="008D0B14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80" w:type="dxa"/>
            <w:gridSpan w:val="2"/>
            <w:tcBorders>
              <w:top w:val="nil"/>
              <w:bottom w:val="nil"/>
            </w:tcBorders>
          </w:tcPr>
          <w:p w14:paraId="1408CBC5" w14:textId="77777777" w:rsidR="008D0B14" w:rsidRPr="00F53688" w:rsidRDefault="008D0B14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4" w:type="dxa"/>
            <w:gridSpan w:val="2"/>
            <w:tcBorders>
              <w:bottom w:val="nil"/>
            </w:tcBorders>
          </w:tcPr>
          <w:p w14:paraId="307DF9B1" w14:textId="77777777" w:rsidR="008D0B14" w:rsidRPr="00F53688" w:rsidRDefault="008D0B14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6" w:type="dxa"/>
            <w:gridSpan w:val="2"/>
            <w:tcBorders>
              <w:top w:val="nil"/>
              <w:bottom w:val="nil"/>
            </w:tcBorders>
          </w:tcPr>
          <w:p w14:paraId="6BE0CCD2" w14:textId="77777777" w:rsidR="008D0B14" w:rsidRPr="00F53688" w:rsidRDefault="008D0B14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5" w:type="dxa"/>
            <w:gridSpan w:val="2"/>
            <w:tcBorders>
              <w:bottom w:val="nil"/>
            </w:tcBorders>
          </w:tcPr>
          <w:p w14:paraId="2A1E861B" w14:textId="77777777" w:rsidR="008D0B14" w:rsidRPr="00F53688" w:rsidRDefault="008D0B14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60" w:type="dxa"/>
            <w:gridSpan w:val="2"/>
            <w:tcBorders>
              <w:top w:val="nil"/>
              <w:bottom w:val="nil"/>
            </w:tcBorders>
          </w:tcPr>
          <w:p w14:paraId="700B9059" w14:textId="77777777" w:rsidR="008D0B14" w:rsidRPr="00F53688" w:rsidRDefault="008D0B14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4" w:type="dxa"/>
            <w:gridSpan w:val="2"/>
            <w:tcBorders>
              <w:bottom w:val="nil"/>
            </w:tcBorders>
          </w:tcPr>
          <w:p w14:paraId="06AD9EAC" w14:textId="77777777" w:rsidR="008D0B14" w:rsidRPr="00F53688" w:rsidRDefault="008D0B14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nil"/>
            </w:tcBorders>
          </w:tcPr>
          <w:p w14:paraId="4DACD52C" w14:textId="77777777" w:rsidR="008D0B14" w:rsidRPr="00F53688" w:rsidRDefault="008D0B14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04105" w:rsidRPr="00F53688" w14:paraId="66DC1A11" w14:textId="77777777" w:rsidTr="0005015C">
        <w:trPr>
          <w:gridAfter w:val="1"/>
          <w:wAfter w:w="19" w:type="dxa"/>
        </w:trPr>
        <w:tc>
          <w:tcPr>
            <w:tcW w:w="2592" w:type="dxa"/>
            <w:gridSpan w:val="2"/>
          </w:tcPr>
          <w:p w14:paraId="2B465E88" w14:textId="635F44C6" w:rsidR="00204105" w:rsidRPr="00F53688" w:rsidRDefault="008D0B14" w:rsidP="008D0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3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5368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  </w:t>
            </w:r>
            <w:r w:rsidR="00204105" w:rsidRPr="00F5368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900" w:type="dxa"/>
            <w:gridSpan w:val="4"/>
            <w:tcBorders>
              <w:top w:val="nil"/>
            </w:tcBorders>
          </w:tcPr>
          <w:p w14:paraId="45A55B40" w14:textId="7EB9317F" w:rsidR="00204105" w:rsidRPr="00F53688" w:rsidRDefault="00204105" w:rsidP="00DE56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32,993</w:t>
            </w:r>
          </w:p>
        </w:tc>
        <w:tc>
          <w:tcPr>
            <w:tcW w:w="270" w:type="dxa"/>
            <w:tcBorders>
              <w:top w:val="nil"/>
            </w:tcBorders>
          </w:tcPr>
          <w:p w14:paraId="73AA89E7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0795315" w14:textId="21ACE35A" w:rsidR="00204105" w:rsidRPr="00F53688" w:rsidRDefault="00204105" w:rsidP="005413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2,265</w:t>
            </w:r>
          </w:p>
        </w:tc>
        <w:tc>
          <w:tcPr>
            <w:tcW w:w="270" w:type="dxa"/>
            <w:tcBorders>
              <w:top w:val="nil"/>
            </w:tcBorders>
          </w:tcPr>
          <w:p w14:paraId="797549AE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49" w:type="dxa"/>
            <w:tcBorders>
              <w:top w:val="nil"/>
            </w:tcBorders>
          </w:tcPr>
          <w:p w14:paraId="23989E8F" w14:textId="009AC43F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3,423</w:t>
            </w:r>
          </w:p>
        </w:tc>
        <w:tc>
          <w:tcPr>
            <w:tcW w:w="284" w:type="dxa"/>
            <w:gridSpan w:val="2"/>
            <w:tcBorders>
              <w:top w:val="nil"/>
            </w:tcBorders>
          </w:tcPr>
          <w:p w14:paraId="3107A1A7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8" w:type="dxa"/>
            <w:gridSpan w:val="2"/>
            <w:tcBorders>
              <w:top w:val="nil"/>
            </w:tcBorders>
          </w:tcPr>
          <w:p w14:paraId="0CD14502" w14:textId="4C67627A" w:rsidR="00204105" w:rsidRPr="00F53688" w:rsidRDefault="00204105" w:rsidP="0020410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2,750</w:t>
            </w:r>
          </w:p>
        </w:tc>
        <w:tc>
          <w:tcPr>
            <w:tcW w:w="285" w:type="dxa"/>
            <w:gridSpan w:val="2"/>
            <w:tcBorders>
              <w:top w:val="nil"/>
            </w:tcBorders>
          </w:tcPr>
          <w:p w14:paraId="53512030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</w:tcBorders>
          </w:tcPr>
          <w:p w14:paraId="6A4CAFB2" w14:textId="3539C800" w:rsidR="00204105" w:rsidRPr="00F53688" w:rsidRDefault="00204105" w:rsidP="0020410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(604)</w:t>
            </w:r>
          </w:p>
        </w:tc>
        <w:tc>
          <w:tcPr>
            <w:tcW w:w="284" w:type="dxa"/>
            <w:gridSpan w:val="2"/>
            <w:tcBorders>
              <w:top w:val="nil"/>
            </w:tcBorders>
          </w:tcPr>
          <w:p w14:paraId="1AFD2CD6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26" w:type="dxa"/>
            <w:gridSpan w:val="2"/>
            <w:tcBorders>
              <w:top w:val="nil"/>
            </w:tcBorders>
          </w:tcPr>
          <w:p w14:paraId="7DADDA2A" w14:textId="04BA799A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395</w:t>
            </w:r>
          </w:p>
        </w:tc>
        <w:tc>
          <w:tcPr>
            <w:tcW w:w="285" w:type="dxa"/>
            <w:gridSpan w:val="2"/>
            <w:tcBorders>
              <w:top w:val="nil"/>
            </w:tcBorders>
          </w:tcPr>
          <w:p w14:paraId="119787F4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80" w:type="dxa"/>
            <w:gridSpan w:val="2"/>
            <w:tcBorders>
              <w:top w:val="nil"/>
            </w:tcBorders>
          </w:tcPr>
          <w:p w14:paraId="7D475781" w14:textId="00D7B502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424</w:t>
            </w:r>
          </w:p>
        </w:tc>
        <w:tc>
          <w:tcPr>
            <w:tcW w:w="284" w:type="dxa"/>
            <w:gridSpan w:val="2"/>
            <w:tcBorders>
              <w:top w:val="nil"/>
            </w:tcBorders>
          </w:tcPr>
          <w:p w14:paraId="34F4F516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6" w:type="dxa"/>
            <w:gridSpan w:val="2"/>
            <w:tcBorders>
              <w:top w:val="nil"/>
            </w:tcBorders>
          </w:tcPr>
          <w:p w14:paraId="346B2555" w14:textId="6E47B9B5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65</w:t>
            </w:r>
          </w:p>
        </w:tc>
        <w:tc>
          <w:tcPr>
            <w:tcW w:w="285" w:type="dxa"/>
            <w:gridSpan w:val="2"/>
            <w:tcBorders>
              <w:top w:val="nil"/>
            </w:tcBorders>
          </w:tcPr>
          <w:p w14:paraId="0D840DA4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60" w:type="dxa"/>
            <w:gridSpan w:val="2"/>
            <w:tcBorders>
              <w:top w:val="nil"/>
            </w:tcBorders>
          </w:tcPr>
          <w:p w14:paraId="1E0C054D" w14:textId="50AC467F" w:rsidR="00204105" w:rsidRPr="00F53688" w:rsidRDefault="00204105" w:rsidP="00204105">
            <w:pPr>
              <w:pStyle w:val="acctfourfigures"/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(10,862)</w:t>
            </w:r>
          </w:p>
        </w:tc>
        <w:tc>
          <w:tcPr>
            <w:tcW w:w="284" w:type="dxa"/>
            <w:gridSpan w:val="2"/>
            <w:tcBorders>
              <w:top w:val="nil"/>
            </w:tcBorders>
          </w:tcPr>
          <w:p w14:paraId="4E3421B4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981" w:type="dxa"/>
            <w:gridSpan w:val="2"/>
            <w:tcBorders>
              <w:top w:val="nil"/>
            </w:tcBorders>
          </w:tcPr>
          <w:p w14:paraId="40FDE236" w14:textId="7C19512C" w:rsidR="00204105" w:rsidRPr="00F53688" w:rsidRDefault="00204105" w:rsidP="00204105">
            <w:pPr>
              <w:pStyle w:val="acctfourfigures"/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30,849</w:t>
            </w:r>
          </w:p>
        </w:tc>
      </w:tr>
      <w:tr w:rsidR="00204105" w:rsidRPr="00F53688" w14:paraId="78A79B45" w14:textId="77777777" w:rsidTr="0005015C">
        <w:trPr>
          <w:gridAfter w:val="1"/>
          <w:wAfter w:w="19" w:type="dxa"/>
        </w:trPr>
        <w:tc>
          <w:tcPr>
            <w:tcW w:w="2592" w:type="dxa"/>
            <w:gridSpan w:val="2"/>
          </w:tcPr>
          <w:p w14:paraId="24E0DFF6" w14:textId="629B0FD4" w:rsidR="00204105" w:rsidRPr="00F53688" w:rsidRDefault="00DA185D" w:rsidP="00DA185D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</w:rPr>
              <w:t>(</w:t>
            </w:r>
            <w:r w:rsidR="008A11D4" w:rsidRPr="00F53688">
              <w:rPr>
                <w:rFonts w:ascii="Angsana New" w:hAnsi="Angsana New"/>
                <w:sz w:val="25"/>
                <w:szCs w:val="25"/>
                <w:cs/>
              </w:rPr>
              <w:t>ค่าใช้จ่า</w:t>
            </w:r>
            <w:r w:rsidR="008A11D4" w:rsidRPr="00F53688">
              <w:rPr>
                <w:rFonts w:ascii="Angsana New" w:hAnsi="Angsana New" w:hint="cs"/>
                <w:sz w:val="25"/>
                <w:szCs w:val="25"/>
                <w:cs/>
              </w:rPr>
              <w:t>ย</w:t>
            </w:r>
            <w:r w:rsidRPr="00F53688">
              <w:rPr>
                <w:rFonts w:ascii="Angsana New" w:hAnsi="Angsana New"/>
                <w:sz w:val="25"/>
                <w:szCs w:val="25"/>
              </w:rPr>
              <w:t xml:space="preserve">) </w:t>
            </w:r>
            <w:r w:rsidR="008A11D4" w:rsidRPr="00F53688">
              <w:rPr>
                <w:rFonts w:ascii="Angsana New" w:hAnsi="Angsana New" w:hint="cs"/>
                <w:sz w:val="25"/>
                <w:szCs w:val="25"/>
                <w:cs/>
              </w:rPr>
              <w:t>ผลประโยชน์</w:t>
            </w:r>
            <w:r w:rsidR="008A11D4" w:rsidRPr="00F53688">
              <w:rPr>
                <w:rFonts w:ascii="Angsana New" w:hAnsi="Angsana New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900" w:type="dxa"/>
            <w:gridSpan w:val="4"/>
            <w:tcBorders>
              <w:top w:val="nil"/>
              <w:bottom w:val="single" w:sz="4" w:space="0" w:color="auto"/>
            </w:tcBorders>
          </w:tcPr>
          <w:p w14:paraId="61FC956A" w14:textId="724BF96C" w:rsidR="00204105" w:rsidRPr="00F53688" w:rsidRDefault="00204105" w:rsidP="00DE56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(4,253)</w:t>
            </w:r>
          </w:p>
        </w:tc>
        <w:tc>
          <w:tcPr>
            <w:tcW w:w="270" w:type="dxa"/>
          </w:tcPr>
          <w:p w14:paraId="31FCF46D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5039C92C" w14:textId="67AC8890" w:rsidR="00204105" w:rsidRPr="00F53688" w:rsidRDefault="00204105" w:rsidP="005413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(453)</w:t>
            </w:r>
          </w:p>
        </w:tc>
        <w:tc>
          <w:tcPr>
            <w:tcW w:w="270" w:type="dxa"/>
          </w:tcPr>
          <w:p w14:paraId="53E77313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9" w:type="dxa"/>
            <w:tcBorders>
              <w:top w:val="nil"/>
              <w:bottom w:val="single" w:sz="4" w:space="0" w:color="auto"/>
            </w:tcBorders>
          </w:tcPr>
          <w:p w14:paraId="713694CA" w14:textId="60FFDE8B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(653)</w:t>
            </w:r>
          </w:p>
        </w:tc>
        <w:tc>
          <w:tcPr>
            <w:tcW w:w="284" w:type="dxa"/>
            <w:gridSpan w:val="2"/>
          </w:tcPr>
          <w:p w14:paraId="55F6F102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8" w:type="dxa"/>
            <w:gridSpan w:val="2"/>
            <w:tcBorders>
              <w:top w:val="nil"/>
              <w:bottom w:val="single" w:sz="4" w:space="0" w:color="auto"/>
            </w:tcBorders>
          </w:tcPr>
          <w:p w14:paraId="7D88BBA8" w14:textId="5309595B" w:rsidR="00204105" w:rsidRPr="00F53688" w:rsidRDefault="00204105" w:rsidP="0020410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(107)</w:t>
            </w:r>
          </w:p>
        </w:tc>
        <w:tc>
          <w:tcPr>
            <w:tcW w:w="285" w:type="dxa"/>
            <w:gridSpan w:val="2"/>
          </w:tcPr>
          <w:p w14:paraId="01940562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top w:val="nil"/>
              <w:bottom w:val="single" w:sz="4" w:space="0" w:color="auto"/>
            </w:tcBorders>
          </w:tcPr>
          <w:p w14:paraId="269F4311" w14:textId="28B5D040" w:rsidR="00204105" w:rsidRPr="00F53688" w:rsidRDefault="00204105" w:rsidP="0020410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284" w:type="dxa"/>
            <w:gridSpan w:val="2"/>
          </w:tcPr>
          <w:p w14:paraId="46DC9B13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26" w:type="dxa"/>
            <w:gridSpan w:val="2"/>
            <w:tcBorders>
              <w:top w:val="nil"/>
              <w:bottom w:val="single" w:sz="4" w:space="0" w:color="auto"/>
            </w:tcBorders>
          </w:tcPr>
          <w:p w14:paraId="1835FA37" w14:textId="6202F912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(57)</w:t>
            </w:r>
          </w:p>
        </w:tc>
        <w:tc>
          <w:tcPr>
            <w:tcW w:w="285" w:type="dxa"/>
            <w:gridSpan w:val="2"/>
          </w:tcPr>
          <w:p w14:paraId="69CCC4BA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80" w:type="dxa"/>
            <w:gridSpan w:val="2"/>
            <w:tcBorders>
              <w:top w:val="nil"/>
              <w:bottom w:val="single" w:sz="4" w:space="0" w:color="auto"/>
            </w:tcBorders>
          </w:tcPr>
          <w:p w14:paraId="6FA40EFA" w14:textId="271A0EDE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284" w:type="dxa"/>
            <w:gridSpan w:val="2"/>
          </w:tcPr>
          <w:p w14:paraId="03DF6CE2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6" w:type="dxa"/>
            <w:gridSpan w:val="2"/>
            <w:tcBorders>
              <w:top w:val="nil"/>
              <w:bottom w:val="single" w:sz="4" w:space="0" w:color="auto"/>
            </w:tcBorders>
          </w:tcPr>
          <w:p w14:paraId="2D60C87C" w14:textId="2DB920A2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(12)</w:t>
            </w:r>
          </w:p>
        </w:tc>
        <w:tc>
          <w:tcPr>
            <w:tcW w:w="285" w:type="dxa"/>
            <w:gridSpan w:val="2"/>
          </w:tcPr>
          <w:p w14:paraId="74F8013B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60" w:type="dxa"/>
            <w:gridSpan w:val="2"/>
            <w:tcBorders>
              <w:top w:val="nil"/>
              <w:bottom w:val="single" w:sz="4" w:space="0" w:color="auto"/>
            </w:tcBorders>
          </w:tcPr>
          <w:p w14:paraId="69541982" w14:textId="3225B35B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4" w:type="dxa"/>
            <w:gridSpan w:val="2"/>
          </w:tcPr>
          <w:p w14:paraId="5A6391C7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981" w:type="dxa"/>
            <w:gridSpan w:val="2"/>
            <w:tcBorders>
              <w:top w:val="nil"/>
              <w:bottom w:val="single" w:sz="4" w:space="0" w:color="auto"/>
            </w:tcBorders>
          </w:tcPr>
          <w:p w14:paraId="38DC5B4E" w14:textId="6B5E6EFE" w:rsidR="00204105" w:rsidRPr="00F53688" w:rsidRDefault="00204105" w:rsidP="00204105">
            <w:pPr>
              <w:pStyle w:val="acctfourfigures"/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(5,530)</w:t>
            </w:r>
          </w:p>
        </w:tc>
      </w:tr>
      <w:tr w:rsidR="00204105" w:rsidRPr="00F53688" w14:paraId="5B1DA029" w14:textId="77777777" w:rsidTr="0005015C">
        <w:trPr>
          <w:gridAfter w:val="1"/>
          <w:wAfter w:w="19" w:type="dxa"/>
        </w:trPr>
        <w:tc>
          <w:tcPr>
            <w:tcW w:w="2592" w:type="dxa"/>
            <w:gridSpan w:val="2"/>
          </w:tcPr>
          <w:p w14:paraId="50FCA166" w14:textId="2B785EC1" w:rsidR="00204105" w:rsidRPr="00F53688" w:rsidRDefault="00204105" w:rsidP="00204105">
            <w:pPr>
              <w:spacing w:line="240" w:lineRule="auto"/>
              <w:ind w:right="-3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กำไร</w:t>
            </w:r>
            <w:r w:rsidR="002F1560" w:rsidRPr="00F53688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(</w:t>
            </w:r>
            <w:r w:rsidR="002F1560" w:rsidRPr="00F5368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ขาดทุน</w:t>
            </w:r>
            <w:r w:rsidR="002F1560" w:rsidRPr="00F53688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) </w:t>
            </w: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สำหรับปี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06C89F4C" w14:textId="20D4E450" w:rsidR="00204105" w:rsidRPr="00F53688" w:rsidRDefault="00204105" w:rsidP="00DE56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28,740</w:t>
            </w:r>
          </w:p>
        </w:tc>
        <w:tc>
          <w:tcPr>
            <w:tcW w:w="270" w:type="dxa"/>
          </w:tcPr>
          <w:p w14:paraId="5993E6E6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0DD98D" w14:textId="2247830B" w:rsidR="00204105" w:rsidRPr="00F53688" w:rsidRDefault="00204105" w:rsidP="005413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1,812</w:t>
            </w:r>
          </w:p>
        </w:tc>
        <w:tc>
          <w:tcPr>
            <w:tcW w:w="270" w:type="dxa"/>
          </w:tcPr>
          <w:p w14:paraId="205FC174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</w:tcPr>
          <w:p w14:paraId="148D40B5" w14:textId="2C7AF665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2,770</w:t>
            </w:r>
          </w:p>
        </w:tc>
        <w:tc>
          <w:tcPr>
            <w:tcW w:w="284" w:type="dxa"/>
            <w:gridSpan w:val="2"/>
          </w:tcPr>
          <w:p w14:paraId="09F810C3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A7B460" w14:textId="044B396B" w:rsidR="00204105" w:rsidRPr="00F53688" w:rsidRDefault="00204105" w:rsidP="0020410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2,643</w:t>
            </w:r>
          </w:p>
        </w:tc>
        <w:tc>
          <w:tcPr>
            <w:tcW w:w="285" w:type="dxa"/>
            <w:gridSpan w:val="2"/>
          </w:tcPr>
          <w:p w14:paraId="18BF8ECF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D65D11" w14:textId="54E65E3D" w:rsidR="00204105" w:rsidRPr="00F53688" w:rsidRDefault="00204105" w:rsidP="0020410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(601)</w:t>
            </w:r>
          </w:p>
        </w:tc>
        <w:tc>
          <w:tcPr>
            <w:tcW w:w="284" w:type="dxa"/>
            <w:gridSpan w:val="2"/>
          </w:tcPr>
          <w:p w14:paraId="45BCFBB0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1076B6" w14:textId="24BA35FC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338</w:t>
            </w:r>
          </w:p>
        </w:tc>
        <w:tc>
          <w:tcPr>
            <w:tcW w:w="285" w:type="dxa"/>
            <w:gridSpan w:val="2"/>
          </w:tcPr>
          <w:p w14:paraId="58A713E9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B3ABC9" w14:textId="16B5C6A3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426</w:t>
            </w:r>
          </w:p>
        </w:tc>
        <w:tc>
          <w:tcPr>
            <w:tcW w:w="284" w:type="dxa"/>
            <w:gridSpan w:val="2"/>
          </w:tcPr>
          <w:p w14:paraId="33D20534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1E64CC" w14:textId="569216A2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53</w:t>
            </w:r>
          </w:p>
        </w:tc>
        <w:tc>
          <w:tcPr>
            <w:tcW w:w="285" w:type="dxa"/>
            <w:gridSpan w:val="2"/>
          </w:tcPr>
          <w:p w14:paraId="780DB5D4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059069" w14:textId="3D7B2044" w:rsidR="00204105" w:rsidRPr="00F53688" w:rsidRDefault="00204105" w:rsidP="00204105">
            <w:pPr>
              <w:pStyle w:val="acctfourfigures"/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(10,862)</w:t>
            </w:r>
          </w:p>
        </w:tc>
        <w:tc>
          <w:tcPr>
            <w:tcW w:w="284" w:type="dxa"/>
            <w:gridSpan w:val="2"/>
          </w:tcPr>
          <w:p w14:paraId="0D81D281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7567D8" w14:textId="37919B42" w:rsidR="00204105" w:rsidRPr="00F53688" w:rsidRDefault="00204105" w:rsidP="00204105">
            <w:pPr>
              <w:pStyle w:val="acctfourfigures"/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25,319</w:t>
            </w:r>
          </w:p>
        </w:tc>
      </w:tr>
      <w:tr w:rsidR="00292341" w:rsidRPr="00F53688" w14:paraId="7F88728D" w14:textId="77777777" w:rsidTr="0005015C">
        <w:trPr>
          <w:gridAfter w:val="1"/>
          <w:wAfter w:w="19" w:type="dxa"/>
        </w:trPr>
        <w:tc>
          <w:tcPr>
            <w:tcW w:w="2592" w:type="dxa"/>
            <w:gridSpan w:val="2"/>
          </w:tcPr>
          <w:p w14:paraId="1A9624CE" w14:textId="77777777" w:rsidR="00292341" w:rsidRPr="00F53688" w:rsidRDefault="00292341" w:rsidP="003A76D7">
            <w:pPr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gridSpan w:val="4"/>
            <w:tcBorders>
              <w:top w:val="double" w:sz="4" w:space="0" w:color="auto"/>
            </w:tcBorders>
          </w:tcPr>
          <w:p w14:paraId="0D0EB97F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8EEFBA1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33815B2" w14:textId="77777777" w:rsidR="00292341" w:rsidRPr="00F53688" w:rsidRDefault="00292341" w:rsidP="0073003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29A52F13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49" w:type="dxa"/>
            <w:tcBorders>
              <w:top w:val="double" w:sz="4" w:space="0" w:color="auto"/>
            </w:tcBorders>
          </w:tcPr>
          <w:p w14:paraId="410BA479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76B1951D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8" w:type="dxa"/>
            <w:gridSpan w:val="2"/>
            <w:tcBorders>
              <w:top w:val="double" w:sz="4" w:space="0" w:color="auto"/>
            </w:tcBorders>
          </w:tcPr>
          <w:p w14:paraId="15B26D9A" w14:textId="77777777" w:rsidR="00292341" w:rsidRPr="00F53688" w:rsidRDefault="00292341" w:rsidP="0073003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5" w:type="dxa"/>
            <w:gridSpan w:val="2"/>
          </w:tcPr>
          <w:p w14:paraId="79236E5B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top w:val="double" w:sz="4" w:space="0" w:color="auto"/>
            </w:tcBorders>
          </w:tcPr>
          <w:p w14:paraId="5F4D88DA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3C87ED56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26" w:type="dxa"/>
            <w:gridSpan w:val="2"/>
            <w:tcBorders>
              <w:top w:val="double" w:sz="4" w:space="0" w:color="auto"/>
            </w:tcBorders>
          </w:tcPr>
          <w:p w14:paraId="45A8C36D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5" w:type="dxa"/>
            <w:gridSpan w:val="2"/>
          </w:tcPr>
          <w:p w14:paraId="765DF580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80" w:type="dxa"/>
            <w:gridSpan w:val="2"/>
            <w:tcBorders>
              <w:top w:val="double" w:sz="4" w:space="0" w:color="auto"/>
            </w:tcBorders>
          </w:tcPr>
          <w:p w14:paraId="0DA02597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53CECF85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6" w:type="dxa"/>
            <w:gridSpan w:val="2"/>
            <w:tcBorders>
              <w:top w:val="double" w:sz="4" w:space="0" w:color="auto"/>
            </w:tcBorders>
          </w:tcPr>
          <w:p w14:paraId="3FFC0DF6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5" w:type="dxa"/>
            <w:gridSpan w:val="2"/>
          </w:tcPr>
          <w:p w14:paraId="43B07EBE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60" w:type="dxa"/>
            <w:gridSpan w:val="2"/>
            <w:tcBorders>
              <w:top w:val="double" w:sz="4" w:space="0" w:color="auto"/>
            </w:tcBorders>
          </w:tcPr>
          <w:p w14:paraId="64FB19D6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101B0647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81" w:type="dxa"/>
            <w:gridSpan w:val="2"/>
            <w:tcBorders>
              <w:top w:val="double" w:sz="4" w:space="0" w:color="auto"/>
            </w:tcBorders>
          </w:tcPr>
          <w:p w14:paraId="77CC9BF8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</w:tr>
      <w:tr w:rsidR="00292341" w:rsidRPr="00F53688" w14:paraId="7A1203AA" w14:textId="77777777" w:rsidTr="0005015C">
        <w:trPr>
          <w:gridAfter w:val="1"/>
          <w:wAfter w:w="19" w:type="dxa"/>
        </w:trPr>
        <w:tc>
          <w:tcPr>
            <w:tcW w:w="3060" w:type="dxa"/>
            <w:gridSpan w:val="5"/>
          </w:tcPr>
          <w:p w14:paraId="309F75FF" w14:textId="77777777" w:rsidR="00292341" w:rsidRPr="00F53688" w:rsidRDefault="00292341" w:rsidP="00292341">
            <w:pPr>
              <w:spacing w:line="240" w:lineRule="auto"/>
              <w:ind w:right="-362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ส่วนของกำไร</w:t>
            </w:r>
            <w:r w:rsidR="00B117E0" w:rsidRPr="00F53688">
              <w:rPr>
                <w:rFonts w:ascii="Angsana New" w:hAnsi="Angsana New" w:hint="cs"/>
                <w:sz w:val="25"/>
                <w:szCs w:val="25"/>
                <w:cs/>
              </w:rPr>
              <w:t xml:space="preserve"> (ขาดทุน) </w:t>
            </w:r>
            <w:r w:rsidRPr="00F53688">
              <w:rPr>
                <w:rFonts w:ascii="Angsana New" w:hAnsi="Angsana New"/>
                <w:sz w:val="25"/>
                <w:szCs w:val="25"/>
                <w:cs/>
              </w:rPr>
              <w:t>สำหรับปี</w:t>
            </w:r>
            <w:r w:rsidRPr="00F53688">
              <w:rPr>
                <w:rFonts w:ascii="Angsana New" w:hAnsi="Angsana New" w:hint="cs"/>
                <w:sz w:val="25"/>
                <w:szCs w:val="25"/>
                <w:cs/>
              </w:rPr>
              <w:t>ที่เป็นของ</w:t>
            </w:r>
          </w:p>
        </w:tc>
        <w:tc>
          <w:tcPr>
            <w:tcW w:w="432" w:type="dxa"/>
          </w:tcPr>
          <w:p w14:paraId="707E8B54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1B41199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0" w:type="dxa"/>
          </w:tcPr>
          <w:p w14:paraId="3413ECA1" w14:textId="77777777" w:rsidR="00292341" w:rsidRPr="00F53688" w:rsidRDefault="00292341" w:rsidP="0073003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270" w:type="dxa"/>
          </w:tcPr>
          <w:p w14:paraId="7B69B25A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49" w:type="dxa"/>
          </w:tcPr>
          <w:p w14:paraId="20EC2D0B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1F88CCB3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8" w:type="dxa"/>
            <w:gridSpan w:val="2"/>
          </w:tcPr>
          <w:p w14:paraId="5E21B05D" w14:textId="77777777" w:rsidR="00292341" w:rsidRPr="00F53688" w:rsidRDefault="00292341" w:rsidP="0073003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5" w:type="dxa"/>
            <w:gridSpan w:val="2"/>
          </w:tcPr>
          <w:p w14:paraId="4D77C89C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138" w:type="dxa"/>
            <w:gridSpan w:val="2"/>
          </w:tcPr>
          <w:p w14:paraId="0757E6EF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524325A1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26" w:type="dxa"/>
            <w:gridSpan w:val="2"/>
          </w:tcPr>
          <w:p w14:paraId="75078447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5" w:type="dxa"/>
            <w:gridSpan w:val="2"/>
          </w:tcPr>
          <w:p w14:paraId="3C6A7C1F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80" w:type="dxa"/>
            <w:gridSpan w:val="2"/>
          </w:tcPr>
          <w:p w14:paraId="5C28937E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1BAF27A3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6" w:type="dxa"/>
            <w:gridSpan w:val="2"/>
          </w:tcPr>
          <w:p w14:paraId="29904A0B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5" w:type="dxa"/>
            <w:gridSpan w:val="2"/>
          </w:tcPr>
          <w:p w14:paraId="1F7559D2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1060" w:type="dxa"/>
            <w:gridSpan w:val="2"/>
          </w:tcPr>
          <w:p w14:paraId="74038E40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284" w:type="dxa"/>
            <w:gridSpan w:val="2"/>
          </w:tcPr>
          <w:p w14:paraId="47751999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  <w:tc>
          <w:tcPr>
            <w:tcW w:w="981" w:type="dxa"/>
            <w:gridSpan w:val="2"/>
          </w:tcPr>
          <w:p w14:paraId="7263CF3B" w14:textId="77777777" w:rsidR="00292341" w:rsidRPr="00F53688" w:rsidRDefault="00292341" w:rsidP="003A76D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</w:p>
        </w:tc>
      </w:tr>
      <w:tr w:rsidR="00204105" w:rsidRPr="00F53688" w14:paraId="439B5968" w14:textId="77777777" w:rsidTr="0005015C">
        <w:trPr>
          <w:gridAfter w:val="1"/>
          <w:wAfter w:w="19" w:type="dxa"/>
        </w:trPr>
        <w:tc>
          <w:tcPr>
            <w:tcW w:w="2592" w:type="dxa"/>
            <w:gridSpan w:val="2"/>
          </w:tcPr>
          <w:p w14:paraId="20238D11" w14:textId="77777777" w:rsidR="00204105" w:rsidRPr="00F53688" w:rsidRDefault="00204105" w:rsidP="0023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362"/>
              <w:rPr>
                <w:rFonts w:ascii="Angsana New" w:hAnsi="Angsana New"/>
                <w:sz w:val="25"/>
                <w:szCs w:val="25"/>
                <w:cs/>
              </w:rPr>
            </w:pPr>
            <w:r w:rsidRPr="00F53688">
              <w:rPr>
                <w:rFonts w:ascii="Angsana New" w:hAnsi="Angsana New" w:hint="cs"/>
                <w:sz w:val="25"/>
                <w:szCs w:val="25"/>
                <w:cs/>
              </w:rPr>
              <w:t>ส่วนของ</w:t>
            </w:r>
            <w:r w:rsidRPr="00F53688">
              <w:rPr>
                <w:rFonts w:ascii="Angsana New" w:hAnsi="Angsana New"/>
                <w:sz w:val="25"/>
                <w:szCs w:val="25"/>
                <w:cs/>
              </w:rPr>
              <w:t>บริษัทใหญ่</w:t>
            </w:r>
          </w:p>
        </w:tc>
        <w:tc>
          <w:tcPr>
            <w:tcW w:w="900" w:type="dxa"/>
            <w:gridSpan w:val="4"/>
          </w:tcPr>
          <w:p w14:paraId="0EE785D8" w14:textId="22B1F690" w:rsidR="00204105" w:rsidRPr="00F53688" w:rsidRDefault="00204105" w:rsidP="00DE56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28,740</w:t>
            </w:r>
          </w:p>
        </w:tc>
        <w:tc>
          <w:tcPr>
            <w:tcW w:w="270" w:type="dxa"/>
          </w:tcPr>
          <w:p w14:paraId="63065994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</w:tcPr>
          <w:p w14:paraId="05A75FC1" w14:textId="204CC2F0" w:rsidR="00204105" w:rsidRPr="00F53688" w:rsidRDefault="00204105" w:rsidP="005413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1,812</w:t>
            </w:r>
          </w:p>
        </w:tc>
        <w:tc>
          <w:tcPr>
            <w:tcW w:w="270" w:type="dxa"/>
          </w:tcPr>
          <w:p w14:paraId="0111328E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9" w:type="dxa"/>
          </w:tcPr>
          <w:p w14:paraId="0BCD10FC" w14:textId="3BDF35BF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2,730</w:t>
            </w:r>
          </w:p>
        </w:tc>
        <w:tc>
          <w:tcPr>
            <w:tcW w:w="284" w:type="dxa"/>
            <w:gridSpan w:val="2"/>
          </w:tcPr>
          <w:p w14:paraId="55114B25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8" w:type="dxa"/>
            <w:gridSpan w:val="2"/>
          </w:tcPr>
          <w:p w14:paraId="137CA73E" w14:textId="7D1DC1F1" w:rsidR="00204105" w:rsidRPr="00F53688" w:rsidRDefault="00204105" w:rsidP="0020410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2,643</w:t>
            </w:r>
          </w:p>
        </w:tc>
        <w:tc>
          <w:tcPr>
            <w:tcW w:w="285" w:type="dxa"/>
            <w:gridSpan w:val="2"/>
          </w:tcPr>
          <w:p w14:paraId="3028BAC2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138" w:type="dxa"/>
            <w:gridSpan w:val="2"/>
          </w:tcPr>
          <w:p w14:paraId="25917806" w14:textId="79A6276B" w:rsidR="00204105" w:rsidRPr="00F53688" w:rsidRDefault="00204105" w:rsidP="0020410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(530)</w:t>
            </w:r>
          </w:p>
        </w:tc>
        <w:tc>
          <w:tcPr>
            <w:tcW w:w="284" w:type="dxa"/>
            <w:gridSpan w:val="2"/>
          </w:tcPr>
          <w:p w14:paraId="58B645F6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26" w:type="dxa"/>
            <w:gridSpan w:val="2"/>
          </w:tcPr>
          <w:p w14:paraId="63A6C8A7" w14:textId="76433139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309</w:t>
            </w:r>
          </w:p>
        </w:tc>
        <w:tc>
          <w:tcPr>
            <w:tcW w:w="285" w:type="dxa"/>
            <w:gridSpan w:val="2"/>
          </w:tcPr>
          <w:p w14:paraId="106CAA27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80" w:type="dxa"/>
            <w:gridSpan w:val="2"/>
          </w:tcPr>
          <w:p w14:paraId="33C85AD5" w14:textId="0AC45391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263</w:t>
            </w:r>
          </w:p>
        </w:tc>
        <w:tc>
          <w:tcPr>
            <w:tcW w:w="284" w:type="dxa"/>
            <w:gridSpan w:val="2"/>
          </w:tcPr>
          <w:p w14:paraId="28516DDB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6" w:type="dxa"/>
            <w:gridSpan w:val="2"/>
          </w:tcPr>
          <w:p w14:paraId="56F0212E" w14:textId="28C69EE5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53</w:t>
            </w:r>
          </w:p>
        </w:tc>
        <w:tc>
          <w:tcPr>
            <w:tcW w:w="285" w:type="dxa"/>
            <w:gridSpan w:val="2"/>
          </w:tcPr>
          <w:p w14:paraId="5535CB82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60" w:type="dxa"/>
            <w:gridSpan w:val="2"/>
          </w:tcPr>
          <w:p w14:paraId="0BCD265A" w14:textId="66CA7A07" w:rsidR="00204105" w:rsidRPr="00F53688" w:rsidRDefault="00204105" w:rsidP="00204105">
            <w:pPr>
              <w:pStyle w:val="acctfourfigures"/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(11,164)</w:t>
            </w:r>
          </w:p>
        </w:tc>
        <w:tc>
          <w:tcPr>
            <w:tcW w:w="284" w:type="dxa"/>
            <w:gridSpan w:val="2"/>
          </w:tcPr>
          <w:p w14:paraId="5845024A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981" w:type="dxa"/>
            <w:gridSpan w:val="2"/>
          </w:tcPr>
          <w:p w14:paraId="6A75C88B" w14:textId="00B83949" w:rsidR="00204105" w:rsidRPr="00F53688" w:rsidRDefault="00204105" w:rsidP="00204105">
            <w:pPr>
              <w:pStyle w:val="acctfourfigures"/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24,856</w:t>
            </w:r>
          </w:p>
        </w:tc>
      </w:tr>
      <w:tr w:rsidR="00204105" w:rsidRPr="00F53688" w14:paraId="0AD7B932" w14:textId="77777777" w:rsidTr="0005015C">
        <w:trPr>
          <w:gridAfter w:val="1"/>
          <w:wAfter w:w="19" w:type="dxa"/>
        </w:trPr>
        <w:tc>
          <w:tcPr>
            <w:tcW w:w="2592" w:type="dxa"/>
            <w:gridSpan w:val="2"/>
          </w:tcPr>
          <w:p w14:paraId="39C1CD9D" w14:textId="77777777" w:rsidR="00204105" w:rsidRPr="00F53688" w:rsidRDefault="00204105" w:rsidP="0023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362"/>
              <w:rPr>
                <w:rFonts w:ascii="Angsana New" w:hAnsi="Angsana New"/>
                <w:sz w:val="25"/>
                <w:szCs w:val="25"/>
              </w:rPr>
            </w:pPr>
            <w:r w:rsidRPr="00F53688">
              <w:rPr>
                <w:rFonts w:ascii="Angsana New" w:hAnsi="Angsana New"/>
                <w:sz w:val="25"/>
                <w:szCs w:val="25"/>
                <w:cs/>
              </w:rPr>
              <w:t>ส่วนได้เสียที่ไม่มีอำนาจควบคุม</w:t>
            </w:r>
          </w:p>
        </w:tc>
        <w:tc>
          <w:tcPr>
            <w:tcW w:w="900" w:type="dxa"/>
            <w:gridSpan w:val="4"/>
            <w:tcBorders>
              <w:bottom w:val="single" w:sz="4" w:space="0" w:color="auto"/>
            </w:tcBorders>
          </w:tcPr>
          <w:p w14:paraId="5AF9C9EA" w14:textId="367A57B9" w:rsidR="00204105" w:rsidRPr="00F53688" w:rsidRDefault="00204105" w:rsidP="00DE56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BC3F398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64E309" w14:textId="0E842283" w:rsidR="00204105" w:rsidRPr="00F53688" w:rsidRDefault="00204105" w:rsidP="005413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466C1CA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</w:tcPr>
          <w:p w14:paraId="15251CFB" w14:textId="7E2CB368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  <w:tc>
          <w:tcPr>
            <w:tcW w:w="284" w:type="dxa"/>
            <w:gridSpan w:val="2"/>
          </w:tcPr>
          <w:p w14:paraId="4BD57E4F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</w:tcPr>
          <w:p w14:paraId="585B6E38" w14:textId="13EBA95A" w:rsidR="00204105" w:rsidRPr="00F53688" w:rsidRDefault="00204105" w:rsidP="0020410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5" w:type="dxa"/>
            <w:gridSpan w:val="2"/>
          </w:tcPr>
          <w:p w14:paraId="46A04C29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</w:tcPr>
          <w:p w14:paraId="0E96975D" w14:textId="52CC8BE1" w:rsidR="00204105" w:rsidRPr="00F53688" w:rsidRDefault="00204105" w:rsidP="0020410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(71)</w:t>
            </w:r>
          </w:p>
        </w:tc>
        <w:tc>
          <w:tcPr>
            <w:tcW w:w="284" w:type="dxa"/>
            <w:gridSpan w:val="2"/>
          </w:tcPr>
          <w:p w14:paraId="423995CA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</w:tcPr>
          <w:p w14:paraId="36343967" w14:textId="0C1F1AB2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29</w:t>
            </w:r>
          </w:p>
        </w:tc>
        <w:tc>
          <w:tcPr>
            <w:tcW w:w="285" w:type="dxa"/>
            <w:gridSpan w:val="2"/>
          </w:tcPr>
          <w:p w14:paraId="0C8B0827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</w:tcPr>
          <w:p w14:paraId="4CC46A94" w14:textId="204FDDFB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163</w:t>
            </w:r>
          </w:p>
        </w:tc>
        <w:tc>
          <w:tcPr>
            <w:tcW w:w="284" w:type="dxa"/>
            <w:gridSpan w:val="2"/>
          </w:tcPr>
          <w:p w14:paraId="26398243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</w:tcPr>
          <w:p w14:paraId="07471DA8" w14:textId="3303AC51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5" w:type="dxa"/>
            <w:gridSpan w:val="2"/>
          </w:tcPr>
          <w:p w14:paraId="4E497D4A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1060" w:type="dxa"/>
            <w:gridSpan w:val="2"/>
            <w:tcBorders>
              <w:bottom w:val="single" w:sz="4" w:space="0" w:color="auto"/>
            </w:tcBorders>
          </w:tcPr>
          <w:p w14:paraId="74584FC1" w14:textId="2EF679DE" w:rsidR="00204105" w:rsidRPr="00F53688" w:rsidRDefault="00204105" w:rsidP="00204105">
            <w:pPr>
              <w:pStyle w:val="acctfourfigures"/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302</w:t>
            </w:r>
          </w:p>
        </w:tc>
        <w:tc>
          <w:tcPr>
            <w:tcW w:w="284" w:type="dxa"/>
            <w:gridSpan w:val="2"/>
          </w:tcPr>
          <w:p w14:paraId="7AF89113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</w:rPr>
            </w:pPr>
          </w:p>
        </w:tc>
        <w:tc>
          <w:tcPr>
            <w:tcW w:w="981" w:type="dxa"/>
            <w:gridSpan w:val="2"/>
            <w:tcBorders>
              <w:bottom w:val="single" w:sz="4" w:space="0" w:color="auto"/>
            </w:tcBorders>
          </w:tcPr>
          <w:p w14:paraId="2CE290BF" w14:textId="40ADF657" w:rsidR="00204105" w:rsidRPr="00F53688" w:rsidRDefault="00204105" w:rsidP="00204105">
            <w:pPr>
              <w:pStyle w:val="acctfourfigures"/>
              <w:spacing w:line="240" w:lineRule="auto"/>
              <w:ind w:left="-48" w:right="-114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5"/>
                <w:szCs w:val="25"/>
              </w:rPr>
              <w:t>463</w:t>
            </w:r>
          </w:p>
        </w:tc>
      </w:tr>
      <w:tr w:rsidR="00204105" w:rsidRPr="00F53688" w14:paraId="17ED9EF1" w14:textId="77777777" w:rsidTr="0005015C">
        <w:trPr>
          <w:gridAfter w:val="1"/>
          <w:wAfter w:w="19" w:type="dxa"/>
        </w:trPr>
        <w:tc>
          <w:tcPr>
            <w:tcW w:w="2592" w:type="dxa"/>
            <w:gridSpan w:val="2"/>
          </w:tcPr>
          <w:p w14:paraId="10E8636C" w14:textId="3F39B37E" w:rsidR="00204105" w:rsidRPr="00F53688" w:rsidRDefault="00204105" w:rsidP="00204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2"/>
              <w:rPr>
                <w:rFonts w:ascii="Angsana New" w:hAnsi="Angsana New"/>
                <w:sz w:val="25"/>
                <w:szCs w:val="25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กำไร</w:t>
            </w:r>
            <w:r w:rsidR="002F1560" w:rsidRPr="00F53688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(</w:t>
            </w:r>
            <w:r w:rsidR="002F1560" w:rsidRPr="00F53688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ขาดทุน</w:t>
            </w:r>
            <w:r w:rsidR="002F1560" w:rsidRPr="00F53688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) </w:t>
            </w:r>
            <w:r w:rsidRPr="00F53688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สำหรับปี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3E3AD8D0" w14:textId="6CD04663" w:rsidR="00204105" w:rsidRPr="00F53688" w:rsidRDefault="00204105" w:rsidP="00DE569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28,740</w:t>
            </w:r>
          </w:p>
        </w:tc>
        <w:tc>
          <w:tcPr>
            <w:tcW w:w="270" w:type="dxa"/>
          </w:tcPr>
          <w:p w14:paraId="729C6E57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41E415" w14:textId="0D293B8E" w:rsidR="00204105" w:rsidRPr="00F53688" w:rsidRDefault="00204105" w:rsidP="0054134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1,812</w:t>
            </w:r>
          </w:p>
        </w:tc>
        <w:tc>
          <w:tcPr>
            <w:tcW w:w="270" w:type="dxa"/>
          </w:tcPr>
          <w:p w14:paraId="58D7E9CC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</w:tcPr>
          <w:p w14:paraId="6E310DCD" w14:textId="01DE662B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2,770</w:t>
            </w:r>
          </w:p>
        </w:tc>
        <w:tc>
          <w:tcPr>
            <w:tcW w:w="284" w:type="dxa"/>
            <w:gridSpan w:val="2"/>
          </w:tcPr>
          <w:p w14:paraId="6AEB5161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9DE342" w14:textId="4C024035" w:rsidR="00204105" w:rsidRPr="00F53688" w:rsidRDefault="00204105" w:rsidP="00204105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2,643</w:t>
            </w:r>
          </w:p>
        </w:tc>
        <w:tc>
          <w:tcPr>
            <w:tcW w:w="285" w:type="dxa"/>
            <w:gridSpan w:val="2"/>
          </w:tcPr>
          <w:p w14:paraId="24243FE8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B47476" w14:textId="0D662121" w:rsidR="00204105" w:rsidRPr="00F53688" w:rsidRDefault="00204105" w:rsidP="00204105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(601)</w:t>
            </w:r>
          </w:p>
        </w:tc>
        <w:tc>
          <w:tcPr>
            <w:tcW w:w="284" w:type="dxa"/>
            <w:gridSpan w:val="2"/>
          </w:tcPr>
          <w:p w14:paraId="2EE489CA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86E9B2" w14:textId="22119A60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338</w:t>
            </w:r>
          </w:p>
        </w:tc>
        <w:tc>
          <w:tcPr>
            <w:tcW w:w="285" w:type="dxa"/>
            <w:gridSpan w:val="2"/>
          </w:tcPr>
          <w:p w14:paraId="22C006F1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D704A6" w14:textId="185C0EDF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426</w:t>
            </w:r>
          </w:p>
        </w:tc>
        <w:tc>
          <w:tcPr>
            <w:tcW w:w="284" w:type="dxa"/>
            <w:gridSpan w:val="2"/>
          </w:tcPr>
          <w:p w14:paraId="42DA1784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C4FA2B" w14:textId="1EB34B1E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53</w:t>
            </w:r>
          </w:p>
        </w:tc>
        <w:tc>
          <w:tcPr>
            <w:tcW w:w="285" w:type="dxa"/>
            <w:gridSpan w:val="2"/>
          </w:tcPr>
          <w:p w14:paraId="76BE2DF1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F56D16" w14:textId="5F558A06" w:rsidR="00204105" w:rsidRPr="00F53688" w:rsidRDefault="00204105" w:rsidP="00204105">
            <w:pPr>
              <w:pStyle w:val="acctfourfigures"/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(10,862)</w:t>
            </w:r>
          </w:p>
        </w:tc>
        <w:tc>
          <w:tcPr>
            <w:tcW w:w="284" w:type="dxa"/>
            <w:gridSpan w:val="2"/>
          </w:tcPr>
          <w:p w14:paraId="7A66CC9D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C4AB54" w14:textId="6F9CF6FF" w:rsidR="00204105" w:rsidRPr="00F53688" w:rsidRDefault="00204105" w:rsidP="00204105">
            <w:pPr>
              <w:pStyle w:val="acctfourfigures"/>
              <w:spacing w:line="240" w:lineRule="auto"/>
              <w:ind w:left="-48" w:right="-114"/>
              <w:rPr>
                <w:rFonts w:asciiTheme="majorBidi" w:hAnsiTheme="majorBidi" w:cstheme="majorBidi"/>
                <w:b/>
                <w:bCs/>
                <w:sz w:val="25"/>
                <w:szCs w:val="25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25,319</w:t>
            </w:r>
          </w:p>
        </w:tc>
      </w:tr>
    </w:tbl>
    <w:p w14:paraId="11F74CD5" w14:textId="77777777" w:rsidR="00D21FF1" w:rsidRPr="00F53688" w:rsidRDefault="00D21FF1" w:rsidP="003A7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</w:tabs>
        <w:spacing w:line="240" w:lineRule="auto"/>
        <w:rPr>
          <w:rFonts w:ascii="Angsana New" w:hAnsi="Angsana New"/>
          <w:b/>
          <w:bCs/>
          <w:i/>
          <w:iCs/>
          <w:sz w:val="25"/>
          <w:szCs w:val="25"/>
        </w:rPr>
      </w:pPr>
    </w:p>
    <w:p w14:paraId="574B5394" w14:textId="77777777" w:rsidR="00D21FF1" w:rsidRPr="00F53688" w:rsidRDefault="00D21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F53688">
        <w:rPr>
          <w:rFonts w:ascii="Angsana New" w:hAnsi="Angsana New"/>
          <w:b/>
          <w:bCs/>
          <w:i/>
          <w:iCs/>
          <w:sz w:val="26"/>
          <w:szCs w:val="26"/>
        </w:rPr>
        <w:br w:type="page"/>
      </w:r>
    </w:p>
    <w:tbl>
      <w:tblPr>
        <w:tblW w:w="1542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520"/>
        <w:gridCol w:w="1124"/>
        <w:gridCol w:w="270"/>
        <w:gridCol w:w="1080"/>
        <w:gridCol w:w="270"/>
        <w:gridCol w:w="990"/>
        <w:gridCol w:w="270"/>
        <w:gridCol w:w="1016"/>
        <w:gridCol w:w="285"/>
        <w:gridCol w:w="1138"/>
        <w:gridCol w:w="284"/>
        <w:gridCol w:w="1026"/>
        <w:gridCol w:w="285"/>
        <w:gridCol w:w="980"/>
        <w:gridCol w:w="284"/>
        <w:gridCol w:w="996"/>
        <w:gridCol w:w="285"/>
        <w:gridCol w:w="1055"/>
        <w:gridCol w:w="284"/>
        <w:gridCol w:w="981"/>
      </w:tblGrid>
      <w:tr w:rsidR="00D21FF1" w:rsidRPr="00F53688" w14:paraId="5780DCDD" w14:textId="77777777" w:rsidTr="00413C76">
        <w:trPr>
          <w:tblHeader/>
        </w:trPr>
        <w:tc>
          <w:tcPr>
            <w:tcW w:w="2520" w:type="dxa"/>
          </w:tcPr>
          <w:p w14:paraId="7FD24A8D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738" w:firstLine="70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lastRenderedPageBreak/>
              <w:tab/>
            </w:r>
          </w:p>
        </w:tc>
        <w:tc>
          <w:tcPr>
            <w:tcW w:w="12903" w:type="dxa"/>
            <w:gridSpan w:val="19"/>
          </w:tcPr>
          <w:p w14:paraId="4182F1BE" w14:textId="45E0E053" w:rsidR="00D21FF1" w:rsidRPr="00F53688" w:rsidRDefault="00577062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7F0795" w:rsidRPr="00F5368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="00D21FF1" w:rsidRPr="00F5368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7F0795" w:rsidRPr="00F5368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F44A92" w:rsidRPr="00F5368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1</w:t>
            </w:r>
          </w:p>
        </w:tc>
      </w:tr>
      <w:tr w:rsidR="00D21FF1" w:rsidRPr="00F53688" w14:paraId="58C81AF8" w14:textId="77777777" w:rsidTr="00413C76">
        <w:trPr>
          <w:tblHeader/>
        </w:trPr>
        <w:tc>
          <w:tcPr>
            <w:tcW w:w="2520" w:type="dxa"/>
          </w:tcPr>
          <w:p w14:paraId="05A5F822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73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4" w:type="dxa"/>
          </w:tcPr>
          <w:p w14:paraId="4B2CEEC4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  <w:lang w:val="th-TH"/>
              </w:rPr>
              <w:t>โรงกลั่น</w:t>
            </w:r>
          </w:p>
        </w:tc>
        <w:tc>
          <w:tcPr>
            <w:tcW w:w="270" w:type="dxa"/>
          </w:tcPr>
          <w:p w14:paraId="15D0BACF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9B565E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9" w:right="-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โรงกลั่น</w:t>
            </w:r>
          </w:p>
        </w:tc>
        <w:tc>
          <w:tcPr>
            <w:tcW w:w="270" w:type="dxa"/>
          </w:tcPr>
          <w:p w14:paraId="794D0C57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DF6EA7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65A4B8AF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</w:tcPr>
          <w:p w14:paraId="7B4DFE5E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  <w:lang w:val="th-TH"/>
              </w:rPr>
              <w:t>โรงผลิต</w:t>
            </w:r>
          </w:p>
        </w:tc>
        <w:tc>
          <w:tcPr>
            <w:tcW w:w="285" w:type="dxa"/>
          </w:tcPr>
          <w:p w14:paraId="7A245275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38" w:type="dxa"/>
          </w:tcPr>
          <w:p w14:paraId="5E7C4B83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5368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บริการขนส่ง</w:t>
            </w:r>
          </w:p>
        </w:tc>
        <w:tc>
          <w:tcPr>
            <w:tcW w:w="284" w:type="dxa"/>
          </w:tcPr>
          <w:p w14:paraId="6169C7EA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26" w:type="dxa"/>
          </w:tcPr>
          <w:p w14:paraId="3227485B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สารทำ</w:t>
            </w:r>
          </w:p>
        </w:tc>
        <w:tc>
          <w:tcPr>
            <w:tcW w:w="285" w:type="dxa"/>
          </w:tcPr>
          <w:p w14:paraId="280F9790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80" w:type="dxa"/>
          </w:tcPr>
          <w:p w14:paraId="7936343E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4" w:type="dxa"/>
          </w:tcPr>
          <w:p w14:paraId="2F7F32EC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6" w:type="dxa"/>
          </w:tcPr>
          <w:p w14:paraId="3DD16013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5" w:type="dxa"/>
          </w:tcPr>
          <w:p w14:paraId="245F98AA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55" w:type="dxa"/>
          </w:tcPr>
          <w:p w14:paraId="02706A7C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ตั</w:t>
            </w:r>
            <w:r w:rsidRPr="00F53688">
              <w:rPr>
                <w:rFonts w:ascii="Angsana New" w:hAnsi="Angsana New"/>
                <w:sz w:val="26"/>
                <w:szCs w:val="26"/>
                <w:cs/>
                <w:lang w:val="th-TH"/>
              </w:rPr>
              <w:t>ดรายการ</w:t>
            </w:r>
          </w:p>
        </w:tc>
        <w:tc>
          <w:tcPr>
            <w:tcW w:w="284" w:type="dxa"/>
          </w:tcPr>
          <w:p w14:paraId="2DB1B76B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81" w:type="dxa"/>
          </w:tcPr>
          <w:p w14:paraId="15D64956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D21FF1" w:rsidRPr="00F53688" w14:paraId="14D9B354" w14:textId="77777777" w:rsidTr="00413C76">
        <w:trPr>
          <w:tblHeader/>
        </w:trPr>
        <w:tc>
          <w:tcPr>
            <w:tcW w:w="2520" w:type="dxa"/>
          </w:tcPr>
          <w:p w14:paraId="0FBF74D0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73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4" w:type="dxa"/>
          </w:tcPr>
          <w:p w14:paraId="3EF10570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  <w:lang w:val="th-TH"/>
              </w:rPr>
              <w:t>น้ำมัน</w:t>
            </w:r>
          </w:p>
        </w:tc>
        <w:tc>
          <w:tcPr>
            <w:tcW w:w="270" w:type="dxa"/>
          </w:tcPr>
          <w:p w14:paraId="3F6A642B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918E39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9" w:right="-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น้ำมันหล่อลื่น</w:t>
            </w:r>
          </w:p>
        </w:tc>
        <w:tc>
          <w:tcPr>
            <w:tcW w:w="270" w:type="dxa"/>
          </w:tcPr>
          <w:p w14:paraId="3E0A2149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5ABBBAC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ปิโตรเคมี</w:t>
            </w:r>
          </w:p>
        </w:tc>
        <w:tc>
          <w:tcPr>
            <w:tcW w:w="270" w:type="dxa"/>
          </w:tcPr>
          <w:p w14:paraId="484B7A45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</w:tcPr>
          <w:p w14:paraId="129E792B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กระแสไฟฟ้า</w:t>
            </w:r>
          </w:p>
        </w:tc>
        <w:tc>
          <w:tcPr>
            <w:tcW w:w="285" w:type="dxa"/>
          </w:tcPr>
          <w:p w14:paraId="649B20C3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38" w:type="dxa"/>
          </w:tcPr>
          <w:p w14:paraId="2E44D73F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5368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ทางทะเล</w:t>
            </w:r>
          </w:p>
        </w:tc>
        <w:tc>
          <w:tcPr>
            <w:tcW w:w="284" w:type="dxa"/>
          </w:tcPr>
          <w:p w14:paraId="22024FC6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26" w:type="dxa"/>
          </w:tcPr>
          <w:p w14:paraId="4DBB2822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ละลาย</w:t>
            </w:r>
          </w:p>
        </w:tc>
        <w:tc>
          <w:tcPr>
            <w:tcW w:w="285" w:type="dxa"/>
          </w:tcPr>
          <w:p w14:paraId="1FFF8BF3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80" w:type="dxa"/>
          </w:tcPr>
          <w:p w14:paraId="29A8BCD3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เอทานอล</w:t>
            </w:r>
          </w:p>
        </w:tc>
        <w:tc>
          <w:tcPr>
            <w:tcW w:w="284" w:type="dxa"/>
          </w:tcPr>
          <w:p w14:paraId="4960B26F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6" w:type="dxa"/>
          </w:tcPr>
          <w:p w14:paraId="1DAA269D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อื่นๆ</w:t>
            </w:r>
          </w:p>
        </w:tc>
        <w:tc>
          <w:tcPr>
            <w:tcW w:w="285" w:type="dxa"/>
          </w:tcPr>
          <w:p w14:paraId="23982A28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55" w:type="dxa"/>
          </w:tcPr>
          <w:p w14:paraId="1F960132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ระหว่างกัน</w:t>
            </w:r>
          </w:p>
        </w:tc>
        <w:tc>
          <w:tcPr>
            <w:tcW w:w="284" w:type="dxa"/>
          </w:tcPr>
          <w:p w14:paraId="58B8ABA3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3F9D6934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D21FF1" w:rsidRPr="00F53688" w14:paraId="130797C7" w14:textId="77777777" w:rsidTr="00413C76">
        <w:trPr>
          <w:trHeight w:val="272"/>
          <w:tblHeader/>
        </w:trPr>
        <w:tc>
          <w:tcPr>
            <w:tcW w:w="2520" w:type="dxa"/>
          </w:tcPr>
          <w:p w14:paraId="7EC16345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03" w:type="dxa"/>
            <w:gridSpan w:val="19"/>
          </w:tcPr>
          <w:p w14:paraId="5C0A5263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21FF1" w:rsidRPr="00F53688" w14:paraId="65AE70C3" w14:textId="77777777" w:rsidTr="00413C76">
        <w:tc>
          <w:tcPr>
            <w:tcW w:w="2520" w:type="dxa"/>
          </w:tcPr>
          <w:p w14:paraId="255671C8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24" w:type="dxa"/>
          </w:tcPr>
          <w:p w14:paraId="0057B9E3" w14:textId="7D0A0B77" w:rsidR="00D21FF1" w:rsidRPr="00F53688" w:rsidRDefault="005D4B7B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25,194</w:t>
            </w:r>
          </w:p>
        </w:tc>
        <w:tc>
          <w:tcPr>
            <w:tcW w:w="270" w:type="dxa"/>
          </w:tcPr>
          <w:p w14:paraId="4082DDBB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7812579" w14:textId="155C2649" w:rsidR="00D21FF1" w:rsidRPr="00F53688" w:rsidRDefault="005D4B7B" w:rsidP="005D4B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1,547</w:t>
            </w:r>
          </w:p>
        </w:tc>
        <w:tc>
          <w:tcPr>
            <w:tcW w:w="270" w:type="dxa"/>
          </w:tcPr>
          <w:p w14:paraId="308799AE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D1F7277" w14:textId="1A65AD1F" w:rsidR="00D21FF1" w:rsidRPr="00F53688" w:rsidRDefault="005D4B7B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5,098</w:t>
            </w:r>
          </w:p>
        </w:tc>
        <w:tc>
          <w:tcPr>
            <w:tcW w:w="270" w:type="dxa"/>
          </w:tcPr>
          <w:p w14:paraId="1A77194C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661238D2" w14:textId="1799176A" w:rsidR="00D21FF1" w:rsidRPr="00F53688" w:rsidRDefault="005D4B7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1,482</w:t>
            </w:r>
          </w:p>
        </w:tc>
        <w:tc>
          <w:tcPr>
            <w:tcW w:w="285" w:type="dxa"/>
          </w:tcPr>
          <w:p w14:paraId="641AC3AD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71D1B98F" w14:textId="1D55F029" w:rsidR="00D21FF1" w:rsidRPr="00F53688" w:rsidRDefault="00CF523B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</w:t>
            </w:r>
          </w:p>
        </w:tc>
        <w:tc>
          <w:tcPr>
            <w:tcW w:w="284" w:type="dxa"/>
          </w:tcPr>
          <w:p w14:paraId="15C88A81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49762B8A" w14:textId="66C6F672" w:rsidR="00D21FF1" w:rsidRPr="00F53688" w:rsidRDefault="00CF523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1,491</w:t>
            </w:r>
          </w:p>
        </w:tc>
        <w:tc>
          <w:tcPr>
            <w:tcW w:w="285" w:type="dxa"/>
          </w:tcPr>
          <w:p w14:paraId="55711B35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6F2DA46E" w14:textId="7D9A1BA7" w:rsidR="00D21FF1" w:rsidRPr="00F53688" w:rsidRDefault="00CF523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114</w:t>
            </w:r>
          </w:p>
        </w:tc>
        <w:tc>
          <w:tcPr>
            <w:tcW w:w="284" w:type="dxa"/>
          </w:tcPr>
          <w:p w14:paraId="450A0A8B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2D4356A1" w14:textId="506CA396" w:rsidR="00D21FF1" w:rsidRPr="00F53688" w:rsidRDefault="00CF523B" w:rsidP="00CF52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697</w:t>
            </w:r>
          </w:p>
        </w:tc>
        <w:tc>
          <w:tcPr>
            <w:tcW w:w="285" w:type="dxa"/>
          </w:tcPr>
          <w:p w14:paraId="0B5F3A0E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5F42DD36" w14:textId="4EDB5DD5" w:rsidR="00D21FF1" w:rsidRPr="00F53688" w:rsidRDefault="00CF523B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(11,319)</w:t>
            </w:r>
          </w:p>
        </w:tc>
        <w:tc>
          <w:tcPr>
            <w:tcW w:w="284" w:type="dxa"/>
          </w:tcPr>
          <w:p w14:paraId="232D4E50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1C2229E8" w14:textId="177D6098" w:rsidR="00D21FF1" w:rsidRPr="00F53688" w:rsidRDefault="00CF7D56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24,359</w:t>
            </w:r>
          </w:p>
        </w:tc>
      </w:tr>
      <w:tr w:rsidR="00D21FF1" w:rsidRPr="00F53688" w14:paraId="1C3F32F1" w14:textId="77777777" w:rsidTr="00413C76">
        <w:tc>
          <w:tcPr>
            <w:tcW w:w="2520" w:type="dxa"/>
          </w:tcPr>
          <w:p w14:paraId="7028CD9E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124" w:type="dxa"/>
          </w:tcPr>
          <w:p w14:paraId="68650C00" w14:textId="23F0F193" w:rsidR="00D21FF1" w:rsidRPr="00F53688" w:rsidRDefault="005D4B7B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24,42</w:t>
            </w:r>
            <w:r w:rsidR="00540BB8"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</w:p>
        </w:tc>
        <w:tc>
          <w:tcPr>
            <w:tcW w:w="270" w:type="dxa"/>
          </w:tcPr>
          <w:p w14:paraId="078A4188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00B69A" w14:textId="31CFCA18" w:rsidR="00D21FF1" w:rsidRPr="00F53688" w:rsidRDefault="005D4B7B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1,865</w:t>
            </w:r>
          </w:p>
        </w:tc>
        <w:tc>
          <w:tcPr>
            <w:tcW w:w="270" w:type="dxa"/>
          </w:tcPr>
          <w:p w14:paraId="5C6A14A0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CA6206E" w14:textId="49AF2EAA" w:rsidR="00D21FF1" w:rsidRPr="00F53688" w:rsidRDefault="005D4B7B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1,347</w:t>
            </w:r>
          </w:p>
        </w:tc>
        <w:tc>
          <w:tcPr>
            <w:tcW w:w="270" w:type="dxa"/>
          </w:tcPr>
          <w:p w14:paraId="3C3701CA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254C7687" w14:textId="6723F1BB" w:rsidR="00D21FF1" w:rsidRPr="00F53688" w:rsidRDefault="005D4B7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113</w:t>
            </w:r>
          </w:p>
        </w:tc>
        <w:tc>
          <w:tcPr>
            <w:tcW w:w="285" w:type="dxa"/>
          </w:tcPr>
          <w:p w14:paraId="016BF236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2537BAF0" w14:textId="04EB22E6" w:rsidR="00D21FF1" w:rsidRPr="00F53688" w:rsidRDefault="00CF523B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33</w:t>
            </w:r>
          </w:p>
        </w:tc>
        <w:tc>
          <w:tcPr>
            <w:tcW w:w="284" w:type="dxa"/>
          </w:tcPr>
          <w:p w14:paraId="660B614D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5DA0C3B0" w14:textId="79E97051" w:rsidR="00D21FF1" w:rsidRPr="00F53688" w:rsidRDefault="00CF523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738</w:t>
            </w:r>
          </w:p>
        </w:tc>
        <w:tc>
          <w:tcPr>
            <w:tcW w:w="285" w:type="dxa"/>
          </w:tcPr>
          <w:p w14:paraId="7B803111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7FE75C39" w14:textId="1C23E3CF" w:rsidR="00D21FF1" w:rsidRPr="00F53688" w:rsidRDefault="00CF523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245</w:t>
            </w:r>
          </w:p>
        </w:tc>
        <w:tc>
          <w:tcPr>
            <w:tcW w:w="284" w:type="dxa"/>
          </w:tcPr>
          <w:p w14:paraId="69C9EB12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024BEED4" w14:textId="72CC9B37" w:rsidR="00D21FF1" w:rsidRPr="00F53688" w:rsidRDefault="00CF523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5" w:type="dxa"/>
          </w:tcPr>
          <w:p w14:paraId="3615F3F6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033D0003" w14:textId="50AB8A65" w:rsidR="00D21FF1" w:rsidRPr="00F53688" w:rsidRDefault="00CF523B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(26)</w:t>
            </w:r>
          </w:p>
        </w:tc>
        <w:tc>
          <w:tcPr>
            <w:tcW w:w="284" w:type="dxa"/>
          </w:tcPr>
          <w:p w14:paraId="56361CD3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74FCAB29" w14:textId="08AA6718" w:rsidR="00D21FF1" w:rsidRPr="00F53688" w:rsidRDefault="00CF7D56" w:rsidP="00540BB8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28,73</w:t>
            </w:r>
            <w:r w:rsidR="00540BB8"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</w:p>
        </w:tc>
      </w:tr>
      <w:tr w:rsidR="00D21FF1" w:rsidRPr="00F53688" w14:paraId="7D1DA435" w14:textId="77777777" w:rsidTr="00413C76">
        <w:tc>
          <w:tcPr>
            <w:tcW w:w="2520" w:type="dxa"/>
          </w:tcPr>
          <w:p w14:paraId="3F920285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24" w:type="dxa"/>
          </w:tcPr>
          <w:p w14:paraId="5F778048" w14:textId="5A319991" w:rsidR="00D21FF1" w:rsidRPr="00F53688" w:rsidRDefault="005D4B7B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110,89</w:t>
            </w:r>
            <w:r w:rsidR="002A4C27"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</w:p>
        </w:tc>
        <w:tc>
          <w:tcPr>
            <w:tcW w:w="270" w:type="dxa"/>
          </w:tcPr>
          <w:p w14:paraId="06812D71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B8EF04" w14:textId="51707C17" w:rsidR="00D21FF1" w:rsidRPr="00F53688" w:rsidRDefault="005D4B7B" w:rsidP="005D4B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809</w:t>
            </w:r>
          </w:p>
        </w:tc>
        <w:tc>
          <w:tcPr>
            <w:tcW w:w="270" w:type="dxa"/>
          </w:tcPr>
          <w:p w14:paraId="65B6314F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8EA122" w14:textId="609E16A2" w:rsidR="00D21FF1" w:rsidRPr="00F53688" w:rsidRDefault="005D4B7B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2,170</w:t>
            </w:r>
          </w:p>
        </w:tc>
        <w:tc>
          <w:tcPr>
            <w:tcW w:w="270" w:type="dxa"/>
          </w:tcPr>
          <w:p w14:paraId="0FC84B61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12007A4B" w14:textId="68FD83EC" w:rsidR="00D21FF1" w:rsidRPr="00F53688" w:rsidRDefault="005D4B7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2,506</w:t>
            </w:r>
          </w:p>
        </w:tc>
        <w:tc>
          <w:tcPr>
            <w:tcW w:w="285" w:type="dxa"/>
          </w:tcPr>
          <w:p w14:paraId="37604F9C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04DAEEA4" w14:textId="2E88BEE3" w:rsidR="00D21FF1" w:rsidRPr="00F53688" w:rsidRDefault="00CF523B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</w:t>
            </w:r>
            <w:r w:rsidR="002A4C27"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</w:p>
        </w:tc>
        <w:tc>
          <w:tcPr>
            <w:tcW w:w="284" w:type="dxa"/>
          </w:tcPr>
          <w:p w14:paraId="5E01AA52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00EFF418" w14:textId="0B86CBC4" w:rsidR="00D21FF1" w:rsidRPr="00F53688" w:rsidRDefault="00CF523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990</w:t>
            </w:r>
          </w:p>
        </w:tc>
        <w:tc>
          <w:tcPr>
            <w:tcW w:w="285" w:type="dxa"/>
          </w:tcPr>
          <w:p w14:paraId="1073EA34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49EC8A2F" w14:textId="27E745B5" w:rsidR="00D21FF1" w:rsidRPr="00F53688" w:rsidRDefault="00CF523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92</w:t>
            </w:r>
          </w:p>
        </w:tc>
        <w:tc>
          <w:tcPr>
            <w:tcW w:w="284" w:type="dxa"/>
          </w:tcPr>
          <w:p w14:paraId="127E0262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072E288C" w14:textId="2E6B7223" w:rsidR="00D21FF1" w:rsidRPr="00F53688" w:rsidRDefault="00CF523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203</w:t>
            </w:r>
          </w:p>
        </w:tc>
        <w:tc>
          <w:tcPr>
            <w:tcW w:w="285" w:type="dxa"/>
          </w:tcPr>
          <w:p w14:paraId="10D62627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02826EDA" w14:textId="5FE9329C" w:rsidR="00D21FF1" w:rsidRPr="00F53688" w:rsidRDefault="00CF523B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(6,228)</w:t>
            </w:r>
          </w:p>
        </w:tc>
        <w:tc>
          <w:tcPr>
            <w:tcW w:w="284" w:type="dxa"/>
          </w:tcPr>
          <w:p w14:paraId="60E35C03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0D4DCF7D" w14:textId="008F7920" w:rsidR="00D21FF1" w:rsidRPr="00F53688" w:rsidRDefault="00CF7D56" w:rsidP="00D81F83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111,64</w:t>
            </w:r>
            <w:r w:rsidR="00D81F83"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</w:tr>
      <w:tr w:rsidR="00D21FF1" w:rsidRPr="00F53688" w14:paraId="5B314CF0" w14:textId="77777777" w:rsidTr="00413C76">
        <w:tc>
          <w:tcPr>
            <w:tcW w:w="2520" w:type="dxa"/>
          </w:tcPr>
          <w:p w14:paraId="75316F20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124" w:type="dxa"/>
          </w:tcPr>
          <w:p w14:paraId="048111CB" w14:textId="287D4618" w:rsidR="00D21FF1" w:rsidRPr="00F53688" w:rsidRDefault="005D4B7B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14,555</w:t>
            </w:r>
          </w:p>
        </w:tc>
        <w:tc>
          <w:tcPr>
            <w:tcW w:w="270" w:type="dxa"/>
          </w:tcPr>
          <w:p w14:paraId="66945343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34B2C38" w14:textId="63556408" w:rsidR="00D21FF1" w:rsidRPr="00F53688" w:rsidRDefault="005D4B7B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5EC5C59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9FB3C5" w14:textId="2BD72DC1" w:rsidR="00D21FF1" w:rsidRPr="00F53688" w:rsidRDefault="005D4B7B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4C08CEA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19EAF2FB" w14:textId="60BAF1A3" w:rsidR="00D21FF1" w:rsidRPr="00F53688" w:rsidRDefault="005D4B7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5" w:type="dxa"/>
          </w:tcPr>
          <w:p w14:paraId="65785854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54E183DA" w14:textId="4ECBAFC2" w:rsidR="00D21FF1" w:rsidRPr="00F53688" w:rsidRDefault="00CF523B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</w:tcPr>
          <w:p w14:paraId="6A8C2D44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1EB17933" w14:textId="4D43C6E4" w:rsidR="00D21FF1" w:rsidRPr="00F53688" w:rsidRDefault="00CF523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5" w:type="dxa"/>
          </w:tcPr>
          <w:p w14:paraId="198357CC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5ECBDE69" w14:textId="6E69EB7F" w:rsidR="00D21FF1" w:rsidRPr="00F53688" w:rsidRDefault="00CF523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</w:tcPr>
          <w:p w14:paraId="4E204FEA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48A6A1D1" w14:textId="6B066495" w:rsidR="00D21FF1" w:rsidRPr="00F53688" w:rsidRDefault="00CF523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5" w:type="dxa"/>
          </w:tcPr>
          <w:p w14:paraId="3B9AB8A6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39AA9D75" w14:textId="1047766C" w:rsidR="00D21FF1" w:rsidRPr="00F53688" w:rsidRDefault="00CF523B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(14,555)</w:t>
            </w:r>
          </w:p>
        </w:tc>
        <w:tc>
          <w:tcPr>
            <w:tcW w:w="284" w:type="dxa"/>
          </w:tcPr>
          <w:p w14:paraId="61677395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58CA126A" w14:textId="55D898DD" w:rsidR="00D21FF1" w:rsidRPr="00F53688" w:rsidRDefault="00CF7D56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0571D2" w:rsidRPr="00F53688" w14:paraId="1E3A571C" w14:textId="77777777" w:rsidTr="00413C76">
        <w:tc>
          <w:tcPr>
            <w:tcW w:w="2520" w:type="dxa"/>
          </w:tcPr>
          <w:p w14:paraId="0D618AA0" w14:textId="77777777" w:rsidR="000571D2" w:rsidRPr="00F53688" w:rsidRDefault="000571D2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  <w:cs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เงินลงทุนใน</w:t>
            </w:r>
            <w:r w:rsidRPr="00F53688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24" w:type="dxa"/>
          </w:tcPr>
          <w:p w14:paraId="720FE421" w14:textId="5228132A" w:rsidR="000571D2" w:rsidRPr="00F53688" w:rsidRDefault="005D4B7B" w:rsidP="005D4B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AFB52E" w14:textId="77777777" w:rsidR="000571D2" w:rsidRPr="00F53688" w:rsidRDefault="000571D2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C694D3" w14:textId="5DEB7367" w:rsidR="000571D2" w:rsidRPr="00F53688" w:rsidRDefault="005D4B7B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648712A" w14:textId="77777777" w:rsidR="000571D2" w:rsidRPr="00F53688" w:rsidRDefault="000571D2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42A44AD" w14:textId="790303FA" w:rsidR="000571D2" w:rsidRPr="00F53688" w:rsidRDefault="005D4B7B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4999AAE" w14:textId="77777777" w:rsidR="000571D2" w:rsidRPr="00F53688" w:rsidRDefault="000571D2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53CFEC63" w14:textId="6674091A" w:rsidR="000571D2" w:rsidRPr="00F53688" w:rsidRDefault="005D4B7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5" w:type="dxa"/>
          </w:tcPr>
          <w:p w14:paraId="6AAC705F" w14:textId="77777777" w:rsidR="000571D2" w:rsidRPr="00F53688" w:rsidRDefault="000571D2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745FE79E" w14:textId="06F3B492" w:rsidR="000571D2" w:rsidRPr="00F53688" w:rsidRDefault="006A7812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625</w:t>
            </w:r>
          </w:p>
        </w:tc>
        <w:tc>
          <w:tcPr>
            <w:tcW w:w="284" w:type="dxa"/>
          </w:tcPr>
          <w:p w14:paraId="1E4582F3" w14:textId="77777777" w:rsidR="000571D2" w:rsidRPr="00F53688" w:rsidRDefault="000571D2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6BBD6324" w14:textId="3C31E482" w:rsidR="000571D2" w:rsidRPr="00F53688" w:rsidRDefault="00CF523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5" w:type="dxa"/>
          </w:tcPr>
          <w:p w14:paraId="5B914520" w14:textId="77777777" w:rsidR="000571D2" w:rsidRPr="00F53688" w:rsidRDefault="000571D2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6F15CFF0" w14:textId="707C508F" w:rsidR="000571D2" w:rsidRPr="00F53688" w:rsidRDefault="00CF523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</w:tcPr>
          <w:p w14:paraId="32D718EF" w14:textId="77777777" w:rsidR="000571D2" w:rsidRPr="00F53688" w:rsidRDefault="000571D2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00E44E49" w14:textId="6F4D86FC" w:rsidR="000571D2" w:rsidRPr="00F53688" w:rsidRDefault="00CF523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5" w:type="dxa"/>
          </w:tcPr>
          <w:p w14:paraId="519C089B" w14:textId="77777777" w:rsidR="000571D2" w:rsidRPr="00F53688" w:rsidRDefault="000571D2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6A030417" w14:textId="10284613" w:rsidR="000571D2" w:rsidRPr="00F53688" w:rsidRDefault="009D56A6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</w:tcPr>
          <w:p w14:paraId="10C0CD3C" w14:textId="77777777" w:rsidR="000571D2" w:rsidRPr="00F53688" w:rsidRDefault="000571D2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4F8E3955" w14:textId="2EA56864" w:rsidR="000571D2" w:rsidRPr="00F53688" w:rsidRDefault="00D81F83" w:rsidP="00D81F83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625</w:t>
            </w:r>
          </w:p>
        </w:tc>
      </w:tr>
      <w:tr w:rsidR="00D21FF1" w:rsidRPr="00F53688" w14:paraId="0CF30CF3" w14:textId="77777777" w:rsidTr="00413C76">
        <w:tc>
          <w:tcPr>
            <w:tcW w:w="2520" w:type="dxa"/>
          </w:tcPr>
          <w:p w14:paraId="3F2C8FDC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124" w:type="dxa"/>
          </w:tcPr>
          <w:p w14:paraId="2B97B7BA" w14:textId="4A69DA1F" w:rsidR="00D21FF1" w:rsidRPr="00F53688" w:rsidRDefault="005D4B7B" w:rsidP="005D4B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1,261</w:t>
            </w:r>
          </w:p>
        </w:tc>
        <w:tc>
          <w:tcPr>
            <w:tcW w:w="270" w:type="dxa"/>
          </w:tcPr>
          <w:p w14:paraId="76701503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E30801" w14:textId="2CB710DC" w:rsidR="00D21FF1" w:rsidRPr="00F53688" w:rsidRDefault="005D4B7B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4B6E834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7F6E491" w14:textId="03BC76E0" w:rsidR="00D21FF1" w:rsidRPr="00F53688" w:rsidRDefault="005D4B7B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5AB41B4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3604649E" w14:textId="0C8E08EF" w:rsidR="00D21FF1" w:rsidRPr="00F53688" w:rsidRDefault="005D4B7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9,115</w:t>
            </w:r>
          </w:p>
        </w:tc>
        <w:tc>
          <w:tcPr>
            <w:tcW w:w="285" w:type="dxa"/>
          </w:tcPr>
          <w:p w14:paraId="6194CD26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248F1D26" w14:textId="1AD7ED39" w:rsidR="00D21FF1" w:rsidRPr="00F53688" w:rsidRDefault="006A7812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</w:tcPr>
          <w:p w14:paraId="215DF553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2C9945AC" w14:textId="6118143C" w:rsidR="00D21FF1" w:rsidRPr="00F53688" w:rsidRDefault="00CF523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5" w:type="dxa"/>
          </w:tcPr>
          <w:p w14:paraId="0F12AD21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5A889611" w14:textId="5E83CE65" w:rsidR="00D21FF1" w:rsidRPr="00F53688" w:rsidRDefault="00CF523B" w:rsidP="002A4C27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81</w:t>
            </w:r>
            <w:r w:rsidR="002A4C27"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</w:t>
            </w:r>
          </w:p>
        </w:tc>
        <w:tc>
          <w:tcPr>
            <w:tcW w:w="284" w:type="dxa"/>
          </w:tcPr>
          <w:p w14:paraId="44F1E42A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0ECAFEDF" w14:textId="0C407041" w:rsidR="00D21FF1" w:rsidRPr="00F53688" w:rsidRDefault="00CF523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5" w:type="dxa"/>
          </w:tcPr>
          <w:p w14:paraId="1CA05BCC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4EEE7015" w14:textId="41B66CA4" w:rsidR="00D21FF1" w:rsidRPr="00F53688" w:rsidRDefault="00D81F83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3,12</w:t>
            </w:r>
            <w:r w:rsidR="002A4C27"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284" w:type="dxa"/>
          </w:tcPr>
          <w:p w14:paraId="2C4EC0B4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64438285" w14:textId="3FB5183D" w:rsidR="00D21FF1" w:rsidRPr="00F53688" w:rsidRDefault="00D81F83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14,316</w:t>
            </w:r>
          </w:p>
        </w:tc>
      </w:tr>
      <w:tr w:rsidR="00D21FF1" w:rsidRPr="00F53688" w14:paraId="501FB8C1" w14:textId="77777777" w:rsidTr="00413C76">
        <w:tc>
          <w:tcPr>
            <w:tcW w:w="2520" w:type="dxa"/>
          </w:tcPr>
          <w:p w14:paraId="63447794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124" w:type="dxa"/>
          </w:tcPr>
          <w:p w14:paraId="54AC5689" w14:textId="1E823BD9" w:rsidR="00D21FF1" w:rsidRPr="00F53688" w:rsidRDefault="005D4B7B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39,990</w:t>
            </w:r>
          </w:p>
        </w:tc>
        <w:tc>
          <w:tcPr>
            <w:tcW w:w="270" w:type="dxa"/>
          </w:tcPr>
          <w:p w14:paraId="7280A394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104E7D" w14:textId="060E849E" w:rsidR="00D21FF1" w:rsidRPr="00F53688" w:rsidRDefault="005D4B7B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1,301</w:t>
            </w:r>
          </w:p>
        </w:tc>
        <w:tc>
          <w:tcPr>
            <w:tcW w:w="270" w:type="dxa"/>
          </w:tcPr>
          <w:p w14:paraId="289FF6A4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C5B444" w14:textId="702915F6" w:rsidR="00D21FF1" w:rsidRPr="00F53688" w:rsidRDefault="005D4B7B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18,609</w:t>
            </w:r>
          </w:p>
        </w:tc>
        <w:tc>
          <w:tcPr>
            <w:tcW w:w="270" w:type="dxa"/>
          </w:tcPr>
          <w:p w14:paraId="0AA16182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6C2672AB" w14:textId="3FF96E2C" w:rsidR="00D21FF1" w:rsidRPr="00F53688" w:rsidRDefault="005D4B7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11,753</w:t>
            </w:r>
          </w:p>
        </w:tc>
        <w:tc>
          <w:tcPr>
            <w:tcW w:w="285" w:type="dxa"/>
          </w:tcPr>
          <w:p w14:paraId="1A09FE0A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0C63791D" w14:textId="7212FDE8" w:rsidR="00D21FF1" w:rsidRPr="00F53688" w:rsidRDefault="00CF523B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2,707</w:t>
            </w:r>
          </w:p>
        </w:tc>
        <w:tc>
          <w:tcPr>
            <w:tcW w:w="284" w:type="dxa"/>
          </w:tcPr>
          <w:p w14:paraId="5F29F8D8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683C4FDB" w14:textId="73CD26CC" w:rsidR="00D21FF1" w:rsidRPr="00F53688" w:rsidRDefault="00CF523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2,341</w:t>
            </w:r>
          </w:p>
        </w:tc>
        <w:tc>
          <w:tcPr>
            <w:tcW w:w="285" w:type="dxa"/>
          </w:tcPr>
          <w:p w14:paraId="6CD07925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14C4728F" w14:textId="591B0C5D" w:rsidR="00D21FF1" w:rsidRPr="00F53688" w:rsidRDefault="00CF523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1,366</w:t>
            </w:r>
          </w:p>
        </w:tc>
        <w:tc>
          <w:tcPr>
            <w:tcW w:w="284" w:type="dxa"/>
          </w:tcPr>
          <w:p w14:paraId="4F6BA400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6F7F7BD9" w14:textId="7E273671" w:rsidR="00D21FF1" w:rsidRPr="00F53688" w:rsidRDefault="00EA4BF0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5" w:type="dxa"/>
          </w:tcPr>
          <w:p w14:paraId="08BF2A99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28D1DF50" w14:textId="7E506A9E" w:rsidR="00D21FF1" w:rsidRPr="00F53688" w:rsidRDefault="00CF523B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1,862</w:t>
            </w:r>
          </w:p>
        </w:tc>
        <w:tc>
          <w:tcPr>
            <w:tcW w:w="284" w:type="dxa"/>
          </w:tcPr>
          <w:p w14:paraId="1670CE97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00B2381F" w14:textId="0CC4BE48" w:rsidR="00D21FF1" w:rsidRPr="00F53688" w:rsidRDefault="00CF7D56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79,929</w:t>
            </w:r>
          </w:p>
        </w:tc>
      </w:tr>
      <w:tr w:rsidR="00D21FF1" w:rsidRPr="00F53688" w14:paraId="316A166E" w14:textId="77777777" w:rsidTr="00413C76">
        <w:tc>
          <w:tcPr>
            <w:tcW w:w="2520" w:type="dxa"/>
          </w:tcPr>
          <w:p w14:paraId="6BFFA67E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49A32808" w14:textId="053EB6BF" w:rsidR="00D21FF1" w:rsidRPr="00F53688" w:rsidRDefault="005D4B7B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7,523</w:t>
            </w:r>
          </w:p>
        </w:tc>
        <w:tc>
          <w:tcPr>
            <w:tcW w:w="270" w:type="dxa"/>
          </w:tcPr>
          <w:p w14:paraId="1343A947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C1D1A0" w14:textId="760259D1" w:rsidR="00D21FF1" w:rsidRPr="00F53688" w:rsidRDefault="005D4B7B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639</w:t>
            </w:r>
          </w:p>
        </w:tc>
        <w:tc>
          <w:tcPr>
            <w:tcW w:w="270" w:type="dxa"/>
          </w:tcPr>
          <w:p w14:paraId="1793AFE2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CF32E4" w14:textId="733C6D1C" w:rsidR="00D21FF1" w:rsidRPr="00F53688" w:rsidRDefault="005D4B7B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1,910</w:t>
            </w:r>
          </w:p>
        </w:tc>
        <w:tc>
          <w:tcPr>
            <w:tcW w:w="270" w:type="dxa"/>
          </w:tcPr>
          <w:p w14:paraId="02E01ABE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6A6E8A31" w14:textId="5F047469" w:rsidR="00D21FF1" w:rsidRPr="00F53688" w:rsidRDefault="005D4B7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84</w:t>
            </w:r>
          </w:p>
        </w:tc>
        <w:tc>
          <w:tcPr>
            <w:tcW w:w="285" w:type="dxa"/>
          </w:tcPr>
          <w:p w14:paraId="2DB86939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16A97E03" w14:textId="5DA3A012" w:rsidR="00D21FF1" w:rsidRPr="00F53688" w:rsidRDefault="00CF523B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</w:p>
        </w:tc>
        <w:tc>
          <w:tcPr>
            <w:tcW w:w="284" w:type="dxa"/>
          </w:tcPr>
          <w:p w14:paraId="7F53E572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09634A2" w14:textId="20565A9F" w:rsidR="00D21FF1" w:rsidRPr="00F53688" w:rsidRDefault="00CF523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1,366</w:t>
            </w:r>
          </w:p>
        </w:tc>
        <w:tc>
          <w:tcPr>
            <w:tcW w:w="285" w:type="dxa"/>
          </w:tcPr>
          <w:p w14:paraId="2D6E0C2F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71D63F0A" w14:textId="7DB6447E" w:rsidR="00D21FF1" w:rsidRPr="00F53688" w:rsidRDefault="00CF523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</w:p>
        </w:tc>
        <w:tc>
          <w:tcPr>
            <w:tcW w:w="284" w:type="dxa"/>
          </w:tcPr>
          <w:p w14:paraId="433D45EA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20AFEF69" w14:textId="092B36AF" w:rsidR="00D21FF1" w:rsidRPr="00F53688" w:rsidRDefault="00CF523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52,223</w:t>
            </w:r>
          </w:p>
        </w:tc>
        <w:tc>
          <w:tcPr>
            <w:tcW w:w="285" w:type="dxa"/>
          </w:tcPr>
          <w:p w14:paraId="18805AFA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0F2ED568" w14:textId="28646A78" w:rsidR="00D21FF1" w:rsidRPr="00F53688" w:rsidRDefault="00CF523B" w:rsidP="00D81F83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(54,75</w:t>
            </w:r>
            <w:r w:rsidR="00ED012D"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84" w:type="dxa"/>
          </w:tcPr>
          <w:p w14:paraId="12BDAD2F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11A9929C" w14:textId="4146EDAD" w:rsidR="00D21FF1" w:rsidRPr="00F53688" w:rsidRDefault="00CF7D56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9,00</w:t>
            </w:r>
            <w:r w:rsidR="00ED012D"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</w:tr>
      <w:tr w:rsidR="00D21FF1" w:rsidRPr="00F53688" w14:paraId="1C214DBB" w14:textId="77777777" w:rsidTr="00413C76">
        <w:trPr>
          <w:trHeight w:val="290"/>
        </w:trPr>
        <w:tc>
          <w:tcPr>
            <w:tcW w:w="2520" w:type="dxa"/>
          </w:tcPr>
          <w:p w14:paraId="4DEB56CC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586DABF8" w14:textId="51F578BB" w:rsidR="00D21FF1" w:rsidRPr="00F53688" w:rsidRDefault="005D4B7B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223,845</w:t>
            </w:r>
          </w:p>
        </w:tc>
        <w:tc>
          <w:tcPr>
            <w:tcW w:w="270" w:type="dxa"/>
          </w:tcPr>
          <w:p w14:paraId="026B3D76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218EB6" w14:textId="533C9E83" w:rsidR="00D21FF1" w:rsidRPr="00F53688" w:rsidRDefault="005D4B7B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6,161</w:t>
            </w:r>
          </w:p>
        </w:tc>
        <w:tc>
          <w:tcPr>
            <w:tcW w:w="270" w:type="dxa"/>
          </w:tcPr>
          <w:p w14:paraId="0D6CDAD4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13A10D" w14:textId="73E88E65" w:rsidR="00D21FF1" w:rsidRPr="00F53688" w:rsidRDefault="00743BBF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29,</w:t>
            </w:r>
            <w:r w:rsidR="005D4B7B"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134</w:t>
            </w:r>
          </w:p>
        </w:tc>
        <w:tc>
          <w:tcPr>
            <w:tcW w:w="270" w:type="dxa"/>
          </w:tcPr>
          <w:p w14:paraId="201645BE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117E5195" w14:textId="48F2C599" w:rsidR="00D21FF1" w:rsidRPr="00F53688" w:rsidRDefault="005D4B7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25,053</w:t>
            </w:r>
          </w:p>
        </w:tc>
        <w:tc>
          <w:tcPr>
            <w:tcW w:w="285" w:type="dxa"/>
          </w:tcPr>
          <w:p w14:paraId="360C8683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13113" w14:textId="2B218AC6" w:rsidR="00D21FF1" w:rsidRPr="00F53688" w:rsidRDefault="00CF523B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3,63</w:t>
            </w:r>
            <w:r w:rsidR="002A4C27"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284" w:type="dxa"/>
          </w:tcPr>
          <w:p w14:paraId="72146570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47B17" w14:textId="2BDF38A4" w:rsidR="00D21FF1" w:rsidRPr="00F53688" w:rsidRDefault="00CF523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6,926</w:t>
            </w:r>
          </w:p>
        </w:tc>
        <w:tc>
          <w:tcPr>
            <w:tcW w:w="285" w:type="dxa"/>
          </w:tcPr>
          <w:p w14:paraId="5C72EF81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B1303" w14:textId="52C4F763" w:rsidR="00D21FF1" w:rsidRPr="00F53688" w:rsidRDefault="00CF523B" w:rsidP="002A4C27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2,64</w:t>
            </w:r>
            <w:r w:rsidR="002A4C27"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284" w:type="dxa"/>
          </w:tcPr>
          <w:p w14:paraId="00F52A31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053F2" w14:textId="59DD9A2F" w:rsidR="00D21FF1" w:rsidRPr="00F53688" w:rsidRDefault="00CF523B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53,123</w:t>
            </w:r>
          </w:p>
        </w:tc>
        <w:tc>
          <w:tcPr>
            <w:tcW w:w="285" w:type="dxa"/>
          </w:tcPr>
          <w:p w14:paraId="028142F6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2805B" w14:textId="08C6AD13" w:rsidR="00D21FF1" w:rsidRPr="00F53688" w:rsidRDefault="00CF523B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(81,903)</w:t>
            </w:r>
          </w:p>
        </w:tc>
        <w:tc>
          <w:tcPr>
            <w:tcW w:w="284" w:type="dxa"/>
          </w:tcPr>
          <w:p w14:paraId="7932E43F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B36C7" w14:textId="769EDF2B" w:rsidR="00D21FF1" w:rsidRPr="00F53688" w:rsidRDefault="00CF7D56" w:rsidP="00413C76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268,613</w:t>
            </w:r>
          </w:p>
        </w:tc>
      </w:tr>
      <w:tr w:rsidR="00D21FF1" w:rsidRPr="00F53688" w14:paraId="308FF540" w14:textId="77777777" w:rsidTr="00413C76">
        <w:tc>
          <w:tcPr>
            <w:tcW w:w="2520" w:type="dxa"/>
          </w:tcPr>
          <w:p w14:paraId="44AFC5D1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5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F5368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124" w:type="dxa"/>
            <w:vAlign w:val="bottom"/>
          </w:tcPr>
          <w:p w14:paraId="2644B653" w14:textId="51257261" w:rsidR="00D21FF1" w:rsidRPr="00F53688" w:rsidRDefault="005D4B7B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23,517</w:t>
            </w:r>
          </w:p>
        </w:tc>
        <w:tc>
          <w:tcPr>
            <w:tcW w:w="270" w:type="dxa"/>
            <w:vAlign w:val="bottom"/>
          </w:tcPr>
          <w:p w14:paraId="351347FF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FBDE42B" w14:textId="5799DD88" w:rsidR="00D21FF1" w:rsidRPr="00F53688" w:rsidRDefault="005D4B7B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1,362</w:t>
            </w:r>
          </w:p>
        </w:tc>
        <w:tc>
          <w:tcPr>
            <w:tcW w:w="270" w:type="dxa"/>
            <w:vAlign w:val="bottom"/>
          </w:tcPr>
          <w:p w14:paraId="72E719FD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DCECFB" w14:textId="64A316CC" w:rsidR="00D21FF1" w:rsidRPr="00F53688" w:rsidRDefault="005D4B7B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5,419</w:t>
            </w:r>
          </w:p>
        </w:tc>
        <w:tc>
          <w:tcPr>
            <w:tcW w:w="270" w:type="dxa"/>
            <w:vAlign w:val="bottom"/>
          </w:tcPr>
          <w:p w14:paraId="047C2C95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2AC709FA" w14:textId="2493562D" w:rsidR="00D21FF1" w:rsidRPr="00F53688" w:rsidRDefault="005D4B7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1,514</w:t>
            </w:r>
          </w:p>
        </w:tc>
        <w:tc>
          <w:tcPr>
            <w:tcW w:w="285" w:type="dxa"/>
            <w:vAlign w:val="bottom"/>
          </w:tcPr>
          <w:p w14:paraId="30D677FD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2EC5F948" w14:textId="76299CF8" w:rsidR="00D21FF1" w:rsidRPr="00F53688" w:rsidRDefault="00CF523B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</w:p>
        </w:tc>
        <w:tc>
          <w:tcPr>
            <w:tcW w:w="284" w:type="dxa"/>
            <w:vAlign w:val="bottom"/>
          </w:tcPr>
          <w:p w14:paraId="7BF906DC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1B891F9C" w14:textId="2D8CABDE" w:rsidR="00D21FF1" w:rsidRPr="00F53688" w:rsidRDefault="00CF523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640</w:t>
            </w:r>
          </w:p>
        </w:tc>
        <w:tc>
          <w:tcPr>
            <w:tcW w:w="285" w:type="dxa"/>
            <w:vAlign w:val="bottom"/>
          </w:tcPr>
          <w:p w14:paraId="768E568C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4D9B1F83" w14:textId="2F51A29A" w:rsidR="00D21FF1" w:rsidRPr="00F53688" w:rsidRDefault="00CF523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39</w:t>
            </w:r>
          </w:p>
        </w:tc>
        <w:tc>
          <w:tcPr>
            <w:tcW w:w="284" w:type="dxa"/>
            <w:vAlign w:val="bottom"/>
          </w:tcPr>
          <w:p w14:paraId="5314B8BC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5CFFDD76" w14:textId="2570E946" w:rsidR="00D21FF1" w:rsidRPr="00F53688" w:rsidRDefault="00CF523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626</w:t>
            </w:r>
          </w:p>
        </w:tc>
        <w:tc>
          <w:tcPr>
            <w:tcW w:w="285" w:type="dxa"/>
            <w:vAlign w:val="bottom"/>
          </w:tcPr>
          <w:p w14:paraId="5EDFD78D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4C5D1457" w14:textId="48EA6DC5" w:rsidR="00D21FF1" w:rsidRPr="00F53688" w:rsidRDefault="00CF523B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(11,304)</w:t>
            </w:r>
          </w:p>
        </w:tc>
        <w:tc>
          <w:tcPr>
            <w:tcW w:w="284" w:type="dxa"/>
            <w:vAlign w:val="bottom"/>
          </w:tcPr>
          <w:p w14:paraId="29E21876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61D12BF3" w14:textId="216FB554" w:rsidR="00D21FF1" w:rsidRPr="00F53688" w:rsidRDefault="00CF7D56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21,844</w:t>
            </w:r>
          </w:p>
        </w:tc>
      </w:tr>
      <w:tr w:rsidR="00D21FF1" w:rsidRPr="00F53688" w14:paraId="54BC9492" w14:textId="77777777" w:rsidTr="00413C76">
        <w:tc>
          <w:tcPr>
            <w:tcW w:w="2520" w:type="dxa"/>
          </w:tcPr>
          <w:p w14:paraId="1DC06847" w14:textId="77777777" w:rsidR="00D21FF1" w:rsidRPr="00F53688" w:rsidRDefault="00D21FF1" w:rsidP="0050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  <w:r w:rsidR="00504AE2" w:rsidRPr="00F53688">
              <w:rPr>
                <w:rFonts w:ascii="Angsana New" w:hAnsi="Angsana New"/>
                <w:sz w:val="26"/>
                <w:szCs w:val="26"/>
                <w:cs/>
              </w:rPr>
              <w:t>ที่ถึงกำหนด</w:t>
            </w:r>
          </w:p>
        </w:tc>
        <w:tc>
          <w:tcPr>
            <w:tcW w:w="1124" w:type="dxa"/>
          </w:tcPr>
          <w:p w14:paraId="796D1EF7" w14:textId="6C98FD34" w:rsidR="00D21FF1" w:rsidRPr="00F53688" w:rsidRDefault="00D21FF1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6A49EC41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F963A3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A703EE0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F290F55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53E28AB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0CAAD41C" w14:textId="77777777" w:rsidR="00D21FF1" w:rsidRPr="00F53688" w:rsidRDefault="00D21FF1" w:rsidP="005D4B7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5" w:type="dxa"/>
          </w:tcPr>
          <w:p w14:paraId="1097DB31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</w:tcPr>
          <w:p w14:paraId="2CC08FF0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725EB94F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</w:tcPr>
          <w:p w14:paraId="36F804B6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63D97B14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</w:tcPr>
          <w:p w14:paraId="29539A9D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075F458A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</w:tcPr>
          <w:p w14:paraId="6CFB8410" w14:textId="7E1163CF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5" w:type="dxa"/>
          </w:tcPr>
          <w:p w14:paraId="08065E37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</w:tcPr>
          <w:p w14:paraId="775915F4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2FAC37C3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</w:tcPr>
          <w:p w14:paraId="7CE41312" w14:textId="2CF19255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D21FF1" w:rsidRPr="00F53688" w14:paraId="49E60F67" w14:textId="77777777" w:rsidTr="00413C76">
        <w:tc>
          <w:tcPr>
            <w:tcW w:w="2520" w:type="dxa"/>
          </w:tcPr>
          <w:p w14:paraId="619C88C4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 xml:space="preserve">  ชำระภายในหนึ่งปี</w:t>
            </w:r>
          </w:p>
        </w:tc>
        <w:tc>
          <w:tcPr>
            <w:tcW w:w="1124" w:type="dxa"/>
          </w:tcPr>
          <w:p w14:paraId="4D37BE57" w14:textId="4436B3DE" w:rsidR="00D21FF1" w:rsidRPr="00F53688" w:rsidRDefault="005D4B7B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8DE219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27D8C2" w14:textId="44D4915C" w:rsidR="00D21FF1" w:rsidRPr="00F53688" w:rsidRDefault="005D4B7B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7B37819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B1326F4" w14:textId="5FAE78EF" w:rsidR="00D21FF1" w:rsidRPr="00F53688" w:rsidRDefault="005D4B7B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535</w:t>
            </w:r>
          </w:p>
        </w:tc>
        <w:tc>
          <w:tcPr>
            <w:tcW w:w="270" w:type="dxa"/>
          </w:tcPr>
          <w:p w14:paraId="08CA509C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54832EB6" w14:textId="453E2105" w:rsidR="00D21FF1" w:rsidRPr="00F53688" w:rsidRDefault="005D4B7B" w:rsidP="005D4B7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288</w:t>
            </w:r>
          </w:p>
        </w:tc>
        <w:tc>
          <w:tcPr>
            <w:tcW w:w="285" w:type="dxa"/>
          </w:tcPr>
          <w:p w14:paraId="47A3E53E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759E4F4A" w14:textId="3577D10D" w:rsidR="00D21FF1" w:rsidRPr="00F53688" w:rsidRDefault="00CF523B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150</w:t>
            </w:r>
          </w:p>
        </w:tc>
        <w:tc>
          <w:tcPr>
            <w:tcW w:w="284" w:type="dxa"/>
          </w:tcPr>
          <w:p w14:paraId="5554CCEE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3146BAD3" w14:textId="1C79F242" w:rsidR="00D21FF1" w:rsidRPr="00F53688" w:rsidRDefault="00010857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535</w:t>
            </w:r>
          </w:p>
        </w:tc>
        <w:tc>
          <w:tcPr>
            <w:tcW w:w="285" w:type="dxa"/>
          </w:tcPr>
          <w:p w14:paraId="017A0DDE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4272AFA0" w14:textId="69D7CB01" w:rsidR="00D21FF1" w:rsidRPr="00F53688" w:rsidRDefault="00CF523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</w:p>
        </w:tc>
        <w:tc>
          <w:tcPr>
            <w:tcW w:w="284" w:type="dxa"/>
          </w:tcPr>
          <w:p w14:paraId="44C86CE2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580604A6" w14:textId="7C2EFFFF" w:rsidR="00D21FF1" w:rsidRPr="00F53688" w:rsidRDefault="00CF523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5" w:type="dxa"/>
          </w:tcPr>
          <w:p w14:paraId="79ED3961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1CBF3FB8" w14:textId="6481FD6C" w:rsidR="00D21FF1" w:rsidRPr="00F53688" w:rsidRDefault="00CF523B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</w:tcPr>
          <w:p w14:paraId="6FFC2485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371208BD" w14:textId="78E86B07" w:rsidR="00D21FF1" w:rsidRPr="00F53688" w:rsidRDefault="00192C99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1,548</w:t>
            </w:r>
          </w:p>
        </w:tc>
      </w:tr>
      <w:tr w:rsidR="005D4B7B" w:rsidRPr="00F53688" w14:paraId="1C550C57" w14:textId="77777777" w:rsidTr="00413C76">
        <w:tc>
          <w:tcPr>
            <w:tcW w:w="2520" w:type="dxa"/>
          </w:tcPr>
          <w:p w14:paraId="1595881B" w14:textId="05C714BD" w:rsidR="005D4B7B" w:rsidRPr="00F53688" w:rsidRDefault="005D4B7B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  <w:cs/>
              </w:rPr>
            </w:pPr>
            <w:r w:rsidRPr="00F53688">
              <w:rPr>
                <w:rFonts w:ascii="Angsana New" w:hAnsi="Angsana New" w:hint="cs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24" w:type="dxa"/>
          </w:tcPr>
          <w:p w14:paraId="24932FC1" w14:textId="417353CD" w:rsidR="005D4B7B" w:rsidRPr="00F53688" w:rsidRDefault="005D4B7B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3,000</w:t>
            </w:r>
          </w:p>
        </w:tc>
        <w:tc>
          <w:tcPr>
            <w:tcW w:w="270" w:type="dxa"/>
          </w:tcPr>
          <w:p w14:paraId="3D9BBE94" w14:textId="77777777" w:rsidR="005D4B7B" w:rsidRPr="00F53688" w:rsidRDefault="005D4B7B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EB07D6" w14:textId="29D93FEE" w:rsidR="005D4B7B" w:rsidRPr="00F53688" w:rsidRDefault="005D4B7B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5986EF0" w14:textId="77777777" w:rsidR="005D4B7B" w:rsidRPr="00F53688" w:rsidRDefault="005D4B7B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E4D0FF" w14:textId="43624716" w:rsidR="005D4B7B" w:rsidRPr="00F53688" w:rsidRDefault="005D4B7B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C327803" w14:textId="77777777" w:rsidR="005D4B7B" w:rsidRPr="00F53688" w:rsidRDefault="005D4B7B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3732FFD4" w14:textId="7E204CF3" w:rsidR="005D4B7B" w:rsidRPr="00F53688" w:rsidRDefault="005D4B7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5" w:type="dxa"/>
          </w:tcPr>
          <w:p w14:paraId="3A8D41DB" w14:textId="77777777" w:rsidR="005D4B7B" w:rsidRPr="00F53688" w:rsidRDefault="005D4B7B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5824403B" w14:textId="509BBC69" w:rsidR="005D4B7B" w:rsidRPr="00F53688" w:rsidRDefault="00CF523B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</w:tcPr>
          <w:p w14:paraId="01C0F0D4" w14:textId="77777777" w:rsidR="005D4B7B" w:rsidRPr="00F53688" w:rsidRDefault="005D4B7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61E39CE0" w14:textId="0525802C" w:rsidR="005D4B7B" w:rsidRPr="00F53688" w:rsidRDefault="00CF523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5" w:type="dxa"/>
          </w:tcPr>
          <w:p w14:paraId="74062F7E" w14:textId="77777777" w:rsidR="005D4B7B" w:rsidRPr="00F53688" w:rsidRDefault="005D4B7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2C58D7C1" w14:textId="1693D622" w:rsidR="005D4B7B" w:rsidRPr="00F53688" w:rsidRDefault="00CF523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</w:tcPr>
          <w:p w14:paraId="6759DF01" w14:textId="77777777" w:rsidR="005D4B7B" w:rsidRPr="00F53688" w:rsidRDefault="005D4B7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7DCD05AC" w14:textId="321FC6F5" w:rsidR="005D4B7B" w:rsidRPr="00F53688" w:rsidRDefault="00CF523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5" w:type="dxa"/>
          </w:tcPr>
          <w:p w14:paraId="3D5F8F4C" w14:textId="77777777" w:rsidR="005D4B7B" w:rsidRPr="00F53688" w:rsidRDefault="005D4B7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16091B2C" w14:textId="69E416C9" w:rsidR="005D4B7B" w:rsidRPr="00F53688" w:rsidRDefault="00CF523B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</w:tcPr>
          <w:p w14:paraId="7664222D" w14:textId="77777777" w:rsidR="005D4B7B" w:rsidRPr="00F53688" w:rsidRDefault="005D4B7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7A800537" w14:textId="46322E89" w:rsidR="005D4B7B" w:rsidRPr="00F53688" w:rsidRDefault="00CF7D56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3,000</w:t>
            </w:r>
          </w:p>
        </w:tc>
      </w:tr>
      <w:tr w:rsidR="00D21FF1" w:rsidRPr="00F53688" w14:paraId="7D426028" w14:textId="77777777" w:rsidTr="00413C76">
        <w:tc>
          <w:tcPr>
            <w:tcW w:w="2520" w:type="dxa"/>
          </w:tcPr>
          <w:p w14:paraId="19E9CCF8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24" w:type="dxa"/>
          </w:tcPr>
          <w:p w14:paraId="396904CF" w14:textId="67ADF53F" w:rsidR="00D21FF1" w:rsidRPr="00F53688" w:rsidRDefault="005D4B7B" w:rsidP="005D4B7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9,897</w:t>
            </w:r>
          </w:p>
        </w:tc>
        <w:tc>
          <w:tcPr>
            <w:tcW w:w="270" w:type="dxa"/>
          </w:tcPr>
          <w:p w14:paraId="0CEA5451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B1561C" w14:textId="0E764835" w:rsidR="00D21FF1" w:rsidRPr="00F53688" w:rsidRDefault="005D4B7B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715</w:t>
            </w:r>
          </w:p>
        </w:tc>
        <w:tc>
          <w:tcPr>
            <w:tcW w:w="270" w:type="dxa"/>
          </w:tcPr>
          <w:p w14:paraId="724129DD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8EFFE3E" w14:textId="2C4DDDCD" w:rsidR="00D21FF1" w:rsidRPr="00F53688" w:rsidRDefault="005D4B7B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4,706</w:t>
            </w:r>
          </w:p>
        </w:tc>
        <w:tc>
          <w:tcPr>
            <w:tcW w:w="270" w:type="dxa"/>
          </w:tcPr>
          <w:p w14:paraId="39F96D36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30DF7E8B" w14:textId="40B108CF" w:rsidR="00D21FF1" w:rsidRPr="00F53688" w:rsidRDefault="005D4B7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144</w:t>
            </w:r>
          </w:p>
        </w:tc>
        <w:tc>
          <w:tcPr>
            <w:tcW w:w="285" w:type="dxa"/>
          </w:tcPr>
          <w:p w14:paraId="090670BE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571FDF1F" w14:textId="0197D613" w:rsidR="00D21FF1" w:rsidRPr="00F53688" w:rsidRDefault="00CF523B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456</w:t>
            </w:r>
          </w:p>
        </w:tc>
        <w:tc>
          <w:tcPr>
            <w:tcW w:w="284" w:type="dxa"/>
          </w:tcPr>
          <w:p w14:paraId="7CBF87A4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5AC3A78C" w14:textId="0AB2D98D" w:rsidR="00D21FF1" w:rsidRPr="00F53688" w:rsidRDefault="00CF523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1,435</w:t>
            </w:r>
          </w:p>
        </w:tc>
        <w:tc>
          <w:tcPr>
            <w:tcW w:w="285" w:type="dxa"/>
          </w:tcPr>
          <w:p w14:paraId="1EFF8133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4B0C451D" w14:textId="408A97FD" w:rsidR="00D21FF1" w:rsidRPr="00F53688" w:rsidRDefault="00CF523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426</w:t>
            </w:r>
          </w:p>
        </w:tc>
        <w:tc>
          <w:tcPr>
            <w:tcW w:w="284" w:type="dxa"/>
          </w:tcPr>
          <w:p w14:paraId="30C43D3B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736DD626" w14:textId="21C08E03" w:rsidR="00D21FF1" w:rsidRPr="00F53688" w:rsidRDefault="00CF523B" w:rsidP="00EA4BF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</w:t>
            </w:r>
            <w:r w:rsidR="00A13D9C"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  <w:tc>
          <w:tcPr>
            <w:tcW w:w="285" w:type="dxa"/>
          </w:tcPr>
          <w:p w14:paraId="57BD6837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1853DBED" w14:textId="6E4B1534" w:rsidR="00D21FF1" w:rsidRPr="00F53688" w:rsidRDefault="00CF523B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(6,258)</w:t>
            </w:r>
          </w:p>
        </w:tc>
        <w:tc>
          <w:tcPr>
            <w:tcW w:w="284" w:type="dxa"/>
          </w:tcPr>
          <w:p w14:paraId="6428D3AF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0D4DD072" w14:textId="7FA6A06B" w:rsidR="00D21FF1" w:rsidRPr="00F53688" w:rsidRDefault="00CF7D56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11,62</w:t>
            </w:r>
            <w:r w:rsidR="00A13D9C"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</w:p>
        </w:tc>
      </w:tr>
      <w:tr w:rsidR="00D21FF1" w:rsidRPr="00F53688" w14:paraId="3FE8265B" w14:textId="77777777" w:rsidTr="00413C76">
        <w:tc>
          <w:tcPr>
            <w:tcW w:w="2520" w:type="dxa"/>
          </w:tcPr>
          <w:p w14:paraId="766FC7F4" w14:textId="77777777" w:rsidR="00D21FF1" w:rsidRPr="00F53688" w:rsidRDefault="00D21FF1" w:rsidP="00504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24" w:type="dxa"/>
          </w:tcPr>
          <w:p w14:paraId="3956CB5C" w14:textId="6402E981" w:rsidR="00D21FF1" w:rsidRPr="00F53688" w:rsidRDefault="005D4B7B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52,028</w:t>
            </w:r>
          </w:p>
        </w:tc>
        <w:tc>
          <w:tcPr>
            <w:tcW w:w="270" w:type="dxa"/>
          </w:tcPr>
          <w:p w14:paraId="51C45BAB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FD8164" w14:textId="6ABCDC50" w:rsidR="00D21FF1" w:rsidRPr="00F53688" w:rsidRDefault="005D4B7B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C59C41A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C4ED24" w14:textId="4242CDE6" w:rsidR="00D21FF1" w:rsidRPr="00F53688" w:rsidRDefault="005D4B7B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5,054</w:t>
            </w:r>
          </w:p>
        </w:tc>
        <w:tc>
          <w:tcPr>
            <w:tcW w:w="270" w:type="dxa"/>
          </w:tcPr>
          <w:p w14:paraId="4FCA53CC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1FFD8B28" w14:textId="12842C73" w:rsidR="00D21FF1" w:rsidRPr="00F53688" w:rsidRDefault="00FE244F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7,921</w:t>
            </w:r>
          </w:p>
        </w:tc>
        <w:tc>
          <w:tcPr>
            <w:tcW w:w="285" w:type="dxa"/>
          </w:tcPr>
          <w:p w14:paraId="5CD05366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3F1C500A" w14:textId="38FC46C8" w:rsidR="00D21FF1" w:rsidRPr="00F53688" w:rsidRDefault="00CF523B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1,459</w:t>
            </w:r>
          </w:p>
        </w:tc>
        <w:tc>
          <w:tcPr>
            <w:tcW w:w="284" w:type="dxa"/>
          </w:tcPr>
          <w:p w14:paraId="3C375D42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33018DB6" w14:textId="5A163775" w:rsidR="00D21FF1" w:rsidRPr="00F53688" w:rsidRDefault="0013275D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589</w:t>
            </w:r>
          </w:p>
        </w:tc>
        <w:tc>
          <w:tcPr>
            <w:tcW w:w="285" w:type="dxa"/>
          </w:tcPr>
          <w:p w14:paraId="5DA645B3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4ECCC1E9" w14:textId="1FF5A33F" w:rsidR="00D21FF1" w:rsidRPr="00F53688" w:rsidRDefault="00CF523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</w:t>
            </w:r>
          </w:p>
        </w:tc>
        <w:tc>
          <w:tcPr>
            <w:tcW w:w="284" w:type="dxa"/>
          </w:tcPr>
          <w:p w14:paraId="2037F857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1E3EDC47" w14:textId="61C5F51B" w:rsidR="00D21FF1" w:rsidRPr="00F53688" w:rsidRDefault="00CF523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5" w:type="dxa"/>
          </w:tcPr>
          <w:p w14:paraId="6C954BE2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368D10DE" w14:textId="62108610" w:rsidR="00D21FF1" w:rsidRPr="00F53688" w:rsidRDefault="002A4C27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(52,028</w:t>
            </w:r>
            <w:r w:rsidR="00CF523B"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84" w:type="dxa"/>
          </w:tcPr>
          <w:p w14:paraId="5CCCE08D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3ACF5B23" w14:textId="193A546B" w:rsidR="00D21FF1" w:rsidRPr="00F53688" w:rsidRDefault="00CF7D56" w:rsidP="00F83BB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</w:t>
            </w:r>
            <w:r w:rsidR="00F83BB4"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055</w:t>
            </w:r>
          </w:p>
        </w:tc>
      </w:tr>
      <w:tr w:rsidR="00D21FF1" w:rsidRPr="00F53688" w14:paraId="13B90080" w14:textId="77777777" w:rsidTr="00413C76">
        <w:tc>
          <w:tcPr>
            <w:tcW w:w="2520" w:type="dxa"/>
          </w:tcPr>
          <w:p w14:paraId="48144654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24" w:type="dxa"/>
          </w:tcPr>
          <w:p w14:paraId="4CDAD31D" w14:textId="4755D9E0" w:rsidR="00D21FF1" w:rsidRPr="00F53688" w:rsidRDefault="005D4B7B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33,009</w:t>
            </w:r>
          </w:p>
        </w:tc>
        <w:tc>
          <w:tcPr>
            <w:tcW w:w="270" w:type="dxa"/>
          </w:tcPr>
          <w:p w14:paraId="01E1EE22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7945B9" w14:textId="6A5CD8B4" w:rsidR="00D21FF1" w:rsidRPr="00F53688" w:rsidRDefault="005D4B7B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E74ACF6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1C59A6" w14:textId="17E1D4E3" w:rsidR="00D21FF1" w:rsidRPr="00F53688" w:rsidRDefault="005D4B7B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3A7E796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vAlign w:val="bottom"/>
          </w:tcPr>
          <w:p w14:paraId="2B6C1466" w14:textId="78260989" w:rsidR="00D21FF1" w:rsidRPr="00F53688" w:rsidRDefault="005D4B7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5" w:type="dxa"/>
          </w:tcPr>
          <w:p w14:paraId="6C575BA7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  <w:vAlign w:val="bottom"/>
          </w:tcPr>
          <w:p w14:paraId="6E640442" w14:textId="4134431F" w:rsidR="00D21FF1" w:rsidRPr="00F53688" w:rsidRDefault="00CF523B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</w:tcPr>
          <w:p w14:paraId="0E045C14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  <w:vAlign w:val="bottom"/>
          </w:tcPr>
          <w:p w14:paraId="584D27BB" w14:textId="532C2DF7" w:rsidR="00D21FF1" w:rsidRPr="00F53688" w:rsidRDefault="00CF523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5" w:type="dxa"/>
          </w:tcPr>
          <w:p w14:paraId="22FA212E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  <w:vAlign w:val="bottom"/>
          </w:tcPr>
          <w:p w14:paraId="70D798EE" w14:textId="2D8475AA" w:rsidR="00D21FF1" w:rsidRPr="00F53688" w:rsidRDefault="00CF523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</w:tcPr>
          <w:p w14:paraId="1A12DDA5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  <w:vAlign w:val="bottom"/>
          </w:tcPr>
          <w:p w14:paraId="60CDCE18" w14:textId="0258EB99" w:rsidR="00D21FF1" w:rsidRPr="00F53688" w:rsidRDefault="00CF523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51,793</w:t>
            </w:r>
          </w:p>
        </w:tc>
        <w:tc>
          <w:tcPr>
            <w:tcW w:w="285" w:type="dxa"/>
          </w:tcPr>
          <w:p w14:paraId="52684FAD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  <w:vAlign w:val="bottom"/>
          </w:tcPr>
          <w:p w14:paraId="06C57B57" w14:textId="367A5167" w:rsidR="00D21FF1" w:rsidRPr="00F53688" w:rsidRDefault="00CF523B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263</w:t>
            </w:r>
          </w:p>
        </w:tc>
        <w:tc>
          <w:tcPr>
            <w:tcW w:w="284" w:type="dxa"/>
          </w:tcPr>
          <w:p w14:paraId="611963C3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  <w:vAlign w:val="bottom"/>
          </w:tcPr>
          <w:p w14:paraId="261521A8" w14:textId="49C352A4" w:rsidR="00D21FF1" w:rsidRPr="00F53688" w:rsidRDefault="00CF7D56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85,065</w:t>
            </w:r>
          </w:p>
        </w:tc>
      </w:tr>
      <w:tr w:rsidR="00D21FF1" w:rsidRPr="00F53688" w14:paraId="5FA370FF" w14:textId="77777777" w:rsidTr="00413C76">
        <w:tc>
          <w:tcPr>
            <w:tcW w:w="2520" w:type="dxa"/>
          </w:tcPr>
          <w:p w14:paraId="3B54F981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45F49CE2" w14:textId="5D5EB792" w:rsidR="00D21FF1" w:rsidRPr="00F53688" w:rsidRDefault="005D4B7B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3,70</w:t>
            </w:r>
            <w:r w:rsidR="00A13D9C"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</w:t>
            </w:r>
          </w:p>
        </w:tc>
        <w:tc>
          <w:tcPr>
            <w:tcW w:w="270" w:type="dxa"/>
          </w:tcPr>
          <w:p w14:paraId="54336DD5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095527" w14:textId="06F263F6" w:rsidR="00D21FF1" w:rsidRPr="00F53688" w:rsidRDefault="005D4B7B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</w:t>
            </w:r>
          </w:p>
        </w:tc>
        <w:tc>
          <w:tcPr>
            <w:tcW w:w="270" w:type="dxa"/>
          </w:tcPr>
          <w:p w14:paraId="05148BAB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03ED214" w14:textId="60110CE5" w:rsidR="00D21FF1" w:rsidRPr="00F53688" w:rsidRDefault="005D4B7B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</w:t>
            </w:r>
            <w:r w:rsidR="00304410"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  <w:tc>
          <w:tcPr>
            <w:tcW w:w="270" w:type="dxa"/>
          </w:tcPr>
          <w:p w14:paraId="050DEA2A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01DCF6C6" w14:textId="49B7103D" w:rsidR="00D21FF1" w:rsidRPr="00F53688" w:rsidRDefault="00FE244F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="00A13D9C"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</w:p>
        </w:tc>
        <w:tc>
          <w:tcPr>
            <w:tcW w:w="285" w:type="dxa"/>
          </w:tcPr>
          <w:p w14:paraId="14F3BD8B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65BB4638" w14:textId="58326AF2" w:rsidR="00D21FF1" w:rsidRPr="00F53688" w:rsidRDefault="00CF523B" w:rsidP="00A13D9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47</w:t>
            </w:r>
            <w:r w:rsidR="00A13D9C"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</w:p>
        </w:tc>
        <w:tc>
          <w:tcPr>
            <w:tcW w:w="284" w:type="dxa"/>
          </w:tcPr>
          <w:p w14:paraId="5C81C274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790DCA48" w14:textId="60EC4B06" w:rsidR="00D21FF1" w:rsidRPr="00F53688" w:rsidRDefault="00CF523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62</w:t>
            </w:r>
          </w:p>
        </w:tc>
        <w:tc>
          <w:tcPr>
            <w:tcW w:w="285" w:type="dxa"/>
          </w:tcPr>
          <w:p w14:paraId="21162CCF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6AC1D664" w14:textId="4DA2C310" w:rsidR="00D21FF1" w:rsidRPr="00F53688" w:rsidRDefault="00CF523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</w:t>
            </w:r>
          </w:p>
        </w:tc>
        <w:tc>
          <w:tcPr>
            <w:tcW w:w="284" w:type="dxa"/>
          </w:tcPr>
          <w:p w14:paraId="294AA853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30284481" w14:textId="646882CB" w:rsidR="00D21FF1" w:rsidRPr="00F53688" w:rsidRDefault="00CF523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</w:t>
            </w:r>
            <w:r w:rsidR="00A13D9C"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285" w:type="dxa"/>
          </w:tcPr>
          <w:p w14:paraId="13D8E63A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0304FEFD" w14:textId="25C405D1" w:rsidR="00D21FF1" w:rsidRPr="00F53688" w:rsidRDefault="00414F27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(1,018</w:t>
            </w:r>
            <w:r w:rsidR="00CF523B"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84" w:type="dxa"/>
          </w:tcPr>
          <w:p w14:paraId="71B6E10F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FE502A7" w14:textId="629207E3" w:rsidR="00D21FF1" w:rsidRPr="00F53688" w:rsidRDefault="00CF7D56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4,00</w:t>
            </w:r>
            <w:r w:rsidR="00A13D9C" w:rsidRPr="00F5368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</w:tr>
      <w:tr w:rsidR="00D21FF1" w:rsidRPr="00F53688" w14:paraId="6A4DED22" w14:textId="77777777" w:rsidTr="00C92F44">
        <w:trPr>
          <w:trHeight w:val="361"/>
        </w:trPr>
        <w:tc>
          <w:tcPr>
            <w:tcW w:w="2520" w:type="dxa"/>
          </w:tcPr>
          <w:p w14:paraId="1C32C68C" w14:textId="77777777" w:rsidR="00D21FF1" w:rsidRPr="00F53688" w:rsidRDefault="00D21FF1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62F7AF84" w14:textId="667E8C46" w:rsidR="00D21FF1" w:rsidRPr="00F53688" w:rsidRDefault="005D4B7B" w:rsidP="00413C7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125,15</w:t>
            </w:r>
            <w:r w:rsidR="00A13D9C"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53153FCE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3DAE68" w14:textId="1BF17D6E" w:rsidR="00D21FF1" w:rsidRPr="00F53688" w:rsidRDefault="005D4B7B" w:rsidP="00413C76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2,123</w:t>
            </w:r>
          </w:p>
        </w:tc>
        <w:tc>
          <w:tcPr>
            <w:tcW w:w="270" w:type="dxa"/>
          </w:tcPr>
          <w:p w14:paraId="6658AD30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8E95E" w14:textId="1165EFDF" w:rsidR="00D21FF1" w:rsidRPr="00F53688" w:rsidRDefault="005D4B7B" w:rsidP="00413C7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15,970</w:t>
            </w:r>
          </w:p>
        </w:tc>
        <w:tc>
          <w:tcPr>
            <w:tcW w:w="270" w:type="dxa"/>
          </w:tcPr>
          <w:p w14:paraId="521DC0AB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55455" w14:textId="2EB0F782" w:rsidR="00D21FF1" w:rsidRPr="00F53688" w:rsidRDefault="00FE244F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9,88</w:t>
            </w:r>
            <w:r w:rsidR="00A13D9C"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285" w:type="dxa"/>
          </w:tcPr>
          <w:p w14:paraId="62313684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5468A" w14:textId="550F564F" w:rsidR="00D21FF1" w:rsidRPr="00F53688" w:rsidRDefault="00CF523B" w:rsidP="00413C76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2,57</w:t>
            </w:r>
            <w:r w:rsidR="00A13D9C"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</w:t>
            </w:r>
          </w:p>
        </w:tc>
        <w:tc>
          <w:tcPr>
            <w:tcW w:w="284" w:type="dxa"/>
          </w:tcPr>
          <w:p w14:paraId="066FD4C8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2BC6C" w14:textId="06F4E967" w:rsidR="00D21FF1" w:rsidRPr="00F53688" w:rsidRDefault="00CF523B" w:rsidP="00CC4AF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3,</w:t>
            </w:r>
            <w:r w:rsidR="00CC4AFD"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261</w:t>
            </w:r>
          </w:p>
        </w:tc>
        <w:tc>
          <w:tcPr>
            <w:tcW w:w="285" w:type="dxa"/>
          </w:tcPr>
          <w:p w14:paraId="1A4344D1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3C7A4" w14:textId="78222183" w:rsidR="00D21FF1" w:rsidRPr="00F53688" w:rsidRDefault="00CF523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549</w:t>
            </w:r>
          </w:p>
        </w:tc>
        <w:tc>
          <w:tcPr>
            <w:tcW w:w="284" w:type="dxa"/>
          </w:tcPr>
          <w:p w14:paraId="08FE9D86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DC0F9" w14:textId="6343C21A" w:rsidR="00D21FF1" w:rsidRPr="00F53688" w:rsidRDefault="00CF523B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52,96</w:t>
            </w:r>
            <w:r w:rsidR="00A13D9C"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285" w:type="dxa"/>
          </w:tcPr>
          <w:p w14:paraId="7E10D922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6F4E5" w14:textId="1FA43A3C" w:rsidR="00D21FF1" w:rsidRPr="00F53688" w:rsidRDefault="00414F27" w:rsidP="00413C7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(70,345</w:t>
            </w:r>
            <w:r w:rsidR="00CF7D56"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84" w:type="dxa"/>
          </w:tcPr>
          <w:p w14:paraId="73CDE5A8" w14:textId="77777777" w:rsidR="00D21FF1" w:rsidRPr="00F53688" w:rsidRDefault="00D21FF1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F05086" w14:textId="51F3F39A" w:rsidR="00D21FF1" w:rsidRPr="00F53688" w:rsidRDefault="00CF7D56" w:rsidP="00413C7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142,141</w:t>
            </w:r>
          </w:p>
        </w:tc>
      </w:tr>
    </w:tbl>
    <w:p w14:paraId="4A8F23FE" w14:textId="77777777" w:rsidR="00192706" w:rsidRPr="00F53688" w:rsidRDefault="00192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  <w:cs/>
        </w:rPr>
      </w:pPr>
      <w:r w:rsidRPr="00F53688">
        <w:rPr>
          <w:rFonts w:ascii="Angsana New" w:hAnsi="Angsana New"/>
          <w:b/>
          <w:bCs/>
          <w:i/>
          <w:iCs/>
          <w:sz w:val="16"/>
          <w:szCs w:val="16"/>
          <w:cs/>
        </w:rPr>
        <w:br w:type="page"/>
      </w:r>
    </w:p>
    <w:tbl>
      <w:tblPr>
        <w:tblW w:w="1542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520"/>
        <w:gridCol w:w="1124"/>
        <w:gridCol w:w="270"/>
        <w:gridCol w:w="1080"/>
        <w:gridCol w:w="270"/>
        <w:gridCol w:w="990"/>
        <w:gridCol w:w="270"/>
        <w:gridCol w:w="1016"/>
        <w:gridCol w:w="285"/>
        <w:gridCol w:w="1138"/>
        <w:gridCol w:w="284"/>
        <w:gridCol w:w="1026"/>
        <w:gridCol w:w="285"/>
        <w:gridCol w:w="980"/>
        <w:gridCol w:w="284"/>
        <w:gridCol w:w="996"/>
        <w:gridCol w:w="285"/>
        <w:gridCol w:w="1055"/>
        <w:gridCol w:w="284"/>
        <w:gridCol w:w="981"/>
      </w:tblGrid>
      <w:tr w:rsidR="007856AC" w:rsidRPr="00F53688" w14:paraId="54C56EAC" w14:textId="77777777" w:rsidTr="007856AC">
        <w:trPr>
          <w:tblHeader/>
        </w:trPr>
        <w:tc>
          <w:tcPr>
            <w:tcW w:w="2520" w:type="dxa"/>
          </w:tcPr>
          <w:p w14:paraId="70649DAA" w14:textId="77777777" w:rsidR="007856AC" w:rsidRPr="00F53688" w:rsidRDefault="007856AC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738" w:firstLine="70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lastRenderedPageBreak/>
              <w:tab/>
            </w:r>
          </w:p>
        </w:tc>
        <w:tc>
          <w:tcPr>
            <w:tcW w:w="12903" w:type="dxa"/>
            <w:gridSpan w:val="19"/>
          </w:tcPr>
          <w:p w14:paraId="5F016D28" w14:textId="596171D6" w:rsidR="007856AC" w:rsidRPr="00F53688" w:rsidRDefault="00577062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7F0795" w:rsidRPr="00F5368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="009C1ECD" w:rsidRPr="00F5368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7F0795" w:rsidRPr="00F5368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</w:t>
            </w:r>
            <w:r w:rsidR="00C71027" w:rsidRPr="00F5368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60</w:t>
            </w:r>
          </w:p>
        </w:tc>
      </w:tr>
      <w:tr w:rsidR="007B01A3" w:rsidRPr="00F53688" w14:paraId="053F0D5B" w14:textId="77777777" w:rsidTr="007856AC">
        <w:trPr>
          <w:tblHeader/>
        </w:trPr>
        <w:tc>
          <w:tcPr>
            <w:tcW w:w="2520" w:type="dxa"/>
          </w:tcPr>
          <w:p w14:paraId="35339FD7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73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4" w:type="dxa"/>
          </w:tcPr>
          <w:p w14:paraId="1887CF67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  <w:lang w:val="th-TH"/>
              </w:rPr>
              <w:t>โรงกลั่น</w:t>
            </w:r>
          </w:p>
        </w:tc>
        <w:tc>
          <w:tcPr>
            <w:tcW w:w="270" w:type="dxa"/>
          </w:tcPr>
          <w:p w14:paraId="2D2C6328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E4CCFA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9" w:right="-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โรงกลั่น</w:t>
            </w:r>
          </w:p>
        </w:tc>
        <w:tc>
          <w:tcPr>
            <w:tcW w:w="270" w:type="dxa"/>
          </w:tcPr>
          <w:p w14:paraId="56984552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A844F7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146A79F8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</w:tcPr>
          <w:p w14:paraId="53D5E873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  <w:lang w:val="th-TH"/>
              </w:rPr>
              <w:t>โรงผลิต</w:t>
            </w:r>
          </w:p>
        </w:tc>
        <w:tc>
          <w:tcPr>
            <w:tcW w:w="285" w:type="dxa"/>
          </w:tcPr>
          <w:p w14:paraId="504356F2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38" w:type="dxa"/>
          </w:tcPr>
          <w:p w14:paraId="426B7395" w14:textId="77777777" w:rsidR="007B01A3" w:rsidRPr="00F53688" w:rsidRDefault="007B01A3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5368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บริการขนส่ง</w:t>
            </w:r>
          </w:p>
        </w:tc>
        <w:tc>
          <w:tcPr>
            <w:tcW w:w="284" w:type="dxa"/>
          </w:tcPr>
          <w:p w14:paraId="2F3DE3A9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26" w:type="dxa"/>
          </w:tcPr>
          <w:p w14:paraId="74539DA3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สารทำ</w:t>
            </w:r>
          </w:p>
        </w:tc>
        <w:tc>
          <w:tcPr>
            <w:tcW w:w="285" w:type="dxa"/>
          </w:tcPr>
          <w:p w14:paraId="46D36ED9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80" w:type="dxa"/>
          </w:tcPr>
          <w:p w14:paraId="385065C1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4" w:type="dxa"/>
          </w:tcPr>
          <w:p w14:paraId="7F5C7EAB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6" w:type="dxa"/>
          </w:tcPr>
          <w:p w14:paraId="1A7452FF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5" w:type="dxa"/>
          </w:tcPr>
          <w:p w14:paraId="7BA0B143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55" w:type="dxa"/>
          </w:tcPr>
          <w:p w14:paraId="5EBD531F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ตั</w:t>
            </w:r>
            <w:r w:rsidRPr="00F53688">
              <w:rPr>
                <w:rFonts w:ascii="Angsana New" w:hAnsi="Angsana New"/>
                <w:sz w:val="26"/>
                <w:szCs w:val="26"/>
                <w:cs/>
                <w:lang w:val="th-TH"/>
              </w:rPr>
              <w:t>ดรายการ</w:t>
            </w:r>
          </w:p>
        </w:tc>
        <w:tc>
          <w:tcPr>
            <w:tcW w:w="284" w:type="dxa"/>
          </w:tcPr>
          <w:p w14:paraId="202AA8CD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81" w:type="dxa"/>
          </w:tcPr>
          <w:p w14:paraId="1F9A8077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7B01A3" w:rsidRPr="00F53688" w14:paraId="3E578434" w14:textId="77777777" w:rsidTr="007856AC">
        <w:trPr>
          <w:tblHeader/>
        </w:trPr>
        <w:tc>
          <w:tcPr>
            <w:tcW w:w="2520" w:type="dxa"/>
          </w:tcPr>
          <w:p w14:paraId="5EF01168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73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4" w:type="dxa"/>
          </w:tcPr>
          <w:p w14:paraId="3AD8A935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  <w:lang w:val="th-TH"/>
              </w:rPr>
              <w:t>น้ำมัน</w:t>
            </w:r>
          </w:p>
        </w:tc>
        <w:tc>
          <w:tcPr>
            <w:tcW w:w="270" w:type="dxa"/>
          </w:tcPr>
          <w:p w14:paraId="24E03BB5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5F6658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209" w:right="-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น้ำมันหล่อลื่น</w:t>
            </w:r>
          </w:p>
        </w:tc>
        <w:tc>
          <w:tcPr>
            <w:tcW w:w="270" w:type="dxa"/>
          </w:tcPr>
          <w:p w14:paraId="6BE624C5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1D7B7F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ปิโตรเคมี</w:t>
            </w:r>
          </w:p>
        </w:tc>
        <w:tc>
          <w:tcPr>
            <w:tcW w:w="270" w:type="dxa"/>
          </w:tcPr>
          <w:p w14:paraId="4117A090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6" w:type="dxa"/>
          </w:tcPr>
          <w:p w14:paraId="42777DAB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กระแสไฟฟ้า</w:t>
            </w:r>
          </w:p>
        </w:tc>
        <w:tc>
          <w:tcPr>
            <w:tcW w:w="285" w:type="dxa"/>
          </w:tcPr>
          <w:p w14:paraId="7D1CDC4A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38" w:type="dxa"/>
          </w:tcPr>
          <w:p w14:paraId="573BF48C" w14:textId="77777777" w:rsidR="007B01A3" w:rsidRPr="00F53688" w:rsidRDefault="007B01A3" w:rsidP="00625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5368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ทางทะเล</w:t>
            </w:r>
          </w:p>
        </w:tc>
        <w:tc>
          <w:tcPr>
            <w:tcW w:w="284" w:type="dxa"/>
          </w:tcPr>
          <w:p w14:paraId="32218DD4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26" w:type="dxa"/>
          </w:tcPr>
          <w:p w14:paraId="4C4AD83B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ละลาย</w:t>
            </w:r>
          </w:p>
        </w:tc>
        <w:tc>
          <w:tcPr>
            <w:tcW w:w="285" w:type="dxa"/>
          </w:tcPr>
          <w:p w14:paraId="6E561D95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80" w:type="dxa"/>
          </w:tcPr>
          <w:p w14:paraId="78B9C846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เอทานอล</w:t>
            </w:r>
          </w:p>
        </w:tc>
        <w:tc>
          <w:tcPr>
            <w:tcW w:w="284" w:type="dxa"/>
          </w:tcPr>
          <w:p w14:paraId="0A451C0B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6" w:type="dxa"/>
          </w:tcPr>
          <w:p w14:paraId="18519A28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อื่นๆ</w:t>
            </w:r>
          </w:p>
        </w:tc>
        <w:tc>
          <w:tcPr>
            <w:tcW w:w="285" w:type="dxa"/>
          </w:tcPr>
          <w:p w14:paraId="0D93A0F0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55" w:type="dxa"/>
          </w:tcPr>
          <w:p w14:paraId="7391D7B3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ระหว่างกัน</w:t>
            </w:r>
          </w:p>
        </w:tc>
        <w:tc>
          <w:tcPr>
            <w:tcW w:w="284" w:type="dxa"/>
          </w:tcPr>
          <w:p w14:paraId="3D0CD6ED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</w:tcPr>
          <w:p w14:paraId="309E2754" w14:textId="77777777" w:rsidR="007B01A3" w:rsidRPr="00F53688" w:rsidRDefault="007B01A3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43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856AC" w:rsidRPr="00F53688" w14:paraId="54268DB9" w14:textId="77777777" w:rsidTr="007856AC">
        <w:trPr>
          <w:trHeight w:val="272"/>
          <w:tblHeader/>
        </w:trPr>
        <w:tc>
          <w:tcPr>
            <w:tcW w:w="2520" w:type="dxa"/>
          </w:tcPr>
          <w:p w14:paraId="3E778BB1" w14:textId="77777777" w:rsidR="007856AC" w:rsidRPr="00F53688" w:rsidRDefault="007856AC" w:rsidP="00785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03" w:type="dxa"/>
            <w:gridSpan w:val="19"/>
          </w:tcPr>
          <w:p w14:paraId="0B36E61D" w14:textId="77777777" w:rsidR="007856AC" w:rsidRPr="00F53688" w:rsidRDefault="007856AC" w:rsidP="007856AC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96A0C" w:rsidRPr="00F53688" w14:paraId="30ADA5ED" w14:textId="77777777" w:rsidTr="003E3010">
        <w:tc>
          <w:tcPr>
            <w:tcW w:w="2520" w:type="dxa"/>
          </w:tcPr>
          <w:p w14:paraId="6617CBF8" w14:textId="77777777" w:rsidR="00596A0C" w:rsidRPr="00F53688" w:rsidRDefault="00596A0C" w:rsidP="005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24" w:type="dxa"/>
          </w:tcPr>
          <w:p w14:paraId="39F8DA29" w14:textId="46D234BA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24,242</w:t>
            </w:r>
          </w:p>
        </w:tc>
        <w:tc>
          <w:tcPr>
            <w:tcW w:w="270" w:type="dxa"/>
          </w:tcPr>
          <w:p w14:paraId="1AD63468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A547A2" w14:textId="71212D00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1,272</w:t>
            </w:r>
          </w:p>
        </w:tc>
        <w:tc>
          <w:tcPr>
            <w:tcW w:w="270" w:type="dxa"/>
          </w:tcPr>
          <w:p w14:paraId="2DB9E121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FE6935" w14:textId="20C849EB" w:rsidR="00596A0C" w:rsidRPr="00F53688" w:rsidRDefault="00596A0C" w:rsidP="00596A0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4,848</w:t>
            </w:r>
          </w:p>
        </w:tc>
        <w:tc>
          <w:tcPr>
            <w:tcW w:w="270" w:type="dxa"/>
          </w:tcPr>
          <w:p w14:paraId="1116F544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38CBF178" w14:textId="3EC88C05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1,268</w:t>
            </w:r>
          </w:p>
        </w:tc>
        <w:tc>
          <w:tcPr>
            <w:tcW w:w="285" w:type="dxa"/>
          </w:tcPr>
          <w:p w14:paraId="02FB522D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</w:tcPr>
          <w:p w14:paraId="7E8C4A0E" w14:textId="2EB078E1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284" w:type="dxa"/>
          </w:tcPr>
          <w:p w14:paraId="670206C1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</w:tcPr>
          <w:p w14:paraId="53C9FAD8" w14:textId="431A1A24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1,479</w:t>
            </w:r>
          </w:p>
        </w:tc>
        <w:tc>
          <w:tcPr>
            <w:tcW w:w="285" w:type="dxa"/>
          </w:tcPr>
          <w:p w14:paraId="06A91D6B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</w:tcPr>
          <w:p w14:paraId="20DA4965" w14:textId="5B69BF14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284" w:type="dxa"/>
          </w:tcPr>
          <w:p w14:paraId="713E7205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</w:tcPr>
          <w:p w14:paraId="03A90ADA" w14:textId="02D4409B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85" w:type="dxa"/>
          </w:tcPr>
          <w:p w14:paraId="0712095E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</w:tcPr>
          <w:p w14:paraId="59FE0927" w14:textId="23BF21B9" w:rsidR="00596A0C" w:rsidRPr="00F53688" w:rsidRDefault="00596A0C" w:rsidP="00596A0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(11,038)</w:t>
            </w:r>
          </w:p>
        </w:tc>
        <w:tc>
          <w:tcPr>
            <w:tcW w:w="284" w:type="dxa"/>
          </w:tcPr>
          <w:p w14:paraId="01B20B3E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</w:tcPr>
          <w:p w14:paraId="2665F67B" w14:textId="767D7E83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22,328</w:t>
            </w:r>
          </w:p>
        </w:tc>
      </w:tr>
      <w:tr w:rsidR="00596A0C" w:rsidRPr="00F53688" w14:paraId="270D004F" w14:textId="77777777" w:rsidTr="003E3010">
        <w:tc>
          <w:tcPr>
            <w:tcW w:w="2520" w:type="dxa"/>
          </w:tcPr>
          <w:p w14:paraId="10C34C64" w14:textId="77777777" w:rsidR="00596A0C" w:rsidRPr="00F53688" w:rsidRDefault="00596A0C" w:rsidP="005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124" w:type="dxa"/>
          </w:tcPr>
          <w:p w14:paraId="2F566342" w14:textId="093DA6EE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28,094</w:t>
            </w:r>
          </w:p>
        </w:tc>
        <w:tc>
          <w:tcPr>
            <w:tcW w:w="270" w:type="dxa"/>
          </w:tcPr>
          <w:p w14:paraId="202AA708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569F65" w14:textId="476B634C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2,083</w:t>
            </w:r>
          </w:p>
        </w:tc>
        <w:tc>
          <w:tcPr>
            <w:tcW w:w="270" w:type="dxa"/>
          </w:tcPr>
          <w:p w14:paraId="592DB617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AF665F" w14:textId="7DCD3040" w:rsidR="00596A0C" w:rsidRPr="00F53688" w:rsidRDefault="00596A0C" w:rsidP="00596A0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1,631</w:t>
            </w:r>
          </w:p>
        </w:tc>
        <w:tc>
          <w:tcPr>
            <w:tcW w:w="270" w:type="dxa"/>
          </w:tcPr>
          <w:p w14:paraId="68F7386E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6F3CBFB5" w14:textId="43C0F8B1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285" w:type="dxa"/>
          </w:tcPr>
          <w:p w14:paraId="0893643D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</w:tcPr>
          <w:p w14:paraId="197937C7" w14:textId="5D117870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84" w:type="dxa"/>
          </w:tcPr>
          <w:p w14:paraId="5A5D88EF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</w:tcPr>
          <w:p w14:paraId="515B2924" w14:textId="02464E3D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703</w:t>
            </w:r>
          </w:p>
        </w:tc>
        <w:tc>
          <w:tcPr>
            <w:tcW w:w="285" w:type="dxa"/>
          </w:tcPr>
          <w:p w14:paraId="31462EA2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</w:tcPr>
          <w:p w14:paraId="6C77CD8C" w14:textId="5E341CB3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214</w:t>
            </w:r>
          </w:p>
        </w:tc>
        <w:tc>
          <w:tcPr>
            <w:tcW w:w="284" w:type="dxa"/>
          </w:tcPr>
          <w:p w14:paraId="4B1565C0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</w:tcPr>
          <w:p w14:paraId="0EED5430" w14:textId="103DF51F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41C37C52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</w:tcPr>
          <w:p w14:paraId="03852930" w14:textId="33F15492" w:rsidR="00596A0C" w:rsidRPr="00F53688" w:rsidRDefault="00596A0C" w:rsidP="00596A0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(26)</w:t>
            </w:r>
          </w:p>
        </w:tc>
        <w:tc>
          <w:tcPr>
            <w:tcW w:w="284" w:type="dxa"/>
          </w:tcPr>
          <w:p w14:paraId="2689D049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</w:tcPr>
          <w:p w14:paraId="10083CB1" w14:textId="4C462241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32,841</w:t>
            </w:r>
          </w:p>
        </w:tc>
      </w:tr>
      <w:tr w:rsidR="00596A0C" w:rsidRPr="00F53688" w14:paraId="2374F35C" w14:textId="77777777" w:rsidTr="003E3010">
        <w:tc>
          <w:tcPr>
            <w:tcW w:w="2520" w:type="dxa"/>
          </w:tcPr>
          <w:p w14:paraId="38D19E68" w14:textId="77777777" w:rsidR="00596A0C" w:rsidRPr="00F53688" w:rsidRDefault="00596A0C" w:rsidP="005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24" w:type="dxa"/>
          </w:tcPr>
          <w:p w14:paraId="5CB6CF1A" w14:textId="1D39A665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81,618</w:t>
            </w:r>
          </w:p>
        </w:tc>
        <w:tc>
          <w:tcPr>
            <w:tcW w:w="270" w:type="dxa"/>
          </w:tcPr>
          <w:p w14:paraId="6C33F1AF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CBAD3A" w14:textId="399D00D0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618</w:t>
            </w:r>
          </w:p>
        </w:tc>
        <w:tc>
          <w:tcPr>
            <w:tcW w:w="270" w:type="dxa"/>
          </w:tcPr>
          <w:p w14:paraId="63C15E37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483D26" w14:textId="5735064D" w:rsidR="00596A0C" w:rsidRPr="00F53688" w:rsidRDefault="00596A0C" w:rsidP="00596A0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1,580</w:t>
            </w:r>
          </w:p>
        </w:tc>
        <w:tc>
          <w:tcPr>
            <w:tcW w:w="270" w:type="dxa"/>
          </w:tcPr>
          <w:p w14:paraId="4A5E9420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296567BE" w14:textId="283F908A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2,072</w:t>
            </w:r>
          </w:p>
        </w:tc>
        <w:tc>
          <w:tcPr>
            <w:tcW w:w="285" w:type="dxa"/>
          </w:tcPr>
          <w:p w14:paraId="3249AEE1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</w:tcPr>
          <w:p w14:paraId="4FC6B2D2" w14:textId="2998CC6F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367</w:t>
            </w:r>
          </w:p>
        </w:tc>
        <w:tc>
          <w:tcPr>
            <w:tcW w:w="284" w:type="dxa"/>
          </w:tcPr>
          <w:p w14:paraId="14C70E44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</w:tcPr>
          <w:p w14:paraId="337AF05D" w14:textId="65E7910B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852</w:t>
            </w:r>
          </w:p>
        </w:tc>
        <w:tc>
          <w:tcPr>
            <w:tcW w:w="285" w:type="dxa"/>
          </w:tcPr>
          <w:p w14:paraId="0E63F954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</w:tcPr>
          <w:p w14:paraId="2C60C151" w14:textId="7FB44136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392</w:t>
            </w:r>
          </w:p>
        </w:tc>
        <w:tc>
          <w:tcPr>
            <w:tcW w:w="284" w:type="dxa"/>
          </w:tcPr>
          <w:p w14:paraId="16E503F0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</w:tcPr>
          <w:p w14:paraId="6AD4DAE9" w14:textId="4136BC3D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285" w:type="dxa"/>
          </w:tcPr>
          <w:p w14:paraId="02DF1CDA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</w:tcPr>
          <w:p w14:paraId="44628294" w14:textId="6BE0414E" w:rsidR="00596A0C" w:rsidRPr="00F53688" w:rsidRDefault="00596A0C" w:rsidP="00596A0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(16,577)</w:t>
            </w:r>
          </w:p>
        </w:tc>
        <w:tc>
          <w:tcPr>
            <w:tcW w:w="284" w:type="dxa"/>
          </w:tcPr>
          <w:p w14:paraId="12384821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</w:tcPr>
          <w:p w14:paraId="1433D4BC" w14:textId="153642AD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71,042</w:t>
            </w:r>
          </w:p>
        </w:tc>
      </w:tr>
      <w:tr w:rsidR="00596A0C" w:rsidRPr="00F53688" w14:paraId="10AC17EC" w14:textId="77777777" w:rsidTr="003E3010">
        <w:tc>
          <w:tcPr>
            <w:tcW w:w="2520" w:type="dxa"/>
          </w:tcPr>
          <w:p w14:paraId="58A8D9B3" w14:textId="77777777" w:rsidR="00596A0C" w:rsidRPr="00F53688" w:rsidRDefault="00596A0C" w:rsidP="005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124" w:type="dxa"/>
          </w:tcPr>
          <w:p w14:paraId="60B49A97" w14:textId="47B1316E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14,555</w:t>
            </w:r>
          </w:p>
        </w:tc>
        <w:tc>
          <w:tcPr>
            <w:tcW w:w="270" w:type="dxa"/>
          </w:tcPr>
          <w:p w14:paraId="0B9B88A5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D5EA18" w14:textId="5DA8ABB5" w:rsidR="00596A0C" w:rsidRPr="00F53688" w:rsidRDefault="00596A0C" w:rsidP="00596A0C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18297D9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0846B6" w14:textId="2AD015D2" w:rsidR="00596A0C" w:rsidRPr="00F53688" w:rsidRDefault="00596A0C" w:rsidP="00596A0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8D76BA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5010A9C4" w14:textId="0BE1F5AE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2A4DA922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</w:tcPr>
          <w:p w14:paraId="005E4A88" w14:textId="769AC643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3C5DFA54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</w:tcPr>
          <w:p w14:paraId="7C5947D3" w14:textId="2AB4DF11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082553AE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</w:tcPr>
          <w:p w14:paraId="1B07EE97" w14:textId="77DE6A36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A58C90F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</w:tcPr>
          <w:p w14:paraId="5B2612BF" w14:textId="2A9D8E0F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5EAA2278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</w:tcPr>
          <w:p w14:paraId="3FF943D0" w14:textId="795F9369" w:rsidR="00596A0C" w:rsidRPr="00F53688" w:rsidRDefault="00596A0C" w:rsidP="00596A0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(14,555)</w:t>
            </w:r>
          </w:p>
        </w:tc>
        <w:tc>
          <w:tcPr>
            <w:tcW w:w="284" w:type="dxa"/>
          </w:tcPr>
          <w:p w14:paraId="58AB63D1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</w:tcPr>
          <w:p w14:paraId="42214049" w14:textId="62A72BA9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96A0C" w:rsidRPr="00F53688" w14:paraId="2456E9CE" w14:textId="77777777" w:rsidTr="003E3010">
        <w:tc>
          <w:tcPr>
            <w:tcW w:w="2520" w:type="dxa"/>
          </w:tcPr>
          <w:p w14:paraId="351E85B0" w14:textId="77777777" w:rsidR="00596A0C" w:rsidRPr="00F53688" w:rsidRDefault="00596A0C" w:rsidP="005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  <w:cs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เงินลงทุนใน</w:t>
            </w:r>
            <w:r w:rsidRPr="00F53688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24" w:type="dxa"/>
          </w:tcPr>
          <w:p w14:paraId="6EFB7951" w14:textId="73C22066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6A0419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2C0DAC" w14:textId="4242F0CC" w:rsidR="00596A0C" w:rsidRPr="00F53688" w:rsidRDefault="00596A0C" w:rsidP="00596A0C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154A1D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C91114" w14:textId="1D1CAC5C" w:rsidR="00596A0C" w:rsidRPr="00F53688" w:rsidRDefault="00596A0C" w:rsidP="00596A0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A0FE3D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11463910" w14:textId="700D0EA0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4E07D88E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</w:tcPr>
          <w:p w14:paraId="1E0B8CD7" w14:textId="3FF6FBB9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  <w:tc>
          <w:tcPr>
            <w:tcW w:w="284" w:type="dxa"/>
          </w:tcPr>
          <w:p w14:paraId="3C26D1FF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</w:tcPr>
          <w:p w14:paraId="3852FED3" w14:textId="0123BBC2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6306C0AA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</w:tcPr>
          <w:p w14:paraId="151A15B3" w14:textId="52E6A2E5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4BF22A2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</w:tcPr>
          <w:p w14:paraId="53A079F1" w14:textId="7504057A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4E72EB44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</w:tcPr>
          <w:p w14:paraId="29B86BF1" w14:textId="36532044" w:rsidR="00596A0C" w:rsidRPr="00F53688" w:rsidRDefault="00596A0C" w:rsidP="00596A0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311C708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</w:tcPr>
          <w:p w14:paraId="7C0D4682" w14:textId="2E09AFCA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542</w:t>
            </w:r>
          </w:p>
        </w:tc>
      </w:tr>
      <w:tr w:rsidR="00596A0C" w:rsidRPr="00F53688" w14:paraId="0692E04F" w14:textId="77777777" w:rsidTr="003E3010">
        <w:tc>
          <w:tcPr>
            <w:tcW w:w="2520" w:type="dxa"/>
          </w:tcPr>
          <w:p w14:paraId="355451FD" w14:textId="77777777" w:rsidR="00596A0C" w:rsidRPr="00F53688" w:rsidRDefault="00596A0C" w:rsidP="005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124" w:type="dxa"/>
          </w:tcPr>
          <w:p w14:paraId="7EDA1BB1" w14:textId="7961E848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1,261</w:t>
            </w:r>
          </w:p>
        </w:tc>
        <w:tc>
          <w:tcPr>
            <w:tcW w:w="270" w:type="dxa"/>
          </w:tcPr>
          <w:p w14:paraId="10654BC4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18586D" w14:textId="44A99F1D" w:rsidR="00596A0C" w:rsidRPr="00F53688" w:rsidRDefault="00596A0C" w:rsidP="00596A0C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05063E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CD5EA7" w14:textId="3A4A075C" w:rsidR="00596A0C" w:rsidRPr="00F53688" w:rsidRDefault="00596A0C" w:rsidP="00596A0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B4F63F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1757B6F7" w14:textId="45091682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8,814</w:t>
            </w:r>
          </w:p>
        </w:tc>
        <w:tc>
          <w:tcPr>
            <w:tcW w:w="285" w:type="dxa"/>
          </w:tcPr>
          <w:p w14:paraId="1B12E0BF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</w:tcPr>
          <w:p w14:paraId="3E44D003" w14:textId="08B15B03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0ECC7A6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</w:tcPr>
          <w:p w14:paraId="46B40CDC" w14:textId="16FD3724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045E40F2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</w:tcPr>
          <w:p w14:paraId="2EEE4268" w14:textId="0B392AA3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804</w:t>
            </w:r>
          </w:p>
        </w:tc>
        <w:tc>
          <w:tcPr>
            <w:tcW w:w="284" w:type="dxa"/>
          </w:tcPr>
          <w:p w14:paraId="057655FE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</w:tcPr>
          <w:p w14:paraId="27CDAC52" w14:textId="2B25586D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18587E5D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</w:tcPr>
          <w:p w14:paraId="15F46E95" w14:textId="52BE23B0" w:rsidR="00596A0C" w:rsidRPr="00F53688" w:rsidRDefault="00596A0C" w:rsidP="00596A0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2,947</w:t>
            </w:r>
          </w:p>
        </w:tc>
        <w:tc>
          <w:tcPr>
            <w:tcW w:w="284" w:type="dxa"/>
          </w:tcPr>
          <w:p w14:paraId="5D4317D4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</w:tcPr>
          <w:p w14:paraId="71F607B7" w14:textId="636C0BD3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13,826</w:t>
            </w:r>
          </w:p>
        </w:tc>
      </w:tr>
      <w:tr w:rsidR="00596A0C" w:rsidRPr="00F53688" w14:paraId="5E8C311F" w14:textId="77777777" w:rsidTr="003E3010">
        <w:tc>
          <w:tcPr>
            <w:tcW w:w="2520" w:type="dxa"/>
          </w:tcPr>
          <w:p w14:paraId="4BB3EEAC" w14:textId="77777777" w:rsidR="00596A0C" w:rsidRPr="00F53688" w:rsidRDefault="00596A0C" w:rsidP="005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124" w:type="dxa"/>
          </w:tcPr>
          <w:p w14:paraId="50D80A42" w14:textId="3C18FC7B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36,082</w:t>
            </w:r>
          </w:p>
        </w:tc>
        <w:tc>
          <w:tcPr>
            <w:tcW w:w="270" w:type="dxa"/>
          </w:tcPr>
          <w:p w14:paraId="0B0E74A6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9DC2A5" w14:textId="430E854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1,582</w:t>
            </w:r>
          </w:p>
        </w:tc>
        <w:tc>
          <w:tcPr>
            <w:tcW w:w="270" w:type="dxa"/>
          </w:tcPr>
          <w:p w14:paraId="73411293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727B0E" w14:textId="1F1BD6A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20,523</w:t>
            </w:r>
          </w:p>
        </w:tc>
        <w:tc>
          <w:tcPr>
            <w:tcW w:w="270" w:type="dxa"/>
          </w:tcPr>
          <w:p w14:paraId="1CE7800F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78288D39" w14:textId="0A0680B0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12,394</w:t>
            </w:r>
          </w:p>
        </w:tc>
        <w:tc>
          <w:tcPr>
            <w:tcW w:w="285" w:type="dxa"/>
          </w:tcPr>
          <w:p w14:paraId="46BEB260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</w:tcPr>
          <w:p w14:paraId="1CCDF1A8" w14:textId="3683A65F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2,799</w:t>
            </w:r>
          </w:p>
        </w:tc>
        <w:tc>
          <w:tcPr>
            <w:tcW w:w="284" w:type="dxa"/>
          </w:tcPr>
          <w:p w14:paraId="23BC7946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</w:tcPr>
          <w:p w14:paraId="10853199" w14:textId="73925A75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2,152</w:t>
            </w:r>
          </w:p>
        </w:tc>
        <w:tc>
          <w:tcPr>
            <w:tcW w:w="285" w:type="dxa"/>
          </w:tcPr>
          <w:p w14:paraId="60CC72C7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</w:tcPr>
          <w:p w14:paraId="1E5C1EFA" w14:textId="50A53370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1,423</w:t>
            </w:r>
          </w:p>
        </w:tc>
        <w:tc>
          <w:tcPr>
            <w:tcW w:w="284" w:type="dxa"/>
          </w:tcPr>
          <w:p w14:paraId="4F1D18C3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</w:tcPr>
          <w:p w14:paraId="2A4BD6AB" w14:textId="6CB3301E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3A773231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</w:tcPr>
          <w:p w14:paraId="09CD5400" w14:textId="3149E656" w:rsidR="00596A0C" w:rsidRPr="00F53688" w:rsidRDefault="00596A0C" w:rsidP="00596A0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1,657</w:t>
            </w:r>
          </w:p>
        </w:tc>
        <w:tc>
          <w:tcPr>
            <w:tcW w:w="284" w:type="dxa"/>
          </w:tcPr>
          <w:p w14:paraId="251C4171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</w:tcPr>
          <w:p w14:paraId="480763CB" w14:textId="7B163965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78,612</w:t>
            </w:r>
          </w:p>
        </w:tc>
      </w:tr>
      <w:tr w:rsidR="00596A0C" w:rsidRPr="00F53688" w14:paraId="3535BF39" w14:textId="77777777" w:rsidTr="003E3010">
        <w:tc>
          <w:tcPr>
            <w:tcW w:w="2520" w:type="dxa"/>
          </w:tcPr>
          <w:p w14:paraId="43454BF3" w14:textId="77777777" w:rsidR="00596A0C" w:rsidRPr="00F53688" w:rsidRDefault="00596A0C" w:rsidP="005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547F9360" w14:textId="259ACAEF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6,954</w:t>
            </w:r>
          </w:p>
        </w:tc>
        <w:tc>
          <w:tcPr>
            <w:tcW w:w="270" w:type="dxa"/>
          </w:tcPr>
          <w:p w14:paraId="3D45AB82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D167B4" w14:textId="1EA4D4D3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463</w:t>
            </w:r>
          </w:p>
        </w:tc>
        <w:tc>
          <w:tcPr>
            <w:tcW w:w="270" w:type="dxa"/>
          </w:tcPr>
          <w:p w14:paraId="6084372F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45FB43" w14:textId="34856351" w:rsidR="00596A0C" w:rsidRPr="00F53688" w:rsidRDefault="00596A0C" w:rsidP="00596A0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1,906</w:t>
            </w:r>
          </w:p>
        </w:tc>
        <w:tc>
          <w:tcPr>
            <w:tcW w:w="270" w:type="dxa"/>
          </w:tcPr>
          <w:p w14:paraId="56C5167A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61FC17B1" w14:textId="7C3FEAE5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  <w:tc>
          <w:tcPr>
            <w:tcW w:w="285" w:type="dxa"/>
          </w:tcPr>
          <w:p w14:paraId="1F25C52F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070A546D" w14:textId="3B23568B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84" w:type="dxa"/>
          </w:tcPr>
          <w:p w14:paraId="32557D7D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14BBFE7A" w14:textId="55BBD601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1,415</w:t>
            </w:r>
          </w:p>
        </w:tc>
        <w:tc>
          <w:tcPr>
            <w:tcW w:w="285" w:type="dxa"/>
          </w:tcPr>
          <w:p w14:paraId="0B1E4E8A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24B7AACC" w14:textId="220DD775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84" w:type="dxa"/>
          </w:tcPr>
          <w:p w14:paraId="35202376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2CFD270E" w14:textId="080F56FC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372</w:t>
            </w:r>
          </w:p>
        </w:tc>
        <w:tc>
          <w:tcPr>
            <w:tcW w:w="285" w:type="dxa"/>
          </w:tcPr>
          <w:p w14:paraId="06D01EFA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9411CF5" w14:textId="4F88ACDB" w:rsidR="00596A0C" w:rsidRPr="00F53688" w:rsidRDefault="00596A0C" w:rsidP="00596A0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(2,361)</w:t>
            </w:r>
          </w:p>
        </w:tc>
        <w:tc>
          <w:tcPr>
            <w:tcW w:w="284" w:type="dxa"/>
          </w:tcPr>
          <w:p w14:paraId="5200CF6D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4225C26" w14:textId="495C26F3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8,917</w:t>
            </w:r>
          </w:p>
        </w:tc>
      </w:tr>
      <w:tr w:rsidR="00596A0C" w:rsidRPr="00F53688" w14:paraId="05036192" w14:textId="77777777" w:rsidTr="003E3010">
        <w:trPr>
          <w:trHeight w:val="290"/>
        </w:trPr>
        <w:tc>
          <w:tcPr>
            <w:tcW w:w="2520" w:type="dxa"/>
          </w:tcPr>
          <w:p w14:paraId="69F5C7FE" w14:textId="77777777" w:rsidR="00596A0C" w:rsidRPr="00F53688" w:rsidRDefault="00596A0C" w:rsidP="005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150656C2" w14:textId="3E67FAE8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192,806</w:t>
            </w:r>
          </w:p>
        </w:tc>
        <w:tc>
          <w:tcPr>
            <w:tcW w:w="270" w:type="dxa"/>
          </w:tcPr>
          <w:p w14:paraId="2F3B1124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0D628E" w14:textId="6F4F0680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6,018</w:t>
            </w:r>
          </w:p>
        </w:tc>
        <w:tc>
          <w:tcPr>
            <w:tcW w:w="270" w:type="dxa"/>
          </w:tcPr>
          <w:p w14:paraId="048A9836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FE130D" w14:textId="45B94E9E" w:rsidR="00596A0C" w:rsidRPr="00F53688" w:rsidRDefault="00596A0C" w:rsidP="00596A0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30,488</w:t>
            </w:r>
          </w:p>
        </w:tc>
        <w:tc>
          <w:tcPr>
            <w:tcW w:w="270" w:type="dxa"/>
          </w:tcPr>
          <w:p w14:paraId="552DC5D8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580BCD6D" w14:textId="7109CF73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24,809</w:t>
            </w:r>
          </w:p>
        </w:tc>
        <w:tc>
          <w:tcPr>
            <w:tcW w:w="285" w:type="dxa"/>
          </w:tcPr>
          <w:p w14:paraId="57D4C642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18C6AEE4" w14:textId="206856A1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3,838</w:t>
            </w:r>
          </w:p>
        </w:tc>
        <w:tc>
          <w:tcPr>
            <w:tcW w:w="284" w:type="dxa"/>
          </w:tcPr>
          <w:p w14:paraId="19301D4C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5E0B67D" w14:textId="5DD02F09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6,601</w:t>
            </w:r>
          </w:p>
        </w:tc>
        <w:tc>
          <w:tcPr>
            <w:tcW w:w="285" w:type="dxa"/>
          </w:tcPr>
          <w:p w14:paraId="78C5B6FE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540A2974" w14:textId="16A9503A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2,949</w:t>
            </w:r>
          </w:p>
        </w:tc>
        <w:tc>
          <w:tcPr>
            <w:tcW w:w="284" w:type="dxa"/>
          </w:tcPr>
          <w:p w14:paraId="24E538A9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08BB65FE" w14:textId="78778062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552</w:t>
            </w:r>
          </w:p>
        </w:tc>
        <w:tc>
          <w:tcPr>
            <w:tcW w:w="285" w:type="dxa"/>
          </w:tcPr>
          <w:p w14:paraId="18447666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157EF894" w14:textId="1B851C1A" w:rsidR="00596A0C" w:rsidRPr="00F53688" w:rsidRDefault="00596A0C" w:rsidP="00596A0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(39,953)</w:t>
            </w:r>
          </w:p>
        </w:tc>
        <w:tc>
          <w:tcPr>
            <w:tcW w:w="284" w:type="dxa"/>
          </w:tcPr>
          <w:p w14:paraId="43131138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D8867CF" w14:textId="5C93C585" w:rsidR="00596A0C" w:rsidRPr="00F53688" w:rsidRDefault="00596A0C" w:rsidP="00596A0C">
            <w:pPr>
              <w:pStyle w:val="acctfourfigures"/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228,108</w:t>
            </w:r>
          </w:p>
        </w:tc>
      </w:tr>
      <w:tr w:rsidR="00596A0C" w:rsidRPr="00F53688" w14:paraId="3E895386" w14:textId="77777777" w:rsidTr="003E3010">
        <w:tc>
          <w:tcPr>
            <w:tcW w:w="2520" w:type="dxa"/>
          </w:tcPr>
          <w:p w14:paraId="6DC2CAB2" w14:textId="77777777" w:rsidR="00596A0C" w:rsidRPr="00F53688" w:rsidRDefault="00596A0C" w:rsidP="005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5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F5368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124" w:type="dxa"/>
          </w:tcPr>
          <w:p w14:paraId="64E6F264" w14:textId="36116615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21,061</w:t>
            </w:r>
          </w:p>
        </w:tc>
        <w:tc>
          <w:tcPr>
            <w:tcW w:w="270" w:type="dxa"/>
          </w:tcPr>
          <w:p w14:paraId="0AEDDD8B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258D098" w14:textId="2C0D6260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1,331</w:t>
            </w:r>
          </w:p>
        </w:tc>
        <w:tc>
          <w:tcPr>
            <w:tcW w:w="270" w:type="dxa"/>
          </w:tcPr>
          <w:p w14:paraId="044752C8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3F63ED" w14:textId="1883B54C" w:rsidR="00596A0C" w:rsidRPr="00F53688" w:rsidRDefault="00596A0C" w:rsidP="00596A0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5,558</w:t>
            </w:r>
          </w:p>
        </w:tc>
        <w:tc>
          <w:tcPr>
            <w:tcW w:w="270" w:type="dxa"/>
          </w:tcPr>
          <w:p w14:paraId="7DE94772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7966E423" w14:textId="0FCEF5D6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1,200</w:t>
            </w:r>
          </w:p>
        </w:tc>
        <w:tc>
          <w:tcPr>
            <w:tcW w:w="285" w:type="dxa"/>
          </w:tcPr>
          <w:p w14:paraId="7B4AF923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</w:tcPr>
          <w:p w14:paraId="0644BF9C" w14:textId="11B9C253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284" w:type="dxa"/>
          </w:tcPr>
          <w:p w14:paraId="16777BF2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</w:tcPr>
          <w:p w14:paraId="00DAB634" w14:textId="1E60AABE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795</w:t>
            </w:r>
          </w:p>
        </w:tc>
        <w:tc>
          <w:tcPr>
            <w:tcW w:w="285" w:type="dxa"/>
          </w:tcPr>
          <w:p w14:paraId="618CA0B6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</w:tcPr>
          <w:p w14:paraId="6AFE4C51" w14:textId="7D830486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84" w:type="dxa"/>
          </w:tcPr>
          <w:p w14:paraId="38C2C1CD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</w:tcPr>
          <w:p w14:paraId="2291B169" w14:textId="2651902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4A4FDE1D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</w:tcPr>
          <w:p w14:paraId="7508D79F" w14:textId="2213EB3B" w:rsidR="00596A0C" w:rsidRPr="00F53688" w:rsidRDefault="00596A0C" w:rsidP="00596A0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(11,132)</w:t>
            </w:r>
          </w:p>
        </w:tc>
        <w:tc>
          <w:tcPr>
            <w:tcW w:w="284" w:type="dxa"/>
          </w:tcPr>
          <w:p w14:paraId="6F44EDD6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</w:tcPr>
          <w:p w14:paraId="42652D58" w14:textId="7133FFB6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18,963</w:t>
            </w:r>
          </w:p>
        </w:tc>
      </w:tr>
      <w:tr w:rsidR="00596A0C" w:rsidRPr="00F53688" w14:paraId="3B214826" w14:textId="77777777" w:rsidTr="003E3010">
        <w:tc>
          <w:tcPr>
            <w:tcW w:w="2520" w:type="dxa"/>
          </w:tcPr>
          <w:p w14:paraId="35560B41" w14:textId="77777777" w:rsidR="00596A0C" w:rsidRPr="00F53688" w:rsidRDefault="00596A0C" w:rsidP="005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เงินกู้ยืมระยะยาวที่ถึงกำหนด</w:t>
            </w:r>
          </w:p>
        </w:tc>
        <w:tc>
          <w:tcPr>
            <w:tcW w:w="1124" w:type="dxa"/>
          </w:tcPr>
          <w:p w14:paraId="40FA92B5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7DAF847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73A36B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D5121BB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87BEF4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EB55D13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2EC071DA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5" w:type="dxa"/>
          </w:tcPr>
          <w:p w14:paraId="27DC8AC5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</w:tcPr>
          <w:p w14:paraId="52C4617C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52DCBB8C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</w:tcPr>
          <w:p w14:paraId="7913BA1B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04D78C42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</w:tcPr>
          <w:p w14:paraId="5C2C698F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2EDA8BE3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</w:tcPr>
          <w:p w14:paraId="11353D63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4280C21A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</w:tcPr>
          <w:p w14:paraId="60A32FB1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6F6987BE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</w:tcPr>
          <w:p w14:paraId="3E897A30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</w:tr>
      <w:tr w:rsidR="00596A0C" w:rsidRPr="00F53688" w14:paraId="0D4B826D" w14:textId="77777777" w:rsidTr="003E3010">
        <w:tc>
          <w:tcPr>
            <w:tcW w:w="2520" w:type="dxa"/>
          </w:tcPr>
          <w:p w14:paraId="06D9A2F0" w14:textId="77777777" w:rsidR="00596A0C" w:rsidRPr="00F53688" w:rsidRDefault="00596A0C" w:rsidP="005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 xml:space="preserve">  ชำระภายในหนึ่งปี</w:t>
            </w:r>
          </w:p>
        </w:tc>
        <w:tc>
          <w:tcPr>
            <w:tcW w:w="1124" w:type="dxa"/>
          </w:tcPr>
          <w:p w14:paraId="664C8F73" w14:textId="227AC71E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282CCF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4BC89A" w14:textId="72E5DBAE" w:rsidR="00596A0C" w:rsidRPr="00F53688" w:rsidRDefault="00596A0C" w:rsidP="00596A0C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5BC01E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E628A0" w14:textId="77299812" w:rsidR="00596A0C" w:rsidRPr="00F53688" w:rsidRDefault="00596A0C" w:rsidP="00596A0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1,030</w:t>
            </w:r>
          </w:p>
        </w:tc>
        <w:tc>
          <w:tcPr>
            <w:tcW w:w="270" w:type="dxa"/>
          </w:tcPr>
          <w:p w14:paraId="52B140EA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75143317" w14:textId="11BBE01B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164</w:t>
            </w:r>
          </w:p>
        </w:tc>
        <w:tc>
          <w:tcPr>
            <w:tcW w:w="285" w:type="dxa"/>
          </w:tcPr>
          <w:p w14:paraId="22F8E148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</w:tcPr>
          <w:p w14:paraId="40E75E99" w14:textId="6F911F22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284" w:type="dxa"/>
          </w:tcPr>
          <w:p w14:paraId="0724EC73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</w:tcPr>
          <w:p w14:paraId="2E8FBB97" w14:textId="2D644574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285" w:type="dxa"/>
          </w:tcPr>
          <w:p w14:paraId="5B1C5217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</w:tcPr>
          <w:p w14:paraId="68862C12" w14:textId="7AC92E68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84" w:type="dxa"/>
          </w:tcPr>
          <w:p w14:paraId="7E55A812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</w:tcPr>
          <w:p w14:paraId="371DAC35" w14:textId="13063FA0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086435DD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</w:tcPr>
          <w:p w14:paraId="07731324" w14:textId="71C389B4" w:rsidR="00596A0C" w:rsidRPr="00F53688" w:rsidRDefault="00596A0C" w:rsidP="00596A0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64B1F3DD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</w:tcPr>
          <w:p w14:paraId="19E5506F" w14:textId="7586C183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1,592</w:t>
            </w:r>
          </w:p>
        </w:tc>
      </w:tr>
      <w:tr w:rsidR="00596A0C" w:rsidRPr="00F53688" w14:paraId="4336229C" w14:textId="77777777" w:rsidTr="003E3010">
        <w:tc>
          <w:tcPr>
            <w:tcW w:w="2520" w:type="dxa"/>
          </w:tcPr>
          <w:p w14:paraId="58ADB012" w14:textId="77777777" w:rsidR="00596A0C" w:rsidRPr="00F53688" w:rsidRDefault="00596A0C" w:rsidP="005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24" w:type="dxa"/>
          </w:tcPr>
          <w:p w14:paraId="1A48855F" w14:textId="5B359D11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11,085</w:t>
            </w:r>
          </w:p>
        </w:tc>
        <w:tc>
          <w:tcPr>
            <w:tcW w:w="270" w:type="dxa"/>
          </w:tcPr>
          <w:p w14:paraId="6B315764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F274E9" w14:textId="4DBAB9FF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369</w:t>
            </w:r>
          </w:p>
        </w:tc>
        <w:tc>
          <w:tcPr>
            <w:tcW w:w="270" w:type="dxa"/>
          </w:tcPr>
          <w:p w14:paraId="167C09E8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94B50A" w14:textId="0F7E4BC6" w:rsidR="00596A0C" w:rsidRPr="00F53688" w:rsidRDefault="00596A0C" w:rsidP="00596A0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6,806</w:t>
            </w:r>
          </w:p>
        </w:tc>
        <w:tc>
          <w:tcPr>
            <w:tcW w:w="270" w:type="dxa"/>
          </w:tcPr>
          <w:p w14:paraId="76F21D77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41616075" w14:textId="7B2DA020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8,671</w:t>
            </w:r>
          </w:p>
        </w:tc>
        <w:tc>
          <w:tcPr>
            <w:tcW w:w="285" w:type="dxa"/>
          </w:tcPr>
          <w:p w14:paraId="4FBE36A7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</w:tcPr>
          <w:p w14:paraId="4F438FD1" w14:textId="2064EA7B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460</w:t>
            </w:r>
          </w:p>
        </w:tc>
        <w:tc>
          <w:tcPr>
            <w:tcW w:w="284" w:type="dxa"/>
          </w:tcPr>
          <w:p w14:paraId="6DF11506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</w:tcPr>
          <w:p w14:paraId="54C067B0" w14:textId="5A84381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1,167</w:t>
            </w:r>
          </w:p>
        </w:tc>
        <w:tc>
          <w:tcPr>
            <w:tcW w:w="285" w:type="dxa"/>
          </w:tcPr>
          <w:p w14:paraId="7456A2FA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</w:tcPr>
          <w:p w14:paraId="3AB73B12" w14:textId="1D68A82B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650</w:t>
            </w:r>
          </w:p>
        </w:tc>
        <w:tc>
          <w:tcPr>
            <w:tcW w:w="284" w:type="dxa"/>
          </w:tcPr>
          <w:p w14:paraId="2261EAE5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</w:tcPr>
          <w:p w14:paraId="217D265D" w14:textId="53083CFB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285" w:type="dxa"/>
          </w:tcPr>
          <w:p w14:paraId="59358916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</w:tcPr>
          <w:p w14:paraId="75D8FFE2" w14:textId="7E184E55" w:rsidR="00596A0C" w:rsidRPr="00F53688" w:rsidRDefault="00596A0C" w:rsidP="00596A0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(16,498)</w:t>
            </w:r>
          </w:p>
        </w:tc>
        <w:tc>
          <w:tcPr>
            <w:tcW w:w="284" w:type="dxa"/>
          </w:tcPr>
          <w:p w14:paraId="20DD7AB6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</w:tcPr>
          <w:p w14:paraId="6BB96A76" w14:textId="05821B54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12,793</w:t>
            </w:r>
          </w:p>
        </w:tc>
      </w:tr>
      <w:tr w:rsidR="00596A0C" w:rsidRPr="00F53688" w14:paraId="20CF37A8" w14:textId="77777777" w:rsidTr="003E3010">
        <w:tc>
          <w:tcPr>
            <w:tcW w:w="2520" w:type="dxa"/>
          </w:tcPr>
          <w:p w14:paraId="0EDA8A53" w14:textId="77777777" w:rsidR="00596A0C" w:rsidRPr="00F53688" w:rsidRDefault="00596A0C" w:rsidP="005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24" w:type="dxa"/>
          </w:tcPr>
          <w:p w14:paraId="70F948D9" w14:textId="32D786D8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6C9D9A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E6DEA9" w14:textId="6B5F1026" w:rsidR="00596A0C" w:rsidRPr="00F53688" w:rsidRDefault="00596A0C" w:rsidP="00596A0C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F8B856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C484E5" w14:textId="38FB6935" w:rsidR="00596A0C" w:rsidRPr="00F53688" w:rsidRDefault="00596A0C" w:rsidP="00596A0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5,278</w:t>
            </w:r>
          </w:p>
        </w:tc>
        <w:tc>
          <w:tcPr>
            <w:tcW w:w="270" w:type="dxa"/>
          </w:tcPr>
          <w:p w14:paraId="642B343C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687FC2FA" w14:textId="1FFFE335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0867E137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</w:tcPr>
          <w:p w14:paraId="1437C024" w14:textId="36BC30A3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1,954</w:t>
            </w:r>
          </w:p>
        </w:tc>
        <w:tc>
          <w:tcPr>
            <w:tcW w:w="284" w:type="dxa"/>
          </w:tcPr>
          <w:p w14:paraId="39D2F1A8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</w:tcPr>
          <w:p w14:paraId="6C8D85EE" w14:textId="6CA2A285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804</w:t>
            </w:r>
          </w:p>
        </w:tc>
        <w:tc>
          <w:tcPr>
            <w:tcW w:w="285" w:type="dxa"/>
          </w:tcPr>
          <w:p w14:paraId="0C57FBBE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</w:tcPr>
          <w:p w14:paraId="26615A4D" w14:textId="3641C932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284" w:type="dxa"/>
          </w:tcPr>
          <w:p w14:paraId="7FD2113D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</w:tcPr>
          <w:p w14:paraId="38EC4620" w14:textId="14D046D4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5B4B01EE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</w:tcPr>
          <w:p w14:paraId="6795EC2A" w14:textId="1539E752" w:rsidR="00596A0C" w:rsidRPr="00F53688" w:rsidRDefault="00596A0C" w:rsidP="00596A0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7D91E5E4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</w:tcPr>
          <w:p w14:paraId="612D457A" w14:textId="696BE005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8,068</w:t>
            </w:r>
          </w:p>
        </w:tc>
      </w:tr>
      <w:tr w:rsidR="00596A0C" w:rsidRPr="00F53688" w14:paraId="06EE20E6" w14:textId="77777777" w:rsidTr="003E3010">
        <w:tc>
          <w:tcPr>
            <w:tcW w:w="2520" w:type="dxa"/>
          </w:tcPr>
          <w:p w14:paraId="4896F5CE" w14:textId="77777777" w:rsidR="00596A0C" w:rsidRPr="00F53688" w:rsidRDefault="00596A0C" w:rsidP="005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24" w:type="dxa"/>
          </w:tcPr>
          <w:p w14:paraId="6260CE81" w14:textId="115CD501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55,839</w:t>
            </w:r>
          </w:p>
        </w:tc>
        <w:tc>
          <w:tcPr>
            <w:tcW w:w="270" w:type="dxa"/>
          </w:tcPr>
          <w:p w14:paraId="36DF0F91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650C50" w14:textId="6A7E1899" w:rsidR="00596A0C" w:rsidRPr="00F53688" w:rsidRDefault="00596A0C" w:rsidP="00596A0C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961C5A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CA6084" w14:textId="02829E4C" w:rsidR="00596A0C" w:rsidRPr="00F53688" w:rsidRDefault="00596A0C" w:rsidP="00596A0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E58E28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598B6514" w14:textId="67FF6E9F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53B19438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</w:tcPr>
          <w:p w14:paraId="5E900E05" w14:textId="4D43BFA0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776C250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</w:tcPr>
          <w:p w14:paraId="02095181" w14:textId="3B1B4341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3A887E8E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</w:tcPr>
          <w:p w14:paraId="216BEC60" w14:textId="1FEFDE32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457E0BD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</w:tcPr>
          <w:p w14:paraId="7A557F89" w14:textId="502BE5E0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3D0A928C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</w:tcPr>
          <w:p w14:paraId="59A4CE5D" w14:textId="3F1EA7AE" w:rsidR="00596A0C" w:rsidRPr="00F53688" w:rsidRDefault="00596A0C" w:rsidP="00596A0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28DA6E5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</w:tcPr>
          <w:p w14:paraId="2F486241" w14:textId="161387DE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55,839</w:t>
            </w:r>
          </w:p>
        </w:tc>
      </w:tr>
      <w:tr w:rsidR="00596A0C" w:rsidRPr="00F53688" w14:paraId="23E28349" w14:textId="77777777" w:rsidTr="003E3010">
        <w:tc>
          <w:tcPr>
            <w:tcW w:w="2520" w:type="dxa"/>
          </w:tcPr>
          <w:p w14:paraId="7870BD64" w14:textId="77777777" w:rsidR="00596A0C" w:rsidRPr="00F53688" w:rsidRDefault="00596A0C" w:rsidP="005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</w:rPr>
            </w:pPr>
            <w:r w:rsidRPr="00F53688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181E9B1E" w14:textId="3164343F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3,656</w:t>
            </w:r>
          </w:p>
        </w:tc>
        <w:tc>
          <w:tcPr>
            <w:tcW w:w="270" w:type="dxa"/>
          </w:tcPr>
          <w:p w14:paraId="6931960D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566DDB" w14:textId="06501855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270" w:type="dxa"/>
          </w:tcPr>
          <w:p w14:paraId="44C12B12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9E3A70" w14:textId="49C22FB3" w:rsidR="00596A0C" w:rsidRPr="00F53688" w:rsidRDefault="00596A0C" w:rsidP="00596A0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270" w:type="dxa"/>
          </w:tcPr>
          <w:p w14:paraId="6E34BFEA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78B35D0E" w14:textId="39ACB00F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285" w:type="dxa"/>
          </w:tcPr>
          <w:p w14:paraId="1405D567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3ED898E0" w14:textId="30EAF49C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84" w:type="dxa"/>
          </w:tcPr>
          <w:p w14:paraId="166D95A8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0512FE10" w14:textId="40B6D140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285" w:type="dxa"/>
          </w:tcPr>
          <w:p w14:paraId="44A96FD9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3334AEFA" w14:textId="4086502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84" w:type="dxa"/>
          </w:tcPr>
          <w:p w14:paraId="072969D1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5ACD24DB" w14:textId="7BBDC214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357</w:t>
            </w:r>
          </w:p>
        </w:tc>
        <w:tc>
          <w:tcPr>
            <w:tcW w:w="285" w:type="dxa"/>
          </w:tcPr>
          <w:p w14:paraId="0B0BCCAA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5EB746D6" w14:textId="39CB7845" w:rsidR="00596A0C" w:rsidRPr="00F53688" w:rsidRDefault="00596A0C" w:rsidP="00596A0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(561)</w:t>
            </w:r>
          </w:p>
        </w:tc>
        <w:tc>
          <w:tcPr>
            <w:tcW w:w="284" w:type="dxa"/>
          </w:tcPr>
          <w:p w14:paraId="3825589C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BC51C7C" w14:textId="4DD1C469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sz w:val="26"/>
                <w:szCs w:val="26"/>
              </w:rPr>
              <w:t>3,705</w:t>
            </w:r>
          </w:p>
        </w:tc>
      </w:tr>
      <w:tr w:rsidR="00596A0C" w:rsidRPr="00F53688" w14:paraId="02B427E1" w14:textId="77777777" w:rsidTr="003E3010">
        <w:tc>
          <w:tcPr>
            <w:tcW w:w="2520" w:type="dxa"/>
          </w:tcPr>
          <w:p w14:paraId="43D350E0" w14:textId="77777777" w:rsidR="00596A0C" w:rsidRPr="00F53688" w:rsidRDefault="00596A0C" w:rsidP="00596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62"/>
              <w:rPr>
                <w:rFonts w:ascii="Angsana New" w:hAnsi="Angsana New"/>
                <w:sz w:val="26"/>
                <w:szCs w:val="26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1CD2748C" w14:textId="6C352728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91,641</w:t>
            </w:r>
          </w:p>
        </w:tc>
        <w:tc>
          <w:tcPr>
            <w:tcW w:w="270" w:type="dxa"/>
          </w:tcPr>
          <w:p w14:paraId="50CDEA29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9D15CB" w14:textId="0368C5B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1,741</w:t>
            </w:r>
          </w:p>
        </w:tc>
        <w:tc>
          <w:tcPr>
            <w:tcW w:w="270" w:type="dxa"/>
          </w:tcPr>
          <w:p w14:paraId="5359B9A1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43327C3" w14:textId="6575C19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18,780</w:t>
            </w:r>
          </w:p>
        </w:tc>
        <w:tc>
          <w:tcPr>
            <w:tcW w:w="270" w:type="dxa"/>
          </w:tcPr>
          <w:p w14:paraId="29892840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0DD9F2E0" w14:textId="71909BF6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10,050</w:t>
            </w:r>
          </w:p>
        </w:tc>
        <w:tc>
          <w:tcPr>
            <w:tcW w:w="285" w:type="dxa"/>
          </w:tcPr>
          <w:p w14:paraId="7D4723C2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left="-48" w:right="-114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2D33C602" w14:textId="53BC31F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2,708</w:t>
            </w:r>
          </w:p>
        </w:tc>
        <w:tc>
          <w:tcPr>
            <w:tcW w:w="284" w:type="dxa"/>
          </w:tcPr>
          <w:p w14:paraId="3640105F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2C0D797" w14:textId="75D5A579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3,041</w:t>
            </w:r>
          </w:p>
        </w:tc>
        <w:tc>
          <w:tcPr>
            <w:tcW w:w="285" w:type="dxa"/>
          </w:tcPr>
          <w:p w14:paraId="4B1B95D8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7C505F13" w14:textId="2039FD82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750</w:t>
            </w:r>
          </w:p>
        </w:tc>
        <w:tc>
          <w:tcPr>
            <w:tcW w:w="284" w:type="dxa"/>
          </w:tcPr>
          <w:p w14:paraId="325C536A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1AF8D88F" w14:textId="6BBF231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440</w:t>
            </w:r>
          </w:p>
        </w:tc>
        <w:tc>
          <w:tcPr>
            <w:tcW w:w="285" w:type="dxa"/>
          </w:tcPr>
          <w:p w14:paraId="5798B1A0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17E33280" w14:textId="1EB21268" w:rsidR="00596A0C" w:rsidRPr="00F53688" w:rsidRDefault="00596A0C" w:rsidP="00596A0C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(28,191)</w:t>
            </w:r>
          </w:p>
        </w:tc>
        <w:tc>
          <w:tcPr>
            <w:tcW w:w="284" w:type="dxa"/>
          </w:tcPr>
          <w:p w14:paraId="02151725" w14:textId="77777777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7E259438" w14:textId="3078ECBC" w:rsidR="00596A0C" w:rsidRPr="00F53688" w:rsidRDefault="00596A0C" w:rsidP="00596A0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4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100,960</w:t>
            </w:r>
          </w:p>
        </w:tc>
      </w:tr>
    </w:tbl>
    <w:p w14:paraId="546A8CC6" w14:textId="77777777" w:rsidR="00D21FF1" w:rsidRPr="00F53688" w:rsidRDefault="00D21FF1" w:rsidP="00045B75">
      <w:pPr>
        <w:spacing w:line="240" w:lineRule="auto"/>
        <w:rPr>
          <w:rFonts w:ascii="Angsana New" w:hAnsi="Angsana New"/>
          <w:b/>
          <w:bCs/>
          <w:i/>
          <w:iCs/>
          <w:sz w:val="2"/>
          <w:szCs w:val="2"/>
        </w:rPr>
      </w:pPr>
    </w:p>
    <w:p w14:paraId="16A75DF4" w14:textId="77777777" w:rsidR="00295780" w:rsidRPr="00F53688" w:rsidRDefault="00295780" w:rsidP="00001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rPr>
          <w:rFonts w:ascii="Angsana New" w:hAnsi="Angsana New"/>
          <w:sz w:val="23"/>
          <w:szCs w:val="23"/>
        </w:rPr>
      </w:pPr>
    </w:p>
    <w:p w14:paraId="2DCC11D7" w14:textId="77777777" w:rsidR="000011F4" w:rsidRPr="00F53688" w:rsidRDefault="000011F4" w:rsidP="001C1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3150"/>
        </w:tabs>
        <w:spacing w:line="340" w:lineRule="exact"/>
        <w:rPr>
          <w:rFonts w:ascii="Angsana New" w:hAnsi="Angsana New"/>
          <w:sz w:val="24"/>
          <w:szCs w:val="24"/>
          <w:cs/>
        </w:rPr>
        <w:sectPr w:rsidR="000011F4" w:rsidRPr="00F53688" w:rsidSect="00F61830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08D5216D" w14:textId="77777777" w:rsidR="00045B75" w:rsidRPr="00F53688" w:rsidRDefault="00045B75" w:rsidP="00045B75">
      <w:pPr>
        <w:pStyle w:val="Heading1"/>
        <w:keepLines/>
        <w:numPr>
          <w:ilvl w:val="0"/>
          <w:numId w:val="0"/>
        </w:numPr>
        <w:shd w:val="clear" w:color="auto" w:fill="auto"/>
        <w:ind w:left="518"/>
        <w:jc w:val="both"/>
        <w:rPr>
          <w:rFonts w:cs="Angsana New"/>
          <w:i/>
          <w:iCs/>
          <w:szCs w:val="30"/>
          <w:u w:val="none"/>
        </w:rPr>
      </w:pPr>
      <w:r w:rsidRPr="00F53688">
        <w:rPr>
          <w:rFonts w:cs="Angsana New"/>
          <w:i/>
          <w:iCs/>
          <w:szCs w:val="30"/>
          <w:u w:val="none"/>
          <w:cs/>
        </w:rPr>
        <w:lastRenderedPageBreak/>
        <w:t>ลูกค้ารายใหญ่</w:t>
      </w:r>
    </w:p>
    <w:p w14:paraId="73700E8A" w14:textId="77777777" w:rsidR="00045B75" w:rsidRPr="00F53688" w:rsidRDefault="00045B75" w:rsidP="00045B75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CEAA9F6" w14:textId="72FF5B2A" w:rsidR="00045B75" w:rsidRPr="00F53688" w:rsidRDefault="00045B75" w:rsidP="00045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368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รายได้จากลูกค้า</w:t>
      </w:r>
      <w:r w:rsidR="00915E20" w:rsidRPr="00F5368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รายใหญ่</w:t>
      </w:r>
      <w:r w:rsidRPr="00F5368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ของกลุ่มบริษัท</w:t>
      </w:r>
      <w:r w:rsidR="00915E20" w:rsidRPr="00F5368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สองราย</w:t>
      </w:r>
      <w:r w:rsidRPr="00F5368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เป็นเงิน</w:t>
      </w:r>
      <w:r w:rsidR="008C0C86" w:rsidRPr="00F5368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623B0" w:rsidRPr="00F5368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176,610</w:t>
      </w:r>
      <w:r w:rsidRPr="00F53688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5368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Pr="00F5368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F53688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="007F0795" w:rsidRPr="00F5368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25</w:t>
      </w:r>
      <w:r w:rsidR="00F3453D" w:rsidRPr="00F5368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60</w:t>
      </w:r>
      <w:r w:rsidR="00915E20" w:rsidRPr="00F53688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รายได้จากลูกค้ารายหนึ่ง</w:t>
      </w:r>
      <w:r w:rsidR="00D94537" w:rsidRPr="00F53688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เป็นเงิน</w:t>
      </w:r>
      <w:r w:rsidR="00144A8F" w:rsidRPr="00F5368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="007F5187" w:rsidRPr="00F5368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151,356</w:t>
      </w:r>
      <w:r w:rsidRPr="00F53688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F53688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Pr="00F53688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)</w:t>
      </w:r>
      <w:r w:rsidRPr="00F5368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F5368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จาก</w:t>
      </w:r>
      <w:r w:rsidR="000571D2" w:rsidRPr="00F5368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รายได้จากการขาย</w:t>
      </w:r>
      <w:r w:rsidRPr="00F5368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และบริการของกลุ่มบริษัท</w:t>
      </w:r>
    </w:p>
    <w:p w14:paraId="41871683" w14:textId="77777777" w:rsidR="00045B75" w:rsidRPr="00F53688" w:rsidRDefault="00045B75" w:rsidP="00045B75">
      <w:pPr>
        <w:pStyle w:val="Heading1"/>
        <w:keepLines/>
        <w:numPr>
          <w:ilvl w:val="0"/>
          <w:numId w:val="0"/>
        </w:numPr>
        <w:shd w:val="clear" w:color="auto" w:fill="auto"/>
        <w:ind w:left="518"/>
        <w:jc w:val="both"/>
        <w:rPr>
          <w:rFonts w:asciiTheme="majorBidi" w:hAnsiTheme="majorBidi" w:cstheme="majorBidi"/>
          <w:sz w:val="24"/>
          <w:szCs w:val="24"/>
        </w:rPr>
      </w:pPr>
    </w:p>
    <w:p w14:paraId="767778C0" w14:textId="77777777" w:rsidR="00FE775C" w:rsidRPr="00F53688" w:rsidRDefault="00FE775C" w:rsidP="00045B75">
      <w:pPr>
        <w:pStyle w:val="Heading1"/>
        <w:keepLines/>
        <w:numPr>
          <w:ilvl w:val="0"/>
          <w:numId w:val="0"/>
        </w:numPr>
        <w:shd w:val="clear" w:color="auto" w:fill="auto"/>
        <w:ind w:left="518"/>
        <w:jc w:val="both"/>
        <w:rPr>
          <w:rFonts w:cs="Angsana New"/>
          <w:i/>
          <w:iCs/>
          <w:szCs w:val="30"/>
          <w:u w:val="none"/>
        </w:rPr>
      </w:pPr>
      <w:r w:rsidRPr="00F53688">
        <w:rPr>
          <w:rFonts w:cs="Angsana New"/>
          <w:i/>
          <w:iCs/>
          <w:szCs w:val="30"/>
          <w:u w:val="none"/>
          <w:cs/>
        </w:rPr>
        <w:t>ส่วนงานภูมิศาสตร์</w:t>
      </w:r>
    </w:p>
    <w:p w14:paraId="606063CC" w14:textId="77777777" w:rsidR="001A5B08" w:rsidRPr="00F53688" w:rsidRDefault="001A5B08" w:rsidP="00FE7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6CE1614C" w14:textId="77777777" w:rsidR="001A5B08" w:rsidRPr="00F53688" w:rsidRDefault="00FE775C" w:rsidP="001A5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368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</w:t>
      </w:r>
      <w:r w:rsidRPr="00F5368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ที่ตั้งทาง</w:t>
      </w:r>
      <w:r w:rsidRPr="00F5368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ภูมิศาสตร์ของลูกค้า </w:t>
      </w:r>
      <w:r w:rsidRPr="00F5368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F5368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สินทรัพย์ตามส่วนงานแยกตามสถานที่ตั้งทางภูมิศาสตร์ของสินทรัพย์</w:t>
      </w:r>
    </w:p>
    <w:p w14:paraId="1D5E98CC" w14:textId="77777777" w:rsidR="001A5B08" w:rsidRPr="00F53688" w:rsidRDefault="001A5B08" w:rsidP="001A5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51188B12" w14:textId="77777777" w:rsidR="00FE775C" w:rsidRPr="00F53688" w:rsidRDefault="00FE775C" w:rsidP="001A5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5368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359C1DE3" w14:textId="77777777" w:rsidR="00FE775C" w:rsidRPr="00F53688" w:rsidRDefault="00FE775C" w:rsidP="00FE775C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468" w:type="dxa"/>
        <w:tblInd w:w="450" w:type="dxa"/>
        <w:tblLook w:val="04A0" w:firstRow="1" w:lastRow="0" w:firstColumn="1" w:lastColumn="0" w:noHBand="0" w:noVBand="1"/>
      </w:tblPr>
      <w:tblGrid>
        <w:gridCol w:w="3618"/>
        <w:gridCol w:w="1440"/>
        <w:gridCol w:w="270"/>
        <w:gridCol w:w="1440"/>
        <w:gridCol w:w="270"/>
        <w:gridCol w:w="1080"/>
        <w:gridCol w:w="270"/>
        <w:gridCol w:w="1080"/>
      </w:tblGrid>
      <w:tr w:rsidR="00FE775C" w:rsidRPr="00F53688" w14:paraId="4EC647B2" w14:textId="77777777" w:rsidTr="00195231">
        <w:tc>
          <w:tcPr>
            <w:tcW w:w="3618" w:type="dxa"/>
          </w:tcPr>
          <w:p w14:paraId="413359F8" w14:textId="77777777" w:rsidR="00FE775C" w:rsidRPr="00F53688" w:rsidRDefault="00FE775C" w:rsidP="00A542C2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6A0F4407" w14:textId="77777777" w:rsidR="00FE775C" w:rsidRPr="00F53688" w:rsidRDefault="00FE775C" w:rsidP="00A542C2">
            <w:pPr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</w:t>
            </w:r>
          </w:p>
        </w:tc>
        <w:tc>
          <w:tcPr>
            <w:tcW w:w="270" w:type="dxa"/>
          </w:tcPr>
          <w:p w14:paraId="66B19E93" w14:textId="77777777" w:rsidR="00FE775C" w:rsidRPr="00F53688" w:rsidRDefault="00FE775C" w:rsidP="00A542C2">
            <w:pP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430" w:type="dxa"/>
            <w:gridSpan w:val="3"/>
          </w:tcPr>
          <w:p w14:paraId="471D6C08" w14:textId="77777777" w:rsidR="00FE775C" w:rsidRPr="00F53688" w:rsidRDefault="00FE775C" w:rsidP="00A542C2">
            <w:pPr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</w:tc>
      </w:tr>
      <w:tr w:rsidR="00FE775C" w:rsidRPr="00F53688" w14:paraId="20911349" w14:textId="77777777" w:rsidTr="00195231">
        <w:tc>
          <w:tcPr>
            <w:tcW w:w="3618" w:type="dxa"/>
          </w:tcPr>
          <w:p w14:paraId="27B95ADF" w14:textId="77777777" w:rsidR="00FE775C" w:rsidRPr="00F53688" w:rsidRDefault="00FE775C" w:rsidP="00A542C2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0CDFE35F" w14:textId="15E893E7" w:rsidR="00FE775C" w:rsidRPr="00F53688" w:rsidRDefault="007F0795" w:rsidP="00A542C2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04227C7F" w14:textId="77777777" w:rsidR="00FE775C" w:rsidRPr="00F53688" w:rsidRDefault="00FE775C" w:rsidP="00A542C2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3A0EC477" w14:textId="17ABC6E6" w:rsidR="00FE775C" w:rsidRPr="00F53688" w:rsidRDefault="007F0795" w:rsidP="00A542C2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6393E923" w14:textId="77777777" w:rsidR="00FE775C" w:rsidRPr="00F53688" w:rsidRDefault="00FE775C" w:rsidP="00A542C2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3C63D0BC" w14:textId="202890D8" w:rsidR="00FE775C" w:rsidRPr="00F53688" w:rsidRDefault="007F0795" w:rsidP="00A542C2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5C4BA126" w14:textId="77777777" w:rsidR="00FE775C" w:rsidRPr="00F53688" w:rsidRDefault="00FE775C" w:rsidP="00A542C2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5C721B60" w14:textId="3C7DF777" w:rsidR="00FE775C" w:rsidRPr="00F53688" w:rsidRDefault="007F0795" w:rsidP="00A542C2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E775C" w:rsidRPr="00F53688" w14:paraId="531A12CE" w14:textId="77777777" w:rsidTr="00195231">
        <w:tc>
          <w:tcPr>
            <w:tcW w:w="3618" w:type="dxa"/>
          </w:tcPr>
          <w:p w14:paraId="789D9016" w14:textId="77777777" w:rsidR="00FE775C" w:rsidRPr="00F53688" w:rsidRDefault="00FE775C" w:rsidP="00A542C2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5850" w:type="dxa"/>
            <w:gridSpan w:val="7"/>
          </w:tcPr>
          <w:p w14:paraId="4FADA184" w14:textId="77777777" w:rsidR="00FE775C" w:rsidRPr="00F53688" w:rsidRDefault="00FE775C" w:rsidP="00A542C2">
            <w:pPr>
              <w:jc w:val="center"/>
              <w:rPr>
                <w:rFonts w:ascii="Angsana New" w:hAnsi="Angsana New"/>
                <w:i/>
                <w:i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 w:hint="cs"/>
                <w:i/>
                <w:iCs/>
                <w:snapToGrid w:val="0"/>
                <w:color w:val="000000"/>
                <w:sz w:val="30"/>
                <w:szCs w:val="30"/>
                <w:cs/>
                <w:lang w:eastAsia="th-TH"/>
              </w:rPr>
              <w:t>(ล้านบาท)</w:t>
            </w:r>
          </w:p>
        </w:tc>
      </w:tr>
      <w:tr w:rsidR="0096495C" w:rsidRPr="00F53688" w14:paraId="78C119BA" w14:textId="77777777" w:rsidTr="00195231">
        <w:tc>
          <w:tcPr>
            <w:tcW w:w="3618" w:type="dxa"/>
          </w:tcPr>
          <w:p w14:paraId="2A50381D" w14:textId="77777777" w:rsidR="0096495C" w:rsidRPr="00F53688" w:rsidRDefault="0096495C" w:rsidP="0096495C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440" w:type="dxa"/>
          </w:tcPr>
          <w:p w14:paraId="62856AC1" w14:textId="38F84A61" w:rsidR="0096495C" w:rsidRPr="00F53688" w:rsidRDefault="0096495C" w:rsidP="0096495C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344,795</w:t>
            </w:r>
          </w:p>
        </w:tc>
        <w:tc>
          <w:tcPr>
            <w:tcW w:w="270" w:type="dxa"/>
          </w:tcPr>
          <w:p w14:paraId="335D4D20" w14:textId="77777777" w:rsidR="0096495C" w:rsidRPr="00F53688" w:rsidRDefault="0096495C" w:rsidP="0096495C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1D648464" w14:textId="035C4662" w:rsidR="0096495C" w:rsidRPr="00F53688" w:rsidRDefault="0096495C" w:rsidP="0096495C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296,837</w:t>
            </w:r>
          </w:p>
        </w:tc>
        <w:tc>
          <w:tcPr>
            <w:tcW w:w="270" w:type="dxa"/>
          </w:tcPr>
          <w:p w14:paraId="3437B9E9" w14:textId="77777777" w:rsidR="0096495C" w:rsidRPr="00F53688" w:rsidRDefault="0096495C" w:rsidP="0096495C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58E3E15B" w14:textId="40D568A9" w:rsidR="0096495C" w:rsidRPr="00F53688" w:rsidRDefault="0096495C" w:rsidP="0096495C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 xml:space="preserve">   102,794</w:t>
            </w:r>
          </w:p>
        </w:tc>
        <w:tc>
          <w:tcPr>
            <w:tcW w:w="270" w:type="dxa"/>
          </w:tcPr>
          <w:p w14:paraId="3949455D" w14:textId="77777777" w:rsidR="0096495C" w:rsidRPr="00F53688" w:rsidRDefault="0096495C" w:rsidP="0096495C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4AF6CA70" w14:textId="37354CD2" w:rsidR="0096495C" w:rsidRPr="00F53688" w:rsidRDefault="0096495C" w:rsidP="0096495C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101,145</w:t>
            </w:r>
          </w:p>
        </w:tc>
      </w:tr>
      <w:tr w:rsidR="0096495C" w:rsidRPr="00F53688" w14:paraId="54256A22" w14:textId="77777777" w:rsidTr="00195231">
        <w:tc>
          <w:tcPr>
            <w:tcW w:w="3618" w:type="dxa"/>
          </w:tcPr>
          <w:p w14:paraId="2304FC1E" w14:textId="77777777" w:rsidR="0096495C" w:rsidRPr="00F53688" w:rsidRDefault="0096495C" w:rsidP="0096495C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ประเทศอื่น ๆ </w:t>
            </w:r>
          </w:p>
        </w:tc>
        <w:tc>
          <w:tcPr>
            <w:tcW w:w="1440" w:type="dxa"/>
          </w:tcPr>
          <w:p w14:paraId="1148D501" w14:textId="284A5005" w:rsidR="0096495C" w:rsidRPr="00F53688" w:rsidRDefault="0096495C" w:rsidP="0096495C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44,549</w:t>
            </w:r>
          </w:p>
        </w:tc>
        <w:tc>
          <w:tcPr>
            <w:tcW w:w="270" w:type="dxa"/>
          </w:tcPr>
          <w:p w14:paraId="3220537E" w14:textId="77777777" w:rsidR="0096495C" w:rsidRPr="00F53688" w:rsidRDefault="0096495C" w:rsidP="0096495C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</w:tcPr>
          <w:p w14:paraId="1D2FD13B" w14:textId="0604D8B9" w:rsidR="0096495C" w:rsidRPr="00F53688" w:rsidRDefault="0096495C" w:rsidP="0096495C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40,551</w:t>
            </w:r>
          </w:p>
        </w:tc>
        <w:tc>
          <w:tcPr>
            <w:tcW w:w="270" w:type="dxa"/>
          </w:tcPr>
          <w:p w14:paraId="4E7A90B6" w14:textId="77777777" w:rsidR="0096495C" w:rsidRPr="00F53688" w:rsidRDefault="0096495C" w:rsidP="0096495C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4F0E6C82" w14:textId="561CE9FE" w:rsidR="0096495C" w:rsidRPr="00F53688" w:rsidRDefault="0096495C" w:rsidP="0096495C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1,075</w:t>
            </w:r>
          </w:p>
        </w:tc>
        <w:tc>
          <w:tcPr>
            <w:tcW w:w="270" w:type="dxa"/>
          </w:tcPr>
          <w:p w14:paraId="7765A19F" w14:textId="77777777" w:rsidR="0096495C" w:rsidRPr="00F53688" w:rsidRDefault="0096495C" w:rsidP="0096495C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</w:tcPr>
          <w:p w14:paraId="10F64E45" w14:textId="12D0DE19" w:rsidR="0096495C" w:rsidRPr="00F53688" w:rsidRDefault="0096495C" w:rsidP="0096495C">
            <w:pPr>
              <w:jc w:val="right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752</w:t>
            </w:r>
          </w:p>
        </w:tc>
      </w:tr>
      <w:tr w:rsidR="0096495C" w:rsidRPr="00F53688" w14:paraId="6B7114C4" w14:textId="77777777" w:rsidTr="00195231">
        <w:tc>
          <w:tcPr>
            <w:tcW w:w="3618" w:type="dxa"/>
          </w:tcPr>
          <w:p w14:paraId="3A65759D" w14:textId="77777777" w:rsidR="0096495C" w:rsidRPr="00F53688" w:rsidRDefault="0096495C" w:rsidP="0096495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15DEB04" w14:textId="45EC8F0E" w:rsidR="0096495C" w:rsidRPr="00F53688" w:rsidRDefault="0096495C" w:rsidP="0096495C">
            <w:pPr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53688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389,344</w:t>
            </w:r>
          </w:p>
        </w:tc>
        <w:tc>
          <w:tcPr>
            <w:tcW w:w="270" w:type="dxa"/>
          </w:tcPr>
          <w:p w14:paraId="6B0DD044" w14:textId="77777777" w:rsidR="0096495C" w:rsidRPr="00F53688" w:rsidRDefault="0096495C" w:rsidP="0096495C">
            <w:pP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BFBBC6A" w14:textId="02FAF0C0" w:rsidR="0096495C" w:rsidRPr="00F53688" w:rsidRDefault="0096495C" w:rsidP="0096495C">
            <w:pPr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337,388</w:t>
            </w:r>
          </w:p>
        </w:tc>
        <w:tc>
          <w:tcPr>
            <w:tcW w:w="270" w:type="dxa"/>
          </w:tcPr>
          <w:p w14:paraId="5377DDC9" w14:textId="77777777" w:rsidR="0096495C" w:rsidRPr="00F53688" w:rsidRDefault="0096495C" w:rsidP="0096495C">
            <w:pP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845976" w14:textId="2E49A3DE" w:rsidR="0096495C" w:rsidRPr="00F53688" w:rsidRDefault="0096495C" w:rsidP="0096495C">
            <w:pPr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 xml:space="preserve">    103,869</w:t>
            </w:r>
          </w:p>
        </w:tc>
        <w:tc>
          <w:tcPr>
            <w:tcW w:w="270" w:type="dxa"/>
          </w:tcPr>
          <w:p w14:paraId="4868DDDB" w14:textId="77777777" w:rsidR="0096495C" w:rsidRPr="00F53688" w:rsidRDefault="0096495C" w:rsidP="0096495C">
            <w:pP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13FA2A" w14:textId="71E51555" w:rsidR="0096495C" w:rsidRPr="00F53688" w:rsidRDefault="0096495C" w:rsidP="0096495C">
            <w:pPr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  <w:t>101,897</w:t>
            </w:r>
          </w:p>
        </w:tc>
      </w:tr>
    </w:tbl>
    <w:p w14:paraId="6C36989D" w14:textId="77777777" w:rsidR="00403664" w:rsidRPr="00F53688" w:rsidRDefault="00403664" w:rsidP="00AF6226">
      <w:pPr>
        <w:pStyle w:val="BodyText2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0589B128" w14:textId="1145C2C2" w:rsidR="00DE151E" w:rsidRPr="00F53688" w:rsidRDefault="00FA684F" w:rsidP="00AF6226">
      <w:pPr>
        <w:pStyle w:val="BodyText2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F53688">
        <w:rPr>
          <w:rFonts w:ascii="Angsana New" w:hAnsi="Angsana New" w:cs="Angsana New"/>
          <w:b/>
          <w:bCs/>
          <w:sz w:val="30"/>
          <w:szCs w:val="30"/>
          <w:lang w:val="en-US"/>
        </w:rPr>
        <w:t>26</w:t>
      </w:r>
      <w:r w:rsidR="00DE151E" w:rsidRPr="00F53688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DE151E" w:rsidRPr="00F53688">
        <w:rPr>
          <w:rFonts w:ascii="Angsana New" w:hAnsi="Angsana New" w:cs="Angsana New"/>
          <w:b/>
          <w:bCs/>
          <w:sz w:val="30"/>
          <w:szCs w:val="30"/>
          <w:cs/>
        </w:rPr>
        <w:t>รายได้อื่น</w:t>
      </w:r>
    </w:p>
    <w:p w14:paraId="0E5DF139" w14:textId="77777777" w:rsidR="00DE151E" w:rsidRPr="00F53688" w:rsidRDefault="00DE151E" w:rsidP="00AF6226">
      <w:pPr>
        <w:pStyle w:val="BodyText2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350"/>
        <w:gridCol w:w="270"/>
        <w:gridCol w:w="1440"/>
        <w:gridCol w:w="270"/>
        <w:gridCol w:w="1080"/>
        <w:gridCol w:w="270"/>
        <w:gridCol w:w="1080"/>
      </w:tblGrid>
      <w:tr w:rsidR="00DE151E" w:rsidRPr="00F53688" w14:paraId="7D826B25" w14:textId="77777777" w:rsidTr="00195231">
        <w:trPr>
          <w:cantSplit/>
        </w:trPr>
        <w:tc>
          <w:tcPr>
            <w:tcW w:w="3708" w:type="dxa"/>
          </w:tcPr>
          <w:p w14:paraId="44FBD932" w14:textId="77777777" w:rsidR="00DE151E" w:rsidRPr="00F53688" w:rsidRDefault="00DE151E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060" w:type="dxa"/>
            <w:gridSpan w:val="3"/>
          </w:tcPr>
          <w:p w14:paraId="0CC82391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092154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A50816F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02D7" w:rsidRPr="00F53688" w14:paraId="59C57CE4" w14:textId="77777777" w:rsidTr="00195231">
        <w:trPr>
          <w:cantSplit/>
        </w:trPr>
        <w:tc>
          <w:tcPr>
            <w:tcW w:w="3708" w:type="dxa"/>
          </w:tcPr>
          <w:p w14:paraId="0F5552F8" w14:textId="77777777" w:rsidR="009202D7" w:rsidRPr="00F53688" w:rsidRDefault="009202D7" w:rsidP="009202D7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center"/>
          </w:tcPr>
          <w:p w14:paraId="575CB68E" w14:textId="7DB39EED" w:rsidR="009202D7" w:rsidRPr="00F53688" w:rsidRDefault="007F0795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1AD443D9" w14:textId="77777777" w:rsidR="009202D7" w:rsidRPr="00F53688" w:rsidRDefault="009202D7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14:paraId="5C3BA2A3" w14:textId="55171274" w:rsidR="009202D7" w:rsidRPr="00F53688" w:rsidRDefault="00C71027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76DB3A01" w14:textId="77777777" w:rsidR="009202D7" w:rsidRPr="00F53688" w:rsidRDefault="009202D7" w:rsidP="009202D7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534D1CB1" w14:textId="37C71AD0" w:rsidR="009202D7" w:rsidRPr="00F53688" w:rsidRDefault="007F0795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50529488" w14:textId="77777777" w:rsidR="009202D7" w:rsidRPr="00F53688" w:rsidRDefault="009202D7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0B190445" w14:textId="576026E5" w:rsidR="009202D7" w:rsidRPr="00F53688" w:rsidRDefault="00C71027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94DA3" w:rsidRPr="00F53688" w14:paraId="69E767DA" w14:textId="77777777" w:rsidTr="00195231">
        <w:trPr>
          <w:cantSplit/>
        </w:trPr>
        <w:tc>
          <w:tcPr>
            <w:tcW w:w="3708" w:type="dxa"/>
          </w:tcPr>
          <w:p w14:paraId="08552F04" w14:textId="77777777" w:rsidR="00494DA3" w:rsidRPr="00F53688" w:rsidRDefault="00494DA3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60" w:type="dxa"/>
            <w:gridSpan w:val="7"/>
          </w:tcPr>
          <w:p w14:paraId="46F96D6A" w14:textId="77777777" w:rsidR="00494DA3" w:rsidRPr="00F53688" w:rsidRDefault="00494DA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71027" w:rsidRPr="00F53688" w14:paraId="5668026E" w14:textId="77777777" w:rsidTr="00195231">
        <w:trPr>
          <w:cantSplit/>
        </w:trPr>
        <w:tc>
          <w:tcPr>
            <w:tcW w:w="3708" w:type="dxa"/>
          </w:tcPr>
          <w:p w14:paraId="6D88090F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16D06FC0" w14:textId="33C4E58E" w:rsidR="00C71027" w:rsidRPr="00F53688" w:rsidRDefault="0030098E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-225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1,381</w:t>
            </w:r>
          </w:p>
        </w:tc>
        <w:tc>
          <w:tcPr>
            <w:tcW w:w="270" w:type="dxa"/>
          </w:tcPr>
          <w:p w14:paraId="555BD06C" w14:textId="77777777" w:rsidR="00C71027" w:rsidRPr="00F53688" w:rsidRDefault="00C71027" w:rsidP="00C71027">
            <w:pPr>
              <w:pStyle w:val="a0"/>
              <w:tabs>
                <w:tab w:val="decimal" w:pos="819"/>
              </w:tabs>
              <w:ind w:left="-18" w:right="-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E579780" w14:textId="0124FCFA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-225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915</w:t>
            </w:r>
          </w:p>
        </w:tc>
        <w:tc>
          <w:tcPr>
            <w:tcW w:w="270" w:type="dxa"/>
          </w:tcPr>
          <w:p w14:paraId="415BE24A" w14:textId="77777777" w:rsidR="00C71027" w:rsidRPr="00F53688" w:rsidRDefault="00C71027" w:rsidP="00C71027">
            <w:pPr>
              <w:pStyle w:val="a0"/>
              <w:tabs>
                <w:tab w:val="decimal" w:pos="819"/>
              </w:tabs>
              <w:ind w:left="-18" w:right="-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D051416" w14:textId="05B5FC6A" w:rsidR="00C71027" w:rsidRPr="00F53688" w:rsidRDefault="0030098E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1,618</w:t>
            </w:r>
          </w:p>
        </w:tc>
        <w:tc>
          <w:tcPr>
            <w:tcW w:w="270" w:type="dxa"/>
          </w:tcPr>
          <w:p w14:paraId="46E07CB7" w14:textId="77777777" w:rsidR="00C71027" w:rsidRPr="00F53688" w:rsidRDefault="00C71027" w:rsidP="00C71027">
            <w:pPr>
              <w:pStyle w:val="a0"/>
              <w:tabs>
                <w:tab w:val="decimal" w:pos="819"/>
              </w:tabs>
              <w:ind w:left="-18" w:right="-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1D4189" w14:textId="6C515B88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1,369</w:t>
            </w:r>
          </w:p>
        </w:tc>
      </w:tr>
      <w:tr w:rsidR="00C71027" w:rsidRPr="00F53688" w14:paraId="2CF64600" w14:textId="77777777" w:rsidTr="00195231">
        <w:trPr>
          <w:cantSplit/>
        </w:trPr>
        <w:tc>
          <w:tcPr>
            <w:tcW w:w="3708" w:type="dxa"/>
          </w:tcPr>
          <w:p w14:paraId="6F3211BF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รายได้จากการให้เช่าที่ดิน</w:t>
            </w:r>
          </w:p>
        </w:tc>
        <w:tc>
          <w:tcPr>
            <w:tcW w:w="1350" w:type="dxa"/>
          </w:tcPr>
          <w:p w14:paraId="6EDFB9C8" w14:textId="23A7398D" w:rsidR="00C71027" w:rsidRPr="00F53688" w:rsidRDefault="0030098E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-225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7E70EFE" w14:textId="77777777" w:rsidR="00C71027" w:rsidRPr="00F53688" w:rsidRDefault="00C71027" w:rsidP="00C71027">
            <w:pPr>
              <w:pStyle w:val="a0"/>
              <w:tabs>
                <w:tab w:val="decimal" w:pos="819"/>
              </w:tabs>
              <w:ind w:left="-18" w:right="-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636D7F4" w14:textId="0309ADFC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-225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51076F86" w14:textId="77777777" w:rsidR="00C71027" w:rsidRPr="00F53688" w:rsidRDefault="00C71027" w:rsidP="00C71027">
            <w:pPr>
              <w:pStyle w:val="a0"/>
              <w:tabs>
                <w:tab w:val="decimal" w:pos="819"/>
              </w:tabs>
              <w:ind w:left="-18" w:right="-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4E5740" w14:textId="31A1262E" w:rsidR="00C71027" w:rsidRPr="00F53688" w:rsidRDefault="0030098E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4975F77C" w14:textId="77777777" w:rsidR="00C71027" w:rsidRPr="00F53688" w:rsidRDefault="00C71027" w:rsidP="00C71027">
            <w:pPr>
              <w:pStyle w:val="a0"/>
              <w:tabs>
                <w:tab w:val="decimal" w:pos="819"/>
              </w:tabs>
              <w:ind w:left="-18" w:right="-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A42397" w14:textId="08315F4E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C71027" w:rsidRPr="00F53688" w14:paraId="4FA9BD6D" w14:textId="77777777" w:rsidTr="00195231">
        <w:trPr>
          <w:cantSplit/>
        </w:trPr>
        <w:tc>
          <w:tcPr>
            <w:tcW w:w="3708" w:type="dxa"/>
          </w:tcPr>
          <w:p w14:paraId="7EE84849" w14:textId="762BAAFD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350" w:type="dxa"/>
          </w:tcPr>
          <w:p w14:paraId="302A1401" w14:textId="61579C34" w:rsidR="00C71027" w:rsidRPr="00F53688" w:rsidRDefault="0030098E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-225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270" w:type="dxa"/>
          </w:tcPr>
          <w:p w14:paraId="594E2B06" w14:textId="77777777" w:rsidR="00C71027" w:rsidRPr="00F53688" w:rsidRDefault="00C71027" w:rsidP="00C71027">
            <w:pPr>
              <w:pStyle w:val="a0"/>
              <w:tabs>
                <w:tab w:val="decimal" w:pos="819"/>
              </w:tabs>
              <w:ind w:left="-18" w:right="-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6D57C05" w14:textId="256441A4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-225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270" w:type="dxa"/>
          </w:tcPr>
          <w:p w14:paraId="67038270" w14:textId="77777777" w:rsidR="00C71027" w:rsidRPr="00F53688" w:rsidRDefault="00C71027" w:rsidP="00C71027">
            <w:pPr>
              <w:pStyle w:val="a0"/>
              <w:tabs>
                <w:tab w:val="decimal" w:pos="819"/>
              </w:tabs>
              <w:ind w:left="-18" w:right="-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AFEC7D" w14:textId="7015BE3B" w:rsidR="00C71027" w:rsidRPr="00F53688" w:rsidRDefault="0030098E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1,99</w:t>
            </w:r>
            <w:r w:rsidR="00D034CB" w:rsidRPr="00F5368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4103D2B" w14:textId="77777777" w:rsidR="00C71027" w:rsidRPr="00F53688" w:rsidRDefault="00C71027" w:rsidP="00C71027">
            <w:pPr>
              <w:pStyle w:val="a0"/>
              <w:tabs>
                <w:tab w:val="decimal" w:pos="819"/>
              </w:tabs>
              <w:ind w:left="-18" w:right="-22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077896" w14:textId="6921E03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1,816</w:t>
            </w:r>
          </w:p>
        </w:tc>
      </w:tr>
      <w:tr w:rsidR="00C71027" w:rsidRPr="00F53688" w14:paraId="0AF04B89" w14:textId="77777777" w:rsidTr="00195231">
        <w:trPr>
          <w:cantSplit/>
        </w:trPr>
        <w:tc>
          <w:tcPr>
            <w:tcW w:w="3708" w:type="dxa"/>
          </w:tcPr>
          <w:p w14:paraId="0E9242DC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1BA207" w14:textId="791069C1" w:rsidR="00C71027" w:rsidRPr="00F53688" w:rsidRDefault="0030098E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1,719</w:t>
            </w:r>
          </w:p>
        </w:tc>
        <w:tc>
          <w:tcPr>
            <w:tcW w:w="270" w:type="dxa"/>
          </w:tcPr>
          <w:p w14:paraId="6B23B18B" w14:textId="77777777" w:rsidR="00C71027" w:rsidRPr="00F53688" w:rsidRDefault="00C71027" w:rsidP="00C71027">
            <w:pPr>
              <w:pStyle w:val="a0"/>
              <w:tabs>
                <w:tab w:val="decimal" w:pos="819"/>
              </w:tabs>
              <w:ind w:left="-18" w:right="-22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35F1AE1" w14:textId="1236EC2F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-2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1,190</w:t>
            </w:r>
          </w:p>
        </w:tc>
        <w:tc>
          <w:tcPr>
            <w:tcW w:w="270" w:type="dxa"/>
          </w:tcPr>
          <w:p w14:paraId="02970D79" w14:textId="77777777" w:rsidR="00C71027" w:rsidRPr="00F53688" w:rsidRDefault="00C71027" w:rsidP="00C71027">
            <w:pPr>
              <w:pStyle w:val="a0"/>
              <w:tabs>
                <w:tab w:val="decimal" w:pos="819"/>
              </w:tabs>
              <w:ind w:left="-18" w:right="-22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EC855D" w14:textId="736FBE44" w:rsidR="00C71027" w:rsidRPr="00F53688" w:rsidRDefault="0030098E" w:rsidP="00EF5EFA">
            <w:pPr>
              <w:pStyle w:val="a0"/>
              <w:ind w:left="-18"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3,70</w:t>
            </w:r>
            <w:r w:rsidR="00EF5EFA"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7C539A6" w14:textId="77777777" w:rsidR="00C71027" w:rsidRPr="00F53688" w:rsidRDefault="00C71027" w:rsidP="00C71027">
            <w:pPr>
              <w:pStyle w:val="a0"/>
              <w:tabs>
                <w:tab w:val="decimal" w:pos="819"/>
              </w:tabs>
              <w:ind w:left="-18" w:right="-22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415F42" w14:textId="53A3969D" w:rsidR="00C71027" w:rsidRPr="00F53688" w:rsidRDefault="00C71027" w:rsidP="00C71027">
            <w:pPr>
              <w:pStyle w:val="a0"/>
              <w:ind w:left="-18" w:right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3,272</w:t>
            </w:r>
          </w:p>
        </w:tc>
      </w:tr>
    </w:tbl>
    <w:p w14:paraId="3F8E7141" w14:textId="77777777" w:rsidR="00DE151E" w:rsidRPr="00F53688" w:rsidRDefault="00DE151E" w:rsidP="00AF6226">
      <w:pPr>
        <w:pStyle w:val="BodyText2"/>
        <w:tabs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569BA414" w14:textId="77777777" w:rsidR="00A63846" w:rsidRPr="00F53688" w:rsidRDefault="00A63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53688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BF26876" w14:textId="3367914E" w:rsidR="00DE151E" w:rsidRPr="00F53688" w:rsidRDefault="00FA684F" w:rsidP="00AF6226">
      <w:pPr>
        <w:pStyle w:val="BodyText2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F53688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27</w:t>
      </w:r>
      <w:r w:rsidR="00DE151E" w:rsidRPr="00F53688">
        <w:rPr>
          <w:rFonts w:ascii="Angsana New" w:hAnsi="Angsana New" w:cs="Angsana New"/>
          <w:b/>
          <w:bCs/>
          <w:sz w:val="30"/>
          <w:szCs w:val="30"/>
          <w:cs/>
        </w:rPr>
        <w:tab/>
        <w:t>ค่าใช้จ่ายในการบริหาร</w:t>
      </w:r>
    </w:p>
    <w:p w14:paraId="0D9E3E81" w14:textId="77777777" w:rsidR="00DE151E" w:rsidRPr="00F53688" w:rsidRDefault="00DE151E" w:rsidP="00AF6226">
      <w:pPr>
        <w:pStyle w:val="BodyText2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tbl>
      <w:tblPr>
        <w:tblW w:w="94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260"/>
        <w:gridCol w:w="270"/>
        <w:gridCol w:w="1161"/>
        <w:gridCol w:w="274"/>
        <w:gridCol w:w="1094"/>
        <w:gridCol w:w="274"/>
        <w:gridCol w:w="1058"/>
      </w:tblGrid>
      <w:tr w:rsidR="00DE151E" w:rsidRPr="00F53688" w14:paraId="5328F62D" w14:textId="77777777" w:rsidTr="00EF5A66">
        <w:trPr>
          <w:cantSplit/>
          <w:trHeight w:val="406"/>
        </w:trPr>
        <w:tc>
          <w:tcPr>
            <w:tcW w:w="4068" w:type="dxa"/>
          </w:tcPr>
          <w:p w14:paraId="0AD080DB" w14:textId="77777777" w:rsidR="00DE151E" w:rsidRPr="00F53688" w:rsidRDefault="00DE151E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1" w:type="dxa"/>
            <w:gridSpan w:val="3"/>
          </w:tcPr>
          <w:p w14:paraId="7BEC088D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291115DD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6" w:type="dxa"/>
            <w:gridSpan w:val="3"/>
          </w:tcPr>
          <w:p w14:paraId="0F8096E1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9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02D7" w:rsidRPr="00F53688" w14:paraId="4BBE250D" w14:textId="77777777" w:rsidTr="00EF5A66">
        <w:trPr>
          <w:cantSplit/>
          <w:trHeight w:val="421"/>
        </w:trPr>
        <w:tc>
          <w:tcPr>
            <w:tcW w:w="4068" w:type="dxa"/>
          </w:tcPr>
          <w:p w14:paraId="6578FE47" w14:textId="77777777" w:rsidR="009202D7" w:rsidRPr="00F53688" w:rsidRDefault="009202D7" w:rsidP="009202D7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vAlign w:val="center"/>
          </w:tcPr>
          <w:p w14:paraId="6DBFD324" w14:textId="3B5DABD2" w:rsidR="009202D7" w:rsidRPr="00F53688" w:rsidRDefault="007F0795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7313F4C0" w14:textId="77777777" w:rsidR="009202D7" w:rsidRPr="00F53688" w:rsidRDefault="009202D7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61" w:type="dxa"/>
            <w:vAlign w:val="center"/>
          </w:tcPr>
          <w:p w14:paraId="5FA16082" w14:textId="569984F7" w:rsidR="009202D7" w:rsidRPr="00F53688" w:rsidRDefault="00C71027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4" w:type="dxa"/>
          </w:tcPr>
          <w:p w14:paraId="4D0057AF" w14:textId="77777777" w:rsidR="009202D7" w:rsidRPr="00F53688" w:rsidRDefault="009202D7" w:rsidP="009202D7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94" w:type="dxa"/>
            <w:vAlign w:val="center"/>
          </w:tcPr>
          <w:p w14:paraId="2130A31A" w14:textId="357D6F07" w:rsidR="009202D7" w:rsidRPr="00F53688" w:rsidRDefault="007F0795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4" w:type="dxa"/>
            <w:vAlign w:val="center"/>
          </w:tcPr>
          <w:p w14:paraId="61EDDDB5" w14:textId="77777777" w:rsidR="009202D7" w:rsidRPr="00F53688" w:rsidRDefault="009202D7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58" w:type="dxa"/>
            <w:vAlign w:val="center"/>
          </w:tcPr>
          <w:p w14:paraId="7D5F4A9B" w14:textId="078BAB7F" w:rsidR="009202D7" w:rsidRPr="00F53688" w:rsidRDefault="00C71027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94DA3" w:rsidRPr="00F53688" w14:paraId="6165432A" w14:textId="77777777" w:rsidTr="00EF5A66">
        <w:trPr>
          <w:cantSplit/>
          <w:trHeight w:val="421"/>
        </w:trPr>
        <w:tc>
          <w:tcPr>
            <w:tcW w:w="4068" w:type="dxa"/>
          </w:tcPr>
          <w:p w14:paraId="58A05098" w14:textId="77777777" w:rsidR="00494DA3" w:rsidRPr="00F53688" w:rsidRDefault="00494DA3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91" w:type="dxa"/>
            <w:gridSpan w:val="7"/>
          </w:tcPr>
          <w:p w14:paraId="1940AE23" w14:textId="77777777" w:rsidR="00494DA3" w:rsidRPr="00F53688" w:rsidRDefault="00494DA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71027" w:rsidRPr="00F53688" w14:paraId="77734F34" w14:textId="77777777" w:rsidTr="00EF5A66">
        <w:trPr>
          <w:cantSplit/>
          <w:trHeight w:val="406"/>
        </w:trPr>
        <w:tc>
          <w:tcPr>
            <w:tcW w:w="4068" w:type="dxa"/>
          </w:tcPr>
          <w:p w14:paraId="04CE82EB" w14:textId="77777777" w:rsidR="00C71027" w:rsidRPr="00F53688" w:rsidRDefault="00C71027" w:rsidP="00C71027">
            <w:pPr>
              <w:spacing w:line="240" w:lineRule="auto"/>
              <w:ind w:right="-108" w:hanging="18"/>
              <w:rPr>
                <w:rFonts w:ascii="Angsana New" w:hAnsi="Angsana New"/>
                <w:sz w:val="30"/>
                <w:szCs w:val="30"/>
              </w:rPr>
            </w:pPr>
            <w:bookmarkStart w:id="14" w:name="_Hlk346549376"/>
            <w:r w:rsidRPr="00F53688">
              <w:rPr>
                <w:rFonts w:ascii="Angsana New" w:hAnsi="Angsana New"/>
                <w:sz w:val="30"/>
                <w:szCs w:val="30"/>
                <w:cs/>
              </w:rPr>
              <w:t>ค่าที่ปรึกษาและกฎหมาย</w:t>
            </w:r>
          </w:p>
        </w:tc>
        <w:tc>
          <w:tcPr>
            <w:tcW w:w="1260" w:type="dxa"/>
          </w:tcPr>
          <w:p w14:paraId="018130FD" w14:textId="12069222" w:rsidR="00C71027" w:rsidRPr="00F53688" w:rsidRDefault="00792BA5" w:rsidP="00792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70" w:type="dxa"/>
          </w:tcPr>
          <w:p w14:paraId="5441158D" w14:textId="77777777" w:rsidR="00C71027" w:rsidRPr="00F53688" w:rsidRDefault="00C71027" w:rsidP="00C71027">
            <w:pPr>
              <w:pStyle w:val="a0"/>
              <w:tabs>
                <w:tab w:val="decimal" w:pos="843"/>
                <w:tab w:val="decimal" w:pos="1044"/>
              </w:tabs>
              <w:ind w:left="-18" w:right="-3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5FE4B28A" w14:textId="0CADBA29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274" w:type="dxa"/>
          </w:tcPr>
          <w:p w14:paraId="63A24826" w14:textId="77777777" w:rsidR="00C71027" w:rsidRPr="00F53688" w:rsidRDefault="00C71027" w:rsidP="00C71027">
            <w:pPr>
              <w:pStyle w:val="a0"/>
              <w:tabs>
                <w:tab w:val="decimal" w:pos="843"/>
                <w:tab w:val="decimal" w:pos="1044"/>
              </w:tabs>
              <w:ind w:left="-18" w:right="-3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</w:tcPr>
          <w:p w14:paraId="63B6C8D9" w14:textId="74341B7A" w:rsidR="00C71027" w:rsidRPr="00F53688" w:rsidRDefault="00792BA5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8" w:right="-334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74" w:type="dxa"/>
          </w:tcPr>
          <w:p w14:paraId="76440E03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8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</w:tcPr>
          <w:p w14:paraId="2BDA797C" w14:textId="09F4F143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8" w:right="-334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C71027" w:rsidRPr="00F53688" w14:paraId="31ECC926" w14:textId="77777777" w:rsidTr="00EF5A66">
        <w:trPr>
          <w:cantSplit/>
          <w:trHeight w:val="406"/>
        </w:trPr>
        <w:tc>
          <w:tcPr>
            <w:tcW w:w="4068" w:type="dxa"/>
          </w:tcPr>
          <w:p w14:paraId="1DB270D5" w14:textId="77777777" w:rsidR="00C71027" w:rsidRPr="00F53688" w:rsidRDefault="00C71027" w:rsidP="00C71027">
            <w:pPr>
              <w:spacing w:line="240" w:lineRule="auto"/>
              <w:ind w:right="-108" w:hanging="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260" w:type="dxa"/>
          </w:tcPr>
          <w:p w14:paraId="619F676E" w14:textId="2120CCFD" w:rsidR="00C71027" w:rsidRPr="00F53688" w:rsidRDefault="00792BA5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  <w:tc>
          <w:tcPr>
            <w:tcW w:w="270" w:type="dxa"/>
          </w:tcPr>
          <w:p w14:paraId="3B4FCED0" w14:textId="77777777" w:rsidR="00C71027" w:rsidRPr="00F53688" w:rsidRDefault="00C71027" w:rsidP="00C71027">
            <w:pPr>
              <w:pStyle w:val="a0"/>
              <w:tabs>
                <w:tab w:val="decimal" w:pos="843"/>
                <w:tab w:val="decimal" w:pos="1044"/>
              </w:tabs>
              <w:ind w:left="-18" w:right="-3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7FBDD1F5" w14:textId="7FCB6F50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1,007</w:t>
            </w:r>
          </w:p>
        </w:tc>
        <w:tc>
          <w:tcPr>
            <w:tcW w:w="274" w:type="dxa"/>
          </w:tcPr>
          <w:p w14:paraId="302CA063" w14:textId="77777777" w:rsidR="00C71027" w:rsidRPr="00F53688" w:rsidRDefault="00C71027" w:rsidP="00C71027">
            <w:pPr>
              <w:pStyle w:val="a0"/>
              <w:tabs>
                <w:tab w:val="decimal" w:pos="843"/>
                <w:tab w:val="decimal" w:pos="1044"/>
              </w:tabs>
              <w:ind w:left="-18" w:right="-3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</w:tcPr>
          <w:p w14:paraId="3B11BD86" w14:textId="0E0EFE0D" w:rsidR="00C71027" w:rsidRPr="00F53688" w:rsidRDefault="00792BA5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8" w:right="-334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838</w:t>
            </w:r>
          </w:p>
        </w:tc>
        <w:tc>
          <w:tcPr>
            <w:tcW w:w="274" w:type="dxa"/>
          </w:tcPr>
          <w:p w14:paraId="32A08310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8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</w:tcPr>
          <w:p w14:paraId="52D0DE4B" w14:textId="14D8481F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8" w:right="-334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836</w:t>
            </w:r>
          </w:p>
        </w:tc>
      </w:tr>
      <w:tr w:rsidR="00C71027" w:rsidRPr="00F53688" w14:paraId="02A950F7" w14:textId="77777777" w:rsidTr="00EF5A66">
        <w:trPr>
          <w:cantSplit/>
          <w:trHeight w:val="406"/>
        </w:trPr>
        <w:tc>
          <w:tcPr>
            <w:tcW w:w="4068" w:type="dxa"/>
          </w:tcPr>
          <w:p w14:paraId="63ED91D7" w14:textId="77777777" w:rsidR="00C71027" w:rsidRPr="00F53688" w:rsidRDefault="00C71027" w:rsidP="00C71027">
            <w:pPr>
              <w:spacing w:line="240" w:lineRule="auto"/>
              <w:ind w:right="-108" w:hanging="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2C00D98C" w14:textId="0264C6F4" w:rsidR="00C71027" w:rsidRPr="00F53688" w:rsidRDefault="00792BA5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37A68DAD" w14:textId="77777777" w:rsidR="00C71027" w:rsidRPr="00F53688" w:rsidRDefault="00C71027" w:rsidP="00C71027">
            <w:pPr>
              <w:pStyle w:val="a0"/>
              <w:tabs>
                <w:tab w:val="decimal" w:pos="843"/>
                <w:tab w:val="decimal" w:pos="1044"/>
              </w:tabs>
              <w:ind w:left="-18" w:right="-3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0B95FA12" w14:textId="3A7A47A6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4" w:type="dxa"/>
          </w:tcPr>
          <w:p w14:paraId="13A73E50" w14:textId="77777777" w:rsidR="00C71027" w:rsidRPr="00F53688" w:rsidRDefault="00C71027" w:rsidP="00C71027">
            <w:pPr>
              <w:pStyle w:val="a0"/>
              <w:tabs>
                <w:tab w:val="decimal" w:pos="843"/>
                <w:tab w:val="decimal" w:pos="1044"/>
              </w:tabs>
              <w:ind w:left="-18" w:right="-3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</w:tcPr>
          <w:p w14:paraId="120E3844" w14:textId="7034ED65" w:rsidR="00C71027" w:rsidRPr="00F53688" w:rsidRDefault="00792BA5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8" w:right="-334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4" w:type="dxa"/>
          </w:tcPr>
          <w:p w14:paraId="46913AD5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8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</w:tcPr>
          <w:p w14:paraId="4C8AC4B6" w14:textId="48538A41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8" w:right="-334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C71027" w:rsidRPr="00F53688" w14:paraId="247747B5" w14:textId="77777777" w:rsidTr="00EF5A66">
        <w:trPr>
          <w:cantSplit/>
          <w:trHeight w:val="406"/>
        </w:trPr>
        <w:tc>
          <w:tcPr>
            <w:tcW w:w="4068" w:type="dxa"/>
          </w:tcPr>
          <w:p w14:paraId="3493B4DA" w14:textId="77777777" w:rsidR="00C71027" w:rsidRPr="00F53688" w:rsidRDefault="00C71027" w:rsidP="00C71027">
            <w:pPr>
              <w:spacing w:line="240" w:lineRule="auto"/>
              <w:ind w:right="-108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ขาดทุนจากการด้อยค่าสินทรัพย์</w:t>
            </w:r>
          </w:p>
        </w:tc>
        <w:tc>
          <w:tcPr>
            <w:tcW w:w="1260" w:type="dxa"/>
          </w:tcPr>
          <w:p w14:paraId="218DCD9D" w14:textId="6F31253A" w:rsidR="00C71027" w:rsidRPr="00F53688" w:rsidRDefault="00792BA5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15D647" w14:textId="77777777" w:rsidR="00C71027" w:rsidRPr="00F53688" w:rsidRDefault="00C71027" w:rsidP="00C71027">
            <w:pPr>
              <w:pStyle w:val="a0"/>
              <w:tabs>
                <w:tab w:val="decimal" w:pos="843"/>
                <w:tab w:val="decimal" w:pos="1044"/>
              </w:tabs>
              <w:ind w:left="-18" w:right="-3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58CA3E41" w14:textId="001B8140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</w:rPr>
              <w:t>54</w:t>
            </w:r>
            <w:r w:rsidRPr="00F5368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61C322FF" w14:textId="77777777" w:rsidR="00C71027" w:rsidRPr="00F53688" w:rsidRDefault="00C71027" w:rsidP="00C71027">
            <w:pPr>
              <w:pStyle w:val="a0"/>
              <w:tabs>
                <w:tab w:val="decimal" w:pos="843"/>
                <w:tab w:val="decimal" w:pos="1044"/>
              </w:tabs>
              <w:ind w:left="-18" w:right="-3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</w:tcPr>
          <w:p w14:paraId="1622733F" w14:textId="39843021" w:rsidR="00C71027" w:rsidRPr="00F53688" w:rsidRDefault="00792BA5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8" w:right="-334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2ABECDC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8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</w:tcPr>
          <w:p w14:paraId="58AA9DDF" w14:textId="47EBB3E8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8" w:right="-334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bookmarkEnd w:id="14"/>
      <w:tr w:rsidR="00C71027" w:rsidRPr="00F53688" w14:paraId="1C0F4937" w14:textId="77777777" w:rsidTr="00EF5A66">
        <w:trPr>
          <w:cantSplit/>
          <w:trHeight w:val="421"/>
        </w:trPr>
        <w:tc>
          <w:tcPr>
            <w:tcW w:w="4068" w:type="dxa"/>
          </w:tcPr>
          <w:p w14:paraId="0F06C07A" w14:textId="77777777" w:rsidR="00C71027" w:rsidRPr="00F53688" w:rsidRDefault="00C71027" w:rsidP="00C71027">
            <w:pPr>
              <w:spacing w:line="240" w:lineRule="auto"/>
              <w:ind w:right="-108" w:hanging="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12B402" w14:textId="084CA189" w:rsidR="00C71027" w:rsidRPr="00F53688" w:rsidRDefault="00792BA5" w:rsidP="00905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1,0</w:t>
            </w:r>
            <w:r w:rsidR="0090535B" w:rsidRPr="00F53688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1590603C" w14:textId="77777777" w:rsidR="00C71027" w:rsidRPr="00F53688" w:rsidRDefault="00C71027" w:rsidP="00C71027">
            <w:pPr>
              <w:pStyle w:val="a0"/>
              <w:tabs>
                <w:tab w:val="decimal" w:pos="843"/>
                <w:tab w:val="decimal" w:pos="1044"/>
              </w:tabs>
              <w:ind w:left="-18" w:right="-3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EC8976A" w14:textId="3A3A34D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8" w:right="-46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1,251</w:t>
            </w:r>
          </w:p>
        </w:tc>
        <w:tc>
          <w:tcPr>
            <w:tcW w:w="274" w:type="dxa"/>
          </w:tcPr>
          <w:p w14:paraId="5065B17F" w14:textId="77777777" w:rsidR="00C71027" w:rsidRPr="00F53688" w:rsidRDefault="00C71027" w:rsidP="00C71027">
            <w:pPr>
              <w:pStyle w:val="a0"/>
              <w:tabs>
                <w:tab w:val="decimal" w:pos="843"/>
                <w:tab w:val="decimal" w:pos="1044"/>
              </w:tabs>
              <w:ind w:left="-18" w:right="-3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685735DE" w14:textId="1D6D5DFB" w:rsidR="00C71027" w:rsidRPr="00F53688" w:rsidRDefault="00792BA5" w:rsidP="0090535B">
            <w:pPr>
              <w:pStyle w:val="a0"/>
              <w:tabs>
                <w:tab w:val="decimal" w:pos="843"/>
              </w:tabs>
              <w:ind w:right="-33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1,38</w:t>
            </w:r>
            <w:r w:rsidR="0090535B" w:rsidRPr="00F5368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4" w:type="dxa"/>
          </w:tcPr>
          <w:p w14:paraId="74BA7297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8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2FCB0F1B" w14:textId="3861B262" w:rsidR="00C71027" w:rsidRPr="00F53688" w:rsidRDefault="00C71027" w:rsidP="00C71027">
            <w:pPr>
              <w:pStyle w:val="a0"/>
              <w:tabs>
                <w:tab w:val="decimal" w:pos="843"/>
              </w:tabs>
              <w:ind w:right="-33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1,529</w:t>
            </w:r>
          </w:p>
        </w:tc>
      </w:tr>
      <w:tr w:rsidR="00C71027" w:rsidRPr="00F53688" w14:paraId="6502A3CB" w14:textId="77777777" w:rsidTr="00EF5A66">
        <w:trPr>
          <w:cantSplit/>
          <w:trHeight w:val="144"/>
        </w:trPr>
        <w:tc>
          <w:tcPr>
            <w:tcW w:w="4068" w:type="dxa"/>
          </w:tcPr>
          <w:p w14:paraId="1178849F" w14:textId="77777777" w:rsidR="00C71027" w:rsidRPr="00F53688" w:rsidRDefault="00C71027" w:rsidP="00C71027">
            <w:pPr>
              <w:spacing w:line="240" w:lineRule="auto"/>
              <w:ind w:right="-10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847FBB" w14:textId="31442984" w:rsidR="00C71027" w:rsidRPr="00F53688" w:rsidRDefault="00792BA5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8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2,35</w:t>
            </w:r>
            <w:r w:rsidR="0090535B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1251D13" w14:textId="77777777" w:rsidR="00C71027" w:rsidRPr="00F53688" w:rsidRDefault="00C71027" w:rsidP="00C71027">
            <w:pPr>
              <w:pStyle w:val="a0"/>
              <w:tabs>
                <w:tab w:val="decimal" w:pos="843"/>
                <w:tab w:val="decimal" w:pos="1044"/>
              </w:tabs>
              <w:ind w:left="-18" w:right="-3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7D92A35" w14:textId="6609E59C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8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2,969</w:t>
            </w:r>
          </w:p>
        </w:tc>
        <w:tc>
          <w:tcPr>
            <w:tcW w:w="274" w:type="dxa"/>
          </w:tcPr>
          <w:p w14:paraId="413517F5" w14:textId="77777777" w:rsidR="00C71027" w:rsidRPr="00F53688" w:rsidRDefault="00C71027" w:rsidP="00C71027">
            <w:pPr>
              <w:pStyle w:val="a0"/>
              <w:tabs>
                <w:tab w:val="decimal" w:pos="843"/>
                <w:tab w:val="decimal" w:pos="1044"/>
              </w:tabs>
              <w:ind w:left="-18" w:right="-3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2CE4F0A4" w14:textId="6153DDDA" w:rsidR="00C71027" w:rsidRPr="00F53688" w:rsidRDefault="00792BA5" w:rsidP="00C71027">
            <w:pPr>
              <w:pStyle w:val="a0"/>
              <w:tabs>
                <w:tab w:val="decimal" w:pos="843"/>
              </w:tabs>
              <w:ind w:left="-18" w:right="-33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2,43</w:t>
            </w:r>
            <w:r w:rsidR="0090535B"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4" w:type="dxa"/>
          </w:tcPr>
          <w:p w14:paraId="65F086DD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8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5772AA78" w14:textId="1705310C" w:rsidR="00C71027" w:rsidRPr="00F53688" w:rsidRDefault="00C71027" w:rsidP="00C71027">
            <w:pPr>
              <w:pStyle w:val="a0"/>
              <w:tabs>
                <w:tab w:val="decimal" w:pos="843"/>
              </w:tabs>
              <w:ind w:left="-18" w:right="-33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2,493</w:t>
            </w:r>
          </w:p>
        </w:tc>
      </w:tr>
    </w:tbl>
    <w:p w14:paraId="315299A9" w14:textId="77777777" w:rsidR="007D404B" w:rsidRPr="00F53688" w:rsidRDefault="007D404B" w:rsidP="00AF6226">
      <w:pPr>
        <w:pStyle w:val="BodyText2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48DDA5FC" w14:textId="38452642" w:rsidR="00DE151E" w:rsidRPr="00F53688" w:rsidRDefault="00FA684F" w:rsidP="00AF6226">
      <w:pPr>
        <w:pStyle w:val="BodyText2"/>
        <w:tabs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F53688">
        <w:rPr>
          <w:rFonts w:ascii="Angsana New" w:hAnsi="Angsana New" w:cs="Angsana New"/>
          <w:b/>
          <w:bCs/>
          <w:sz w:val="30"/>
          <w:szCs w:val="30"/>
          <w:lang w:val="en-US"/>
        </w:rPr>
        <w:t>28</w:t>
      </w:r>
      <w:r w:rsidR="00DE151E" w:rsidRPr="00F53688">
        <w:rPr>
          <w:rFonts w:ascii="Angsana New" w:hAnsi="Angsana New" w:cs="Angsana New"/>
          <w:b/>
          <w:bCs/>
          <w:sz w:val="30"/>
          <w:szCs w:val="30"/>
          <w:cs/>
        </w:rPr>
        <w:tab/>
      </w:r>
      <w:bookmarkStart w:id="15" w:name="OLE_LINK5"/>
      <w:bookmarkStart w:id="16" w:name="OLE_LINK6"/>
      <w:r w:rsidR="00DE151E" w:rsidRPr="00F53688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ค่าใช้จ่ายผลประโยชน์พนักงาน</w:t>
      </w:r>
      <w:bookmarkEnd w:id="15"/>
      <w:bookmarkEnd w:id="16"/>
    </w:p>
    <w:p w14:paraId="7A359A39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tbl>
      <w:tblPr>
        <w:tblW w:w="9468" w:type="dxa"/>
        <w:tblInd w:w="450" w:type="dxa"/>
        <w:tblLook w:val="01E0" w:firstRow="1" w:lastRow="1" w:firstColumn="1" w:lastColumn="1" w:noHBand="0" w:noVBand="0"/>
      </w:tblPr>
      <w:tblGrid>
        <w:gridCol w:w="4068"/>
        <w:gridCol w:w="1260"/>
        <w:gridCol w:w="326"/>
        <w:gridCol w:w="1114"/>
        <w:gridCol w:w="270"/>
        <w:gridCol w:w="1080"/>
        <w:gridCol w:w="270"/>
        <w:gridCol w:w="1080"/>
      </w:tblGrid>
      <w:tr w:rsidR="00DE151E" w:rsidRPr="00F53688" w14:paraId="5D2F2FC4" w14:textId="77777777" w:rsidTr="00EF5A66">
        <w:tc>
          <w:tcPr>
            <w:tcW w:w="4068" w:type="dxa"/>
          </w:tcPr>
          <w:p w14:paraId="756A6933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E52CA55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28DBA6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F7F2EB2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02D7" w:rsidRPr="00F53688" w14:paraId="18856F00" w14:textId="77777777" w:rsidTr="00EF5A66">
        <w:tc>
          <w:tcPr>
            <w:tcW w:w="4068" w:type="dxa"/>
          </w:tcPr>
          <w:p w14:paraId="76484884" w14:textId="77777777" w:rsidR="009202D7" w:rsidRPr="00F53688" w:rsidRDefault="009202D7" w:rsidP="00920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E12F9BF" w14:textId="19F9339D" w:rsidR="009202D7" w:rsidRPr="00F53688" w:rsidRDefault="007F0795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26" w:type="dxa"/>
            <w:vAlign w:val="center"/>
          </w:tcPr>
          <w:p w14:paraId="4903EFB9" w14:textId="77777777" w:rsidR="009202D7" w:rsidRPr="00F53688" w:rsidRDefault="009202D7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37107628" w14:textId="2DF090BE" w:rsidR="009202D7" w:rsidRPr="00F53688" w:rsidRDefault="007F0795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0D91B03B" w14:textId="77777777" w:rsidR="009202D7" w:rsidRPr="00F53688" w:rsidRDefault="009202D7" w:rsidP="009202D7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92276CA" w14:textId="368835BA" w:rsidR="009202D7" w:rsidRPr="00F53688" w:rsidRDefault="007F0795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2A33F56E" w14:textId="77777777" w:rsidR="009202D7" w:rsidRPr="00F53688" w:rsidRDefault="009202D7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14:paraId="265B52D5" w14:textId="27886DC3" w:rsidR="009202D7" w:rsidRPr="00F53688" w:rsidRDefault="007F0795" w:rsidP="009202D7">
            <w:pPr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DE151E" w:rsidRPr="00F53688" w14:paraId="49A61081" w14:textId="77777777" w:rsidTr="00EF5A66">
        <w:tc>
          <w:tcPr>
            <w:tcW w:w="4068" w:type="dxa"/>
          </w:tcPr>
          <w:p w14:paraId="520020A0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9F07ADB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E151E" w:rsidRPr="00F53688" w14:paraId="63149473" w14:textId="77777777" w:rsidTr="00EF5A66">
        <w:tc>
          <w:tcPr>
            <w:tcW w:w="4068" w:type="dxa"/>
          </w:tcPr>
          <w:p w14:paraId="02D402C1" w14:textId="77777777" w:rsidR="00DE151E" w:rsidRPr="00F53688" w:rsidRDefault="00DE151E" w:rsidP="00EF5A6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260" w:type="dxa"/>
          </w:tcPr>
          <w:p w14:paraId="1A7A4A15" w14:textId="77777777" w:rsidR="00DE151E" w:rsidRPr="00F53688" w:rsidRDefault="00DE151E" w:rsidP="00AF62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14:paraId="6078C24C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3C2D712" w14:textId="77777777" w:rsidR="00DE151E" w:rsidRPr="00F53688" w:rsidRDefault="00DE151E" w:rsidP="00AF62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191E0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060B08" w14:textId="77777777" w:rsidR="00DE151E" w:rsidRPr="00F53688" w:rsidRDefault="00DE151E" w:rsidP="00AF62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E1DE69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1E5E4D" w14:textId="77777777" w:rsidR="00DE151E" w:rsidRPr="00F53688" w:rsidRDefault="00DE151E" w:rsidP="00AF622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1027" w:rsidRPr="00F53688" w14:paraId="5534506A" w14:textId="77777777" w:rsidTr="00EF5A66">
        <w:tc>
          <w:tcPr>
            <w:tcW w:w="4068" w:type="dxa"/>
          </w:tcPr>
          <w:p w14:paraId="278FEFF2" w14:textId="77777777" w:rsidR="00C71027" w:rsidRPr="00F53688" w:rsidRDefault="00C71027" w:rsidP="00C71027">
            <w:pPr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60" w:type="dxa"/>
          </w:tcPr>
          <w:p w14:paraId="57F4ED88" w14:textId="21324E2A" w:rsidR="00C71027" w:rsidRPr="00F53688" w:rsidRDefault="00E87F62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223</w:t>
            </w:r>
          </w:p>
        </w:tc>
        <w:tc>
          <w:tcPr>
            <w:tcW w:w="326" w:type="dxa"/>
          </w:tcPr>
          <w:p w14:paraId="6A495358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A0F481D" w14:textId="3E790633" w:rsidR="00C71027" w:rsidRPr="00F53688" w:rsidRDefault="00C71027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70" w:type="dxa"/>
          </w:tcPr>
          <w:p w14:paraId="574E3EA6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C65665" w14:textId="2365B67F" w:rsidR="00C71027" w:rsidRPr="00F53688" w:rsidRDefault="00E87F62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170</w:t>
            </w:r>
          </w:p>
        </w:tc>
        <w:tc>
          <w:tcPr>
            <w:tcW w:w="270" w:type="dxa"/>
          </w:tcPr>
          <w:p w14:paraId="26ED56B5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241486" w14:textId="270C58DB" w:rsidR="00C71027" w:rsidRPr="00F53688" w:rsidRDefault="00C71027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</w:t>
            </w:r>
          </w:p>
        </w:tc>
      </w:tr>
      <w:tr w:rsidR="00C71027" w:rsidRPr="00F53688" w14:paraId="4FCA77A0" w14:textId="77777777" w:rsidTr="00EF5A66">
        <w:tc>
          <w:tcPr>
            <w:tcW w:w="4068" w:type="dxa"/>
          </w:tcPr>
          <w:p w14:paraId="52FDD689" w14:textId="77777777" w:rsidR="00C71027" w:rsidRPr="00F53688" w:rsidRDefault="00C71027" w:rsidP="00C71027">
            <w:pPr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60" w:type="dxa"/>
          </w:tcPr>
          <w:p w14:paraId="6F1C326A" w14:textId="21ED53FD" w:rsidR="00C71027" w:rsidRPr="00F53688" w:rsidRDefault="00E87F62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21</w:t>
            </w:r>
          </w:p>
        </w:tc>
        <w:tc>
          <w:tcPr>
            <w:tcW w:w="326" w:type="dxa"/>
          </w:tcPr>
          <w:p w14:paraId="27C6F4E2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16AD5CFE" w14:textId="43EF9597" w:rsidR="00C71027" w:rsidRPr="00F53688" w:rsidRDefault="00C71027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</w:tcPr>
          <w:p w14:paraId="13D53C6A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7B7490" w14:textId="1016DA11" w:rsidR="00C71027" w:rsidRPr="00F53688" w:rsidRDefault="00E87F62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16</w:t>
            </w:r>
          </w:p>
        </w:tc>
        <w:tc>
          <w:tcPr>
            <w:tcW w:w="270" w:type="dxa"/>
          </w:tcPr>
          <w:p w14:paraId="7933B225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461CC4" w14:textId="1FB9A1D4" w:rsidR="00C71027" w:rsidRPr="00F53688" w:rsidRDefault="00C71027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</w:p>
        </w:tc>
      </w:tr>
      <w:tr w:rsidR="00C71027" w:rsidRPr="00F53688" w14:paraId="141B7733" w14:textId="77777777" w:rsidTr="00EF5A66">
        <w:tc>
          <w:tcPr>
            <w:tcW w:w="4068" w:type="dxa"/>
          </w:tcPr>
          <w:p w14:paraId="255C0899" w14:textId="77777777" w:rsidR="00C71027" w:rsidRPr="00F53688" w:rsidRDefault="00C71027" w:rsidP="00C71027">
            <w:pPr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เงินสมทบกองทุนเงินบำเหน็จ</w:t>
            </w:r>
          </w:p>
        </w:tc>
        <w:tc>
          <w:tcPr>
            <w:tcW w:w="1260" w:type="dxa"/>
          </w:tcPr>
          <w:p w14:paraId="56C29665" w14:textId="28BBC344" w:rsidR="00C71027" w:rsidRPr="00F53688" w:rsidRDefault="00E87F62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17</w:t>
            </w:r>
          </w:p>
        </w:tc>
        <w:tc>
          <w:tcPr>
            <w:tcW w:w="326" w:type="dxa"/>
          </w:tcPr>
          <w:p w14:paraId="02107F1B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DE8DD30" w14:textId="594A8B22" w:rsidR="00C71027" w:rsidRPr="00F53688" w:rsidRDefault="00C71027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797A64FC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8113A0" w14:textId="57B86CEE" w:rsidR="00C71027" w:rsidRPr="00F53688" w:rsidRDefault="00E87F62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17</w:t>
            </w:r>
          </w:p>
        </w:tc>
        <w:tc>
          <w:tcPr>
            <w:tcW w:w="270" w:type="dxa"/>
          </w:tcPr>
          <w:p w14:paraId="5DDAD989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D832A3" w14:textId="2F81F472" w:rsidR="00C71027" w:rsidRPr="00F53688" w:rsidRDefault="00C71027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</w:tr>
      <w:tr w:rsidR="00C71027" w:rsidRPr="00F53688" w14:paraId="063B17A7" w14:textId="77777777" w:rsidTr="00EF5A66">
        <w:tc>
          <w:tcPr>
            <w:tcW w:w="4068" w:type="dxa"/>
          </w:tcPr>
          <w:p w14:paraId="7CB8AD26" w14:textId="77777777" w:rsidR="00C71027" w:rsidRPr="00F53688" w:rsidRDefault="00C71027" w:rsidP="00C71027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D791E6" w14:textId="463EBD94" w:rsidR="00C71027" w:rsidRPr="00F53688" w:rsidRDefault="00E87F62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126</w:t>
            </w:r>
          </w:p>
        </w:tc>
        <w:tc>
          <w:tcPr>
            <w:tcW w:w="326" w:type="dxa"/>
          </w:tcPr>
          <w:p w14:paraId="10051194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D801942" w14:textId="1BC889EB" w:rsidR="00C71027" w:rsidRPr="00F53688" w:rsidRDefault="00C71027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270" w:type="dxa"/>
          </w:tcPr>
          <w:p w14:paraId="2655BF30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944F7B" w14:textId="5937CD7C" w:rsidR="00C71027" w:rsidRPr="00F53688" w:rsidRDefault="00E87F62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113</w:t>
            </w:r>
          </w:p>
        </w:tc>
        <w:tc>
          <w:tcPr>
            <w:tcW w:w="270" w:type="dxa"/>
          </w:tcPr>
          <w:p w14:paraId="4EBA009E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B68C8F" w14:textId="278B7642" w:rsidR="00C71027" w:rsidRPr="00F53688" w:rsidRDefault="00C71027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111</w:t>
            </w:r>
          </w:p>
        </w:tc>
      </w:tr>
      <w:tr w:rsidR="00C71027" w:rsidRPr="00F53688" w14:paraId="005564C3" w14:textId="77777777" w:rsidTr="00EF5A66">
        <w:tc>
          <w:tcPr>
            <w:tcW w:w="4068" w:type="dxa"/>
          </w:tcPr>
          <w:p w14:paraId="24072302" w14:textId="77777777" w:rsidR="00C71027" w:rsidRPr="00F53688" w:rsidRDefault="00C71027" w:rsidP="00C71027">
            <w:pPr>
              <w:tabs>
                <w:tab w:val="clear" w:pos="227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D6C630" w14:textId="6FFBA13E" w:rsidR="00C71027" w:rsidRPr="00F53688" w:rsidRDefault="00E87F62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387</w:t>
            </w:r>
          </w:p>
        </w:tc>
        <w:tc>
          <w:tcPr>
            <w:tcW w:w="326" w:type="dxa"/>
          </w:tcPr>
          <w:p w14:paraId="0A7DFDB3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1E7A82D6" w14:textId="775FCBCB" w:rsidR="00C71027" w:rsidRPr="00F53688" w:rsidRDefault="00C71027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270" w:type="dxa"/>
          </w:tcPr>
          <w:p w14:paraId="5CFA182B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7E0DF4" w14:textId="4CD304E2" w:rsidR="00C71027" w:rsidRPr="00F53688" w:rsidRDefault="00E87F62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316</w:t>
            </w:r>
          </w:p>
        </w:tc>
        <w:tc>
          <w:tcPr>
            <w:tcW w:w="270" w:type="dxa"/>
          </w:tcPr>
          <w:p w14:paraId="5BEA056F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BDF4B38" w14:textId="2C448856" w:rsidR="00C71027" w:rsidRPr="00F53688" w:rsidRDefault="00C71027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294</w:t>
            </w:r>
          </w:p>
        </w:tc>
      </w:tr>
      <w:tr w:rsidR="00C71027" w:rsidRPr="00F53688" w14:paraId="399013BB" w14:textId="77777777" w:rsidTr="00EF5A66">
        <w:tc>
          <w:tcPr>
            <w:tcW w:w="4068" w:type="dxa"/>
          </w:tcPr>
          <w:p w14:paraId="67072FE7" w14:textId="77777777" w:rsidR="00C71027" w:rsidRPr="00F53688" w:rsidRDefault="00C71027" w:rsidP="00C7102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260" w:type="dxa"/>
          </w:tcPr>
          <w:p w14:paraId="19C5B16D" w14:textId="77777777" w:rsidR="00C71027" w:rsidRPr="00F53688" w:rsidRDefault="00C71027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" w:type="dxa"/>
          </w:tcPr>
          <w:p w14:paraId="503451CD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2330FF3" w14:textId="77777777" w:rsidR="00C71027" w:rsidRPr="00F53688" w:rsidRDefault="00C71027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79505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1CE66A" w14:textId="77777777" w:rsidR="00C71027" w:rsidRPr="00F53688" w:rsidRDefault="00C71027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05C2E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9D2B39" w14:textId="77777777" w:rsidR="00C71027" w:rsidRPr="00F53688" w:rsidRDefault="00C71027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1027" w:rsidRPr="00F53688" w14:paraId="7DE2C104" w14:textId="77777777" w:rsidTr="00EF5A66">
        <w:tc>
          <w:tcPr>
            <w:tcW w:w="4068" w:type="dxa"/>
          </w:tcPr>
          <w:p w14:paraId="6751C798" w14:textId="77777777" w:rsidR="00C71027" w:rsidRPr="00F53688" w:rsidRDefault="00C71027" w:rsidP="00C71027">
            <w:pPr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60" w:type="dxa"/>
          </w:tcPr>
          <w:p w14:paraId="47630A2E" w14:textId="7994117B" w:rsidR="00C71027" w:rsidRPr="00F53688" w:rsidRDefault="00E87F62" w:rsidP="00E87F6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2,464</w:t>
            </w:r>
          </w:p>
        </w:tc>
        <w:tc>
          <w:tcPr>
            <w:tcW w:w="326" w:type="dxa"/>
          </w:tcPr>
          <w:p w14:paraId="3D8A5922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F8A3FB2" w14:textId="311A1944" w:rsidR="00C71027" w:rsidRPr="00F53688" w:rsidRDefault="00C71027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462</w:t>
            </w:r>
          </w:p>
        </w:tc>
        <w:tc>
          <w:tcPr>
            <w:tcW w:w="270" w:type="dxa"/>
          </w:tcPr>
          <w:p w14:paraId="75BA8167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03426F" w14:textId="2C0CC596" w:rsidR="00C71027" w:rsidRPr="00F53688" w:rsidRDefault="00E87F62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1,385</w:t>
            </w:r>
          </w:p>
        </w:tc>
        <w:tc>
          <w:tcPr>
            <w:tcW w:w="270" w:type="dxa"/>
          </w:tcPr>
          <w:p w14:paraId="0B18531A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38B774" w14:textId="5C2F1439" w:rsidR="00C71027" w:rsidRPr="00F53688" w:rsidRDefault="00C71027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454</w:t>
            </w:r>
          </w:p>
        </w:tc>
      </w:tr>
      <w:tr w:rsidR="00C71027" w:rsidRPr="00F53688" w14:paraId="01EDCD4D" w14:textId="77777777" w:rsidTr="00EF5A66">
        <w:tc>
          <w:tcPr>
            <w:tcW w:w="4068" w:type="dxa"/>
          </w:tcPr>
          <w:p w14:paraId="7F13BB86" w14:textId="77777777" w:rsidR="00C71027" w:rsidRPr="00F53688" w:rsidRDefault="00C71027" w:rsidP="00C71027">
            <w:pPr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60" w:type="dxa"/>
          </w:tcPr>
          <w:p w14:paraId="330DF44C" w14:textId="406FA5B4" w:rsidR="00C71027" w:rsidRPr="00F53688" w:rsidRDefault="00E87F62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142</w:t>
            </w:r>
          </w:p>
        </w:tc>
        <w:tc>
          <w:tcPr>
            <w:tcW w:w="326" w:type="dxa"/>
          </w:tcPr>
          <w:p w14:paraId="3961E1C0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B1E49EE" w14:textId="51481C8B" w:rsidR="00C71027" w:rsidRPr="00F53688" w:rsidRDefault="00C71027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270" w:type="dxa"/>
          </w:tcPr>
          <w:p w14:paraId="54071EBB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32BBBC" w14:textId="0104D53A" w:rsidR="00C71027" w:rsidRPr="00F53688" w:rsidRDefault="00E87F62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99</w:t>
            </w:r>
          </w:p>
        </w:tc>
        <w:tc>
          <w:tcPr>
            <w:tcW w:w="270" w:type="dxa"/>
          </w:tcPr>
          <w:p w14:paraId="2558DFEF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9395FC" w14:textId="1527A567" w:rsidR="00C71027" w:rsidRPr="00F53688" w:rsidRDefault="00C71027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101</w:t>
            </w:r>
          </w:p>
        </w:tc>
      </w:tr>
      <w:tr w:rsidR="00C71027" w:rsidRPr="00F53688" w14:paraId="458434C8" w14:textId="77777777" w:rsidTr="00EF5A66">
        <w:tc>
          <w:tcPr>
            <w:tcW w:w="4068" w:type="dxa"/>
          </w:tcPr>
          <w:p w14:paraId="1AE9B3E7" w14:textId="77777777" w:rsidR="00C71027" w:rsidRPr="00F53688" w:rsidRDefault="00C71027" w:rsidP="00C71027">
            <w:pPr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เงินสมทบกองทุนเงินบำเหน็จ</w:t>
            </w:r>
          </w:p>
        </w:tc>
        <w:tc>
          <w:tcPr>
            <w:tcW w:w="1260" w:type="dxa"/>
          </w:tcPr>
          <w:p w14:paraId="12A76FDA" w14:textId="1634B459" w:rsidR="00C71027" w:rsidRPr="00F53688" w:rsidRDefault="00E87F62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148</w:t>
            </w:r>
          </w:p>
        </w:tc>
        <w:tc>
          <w:tcPr>
            <w:tcW w:w="326" w:type="dxa"/>
          </w:tcPr>
          <w:p w14:paraId="3C7ABAE3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B607540" w14:textId="567BEE57" w:rsidR="00C71027" w:rsidRPr="00F53688" w:rsidRDefault="00C71027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270" w:type="dxa"/>
          </w:tcPr>
          <w:p w14:paraId="4E7EE979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CF9CE6" w14:textId="3174BB5B" w:rsidR="00C71027" w:rsidRPr="00F53688" w:rsidRDefault="00E87F62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144</w:t>
            </w:r>
          </w:p>
        </w:tc>
        <w:tc>
          <w:tcPr>
            <w:tcW w:w="270" w:type="dxa"/>
          </w:tcPr>
          <w:p w14:paraId="38C30A82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6E6E2" w14:textId="2D0119F7" w:rsidR="00C71027" w:rsidRPr="00F53688" w:rsidRDefault="00C71027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146</w:t>
            </w:r>
          </w:p>
        </w:tc>
      </w:tr>
      <w:tr w:rsidR="00C71027" w:rsidRPr="00F53688" w14:paraId="3804FAB0" w14:textId="77777777" w:rsidTr="00EF5A66">
        <w:tc>
          <w:tcPr>
            <w:tcW w:w="4068" w:type="dxa"/>
          </w:tcPr>
          <w:p w14:paraId="7BE9BDD6" w14:textId="77777777" w:rsidR="00C71027" w:rsidRPr="00F53688" w:rsidRDefault="00C71027" w:rsidP="00C71027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24AB22" w14:textId="7EF77885" w:rsidR="00C71027" w:rsidRPr="00F53688" w:rsidRDefault="00E87F62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439</w:t>
            </w:r>
          </w:p>
        </w:tc>
        <w:tc>
          <w:tcPr>
            <w:tcW w:w="326" w:type="dxa"/>
          </w:tcPr>
          <w:p w14:paraId="06C622E1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A34B7F3" w14:textId="6B736462" w:rsidR="00C71027" w:rsidRPr="00F53688" w:rsidRDefault="00C71027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360</w:t>
            </w:r>
          </w:p>
        </w:tc>
        <w:tc>
          <w:tcPr>
            <w:tcW w:w="270" w:type="dxa"/>
          </w:tcPr>
          <w:p w14:paraId="5381D78B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36C97C" w14:textId="66446F1E" w:rsidR="00C71027" w:rsidRPr="00F53688" w:rsidRDefault="00E87F62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360</w:t>
            </w:r>
          </w:p>
        </w:tc>
        <w:tc>
          <w:tcPr>
            <w:tcW w:w="270" w:type="dxa"/>
          </w:tcPr>
          <w:p w14:paraId="4BDC79A8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33F32D" w14:textId="1E4DDF64" w:rsidR="00C71027" w:rsidRPr="00F53688" w:rsidRDefault="00C71027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290</w:t>
            </w:r>
          </w:p>
        </w:tc>
      </w:tr>
      <w:tr w:rsidR="00C71027" w:rsidRPr="00F53688" w14:paraId="36DA9E63" w14:textId="77777777" w:rsidTr="00EF5A66">
        <w:tc>
          <w:tcPr>
            <w:tcW w:w="4068" w:type="dxa"/>
          </w:tcPr>
          <w:p w14:paraId="3211F6A6" w14:textId="77777777" w:rsidR="00C71027" w:rsidRPr="00F53688" w:rsidRDefault="00C71027" w:rsidP="00C71027">
            <w:pPr>
              <w:tabs>
                <w:tab w:val="clear" w:pos="227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630076F" w14:textId="76D77D60" w:rsidR="00C71027" w:rsidRPr="00F53688" w:rsidRDefault="00E87F62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3,193</w:t>
            </w:r>
          </w:p>
        </w:tc>
        <w:tc>
          <w:tcPr>
            <w:tcW w:w="326" w:type="dxa"/>
          </w:tcPr>
          <w:p w14:paraId="2B9A11F4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50AF9562" w14:textId="44DEE934" w:rsidR="00C71027" w:rsidRPr="00F53688" w:rsidRDefault="00C71027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270" w:type="dxa"/>
          </w:tcPr>
          <w:p w14:paraId="7B029EF9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E99B683" w14:textId="6A67CE2A" w:rsidR="00C71027" w:rsidRPr="00F53688" w:rsidRDefault="00E87F62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1,988</w:t>
            </w:r>
          </w:p>
        </w:tc>
        <w:tc>
          <w:tcPr>
            <w:tcW w:w="270" w:type="dxa"/>
          </w:tcPr>
          <w:p w14:paraId="59FB8366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ECC8A8" w14:textId="2C7FBDD2" w:rsidR="00C71027" w:rsidRPr="00F53688" w:rsidRDefault="00C71027" w:rsidP="00C710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991</w:t>
            </w:r>
          </w:p>
        </w:tc>
      </w:tr>
      <w:tr w:rsidR="00FC53CF" w:rsidRPr="00F53688" w14:paraId="31A28B8A" w14:textId="77777777" w:rsidTr="00EF5A66">
        <w:trPr>
          <w:trHeight w:val="244"/>
        </w:trPr>
        <w:tc>
          <w:tcPr>
            <w:tcW w:w="4068" w:type="dxa"/>
          </w:tcPr>
          <w:p w14:paraId="7BFB0F22" w14:textId="77777777" w:rsidR="00FC53CF" w:rsidRPr="00F53688" w:rsidRDefault="00FC53CF" w:rsidP="00EF5A66">
            <w:pPr>
              <w:tabs>
                <w:tab w:val="clear" w:pos="227"/>
              </w:tabs>
              <w:ind w:left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807D04" w14:textId="77777777" w:rsidR="00FC53CF" w:rsidRPr="00F53688" w:rsidRDefault="00FC53CF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6" w:type="dxa"/>
          </w:tcPr>
          <w:p w14:paraId="0148F16D" w14:textId="77777777" w:rsidR="00FC53CF" w:rsidRPr="00F53688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6629672" w14:textId="77777777" w:rsidR="00FC53CF" w:rsidRPr="00F53688" w:rsidRDefault="00FC53CF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3287ED" w14:textId="77777777" w:rsidR="00FC53CF" w:rsidRPr="00F53688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9585B7" w14:textId="77777777" w:rsidR="00FC53CF" w:rsidRPr="00F53688" w:rsidRDefault="00FC53CF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375F47" w14:textId="77777777" w:rsidR="00FC53CF" w:rsidRPr="00F53688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4ED732" w14:textId="77777777" w:rsidR="00FC53CF" w:rsidRPr="00F53688" w:rsidRDefault="00FC53CF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C53CF" w:rsidRPr="00F53688" w14:paraId="4B3CB790" w14:textId="77777777" w:rsidTr="00EF5A66">
        <w:tc>
          <w:tcPr>
            <w:tcW w:w="4068" w:type="dxa"/>
          </w:tcPr>
          <w:p w14:paraId="43D00DB7" w14:textId="77777777" w:rsidR="00FC53CF" w:rsidRPr="00F53688" w:rsidRDefault="00FC53CF" w:rsidP="00EF5A6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FAB047E" w14:textId="43F1BDD7" w:rsidR="00FC53CF" w:rsidRPr="00F53688" w:rsidRDefault="00E87F62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3,580</w:t>
            </w:r>
          </w:p>
        </w:tc>
        <w:tc>
          <w:tcPr>
            <w:tcW w:w="326" w:type="dxa"/>
          </w:tcPr>
          <w:p w14:paraId="7ED81589" w14:textId="77777777" w:rsidR="00FC53CF" w:rsidRPr="00F53688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42BF18B6" w14:textId="64F8B76E" w:rsidR="00FC53CF" w:rsidRPr="00F53688" w:rsidRDefault="00C71027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270" w:type="dxa"/>
          </w:tcPr>
          <w:p w14:paraId="3823E658" w14:textId="77777777" w:rsidR="00FC53CF" w:rsidRPr="00F53688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4488AD8" w14:textId="2B5D17F2" w:rsidR="00FC53CF" w:rsidRPr="00F53688" w:rsidRDefault="00E87F62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2,304</w:t>
            </w:r>
          </w:p>
        </w:tc>
        <w:tc>
          <w:tcPr>
            <w:tcW w:w="270" w:type="dxa"/>
          </w:tcPr>
          <w:p w14:paraId="7E03683E" w14:textId="77777777" w:rsidR="00FC53CF" w:rsidRPr="00F53688" w:rsidRDefault="00FC53CF" w:rsidP="00FC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C30251" w14:textId="6797B600" w:rsidR="00FC53CF" w:rsidRPr="00F53688" w:rsidRDefault="00C71027" w:rsidP="00FC53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285</w:t>
            </w:r>
          </w:p>
        </w:tc>
      </w:tr>
    </w:tbl>
    <w:p w14:paraId="735AFCDB" w14:textId="7303924B" w:rsidR="00AA33F9" w:rsidRPr="00F53688" w:rsidRDefault="00AA33F9" w:rsidP="00AA33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53688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ข้าเป็นสมาชิกของกองทุน โดยพนักงานจ่ายเงินสะสมในอัตราระหว่างร้อยละ </w:t>
      </w:r>
      <w:r w:rsidR="00F946BA" w:rsidRPr="00F53688">
        <w:rPr>
          <w:rFonts w:ascii="Angsana New" w:hAnsi="Angsana New"/>
          <w:sz w:val="30"/>
          <w:szCs w:val="30"/>
        </w:rPr>
        <w:t>3</w:t>
      </w:r>
      <w:r w:rsidRPr="00F53688">
        <w:rPr>
          <w:rFonts w:ascii="Angsana New" w:hAnsi="Angsana New"/>
          <w:sz w:val="30"/>
          <w:szCs w:val="30"/>
          <w:cs/>
        </w:rPr>
        <w:t xml:space="preserve"> ถึงอัตราร้อยละ </w:t>
      </w:r>
      <w:r w:rsidR="007F0795" w:rsidRPr="00F53688">
        <w:rPr>
          <w:rFonts w:ascii="Angsana New" w:hAnsi="Angsana New"/>
          <w:sz w:val="30"/>
          <w:szCs w:val="30"/>
        </w:rPr>
        <w:t>15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ของเงินเดือนทุกเดือน  และกลุ่มบริษัทจ่ายเงินสมทบเป็นรายเดือนในอัตราระหว่างร้อยละ </w:t>
      </w:r>
      <w:r w:rsidR="00F946BA" w:rsidRPr="00F53688">
        <w:rPr>
          <w:rFonts w:ascii="Angsana New" w:hAnsi="Angsana New"/>
          <w:sz w:val="30"/>
          <w:szCs w:val="30"/>
        </w:rPr>
        <w:t>3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ถึงอัตราร้อยละ </w:t>
      </w:r>
      <w:r w:rsidR="007F0795" w:rsidRPr="00F53688">
        <w:rPr>
          <w:rFonts w:ascii="Angsana New" w:hAnsi="Angsana New"/>
          <w:sz w:val="30"/>
          <w:szCs w:val="30"/>
        </w:rPr>
        <w:t>15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ของเงินเดือนของพนักงาน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 และจัดการกองทุนโดยผู้จัดการกองทุนที่ได้รับอนุญาต</w:t>
      </w:r>
    </w:p>
    <w:p w14:paraId="04A34CD5" w14:textId="77777777" w:rsidR="00643D5C" w:rsidRPr="00F53688" w:rsidRDefault="00643D5C" w:rsidP="00643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  <w:cs/>
        </w:rPr>
      </w:pPr>
    </w:p>
    <w:p w14:paraId="07C730D1" w14:textId="63CDB106" w:rsidR="00DE151E" w:rsidRPr="00F53688" w:rsidRDefault="00FA684F" w:rsidP="00D83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53688">
        <w:rPr>
          <w:rFonts w:ascii="Angsana New" w:hAnsi="Angsana New"/>
          <w:b/>
          <w:bCs/>
          <w:sz w:val="30"/>
          <w:szCs w:val="30"/>
        </w:rPr>
        <w:t>29</w:t>
      </w:r>
      <w:r w:rsidR="00DE151E" w:rsidRPr="00F53688">
        <w:rPr>
          <w:rFonts w:ascii="Angsana New" w:hAnsi="Angsana New"/>
          <w:b/>
          <w:bCs/>
          <w:sz w:val="30"/>
          <w:szCs w:val="30"/>
        </w:rPr>
        <w:tab/>
      </w:r>
      <w:r w:rsidR="00DE151E" w:rsidRPr="00F53688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7FA8868E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F3F0478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53688">
        <w:rPr>
          <w:rFonts w:ascii="Angsana New" w:hAnsi="Angsana New"/>
          <w:sz w:val="30"/>
          <w:szCs w:val="30"/>
          <w:cs/>
        </w:rPr>
        <w:t>งบกำไรขาดทุนนี้ได้รวมการวิเคราะห์ค่าใช้จ่ายตามหน้าที่ สำหรับค่าใช้จ่ายตามลักษณะที่สำคัญมีรายละเอียดดังนี้</w:t>
      </w:r>
    </w:p>
    <w:p w14:paraId="2F9B7EC8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470" w:type="dxa"/>
        <w:tblInd w:w="450" w:type="dxa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440"/>
        <w:gridCol w:w="334"/>
        <w:gridCol w:w="1227"/>
        <w:gridCol w:w="270"/>
        <w:gridCol w:w="1339"/>
      </w:tblGrid>
      <w:tr w:rsidR="00DE151E" w:rsidRPr="00F53688" w14:paraId="5216354D" w14:textId="77777777" w:rsidTr="00364B0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5B9CFD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04A28A0E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4" w:type="dxa"/>
            <w:tcBorders>
              <w:top w:val="nil"/>
              <w:left w:val="nil"/>
              <w:right w:val="nil"/>
            </w:tcBorders>
            <w:noWrap/>
          </w:tcPr>
          <w:p w14:paraId="6A96DD2D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6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38AFF9FD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4DA3" w:rsidRPr="00F53688" w14:paraId="37685D64" w14:textId="77777777" w:rsidTr="00364B0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07B55F" w14:textId="77777777" w:rsidR="00494DA3" w:rsidRPr="00F53688" w:rsidRDefault="00494DA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77C5D4A6" w14:textId="79363D04" w:rsidR="00494DA3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7B7BEE05" w14:textId="77777777" w:rsidR="00494DA3" w:rsidRPr="00F53688" w:rsidRDefault="00494DA3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5C67309F" w14:textId="42A8803C" w:rsidR="00B30E06" w:rsidRPr="00F53688" w:rsidRDefault="007F0795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334" w:type="dxa"/>
            <w:tcBorders>
              <w:top w:val="nil"/>
              <w:left w:val="nil"/>
              <w:right w:val="nil"/>
            </w:tcBorders>
            <w:noWrap/>
          </w:tcPr>
          <w:p w14:paraId="7DC138DF" w14:textId="77777777" w:rsidR="00494DA3" w:rsidRPr="00F53688" w:rsidRDefault="00494DA3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noWrap/>
          </w:tcPr>
          <w:p w14:paraId="78AFBF8A" w14:textId="6E8B45B6" w:rsidR="00494DA3" w:rsidRPr="00F53688" w:rsidRDefault="007F0795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09540D25" w14:textId="77777777" w:rsidR="00494DA3" w:rsidRPr="00F53688" w:rsidRDefault="00494DA3" w:rsidP="00A70D2D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</w:tcPr>
          <w:p w14:paraId="7888E93A" w14:textId="12D08D49" w:rsidR="00494DA3" w:rsidRPr="00F53688" w:rsidRDefault="007F0795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94DA3" w:rsidRPr="00F53688" w14:paraId="682E3202" w14:textId="77777777" w:rsidTr="00364B0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3A0F7" w14:textId="77777777" w:rsidR="00494DA3" w:rsidRPr="00F53688" w:rsidRDefault="00494DA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0" w:type="dxa"/>
            <w:gridSpan w:val="7"/>
            <w:tcBorders>
              <w:top w:val="nil"/>
              <w:left w:val="nil"/>
            </w:tcBorders>
            <w:noWrap/>
            <w:vAlign w:val="bottom"/>
          </w:tcPr>
          <w:p w14:paraId="06D30331" w14:textId="77777777" w:rsidR="00494DA3" w:rsidRPr="00F53688" w:rsidRDefault="00494DA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94DA3" w:rsidRPr="00F53688" w14:paraId="5899F52E" w14:textId="77777777" w:rsidTr="00364B0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41744E" w14:textId="77777777" w:rsidR="00494DA3" w:rsidRPr="00F53688" w:rsidRDefault="00494DA3" w:rsidP="00B242B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1D17BEA9" w14:textId="77777777" w:rsidR="00494DA3" w:rsidRPr="00F53688" w:rsidRDefault="00494DA3" w:rsidP="00AF62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2FA2992" w14:textId="77777777" w:rsidR="00494DA3" w:rsidRPr="00F53688" w:rsidRDefault="00494DA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42198727" w14:textId="77777777" w:rsidR="00494DA3" w:rsidRPr="00F53688" w:rsidRDefault="00494DA3" w:rsidP="00AF62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4" w:type="dxa"/>
            <w:tcBorders>
              <w:top w:val="nil"/>
              <w:left w:val="nil"/>
              <w:right w:val="nil"/>
            </w:tcBorders>
            <w:noWrap/>
          </w:tcPr>
          <w:p w14:paraId="6862B716" w14:textId="77777777" w:rsidR="00494DA3" w:rsidRPr="00F53688" w:rsidRDefault="00494DA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noWrap/>
          </w:tcPr>
          <w:p w14:paraId="2E16B19E" w14:textId="77777777" w:rsidR="00494DA3" w:rsidRPr="00F53688" w:rsidRDefault="00494DA3" w:rsidP="00AF62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</w:tcPr>
          <w:p w14:paraId="37A8C015" w14:textId="77777777" w:rsidR="00494DA3" w:rsidRPr="00F53688" w:rsidRDefault="00494DA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</w:tcPr>
          <w:p w14:paraId="5FDDBC9E" w14:textId="77777777" w:rsidR="00494DA3" w:rsidRPr="00F53688" w:rsidRDefault="00494DA3" w:rsidP="00AF62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1027" w:rsidRPr="00F53688" w14:paraId="50F964B1" w14:textId="77777777" w:rsidTr="00364B0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5FC240" w14:textId="77777777" w:rsidR="00C71027" w:rsidRPr="00F53688" w:rsidRDefault="00C71027" w:rsidP="00B242B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และสินค้าระหว่างผลิต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</w:tcPr>
          <w:p w14:paraId="65ABD13D" w14:textId="7614A387" w:rsidR="00C71027" w:rsidRPr="00F53688" w:rsidRDefault="001F2378" w:rsidP="00C7102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2,400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0B86EFA6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52A468A7" w14:textId="76012FD2" w:rsidR="00C71027" w:rsidRPr="00F53688" w:rsidRDefault="00C71027" w:rsidP="00C7102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34" w:type="dxa"/>
            <w:tcBorders>
              <w:left w:val="nil"/>
              <w:right w:val="nil"/>
            </w:tcBorders>
            <w:noWrap/>
          </w:tcPr>
          <w:p w14:paraId="084FB519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noWrap/>
          </w:tcPr>
          <w:p w14:paraId="74E33F2B" w14:textId="58637C6A" w:rsidR="00C71027" w:rsidRPr="00F53688" w:rsidRDefault="001F2378" w:rsidP="00C7102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4CFB5293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  <w:noWrap/>
          </w:tcPr>
          <w:p w14:paraId="609BB847" w14:textId="317932F8" w:rsidR="00C71027" w:rsidRPr="00F53688" w:rsidRDefault="00C71027" w:rsidP="00C7102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469</w:t>
            </w:r>
          </w:p>
        </w:tc>
      </w:tr>
      <w:tr w:rsidR="00C71027" w:rsidRPr="00F53688" w14:paraId="670B3089" w14:textId="77777777" w:rsidTr="00364B0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98BF88" w14:textId="77777777" w:rsidR="00C71027" w:rsidRPr="00F53688" w:rsidRDefault="00C71027" w:rsidP="00B242B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ซื้อสินค้าและวัตถุดิบที่ใช้ไป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</w:tcPr>
          <w:p w14:paraId="20F88718" w14:textId="10D27B9D" w:rsidR="00C71027" w:rsidRPr="00F53688" w:rsidRDefault="001F2378" w:rsidP="00C710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282,928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79637084" w14:textId="77777777" w:rsidR="00C71027" w:rsidRPr="00F53688" w:rsidRDefault="00C71027" w:rsidP="00C710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76E07F1F" w14:textId="2694910A" w:rsidR="00C71027" w:rsidRPr="00F53688" w:rsidRDefault="00C71027" w:rsidP="00C710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222,268</w:t>
            </w:r>
          </w:p>
        </w:tc>
        <w:tc>
          <w:tcPr>
            <w:tcW w:w="334" w:type="dxa"/>
            <w:tcBorders>
              <w:left w:val="nil"/>
              <w:right w:val="nil"/>
            </w:tcBorders>
            <w:noWrap/>
          </w:tcPr>
          <w:p w14:paraId="1D79BC2E" w14:textId="77777777" w:rsidR="00C71027" w:rsidRPr="00F53688" w:rsidRDefault="00C71027" w:rsidP="00C710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noWrap/>
          </w:tcPr>
          <w:p w14:paraId="6234E42F" w14:textId="7BA8D41B" w:rsidR="00C71027" w:rsidRPr="00F53688" w:rsidRDefault="001F2378" w:rsidP="00C710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323,252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2222D71D" w14:textId="77777777" w:rsidR="00C71027" w:rsidRPr="00F53688" w:rsidRDefault="00C71027" w:rsidP="00C710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  <w:noWrap/>
          </w:tcPr>
          <w:p w14:paraId="2DA32690" w14:textId="11A533C8" w:rsidR="00C71027" w:rsidRPr="00F53688" w:rsidRDefault="00C71027" w:rsidP="00C710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257,399</w:t>
            </w:r>
          </w:p>
        </w:tc>
      </w:tr>
      <w:tr w:rsidR="00C71027" w:rsidRPr="00F53688" w14:paraId="02E1745C" w14:textId="77777777" w:rsidTr="00364B0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51E9E3" w14:textId="77777777" w:rsidR="00C71027" w:rsidRPr="00F53688" w:rsidRDefault="00C71027" w:rsidP="00B242B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ค่าก๊าซธรรมชาติใช้ไป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</w:tcPr>
          <w:p w14:paraId="68867571" w14:textId="75DCFC64" w:rsidR="00C71027" w:rsidRPr="00F53688" w:rsidRDefault="001F2378" w:rsidP="00C710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10,677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095450F0" w14:textId="77777777" w:rsidR="00C71027" w:rsidRPr="00F53688" w:rsidRDefault="00C71027" w:rsidP="00C710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02B1B559" w14:textId="2C8CE8F4" w:rsidR="00C71027" w:rsidRPr="00F53688" w:rsidRDefault="00C71027" w:rsidP="00C710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8,946</w:t>
            </w:r>
          </w:p>
        </w:tc>
        <w:tc>
          <w:tcPr>
            <w:tcW w:w="334" w:type="dxa"/>
            <w:tcBorders>
              <w:left w:val="nil"/>
              <w:right w:val="nil"/>
            </w:tcBorders>
            <w:noWrap/>
          </w:tcPr>
          <w:p w14:paraId="7686C69C" w14:textId="77777777" w:rsidR="00C71027" w:rsidRPr="00F53688" w:rsidRDefault="00C71027" w:rsidP="00C710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noWrap/>
          </w:tcPr>
          <w:p w14:paraId="2B7E401E" w14:textId="16DE1BB4" w:rsidR="00C71027" w:rsidRPr="00F53688" w:rsidRDefault="001F2378" w:rsidP="00C710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2,214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256E899B" w14:textId="77777777" w:rsidR="00C71027" w:rsidRPr="00F53688" w:rsidRDefault="00C71027" w:rsidP="00C710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  <w:noWrap/>
          </w:tcPr>
          <w:p w14:paraId="1CA1B675" w14:textId="09C0316A" w:rsidR="00C71027" w:rsidRPr="00F53688" w:rsidRDefault="00C71027" w:rsidP="00C710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1,322</w:t>
            </w:r>
          </w:p>
        </w:tc>
      </w:tr>
      <w:tr w:rsidR="00C71027" w:rsidRPr="00F53688" w14:paraId="08B8EE8A" w14:textId="77777777" w:rsidTr="00364B0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399656" w14:textId="77777777" w:rsidR="00C71027" w:rsidRPr="00F53688" w:rsidRDefault="00C71027" w:rsidP="00B242B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</w:tcPr>
          <w:p w14:paraId="22491B77" w14:textId="39CB77AC" w:rsidR="00C71027" w:rsidRPr="00F53688" w:rsidRDefault="001F2378" w:rsidP="00C710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3,580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69AF73E1" w14:textId="77777777" w:rsidR="00C71027" w:rsidRPr="00F53688" w:rsidRDefault="00C71027" w:rsidP="00C710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0AFD5BCE" w14:textId="34D19496" w:rsidR="00C71027" w:rsidRPr="00F53688" w:rsidRDefault="00C71027" w:rsidP="00C710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3,468</w:t>
            </w:r>
          </w:p>
        </w:tc>
        <w:tc>
          <w:tcPr>
            <w:tcW w:w="334" w:type="dxa"/>
            <w:tcBorders>
              <w:left w:val="nil"/>
              <w:right w:val="nil"/>
            </w:tcBorders>
            <w:noWrap/>
          </w:tcPr>
          <w:p w14:paraId="34B791E1" w14:textId="77777777" w:rsidR="00C71027" w:rsidRPr="00F53688" w:rsidRDefault="00C71027" w:rsidP="00C710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noWrap/>
          </w:tcPr>
          <w:p w14:paraId="01642661" w14:textId="61D980A9" w:rsidR="00C71027" w:rsidRPr="00F53688" w:rsidRDefault="001F2378" w:rsidP="00C710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2,304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7A210F35" w14:textId="77777777" w:rsidR="00C71027" w:rsidRPr="00F53688" w:rsidRDefault="00C71027" w:rsidP="00C710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  <w:noWrap/>
          </w:tcPr>
          <w:p w14:paraId="61515864" w14:textId="2D345400" w:rsidR="00C71027" w:rsidRPr="00F53688" w:rsidRDefault="00C71027" w:rsidP="00C710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right="-16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2,285</w:t>
            </w:r>
          </w:p>
        </w:tc>
      </w:tr>
      <w:tr w:rsidR="00C71027" w:rsidRPr="00F53688" w14:paraId="3CC6950D" w14:textId="77777777" w:rsidTr="00364B0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A3E16D" w14:textId="77777777" w:rsidR="00C71027" w:rsidRPr="00F53688" w:rsidRDefault="00C71027" w:rsidP="00B242B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</w:tcPr>
          <w:p w14:paraId="5F0BDC67" w14:textId="4DBAD853" w:rsidR="00C71027" w:rsidRPr="00F53688" w:rsidRDefault="001F2378" w:rsidP="00C7102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7,264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65133208" w14:textId="77777777" w:rsidR="00C71027" w:rsidRPr="00F53688" w:rsidRDefault="00C71027" w:rsidP="00C7102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2C735C36" w14:textId="673DFDF4" w:rsidR="00C71027" w:rsidRPr="00F53688" w:rsidRDefault="00C71027" w:rsidP="00C7102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334" w:type="dxa"/>
            <w:tcBorders>
              <w:left w:val="nil"/>
              <w:right w:val="nil"/>
            </w:tcBorders>
            <w:noWrap/>
          </w:tcPr>
          <w:p w14:paraId="60A54E65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noWrap/>
          </w:tcPr>
          <w:p w14:paraId="40BD5D2C" w14:textId="7029BD0A" w:rsidR="00C71027" w:rsidRPr="00F53688" w:rsidRDefault="001F2378" w:rsidP="00C710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3,788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3BAC2AB7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  <w:noWrap/>
          </w:tcPr>
          <w:p w14:paraId="56EF7E21" w14:textId="4B874915" w:rsidR="00C71027" w:rsidRPr="00F53688" w:rsidRDefault="00C71027" w:rsidP="00C710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3,956</w:t>
            </w:r>
          </w:p>
        </w:tc>
      </w:tr>
      <w:tr w:rsidR="00C71027" w:rsidRPr="00F53688" w14:paraId="1EB0C1A3" w14:textId="77777777" w:rsidTr="00364B0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50DE21" w14:textId="77777777" w:rsidR="00C71027" w:rsidRPr="00F53688" w:rsidRDefault="00C71027" w:rsidP="00B242B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ภาษีสรรพสามิต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</w:tcPr>
          <w:p w14:paraId="1E6659A1" w14:textId="1409D600" w:rsidR="00C71027" w:rsidRPr="00F53688" w:rsidRDefault="001F2378" w:rsidP="00C7102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57,313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57892D75" w14:textId="77777777" w:rsidR="00C71027" w:rsidRPr="00F53688" w:rsidRDefault="00C71027" w:rsidP="00C7102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</w:tcPr>
          <w:p w14:paraId="44A1D5A5" w14:textId="50447413" w:rsidR="00C71027" w:rsidRPr="00F53688" w:rsidRDefault="00C71027" w:rsidP="00C71027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924</w:t>
            </w:r>
          </w:p>
        </w:tc>
        <w:tc>
          <w:tcPr>
            <w:tcW w:w="334" w:type="dxa"/>
            <w:tcBorders>
              <w:left w:val="nil"/>
              <w:right w:val="nil"/>
            </w:tcBorders>
            <w:noWrap/>
          </w:tcPr>
          <w:p w14:paraId="0F8DE340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noWrap/>
          </w:tcPr>
          <w:p w14:paraId="5153CC97" w14:textId="0C462D2F" w:rsidR="00C71027" w:rsidRPr="00F53688" w:rsidRDefault="001F2378" w:rsidP="00C710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57,256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16DC9B7E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  <w:noWrap/>
          </w:tcPr>
          <w:p w14:paraId="2845F410" w14:textId="200B969A" w:rsidR="00C71027" w:rsidRPr="00F53688" w:rsidRDefault="00C71027" w:rsidP="00C7102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45"/>
              </w:tabs>
              <w:spacing w:line="240" w:lineRule="auto"/>
              <w:ind w:left="-135" w:right="-16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56,665</w:t>
            </w:r>
          </w:p>
        </w:tc>
      </w:tr>
    </w:tbl>
    <w:p w14:paraId="7E014A0D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40"/>
        <w:jc w:val="thaiDistribute"/>
        <w:rPr>
          <w:rFonts w:ascii="Angsana New" w:hAnsi="Angsana New"/>
          <w:sz w:val="22"/>
          <w:szCs w:val="22"/>
        </w:rPr>
      </w:pPr>
    </w:p>
    <w:p w14:paraId="67F428B4" w14:textId="77777777" w:rsidR="0073668C" w:rsidRPr="00F53688" w:rsidRDefault="0073668C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40"/>
        <w:jc w:val="thaiDistribute"/>
        <w:rPr>
          <w:rFonts w:ascii="Angsana New" w:hAnsi="Angsana New"/>
          <w:sz w:val="22"/>
          <w:szCs w:val="22"/>
        </w:rPr>
      </w:pPr>
    </w:p>
    <w:p w14:paraId="1CCA79E1" w14:textId="77777777" w:rsidR="0073668C" w:rsidRPr="00F53688" w:rsidRDefault="0073668C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40"/>
        <w:jc w:val="thaiDistribute"/>
        <w:rPr>
          <w:rFonts w:ascii="Angsana New" w:hAnsi="Angsana New"/>
          <w:sz w:val="22"/>
          <w:szCs w:val="22"/>
        </w:rPr>
      </w:pPr>
    </w:p>
    <w:p w14:paraId="1EB26337" w14:textId="77777777" w:rsidR="0073668C" w:rsidRPr="00F53688" w:rsidRDefault="0073668C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40"/>
        <w:jc w:val="thaiDistribute"/>
        <w:rPr>
          <w:rFonts w:ascii="Angsana New" w:hAnsi="Angsana New"/>
          <w:sz w:val="22"/>
          <w:szCs w:val="22"/>
        </w:rPr>
      </w:pPr>
    </w:p>
    <w:p w14:paraId="3C94EA7B" w14:textId="77777777" w:rsidR="0073668C" w:rsidRPr="00F53688" w:rsidRDefault="0073668C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40"/>
        <w:jc w:val="thaiDistribute"/>
        <w:rPr>
          <w:rFonts w:ascii="Angsana New" w:hAnsi="Angsana New"/>
          <w:sz w:val="22"/>
          <w:szCs w:val="22"/>
        </w:rPr>
      </w:pPr>
    </w:p>
    <w:p w14:paraId="37F43EAF" w14:textId="77777777" w:rsidR="0073668C" w:rsidRPr="00F53688" w:rsidRDefault="0073668C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40"/>
        <w:jc w:val="thaiDistribute"/>
        <w:rPr>
          <w:rFonts w:ascii="Angsana New" w:hAnsi="Angsana New"/>
          <w:sz w:val="22"/>
          <w:szCs w:val="22"/>
        </w:rPr>
      </w:pPr>
    </w:p>
    <w:p w14:paraId="30159CC9" w14:textId="77777777" w:rsidR="0073668C" w:rsidRPr="00F53688" w:rsidRDefault="0073668C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40"/>
        <w:jc w:val="thaiDistribute"/>
        <w:rPr>
          <w:rFonts w:ascii="Angsana New" w:hAnsi="Angsana New"/>
          <w:sz w:val="22"/>
          <w:szCs w:val="22"/>
        </w:rPr>
      </w:pPr>
    </w:p>
    <w:p w14:paraId="482CA35C" w14:textId="77777777" w:rsidR="0073668C" w:rsidRPr="00F53688" w:rsidRDefault="0073668C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40"/>
        <w:jc w:val="thaiDistribute"/>
        <w:rPr>
          <w:rFonts w:ascii="Angsana New" w:hAnsi="Angsana New"/>
          <w:sz w:val="22"/>
          <w:szCs w:val="22"/>
        </w:rPr>
      </w:pPr>
    </w:p>
    <w:p w14:paraId="7383E02D" w14:textId="77777777" w:rsidR="0073668C" w:rsidRPr="00F53688" w:rsidRDefault="0073668C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40"/>
        <w:jc w:val="thaiDistribute"/>
        <w:rPr>
          <w:rFonts w:ascii="Angsana New" w:hAnsi="Angsana New"/>
          <w:sz w:val="22"/>
          <w:szCs w:val="22"/>
        </w:rPr>
      </w:pPr>
    </w:p>
    <w:p w14:paraId="253C23CC" w14:textId="77777777" w:rsidR="0073668C" w:rsidRPr="00F53688" w:rsidRDefault="0073668C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40"/>
        <w:jc w:val="thaiDistribute"/>
        <w:rPr>
          <w:rFonts w:ascii="Angsana New" w:hAnsi="Angsana New"/>
          <w:sz w:val="22"/>
          <w:szCs w:val="22"/>
        </w:rPr>
      </w:pPr>
    </w:p>
    <w:p w14:paraId="0F360FEB" w14:textId="77777777" w:rsidR="0073668C" w:rsidRPr="00F53688" w:rsidRDefault="0073668C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40"/>
        <w:jc w:val="thaiDistribute"/>
        <w:rPr>
          <w:rFonts w:ascii="Angsana New" w:hAnsi="Angsana New"/>
          <w:sz w:val="22"/>
          <w:szCs w:val="22"/>
        </w:rPr>
      </w:pPr>
    </w:p>
    <w:p w14:paraId="280D76CD" w14:textId="77777777" w:rsidR="0073668C" w:rsidRPr="00F53688" w:rsidRDefault="0073668C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40"/>
        <w:jc w:val="thaiDistribute"/>
        <w:rPr>
          <w:rFonts w:ascii="Angsana New" w:hAnsi="Angsana New"/>
          <w:sz w:val="22"/>
          <w:szCs w:val="22"/>
        </w:rPr>
      </w:pPr>
    </w:p>
    <w:p w14:paraId="27935471" w14:textId="77777777" w:rsidR="0073668C" w:rsidRPr="00F53688" w:rsidRDefault="0073668C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40"/>
        <w:jc w:val="thaiDistribute"/>
        <w:rPr>
          <w:rFonts w:ascii="Angsana New" w:hAnsi="Angsana New"/>
          <w:sz w:val="22"/>
          <w:szCs w:val="22"/>
        </w:rPr>
      </w:pPr>
    </w:p>
    <w:p w14:paraId="5A1B2ED8" w14:textId="77777777" w:rsidR="0073668C" w:rsidRPr="00F53688" w:rsidRDefault="0073668C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40"/>
        <w:jc w:val="thaiDistribute"/>
        <w:rPr>
          <w:rFonts w:ascii="Angsana New" w:hAnsi="Angsana New"/>
          <w:sz w:val="22"/>
          <w:szCs w:val="22"/>
        </w:rPr>
      </w:pPr>
    </w:p>
    <w:p w14:paraId="5FE0EC5C" w14:textId="77777777" w:rsidR="0073668C" w:rsidRPr="00F53688" w:rsidRDefault="0073668C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40"/>
        <w:jc w:val="thaiDistribute"/>
        <w:rPr>
          <w:rFonts w:ascii="Angsana New" w:hAnsi="Angsana New"/>
          <w:sz w:val="22"/>
          <w:szCs w:val="22"/>
        </w:rPr>
      </w:pPr>
    </w:p>
    <w:p w14:paraId="52D861BC" w14:textId="77777777" w:rsidR="0073668C" w:rsidRPr="00F53688" w:rsidRDefault="0073668C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40"/>
        <w:jc w:val="thaiDistribute"/>
        <w:rPr>
          <w:rFonts w:ascii="Angsana New" w:hAnsi="Angsana New"/>
          <w:sz w:val="22"/>
          <w:szCs w:val="22"/>
        </w:rPr>
      </w:pPr>
    </w:p>
    <w:p w14:paraId="522A3ABE" w14:textId="77777777" w:rsidR="0073668C" w:rsidRPr="00F53688" w:rsidRDefault="0073668C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40"/>
        <w:jc w:val="thaiDistribute"/>
        <w:rPr>
          <w:rFonts w:ascii="Angsana New" w:hAnsi="Angsana New"/>
          <w:sz w:val="22"/>
          <w:szCs w:val="22"/>
        </w:rPr>
      </w:pPr>
    </w:p>
    <w:p w14:paraId="1282CBA3" w14:textId="1E160E15" w:rsidR="00DE151E" w:rsidRPr="00F53688" w:rsidRDefault="00FA684F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53688">
        <w:rPr>
          <w:rFonts w:ascii="Angsana New" w:hAnsi="Angsana New"/>
          <w:b/>
          <w:bCs/>
          <w:sz w:val="30"/>
          <w:szCs w:val="30"/>
        </w:rPr>
        <w:lastRenderedPageBreak/>
        <w:t>30</w:t>
      </w:r>
      <w:r w:rsidR="00DE151E" w:rsidRPr="00F53688">
        <w:rPr>
          <w:rFonts w:ascii="Angsana New" w:hAnsi="Angsana New"/>
          <w:b/>
          <w:bCs/>
          <w:sz w:val="30"/>
          <w:szCs w:val="30"/>
        </w:rPr>
        <w:tab/>
      </w:r>
      <w:r w:rsidR="00DE151E" w:rsidRPr="00F53688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</w:p>
    <w:p w14:paraId="3ECAE9E2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70"/>
        <w:gridCol w:w="270"/>
        <w:gridCol w:w="1440"/>
        <w:gridCol w:w="270"/>
        <w:gridCol w:w="1170"/>
        <w:gridCol w:w="270"/>
        <w:gridCol w:w="1260"/>
      </w:tblGrid>
      <w:tr w:rsidR="00A72233" w:rsidRPr="00F53688" w14:paraId="6D149337" w14:textId="77777777" w:rsidTr="00364B00">
        <w:trPr>
          <w:trHeight w:val="439"/>
        </w:trPr>
        <w:tc>
          <w:tcPr>
            <w:tcW w:w="3510" w:type="dxa"/>
          </w:tcPr>
          <w:p w14:paraId="097B4963" w14:textId="77777777" w:rsidR="00A72233" w:rsidRPr="00F53688" w:rsidRDefault="00A7223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9BB1CFA" w14:textId="77777777" w:rsidR="00A72233" w:rsidRPr="00F53688" w:rsidRDefault="00A7223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537DA1" w14:textId="77777777" w:rsidR="00A72233" w:rsidRPr="00F53688" w:rsidRDefault="00A7223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0078F62" w14:textId="77777777" w:rsidR="00A72233" w:rsidRPr="00F53688" w:rsidRDefault="00A7223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3C76" w:rsidRPr="00F53688" w14:paraId="6A0C9318" w14:textId="77777777" w:rsidTr="00364B00">
        <w:trPr>
          <w:trHeight w:val="407"/>
        </w:trPr>
        <w:tc>
          <w:tcPr>
            <w:tcW w:w="3510" w:type="dxa"/>
          </w:tcPr>
          <w:p w14:paraId="4960A57B" w14:textId="77777777" w:rsidR="00413C76" w:rsidRPr="00F53688" w:rsidRDefault="00413C76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B94D4E" w14:textId="6BC440A1" w:rsidR="00413C76" w:rsidRPr="00F53688" w:rsidRDefault="007F0795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ED77936" w14:textId="77777777" w:rsidR="00413C76" w:rsidRPr="00F53688" w:rsidRDefault="00413C76" w:rsidP="00413C7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B51D839" w14:textId="5DD24138" w:rsidR="00413C76" w:rsidRPr="00F53688" w:rsidRDefault="007F0795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2DE0C0C0" w14:textId="77777777" w:rsidR="00413C76" w:rsidRPr="00F53688" w:rsidRDefault="00413C76" w:rsidP="00413C7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24F4883" w14:textId="7B81B236" w:rsidR="00413C76" w:rsidRPr="00F53688" w:rsidRDefault="007F0795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69D9D5C" w14:textId="77777777" w:rsidR="00413C76" w:rsidRPr="00F53688" w:rsidRDefault="00413C76" w:rsidP="00413C7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7AAAF1B" w14:textId="340BF87E" w:rsidR="00413C76" w:rsidRPr="00F53688" w:rsidRDefault="007F0795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A72233" w:rsidRPr="00F53688" w14:paraId="6BB9DE91" w14:textId="77777777" w:rsidTr="00364B00">
        <w:trPr>
          <w:trHeight w:val="422"/>
        </w:trPr>
        <w:tc>
          <w:tcPr>
            <w:tcW w:w="3510" w:type="dxa"/>
          </w:tcPr>
          <w:p w14:paraId="7F73FC52" w14:textId="77777777" w:rsidR="00A72233" w:rsidRPr="00F53688" w:rsidRDefault="00A7223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1FA3D89E" w14:textId="77777777" w:rsidR="00A72233" w:rsidRPr="00F53688" w:rsidRDefault="00A7223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3668C" w:rsidRPr="00F53688" w14:paraId="4FD68AF6" w14:textId="77777777" w:rsidTr="00364B00">
        <w:trPr>
          <w:trHeight w:val="422"/>
        </w:trPr>
        <w:tc>
          <w:tcPr>
            <w:tcW w:w="3510" w:type="dxa"/>
          </w:tcPr>
          <w:p w14:paraId="7DE9CC92" w14:textId="42D926C2" w:rsidR="0073668C" w:rsidRPr="00F53688" w:rsidRDefault="0073668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9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ดอกเบี้ยจ่ายที่เกี่ยวกับ</w:t>
            </w:r>
          </w:p>
        </w:tc>
        <w:tc>
          <w:tcPr>
            <w:tcW w:w="5850" w:type="dxa"/>
            <w:gridSpan w:val="7"/>
          </w:tcPr>
          <w:p w14:paraId="0D59F9F3" w14:textId="77777777" w:rsidR="0073668C" w:rsidRPr="00F53688" w:rsidRDefault="0073668C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034CB" w:rsidRPr="00F53688" w14:paraId="35A807C5" w14:textId="77777777" w:rsidTr="0073668C">
        <w:trPr>
          <w:trHeight w:val="307"/>
        </w:trPr>
        <w:tc>
          <w:tcPr>
            <w:tcW w:w="3510" w:type="dxa"/>
          </w:tcPr>
          <w:p w14:paraId="549C5138" w14:textId="758277FD" w:rsidR="00D034CB" w:rsidRPr="00F53688" w:rsidRDefault="0073668C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9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D034CB" w:rsidRPr="00F53688">
              <w:rPr>
                <w:rFonts w:ascii="Angsana New" w:hAnsi="Angsana New"/>
                <w:sz w:val="30"/>
                <w:szCs w:val="30"/>
                <w:cs/>
              </w:rPr>
              <w:t>สถาบันการเงินและอื่นๆ</w:t>
            </w:r>
          </w:p>
        </w:tc>
        <w:tc>
          <w:tcPr>
            <w:tcW w:w="1170" w:type="dxa"/>
          </w:tcPr>
          <w:p w14:paraId="0BE4A498" w14:textId="3C7E9CE3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3,42</w:t>
            </w:r>
            <w:r w:rsidR="00FC3936" w:rsidRPr="00F5368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8B0720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9D4166" w14:textId="39B9181D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3,265</w:t>
            </w:r>
          </w:p>
        </w:tc>
        <w:tc>
          <w:tcPr>
            <w:tcW w:w="270" w:type="dxa"/>
          </w:tcPr>
          <w:p w14:paraId="60E2B9AC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F9F098" w14:textId="7A34A359" w:rsidR="00D034CB" w:rsidRPr="00F53688" w:rsidRDefault="00E62DB4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2,88</w:t>
            </w:r>
            <w:r w:rsidR="003029CD" w:rsidRPr="00F5368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38FF3C0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86E265" w14:textId="5C37548D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2,846</w:t>
            </w:r>
          </w:p>
        </w:tc>
      </w:tr>
      <w:tr w:rsidR="00D034CB" w:rsidRPr="00F53688" w14:paraId="3C45BB6D" w14:textId="77777777" w:rsidTr="00364B00">
        <w:trPr>
          <w:trHeight w:val="422"/>
        </w:trPr>
        <w:tc>
          <w:tcPr>
            <w:tcW w:w="3510" w:type="dxa"/>
          </w:tcPr>
          <w:p w14:paraId="0A3EEA8F" w14:textId="13AF4EA1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90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ต้นทุนทางการเงินจากการซื้อคืนหุ้นกู้</w:t>
            </w:r>
          </w:p>
        </w:tc>
        <w:tc>
          <w:tcPr>
            <w:tcW w:w="1170" w:type="dxa"/>
          </w:tcPr>
          <w:p w14:paraId="2AB92932" w14:textId="486DD346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431</w:t>
            </w:r>
          </w:p>
        </w:tc>
        <w:tc>
          <w:tcPr>
            <w:tcW w:w="270" w:type="dxa"/>
          </w:tcPr>
          <w:p w14:paraId="1C6E3450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D9B009" w14:textId="477F89E2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433458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3BDD19" w14:textId="553AB24F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954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431</w:t>
            </w:r>
          </w:p>
        </w:tc>
        <w:tc>
          <w:tcPr>
            <w:tcW w:w="270" w:type="dxa"/>
          </w:tcPr>
          <w:p w14:paraId="689DECB5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8ED9C9" w14:textId="47D76015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34CB" w:rsidRPr="00F53688" w14:paraId="52ABFC25" w14:textId="77777777" w:rsidTr="00364B00">
        <w:trPr>
          <w:trHeight w:val="422"/>
        </w:trPr>
        <w:tc>
          <w:tcPr>
            <w:tcW w:w="3510" w:type="dxa"/>
          </w:tcPr>
          <w:p w14:paraId="5A342268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ค่าใช้จ่ายทางการเงิน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18D982" w14:textId="7986DB03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14:paraId="5D5D0F04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15EE89" w14:textId="40B687FA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226CCEB2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423CBC" w14:textId="17C6DEBF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954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5F20C95E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DA0986" w14:textId="5042273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D034CB" w:rsidRPr="00F53688" w14:paraId="420E817E" w14:textId="77777777" w:rsidTr="00364B00">
        <w:trPr>
          <w:trHeight w:val="422"/>
        </w:trPr>
        <w:tc>
          <w:tcPr>
            <w:tcW w:w="3510" w:type="dxa"/>
          </w:tcPr>
          <w:p w14:paraId="2AF50690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09841A" w14:textId="60559398" w:rsidR="00D034CB" w:rsidRPr="00F53688" w:rsidRDefault="00D034CB" w:rsidP="0070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6E50D1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953</w:t>
            </w:r>
          </w:p>
        </w:tc>
        <w:tc>
          <w:tcPr>
            <w:tcW w:w="270" w:type="dxa"/>
          </w:tcPr>
          <w:p w14:paraId="291D9F5B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772B97" w14:textId="358B591D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3,288</w:t>
            </w:r>
          </w:p>
        </w:tc>
        <w:tc>
          <w:tcPr>
            <w:tcW w:w="270" w:type="dxa"/>
          </w:tcPr>
          <w:p w14:paraId="26D02F47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B26E2B" w14:textId="4A8BC239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954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3,37</w:t>
            </w:r>
            <w:r w:rsidR="003029CD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7392404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627705D" w14:textId="14E758A1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2,864</w:t>
            </w:r>
          </w:p>
        </w:tc>
      </w:tr>
      <w:tr w:rsidR="00D034CB" w:rsidRPr="00F53688" w14:paraId="16D99872" w14:textId="77777777" w:rsidTr="00364B00">
        <w:trPr>
          <w:trHeight w:val="439"/>
        </w:trPr>
        <w:tc>
          <w:tcPr>
            <w:tcW w:w="3510" w:type="dxa"/>
          </w:tcPr>
          <w:p w14:paraId="418A9338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ส่วนที่บันทึกเป็นต้นทุนของ</w:t>
            </w:r>
          </w:p>
        </w:tc>
        <w:tc>
          <w:tcPr>
            <w:tcW w:w="1170" w:type="dxa"/>
          </w:tcPr>
          <w:p w14:paraId="7C3E9A04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78105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0D5025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85F2E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F822FA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left" w:pos="954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62C4A8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1F5A57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4CB" w:rsidRPr="00F53688" w14:paraId="0B6E90C4" w14:textId="77777777" w:rsidTr="00364B00">
        <w:trPr>
          <w:trHeight w:val="439"/>
        </w:trPr>
        <w:tc>
          <w:tcPr>
            <w:tcW w:w="3510" w:type="dxa"/>
          </w:tcPr>
          <w:p w14:paraId="34BA02EA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9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สินทรัพย์ระหว่างก่อสร้าง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0E9902" w14:textId="4E0C13F9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</w:t>
            </w:r>
            <w:r w:rsidR="006E50D1" w:rsidRPr="00F53688">
              <w:rPr>
                <w:rFonts w:ascii="Angsana New" w:hAnsi="Angsana New"/>
                <w:sz w:val="30"/>
                <w:szCs w:val="30"/>
              </w:rPr>
              <w:t>11</w:t>
            </w:r>
            <w:r w:rsidRPr="00F5368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E10BEF0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79D586" w14:textId="3DE678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70" w:type="dxa"/>
          </w:tcPr>
          <w:p w14:paraId="24017BCE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F746B4" w14:textId="3AB1C498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left" w:pos="954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60626D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ACACD0" w14:textId="0A3FD555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34CB" w:rsidRPr="00F53688" w14:paraId="229B494D" w14:textId="77777777" w:rsidTr="00364B00">
        <w:trPr>
          <w:trHeight w:val="439"/>
        </w:trPr>
        <w:tc>
          <w:tcPr>
            <w:tcW w:w="3510" w:type="dxa"/>
          </w:tcPr>
          <w:p w14:paraId="2BB46394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0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5CFD55" w14:textId="2FF05E8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3,942</w:t>
            </w:r>
          </w:p>
        </w:tc>
        <w:tc>
          <w:tcPr>
            <w:tcW w:w="270" w:type="dxa"/>
          </w:tcPr>
          <w:p w14:paraId="046F742F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2C8DB6F" w14:textId="4DA83948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3,285</w:t>
            </w:r>
          </w:p>
        </w:tc>
        <w:tc>
          <w:tcPr>
            <w:tcW w:w="270" w:type="dxa"/>
          </w:tcPr>
          <w:p w14:paraId="2E96F92F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E23AF7" w14:textId="109AEAB8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954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3,37</w:t>
            </w:r>
            <w:r w:rsidR="003029CD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1FD0D18" w14:textId="77777777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EC12D5" w14:textId="4DE7E43C" w:rsidR="00D034CB" w:rsidRPr="00F53688" w:rsidRDefault="00D034CB" w:rsidP="00D03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2,864</w:t>
            </w:r>
          </w:p>
        </w:tc>
      </w:tr>
    </w:tbl>
    <w:p w14:paraId="315DCE34" w14:textId="77777777" w:rsidR="005A1D56" w:rsidRPr="00F53688" w:rsidRDefault="005A1D56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A57D33C" w14:textId="2772A528" w:rsidR="00DE151E" w:rsidRPr="00F53688" w:rsidRDefault="007F079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53688">
        <w:rPr>
          <w:rFonts w:ascii="Angsana New" w:hAnsi="Angsana New"/>
          <w:b/>
          <w:bCs/>
          <w:sz w:val="30"/>
          <w:szCs w:val="30"/>
        </w:rPr>
        <w:t>3</w:t>
      </w:r>
      <w:r w:rsidR="00FA684F" w:rsidRPr="00F53688">
        <w:rPr>
          <w:rFonts w:ascii="Angsana New" w:hAnsi="Angsana New"/>
          <w:b/>
          <w:bCs/>
          <w:sz w:val="30"/>
          <w:szCs w:val="30"/>
        </w:rPr>
        <w:t>1</w:t>
      </w:r>
      <w:r w:rsidR="00DE151E" w:rsidRPr="00F53688">
        <w:rPr>
          <w:rFonts w:ascii="Angsana New" w:hAnsi="Angsana New"/>
          <w:b/>
          <w:bCs/>
          <w:sz w:val="30"/>
          <w:szCs w:val="30"/>
        </w:rPr>
        <w:tab/>
      </w:r>
      <w:r w:rsidR="00DE151E" w:rsidRPr="00F53688">
        <w:rPr>
          <w:rFonts w:ascii="Angsana New" w:hAnsi="Angsana New"/>
          <w:b/>
          <w:bCs/>
          <w:sz w:val="30"/>
          <w:szCs w:val="30"/>
          <w:cs/>
        </w:rPr>
        <w:t>ค่าใช้จ่าย</w:t>
      </w:r>
      <w:r w:rsidR="00DE151E" w:rsidRPr="00F53688">
        <w:rPr>
          <w:rFonts w:ascii="Angsana New" w:hAnsi="Angsana New"/>
          <w:b/>
          <w:bCs/>
          <w:sz w:val="30"/>
          <w:szCs w:val="30"/>
          <w:cs/>
          <w:lang w:val="th-TH"/>
        </w:rPr>
        <w:t>ภาษีเงินได้</w:t>
      </w:r>
    </w:p>
    <w:p w14:paraId="564F6A7B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170"/>
        <w:gridCol w:w="236"/>
        <w:gridCol w:w="1114"/>
        <w:gridCol w:w="270"/>
        <w:gridCol w:w="1170"/>
        <w:gridCol w:w="270"/>
        <w:gridCol w:w="1170"/>
      </w:tblGrid>
      <w:tr w:rsidR="004D74EE" w:rsidRPr="00F53688" w14:paraId="0A5BEC9E" w14:textId="77777777" w:rsidTr="004D74EE">
        <w:trPr>
          <w:cantSplit/>
        </w:trPr>
        <w:tc>
          <w:tcPr>
            <w:tcW w:w="2970" w:type="dxa"/>
          </w:tcPr>
          <w:p w14:paraId="3FB4C7AD" w14:textId="77777777" w:rsidR="004D74EE" w:rsidRPr="00F53688" w:rsidRDefault="004D74EE" w:rsidP="00413C7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5D0D45" w14:textId="77777777" w:rsidR="004D74EE" w:rsidRPr="00F53688" w:rsidRDefault="004D74EE" w:rsidP="00413C76">
            <w:pPr>
              <w:pStyle w:val="Heading7"/>
              <w:spacing w:line="240" w:lineRule="auto"/>
              <w:ind w:left="-108" w:right="-46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2DD2C63E" w14:textId="77777777" w:rsidR="004D74EE" w:rsidRPr="00F53688" w:rsidRDefault="004D74EE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0BF884" w14:textId="77777777" w:rsidR="004D74EE" w:rsidRPr="00F53688" w:rsidRDefault="004D74EE" w:rsidP="00413C7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08499814" w14:textId="77777777" w:rsidR="004D74EE" w:rsidRPr="00F53688" w:rsidRDefault="004D74EE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74EE" w:rsidRPr="00F53688" w14:paraId="5E115E13" w14:textId="77777777" w:rsidTr="004D74EE">
        <w:trPr>
          <w:cantSplit/>
        </w:trPr>
        <w:tc>
          <w:tcPr>
            <w:tcW w:w="2970" w:type="dxa"/>
          </w:tcPr>
          <w:p w14:paraId="03912977" w14:textId="77777777" w:rsidR="004D74EE" w:rsidRPr="00F53688" w:rsidRDefault="004D74EE" w:rsidP="004D74EE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F07951" w14:textId="77777777" w:rsidR="004D74EE" w:rsidRPr="00F53688" w:rsidRDefault="004D74EE" w:rsidP="004D74EE">
            <w:pPr>
              <w:pStyle w:val="Heading7"/>
              <w:spacing w:line="240" w:lineRule="auto"/>
              <w:ind w:left="-108" w:right="-46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  <w:lang w:val="th-TH"/>
              </w:rPr>
              <w:t>หมายเหตุ</w:t>
            </w:r>
          </w:p>
        </w:tc>
        <w:tc>
          <w:tcPr>
            <w:tcW w:w="1170" w:type="dxa"/>
          </w:tcPr>
          <w:p w14:paraId="0E6B1662" w14:textId="2D9D58C6" w:rsidR="004D74EE" w:rsidRPr="00F53688" w:rsidRDefault="007F0795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D466E1E" w14:textId="77777777" w:rsidR="004D74EE" w:rsidRPr="00F53688" w:rsidRDefault="004D74EE" w:rsidP="004D74EE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51FB376F" w14:textId="663B76AC" w:rsidR="004D74EE" w:rsidRPr="00F53688" w:rsidRDefault="007F0795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2D8A828E" w14:textId="77777777" w:rsidR="004D74EE" w:rsidRPr="00F53688" w:rsidRDefault="004D74EE" w:rsidP="004D74EE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5BF4446" w14:textId="6B7DA77E" w:rsidR="004D74EE" w:rsidRPr="00F53688" w:rsidRDefault="007F0795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5AAFE3C" w14:textId="77777777" w:rsidR="004D74EE" w:rsidRPr="00F53688" w:rsidRDefault="004D74EE" w:rsidP="004D74EE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BE7FE3F" w14:textId="4E080794" w:rsidR="004D74EE" w:rsidRPr="00F53688" w:rsidRDefault="007F0795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D74EE" w:rsidRPr="00F53688" w14:paraId="616D971B" w14:textId="77777777" w:rsidTr="004D74EE">
        <w:trPr>
          <w:cantSplit/>
        </w:trPr>
        <w:tc>
          <w:tcPr>
            <w:tcW w:w="2970" w:type="dxa"/>
          </w:tcPr>
          <w:p w14:paraId="5B52D8AA" w14:textId="77777777" w:rsidR="004D74EE" w:rsidRPr="00F53688" w:rsidRDefault="004D74EE" w:rsidP="004D74EE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44EE2D4" w14:textId="77777777" w:rsidR="004D74EE" w:rsidRPr="00F53688" w:rsidRDefault="004D74EE" w:rsidP="004D74EE">
            <w:pPr>
              <w:pStyle w:val="Heading7"/>
              <w:spacing w:line="240" w:lineRule="auto"/>
              <w:ind w:left="-108"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400" w:type="dxa"/>
            <w:gridSpan w:val="7"/>
          </w:tcPr>
          <w:p w14:paraId="3160962A" w14:textId="77777777" w:rsidR="004D74EE" w:rsidRPr="00F53688" w:rsidRDefault="004D74EE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74EE" w:rsidRPr="00F53688" w14:paraId="50D8F6E7" w14:textId="77777777" w:rsidTr="004D74EE">
        <w:trPr>
          <w:cantSplit/>
        </w:trPr>
        <w:tc>
          <w:tcPr>
            <w:tcW w:w="2970" w:type="dxa"/>
          </w:tcPr>
          <w:p w14:paraId="444ADC72" w14:textId="77777777" w:rsidR="004D74EE" w:rsidRPr="00F53688" w:rsidRDefault="004D74EE" w:rsidP="004D74EE">
            <w:pPr>
              <w:pStyle w:val="Heading7"/>
              <w:spacing w:line="240" w:lineRule="auto"/>
              <w:ind w:right="-243" w:firstLine="7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06F7E200" w14:textId="77777777" w:rsidR="004D74EE" w:rsidRPr="00F53688" w:rsidRDefault="004D74EE" w:rsidP="004D74EE">
            <w:pPr>
              <w:pStyle w:val="Heading7"/>
              <w:spacing w:line="240" w:lineRule="auto"/>
              <w:ind w:left="-108"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EA5D2A5" w14:textId="77777777" w:rsidR="004D74EE" w:rsidRPr="00F53688" w:rsidRDefault="004D74EE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8EEA11" w14:textId="77777777" w:rsidR="004D74EE" w:rsidRPr="00F53688" w:rsidRDefault="004D74EE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7B67E33" w14:textId="77777777" w:rsidR="004D74EE" w:rsidRPr="00F53688" w:rsidRDefault="004D74EE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40CD7" w14:textId="77777777" w:rsidR="004D74EE" w:rsidRPr="00F53688" w:rsidRDefault="004D74EE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3D9BA7" w14:textId="77777777" w:rsidR="004D74EE" w:rsidRPr="00F53688" w:rsidRDefault="004D74EE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891FC6" w14:textId="77777777" w:rsidR="004D74EE" w:rsidRPr="00F53688" w:rsidRDefault="004D74EE" w:rsidP="004D74EE">
            <w:pPr>
              <w:pStyle w:val="a0"/>
              <w:tabs>
                <w:tab w:val="decimal" w:pos="972"/>
              </w:tabs>
              <w:ind w:left="-18"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C94BB0E" w14:textId="77777777" w:rsidR="004D74EE" w:rsidRPr="00F53688" w:rsidRDefault="004D74EE" w:rsidP="004D7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1027" w:rsidRPr="00F53688" w14:paraId="53F025A2" w14:textId="77777777" w:rsidTr="00364B00">
        <w:trPr>
          <w:cantSplit/>
        </w:trPr>
        <w:tc>
          <w:tcPr>
            <w:tcW w:w="2970" w:type="dxa"/>
          </w:tcPr>
          <w:p w14:paraId="2E84EE8F" w14:textId="77777777" w:rsidR="00C71027" w:rsidRPr="00F53688" w:rsidRDefault="00C71027" w:rsidP="00C71027">
            <w:pPr>
              <w:spacing w:line="240" w:lineRule="auto"/>
              <w:ind w:right="-108" w:firstLine="7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90" w:type="dxa"/>
          </w:tcPr>
          <w:p w14:paraId="3CC0BA58" w14:textId="77777777" w:rsidR="00C71027" w:rsidRPr="00F53688" w:rsidRDefault="00C71027" w:rsidP="00C71027">
            <w:pPr>
              <w:tabs>
                <w:tab w:val="clear" w:pos="680"/>
                <w:tab w:val="clear" w:pos="907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B98601" w14:textId="01B43878" w:rsidR="00C71027" w:rsidRPr="00F53688" w:rsidRDefault="00F57F40" w:rsidP="00C71027">
            <w:pPr>
              <w:pStyle w:val="nineptnormalheading"/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2,078</w:t>
            </w:r>
          </w:p>
        </w:tc>
        <w:tc>
          <w:tcPr>
            <w:tcW w:w="236" w:type="dxa"/>
            <w:shd w:val="clear" w:color="auto" w:fill="auto"/>
          </w:tcPr>
          <w:p w14:paraId="1056AB82" w14:textId="77777777" w:rsidR="00C71027" w:rsidRPr="00F53688" w:rsidRDefault="00C71027" w:rsidP="00C71027">
            <w:pPr>
              <w:pStyle w:val="nineptnormalheading"/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</w:tcPr>
          <w:p w14:paraId="67FE5737" w14:textId="0FB1FE54" w:rsidR="00C71027" w:rsidRPr="00F53688" w:rsidRDefault="00C71027" w:rsidP="00C71027">
            <w:pPr>
              <w:pStyle w:val="nineptnormalheading"/>
              <w:tabs>
                <w:tab w:val="decimal" w:pos="826"/>
              </w:tabs>
              <w:spacing w:line="240" w:lineRule="auto"/>
              <w:ind w:right="-18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5</w:t>
            </w:r>
            <w:r w:rsidRPr="00F53688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,518</w:t>
            </w:r>
          </w:p>
        </w:tc>
        <w:tc>
          <w:tcPr>
            <w:tcW w:w="270" w:type="dxa"/>
            <w:shd w:val="clear" w:color="auto" w:fill="auto"/>
          </w:tcPr>
          <w:p w14:paraId="2364D3A4" w14:textId="77777777" w:rsidR="00C71027" w:rsidRPr="00F53688" w:rsidRDefault="00C71027" w:rsidP="00C71027">
            <w:pPr>
              <w:pStyle w:val="nineptnormalheading"/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E17FB50" w14:textId="50E31E91" w:rsidR="00C71027" w:rsidRPr="00F53688" w:rsidRDefault="00F57F40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270" w:type="dxa"/>
          </w:tcPr>
          <w:p w14:paraId="291129DE" w14:textId="77777777" w:rsidR="00C71027" w:rsidRPr="00F53688" w:rsidRDefault="00C71027" w:rsidP="00C71027">
            <w:pPr>
              <w:pStyle w:val="nineptnormalheading"/>
              <w:tabs>
                <w:tab w:val="decimal" w:pos="972"/>
              </w:tabs>
              <w:spacing w:line="240" w:lineRule="auto"/>
              <w:ind w:right="-18"/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2800297" w14:textId="775690A4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4,228</w:t>
            </w:r>
          </w:p>
        </w:tc>
      </w:tr>
      <w:tr w:rsidR="00C71027" w:rsidRPr="00F53688" w14:paraId="70A994BB" w14:textId="77777777" w:rsidTr="008C2945">
        <w:trPr>
          <w:cantSplit/>
        </w:trPr>
        <w:tc>
          <w:tcPr>
            <w:tcW w:w="2970" w:type="dxa"/>
          </w:tcPr>
          <w:p w14:paraId="49DA329C" w14:textId="39ADA417" w:rsidR="00C71027" w:rsidRPr="00F53688" w:rsidRDefault="00C71027" w:rsidP="003968AE">
            <w:pPr>
              <w:spacing w:line="240" w:lineRule="auto"/>
              <w:ind w:right="-108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</w:t>
            </w:r>
            <w:r w:rsidR="001728F3" w:rsidRPr="00F5368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990" w:type="dxa"/>
          </w:tcPr>
          <w:p w14:paraId="52D45A52" w14:textId="77777777" w:rsidR="00C71027" w:rsidRPr="00F53688" w:rsidRDefault="00C71027" w:rsidP="00C7102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99D8DA" w14:textId="79E6F815" w:rsidR="00C71027" w:rsidRPr="00F53688" w:rsidRDefault="00F57F40" w:rsidP="00C71027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36" w:type="dxa"/>
            <w:shd w:val="clear" w:color="auto" w:fill="auto"/>
          </w:tcPr>
          <w:p w14:paraId="2420ED9A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898A877" w14:textId="3A768919" w:rsidR="00C71027" w:rsidRPr="00F53688" w:rsidRDefault="00C71027" w:rsidP="00C71027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2383AB02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443409" w14:textId="6711E37C" w:rsidR="00C71027" w:rsidRPr="00F53688" w:rsidRDefault="00F57F40" w:rsidP="00C5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</w:t>
            </w:r>
            <w:r w:rsidR="00C507C8" w:rsidRPr="00F53688">
              <w:rPr>
                <w:rFonts w:ascii="Angsana New" w:hAnsi="Angsana New"/>
                <w:sz w:val="30"/>
                <w:szCs w:val="30"/>
              </w:rPr>
              <w:t>1</w:t>
            </w:r>
            <w:r w:rsidRPr="00F5368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C8CFB9D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D9D8FFD" w14:textId="4EF7E91A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1027" w:rsidRPr="00F53688" w14:paraId="67AA86AB" w14:textId="77777777" w:rsidTr="00364B00">
        <w:trPr>
          <w:cantSplit/>
        </w:trPr>
        <w:tc>
          <w:tcPr>
            <w:tcW w:w="2970" w:type="dxa"/>
          </w:tcPr>
          <w:p w14:paraId="34BBB023" w14:textId="77777777" w:rsidR="00C71027" w:rsidRPr="00F53688" w:rsidRDefault="00C71027" w:rsidP="00C71027">
            <w:pPr>
              <w:spacing w:line="240" w:lineRule="auto"/>
              <w:ind w:right="-108" w:firstLine="7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F60FF44" w14:textId="77777777" w:rsidR="00C71027" w:rsidRPr="00F53688" w:rsidRDefault="00C71027" w:rsidP="00C7102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72D914B" w14:textId="77777777" w:rsidR="00C71027" w:rsidRPr="00F53688" w:rsidRDefault="00C71027" w:rsidP="00C71027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A2BCFEC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5DD47D3B" w14:textId="77777777" w:rsidR="00C71027" w:rsidRPr="00F53688" w:rsidRDefault="00C71027" w:rsidP="00C71027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BD51ADF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974C010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F92AF7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7F1F0AB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1027" w:rsidRPr="00F53688" w14:paraId="03EFD134" w14:textId="77777777" w:rsidTr="00364B00">
        <w:trPr>
          <w:cantSplit/>
        </w:trPr>
        <w:tc>
          <w:tcPr>
            <w:tcW w:w="2970" w:type="dxa"/>
          </w:tcPr>
          <w:p w14:paraId="13FD30F4" w14:textId="77777777" w:rsidR="00C71027" w:rsidRPr="00F53688" w:rsidRDefault="00C71027" w:rsidP="00C71027">
            <w:pPr>
              <w:spacing w:line="240" w:lineRule="auto"/>
              <w:ind w:right="-108" w:firstLine="7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734BCA84" w14:textId="74DAF30D" w:rsidR="00C71027" w:rsidRPr="00F53688" w:rsidRDefault="00C71027" w:rsidP="00C7102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FA684F" w:rsidRPr="00F53688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3DA52DE7" w14:textId="77777777" w:rsidR="00C71027" w:rsidRPr="00F53688" w:rsidRDefault="00C71027" w:rsidP="00C7102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4DECBD1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723DBCAE" w14:textId="77777777" w:rsidR="00C71027" w:rsidRPr="00F53688" w:rsidRDefault="00C71027" w:rsidP="00C71027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7C6269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FD83215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062499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B6DAAB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1027" w:rsidRPr="00F53688" w14:paraId="08EB20DE" w14:textId="77777777" w:rsidTr="00364B00">
        <w:trPr>
          <w:cantSplit/>
        </w:trPr>
        <w:tc>
          <w:tcPr>
            <w:tcW w:w="2970" w:type="dxa"/>
          </w:tcPr>
          <w:p w14:paraId="22396DC4" w14:textId="77777777" w:rsidR="00C71027" w:rsidRPr="00F53688" w:rsidRDefault="00C71027" w:rsidP="00C71027">
            <w:pPr>
              <w:spacing w:line="240" w:lineRule="auto"/>
              <w:ind w:right="-108" w:firstLine="7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</w:t>
            </w:r>
          </w:p>
        </w:tc>
        <w:tc>
          <w:tcPr>
            <w:tcW w:w="990" w:type="dxa"/>
          </w:tcPr>
          <w:p w14:paraId="1034C2AF" w14:textId="77777777" w:rsidR="00C71027" w:rsidRPr="00F53688" w:rsidRDefault="00C71027" w:rsidP="00C71027">
            <w:pPr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1D7C2E" w14:textId="77777777" w:rsidR="00C71027" w:rsidRPr="00F53688" w:rsidRDefault="00C71027" w:rsidP="00C7102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D31CAED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6A42B43F" w14:textId="77777777" w:rsidR="00C71027" w:rsidRPr="00F53688" w:rsidRDefault="00C71027" w:rsidP="00C71027">
            <w:pPr>
              <w:pStyle w:val="3"/>
              <w:tabs>
                <w:tab w:val="clear" w:pos="360"/>
                <w:tab w:val="clear" w:pos="720"/>
                <w:tab w:val="decimal" w:pos="826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C09C009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18E95E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BD9BA7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095413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1027" w:rsidRPr="00F53688" w14:paraId="5AD5C139" w14:textId="77777777" w:rsidTr="00364B00">
        <w:trPr>
          <w:cantSplit/>
        </w:trPr>
        <w:tc>
          <w:tcPr>
            <w:tcW w:w="2970" w:type="dxa"/>
          </w:tcPr>
          <w:p w14:paraId="3F588E75" w14:textId="77777777" w:rsidR="00C71027" w:rsidRPr="00F53688" w:rsidRDefault="00C71027" w:rsidP="00C71027">
            <w:pPr>
              <w:spacing w:line="240" w:lineRule="auto"/>
              <w:ind w:right="-108" w:firstLine="72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ผลต่างชั่วคราว</w:t>
            </w:r>
          </w:p>
        </w:tc>
        <w:tc>
          <w:tcPr>
            <w:tcW w:w="990" w:type="dxa"/>
          </w:tcPr>
          <w:p w14:paraId="435E05FB" w14:textId="77777777" w:rsidR="00C71027" w:rsidRPr="00F53688" w:rsidRDefault="00C71027" w:rsidP="00C71027">
            <w:pPr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18421B" w14:textId="2CC82914" w:rsidR="00C71027" w:rsidRPr="00F53688" w:rsidRDefault="00F57F40" w:rsidP="00C71027">
            <w:pPr>
              <w:pStyle w:val="nineptnormalheading"/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(94)</w:t>
            </w:r>
          </w:p>
        </w:tc>
        <w:tc>
          <w:tcPr>
            <w:tcW w:w="236" w:type="dxa"/>
            <w:shd w:val="clear" w:color="auto" w:fill="auto"/>
          </w:tcPr>
          <w:p w14:paraId="02ACCA13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39D0DA39" w14:textId="707660D7" w:rsidR="00C71027" w:rsidRPr="00F53688" w:rsidRDefault="00C71027" w:rsidP="00C71027">
            <w:pPr>
              <w:pStyle w:val="nineptnormalheading"/>
              <w:tabs>
                <w:tab w:val="decimal" w:pos="826"/>
              </w:tabs>
              <w:spacing w:line="240" w:lineRule="auto"/>
              <w:ind w:right="-18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</w:t>
            </w:r>
            <w:r w:rsidRPr="00F53688">
              <w:rPr>
                <w:rFonts w:ascii="Angsana New" w:hAnsi="Angsana New" w:cs="Angsana New" w:hint="cs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C5093B4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A3F2673" w14:textId="2996F1D6" w:rsidR="00C71027" w:rsidRPr="00F53688" w:rsidRDefault="00F57F40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(35)</w:t>
            </w:r>
          </w:p>
        </w:tc>
        <w:tc>
          <w:tcPr>
            <w:tcW w:w="270" w:type="dxa"/>
          </w:tcPr>
          <w:p w14:paraId="43B2DD3F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DEA110" w14:textId="17B6584C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C71027" w:rsidRPr="00F53688" w14:paraId="42653D14" w14:textId="77777777" w:rsidTr="00364B00">
        <w:trPr>
          <w:cantSplit/>
        </w:trPr>
        <w:tc>
          <w:tcPr>
            <w:tcW w:w="2970" w:type="dxa"/>
          </w:tcPr>
          <w:p w14:paraId="55627C73" w14:textId="77777777" w:rsidR="00C71027" w:rsidRPr="00F53688" w:rsidRDefault="00C71027" w:rsidP="00C71027">
            <w:pPr>
              <w:spacing w:line="240" w:lineRule="auto"/>
              <w:ind w:right="-108" w:firstLine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E4D3253" w14:textId="77777777" w:rsidR="00C71027" w:rsidRPr="00F53688" w:rsidRDefault="00C71027" w:rsidP="00C71027">
            <w:pPr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07F3B" w14:textId="15DCC0F4" w:rsidR="00C71027" w:rsidRPr="00F53688" w:rsidRDefault="00F57F40" w:rsidP="00C71027">
            <w:pPr>
              <w:pStyle w:val="nineptnormalheading"/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1,983</w:t>
            </w:r>
          </w:p>
        </w:tc>
        <w:tc>
          <w:tcPr>
            <w:tcW w:w="236" w:type="dxa"/>
            <w:shd w:val="clear" w:color="auto" w:fill="auto"/>
          </w:tcPr>
          <w:p w14:paraId="6C6DD58B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630E7" w14:textId="086E135E" w:rsidR="00C71027" w:rsidRPr="00F53688" w:rsidRDefault="00C71027" w:rsidP="00C71027">
            <w:pPr>
              <w:pStyle w:val="nineptnormalheading"/>
              <w:tabs>
                <w:tab w:val="decimal" w:pos="826"/>
              </w:tabs>
              <w:spacing w:line="240" w:lineRule="auto"/>
              <w:ind w:right="-18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5,530</w:t>
            </w:r>
          </w:p>
        </w:tc>
        <w:tc>
          <w:tcPr>
            <w:tcW w:w="270" w:type="dxa"/>
            <w:shd w:val="clear" w:color="auto" w:fill="auto"/>
          </w:tcPr>
          <w:p w14:paraId="1EAEEE0E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F4449" w14:textId="1204D218" w:rsidR="00C71027" w:rsidRPr="00F53688" w:rsidRDefault="00F57F40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="00DD6642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11B7D02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972"/>
              </w:tabs>
              <w:ind w:right="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97A36C" w14:textId="49662AE2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4,253</w:t>
            </w:r>
          </w:p>
        </w:tc>
      </w:tr>
    </w:tbl>
    <w:p w14:paraId="40E4EFBF" w14:textId="77777777" w:rsidR="00413C76" w:rsidRPr="00F53688" w:rsidRDefault="00413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13A5C1B" w14:textId="77777777" w:rsidR="00345572" w:rsidRPr="00F53688" w:rsidRDefault="00345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6EC5F48" w14:textId="77777777" w:rsidR="00345572" w:rsidRPr="00F53688" w:rsidRDefault="00345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DA0B35A" w14:textId="77777777" w:rsidR="00851EF4" w:rsidRPr="00F53688" w:rsidRDefault="0085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5104770" w14:textId="77777777" w:rsidR="00345572" w:rsidRPr="00F53688" w:rsidRDefault="00345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29CE572B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6BF2CBDC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080"/>
        <w:gridCol w:w="270"/>
        <w:gridCol w:w="1170"/>
        <w:gridCol w:w="270"/>
        <w:gridCol w:w="1170"/>
      </w:tblGrid>
      <w:tr w:rsidR="00DE151E" w:rsidRPr="00F53688" w14:paraId="662B80A9" w14:textId="77777777" w:rsidTr="00364B00">
        <w:trPr>
          <w:cantSplit/>
        </w:trPr>
        <w:tc>
          <w:tcPr>
            <w:tcW w:w="3960" w:type="dxa"/>
          </w:tcPr>
          <w:p w14:paraId="5C839C73" w14:textId="77777777" w:rsidR="00DE151E" w:rsidRPr="00F53688" w:rsidRDefault="00DE151E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4015C669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6993CC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357B0EE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3C76" w:rsidRPr="00F53688" w14:paraId="2189A35E" w14:textId="77777777" w:rsidTr="00364B00">
        <w:trPr>
          <w:cantSplit/>
        </w:trPr>
        <w:tc>
          <w:tcPr>
            <w:tcW w:w="3960" w:type="dxa"/>
          </w:tcPr>
          <w:p w14:paraId="2DF3CA4F" w14:textId="77777777" w:rsidR="00413C76" w:rsidRPr="00F53688" w:rsidRDefault="00413C76" w:rsidP="00413C7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CA4F649" w14:textId="4F8F1895" w:rsidR="00413C76" w:rsidRPr="00F53688" w:rsidRDefault="007F0795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F895A8F" w14:textId="77777777" w:rsidR="00413C76" w:rsidRPr="00F53688" w:rsidRDefault="00413C76" w:rsidP="00413C7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3640C85" w14:textId="07130AAA" w:rsidR="00413C76" w:rsidRPr="00F53688" w:rsidRDefault="007F0795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20412BBA" w14:textId="77777777" w:rsidR="00413C76" w:rsidRPr="00F53688" w:rsidRDefault="00413C76" w:rsidP="00413C7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F373723" w14:textId="36AECEAF" w:rsidR="00413C76" w:rsidRPr="00F53688" w:rsidRDefault="007F0795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44B3F3E" w14:textId="77777777" w:rsidR="00413C76" w:rsidRPr="00F53688" w:rsidRDefault="00413C76" w:rsidP="00413C7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5C5D502" w14:textId="58032680" w:rsidR="00413C76" w:rsidRPr="00F53688" w:rsidRDefault="007F0795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94DA3" w:rsidRPr="00F53688" w14:paraId="3FE164A9" w14:textId="77777777" w:rsidTr="00364B00">
        <w:trPr>
          <w:cantSplit/>
        </w:trPr>
        <w:tc>
          <w:tcPr>
            <w:tcW w:w="3960" w:type="dxa"/>
          </w:tcPr>
          <w:p w14:paraId="384D075E" w14:textId="77777777" w:rsidR="00494DA3" w:rsidRPr="00F53688" w:rsidRDefault="00494DA3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400" w:type="dxa"/>
            <w:gridSpan w:val="7"/>
          </w:tcPr>
          <w:p w14:paraId="7E208027" w14:textId="77777777" w:rsidR="00494DA3" w:rsidRPr="00F53688" w:rsidRDefault="00494DA3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71027" w:rsidRPr="00F53688" w14:paraId="771FC6D3" w14:textId="77777777" w:rsidTr="00C87AA1">
        <w:trPr>
          <w:cantSplit/>
        </w:trPr>
        <w:tc>
          <w:tcPr>
            <w:tcW w:w="3960" w:type="dxa"/>
          </w:tcPr>
          <w:p w14:paraId="44DF710D" w14:textId="77777777" w:rsidR="00C71027" w:rsidRPr="00F53688" w:rsidRDefault="00C71027" w:rsidP="00C71027">
            <w:pPr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00C867" w14:textId="58A7C744" w:rsidR="00C71027" w:rsidRPr="00F53688" w:rsidRDefault="00FE2503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12,367</w:t>
            </w:r>
          </w:p>
        </w:tc>
        <w:tc>
          <w:tcPr>
            <w:tcW w:w="270" w:type="dxa"/>
          </w:tcPr>
          <w:p w14:paraId="7814F899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91F5F9" w14:textId="409D0B79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30,849</w:t>
            </w:r>
          </w:p>
        </w:tc>
        <w:tc>
          <w:tcPr>
            <w:tcW w:w="270" w:type="dxa"/>
          </w:tcPr>
          <w:p w14:paraId="15963CFB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AE35C3" w14:textId="4DABF78C" w:rsidR="00C71027" w:rsidRPr="00F53688" w:rsidRDefault="00C87AA1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9,195</w:t>
            </w:r>
          </w:p>
        </w:tc>
        <w:tc>
          <w:tcPr>
            <w:tcW w:w="270" w:type="dxa"/>
          </w:tcPr>
          <w:p w14:paraId="195145BF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ED63F0" w14:textId="1856F861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32,993</w:t>
            </w:r>
          </w:p>
        </w:tc>
      </w:tr>
      <w:tr w:rsidR="00C71027" w:rsidRPr="00F53688" w14:paraId="42FA7193" w14:textId="77777777" w:rsidTr="00364B00">
        <w:trPr>
          <w:cantSplit/>
        </w:trPr>
        <w:tc>
          <w:tcPr>
            <w:tcW w:w="3960" w:type="dxa"/>
          </w:tcPr>
          <w:p w14:paraId="191B8849" w14:textId="77777777" w:rsidR="00C71027" w:rsidRPr="00F53688" w:rsidRDefault="00C71027" w:rsidP="00C71027">
            <w:pPr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จำนวนภาษีเงินได้ตามอัตราภาษีเงินได้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482745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7583B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A0CB4A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A3B977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0ECD10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DDFEA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E3ECA7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1027" w:rsidRPr="00F53688" w14:paraId="55E59CFA" w14:textId="77777777" w:rsidTr="00364B00">
        <w:trPr>
          <w:cantSplit/>
        </w:trPr>
        <w:tc>
          <w:tcPr>
            <w:tcW w:w="3960" w:type="dxa"/>
          </w:tcPr>
          <w:p w14:paraId="1CE3E301" w14:textId="77777777" w:rsidR="00C71027" w:rsidRPr="00F53688" w:rsidRDefault="00C71027" w:rsidP="00C71027">
            <w:pPr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นิติบุคคล</w:t>
            </w:r>
          </w:p>
        </w:tc>
        <w:tc>
          <w:tcPr>
            <w:tcW w:w="1170" w:type="dxa"/>
          </w:tcPr>
          <w:p w14:paraId="6D88710E" w14:textId="55AFB563" w:rsidR="00C71027" w:rsidRPr="00F53688" w:rsidRDefault="00EF02F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2,473</w:t>
            </w:r>
          </w:p>
        </w:tc>
        <w:tc>
          <w:tcPr>
            <w:tcW w:w="270" w:type="dxa"/>
          </w:tcPr>
          <w:p w14:paraId="2666222B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399DAB" w14:textId="63CDEA4F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6,170</w:t>
            </w:r>
          </w:p>
        </w:tc>
        <w:tc>
          <w:tcPr>
            <w:tcW w:w="270" w:type="dxa"/>
          </w:tcPr>
          <w:p w14:paraId="38627EFD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AE8FE5" w14:textId="5944A760" w:rsidR="00C71027" w:rsidRPr="00F53688" w:rsidRDefault="00C87AA1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1,839</w:t>
            </w:r>
          </w:p>
        </w:tc>
        <w:tc>
          <w:tcPr>
            <w:tcW w:w="270" w:type="dxa"/>
          </w:tcPr>
          <w:p w14:paraId="04D311D2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5F5FA9" w14:textId="5B8356F6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6,599</w:t>
            </w:r>
          </w:p>
        </w:tc>
      </w:tr>
      <w:tr w:rsidR="00C71027" w:rsidRPr="00F53688" w14:paraId="1BD79BAA" w14:textId="77777777" w:rsidTr="00364B00">
        <w:trPr>
          <w:cantSplit/>
        </w:trPr>
        <w:tc>
          <w:tcPr>
            <w:tcW w:w="3960" w:type="dxa"/>
          </w:tcPr>
          <w:p w14:paraId="64C400B4" w14:textId="77777777" w:rsidR="00C71027" w:rsidRPr="00F53688" w:rsidRDefault="00C71027" w:rsidP="00C71027">
            <w:pPr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0" w:type="dxa"/>
          </w:tcPr>
          <w:p w14:paraId="4E5BEA15" w14:textId="0E190F5F" w:rsidR="00C71027" w:rsidRPr="00F53688" w:rsidRDefault="00EF02F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(517)</w:t>
            </w:r>
          </w:p>
        </w:tc>
        <w:tc>
          <w:tcPr>
            <w:tcW w:w="270" w:type="dxa"/>
          </w:tcPr>
          <w:p w14:paraId="373008A9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8C91DDA" w14:textId="6DA2D23B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(729)</w:t>
            </w:r>
          </w:p>
        </w:tc>
        <w:tc>
          <w:tcPr>
            <w:tcW w:w="270" w:type="dxa"/>
          </w:tcPr>
          <w:p w14:paraId="668B0198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C91668" w14:textId="547E4AE5" w:rsidR="00C71027" w:rsidRPr="00F53688" w:rsidRDefault="00C87AA1" w:rsidP="003960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(89</w:t>
            </w:r>
            <w:r w:rsidR="003960D9" w:rsidRPr="00F53688">
              <w:rPr>
                <w:rFonts w:ascii="Angsana New" w:hAnsi="Angsana New"/>
                <w:sz w:val="30"/>
                <w:szCs w:val="30"/>
              </w:rPr>
              <w:t>6</w:t>
            </w:r>
            <w:r w:rsidRPr="00F5368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6D8D18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CA8831" w14:textId="58ABFE45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(2,363)</w:t>
            </w:r>
          </w:p>
        </w:tc>
      </w:tr>
      <w:tr w:rsidR="00C71027" w:rsidRPr="00F53688" w14:paraId="7819F953" w14:textId="77777777" w:rsidTr="00364B00">
        <w:trPr>
          <w:cantSplit/>
        </w:trPr>
        <w:tc>
          <w:tcPr>
            <w:tcW w:w="3960" w:type="dxa"/>
          </w:tcPr>
          <w:p w14:paraId="397B96C2" w14:textId="77777777" w:rsidR="00C71027" w:rsidRPr="00F53688" w:rsidRDefault="00C71027" w:rsidP="00C71027">
            <w:pPr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</w:tcPr>
          <w:p w14:paraId="55536DB0" w14:textId="5482374C" w:rsidR="00C71027" w:rsidRPr="00F53688" w:rsidRDefault="00EF02F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7CA3D146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A0708D" w14:textId="1A68131A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270" w:type="dxa"/>
          </w:tcPr>
          <w:p w14:paraId="2D0AB075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E204D2D" w14:textId="5F383CDD" w:rsidR="00C71027" w:rsidRPr="00F53688" w:rsidRDefault="00C87AA1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083D7491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ADA183" w14:textId="5946944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C71027" w:rsidRPr="00F53688" w14:paraId="10C167C1" w14:textId="77777777" w:rsidTr="00364B00">
        <w:trPr>
          <w:cantSplit/>
        </w:trPr>
        <w:tc>
          <w:tcPr>
            <w:tcW w:w="3960" w:type="dxa"/>
          </w:tcPr>
          <w:p w14:paraId="177EE415" w14:textId="77777777" w:rsidR="00C71027" w:rsidRPr="00F53688" w:rsidRDefault="00C71027" w:rsidP="00C71027">
            <w:pPr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70" w:type="dxa"/>
          </w:tcPr>
          <w:p w14:paraId="7A00C813" w14:textId="15E5D682" w:rsidR="00C71027" w:rsidRPr="00F53688" w:rsidRDefault="00EF02F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(1</w:t>
            </w:r>
            <w:r w:rsidR="00C87AA1" w:rsidRPr="00F5368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B0887ED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534EDC" w14:textId="25B1950E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(46)</w:t>
            </w:r>
          </w:p>
        </w:tc>
        <w:tc>
          <w:tcPr>
            <w:tcW w:w="270" w:type="dxa"/>
          </w:tcPr>
          <w:p w14:paraId="54053DDD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232F5C" w14:textId="0B83E22D" w:rsidR="00C71027" w:rsidRPr="00F53688" w:rsidRDefault="00C87AA1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DCC1BA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00C63A" w14:textId="03B34143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1027" w:rsidRPr="00F53688" w14:paraId="398CE7DB" w14:textId="77777777" w:rsidTr="00364B00">
        <w:trPr>
          <w:cantSplit/>
        </w:trPr>
        <w:tc>
          <w:tcPr>
            <w:tcW w:w="3960" w:type="dxa"/>
          </w:tcPr>
          <w:p w14:paraId="66B611EE" w14:textId="6FC80A57" w:rsidR="00C71027" w:rsidRPr="00F53688" w:rsidRDefault="00C71027" w:rsidP="00C71027">
            <w:pPr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</w:t>
            </w:r>
            <w:r w:rsidR="00867E68" w:rsidRPr="00F53688">
              <w:rPr>
                <w:rFonts w:ascii="Angsana New" w:hAnsi="Angsana New" w:hint="cs"/>
                <w:sz w:val="30"/>
                <w:szCs w:val="30"/>
                <w:cs/>
              </w:rPr>
              <w:t>สูง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DAC7DA" w14:textId="4716E773" w:rsidR="00C71027" w:rsidRPr="00F53688" w:rsidRDefault="00EF02F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(1</w:t>
            </w:r>
            <w:r w:rsidR="00C87AA1" w:rsidRPr="00F5368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131E1B7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AD1C7F" w14:textId="28AFEDF0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14:paraId="092B0716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BB8D64" w14:textId="4750E713" w:rsidR="00C71027" w:rsidRPr="00F53688" w:rsidRDefault="003960D9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(1</w:t>
            </w:r>
            <w:r w:rsidR="00C87AA1" w:rsidRPr="00F5368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2C0A3A" w14:textId="77777777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4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90FED4" w14:textId="0EDB562C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1027" w:rsidRPr="00F53688" w14:paraId="641AFBBE" w14:textId="77777777" w:rsidTr="00364B00">
        <w:trPr>
          <w:cantSplit/>
        </w:trPr>
        <w:tc>
          <w:tcPr>
            <w:tcW w:w="3960" w:type="dxa"/>
          </w:tcPr>
          <w:p w14:paraId="6DA78071" w14:textId="77777777" w:rsidR="00C71027" w:rsidRPr="00F53688" w:rsidRDefault="00C71027" w:rsidP="00C71027">
            <w:pPr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F75E9E" w14:textId="44EA7EED" w:rsidR="00C71027" w:rsidRPr="00F53688" w:rsidRDefault="00EF02F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b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sz w:val="30"/>
                <w:szCs w:val="30"/>
              </w:rPr>
              <w:t>1,983</w:t>
            </w:r>
          </w:p>
        </w:tc>
        <w:tc>
          <w:tcPr>
            <w:tcW w:w="270" w:type="dxa"/>
          </w:tcPr>
          <w:p w14:paraId="25F5BF13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AFF00D" w14:textId="0047DE58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 w:right="-18"/>
              <w:rPr>
                <w:rFonts w:ascii="Angsana New" w:hAnsi="Angsana New"/>
                <w:b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sz w:val="30"/>
                <w:szCs w:val="30"/>
              </w:rPr>
              <w:t>5,530</w:t>
            </w:r>
          </w:p>
        </w:tc>
        <w:tc>
          <w:tcPr>
            <w:tcW w:w="270" w:type="dxa"/>
          </w:tcPr>
          <w:p w14:paraId="7B990CBE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8AD60D" w14:textId="58410827" w:rsidR="00C71027" w:rsidRPr="00F53688" w:rsidRDefault="00C87AA1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b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sz w:val="30"/>
                <w:szCs w:val="30"/>
              </w:rPr>
              <w:t>955</w:t>
            </w:r>
          </w:p>
        </w:tc>
        <w:tc>
          <w:tcPr>
            <w:tcW w:w="270" w:type="dxa"/>
          </w:tcPr>
          <w:p w14:paraId="1E428279" w14:textId="77777777" w:rsidR="00C71027" w:rsidRPr="00F53688" w:rsidRDefault="00C71027" w:rsidP="00C71027">
            <w:pPr>
              <w:pStyle w:val="a0"/>
              <w:tabs>
                <w:tab w:val="decimal" w:pos="1044"/>
              </w:tabs>
              <w:ind w:left="-14"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9415F3" w14:textId="0F859D9E" w:rsidR="00C71027" w:rsidRPr="00F53688" w:rsidRDefault="00C71027" w:rsidP="00C71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" w:right="-18"/>
              <w:rPr>
                <w:rFonts w:ascii="Angsana New" w:hAnsi="Angsana New"/>
                <w:b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sz w:val="30"/>
                <w:szCs w:val="30"/>
              </w:rPr>
              <w:t>4,253</w:t>
            </w:r>
          </w:p>
        </w:tc>
      </w:tr>
    </w:tbl>
    <w:p w14:paraId="7A389A96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5FBA2C50" w14:textId="2536870F" w:rsidR="001566BC" w:rsidRPr="00F53688" w:rsidRDefault="000C07DF" w:rsidP="00F64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</w:t>
      </w:r>
      <w:r w:rsidRPr="00F53688">
        <w:rPr>
          <w:rFonts w:ascii="Angsana New" w:hAnsi="Angsana New" w:hint="cs"/>
          <w:sz w:val="30"/>
          <w:szCs w:val="30"/>
          <w:cs/>
        </w:rPr>
        <w:t>สำหรับปี</w:t>
      </w:r>
      <w:r w:rsidR="00596758" w:rsidRPr="00F53688">
        <w:rPr>
          <w:rFonts w:ascii="Angsana New" w:hAnsi="Angsana New"/>
          <w:sz w:val="30"/>
          <w:szCs w:val="30"/>
          <w:cs/>
        </w:rPr>
        <w:t>สิ้นสุดวันที่</w:t>
      </w:r>
      <w:r w:rsidR="00596758" w:rsidRPr="00F53688">
        <w:rPr>
          <w:rFonts w:ascii="Angsana New" w:hAnsi="Angsana New"/>
          <w:sz w:val="30"/>
          <w:szCs w:val="30"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>ธันวาคม</w:t>
      </w:r>
      <w:r w:rsidR="00FC53CF" w:rsidRPr="00F53688">
        <w:rPr>
          <w:rFonts w:ascii="Angsana New" w:hAnsi="Angsana New"/>
          <w:sz w:val="30"/>
          <w:szCs w:val="30"/>
          <w:cs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C71027" w:rsidRPr="00F53688">
        <w:rPr>
          <w:rFonts w:ascii="Angsana New" w:hAnsi="Angsana New"/>
          <w:sz w:val="30"/>
          <w:szCs w:val="30"/>
        </w:rPr>
        <w:t>1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F644F4" w:rsidRPr="00F53688">
        <w:rPr>
          <w:rFonts w:ascii="Angsana New" w:hAnsi="Angsana New" w:hint="cs"/>
          <w:sz w:val="30"/>
          <w:szCs w:val="30"/>
          <w:cs/>
        </w:rPr>
        <w:t xml:space="preserve">และ </w:t>
      </w:r>
      <w:r w:rsidR="00C71027" w:rsidRPr="00F53688">
        <w:rPr>
          <w:rFonts w:ascii="Angsana New" w:hAnsi="Angsana New"/>
          <w:sz w:val="30"/>
          <w:szCs w:val="30"/>
        </w:rPr>
        <w:t>2560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96495C" w:rsidRPr="00F53688">
        <w:rPr>
          <w:rFonts w:ascii="Angsana New" w:hAnsi="Angsana New"/>
          <w:sz w:val="30"/>
          <w:szCs w:val="30"/>
        </w:rPr>
        <w:t>16.03</w:t>
      </w:r>
      <w:r w:rsidR="00FC53CF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>และ</w:t>
      </w:r>
      <w:r w:rsidR="008D087A" w:rsidRPr="00F53688">
        <w:rPr>
          <w:rFonts w:ascii="Angsana New" w:hAnsi="Angsana New" w:hint="cs"/>
          <w:sz w:val="30"/>
          <w:szCs w:val="30"/>
          <w:cs/>
        </w:rPr>
        <w:t>ร้อยละ</w:t>
      </w:r>
      <w:r w:rsidRPr="00F53688">
        <w:rPr>
          <w:rFonts w:ascii="Angsana New" w:hAnsi="Angsana New" w:hint="cs"/>
          <w:sz w:val="30"/>
          <w:szCs w:val="30"/>
          <w:cs/>
        </w:rPr>
        <w:t xml:space="preserve"> </w:t>
      </w:r>
      <w:r w:rsidR="00C71027" w:rsidRPr="00F53688">
        <w:rPr>
          <w:rFonts w:ascii="Angsana New" w:hAnsi="Angsana New"/>
          <w:sz w:val="30"/>
          <w:szCs w:val="30"/>
        </w:rPr>
        <w:t>17.92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>ตามลำดับ</w:t>
      </w:r>
      <w:r w:rsidRPr="00F53688">
        <w:rPr>
          <w:rFonts w:ascii="Angsana New" w:hAnsi="Angsana New"/>
          <w:i/>
          <w:iCs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อัตราภาษีเงินได้ที่แท้จริงน้อยกว่า</w:t>
      </w:r>
      <w:r w:rsidRPr="00F53688">
        <w:rPr>
          <w:rFonts w:ascii="Angsana New" w:hAnsi="Angsana New" w:hint="cs"/>
          <w:sz w:val="30"/>
          <w:szCs w:val="30"/>
          <w:cs/>
        </w:rPr>
        <w:t>อัตราภาษีเงินได้นิติบุคคลเนื่องจาก</w:t>
      </w:r>
    </w:p>
    <w:p w14:paraId="0442CFD5" w14:textId="77777777" w:rsidR="001566BC" w:rsidRPr="00F53688" w:rsidRDefault="001566BC" w:rsidP="009B2E3F">
      <w:pPr>
        <w:tabs>
          <w:tab w:val="left" w:pos="540"/>
        </w:tabs>
        <w:spacing w:line="240" w:lineRule="auto"/>
        <w:ind w:left="540" w:right="72"/>
        <w:jc w:val="thaiDistribute"/>
        <w:rPr>
          <w:rFonts w:ascii="Angsana New" w:hAnsi="Angsana New"/>
          <w:sz w:val="24"/>
          <w:szCs w:val="24"/>
        </w:rPr>
      </w:pPr>
    </w:p>
    <w:p w14:paraId="122BDEE5" w14:textId="77777777" w:rsidR="001566BC" w:rsidRPr="00F53688" w:rsidRDefault="001566BC" w:rsidP="00F644F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กำไรสุทธิในจำนวนที่เป็นสาระสำคัญ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 </w:t>
      </w:r>
      <w:r w:rsidR="00C5252C" w:rsidRPr="00F53688">
        <w:rPr>
          <w:rFonts w:ascii="Angsana New" w:hAnsi="Angsana New" w:hint="cs"/>
          <w:sz w:val="30"/>
          <w:szCs w:val="30"/>
          <w:cs/>
        </w:rPr>
        <w:t>และ</w:t>
      </w:r>
    </w:p>
    <w:p w14:paraId="3812B9BB" w14:textId="77777777" w:rsidR="00DA575E" w:rsidRPr="00F53688" w:rsidRDefault="00DA575E" w:rsidP="00DA57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72"/>
        <w:jc w:val="thaiDistribute"/>
        <w:rPr>
          <w:rFonts w:ascii="Angsana New" w:hAnsi="Angsana New"/>
          <w:sz w:val="24"/>
          <w:szCs w:val="24"/>
          <w:cs/>
        </w:rPr>
      </w:pPr>
    </w:p>
    <w:p w14:paraId="416BF9CC" w14:textId="77777777" w:rsidR="001566BC" w:rsidRPr="00F53688" w:rsidRDefault="001566BC" w:rsidP="00F64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25" w:hanging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(ข)</w:t>
      </w:r>
      <w:r w:rsidRPr="00F53688">
        <w:rPr>
          <w:rFonts w:ascii="Angsana New" w:hAnsi="Angsana New"/>
          <w:sz w:val="30"/>
          <w:szCs w:val="30"/>
          <w:cs/>
        </w:rPr>
        <w:tab/>
        <w:t>ขาดทุนทางภาษีที่ยังไม่ได้ใช้ยกมาจากปีก่อน  และได้ถูกนำมาใช้เพื่อลดจำนวนกำไ</w:t>
      </w:r>
      <w:r w:rsidR="00F1595D" w:rsidRPr="00F53688">
        <w:rPr>
          <w:rFonts w:ascii="Angsana New" w:hAnsi="Angsana New"/>
          <w:sz w:val="30"/>
          <w:szCs w:val="30"/>
          <w:cs/>
        </w:rPr>
        <w:t>รที่ต้องเสียภาษีในปีปัจจุบัน</w:t>
      </w:r>
    </w:p>
    <w:p w14:paraId="665AF028" w14:textId="77777777" w:rsidR="001566BC" w:rsidRPr="00F53688" w:rsidRDefault="001566BC" w:rsidP="009B2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6F3928E" w14:textId="77777777" w:rsidR="00B54D79" w:rsidRPr="00F53688" w:rsidRDefault="00B54D79" w:rsidP="009B2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94A3312" w14:textId="77777777" w:rsidR="00B54D79" w:rsidRPr="00F53688" w:rsidRDefault="00B54D79" w:rsidP="009B2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E95F913" w14:textId="77777777" w:rsidR="00B54D79" w:rsidRPr="00F53688" w:rsidRDefault="00B54D79" w:rsidP="009B2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A814F4F" w14:textId="77777777" w:rsidR="00B54D79" w:rsidRPr="00F53688" w:rsidRDefault="00B54D79" w:rsidP="009B2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DCC317D" w14:textId="77777777" w:rsidR="00B54D79" w:rsidRPr="00F53688" w:rsidRDefault="00B54D79" w:rsidP="009B2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D934D32" w14:textId="77777777" w:rsidR="00B54D79" w:rsidRPr="00F53688" w:rsidRDefault="00B54D79" w:rsidP="009B2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57054743" w14:textId="77777777" w:rsidR="00B54D79" w:rsidRPr="00F53688" w:rsidRDefault="00B54D79" w:rsidP="009B2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08BB5DA" w14:textId="77777777" w:rsidR="00B54D79" w:rsidRPr="00F53688" w:rsidRDefault="00B54D79" w:rsidP="009B2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0ACC1DE0" w14:textId="77777777" w:rsidR="00B54D79" w:rsidRPr="00F53688" w:rsidRDefault="00B54D79" w:rsidP="009B2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53A2DE43" w14:textId="77777777" w:rsidR="00B54D79" w:rsidRPr="00F53688" w:rsidRDefault="00B54D79" w:rsidP="009B2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9BC21B2" w14:textId="729FB17C" w:rsidR="00763211" w:rsidRPr="00F53688" w:rsidRDefault="00763211" w:rsidP="00F64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 w:hint="cs"/>
          <w:sz w:val="30"/>
          <w:szCs w:val="30"/>
          <w:cs/>
        </w:rPr>
        <w:lastRenderedPageBreak/>
        <w:t>รายได้</w:t>
      </w:r>
      <w:r w:rsidR="00A13552" w:rsidRPr="00F53688">
        <w:rPr>
          <w:rFonts w:ascii="Angsana New" w:hAnsi="Angsana New"/>
          <w:sz w:val="30"/>
          <w:szCs w:val="30"/>
        </w:rPr>
        <w:t xml:space="preserve"> </w:t>
      </w:r>
      <w:r w:rsidR="00A13552" w:rsidRPr="00F53688">
        <w:rPr>
          <w:rFonts w:ascii="Angsana New" w:hAnsi="Angsana New" w:hint="cs"/>
          <w:sz w:val="30"/>
          <w:szCs w:val="30"/>
          <w:cs/>
        </w:rPr>
        <w:t>กำไรก่อนต้นทุนทางการเงินและค่าใช้จ่ายภาษีเงินได้ และค่าใช้จ่ายภาษีเงินได้</w:t>
      </w:r>
      <w:r w:rsidRPr="00F53688">
        <w:rPr>
          <w:rFonts w:ascii="Angsana New" w:hAnsi="Angsana New" w:hint="cs"/>
          <w:sz w:val="30"/>
          <w:szCs w:val="30"/>
          <w:cs/>
        </w:rPr>
        <w:t xml:space="preserve">จากการดำเนินธุรกิจในต่างประเทศของกลุ่มบริษัทสำหรับปีสิ้นสุดวันที่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C71027" w:rsidRPr="00F53688">
        <w:rPr>
          <w:rFonts w:ascii="Angsana New" w:hAnsi="Angsana New"/>
          <w:sz w:val="30"/>
          <w:szCs w:val="30"/>
        </w:rPr>
        <w:t>1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1658A78" w14:textId="77777777" w:rsidR="00763211" w:rsidRPr="00F53688" w:rsidRDefault="00763211" w:rsidP="009B2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2250"/>
        <w:gridCol w:w="270"/>
        <w:gridCol w:w="1135"/>
      </w:tblGrid>
      <w:tr w:rsidR="00B33D07" w:rsidRPr="00F53688" w14:paraId="3D2CBB3F" w14:textId="77777777" w:rsidTr="00364B00">
        <w:tc>
          <w:tcPr>
            <w:tcW w:w="4050" w:type="dxa"/>
          </w:tcPr>
          <w:p w14:paraId="3F7E1182" w14:textId="77777777" w:rsidR="00417785" w:rsidRPr="00F53688" w:rsidRDefault="00417785" w:rsidP="009B2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27281FD" w14:textId="77777777" w:rsidR="00417785" w:rsidRPr="00F53688" w:rsidRDefault="00417785" w:rsidP="009B2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DF1B7FA" w14:textId="77777777" w:rsidR="00B33D07" w:rsidRPr="00F53688" w:rsidRDefault="00B33D07" w:rsidP="009B2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</w:t>
            </w:r>
          </w:p>
        </w:tc>
        <w:tc>
          <w:tcPr>
            <w:tcW w:w="1080" w:type="dxa"/>
          </w:tcPr>
          <w:p w14:paraId="1D2BCF55" w14:textId="77777777" w:rsidR="00417785" w:rsidRPr="00F53688" w:rsidRDefault="00417785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4BDBDBB" w14:textId="77777777" w:rsidR="00417785" w:rsidRPr="00F53688" w:rsidRDefault="00417785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E247E35" w14:textId="4152FDB6" w:rsidR="00B33D07" w:rsidRPr="00F53688" w:rsidRDefault="00B33D07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  <w:t>(</w:t>
            </w:r>
            <w:r w:rsidR="007F0795" w:rsidRPr="00F53688"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  <w:t>1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090A97D7" w14:textId="77777777" w:rsidR="00B33D07" w:rsidRPr="00F53688" w:rsidRDefault="00B33D07" w:rsidP="009B2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66FCBD3" w14:textId="77777777" w:rsidR="00B33D07" w:rsidRPr="00F53688" w:rsidRDefault="00B33D07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</w:t>
            </w:r>
          </w:p>
          <w:p w14:paraId="39EB4AC0" w14:textId="77777777" w:rsidR="00B33D07" w:rsidRPr="00F53688" w:rsidRDefault="00B33D07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  <w:p w14:paraId="129F6D36" w14:textId="77777777" w:rsidR="00B33D07" w:rsidRPr="00F53688" w:rsidRDefault="00B33D07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และค่าใช้จ่ายภาษีเงินได้</w:t>
            </w:r>
          </w:p>
        </w:tc>
        <w:tc>
          <w:tcPr>
            <w:tcW w:w="270" w:type="dxa"/>
          </w:tcPr>
          <w:p w14:paraId="092D72B5" w14:textId="77777777" w:rsidR="00B33D07" w:rsidRPr="00F53688" w:rsidRDefault="00B33D07" w:rsidP="009B2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2F96452C" w14:textId="77777777" w:rsidR="00417785" w:rsidRPr="00F53688" w:rsidRDefault="00417785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2E88466" w14:textId="77777777" w:rsidR="00B33D07" w:rsidRPr="00F53688" w:rsidRDefault="00B33D07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  <w:p w14:paraId="1D2C079C" w14:textId="77777777" w:rsidR="00B33D07" w:rsidRPr="00F53688" w:rsidRDefault="00B33D07" w:rsidP="00B33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</w:tr>
      <w:tr w:rsidR="00B33D07" w:rsidRPr="00F53688" w14:paraId="2D7D8362" w14:textId="77777777" w:rsidTr="00364B00">
        <w:tc>
          <w:tcPr>
            <w:tcW w:w="4050" w:type="dxa"/>
          </w:tcPr>
          <w:p w14:paraId="781835FA" w14:textId="77777777" w:rsidR="00B33D07" w:rsidRPr="00F53688" w:rsidRDefault="00B33D07" w:rsidP="009B2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5" w:type="dxa"/>
            <w:gridSpan w:val="5"/>
          </w:tcPr>
          <w:p w14:paraId="53DBACB5" w14:textId="77777777" w:rsidR="00B33D07" w:rsidRPr="00F53688" w:rsidRDefault="00B33D07" w:rsidP="00763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603D2" w:rsidRPr="00F53688" w14:paraId="63C904B9" w14:textId="77777777" w:rsidTr="00364B00">
        <w:tc>
          <w:tcPr>
            <w:tcW w:w="4050" w:type="dxa"/>
          </w:tcPr>
          <w:p w14:paraId="43260218" w14:textId="77777777" w:rsidR="007603D2" w:rsidRPr="00F53688" w:rsidRDefault="007603D2" w:rsidP="007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</w:tcPr>
          <w:p w14:paraId="242B351A" w14:textId="279AC2F5" w:rsidR="007603D2" w:rsidRPr="00F53688" w:rsidRDefault="007603D2" w:rsidP="0030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389,166</w:t>
            </w:r>
          </w:p>
        </w:tc>
        <w:tc>
          <w:tcPr>
            <w:tcW w:w="270" w:type="dxa"/>
          </w:tcPr>
          <w:p w14:paraId="28A0ECE1" w14:textId="77777777" w:rsidR="007603D2" w:rsidRPr="00F53688" w:rsidRDefault="007603D2" w:rsidP="007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0AC43B0" w14:textId="7736018C" w:rsidR="007603D2" w:rsidRPr="00F53688" w:rsidRDefault="007603D2" w:rsidP="007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16,298</w:t>
            </w:r>
          </w:p>
        </w:tc>
        <w:tc>
          <w:tcPr>
            <w:tcW w:w="270" w:type="dxa"/>
          </w:tcPr>
          <w:p w14:paraId="2BAD8983" w14:textId="77777777" w:rsidR="007603D2" w:rsidRPr="00F53688" w:rsidRDefault="007603D2" w:rsidP="007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B812083" w14:textId="6DE6622D" w:rsidR="007603D2" w:rsidRPr="00F53688" w:rsidRDefault="007603D2" w:rsidP="007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</w:tr>
      <w:tr w:rsidR="007603D2" w:rsidRPr="00F53688" w14:paraId="1658B3BB" w14:textId="77777777" w:rsidTr="00364B00">
        <w:tc>
          <w:tcPr>
            <w:tcW w:w="4050" w:type="dxa"/>
          </w:tcPr>
          <w:p w14:paraId="31C723D2" w14:textId="77777777" w:rsidR="007603D2" w:rsidRPr="00F53688" w:rsidRDefault="007603D2" w:rsidP="007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080" w:type="dxa"/>
          </w:tcPr>
          <w:p w14:paraId="3FB5F75F" w14:textId="3A513E2D" w:rsidR="007603D2" w:rsidRPr="00F53688" w:rsidRDefault="007603D2" w:rsidP="007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2,681</w:t>
            </w:r>
          </w:p>
        </w:tc>
        <w:tc>
          <w:tcPr>
            <w:tcW w:w="270" w:type="dxa"/>
          </w:tcPr>
          <w:p w14:paraId="42DFC74F" w14:textId="77777777" w:rsidR="007603D2" w:rsidRPr="00F53688" w:rsidRDefault="007603D2" w:rsidP="007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DEE0CB3" w14:textId="59CB187E" w:rsidR="007603D2" w:rsidRPr="00F53688" w:rsidRDefault="007603D2" w:rsidP="007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(62)</w:t>
            </w:r>
          </w:p>
        </w:tc>
        <w:tc>
          <w:tcPr>
            <w:tcW w:w="270" w:type="dxa"/>
          </w:tcPr>
          <w:p w14:paraId="5069F130" w14:textId="77777777" w:rsidR="007603D2" w:rsidRPr="00F53688" w:rsidRDefault="007603D2" w:rsidP="007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B56A731" w14:textId="5F7772F0" w:rsidR="007603D2" w:rsidRPr="00F53688" w:rsidRDefault="007603D2" w:rsidP="007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  <w:r w:rsidRPr="00F53688">
              <w:rPr>
                <w:rFonts w:ascii="Angsana New" w:hAnsi="Angsana New"/>
                <w:sz w:val="30"/>
                <w:szCs w:val="30"/>
                <w:vertAlign w:val="superscript"/>
              </w:rPr>
              <w:t>(2)</w:t>
            </w:r>
          </w:p>
        </w:tc>
      </w:tr>
      <w:tr w:rsidR="007603D2" w:rsidRPr="00F53688" w14:paraId="19E212D9" w14:textId="77777777" w:rsidTr="00364B00">
        <w:tc>
          <w:tcPr>
            <w:tcW w:w="4050" w:type="dxa"/>
          </w:tcPr>
          <w:p w14:paraId="63F3D7DC" w14:textId="77777777" w:rsidR="007603D2" w:rsidRPr="00F53688" w:rsidRDefault="007603D2" w:rsidP="007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AD0557" w14:textId="048140E0" w:rsidR="007603D2" w:rsidRPr="00F53688" w:rsidRDefault="007603D2" w:rsidP="007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B29C18" w14:textId="77777777" w:rsidR="007603D2" w:rsidRPr="00F53688" w:rsidRDefault="007603D2" w:rsidP="007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431B151E" w14:textId="6DA28320" w:rsidR="007603D2" w:rsidRPr="00F53688" w:rsidRDefault="007603D2" w:rsidP="007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14:paraId="0105F5EC" w14:textId="77777777" w:rsidR="007603D2" w:rsidRPr="00F53688" w:rsidRDefault="007603D2" w:rsidP="007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5CB7FFED" w14:textId="0E8D53D8" w:rsidR="007603D2" w:rsidRPr="00F53688" w:rsidRDefault="007603D2" w:rsidP="007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  <w:r w:rsidRPr="00F53688">
              <w:rPr>
                <w:rFonts w:ascii="Angsana New" w:hAnsi="Angsana New"/>
                <w:sz w:val="30"/>
                <w:szCs w:val="30"/>
                <w:vertAlign w:val="superscript"/>
              </w:rPr>
              <w:t>(3)</w:t>
            </w:r>
          </w:p>
        </w:tc>
      </w:tr>
      <w:tr w:rsidR="007603D2" w:rsidRPr="00F53688" w14:paraId="42D3592A" w14:textId="77777777" w:rsidTr="00364B00">
        <w:tc>
          <w:tcPr>
            <w:tcW w:w="4050" w:type="dxa"/>
          </w:tcPr>
          <w:p w14:paraId="10F9D56B" w14:textId="77777777" w:rsidR="007603D2" w:rsidRPr="00F53688" w:rsidRDefault="007603D2" w:rsidP="007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7D2164" w14:textId="5ED64AA0" w:rsidR="007603D2" w:rsidRPr="00F53688" w:rsidRDefault="007603D2" w:rsidP="007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391,847</w:t>
            </w:r>
          </w:p>
        </w:tc>
        <w:tc>
          <w:tcPr>
            <w:tcW w:w="270" w:type="dxa"/>
          </w:tcPr>
          <w:p w14:paraId="6A76EA05" w14:textId="77777777" w:rsidR="007603D2" w:rsidRPr="00F53688" w:rsidRDefault="007603D2" w:rsidP="007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6EFCA2D9" w14:textId="5DF9CF10" w:rsidR="007603D2" w:rsidRPr="00F53688" w:rsidRDefault="007603D2" w:rsidP="007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16,309</w:t>
            </w:r>
          </w:p>
        </w:tc>
        <w:tc>
          <w:tcPr>
            <w:tcW w:w="270" w:type="dxa"/>
          </w:tcPr>
          <w:p w14:paraId="6D004149" w14:textId="77777777" w:rsidR="007603D2" w:rsidRPr="00F53688" w:rsidRDefault="007603D2" w:rsidP="007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DD5816F" w14:textId="53898B14" w:rsidR="007603D2" w:rsidRPr="00F53688" w:rsidRDefault="007603D2" w:rsidP="00760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1,983</w:t>
            </w:r>
          </w:p>
        </w:tc>
      </w:tr>
    </w:tbl>
    <w:p w14:paraId="411071EE" w14:textId="77777777" w:rsidR="00763211" w:rsidRPr="00F53688" w:rsidRDefault="00763211" w:rsidP="009B2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sz w:val="24"/>
          <w:szCs w:val="24"/>
        </w:rPr>
      </w:pPr>
    </w:p>
    <w:p w14:paraId="2EEF90DA" w14:textId="77777777" w:rsidR="00B33D07" w:rsidRPr="00F53688" w:rsidRDefault="00B33D07" w:rsidP="009B2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 w:hint="cs"/>
          <w:sz w:val="30"/>
          <w:szCs w:val="30"/>
          <w:cs/>
        </w:rPr>
        <w:t>หมายเหตุ</w:t>
      </w:r>
      <w:r w:rsidRPr="00F53688">
        <w:rPr>
          <w:rFonts w:ascii="Angsana New" w:hAnsi="Angsana New"/>
          <w:sz w:val="30"/>
          <w:szCs w:val="30"/>
        </w:rPr>
        <w:t>:</w:t>
      </w:r>
    </w:p>
    <w:p w14:paraId="3794C96C" w14:textId="07D8297B" w:rsidR="00B33D07" w:rsidRPr="00F53688" w:rsidRDefault="00B33D07" w:rsidP="00F644F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 w:hint="cs"/>
          <w:sz w:val="30"/>
          <w:szCs w:val="30"/>
          <w:cs/>
        </w:rPr>
        <w:t>รายได้</w:t>
      </w:r>
      <w:r w:rsidR="00A13552" w:rsidRPr="00F53688">
        <w:rPr>
          <w:rFonts w:ascii="Angsana New" w:hAnsi="Angsana New" w:hint="cs"/>
          <w:sz w:val="30"/>
          <w:szCs w:val="30"/>
          <w:cs/>
        </w:rPr>
        <w:t>ที่ต้องเสียภาษี</w:t>
      </w:r>
      <w:r w:rsidR="000571D2" w:rsidRPr="00F53688">
        <w:rPr>
          <w:rFonts w:ascii="Angsana New" w:hAnsi="Angsana New" w:hint="cs"/>
          <w:sz w:val="30"/>
          <w:szCs w:val="30"/>
          <w:cs/>
        </w:rPr>
        <w:t>ประกอบด้วย รายได้จากการขาย</w:t>
      </w:r>
      <w:r w:rsidRPr="00F53688">
        <w:rPr>
          <w:rFonts w:ascii="Angsana New" w:hAnsi="Angsana New" w:hint="cs"/>
          <w:sz w:val="30"/>
          <w:szCs w:val="30"/>
          <w:cs/>
        </w:rPr>
        <w:t xml:space="preserve">และการให้บริการ เงินปันผลรับ กำไรจากอนุพันธ์เพื่อประกันความเสี่ยงสุทธิ กำไรจากอัตราแลกเปลี่ยนสุทธิ และรายได้อื่นจากดอกเบี้ยรับ สัญญาเช่าที่ดิน </w:t>
      </w:r>
      <w:r w:rsidR="00CD233F" w:rsidRPr="00F53688">
        <w:rPr>
          <w:rFonts w:ascii="Angsana New" w:hAnsi="Angsana New"/>
          <w:sz w:val="30"/>
          <w:szCs w:val="30"/>
          <w:cs/>
        </w:rPr>
        <w:br/>
      </w:r>
      <w:r w:rsidRPr="00F53688">
        <w:rPr>
          <w:rFonts w:ascii="Angsana New" w:hAnsi="Angsana New" w:hint="cs"/>
          <w:sz w:val="30"/>
          <w:szCs w:val="30"/>
          <w:cs/>
        </w:rPr>
        <w:t>บริการอื่นๆ เป็นต้น</w:t>
      </w:r>
    </w:p>
    <w:p w14:paraId="61FFFFFC" w14:textId="77777777" w:rsidR="00DF30C2" w:rsidRPr="00F53688" w:rsidRDefault="00DF30C2" w:rsidP="00B33D07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2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 w:hint="cs"/>
          <w:sz w:val="30"/>
          <w:szCs w:val="30"/>
          <w:cs/>
        </w:rPr>
        <w:t>ไม่มีค่าใช้จ่ายภาษีเงินได้ เนื่องจาก มีขาดทุนทางภาษีที่ยังไม่ได้ใช้ยกมาจากปีก่อน</w:t>
      </w:r>
    </w:p>
    <w:p w14:paraId="5CCA73DA" w14:textId="423BE248" w:rsidR="009A7119" w:rsidRPr="00F53688" w:rsidRDefault="00DF30C2" w:rsidP="00F864FA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2"/>
        <w:jc w:val="thaiDistribute"/>
        <w:rPr>
          <w:rFonts w:ascii="Angsana New" w:hAnsi="Angsana New"/>
          <w:sz w:val="30"/>
          <w:szCs w:val="30"/>
          <w:cs/>
        </w:rPr>
      </w:pPr>
      <w:r w:rsidRPr="00F53688">
        <w:rPr>
          <w:rFonts w:ascii="Angsana New" w:hAnsi="Angsana New" w:hint="cs"/>
          <w:sz w:val="30"/>
          <w:szCs w:val="30"/>
          <w:cs/>
        </w:rPr>
        <w:t>ไม่มีค่าใช้จ่ายภาษีเงินได้ เนื่องจาก เป็นธุรกิจที่ไ</w:t>
      </w:r>
      <w:r w:rsidR="00C22BCC" w:rsidRPr="00F53688">
        <w:rPr>
          <w:rFonts w:ascii="Angsana New" w:hAnsi="Angsana New" w:hint="cs"/>
          <w:sz w:val="30"/>
          <w:szCs w:val="30"/>
          <w:cs/>
        </w:rPr>
        <w:t>ด้รับยกเว้นการเก็บภาษีจากรัฐบาล</w:t>
      </w:r>
      <w:r w:rsidRPr="00F53688">
        <w:rPr>
          <w:rFonts w:ascii="Angsana New" w:hAnsi="Angsana New" w:hint="cs"/>
          <w:sz w:val="30"/>
          <w:szCs w:val="30"/>
          <w:cs/>
        </w:rPr>
        <w:t>ประเทศสิงคโปร์</w:t>
      </w:r>
    </w:p>
    <w:p w14:paraId="0E64ABB7" w14:textId="77777777" w:rsidR="00F864FA" w:rsidRPr="00F53688" w:rsidRDefault="00F864FA" w:rsidP="00156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72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397283C" w14:textId="0FBE9048" w:rsidR="00F864FA" w:rsidRPr="00F53688" w:rsidRDefault="00F864FA" w:rsidP="00F86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53688">
        <w:rPr>
          <w:rFonts w:ascii="Angsana New" w:hAnsi="Angsana New"/>
          <w:b/>
          <w:bCs/>
          <w:sz w:val="30"/>
          <w:szCs w:val="30"/>
        </w:rPr>
        <w:t>32</w:t>
      </w:r>
      <w:r w:rsidRPr="00F53688">
        <w:rPr>
          <w:rFonts w:ascii="Angsana New" w:hAnsi="Angsana New"/>
          <w:b/>
          <w:bCs/>
          <w:sz w:val="30"/>
          <w:szCs w:val="30"/>
        </w:rPr>
        <w:tab/>
      </w:r>
      <w:r w:rsidRPr="00F53688">
        <w:rPr>
          <w:rFonts w:ascii="Angsana New" w:hAnsi="Angsana New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14:paraId="48EF52F9" w14:textId="77777777" w:rsidR="00F864FA" w:rsidRPr="00F53688" w:rsidRDefault="00F864FA" w:rsidP="00F86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4"/>
          <w:szCs w:val="14"/>
          <w:cs/>
        </w:rPr>
      </w:pPr>
    </w:p>
    <w:p w14:paraId="204EF7BF" w14:textId="77777777" w:rsidR="00F864FA" w:rsidRPr="00F53688" w:rsidRDefault="00F864FA" w:rsidP="00F86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p w14:paraId="10831356" w14:textId="4067048F" w:rsidR="00F864FA" w:rsidRPr="00F53688" w:rsidRDefault="00F864FA" w:rsidP="00F86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คณะกรรมการส่งเสริมการลงทุนอนุมัติให้บริษัทและบริษัทย่อยในประเทศบางแห่งได้รับสิทธิประโยชน์         </w:t>
      </w:r>
      <w:r w:rsidRPr="00F53688">
        <w:rPr>
          <w:rFonts w:ascii="Angsana New" w:hAnsi="Angsana New"/>
          <w:sz w:val="30"/>
          <w:szCs w:val="30"/>
        </w:rPr>
        <w:t xml:space="preserve">   </w:t>
      </w:r>
      <w:r w:rsidRPr="00F53688">
        <w:rPr>
          <w:rFonts w:ascii="Angsana New" w:hAnsi="Angsana New"/>
          <w:sz w:val="30"/>
          <w:szCs w:val="30"/>
          <w:cs/>
        </w:rPr>
        <w:t xml:space="preserve">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F53688">
        <w:rPr>
          <w:rFonts w:ascii="Angsana New" w:hAnsi="Angsana New"/>
          <w:sz w:val="30"/>
          <w:szCs w:val="30"/>
        </w:rPr>
        <w:t>2520</w:t>
      </w:r>
      <w:r w:rsidRPr="00F53688">
        <w:rPr>
          <w:rFonts w:ascii="Angsana New" w:hAnsi="Angsana New"/>
          <w:sz w:val="30"/>
          <w:szCs w:val="30"/>
          <w:cs/>
        </w:rPr>
        <w:t xml:space="preserve"> เกี่ยวกับการ ผลิตกระแสไฟฟ้าและไอน้ำ การผลิตผลิตภัณฑ์จากปิโตรเคมี การผลิตผลิตภัณฑ์เคมี การผลิตเอทานอล การให้บริการขนส่งทางเรือ การให้บริการทุ่นรับน้ำมันดิบกลางทะเล และเขตอุตสาหกรรม ซึ่งพอสรุปสาระสำคัญได้ดังนี้ </w:t>
      </w:r>
    </w:p>
    <w:p w14:paraId="0F897F85" w14:textId="77777777" w:rsidR="00F864FA" w:rsidRPr="00F53688" w:rsidRDefault="00F864FA" w:rsidP="00F86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28EDCA6A" w14:textId="77777777" w:rsidR="00F864FA" w:rsidRPr="00F53688" w:rsidRDefault="00F864FA" w:rsidP="00F864FA">
      <w:pPr>
        <w:pStyle w:val="BodyText2"/>
        <w:tabs>
          <w:tab w:val="right" w:pos="720"/>
        </w:tabs>
        <w:spacing w:line="240" w:lineRule="auto"/>
        <w:ind w:left="1080" w:hanging="540"/>
        <w:jc w:val="thaiDistribute"/>
        <w:rPr>
          <w:rFonts w:ascii="Angsana New" w:hAnsi="Angsana New"/>
          <w:sz w:val="22"/>
          <w:szCs w:val="22"/>
          <w:cs/>
        </w:rPr>
      </w:pPr>
      <w:r w:rsidRPr="00F53688">
        <w:rPr>
          <w:rFonts w:ascii="Angsana New" w:hAnsi="Angsana New" w:cs="Angsana New"/>
          <w:sz w:val="30"/>
          <w:szCs w:val="30"/>
          <w:cs/>
          <w:lang w:val="en-US"/>
        </w:rPr>
        <w:t>(ก)</w:t>
      </w:r>
      <w:r w:rsidRPr="00F53688">
        <w:rPr>
          <w:rFonts w:ascii="Angsana New" w:hAnsi="Angsana New" w:cs="Angsana New"/>
          <w:sz w:val="30"/>
          <w:szCs w:val="30"/>
          <w:cs/>
          <w:lang w:val="en-US"/>
        </w:rPr>
        <w:tab/>
        <w:t>ให้</w:t>
      </w:r>
      <w:r w:rsidRPr="00F53688">
        <w:rPr>
          <w:rFonts w:ascii="Angsana New" w:hAnsi="Angsana New" w:cs="Angsana New"/>
          <w:sz w:val="30"/>
          <w:szCs w:val="30"/>
          <w:cs/>
        </w:rPr>
        <w:t>ได้รับยกเว้นอากรขาเข้าและภาษีสำหรับเครื่องจักรและอุปกรณ์ที่ได้รับอนุมัติโดยคณะกรรมการส่งเสริมการลงทุน</w:t>
      </w:r>
    </w:p>
    <w:p w14:paraId="457B07B8" w14:textId="77777777" w:rsidR="00F864FA" w:rsidRPr="00F53688" w:rsidRDefault="00F864FA" w:rsidP="00F864F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Pr="00F53688">
        <w:rPr>
          <w:rFonts w:ascii="Angsana New" w:hAnsi="Angsana New"/>
          <w:sz w:val="30"/>
          <w:szCs w:val="30"/>
        </w:rPr>
        <w:t>7</w:t>
      </w:r>
      <w:r w:rsidRPr="00F53688">
        <w:rPr>
          <w:rFonts w:ascii="Angsana New" w:hAnsi="Angsana New"/>
          <w:sz w:val="30"/>
          <w:szCs w:val="30"/>
          <w:cs/>
        </w:rPr>
        <w:t xml:space="preserve"> ถึง 8 ปี นับแต่วันที่เริ่มมีรายได้จากการประกอบกิจการนั้น</w:t>
      </w:r>
      <w:r w:rsidRPr="00F53688">
        <w:rPr>
          <w:rFonts w:ascii="Angsana New" w:hAnsi="Angsana New" w:hint="cs"/>
          <w:sz w:val="30"/>
          <w:szCs w:val="30"/>
          <w:cs/>
        </w:rPr>
        <w:t>หรือระยะเวลา 8 ปีนับจากวันที่มีรายได้ภายหลังจากการได้รับการส่งเสริมและ</w:t>
      </w:r>
    </w:p>
    <w:p w14:paraId="1BE3F510" w14:textId="77777777" w:rsidR="00F864FA" w:rsidRPr="00F53688" w:rsidRDefault="00F864FA" w:rsidP="00F864F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2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53688">
        <w:rPr>
          <w:rFonts w:ascii="Angsana New" w:hAnsi="Angsana New"/>
          <w:sz w:val="30"/>
          <w:szCs w:val="30"/>
          <w:cs/>
          <w:lang w:val="th-TH"/>
        </w:rPr>
        <w:t>ให้ได้รับลดหย่อนภาษีเงินได้นิติบุคคลในอัตราร้อยละ 50 สำหรับกำไรสุทธิที่ได้จากการประกอบกิจการที่ได้รับการส่งเสริมมีกำหนดเวลา 5 ปี นับแต่วันที่สิ้นสุดสิทธิประโยชน์ตามข้อ (ข)</w:t>
      </w:r>
    </w:p>
    <w:p w14:paraId="133D2AC7" w14:textId="77777777" w:rsidR="00F864FA" w:rsidRPr="00F53688" w:rsidRDefault="00F864FA" w:rsidP="00F86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C9EBE1B" w14:textId="77777777" w:rsidR="00F864FA" w:rsidRPr="00F53688" w:rsidRDefault="00F864FA" w:rsidP="00F86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lastRenderedPageBreak/>
        <w:t>เนื่องจากเป็นกิจการที่ได้รับการส่งเสริมการลงทุน บริษัทและบริษัทย่อยดังกล่าวจะต้องปฏิบัติตามเงื่อนไขและข้อกำหนดตามที่ระบุไว้ในบัตรส่งเสริมการลงทุน</w:t>
      </w:r>
    </w:p>
    <w:p w14:paraId="60EFD2EB" w14:textId="77777777" w:rsidR="00F864FA" w:rsidRPr="00F53688" w:rsidRDefault="00F864FA" w:rsidP="00F86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B43A04A" w14:textId="0008194B" w:rsidR="00F864FA" w:rsidRPr="00F53688" w:rsidRDefault="00F864FA" w:rsidP="00F86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4DA8E0B7" w14:textId="77777777" w:rsidR="0008732D" w:rsidRPr="00F53688" w:rsidRDefault="0008732D" w:rsidP="00F86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C692301" w14:textId="77777777" w:rsidR="00F864FA" w:rsidRPr="00F53688" w:rsidRDefault="00F864FA" w:rsidP="00F864FA">
      <w:pPr>
        <w:spacing w:line="240" w:lineRule="auto"/>
        <w:ind w:left="540"/>
        <w:rPr>
          <w:rFonts w:ascii="Angsana New" w:hAnsi="Angsana New"/>
          <w:sz w:val="2"/>
          <w:szCs w:val="2"/>
        </w:rPr>
      </w:pPr>
    </w:p>
    <w:tbl>
      <w:tblPr>
        <w:tblW w:w="9590" w:type="dxa"/>
        <w:tblInd w:w="450" w:type="dxa"/>
        <w:tblLook w:val="01E0" w:firstRow="1" w:lastRow="1" w:firstColumn="1" w:lastColumn="1" w:noHBand="0" w:noVBand="0"/>
      </w:tblPr>
      <w:tblGrid>
        <w:gridCol w:w="1818"/>
        <w:gridCol w:w="1011"/>
        <w:gridCol w:w="247"/>
        <w:gridCol w:w="1041"/>
        <w:gridCol w:w="247"/>
        <w:gridCol w:w="1175"/>
        <w:gridCol w:w="236"/>
        <w:gridCol w:w="1003"/>
        <w:gridCol w:w="238"/>
        <w:gridCol w:w="1113"/>
        <w:gridCol w:w="239"/>
        <w:gridCol w:w="1222"/>
      </w:tblGrid>
      <w:tr w:rsidR="00F864FA" w:rsidRPr="00F53688" w14:paraId="10CBD274" w14:textId="77777777" w:rsidTr="009E2467">
        <w:tc>
          <w:tcPr>
            <w:tcW w:w="1818" w:type="dxa"/>
          </w:tcPr>
          <w:p w14:paraId="1870BB67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2" w:type="dxa"/>
            <w:gridSpan w:val="11"/>
          </w:tcPr>
          <w:p w14:paraId="37D21065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864FA" w:rsidRPr="00F53688" w14:paraId="783AD484" w14:textId="77777777" w:rsidTr="009E2467">
        <w:tc>
          <w:tcPr>
            <w:tcW w:w="1818" w:type="dxa"/>
          </w:tcPr>
          <w:p w14:paraId="765564DC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21" w:type="dxa"/>
            <w:gridSpan w:val="5"/>
          </w:tcPr>
          <w:p w14:paraId="450B3904" w14:textId="68C2C8E8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14:paraId="5A973A46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15" w:type="dxa"/>
            <w:gridSpan w:val="5"/>
          </w:tcPr>
          <w:p w14:paraId="76A377E0" w14:textId="61073944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F864FA" w:rsidRPr="00F53688" w14:paraId="37ADFD90" w14:textId="77777777" w:rsidTr="009E2467">
        <w:tc>
          <w:tcPr>
            <w:tcW w:w="1818" w:type="dxa"/>
          </w:tcPr>
          <w:p w14:paraId="03F7CDCF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</w:tcPr>
          <w:p w14:paraId="549F296F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47" w:type="dxa"/>
          </w:tcPr>
          <w:p w14:paraId="790559BE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</w:tcPr>
          <w:p w14:paraId="5D50C6BB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53688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47" w:type="dxa"/>
          </w:tcPr>
          <w:p w14:paraId="7EE4E5BF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E4ECD38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23A880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</w:tcPr>
          <w:p w14:paraId="1303F119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38" w:type="dxa"/>
          </w:tcPr>
          <w:p w14:paraId="19450135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074C1FC8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53688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39" w:type="dxa"/>
          </w:tcPr>
          <w:p w14:paraId="0E6BE0C0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5B99D5DA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64FA" w:rsidRPr="00F53688" w14:paraId="32EBC4E6" w14:textId="77777777" w:rsidTr="009E2467">
        <w:tc>
          <w:tcPr>
            <w:tcW w:w="1818" w:type="dxa"/>
          </w:tcPr>
          <w:p w14:paraId="28E55056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</w:tcPr>
          <w:p w14:paraId="0047B09D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ได้รับการ</w:t>
            </w:r>
          </w:p>
        </w:tc>
        <w:tc>
          <w:tcPr>
            <w:tcW w:w="247" w:type="dxa"/>
          </w:tcPr>
          <w:p w14:paraId="594F2171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</w:tcPr>
          <w:p w14:paraId="4BC2E4E9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53688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ไม่ได้รับการ</w:t>
            </w:r>
          </w:p>
        </w:tc>
        <w:tc>
          <w:tcPr>
            <w:tcW w:w="247" w:type="dxa"/>
          </w:tcPr>
          <w:p w14:paraId="0ED4A659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0EFE66CC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BA5801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</w:tcPr>
          <w:p w14:paraId="17CF0B89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ได้รับการ</w:t>
            </w:r>
          </w:p>
        </w:tc>
        <w:tc>
          <w:tcPr>
            <w:tcW w:w="238" w:type="dxa"/>
          </w:tcPr>
          <w:p w14:paraId="7CFA5331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A56897F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53688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ไม่ได้รับการ</w:t>
            </w:r>
          </w:p>
        </w:tc>
        <w:tc>
          <w:tcPr>
            <w:tcW w:w="239" w:type="dxa"/>
          </w:tcPr>
          <w:p w14:paraId="54E58901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04C5CA3A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64FA" w:rsidRPr="00F53688" w14:paraId="23B88D51" w14:textId="77777777" w:rsidTr="009E2467">
        <w:tc>
          <w:tcPr>
            <w:tcW w:w="1818" w:type="dxa"/>
          </w:tcPr>
          <w:p w14:paraId="19ED7D61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</w:tcPr>
          <w:p w14:paraId="46EFB333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47" w:type="dxa"/>
          </w:tcPr>
          <w:p w14:paraId="74BA97DF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</w:tcPr>
          <w:p w14:paraId="356138E1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53688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47" w:type="dxa"/>
          </w:tcPr>
          <w:p w14:paraId="6DCFD4BF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59218864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767A3878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</w:tcPr>
          <w:p w14:paraId="49D5531F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38" w:type="dxa"/>
          </w:tcPr>
          <w:p w14:paraId="17E2AC19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DF0FAC5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4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53688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39" w:type="dxa"/>
          </w:tcPr>
          <w:p w14:paraId="50D1408A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06A5DA68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864FA" w:rsidRPr="00F53688" w14:paraId="7350B4E7" w14:textId="77777777" w:rsidTr="009E2467">
        <w:tc>
          <w:tcPr>
            <w:tcW w:w="1818" w:type="dxa"/>
          </w:tcPr>
          <w:p w14:paraId="7A12257A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2" w:type="dxa"/>
            <w:gridSpan w:val="11"/>
          </w:tcPr>
          <w:p w14:paraId="2534BD59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864FA" w:rsidRPr="00F53688" w14:paraId="108E1278" w14:textId="77777777" w:rsidTr="009E2467">
        <w:tc>
          <w:tcPr>
            <w:tcW w:w="1818" w:type="dxa"/>
          </w:tcPr>
          <w:p w14:paraId="7A38FD3F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011" w:type="dxa"/>
          </w:tcPr>
          <w:p w14:paraId="7758597D" w14:textId="12AC23D8" w:rsidR="00F864FA" w:rsidRPr="00F53688" w:rsidRDefault="003F1C53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5,195</w:t>
            </w:r>
          </w:p>
        </w:tc>
        <w:tc>
          <w:tcPr>
            <w:tcW w:w="247" w:type="dxa"/>
          </w:tcPr>
          <w:p w14:paraId="136DF724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</w:tcPr>
          <w:p w14:paraId="7CAED4C0" w14:textId="0A2928A5" w:rsidR="00F864FA" w:rsidRPr="00F53688" w:rsidRDefault="003F1C53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39,574</w:t>
            </w:r>
          </w:p>
        </w:tc>
        <w:tc>
          <w:tcPr>
            <w:tcW w:w="247" w:type="dxa"/>
          </w:tcPr>
          <w:p w14:paraId="5A24BE30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4EA11BC4" w14:textId="58B37158" w:rsidR="00F864FA" w:rsidRPr="00F53688" w:rsidRDefault="003F1C53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44,769</w:t>
            </w:r>
          </w:p>
        </w:tc>
        <w:tc>
          <w:tcPr>
            <w:tcW w:w="236" w:type="dxa"/>
          </w:tcPr>
          <w:p w14:paraId="15B3105D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</w:tcPr>
          <w:p w14:paraId="11877151" w14:textId="6F8AB9B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15,830</w:t>
            </w:r>
          </w:p>
        </w:tc>
        <w:tc>
          <w:tcPr>
            <w:tcW w:w="238" w:type="dxa"/>
          </w:tcPr>
          <w:p w14:paraId="1412E661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341CC253" w14:textId="79A45ED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25,082</w:t>
            </w:r>
          </w:p>
        </w:tc>
        <w:tc>
          <w:tcPr>
            <w:tcW w:w="239" w:type="dxa"/>
          </w:tcPr>
          <w:p w14:paraId="4E57AEA3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14D37DCE" w14:textId="2BDA0A96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40,912</w:t>
            </w:r>
          </w:p>
        </w:tc>
      </w:tr>
      <w:tr w:rsidR="00F864FA" w:rsidRPr="00F53688" w14:paraId="388CC2D2" w14:textId="77777777" w:rsidTr="009E2467">
        <w:tc>
          <w:tcPr>
            <w:tcW w:w="1818" w:type="dxa"/>
          </w:tcPr>
          <w:p w14:paraId="356735C6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011" w:type="dxa"/>
          </w:tcPr>
          <w:p w14:paraId="5386BEE6" w14:textId="79BC4BE3" w:rsidR="00F864FA" w:rsidRPr="00F53688" w:rsidRDefault="003F1C53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28,92</w:t>
            </w:r>
            <w:r w:rsidR="00464C0A" w:rsidRPr="00F5368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7" w:type="dxa"/>
          </w:tcPr>
          <w:p w14:paraId="735672D1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</w:tcPr>
          <w:p w14:paraId="567FA007" w14:textId="3BC44FA5" w:rsidR="00F864FA" w:rsidRPr="00F53688" w:rsidRDefault="003F1C53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449,511</w:t>
            </w:r>
          </w:p>
        </w:tc>
        <w:tc>
          <w:tcPr>
            <w:tcW w:w="247" w:type="dxa"/>
          </w:tcPr>
          <w:p w14:paraId="792B2027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067D82CA" w14:textId="01C1179D" w:rsidR="00F864FA" w:rsidRPr="00F53688" w:rsidRDefault="003F1C53" w:rsidP="0046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478,43</w:t>
            </w:r>
            <w:r w:rsidR="00464C0A" w:rsidRPr="00F5368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180F345C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</w:tcPr>
          <w:p w14:paraId="1A587103" w14:textId="1109A2ED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274,609</w:t>
            </w:r>
          </w:p>
        </w:tc>
        <w:tc>
          <w:tcPr>
            <w:tcW w:w="238" w:type="dxa"/>
          </w:tcPr>
          <w:p w14:paraId="4DF42D6C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2B7F5DF4" w14:textId="02454030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138,446</w:t>
            </w:r>
          </w:p>
        </w:tc>
        <w:tc>
          <w:tcPr>
            <w:tcW w:w="239" w:type="dxa"/>
          </w:tcPr>
          <w:p w14:paraId="50442BB0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624CD4CE" w14:textId="0B1536E3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413,055</w:t>
            </w:r>
          </w:p>
        </w:tc>
      </w:tr>
      <w:tr w:rsidR="00F864FA" w:rsidRPr="00F53688" w14:paraId="3EEFC64F" w14:textId="77777777" w:rsidTr="009E2467">
        <w:tc>
          <w:tcPr>
            <w:tcW w:w="1818" w:type="dxa"/>
          </w:tcPr>
          <w:p w14:paraId="0B1ABFEB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1011" w:type="dxa"/>
          </w:tcPr>
          <w:p w14:paraId="1C4154BE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115CC39C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</w:tcPr>
          <w:p w14:paraId="2EC8EF32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6D8D1B7E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96491CE" w14:textId="4FE1CDE6" w:rsidR="00F864FA" w:rsidRPr="00F53688" w:rsidRDefault="003F1C53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(133,858</w:t>
            </w:r>
            <w:r w:rsidR="00F864FA" w:rsidRPr="00F5368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23A6E5F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</w:tcPr>
          <w:p w14:paraId="16A8E085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67BA1606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68EBCE80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395DFB0A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65746FBE" w14:textId="12C739FB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(116,579)</w:t>
            </w:r>
          </w:p>
        </w:tc>
      </w:tr>
      <w:tr w:rsidR="00F864FA" w:rsidRPr="00F53688" w14:paraId="71A16FC5" w14:textId="77777777" w:rsidTr="009E2467">
        <w:tc>
          <w:tcPr>
            <w:tcW w:w="1818" w:type="dxa"/>
          </w:tcPr>
          <w:p w14:paraId="0F9788F6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11" w:type="dxa"/>
          </w:tcPr>
          <w:p w14:paraId="436E0B0D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6FAAC8B6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</w:tcPr>
          <w:p w14:paraId="05E2E9E7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14:paraId="6D33F917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7DE7CDB4" w14:textId="71DFD8B7" w:rsidR="00F864FA" w:rsidRPr="00F53688" w:rsidRDefault="003F1C53" w:rsidP="0046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40" w:lineRule="auto"/>
              <w:ind w:right="10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</w:rPr>
              <w:t>389,34</w:t>
            </w:r>
            <w:r w:rsidR="00464C0A" w:rsidRPr="00F5368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0CB7763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</w:tcPr>
          <w:p w14:paraId="58AFFAB0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72311717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604FAF6F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6C0A2CAF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5D611CF9" w14:textId="4E853D1F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40" w:lineRule="auto"/>
              <w:ind w:right="10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</w:rPr>
              <w:t>337,388</w:t>
            </w:r>
          </w:p>
        </w:tc>
      </w:tr>
      <w:tr w:rsidR="00F864FA" w:rsidRPr="00F53688" w14:paraId="45C39363" w14:textId="77777777" w:rsidTr="009E2467">
        <w:tc>
          <w:tcPr>
            <w:tcW w:w="1818" w:type="dxa"/>
          </w:tcPr>
          <w:p w14:paraId="6C7F335C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1" w:type="dxa"/>
          </w:tcPr>
          <w:p w14:paraId="66E2471B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11CECC39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</w:tcPr>
          <w:p w14:paraId="457D7262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14:paraId="789A04F8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</w:tcPr>
          <w:p w14:paraId="47BDA976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40" w:lineRule="auto"/>
              <w:ind w:right="10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21AE803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</w:tcPr>
          <w:p w14:paraId="6D439441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549B614C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67F078CC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0F57224C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</w:tcPr>
          <w:p w14:paraId="1CCB7E93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40" w:lineRule="auto"/>
              <w:ind w:right="10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864FA" w:rsidRPr="00F53688" w14:paraId="2BC38FC5" w14:textId="77777777" w:rsidTr="009E2467">
        <w:tc>
          <w:tcPr>
            <w:tcW w:w="1818" w:type="dxa"/>
          </w:tcPr>
          <w:p w14:paraId="5949C74F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2" w:type="dxa"/>
            <w:gridSpan w:val="11"/>
          </w:tcPr>
          <w:p w14:paraId="7E700D84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64FA" w:rsidRPr="00F53688" w14:paraId="188A8C88" w14:textId="77777777" w:rsidTr="009E2467">
        <w:tc>
          <w:tcPr>
            <w:tcW w:w="1818" w:type="dxa"/>
          </w:tcPr>
          <w:p w14:paraId="086F3423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21" w:type="dxa"/>
            <w:gridSpan w:val="5"/>
          </w:tcPr>
          <w:p w14:paraId="2D2FE5B4" w14:textId="56F65E0B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14:paraId="218BECB4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15" w:type="dxa"/>
            <w:gridSpan w:val="5"/>
          </w:tcPr>
          <w:p w14:paraId="100485B8" w14:textId="3873E37B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F864FA" w:rsidRPr="00F53688" w14:paraId="47F90E86" w14:textId="77777777" w:rsidTr="009E2467">
        <w:tc>
          <w:tcPr>
            <w:tcW w:w="1818" w:type="dxa"/>
          </w:tcPr>
          <w:p w14:paraId="163E0916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</w:tcPr>
          <w:p w14:paraId="64EF5600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47" w:type="dxa"/>
          </w:tcPr>
          <w:p w14:paraId="4CC32301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</w:tcPr>
          <w:p w14:paraId="7522B181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53688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47" w:type="dxa"/>
          </w:tcPr>
          <w:p w14:paraId="4F00A164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63C5929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355FF3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</w:tcPr>
          <w:p w14:paraId="7EAEAFE3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38" w:type="dxa"/>
          </w:tcPr>
          <w:p w14:paraId="0E9E83AA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22DCF52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53688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39" w:type="dxa"/>
          </w:tcPr>
          <w:p w14:paraId="62777054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1B1D23F4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64FA" w:rsidRPr="00F53688" w14:paraId="183BEC40" w14:textId="77777777" w:rsidTr="009E2467">
        <w:tc>
          <w:tcPr>
            <w:tcW w:w="1818" w:type="dxa"/>
          </w:tcPr>
          <w:p w14:paraId="38AEFE13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</w:tcPr>
          <w:p w14:paraId="2C55FF1D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ได้รับการ</w:t>
            </w:r>
          </w:p>
        </w:tc>
        <w:tc>
          <w:tcPr>
            <w:tcW w:w="247" w:type="dxa"/>
          </w:tcPr>
          <w:p w14:paraId="7A28B7B3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</w:tcPr>
          <w:p w14:paraId="071C48C4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53688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ไม่ได้รับการ</w:t>
            </w:r>
          </w:p>
        </w:tc>
        <w:tc>
          <w:tcPr>
            <w:tcW w:w="247" w:type="dxa"/>
          </w:tcPr>
          <w:p w14:paraId="632028B2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3C615EB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43CFBB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</w:tcPr>
          <w:p w14:paraId="61852055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ได้รับการ</w:t>
            </w:r>
          </w:p>
        </w:tc>
        <w:tc>
          <w:tcPr>
            <w:tcW w:w="238" w:type="dxa"/>
          </w:tcPr>
          <w:p w14:paraId="4B365031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DAF568B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53688">
              <w:rPr>
                <w:rFonts w:ascii="Angsana New" w:hAnsi="Angsana New"/>
                <w:spacing w:val="-6"/>
                <w:sz w:val="28"/>
                <w:szCs w:val="28"/>
                <w:cs/>
              </w:rPr>
              <w:t>ไม่ได้รับการ</w:t>
            </w:r>
          </w:p>
        </w:tc>
        <w:tc>
          <w:tcPr>
            <w:tcW w:w="239" w:type="dxa"/>
          </w:tcPr>
          <w:p w14:paraId="4A97FE2B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43FE9236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64FA" w:rsidRPr="00F53688" w14:paraId="3C8D0697" w14:textId="77777777" w:rsidTr="009E2467">
        <w:tc>
          <w:tcPr>
            <w:tcW w:w="1818" w:type="dxa"/>
          </w:tcPr>
          <w:p w14:paraId="4DE3036E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1" w:type="dxa"/>
          </w:tcPr>
          <w:p w14:paraId="190764EF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47" w:type="dxa"/>
          </w:tcPr>
          <w:p w14:paraId="4BB7F3B9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</w:tcPr>
          <w:p w14:paraId="6B0DE44F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53688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47" w:type="dxa"/>
          </w:tcPr>
          <w:p w14:paraId="0EFC9E51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0C524765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4B89A97C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</w:tcPr>
          <w:p w14:paraId="7B37D1EF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38" w:type="dxa"/>
          </w:tcPr>
          <w:p w14:paraId="277DC080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E4EBFF3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53688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39" w:type="dxa"/>
          </w:tcPr>
          <w:p w14:paraId="4E2691C3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38B2C06E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864FA" w:rsidRPr="00F53688" w14:paraId="346A3772" w14:textId="77777777" w:rsidTr="009E2467">
        <w:tc>
          <w:tcPr>
            <w:tcW w:w="1818" w:type="dxa"/>
          </w:tcPr>
          <w:p w14:paraId="0942A567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2" w:type="dxa"/>
            <w:gridSpan w:val="11"/>
          </w:tcPr>
          <w:p w14:paraId="5CD00C06" w14:textId="77777777" w:rsidR="00F864FA" w:rsidRPr="00F53688" w:rsidRDefault="00F864FA" w:rsidP="00EE3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864FA" w:rsidRPr="00F53688" w14:paraId="25A5C9A0" w14:textId="77777777" w:rsidTr="009E2467">
        <w:tc>
          <w:tcPr>
            <w:tcW w:w="1818" w:type="dxa"/>
          </w:tcPr>
          <w:p w14:paraId="69DDCE27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011" w:type="dxa"/>
          </w:tcPr>
          <w:p w14:paraId="7D3AA1C7" w14:textId="6D66E721" w:rsidR="00F864FA" w:rsidRPr="00F53688" w:rsidRDefault="003F1C53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4D5D59E9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</w:tcPr>
          <w:p w14:paraId="114F1AFC" w14:textId="111C4CF0" w:rsidR="00F864FA" w:rsidRPr="00F53688" w:rsidRDefault="003F1C53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16,838</w:t>
            </w:r>
          </w:p>
        </w:tc>
        <w:tc>
          <w:tcPr>
            <w:tcW w:w="247" w:type="dxa"/>
          </w:tcPr>
          <w:p w14:paraId="22CAF922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</w:tcPr>
          <w:p w14:paraId="5FC4610B" w14:textId="117A71D2" w:rsidR="00F864FA" w:rsidRPr="00F53688" w:rsidRDefault="003F1C53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16,838</w:t>
            </w:r>
          </w:p>
        </w:tc>
        <w:tc>
          <w:tcPr>
            <w:tcW w:w="236" w:type="dxa"/>
          </w:tcPr>
          <w:p w14:paraId="0BCBDF15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</w:tcPr>
          <w:p w14:paraId="2739D450" w14:textId="1864E4E1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13,056</w:t>
            </w:r>
          </w:p>
        </w:tc>
        <w:tc>
          <w:tcPr>
            <w:tcW w:w="238" w:type="dxa"/>
          </w:tcPr>
          <w:p w14:paraId="7092D6ED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4C4C4872" w14:textId="1F3F2891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3,916</w:t>
            </w:r>
          </w:p>
        </w:tc>
        <w:tc>
          <w:tcPr>
            <w:tcW w:w="239" w:type="dxa"/>
          </w:tcPr>
          <w:p w14:paraId="25840B1E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</w:tcPr>
          <w:p w14:paraId="55AB3F3C" w14:textId="1787DF7E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16,972</w:t>
            </w:r>
          </w:p>
        </w:tc>
      </w:tr>
      <w:tr w:rsidR="00F864FA" w:rsidRPr="00F53688" w14:paraId="546E3B7C" w14:textId="77777777" w:rsidTr="009E2467">
        <w:tc>
          <w:tcPr>
            <w:tcW w:w="1818" w:type="dxa"/>
          </w:tcPr>
          <w:p w14:paraId="6434B705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011" w:type="dxa"/>
          </w:tcPr>
          <w:p w14:paraId="555E27FC" w14:textId="516E3EFB" w:rsidR="00F864FA" w:rsidRPr="00F53688" w:rsidRDefault="003F1C53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1830E157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</w:tcPr>
          <w:p w14:paraId="26418493" w14:textId="0F83D96D" w:rsidR="00F864FA" w:rsidRPr="00F53688" w:rsidRDefault="003F1C53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388,292</w:t>
            </w:r>
          </w:p>
        </w:tc>
        <w:tc>
          <w:tcPr>
            <w:tcW w:w="247" w:type="dxa"/>
          </w:tcPr>
          <w:p w14:paraId="3A87B732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038BD10F" w14:textId="10E1CF0F" w:rsidR="00F864FA" w:rsidRPr="00F53688" w:rsidRDefault="003F1C53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388,292</w:t>
            </w:r>
          </w:p>
        </w:tc>
        <w:tc>
          <w:tcPr>
            <w:tcW w:w="236" w:type="dxa"/>
          </w:tcPr>
          <w:p w14:paraId="25DFE266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</w:tcPr>
          <w:p w14:paraId="18FD3481" w14:textId="52B641A0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252,235</w:t>
            </w:r>
          </w:p>
        </w:tc>
        <w:tc>
          <w:tcPr>
            <w:tcW w:w="238" w:type="dxa"/>
          </w:tcPr>
          <w:p w14:paraId="44D3FD59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</w:tcPr>
          <w:p w14:paraId="13AB19EC" w14:textId="6CEF05EB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80,622</w:t>
            </w:r>
          </w:p>
        </w:tc>
        <w:tc>
          <w:tcPr>
            <w:tcW w:w="239" w:type="dxa"/>
          </w:tcPr>
          <w:p w14:paraId="260E3D5D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0B54EF55" w14:textId="59D427B0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6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3688">
              <w:rPr>
                <w:rFonts w:ascii="Angsana New" w:hAnsi="Angsana New"/>
                <w:sz w:val="28"/>
                <w:szCs w:val="28"/>
              </w:rPr>
              <w:t>332,857</w:t>
            </w:r>
          </w:p>
        </w:tc>
      </w:tr>
      <w:tr w:rsidR="00F864FA" w:rsidRPr="00F53688" w14:paraId="44419F45" w14:textId="77777777" w:rsidTr="009E2467">
        <w:tc>
          <w:tcPr>
            <w:tcW w:w="1818" w:type="dxa"/>
          </w:tcPr>
          <w:p w14:paraId="23ECF950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11" w:type="dxa"/>
          </w:tcPr>
          <w:p w14:paraId="55252FCD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</w:tcPr>
          <w:p w14:paraId="0EA7BF17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</w:tcPr>
          <w:p w14:paraId="545A933F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</w:tcPr>
          <w:p w14:paraId="31CFB313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0815BBEB" w14:textId="192F45FB" w:rsidR="00F864FA" w:rsidRPr="00F53688" w:rsidRDefault="005317E5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left" w:pos="766"/>
              </w:tabs>
              <w:spacing w:line="240" w:lineRule="auto"/>
              <w:ind w:right="10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</w:rPr>
              <w:t>405,130</w:t>
            </w:r>
          </w:p>
        </w:tc>
        <w:tc>
          <w:tcPr>
            <w:tcW w:w="236" w:type="dxa"/>
          </w:tcPr>
          <w:p w14:paraId="44D6DBF2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</w:tcPr>
          <w:p w14:paraId="01C0A7E3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56F56231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</w:tcPr>
          <w:p w14:paraId="1EC4CA85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7E9A1D30" w14:textId="77777777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795EC893" w14:textId="0D494BF1" w:rsidR="00F864FA" w:rsidRPr="00F53688" w:rsidRDefault="00F864FA" w:rsidP="00F86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left" w:pos="766"/>
              </w:tabs>
              <w:spacing w:line="240" w:lineRule="auto"/>
              <w:ind w:right="10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53688">
              <w:rPr>
                <w:rFonts w:ascii="Angsana New" w:hAnsi="Angsana New"/>
                <w:b/>
                <w:bCs/>
                <w:sz w:val="28"/>
                <w:szCs w:val="28"/>
              </w:rPr>
              <w:t>349,829</w:t>
            </w:r>
          </w:p>
        </w:tc>
      </w:tr>
    </w:tbl>
    <w:p w14:paraId="52CB5380" w14:textId="6DAE33F7" w:rsidR="00733C6E" w:rsidRPr="00F53688" w:rsidRDefault="00733C6E" w:rsidP="008F1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7D5E1B6A" w14:textId="77777777" w:rsidR="00B54D79" w:rsidRPr="00F53688" w:rsidRDefault="00B54D79" w:rsidP="008F1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1E4E9D8F" w14:textId="77777777" w:rsidR="00B54D79" w:rsidRPr="00F53688" w:rsidRDefault="00B54D79" w:rsidP="008F1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2A7863E2" w14:textId="77777777" w:rsidR="00594B7C" w:rsidRPr="00F53688" w:rsidRDefault="00594B7C" w:rsidP="008F1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679CA965" w14:textId="77777777" w:rsidR="00594B7C" w:rsidRPr="00F53688" w:rsidRDefault="00594B7C" w:rsidP="008F1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001B6ECC" w14:textId="77777777" w:rsidR="00594B7C" w:rsidRPr="00F53688" w:rsidRDefault="00594B7C" w:rsidP="008F1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37763930" w14:textId="77777777" w:rsidR="00594B7C" w:rsidRPr="00F53688" w:rsidRDefault="00594B7C" w:rsidP="008F1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4D7CBF4E" w14:textId="77777777" w:rsidR="00594B7C" w:rsidRPr="00F53688" w:rsidRDefault="00594B7C" w:rsidP="008F1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45C3E588" w14:textId="77777777" w:rsidR="00594B7C" w:rsidRPr="00F53688" w:rsidRDefault="00594B7C" w:rsidP="008F1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5D4F2AC4" w14:textId="592D929A" w:rsidR="00DE151E" w:rsidRPr="00F53688" w:rsidRDefault="007F0795" w:rsidP="00C92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53688">
        <w:rPr>
          <w:rFonts w:ascii="Angsana New" w:hAnsi="Angsana New"/>
          <w:b/>
          <w:bCs/>
          <w:sz w:val="30"/>
          <w:szCs w:val="30"/>
        </w:rPr>
        <w:t>3</w:t>
      </w:r>
      <w:r w:rsidR="00FA684F" w:rsidRPr="00F53688">
        <w:rPr>
          <w:rFonts w:ascii="Angsana New" w:hAnsi="Angsana New"/>
          <w:b/>
          <w:bCs/>
          <w:sz w:val="30"/>
          <w:szCs w:val="30"/>
        </w:rPr>
        <w:t>3</w:t>
      </w:r>
      <w:r w:rsidR="00DE151E" w:rsidRPr="00F53688">
        <w:rPr>
          <w:rFonts w:ascii="Angsana New" w:hAnsi="Angsana New"/>
          <w:b/>
          <w:bCs/>
          <w:sz w:val="30"/>
          <w:szCs w:val="30"/>
        </w:rPr>
        <w:tab/>
      </w:r>
      <w:r w:rsidR="00DE151E" w:rsidRPr="00F53688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4128962B" w14:textId="77777777" w:rsidR="00DE151E" w:rsidRPr="00F53688" w:rsidRDefault="00DE151E" w:rsidP="00C92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D15B7DA" w14:textId="3B72D32F" w:rsidR="00DE151E" w:rsidRPr="00F53688" w:rsidRDefault="00DE151E" w:rsidP="00C92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53688">
        <w:rPr>
          <w:rFonts w:ascii="Angsana New" w:hAnsi="Angsana New"/>
          <w:sz w:val="30"/>
          <w:szCs w:val="30"/>
          <w:cs/>
        </w:rPr>
        <w:lastRenderedPageBreak/>
        <w:t>กำไรต่อหุ้นขั้นพื้น</w:t>
      </w:r>
      <w:r w:rsidR="00596758" w:rsidRPr="00F53688">
        <w:rPr>
          <w:rFonts w:ascii="Angsana New" w:hAnsi="Angsana New"/>
          <w:sz w:val="30"/>
          <w:szCs w:val="30"/>
          <w:cs/>
        </w:rPr>
        <w:t xml:space="preserve">ฐานสำหรับแต่ละปีสิ้นสุดวันที่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Pr="00F5368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C71027" w:rsidRPr="00F53688">
        <w:rPr>
          <w:rFonts w:ascii="Angsana New" w:hAnsi="Angsana New"/>
          <w:sz w:val="30"/>
          <w:szCs w:val="30"/>
        </w:rPr>
        <w:t>1</w:t>
      </w:r>
      <w:r w:rsidR="00575C4E" w:rsidRPr="00F53688">
        <w:rPr>
          <w:rFonts w:ascii="Angsana New" w:hAnsi="Angsana New"/>
          <w:sz w:val="30"/>
          <w:szCs w:val="30"/>
          <w:cs/>
        </w:rPr>
        <w:t xml:space="preserve"> และ </w:t>
      </w:r>
      <w:r w:rsidR="00C71027" w:rsidRPr="00F53688">
        <w:rPr>
          <w:rFonts w:ascii="Angsana New" w:hAnsi="Angsana New"/>
          <w:sz w:val="30"/>
          <w:szCs w:val="30"/>
        </w:rPr>
        <w:t>2560</w:t>
      </w:r>
      <w:r w:rsidR="00186076" w:rsidRPr="00F53688">
        <w:rPr>
          <w:rFonts w:ascii="Angsana New" w:hAnsi="Angsana New"/>
          <w:sz w:val="30"/>
          <w:szCs w:val="30"/>
          <w:cs/>
        </w:rPr>
        <w:t xml:space="preserve"> คำนวณจากกำไ</w:t>
      </w:r>
      <w:r w:rsidR="00186076" w:rsidRPr="00F53688">
        <w:rPr>
          <w:rFonts w:ascii="Angsana New" w:hAnsi="Angsana New" w:hint="cs"/>
          <w:sz w:val="30"/>
          <w:szCs w:val="30"/>
          <w:cs/>
        </w:rPr>
        <w:t>ร</w:t>
      </w:r>
      <w:r w:rsidRPr="00F53688">
        <w:rPr>
          <w:rFonts w:ascii="Angsana New" w:hAnsi="Angsana New"/>
          <w:sz w:val="30"/>
          <w:szCs w:val="30"/>
          <w:cs/>
        </w:rPr>
        <w:t>สำหรับปีที่เป็นส่วนของบริษัทใหญ่และจำนวนหุ้นสามัญที่ออกจำหน่ายแล้วในระหว่างปีตามวิธีถัวเฉลี่ยถ่วงน้ำหนัก โดยแสดงการคำนวณดังนี้</w:t>
      </w:r>
    </w:p>
    <w:p w14:paraId="553B03EE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260"/>
        <w:gridCol w:w="270"/>
        <w:gridCol w:w="1440"/>
        <w:gridCol w:w="270"/>
        <w:gridCol w:w="1080"/>
        <w:gridCol w:w="270"/>
        <w:gridCol w:w="1080"/>
      </w:tblGrid>
      <w:tr w:rsidR="00DE151E" w:rsidRPr="00F53688" w14:paraId="1CE53079" w14:textId="77777777" w:rsidTr="009E2467">
        <w:trPr>
          <w:cantSplit/>
        </w:trPr>
        <w:tc>
          <w:tcPr>
            <w:tcW w:w="3618" w:type="dxa"/>
          </w:tcPr>
          <w:p w14:paraId="5412A437" w14:textId="77777777" w:rsidR="00DE151E" w:rsidRPr="00F53688" w:rsidRDefault="00DE151E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70" w:type="dxa"/>
            <w:gridSpan w:val="3"/>
          </w:tcPr>
          <w:p w14:paraId="6A32BB41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468E52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8CEB43C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0D2D" w:rsidRPr="00F53688" w14:paraId="1BCB184D" w14:textId="77777777" w:rsidTr="009E2467">
        <w:trPr>
          <w:cantSplit/>
        </w:trPr>
        <w:tc>
          <w:tcPr>
            <w:tcW w:w="3618" w:type="dxa"/>
          </w:tcPr>
          <w:p w14:paraId="1F816129" w14:textId="77777777" w:rsidR="00A70D2D" w:rsidRPr="00F53688" w:rsidRDefault="00A70D2D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1791525" w14:textId="464FD4BF" w:rsidR="00A70D2D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D2D0F92" w14:textId="77777777" w:rsidR="00A70D2D" w:rsidRPr="00F53688" w:rsidRDefault="00A70D2D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4BB39CB" w14:textId="1C01CFA4" w:rsidR="003B02B3" w:rsidRPr="00F53688" w:rsidRDefault="00C71027" w:rsidP="00413C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3DA4EDD9" w14:textId="77777777" w:rsidR="00A70D2D" w:rsidRPr="00F53688" w:rsidRDefault="00A70D2D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B457425" w14:textId="43FAC16A" w:rsidR="00A70D2D" w:rsidRPr="00F53688" w:rsidRDefault="007F0795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285B93C" w14:textId="77777777" w:rsidR="00A70D2D" w:rsidRPr="00F53688" w:rsidRDefault="00A70D2D" w:rsidP="00A70D2D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F200E22" w14:textId="072C4CD9" w:rsidR="00A70D2D" w:rsidRPr="00F53688" w:rsidRDefault="00C71027" w:rsidP="00A70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70D2D" w:rsidRPr="00F53688" w14:paraId="51050827" w14:textId="77777777" w:rsidTr="009E2467">
        <w:trPr>
          <w:cantSplit/>
        </w:trPr>
        <w:tc>
          <w:tcPr>
            <w:tcW w:w="3618" w:type="dxa"/>
          </w:tcPr>
          <w:p w14:paraId="597015AB" w14:textId="77777777" w:rsidR="00A70D2D" w:rsidRPr="00F53688" w:rsidRDefault="00A70D2D" w:rsidP="00AF6226">
            <w:pPr>
              <w:pStyle w:val="Heading7"/>
              <w:spacing w:line="240" w:lineRule="auto"/>
              <w:ind w:right="-243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14:paraId="3BFC16D7" w14:textId="77777777" w:rsidR="00A70D2D" w:rsidRPr="00F53688" w:rsidRDefault="00A70D2D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ล้านบาท/ล้านหุ้น</w:t>
            </w:r>
            <w:r w:rsidRPr="00F5368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71027" w:rsidRPr="00F53688" w14:paraId="557B49D5" w14:textId="77777777" w:rsidTr="009E2467">
        <w:trPr>
          <w:cantSplit/>
        </w:trPr>
        <w:tc>
          <w:tcPr>
            <w:tcW w:w="3618" w:type="dxa"/>
          </w:tcPr>
          <w:p w14:paraId="49169609" w14:textId="77777777" w:rsidR="00C71027" w:rsidRPr="00F53688" w:rsidRDefault="00C71027" w:rsidP="00C7102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กำไรสำหรับปีที่เป็นส่วนของบริษัทใหญ่</w:t>
            </w:r>
          </w:p>
        </w:tc>
        <w:tc>
          <w:tcPr>
            <w:tcW w:w="1260" w:type="dxa"/>
          </w:tcPr>
          <w:p w14:paraId="0286B742" w14:textId="3CD583FF" w:rsidR="00C71027" w:rsidRPr="00F53688" w:rsidRDefault="00EE3ED2" w:rsidP="00C71027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10,149</w:t>
            </w:r>
          </w:p>
        </w:tc>
        <w:tc>
          <w:tcPr>
            <w:tcW w:w="270" w:type="dxa"/>
          </w:tcPr>
          <w:p w14:paraId="0531063E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4C932E5" w14:textId="605AFFDC" w:rsidR="00C71027" w:rsidRPr="00F53688" w:rsidRDefault="00C71027" w:rsidP="00C71027">
            <w:pPr>
              <w:pStyle w:val="3"/>
              <w:tabs>
                <w:tab w:val="clear" w:pos="360"/>
                <w:tab w:val="clear" w:pos="720"/>
                <w:tab w:val="decimal" w:pos="122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24,856</w:t>
            </w:r>
          </w:p>
        </w:tc>
        <w:tc>
          <w:tcPr>
            <w:tcW w:w="270" w:type="dxa"/>
          </w:tcPr>
          <w:p w14:paraId="75B258C4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044319" w14:textId="5E19E174" w:rsidR="00C71027" w:rsidRPr="00F53688" w:rsidRDefault="00EE3ED2" w:rsidP="00C71027">
            <w:pPr>
              <w:pStyle w:val="3"/>
              <w:tabs>
                <w:tab w:val="clear" w:pos="360"/>
                <w:tab w:val="clear" w:pos="720"/>
                <w:tab w:val="decimal" w:pos="913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8,240</w:t>
            </w:r>
          </w:p>
        </w:tc>
        <w:tc>
          <w:tcPr>
            <w:tcW w:w="270" w:type="dxa"/>
          </w:tcPr>
          <w:p w14:paraId="7C8F057F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D2DD2A" w14:textId="6133DBAF" w:rsidR="00C71027" w:rsidRPr="00F53688" w:rsidRDefault="00C71027" w:rsidP="00105AB3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28,740</w:t>
            </w:r>
          </w:p>
        </w:tc>
      </w:tr>
      <w:tr w:rsidR="00C71027" w:rsidRPr="00F53688" w14:paraId="431B18F0" w14:textId="77777777" w:rsidTr="009E2467">
        <w:trPr>
          <w:cantSplit/>
        </w:trPr>
        <w:tc>
          <w:tcPr>
            <w:tcW w:w="3618" w:type="dxa"/>
          </w:tcPr>
          <w:p w14:paraId="75CC4558" w14:textId="77777777" w:rsidR="00C71027" w:rsidRPr="00F53688" w:rsidRDefault="00C71027" w:rsidP="00C7102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</w:tcPr>
          <w:p w14:paraId="388D406C" w14:textId="77777777" w:rsidR="00C71027" w:rsidRPr="00F53688" w:rsidRDefault="00C71027" w:rsidP="00C71027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ED4807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2F0F163" w14:textId="77777777" w:rsidR="00C71027" w:rsidRPr="00F53688" w:rsidRDefault="00C71027" w:rsidP="00C71027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692952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631E22" w14:textId="77777777" w:rsidR="00C71027" w:rsidRPr="00F53688" w:rsidRDefault="00C71027" w:rsidP="00C71027">
            <w:pPr>
              <w:pStyle w:val="3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87D50C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04E6E7" w14:textId="77777777" w:rsidR="00C71027" w:rsidRPr="00F53688" w:rsidRDefault="00C71027" w:rsidP="00105AB3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71027" w:rsidRPr="00F53688" w14:paraId="617BCACB" w14:textId="77777777" w:rsidTr="009E2467">
        <w:trPr>
          <w:cantSplit/>
        </w:trPr>
        <w:tc>
          <w:tcPr>
            <w:tcW w:w="3618" w:type="dxa"/>
          </w:tcPr>
          <w:p w14:paraId="0198940C" w14:textId="77777777" w:rsidR="00C71027" w:rsidRPr="00F53688" w:rsidRDefault="00C71027" w:rsidP="00C7102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ในระหว่างปีตามวิธีถัวเฉลี่ยถ่วงน้ำหนัก</w:t>
            </w:r>
          </w:p>
        </w:tc>
        <w:tc>
          <w:tcPr>
            <w:tcW w:w="1260" w:type="dxa"/>
          </w:tcPr>
          <w:p w14:paraId="55743034" w14:textId="6635A5FA" w:rsidR="00C71027" w:rsidRPr="00F53688" w:rsidRDefault="00EE3ED2" w:rsidP="00C71027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2,040</w:t>
            </w:r>
          </w:p>
        </w:tc>
        <w:tc>
          <w:tcPr>
            <w:tcW w:w="270" w:type="dxa"/>
          </w:tcPr>
          <w:p w14:paraId="656A1C4C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2CC7A02" w14:textId="1E168B64" w:rsidR="00C71027" w:rsidRPr="00F53688" w:rsidRDefault="00C71027" w:rsidP="00C71027">
            <w:pPr>
              <w:pStyle w:val="3"/>
              <w:tabs>
                <w:tab w:val="clear" w:pos="360"/>
                <w:tab w:val="clear" w:pos="720"/>
                <w:tab w:val="decimal" w:pos="122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2,040</w:t>
            </w:r>
          </w:p>
        </w:tc>
        <w:tc>
          <w:tcPr>
            <w:tcW w:w="270" w:type="dxa"/>
          </w:tcPr>
          <w:p w14:paraId="697175DE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C3A901" w14:textId="21EAFB01" w:rsidR="00C71027" w:rsidRPr="00F53688" w:rsidRDefault="00EE3ED2" w:rsidP="00C71027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2,040</w:t>
            </w:r>
          </w:p>
        </w:tc>
        <w:tc>
          <w:tcPr>
            <w:tcW w:w="270" w:type="dxa"/>
          </w:tcPr>
          <w:p w14:paraId="2D375FA9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5D9722" w14:textId="1D7FAC28" w:rsidR="00C71027" w:rsidRPr="00F53688" w:rsidRDefault="00C71027" w:rsidP="00105AB3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sz w:val="30"/>
                <w:szCs w:val="30"/>
                <w:lang w:val="en-US"/>
              </w:rPr>
              <w:t>2,040</w:t>
            </w:r>
          </w:p>
        </w:tc>
      </w:tr>
      <w:tr w:rsidR="00C71027" w:rsidRPr="00F53688" w14:paraId="7368E5C1" w14:textId="77777777" w:rsidTr="009E2467">
        <w:trPr>
          <w:cantSplit/>
        </w:trPr>
        <w:tc>
          <w:tcPr>
            <w:tcW w:w="3618" w:type="dxa"/>
          </w:tcPr>
          <w:p w14:paraId="651FA69C" w14:textId="77777777" w:rsidR="00C71027" w:rsidRPr="00F53688" w:rsidRDefault="00C71027" w:rsidP="00C7102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798D9" w14:textId="332D4794" w:rsidR="00C71027" w:rsidRPr="00F53688" w:rsidRDefault="00EE3ED2" w:rsidP="00C71027">
            <w:pPr>
              <w:pStyle w:val="nineptnormalheading"/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4.97</w:t>
            </w:r>
          </w:p>
        </w:tc>
        <w:tc>
          <w:tcPr>
            <w:tcW w:w="270" w:type="dxa"/>
          </w:tcPr>
          <w:p w14:paraId="77BF7F11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87A9EE6" w14:textId="61EE4774" w:rsidR="00C71027" w:rsidRPr="00F53688" w:rsidRDefault="00C71027" w:rsidP="00C71027">
            <w:pPr>
              <w:pStyle w:val="nineptnormalheading"/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12.18</w:t>
            </w:r>
          </w:p>
        </w:tc>
        <w:tc>
          <w:tcPr>
            <w:tcW w:w="270" w:type="dxa"/>
          </w:tcPr>
          <w:p w14:paraId="632E8A6F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81BCF6" w14:textId="4EAC235D" w:rsidR="00C71027" w:rsidRPr="00F53688" w:rsidRDefault="00EE3ED2" w:rsidP="00C71027">
            <w:pPr>
              <w:pStyle w:val="3"/>
              <w:tabs>
                <w:tab w:val="clear" w:pos="360"/>
                <w:tab w:val="clear" w:pos="720"/>
                <w:tab w:val="decimal" w:pos="59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4.04</w:t>
            </w:r>
          </w:p>
        </w:tc>
        <w:tc>
          <w:tcPr>
            <w:tcW w:w="270" w:type="dxa"/>
          </w:tcPr>
          <w:p w14:paraId="0B3AEDC8" w14:textId="77777777" w:rsidR="00C71027" w:rsidRPr="00F53688" w:rsidRDefault="00C71027" w:rsidP="00C7102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C0BEE9" w14:textId="45FC3D5E" w:rsidR="00C71027" w:rsidRPr="00F53688" w:rsidRDefault="00C71027" w:rsidP="00105AB3">
            <w:pPr>
              <w:pStyle w:val="3"/>
              <w:tabs>
                <w:tab w:val="clear" w:pos="360"/>
                <w:tab w:val="clear" w:pos="720"/>
                <w:tab w:val="decimal" w:pos="59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14.09</w:t>
            </w:r>
          </w:p>
        </w:tc>
      </w:tr>
    </w:tbl>
    <w:p w14:paraId="1A4319B9" w14:textId="77777777" w:rsidR="00B525E9" w:rsidRPr="00F53688" w:rsidRDefault="00B525E9" w:rsidP="00C92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1B3E8462" w14:textId="314FD136" w:rsidR="00DE151E" w:rsidRPr="00F53688" w:rsidRDefault="00EE3ED2" w:rsidP="00C92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F53688">
        <w:rPr>
          <w:rFonts w:ascii="Angsana New" w:hAnsi="Angsana New"/>
          <w:b/>
          <w:bCs/>
          <w:sz w:val="30"/>
          <w:szCs w:val="30"/>
        </w:rPr>
        <w:t>34</w:t>
      </w:r>
      <w:r w:rsidR="00DE151E" w:rsidRPr="00F53688">
        <w:rPr>
          <w:rFonts w:ascii="Angsana New" w:hAnsi="Angsana New"/>
          <w:b/>
          <w:bCs/>
          <w:sz w:val="30"/>
          <w:szCs w:val="30"/>
        </w:rPr>
        <w:tab/>
      </w:r>
      <w:r w:rsidR="00DE151E" w:rsidRPr="00F53688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48696397" w14:textId="77777777" w:rsidR="00861BF6" w:rsidRPr="00F53688" w:rsidRDefault="00861BF6" w:rsidP="00C92F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515A9FC3" w14:textId="77777777" w:rsidR="00F44A92" w:rsidRPr="00F53688" w:rsidRDefault="00F44A92" w:rsidP="00F44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F53688">
        <w:rPr>
          <w:rFonts w:ascii="Angsana New" w:hAnsi="Angsana New"/>
          <w:sz w:val="30"/>
          <w:szCs w:val="30"/>
        </w:rPr>
        <w:t>31</w:t>
      </w:r>
      <w:r w:rsidRPr="00F53688">
        <w:rPr>
          <w:rFonts w:ascii="Angsana New" w:hAnsi="Angsana New"/>
          <w:sz w:val="30"/>
          <w:szCs w:val="30"/>
          <w:cs/>
        </w:rPr>
        <w:t xml:space="preserve"> สิงหาคม 256</w:t>
      </w:r>
      <w:r w:rsidRPr="00F53688">
        <w:rPr>
          <w:rFonts w:ascii="Angsana New" w:hAnsi="Angsana New"/>
          <w:sz w:val="30"/>
          <w:szCs w:val="30"/>
        </w:rPr>
        <w:t>1</w:t>
      </w:r>
      <w:r w:rsidRPr="00F53688">
        <w:rPr>
          <w:rFonts w:ascii="Angsana New" w:hAnsi="Angsana New"/>
          <w:sz w:val="30"/>
          <w:szCs w:val="30"/>
          <w:cs/>
        </w:rPr>
        <w:t xml:space="preserve"> คณะกรรมการของบริษัทได้อนุมัติให้บริษัทจัดสรรเงินปันผลระหว่างกาลสำหรับปี 256</w:t>
      </w:r>
      <w:r w:rsidRPr="00F53688">
        <w:rPr>
          <w:rFonts w:ascii="Angsana New" w:hAnsi="Angsana New"/>
          <w:sz w:val="30"/>
          <w:szCs w:val="30"/>
        </w:rPr>
        <w:t>1</w:t>
      </w:r>
      <w:r w:rsidRPr="00F53688">
        <w:rPr>
          <w:rFonts w:ascii="Angsana New" w:hAnsi="Angsana New"/>
          <w:sz w:val="30"/>
          <w:szCs w:val="30"/>
          <w:cs/>
        </w:rPr>
        <w:t xml:space="preserve"> ในอัตราหุ้นละ 1.50 บาท เป็นจำนวนเงินรวม 3</w:t>
      </w:r>
      <w:r w:rsidRPr="00F53688">
        <w:rPr>
          <w:rFonts w:ascii="Angsana New" w:hAnsi="Angsana New"/>
          <w:sz w:val="30"/>
          <w:szCs w:val="30"/>
        </w:rPr>
        <w:t>,</w:t>
      </w:r>
      <w:r w:rsidRPr="00F53688">
        <w:rPr>
          <w:rFonts w:ascii="Angsana New" w:hAnsi="Angsana New"/>
          <w:sz w:val="30"/>
          <w:szCs w:val="30"/>
          <w:cs/>
        </w:rPr>
        <w:t>060 ล้านบาท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br/>
        <w:t>เงินปันผลระหว่างกาลดังกล่าวได้จ่ายให้กับผู้ถือหุ้นของบริษัทแล้วในเดือนกันยายน 256</w:t>
      </w:r>
      <w:r w:rsidRPr="00F53688">
        <w:rPr>
          <w:rFonts w:ascii="Angsana New" w:hAnsi="Angsana New"/>
          <w:sz w:val="30"/>
          <w:szCs w:val="30"/>
        </w:rPr>
        <w:t>1</w:t>
      </w:r>
    </w:p>
    <w:p w14:paraId="2EC46A0D" w14:textId="77777777" w:rsidR="00256950" w:rsidRPr="00F53688" w:rsidRDefault="00256950" w:rsidP="00F44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16"/>
          <w:szCs w:val="16"/>
        </w:rPr>
      </w:pPr>
    </w:p>
    <w:p w14:paraId="231DA96F" w14:textId="77777777" w:rsidR="00F44A92" w:rsidRPr="00F53688" w:rsidRDefault="00F44A92" w:rsidP="00F44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F53688">
        <w:rPr>
          <w:rFonts w:ascii="Angsana New" w:hAnsi="Angsana New"/>
          <w:sz w:val="30"/>
          <w:szCs w:val="30"/>
        </w:rPr>
        <w:t xml:space="preserve">11 </w:t>
      </w:r>
      <w:r w:rsidRPr="00F53688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F53688">
        <w:rPr>
          <w:rFonts w:ascii="Angsana New" w:hAnsi="Angsana New"/>
          <w:sz w:val="30"/>
          <w:szCs w:val="30"/>
        </w:rPr>
        <w:t xml:space="preserve">2561 </w:t>
      </w:r>
      <w:r w:rsidRPr="00F53688">
        <w:rPr>
          <w:rFonts w:ascii="Angsana New" w:hAnsi="Angsana New" w:hint="cs"/>
          <w:sz w:val="30"/>
          <w:szCs w:val="30"/>
          <w:cs/>
        </w:rPr>
        <w:t xml:space="preserve">ผู้ถือหุ้นของบริษัทได้อนุมัติให้บริษัทจัดสรรเงินปันผลสำหรับปี </w:t>
      </w:r>
      <w:r w:rsidRPr="00F53688">
        <w:rPr>
          <w:rFonts w:ascii="Angsana New" w:hAnsi="Angsana New"/>
          <w:sz w:val="30"/>
          <w:szCs w:val="30"/>
        </w:rPr>
        <w:t xml:space="preserve">2560 </w:t>
      </w:r>
      <w:r w:rsidRPr="00F53688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F53688">
        <w:rPr>
          <w:rFonts w:ascii="Angsana New" w:hAnsi="Angsana New"/>
          <w:sz w:val="30"/>
          <w:szCs w:val="30"/>
        </w:rPr>
        <w:t xml:space="preserve">5.25 </w:t>
      </w:r>
      <w:r w:rsidRPr="00F53688"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 w:rsidRPr="00F53688">
        <w:rPr>
          <w:rFonts w:ascii="Angsana New" w:hAnsi="Angsana New"/>
          <w:sz w:val="30"/>
          <w:szCs w:val="30"/>
        </w:rPr>
        <w:t xml:space="preserve">10,710 </w:t>
      </w:r>
      <w:r w:rsidRPr="00F53688">
        <w:rPr>
          <w:rFonts w:ascii="Angsana New" w:hAnsi="Angsana New" w:hint="cs"/>
          <w:sz w:val="30"/>
          <w:szCs w:val="30"/>
          <w:cs/>
        </w:rPr>
        <w:t xml:space="preserve">ล้านบาท เงินปันผลสำหรับปีดังกล่าวได้รวมเงินปันผลระหว่างกาลในอัตราหุ้นละ </w:t>
      </w:r>
      <w:r w:rsidRPr="00F53688">
        <w:rPr>
          <w:rFonts w:ascii="Angsana New" w:hAnsi="Angsana New"/>
          <w:sz w:val="30"/>
          <w:szCs w:val="30"/>
        </w:rPr>
        <w:t xml:space="preserve">1.50 </w:t>
      </w:r>
      <w:r w:rsidRPr="00F53688">
        <w:rPr>
          <w:rFonts w:ascii="Angsana New" w:hAnsi="Angsana New" w:hint="cs"/>
          <w:sz w:val="30"/>
          <w:szCs w:val="30"/>
          <w:cs/>
        </w:rPr>
        <w:t xml:space="preserve">บาท ซึ่งบริษัทได้จ่ายให้กับผู้ถือหุ้นของบริษัทแล้วในเดือนกันยายน </w:t>
      </w:r>
      <w:r w:rsidRPr="00F53688">
        <w:rPr>
          <w:rFonts w:ascii="Angsana New" w:hAnsi="Angsana New"/>
          <w:sz w:val="30"/>
          <w:szCs w:val="30"/>
        </w:rPr>
        <w:t xml:space="preserve">2560 </w:t>
      </w:r>
      <w:r w:rsidRPr="00F53688">
        <w:rPr>
          <w:rFonts w:ascii="Angsana New" w:hAnsi="Angsana New" w:hint="cs"/>
          <w:sz w:val="30"/>
          <w:szCs w:val="30"/>
          <w:cs/>
        </w:rPr>
        <w:t xml:space="preserve">ดังนั้นเงินปันผลที่จะต้องจ่ายเพิ่มอีกจึงเท่ากับอัตราหุ้นละ </w:t>
      </w:r>
      <w:r w:rsidRPr="00F53688">
        <w:rPr>
          <w:rFonts w:ascii="Angsana New" w:hAnsi="Angsana New"/>
          <w:sz w:val="30"/>
          <w:szCs w:val="30"/>
        </w:rPr>
        <w:t xml:space="preserve">3.75 </w:t>
      </w:r>
      <w:r w:rsidRPr="00F53688">
        <w:rPr>
          <w:rFonts w:ascii="Angsana New" w:hAnsi="Angsana New" w:hint="cs"/>
          <w:sz w:val="30"/>
          <w:szCs w:val="30"/>
          <w:cs/>
        </w:rPr>
        <w:t xml:space="preserve">บาท คิดเป็นจำนวนเงินรวม </w:t>
      </w:r>
      <w:r w:rsidRPr="00F53688">
        <w:rPr>
          <w:rFonts w:ascii="Angsana New" w:hAnsi="Angsana New"/>
          <w:sz w:val="30"/>
          <w:szCs w:val="30"/>
        </w:rPr>
        <w:t xml:space="preserve">7,650 </w:t>
      </w:r>
      <w:r w:rsidRPr="00F53688">
        <w:rPr>
          <w:rFonts w:ascii="Angsana New" w:hAnsi="Angsana New" w:hint="cs"/>
          <w:sz w:val="30"/>
          <w:szCs w:val="30"/>
          <w:cs/>
        </w:rPr>
        <w:t xml:space="preserve">ล้านบาท เงินปันผลดังกล่าวได้จ่ายให้กับผู้ถือหุ้นแล้วในเดือนเมษายน </w:t>
      </w:r>
      <w:r w:rsidRPr="00F53688">
        <w:rPr>
          <w:rFonts w:ascii="Angsana New" w:hAnsi="Angsana New"/>
          <w:sz w:val="30"/>
          <w:szCs w:val="30"/>
        </w:rPr>
        <w:t>2561</w:t>
      </w:r>
    </w:p>
    <w:p w14:paraId="729C070E" w14:textId="77777777" w:rsidR="00072963" w:rsidRPr="00F53688" w:rsidRDefault="00072963" w:rsidP="00F44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16"/>
          <w:szCs w:val="16"/>
        </w:rPr>
      </w:pPr>
    </w:p>
    <w:p w14:paraId="0E1E7658" w14:textId="76EAAFFE" w:rsidR="000571D2" w:rsidRPr="00F53688" w:rsidRDefault="000571D2" w:rsidP="00057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7F0795" w:rsidRPr="00F53688">
        <w:rPr>
          <w:rFonts w:ascii="Angsana New" w:hAnsi="Angsana New"/>
          <w:sz w:val="30"/>
          <w:szCs w:val="30"/>
        </w:rPr>
        <w:t>25</w:t>
      </w:r>
      <w:r w:rsidRPr="00F53688">
        <w:rPr>
          <w:rFonts w:ascii="Angsana New" w:hAnsi="Angsana New"/>
          <w:sz w:val="30"/>
          <w:szCs w:val="30"/>
          <w:cs/>
        </w:rPr>
        <w:t xml:space="preserve"> สิงหาคม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75357E" w:rsidRPr="00F53688">
        <w:rPr>
          <w:rFonts w:ascii="Angsana New" w:hAnsi="Angsana New"/>
          <w:sz w:val="30"/>
          <w:szCs w:val="30"/>
        </w:rPr>
        <w:t>0</w:t>
      </w:r>
      <w:r w:rsidRPr="00F53688">
        <w:rPr>
          <w:rFonts w:ascii="Angsana New" w:hAnsi="Angsana New"/>
          <w:sz w:val="30"/>
          <w:szCs w:val="30"/>
          <w:cs/>
        </w:rPr>
        <w:t xml:space="preserve"> คณะกรรมการของบริษัทได้อนุมัติให้บริษัทจัดสรรเงินปันผลระหว่างกาลสำหรับปี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75357E" w:rsidRPr="00F53688">
        <w:rPr>
          <w:rFonts w:ascii="Angsana New" w:hAnsi="Angsana New"/>
          <w:sz w:val="30"/>
          <w:szCs w:val="30"/>
        </w:rPr>
        <w:t>0</w:t>
      </w:r>
      <w:r w:rsidRPr="00F53688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7F0795" w:rsidRPr="00F53688">
        <w:rPr>
          <w:rFonts w:ascii="Angsana New" w:hAnsi="Angsana New"/>
          <w:sz w:val="30"/>
          <w:szCs w:val="30"/>
        </w:rPr>
        <w:t>1</w:t>
      </w:r>
      <w:r w:rsidRPr="00F53688">
        <w:rPr>
          <w:rFonts w:ascii="Angsana New" w:hAnsi="Angsana New"/>
          <w:sz w:val="30"/>
          <w:szCs w:val="30"/>
          <w:cs/>
        </w:rPr>
        <w:t>.</w:t>
      </w:r>
      <w:r w:rsidR="007F0795" w:rsidRPr="00F53688">
        <w:rPr>
          <w:rFonts w:ascii="Angsana New" w:hAnsi="Angsana New"/>
          <w:sz w:val="30"/>
          <w:szCs w:val="30"/>
        </w:rPr>
        <w:t>5</w:t>
      </w:r>
      <w:r w:rsidR="0075357E" w:rsidRPr="00F53688">
        <w:rPr>
          <w:rFonts w:ascii="Angsana New" w:hAnsi="Angsana New"/>
          <w:sz w:val="30"/>
          <w:szCs w:val="30"/>
        </w:rPr>
        <w:t>0</w:t>
      </w:r>
      <w:r w:rsidRPr="00F53688">
        <w:rPr>
          <w:rFonts w:ascii="Angsana New" w:hAnsi="Angsana New"/>
          <w:sz w:val="30"/>
          <w:szCs w:val="30"/>
          <w:cs/>
        </w:rPr>
        <w:t xml:space="preserve"> บาท เป็นจำนวนเงินรวม </w:t>
      </w:r>
      <w:r w:rsidR="007F0795" w:rsidRPr="00F53688">
        <w:rPr>
          <w:rFonts w:ascii="Angsana New" w:hAnsi="Angsana New"/>
          <w:sz w:val="30"/>
          <w:szCs w:val="30"/>
        </w:rPr>
        <w:t>3</w:t>
      </w:r>
      <w:r w:rsidRPr="00F53688">
        <w:rPr>
          <w:rFonts w:ascii="Angsana New" w:hAnsi="Angsana New"/>
          <w:sz w:val="30"/>
          <w:szCs w:val="30"/>
          <w:cs/>
        </w:rPr>
        <w:t>,</w:t>
      </w:r>
      <w:r w:rsidR="0075357E" w:rsidRPr="00F53688">
        <w:rPr>
          <w:rFonts w:ascii="Angsana New" w:hAnsi="Angsana New"/>
          <w:sz w:val="30"/>
          <w:szCs w:val="30"/>
        </w:rPr>
        <w:t>0</w:t>
      </w:r>
      <w:r w:rsidR="007F0795" w:rsidRPr="00F53688">
        <w:rPr>
          <w:rFonts w:ascii="Angsana New" w:hAnsi="Angsana New"/>
          <w:sz w:val="30"/>
          <w:szCs w:val="30"/>
        </w:rPr>
        <w:t>6</w:t>
      </w:r>
      <w:r w:rsidR="0075357E" w:rsidRPr="00F53688">
        <w:rPr>
          <w:rFonts w:ascii="Angsana New" w:hAnsi="Angsana New"/>
          <w:sz w:val="30"/>
          <w:szCs w:val="30"/>
        </w:rPr>
        <w:t>0</w:t>
      </w:r>
      <w:r w:rsidRPr="00F53688">
        <w:rPr>
          <w:rFonts w:ascii="Angsana New" w:hAnsi="Angsana New"/>
          <w:sz w:val="30"/>
          <w:szCs w:val="30"/>
          <w:cs/>
        </w:rPr>
        <w:t xml:space="preserve"> ล้านบาทเงินปันผลระหว่างกาลดังกล่าวได้จ่ายให้กับผู้ถือหุ้นของบริษัทแล้วในเดือนกันยายน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75357E" w:rsidRPr="00F53688">
        <w:rPr>
          <w:rFonts w:ascii="Angsana New" w:hAnsi="Angsana New"/>
          <w:sz w:val="30"/>
          <w:szCs w:val="30"/>
        </w:rPr>
        <w:t>0</w:t>
      </w:r>
    </w:p>
    <w:p w14:paraId="41AEC351" w14:textId="77777777" w:rsidR="000571D2" w:rsidRPr="00F53688" w:rsidRDefault="000571D2" w:rsidP="00057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6887E0DA" w14:textId="1B380ACB" w:rsidR="000571D2" w:rsidRPr="00F53688" w:rsidRDefault="000571D2" w:rsidP="000571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7F0795" w:rsidRPr="00F53688">
        <w:rPr>
          <w:rFonts w:ascii="Angsana New" w:hAnsi="Angsana New"/>
          <w:sz w:val="30"/>
          <w:szCs w:val="30"/>
        </w:rPr>
        <w:t>7</w:t>
      </w:r>
      <w:r w:rsidRPr="00F53688">
        <w:rPr>
          <w:rFonts w:ascii="Angsana New" w:hAnsi="Angsana New"/>
          <w:sz w:val="30"/>
          <w:szCs w:val="30"/>
          <w:cs/>
        </w:rPr>
        <w:t xml:space="preserve"> เมษายน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75357E" w:rsidRPr="00F53688">
        <w:rPr>
          <w:rFonts w:ascii="Angsana New" w:hAnsi="Angsana New"/>
          <w:sz w:val="30"/>
          <w:szCs w:val="30"/>
        </w:rPr>
        <w:t>0</w:t>
      </w:r>
      <w:r w:rsidRPr="00F53688">
        <w:rPr>
          <w:rFonts w:ascii="Angsana New" w:hAnsi="Angsana New"/>
          <w:sz w:val="30"/>
          <w:szCs w:val="30"/>
          <w:cs/>
        </w:rPr>
        <w:t xml:space="preserve"> ผู้ถือหุ้นของบริษัทได้อนุมัติให้บริษัทจัดสรรเงินปันผลสำหรับปี </w:t>
      </w:r>
      <w:r w:rsidR="007F0795" w:rsidRPr="00F53688">
        <w:rPr>
          <w:rFonts w:ascii="Angsana New" w:hAnsi="Angsana New"/>
          <w:sz w:val="30"/>
          <w:szCs w:val="30"/>
        </w:rPr>
        <w:t>2559</w:t>
      </w:r>
      <w:r w:rsidRPr="00F53688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7F0795" w:rsidRPr="00F53688">
        <w:rPr>
          <w:rFonts w:ascii="Angsana New" w:hAnsi="Angsana New"/>
          <w:sz w:val="30"/>
          <w:szCs w:val="30"/>
        </w:rPr>
        <w:t>4</w:t>
      </w:r>
      <w:r w:rsidRPr="00F53688">
        <w:rPr>
          <w:rFonts w:ascii="Angsana New" w:hAnsi="Angsana New"/>
          <w:sz w:val="30"/>
          <w:szCs w:val="30"/>
          <w:cs/>
        </w:rPr>
        <w:t>.</w:t>
      </w:r>
      <w:r w:rsidR="007F0795" w:rsidRPr="00F53688">
        <w:rPr>
          <w:rFonts w:ascii="Angsana New" w:hAnsi="Angsana New"/>
          <w:sz w:val="30"/>
          <w:szCs w:val="30"/>
        </w:rPr>
        <w:t>5</w:t>
      </w:r>
      <w:r w:rsidR="0075357E" w:rsidRPr="00F53688">
        <w:rPr>
          <w:rFonts w:ascii="Angsana New" w:hAnsi="Angsana New"/>
          <w:sz w:val="30"/>
          <w:szCs w:val="30"/>
        </w:rPr>
        <w:t>0</w:t>
      </w:r>
      <w:r w:rsidRPr="00F53688">
        <w:rPr>
          <w:rFonts w:ascii="Angsana New" w:hAnsi="Angsana New"/>
          <w:sz w:val="30"/>
          <w:szCs w:val="30"/>
          <w:cs/>
        </w:rPr>
        <w:t xml:space="preserve"> บาท เป็นจำนวนเงินรวม </w:t>
      </w:r>
      <w:r w:rsidR="007F0795" w:rsidRPr="00F53688">
        <w:rPr>
          <w:rFonts w:ascii="Angsana New" w:hAnsi="Angsana New"/>
          <w:sz w:val="30"/>
          <w:szCs w:val="30"/>
        </w:rPr>
        <w:t>9</w:t>
      </w:r>
      <w:r w:rsidRPr="00F53688">
        <w:rPr>
          <w:rFonts w:ascii="Angsana New" w:hAnsi="Angsana New"/>
          <w:sz w:val="30"/>
          <w:szCs w:val="30"/>
        </w:rPr>
        <w:t>,</w:t>
      </w:r>
      <w:r w:rsidR="007F0795" w:rsidRPr="00F53688">
        <w:rPr>
          <w:rFonts w:ascii="Angsana New" w:hAnsi="Angsana New"/>
          <w:sz w:val="30"/>
          <w:szCs w:val="30"/>
        </w:rPr>
        <w:t>18</w:t>
      </w:r>
      <w:r w:rsidR="0075357E" w:rsidRPr="00F53688">
        <w:rPr>
          <w:rFonts w:ascii="Angsana New" w:hAnsi="Angsana New"/>
          <w:sz w:val="30"/>
          <w:szCs w:val="30"/>
        </w:rPr>
        <w:t>0</w:t>
      </w:r>
      <w:r w:rsidRPr="00F53688">
        <w:rPr>
          <w:rFonts w:ascii="Angsana New" w:hAnsi="Angsana New"/>
          <w:sz w:val="30"/>
          <w:szCs w:val="30"/>
          <w:cs/>
        </w:rPr>
        <w:t xml:space="preserve"> ล้านบาท เงินปันผลสำหรับปีดังกล่าวได้รวมเงินปันผลระหว่างกาลในอัตราหุ้นละ </w:t>
      </w:r>
      <w:r w:rsidR="007F0795" w:rsidRPr="00F53688">
        <w:rPr>
          <w:rFonts w:ascii="Angsana New" w:hAnsi="Angsana New"/>
          <w:sz w:val="30"/>
          <w:szCs w:val="30"/>
        </w:rPr>
        <w:t>1</w:t>
      </w:r>
      <w:r w:rsidRPr="00F53688">
        <w:rPr>
          <w:rFonts w:ascii="Angsana New" w:hAnsi="Angsana New"/>
          <w:sz w:val="30"/>
          <w:szCs w:val="30"/>
          <w:cs/>
        </w:rPr>
        <w:t>.</w:t>
      </w:r>
      <w:r w:rsidR="007F0795" w:rsidRPr="00F53688">
        <w:rPr>
          <w:rFonts w:ascii="Angsana New" w:hAnsi="Angsana New"/>
          <w:sz w:val="30"/>
          <w:szCs w:val="30"/>
        </w:rPr>
        <w:t>5</w:t>
      </w:r>
      <w:r w:rsidR="0075357E" w:rsidRPr="00F53688">
        <w:rPr>
          <w:rFonts w:ascii="Angsana New" w:hAnsi="Angsana New"/>
          <w:sz w:val="30"/>
          <w:szCs w:val="30"/>
        </w:rPr>
        <w:t>0</w:t>
      </w:r>
      <w:r w:rsidRPr="00F53688">
        <w:rPr>
          <w:rFonts w:ascii="Angsana New" w:hAnsi="Angsana New"/>
          <w:sz w:val="30"/>
          <w:szCs w:val="30"/>
          <w:cs/>
        </w:rPr>
        <w:t xml:space="preserve"> บาท ซึ่งบริษัทได้จ่ายให้กับผู้ถือหุ้นของบริษัทแล้วในเดือนกันยายน </w:t>
      </w:r>
      <w:r w:rsidR="007F0795" w:rsidRPr="00F53688">
        <w:rPr>
          <w:rFonts w:ascii="Angsana New" w:hAnsi="Angsana New"/>
          <w:sz w:val="30"/>
          <w:szCs w:val="30"/>
        </w:rPr>
        <w:t>2559</w:t>
      </w:r>
      <w:r w:rsidRPr="00F53688">
        <w:rPr>
          <w:rFonts w:ascii="Angsana New" w:hAnsi="Angsana New"/>
          <w:sz w:val="30"/>
          <w:szCs w:val="30"/>
          <w:cs/>
        </w:rPr>
        <w:t xml:space="preserve"> ดังนั้นเงินปันผลที่จะต้องจ่ายเพิ่มอีกจึงเท่ากับอัตราหุ้นละ </w:t>
      </w:r>
      <w:r w:rsidR="007F0795" w:rsidRPr="00F53688">
        <w:rPr>
          <w:rFonts w:ascii="Angsana New" w:hAnsi="Angsana New"/>
          <w:sz w:val="30"/>
          <w:szCs w:val="30"/>
        </w:rPr>
        <w:t>3</w:t>
      </w:r>
      <w:r w:rsidRPr="00F53688">
        <w:rPr>
          <w:rFonts w:ascii="Angsana New" w:hAnsi="Angsana New"/>
          <w:sz w:val="30"/>
          <w:szCs w:val="30"/>
          <w:cs/>
        </w:rPr>
        <w:t>.</w:t>
      </w:r>
      <w:r w:rsidR="0075357E" w:rsidRPr="00F53688">
        <w:rPr>
          <w:rFonts w:ascii="Angsana New" w:hAnsi="Angsana New"/>
          <w:sz w:val="30"/>
          <w:szCs w:val="30"/>
        </w:rPr>
        <w:t>00</w:t>
      </w:r>
      <w:r w:rsidRPr="00F53688">
        <w:rPr>
          <w:rFonts w:ascii="Angsana New" w:hAnsi="Angsana New"/>
          <w:sz w:val="30"/>
          <w:szCs w:val="30"/>
          <w:cs/>
        </w:rPr>
        <w:t xml:space="preserve"> บาท คิดเป็นจำนวนเงินรวม </w:t>
      </w:r>
      <w:r w:rsidR="007F0795" w:rsidRPr="00F53688">
        <w:rPr>
          <w:rFonts w:ascii="Angsana New" w:hAnsi="Angsana New"/>
          <w:sz w:val="30"/>
          <w:szCs w:val="30"/>
        </w:rPr>
        <w:t>6</w:t>
      </w:r>
      <w:r w:rsidRPr="00F53688">
        <w:rPr>
          <w:rFonts w:ascii="Angsana New" w:hAnsi="Angsana New"/>
          <w:sz w:val="30"/>
          <w:szCs w:val="30"/>
        </w:rPr>
        <w:t>,</w:t>
      </w:r>
      <w:r w:rsidR="007F0795" w:rsidRPr="00F53688">
        <w:rPr>
          <w:rFonts w:ascii="Angsana New" w:hAnsi="Angsana New"/>
          <w:sz w:val="30"/>
          <w:szCs w:val="30"/>
        </w:rPr>
        <w:t>12</w:t>
      </w:r>
      <w:r w:rsidR="0075357E" w:rsidRPr="00F53688">
        <w:rPr>
          <w:rFonts w:ascii="Angsana New" w:hAnsi="Angsana New"/>
          <w:sz w:val="30"/>
          <w:szCs w:val="30"/>
        </w:rPr>
        <w:t>0</w:t>
      </w:r>
      <w:r w:rsidRPr="00F53688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เงินปันผลดังกล่าวได้จ่ายให้กับผู้ถือหุ้นแล้วในเดือนเมษายน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75357E" w:rsidRPr="00F53688">
        <w:rPr>
          <w:rFonts w:ascii="Angsana New" w:hAnsi="Angsana New"/>
          <w:sz w:val="30"/>
          <w:szCs w:val="30"/>
        </w:rPr>
        <w:t>0</w:t>
      </w:r>
    </w:p>
    <w:p w14:paraId="7051503D" w14:textId="40334BEB" w:rsidR="00DE151E" w:rsidRPr="00F53688" w:rsidRDefault="007F079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color w:val="FFFFFF"/>
          <w:sz w:val="30"/>
          <w:szCs w:val="30"/>
          <w:cs/>
        </w:rPr>
      </w:pPr>
      <w:r w:rsidRPr="00F53688">
        <w:rPr>
          <w:rFonts w:ascii="Angsana New" w:hAnsi="Angsana New"/>
          <w:b/>
          <w:bCs/>
          <w:sz w:val="30"/>
          <w:szCs w:val="30"/>
        </w:rPr>
        <w:t>3</w:t>
      </w:r>
      <w:r w:rsidR="00EE3ED2" w:rsidRPr="00F53688">
        <w:rPr>
          <w:rFonts w:ascii="Angsana New" w:hAnsi="Angsana New"/>
          <w:b/>
          <w:bCs/>
          <w:sz w:val="30"/>
          <w:szCs w:val="30"/>
        </w:rPr>
        <w:t>5</w:t>
      </w:r>
      <w:r w:rsidR="00DE151E" w:rsidRPr="00F53688">
        <w:rPr>
          <w:rFonts w:ascii="Angsana New" w:hAnsi="Angsana New"/>
          <w:b/>
          <w:bCs/>
          <w:sz w:val="30"/>
          <w:szCs w:val="30"/>
        </w:rPr>
        <w:tab/>
      </w:r>
      <w:r w:rsidR="00DE151E" w:rsidRPr="00F53688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7A801CD6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FDF2512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</w:p>
    <w:p w14:paraId="4E9DE999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B17660E" w14:textId="1DED3371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กลุ่มบริษัทไม่มีการถือหรือออกตราสารอนุพันธ์เพื่อการเก็งกำไรหรือการค้า </w:t>
      </w:r>
    </w:p>
    <w:p w14:paraId="6BB2E7E6" w14:textId="77777777" w:rsidR="001B0AB4" w:rsidRPr="00F53688" w:rsidRDefault="001B0AB4" w:rsidP="00A70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97740F7" w14:textId="77777777" w:rsidR="00DE151E" w:rsidRPr="00F53688" w:rsidRDefault="00DE151E" w:rsidP="00A70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การจัดการความเสี่ยงเป็นส่วนสำคัญของธุรกิจของกลุ่มบริษัท กลุ่มบริษัทมีระบบในการควบคุมให้มีความสมดุลของระดับความเสี่ยงที่ยอมรับได้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เกิดความสมดุลระหว่างความเสี่ยงและการควบคุมความเสี่ยง</w:t>
      </w:r>
    </w:p>
    <w:p w14:paraId="34B09294" w14:textId="77777777" w:rsidR="00751E07" w:rsidRPr="00F53688" w:rsidRDefault="00751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5B2BC481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การบริหารจัดการส่วนทุน</w:t>
      </w:r>
    </w:p>
    <w:p w14:paraId="5BE68012" w14:textId="34CC0DF4" w:rsidR="00EE3ED2" w:rsidRPr="00F53688" w:rsidRDefault="00DE151E" w:rsidP="00EE3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24"/>
          <w:szCs w:val="24"/>
          <w:cs/>
        </w:rPr>
        <w:br/>
      </w:r>
      <w:r w:rsidRPr="00F53688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วัตถุประสงค์ในการบริหารจัดการส่วนทุนของกลุ่มบริษัทคือ เพื่อดำรงไว้ซึ่งความสามารถในการดำเนินงานอย่างต่อเนื่อง เพื่อสร้างผลตอบแทนต่อผู้ถือหุ้นของกลุ่มบริษัทและเป็นประโยชน์ต่อผู้มีส่วนได้เสียอื่น ฝ่ายบริหารได้มีการกำหนดกลยุทธ์ต่างๆ เพื่อสนับสนุนการดำเนินธุรกิจของกลุ่มบริษัทให้มีประสิทธิภาพมากขึ้น และมีผลประกอบการและฐานะการเงินที่ดีและแข็งแกร่งยิ่งขึ้น รวมทั้งการกำหนดนโยบายการจ่ายเงินปันผลและการบริหารเงินทุนเพื่อการดำรงไว้ซึ่งโครงสร้างของทุนและต้นทุนทางการเงินของทุนที่เหมาะสม</w:t>
      </w:r>
    </w:p>
    <w:p w14:paraId="433ABEF8" w14:textId="77777777" w:rsidR="00825B40" w:rsidRPr="00F53688" w:rsidRDefault="00825B40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6093F80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3BD5E33F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177BC83F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ความเสี่ยงด้านอัตราดอกเบี้ยหมายถึง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ดังนั้นกลุ่มบริษัทจึงได้ทำสัญญาเพื่อป้องกันความเสี่ยงกับสถาบันการเงินหลายแห่งที่อยู่ในอันดับการลงทุนที่น่าเชื่อถือเพื่อป้องกันความเสี่ยงด้านอัตราดอกเบี้ย</w:t>
      </w:r>
    </w:p>
    <w:p w14:paraId="02BDE2FF" w14:textId="77777777" w:rsidR="006F1666" w:rsidRPr="00F53688" w:rsidRDefault="006F1666" w:rsidP="00801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4736E42" w14:textId="77777777" w:rsidR="00C30380" w:rsidRPr="00F53688" w:rsidRDefault="00C30380" w:rsidP="00801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B59C640" w14:textId="77777777" w:rsidR="00C30380" w:rsidRPr="00F53688" w:rsidRDefault="00C30380" w:rsidP="00801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E174ADD" w14:textId="77777777" w:rsidR="00C30380" w:rsidRPr="00F53688" w:rsidRDefault="00C30380" w:rsidP="00801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E9FA9F2" w14:textId="77777777" w:rsidR="00C30380" w:rsidRPr="00F53688" w:rsidRDefault="00C30380" w:rsidP="00801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E478274" w14:textId="77777777" w:rsidR="00C30380" w:rsidRPr="00F53688" w:rsidRDefault="00C30380" w:rsidP="00801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864784D" w14:textId="77777777" w:rsidR="00C30380" w:rsidRPr="00F53688" w:rsidRDefault="00C30380" w:rsidP="00801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FEF9603" w14:textId="77777777" w:rsidR="0011526C" w:rsidRPr="00F53688" w:rsidRDefault="0011526C" w:rsidP="00801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9B9F666" w14:textId="3CC2B261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อัตราดอกเบี้ยที่แท้จริงของเงินให้กู้ยืม ณ วันที่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C71027" w:rsidRPr="00F53688">
        <w:rPr>
          <w:rFonts w:ascii="Angsana New" w:hAnsi="Angsana New"/>
          <w:sz w:val="30"/>
          <w:szCs w:val="30"/>
        </w:rPr>
        <w:t>1</w:t>
      </w:r>
      <w:r w:rsidR="00575C4E" w:rsidRPr="00F53688">
        <w:rPr>
          <w:rFonts w:ascii="Angsana New" w:hAnsi="Angsana New"/>
          <w:sz w:val="30"/>
          <w:szCs w:val="30"/>
          <w:cs/>
        </w:rPr>
        <w:t xml:space="preserve"> และ </w:t>
      </w:r>
      <w:r w:rsidR="00C71027" w:rsidRPr="00F53688">
        <w:rPr>
          <w:rFonts w:ascii="Angsana New" w:hAnsi="Angsana New"/>
          <w:sz w:val="30"/>
          <w:szCs w:val="30"/>
        </w:rPr>
        <w:t>2560</w:t>
      </w:r>
      <w:r w:rsidRPr="00F53688">
        <w:rPr>
          <w:rFonts w:ascii="Angsana New" w:hAnsi="Angsana New"/>
          <w:sz w:val="30"/>
          <w:szCs w:val="30"/>
          <w:cs/>
        </w:rPr>
        <w:t xml:space="preserve"> และระยะที่ครบกำหนดรับชำระมีดังนี้</w:t>
      </w:r>
      <w:r w:rsidRPr="00F53688">
        <w:rPr>
          <w:rFonts w:ascii="Angsana New" w:hAnsi="Angsana New"/>
          <w:sz w:val="30"/>
          <w:szCs w:val="30"/>
        </w:rPr>
        <w:t xml:space="preserve"> </w:t>
      </w:r>
    </w:p>
    <w:p w14:paraId="7E2E95DF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3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7"/>
        <w:gridCol w:w="1925"/>
        <w:gridCol w:w="11"/>
        <w:gridCol w:w="1036"/>
        <w:gridCol w:w="194"/>
        <w:gridCol w:w="18"/>
        <w:gridCol w:w="1261"/>
        <w:gridCol w:w="184"/>
        <w:gridCol w:w="1079"/>
        <w:gridCol w:w="6"/>
      </w:tblGrid>
      <w:tr w:rsidR="008E7594" w:rsidRPr="00F53688" w14:paraId="74733D26" w14:textId="77777777" w:rsidTr="00825B40">
        <w:trPr>
          <w:cantSplit/>
          <w:trHeight w:val="113"/>
        </w:trPr>
        <w:tc>
          <w:tcPr>
            <w:tcW w:w="3587" w:type="dxa"/>
            <w:vAlign w:val="bottom"/>
          </w:tcPr>
          <w:p w14:paraId="5C3895A7" w14:textId="77777777" w:rsidR="008E7594" w:rsidRPr="00F53688" w:rsidRDefault="008E7594" w:rsidP="00632C8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14" w:type="dxa"/>
            <w:gridSpan w:val="9"/>
          </w:tcPr>
          <w:p w14:paraId="01D21B70" w14:textId="77777777" w:rsidR="008E7594" w:rsidRPr="00F53688" w:rsidRDefault="008E7594" w:rsidP="00632C8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E7594" w:rsidRPr="00F53688" w14:paraId="77990D0F" w14:textId="77777777" w:rsidTr="00825B40">
        <w:trPr>
          <w:cantSplit/>
          <w:trHeight w:val="363"/>
        </w:trPr>
        <w:tc>
          <w:tcPr>
            <w:tcW w:w="3587" w:type="dxa"/>
            <w:vAlign w:val="bottom"/>
          </w:tcPr>
          <w:p w14:paraId="03FDD41F" w14:textId="77777777" w:rsidR="008E7594" w:rsidRPr="00F53688" w:rsidRDefault="008E7594" w:rsidP="00632C88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925" w:type="dxa"/>
          </w:tcPr>
          <w:p w14:paraId="3BBF504D" w14:textId="77777777" w:rsidR="008E7594" w:rsidRPr="00F53688" w:rsidRDefault="008E7594" w:rsidP="00632C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อัตราดอกเบี้ยที่แท้จริง</w:t>
            </w:r>
          </w:p>
        </w:tc>
        <w:tc>
          <w:tcPr>
            <w:tcW w:w="1047" w:type="dxa"/>
            <w:gridSpan w:val="2"/>
          </w:tcPr>
          <w:p w14:paraId="357865CD" w14:textId="36E23311" w:rsidR="008E7594" w:rsidRPr="00F53688" w:rsidRDefault="008E7594" w:rsidP="00632C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12" w:type="dxa"/>
            <w:gridSpan w:val="2"/>
          </w:tcPr>
          <w:p w14:paraId="66E63C6B" w14:textId="77777777" w:rsidR="008E7594" w:rsidRPr="00F53688" w:rsidRDefault="008E7594" w:rsidP="00632C8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9A8B1A2" w14:textId="5C106F60" w:rsidR="008E7594" w:rsidRPr="00F53688" w:rsidRDefault="008E7594" w:rsidP="00632C8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4" w:type="dxa"/>
          </w:tcPr>
          <w:p w14:paraId="47B368BF" w14:textId="77777777" w:rsidR="008E7594" w:rsidRPr="00F53688" w:rsidRDefault="008E7594" w:rsidP="00632C8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48C63982" w14:textId="77777777" w:rsidR="008E7594" w:rsidRPr="00F53688" w:rsidRDefault="008E7594" w:rsidP="00632C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E7594" w:rsidRPr="00F53688" w14:paraId="1FA0D81F" w14:textId="77777777" w:rsidTr="00825B40">
        <w:trPr>
          <w:cantSplit/>
          <w:trHeight w:val="379"/>
        </w:trPr>
        <w:tc>
          <w:tcPr>
            <w:tcW w:w="3587" w:type="dxa"/>
          </w:tcPr>
          <w:p w14:paraId="4596FAAD" w14:textId="77777777" w:rsidR="008E7594" w:rsidRPr="00F53688" w:rsidRDefault="008E7594" w:rsidP="00632C88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925" w:type="dxa"/>
          </w:tcPr>
          <w:p w14:paraId="4C1B8CFF" w14:textId="77777777" w:rsidR="008E7594" w:rsidRPr="00F53688" w:rsidRDefault="008E7594" w:rsidP="00632C88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789" w:type="dxa"/>
            <w:gridSpan w:val="8"/>
          </w:tcPr>
          <w:p w14:paraId="57FCFDC8" w14:textId="77777777" w:rsidR="008E7594" w:rsidRPr="00F53688" w:rsidRDefault="008E7594" w:rsidP="00632C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E7594" w:rsidRPr="00F53688" w14:paraId="2A18A161" w14:textId="77777777" w:rsidTr="00825B40">
        <w:trPr>
          <w:cantSplit/>
        </w:trPr>
        <w:tc>
          <w:tcPr>
            <w:tcW w:w="3587" w:type="dxa"/>
          </w:tcPr>
          <w:p w14:paraId="788FD767" w14:textId="462A5C5C" w:rsidR="008E7594" w:rsidRPr="00F53688" w:rsidRDefault="008E7594" w:rsidP="00632C88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7F0795"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71027"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925" w:type="dxa"/>
          </w:tcPr>
          <w:p w14:paraId="414788D2" w14:textId="77777777" w:rsidR="008E7594" w:rsidRPr="00F53688" w:rsidRDefault="008E7594" w:rsidP="00632C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47" w:type="dxa"/>
            <w:gridSpan w:val="2"/>
          </w:tcPr>
          <w:p w14:paraId="7058CA9C" w14:textId="77777777" w:rsidR="008E7594" w:rsidRPr="00F53688" w:rsidRDefault="008E7594" w:rsidP="00632C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" w:type="dxa"/>
            <w:gridSpan w:val="2"/>
          </w:tcPr>
          <w:p w14:paraId="1961B936" w14:textId="77777777" w:rsidR="008E7594" w:rsidRPr="00F53688" w:rsidRDefault="008E7594" w:rsidP="00632C8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50B0DE1" w14:textId="77777777" w:rsidR="008E7594" w:rsidRPr="00F53688" w:rsidRDefault="008E7594" w:rsidP="00632C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24205299" w14:textId="77777777" w:rsidR="008E7594" w:rsidRPr="00F53688" w:rsidRDefault="008E7594" w:rsidP="00632C88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070D739A" w14:textId="77777777" w:rsidR="008E7594" w:rsidRPr="00F53688" w:rsidRDefault="008E7594" w:rsidP="00632C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7594" w:rsidRPr="00F53688" w14:paraId="4B029145" w14:textId="77777777" w:rsidTr="00825B40">
        <w:trPr>
          <w:cantSplit/>
        </w:trPr>
        <w:tc>
          <w:tcPr>
            <w:tcW w:w="3587" w:type="dxa"/>
          </w:tcPr>
          <w:p w14:paraId="0DF3D631" w14:textId="77777777" w:rsidR="008E7594" w:rsidRPr="00F53688" w:rsidRDefault="008E7594" w:rsidP="00632C8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925" w:type="dxa"/>
          </w:tcPr>
          <w:p w14:paraId="5E6CC202" w14:textId="77777777" w:rsidR="008E7594" w:rsidRPr="00F53688" w:rsidRDefault="008E7594" w:rsidP="00632C8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  <w:gridSpan w:val="2"/>
          </w:tcPr>
          <w:p w14:paraId="0D5BA703" w14:textId="77777777" w:rsidR="008E7594" w:rsidRPr="00F53688" w:rsidRDefault="008E7594" w:rsidP="00632C8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" w:type="dxa"/>
            <w:gridSpan w:val="2"/>
          </w:tcPr>
          <w:p w14:paraId="1022E13B" w14:textId="77777777" w:rsidR="008E7594" w:rsidRPr="00F53688" w:rsidRDefault="008E7594" w:rsidP="00632C88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5273E52" w14:textId="77777777" w:rsidR="008E7594" w:rsidRPr="00F53688" w:rsidRDefault="008E7594" w:rsidP="00632C8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6D8E97DE" w14:textId="77777777" w:rsidR="008E7594" w:rsidRPr="00F53688" w:rsidRDefault="008E7594" w:rsidP="00632C88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126515D0" w14:textId="77777777" w:rsidR="008E7594" w:rsidRPr="00F53688" w:rsidRDefault="008E7594" w:rsidP="00632C8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E7594" w:rsidRPr="00F53688" w14:paraId="53963037" w14:textId="77777777" w:rsidTr="00825B40">
        <w:trPr>
          <w:cantSplit/>
        </w:trPr>
        <w:tc>
          <w:tcPr>
            <w:tcW w:w="3587" w:type="dxa"/>
          </w:tcPr>
          <w:p w14:paraId="3C8BF38F" w14:textId="77777777" w:rsidR="008E7594" w:rsidRPr="00F53688" w:rsidRDefault="008E7594" w:rsidP="00632C88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เงินให้กู้ยืมระยะยาวแก่สหกรณ์</w:t>
            </w:r>
          </w:p>
        </w:tc>
        <w:tc>
          <w:tcPr>
            <w:tcW w:w="1925" w:type="dxa"/>
          </w:tcPr>
          <w:p w14:paraId="600B9994" w14:textId="77777777" w:rsidR="008E7594" w:rsidRPr="00F53688" w:rsidRDefault="008E7594" w:rsidP="00632C8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MLR 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หักอัตรา</w:t>
            </w:r>
          </w:p>
        </w:tc>
        <w:tc>
          <w:tcPr>
            <w:tcW w:w="1047" w:type="dxa"/>
            <w:gridSpan w:val="2"/>
          </w:tcPr>
          <w:p w14:paraId="380F9A6F" w14:textId="4237BDC7" w:rsidR="008E7594" w:rsidRPr="00F53688" w:rsidRDefault="008E7594" w:rsidP="00632C8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12" w:type="dxa"/>
            <w:gridSpan w:val="2"/>
          </w:tcPr>
          <w:p w14:paraId="49A45BBB" w14:textId="77777777" w:rsidR="008E7594" w:rsidRPr="00F53688" w:rsidRDefault="008E7594" w:rsidP="00632C88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15FF2BE" w14:textId="760BEAB3" w:rsidR="008E7594" w:rsidRPr="00F53688" w:rsidRDefault="008E7594" w:rsidP="00632C8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18F04CC0" w14:textId="77777777" w:rsidR="008E7594" w:rsidRPr="00F53688" w:rsidRDefault="008E7594" w:rsidP="00632C88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55BD208A" w14:textId="3B7AEE12" w:rsidR="008E7594" w:rsidRPr="00F53688" w:rsidRDefault="008E7594" w:rsidP="00710B2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495C" w:rsidRPr="00F53688" w14:paraId="35AFBDC9" w14:textId="77777777" w:rsidTr="00825B40">
        <w:trPr>
          <w:cantSplit/>
        </w:trPr>
        <w:tc>
          <w:tcPr>
            <w:tcW w:w="3587" w:type="dxa"/>
          </w:tcPr>
          <w:p w14:paraId="43C47EE7" w14:textId="77777777" w:rsidR="0096495C" w:rsidRPr="00F53688" w:rsidRDefault="0096495C" w:rsidP="0096495C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ออมทรัพย์ของพนักงาน</w:t>
            </w:r>
          </w:p>
        </w:tc>
        <w:tc>
          <w:tcPr>
            <w:tcW w:w="1925" w:type="dxa"/>
          </w:tcPr>
          <w:p w14:paraId="64454459" w14:textId="77777777" w:rsidR="0096495C" w:rsidRPr="00F53688" w:rsidRDefault="0096495C" w:rsidP="0096495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ส่วนลด</w:t>
            </w:r>
          </w:p>
        </w:tc>
        <w:tc>
          <w:tcPr>
            <w:tcW w:w="1047" w:type="dxa"/>
            <w:gridSpan w:val="2"/>
          </w:tcPr>
          <w:p w14:paraId="505C01C4" w14:textId="34F77CC3" w:rsidR="0096495C" w:rsidRPr="00F53688" w:rsidRDefault="0096495C" w:rsidP="0096495C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12" w:type="dxa"/>
            <w:gridSpan w:val="2"/>
          </w:tcPr>
          <w:p w14:paraId="74BCAA92" w14:textId="77777777" w:rsidR="0096495C" w:rsidRPr="00F53688" w:rsidRDefault="0096495C" w:rsidP="0096495C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4E8923D" w14:textId="05181781" w:rsidR="0096495C" w:rsidRPr="00F53688" w:rsidRDefault="0096495C" w:rsidP="0096495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538</w:t>
            </w:r>
          </w:p>
        </w:tc>
        <w:tc>
          <w:tcPr>
            <w:tcW w:w="184" w:type="dxa"/>
          </w:tcPr>
          <w:p w14:paraId="693ED08D" w14:textId="77777777" w:rsidR="0096495C" w:rsidRPr="00F53688" w:rsidRDefault="0096495C" w:rsidP="0096495C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29D39960" w14:textId="2919AF0C" w:rsidR="0096495C" w:rsidRPr="00F53688" w:rsidRDefault="0096495C" w:rsidP="0096495C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572</w:t>
            </w:r>
          </w:p>
        </w:tc>
      </w:tr>
      <w:tr w:rsidR="0096495C" w:rsidRPr="00F53688" w14:paraId="4BAB2A29" w14:textId="77777777" w:rsidTr="00825B40">
        <w:trPr>
          <w:cantSplit/>
        </w:trPr>
        <w:tc>
          <w:tcPr>
            <w:tcW w:w="3587" w:type="dxa"/>
          </w:tcPr>
          <w:p w14:paraId="32108D8E" w14:textId="77777777" w:rsidR="0096495C" w:rsidRPr="00F53688" w:rsidRDefault="0096495C" w:rsidP="0096495C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เงินให้กู้ยืมแก่พนักงาน</w:t>
            </w:r>
          </w:p>
        </w:tc>
        <w:tc>
          <w:tcPr>
            <w:tcW w:w="1925" w:type="dxa"/>
          </w:tcPr>
          <w:p w14:paraId="401349A4" w14:textId="77777777" w:rsidR="0096495C" w:rsidRPr="00F53688" w:rsidRDefault="0096495C" w:rsidP="0096495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MMR 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หักอัตรา</w:t>
            </w:r>
          </w:p>
        </w:tc>
        <w:tc>
          <w:tcPr>
            <w:tcW w:w="1047" w:type="dxa"/>
            <w:gridSpan w:val="2"/>
          </w:tcPr>
          <w:p w14:paraId="3EFCF63D" w14:textId="77777777" w:rsidR="0096495C" w:rsidRPr="00F53688" w:rsidRDefault="0096495C" w:rsidP="0096495C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2" w:type="dxa"/>
            <w:gridSpan w:val="2"/>
          </w:tcPr>
          <w:p w14:paraId="097F5DF3" w14:textId="77777777" w:rsidR="0096495C" w:rsidRPr="00F53688" w:rsidRDefault="0096495C" w:rsidP="0096495C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643FA4E" w14:textId="77777777" w:rsidR="0096495C" w:rsidRPr="00F53688" w:rsidRDefault="0096495C" w:rsidP="0096495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28E68A08" w14:textId="77777777" w:rsidR="0096495C" w:rsidRPr="00F53688" w:rsidRDefault="0096495C" w:rsidP="0096495C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2F4A2CF3" w14:textId="77777777" w:rsidR="0096495C" w:rsidRPr="00F53688" w:rsidRDefault="0096495C" w:rsidP="0096495C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495C" w:rsidRPr="00F53688" w14:paraId="03131BFD" w14:textId="77777777" w:rsidTr="00825B40">
        <w:trPr>
          <w:cantSplit/>
          <w:trHeight w:val="270"/>
        </w:trPr>
        <w:tc>
          <w:tcPr>
            <w:tcW w:w="3587" w:type="dxa"/>
          </w:tcPr>
          <w:p w14:paraId="007D5678" w14:textId="77777777" w:rsidR="0096495C" w:rsidRPr="00F53688" w:rsidRDefault="0096495C" w:rsidP="0096495C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5" w:type="dxa"/>
          </w:tcPr>
          <w:p w14:paraId="636AD876" w14:textId="77777777" w:rsidR="0096495C" w:rsidRPr="00F53688" w:rsidRDefault="0096495C" w:rsidP="0096495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ส่วนลด</w:t>
            </w:r>
          </w:p>
        </w:tc>
        <w:tc>
          <w:tcPr>
            <w:tcW w:w="1047" w:type="dxa"/>
            <w:gridSpan w:val="2"/>
            <w:tcBorders>
              <w:bottom w:val="single" w:sz="4" w:space="0" w:color="auto"/>
            </w:tcBorders>
          </w:tcPr>
          <w:p w14:paraId="14FF20C8" w14:textId="5B40FDA6" w:rsidR="0096495C" w:rsidRPr="00F53688" w:rsidRDefault="00ED135E" w:rsidP="0096495C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12" w:type="dxa"/>
            <w:gridSpan w:val="2"/>
          </w:tcPr>
          <w:p w14:paraId="1A99458A" w14:textId="77777777" w:rsidR="0096495C" w:rsidRPr="00F53688" w:rsidRDefault="0096495C" w:rsidP="0096495C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50D9168" w14:textId="7532941C" w:rsidR="0096495C" w:rsidRPr="00F53688" w:rsidRDefault="00ED135E" w:rsidP="0096495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84" w:type="dxa"/>
          </w:tcPr>
          <w:p w14:paraId="74900730" w14:textId="77777777" w:rsidR="0096495C" w:rsidRPr="00F53688" w:rsidRDefault="0096495C" w:rsidP="0096495C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</w:tcPr>
          <w:p w14:paraId="5470B66B" w14:textId="45AF5366" w:rsidR="0096495C" w:rsidRPr="00F53688" w:rsidRDefault="00ED135E" w:rsidP="0096495C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</w:tr>
      <w:tr w:rsidR="0096495C" w:rsidRPr="00F53688" w14:paraId="2596C193" w14:textId="77777777" w:rsidTr="00825B40">
        <w:trPr>
          <w:cantSplit/>
        </w:trPr>
        <w:tc>
          <w:tcPr>
            <w:tcW w:w="3587" w:type="dxa"/>
          </w:tcPr>
          <w:p w14:paraId="0F2568B8" w14:textId="77777777" w:rsidR="0096495C" w:rsidRPr="00F53688" w:rsidRDefault="0096495C" w:rsidP="0096495C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25" w:type="dxa"/>
          </w:tcPr>
          <w:p w14:paraId="292F09FA" w14:textId="77777777" w:rsidR="0096495C" w:rsidRPr="00F53688" w:rsidRDefault="0096495C" w:rsidP="0096495C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9E8FF8" w14:textId="38AD5723" w:rsidR="0096495C" w:rsidRPr="00F53688" w:rsidRDefault="00ED135E" w:rsidP="0096495C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12" w:type="dxa"/>
            <w:gridSpan w:val="2"/>
          </w:tcPr>
          <w:p w14:paraId="3A05CFE5" w14:textId="77777777" w:rsidR="0096495C" w:rsidRPr="00F53688" w:rsidRDefault="0096495C" w:rsidP="0096495C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0C0563E1" w14:textId="0297062E" w:rsidR="0096495C" w:rsidRPr="00F53688" w:rsidRDefault="00ED135E" w:rsidP="0096495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544</w:t>
            </w:r>
          </w:p>
        </w:tc>
        <w:tc>
          <w:tcPr>
            <w:tcW w:w="184" w:type="dxa"/>
          </w:tcPr>
          <w:p w14:paraId="45D5607E" w14:textId="77777777" w:rsidR="0096495C" w:rsidRPr="00F53688" w:rsidRDefault="0096495C" w:rsidP="0096495C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E38CA1" w14:textId="7D088972" w:rsidR="0096495C" w:rsidRPr="00F53688" w:rsidRDefault="00ED135E" w:rsidP="0096495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579</w:t>
            </w:r>
          </w:p>
        </w:tc>
      </w:tr>
      <w:tr w:rsidR="00BC6C5A" w:rsidRPr="00F53688" w14:paraId="335AF0E7" w14:textId="77777777" w:rsidTr="00825B40">
        <w:trPr>
          <w:cantSplit/>
          <w:trHeight w:val="236"/>
        </w:trPr>
        <w:tc>
          <w:tcPr>
            <w:tcW w:w="3587" w:type="dxa"/>
          </w:tcPr>
          <w:p w14:paraId="238CEA03" w14:textId="77777777" w:rsidR="00BC6C5A" w:rsidRPr="00F53688" w:rsidRDefault="00BC6C5A" w:rsidP="00BC6C5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25" w:type="dxa"/>
          </w:tcPr>
          <w:p w14:paraId="6FFA451C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7" w:type="dxa"/>
            <w:gridSpan w:val="2"/>
            <w:tcBorders>
              <w:top w:val="double" w:sz="4" w:space="0" w:color="auto"/>
            </w:tcBorders>
          </w:tcPr>
          <w:p w14:paraId="6F3A4312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2" w:type="dxa"/>
            <w:gridSpan w:val="2"/>
          </w:tcPr>
          <w:p w14:paraId="292C0C24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19DA8BA2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</w:tcPr>
          <w:p w14:paraId="702B956C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top w:val="double" w:sz="4" w:space="0" w:color="auto"/>
            </w:tcBorders>
          </w:tcPr>
          <w:p w14:paraId="53104CB0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9504D" w:rsidRPr="00F53688" w14:paraId="7E9254FA" w14:textId="77777777" w:rsidTr="00825B40">
        <w:trPr>
          <w:cantSplit/>
          <w:trHeight w:val="254"/>
        </w:trPr>
        <w:tc>
          <w:tcPr>
            <w:tcW w:w="3587" w:type="dxa"/>
          </w:tcPr>
          <w:p w14:paraId="7D682F60" w14:textId="5E0F0EA1" w:rsidR="00D9504D" w:rsidRPr="00F53688" w:rsidRDefault="00D9504D" w:rsidP="00BC6C5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925" w:type="dxa"/>
          </w:tcPr>
          <w:p w14:paraId="20EE6765" w14:textId="77777777" w:rsidR="00D9504D" w:rsidRPr="00F53688" w:rsidRDefault="00D9504D" w:rsidP="00BC6C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  <w:gridSpan w:val="2"/>
          </w:tcPr>
          <w:p w14:paraId="7501485B" w14:textId="77777777" w:rsidR="00D9504D" w:rsidRPr="00F53688" w:rsidRDefault="00D9504D" w:rsidP="00BC6C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" w:type="dxa"/>
            <w:gridSpan w:val="2"/>
          </w:tcPr>
          <w:p w14:paraId="4D41D3E1" w14:textId="77777777" w:rsidR="00D9504D" w:rsidRPr="00F53688" w:rsidRDefault="00D9504D" w:rsidP="00BC6C5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16A2C49" w14:textId="77777777" w:rsidR="00D9504D" w:rsidRPr="00F53688" w:rsidRDefault="00D9504D" w:rsidP="00BC6C5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1131ECA6" w14:textId="77777777" w:rsidR="00D9504D" w:rsidRPr="00F53688" w:rsidRDefault="00D9504D" w:rsidP="00BC6C5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43506728" w14:textId="77777777" w:rsidR="00D9504D" w:rsidRPr="00F53688" w:rsidRDefault="00D9504D" w:rsidP="00BC6C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6C5A" w:rsidRPr="00F53688" w14:paraId="7F7D5911" w14:textId="77777777" w:rsidTr="00825B40">
        <w:trPr>
          <w:cantSplit/>
          <w:trHeight w:val="254"/>
        </w:trPr>
        <w:tc>
          <w:tcPr>
            <w:tcW w:w="3587" w:type="dxa"/>
          </w:tcPr>
          <w:p w14:paraId="3FA3DA76" w14:textId="77777777" w:rsidR="00BC6C5A" w:rsidRPr="00F53688" w:rsidRDefault="00BC6C5A" w:rsidP="00BC6C5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925" w:type="dxa"/>
          </w:tcPr>
          <w:p w14:paraId="0C00BD55" w14:textId="77777777" w:rsidR="00BC6C5A" w:rsidRPr="00F53688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  <w:gridSpan w:val="2"/>
          </w:tcPr>
          <w:p w14:paraId="136C1EE7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" w:type="dxa"/>
            <w:gridSpan w:val="2"/>
          </w:tcPr>
          <w:p w14:paraId="35EA4029" w14:textId="77777777" w:rsidR="00BC6C5A" w:rsidRPr="00F53688" w:rsidRDefault="00BC6C5A" w:rsidP="00BC6C5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6AC403B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49290162" w14:textId="77777777" w:rsidR="00BC6C5A" w:rsidRPr="00F53688" w:rsidRDefault="00BC6C5A" w:rsidP="00BC6C5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4526E072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6C5A" w:rsidRPr="00F53688" w14:paraId="35EFCBF9" w14:textId="77777777" w:rsidTr="00825B40">
        <w:trPr>
          <w:cantSplit/>
          <w:trHeight w:val="128"/>
        </w:trPr>
        <w:tc>
          <w:tcPr>
            <w:tcW w:w="3587" w:type="dxa"/>
          </w:tcPr>
          <w:p w14:paraId="06CED159" w14:textId="77777777" w:rsidR="00BC6C5A" w:rsidRPr="00F53688" w:rsidRDefault="00BC6C5A" w:rsidP="00BC6C5A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เงินให้กู้ยืมระยะยาวแก่สหกรณ์</w:t>
            </w:r>
          </w:p>
        </w:tc>
        <w:tc>
          <w:tcPr>
            <w:tcW w:w="1925" w:type="dxa"/>
          </w:tcPr>
          <w:p w14:paraId="4741F3A9" w14:textId="77777777" w:rsidR="00BC6C5A" w:rsidRPr="00F53688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MLR 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หักอัตรา</w:t>
            </w:r>
          </w:p>
        </w:tc>
        <w:tc>
          <w:tcPr>
            <w:tcW w:w="1047" w:type="dxa"/>
            <w:gridSpan w:val="2"/>
          </w:tcPr>
          <w:p w14:paraId="482D7A4D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" w:type="dxa"/>
            <w:gridSpan w:val="2"/>
          </w:tcPr>
          <w:p w14:paraId="13B9C8FF" w14:textId="77777777" w:rsidR="00BC6C5A" w:rsidRPr="00F53688" w:rsidRDefault="00BC6C5A" w:rsidP="00BC6C5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9609D20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6A78C132" w14:textId="77777777" w:rsidR="00BC6C5A" w:rsidRPr="00F53688" w:rsidRDefault="00BC6C5A" w:rsidP="00BC6C5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35987C92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04105" w:rsidRPr="00F53688" w14:paraId="058D9A0E" w14:textId="77777777" w:rsidTr="00825B40">
        <w:trPr>
          <w:cantSplit/>
        </w:trPr>
        <w:tc>
          <w:tcPr>
            <w:tcW w:w="3587" w:type="dxa"/>
          </w:tcPr>
          <w:p w14:paraId="4B70EE9E" w14:textId="77777777" w:rsidR="00204105" w:rsidRPr="00F53688" w:rsidRDefault="00204105" w:rsidP="00204105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ออมทรัพย์ของพนักงาน</w:t>
            </w:r>
          </w:p>
        </w:tc>
        <w:tc>
          <w:tcPr>
            <w:tcW w:w="1925" w:type="dxa"/>
          </w:tcPr>
          <w:p w14:paraId="467EF119" w14:textId="77777777" w:rsidR="00204105" w:rsidRPr="00F53688" w:rsidRDefault="00204105" w:rsidP="00204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ส่วนลด</w:t>
            </w:r>
          </w:p>
        </w:tc>
        <w:tc>
          <w:tcPr>
            <w:tcW w:w="1047" w:type="dxa"/>
            <w:gridSpan w:val="2"/>
          </w:tcPr>
          <w:p w14:paraId="0EF433C9" w14:textId="05D50369" w:rsidR="00204105" w:rsidRPr="00F53688" w:rsidRDefault="00204105" w:rsidP="0020410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12" w:type="dxa"/>
            <w:gridSpan w:val="2"/>
          </w:tcPr>
          <w:p w14:paraId="4973687B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B7C14F1" w14:textId="57F08AE4" w:rsidR="00204105" w:rsidRPr="00F53688" w:rsidRDefault="00204105" w:rsidP="0020410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  <w:tc>
          <w:tcPr>
            <w:tcW w:w="184" w:type="dxa"/>
          </w:tcPr>
          <w:p w14:paraId="123C4EB9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2EA4DBB6" w14:textId="420D2C10" w:rsidR="00204105" w:rsidRPr="00F53688" w:rsidRDefault="00204105" w:rsidP="0020410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</w:tr>
      <w:tr w:rsidR="00204105" w:rsidRPr="00F53688" w14:paraId="6F53EA47" w14:textId="77777777" w:rsidTr="00825B40">
        <w:trPr>
          <w:cantSplit/>
        </w:trPr>
        <w:tc>
          <w:tcPr>
            <w:tcW w:w="3587" w:type="dxa"/>
          </w:tcPr>
          <w:p w14:paraId="245BC2C2" w14:textId="77777777" w:rsidR="00204105" w:rsidRPr="00F53688" w:rsidRDefault="00204105" w:rsidP="00204105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เงินให้กู้ยืมแก่พนักงาน</w:t>
            </w:r>
          </w:p>
        </w:tc>
        <w:tc>
          <w:tcPr>
            <w:tcW w:w="1925" w:type="dxa"/>
          </w:tcPr>
          <w:p w14:paraId="6F4B64BD" w14:textId="77777777" w:rsidR="00204105" w:rsidRPr="00F53688" w:rsidRDefault="00204105" w:rsidP="00204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MMR 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หักอัตรา</w:t>
            </w:r>
          </w:p>
        </w:tc>
        <w:tc>
          <w:tcPr>
            <w:tcW w:w="1047" w:type="dxa"/>
            <w:gridSpan w:val="2"/>
          </w:tcPr>
          <w:p w14:paraId="3A64A5D0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2" w:type="dxa"/>
            <w:gridSpan w:val="2"/>
          </w:tcPr>
          <w:p w14:paraId="4239FFD8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618CECB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14:paraId="40C22CF8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7443FD28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4105" w:rsidRPr="00F53688" w14:paraId="0A538B23" w14:textId="77777777" w:rsidTr="00825B40">
        <w:trPr>
          <w:cantSplit/>
          <w:trHeight w:val="270"/>
        </w:trPr>
        <w:tc>
          <w:tcPr>
            <w:tcW w:w="3587" w:type="dxa"/>
          </w:tcPr>
          <w:p w14:paraId="014FA4A7" w14:textId="77777777" w:rsidR="00204105" w:rsidRPr="00F53688" w:rsidRDefault="00204105" w:rsidP="00204105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5" w:type="dxa"/>
          </w:tcPr>
          <w:p w14:paraId="676C3BB6" w14:textId="77777777" w:rsidR="00204105" w:rsidRPr="00F53688" w:rsidRDefault="00204105" w:rsidP="002041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ส่วนลด</w:t>
            </w:r>
          </w:p>
        </w:tc>
        <w:tc>
          <w:tcPr>
            <w:tcW w:w="1047" w:type="dxa"/>
            <w:gridSpan w:val="2"/>
            <w:tcBorders>
              <w:bottom w:val="single" w:sz="4" w:space="0" w:color="auto"/>
            </w:tcBorders>
          </w:tcPr>
          <w:p w14:paraId="3E3B92EE" w14:textId="0E60367C" w:rsidR="00204105" w:rsidRPr="00F53688" w:rsidRDefault="00204105" w:rsidP="0020410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2" w:type="dxa"/>
            <w:gridSpan w:val="2"/>
          </w:tcPr>
          <w:p w14:paraId="0E80834A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33964A7" w14:textId="1C16F044" w:rsidR="00204105" w:rsidRPr="00F53688" w:rsidRDefault="00204105" w:rsidP="00204105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4" w:type="dxa"/>
          </w:tcPr>
          <w:p w14:paraId="7BD75266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</w:tcPr>
          <w:p w14:paraId="0E811D73" w14:textId="370C238A" w:rsidR="00204105" w:rsidRPr="00F53688" w:rsidRDefault="00204105" w:rsidP="0020410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04105" w:rsidRPr="00F53688" w14:paraId="5F984649" w14:textId="77777777" w:rsidTr="00825B40">
        <w:trPr>
          <w:cantSplit/>
        </w:trPr>
        <w:tc>
          <w:tcPr>
            <w:tcW w:w="3587" w:type="dxa"/>
          </w:tcPr>
          <w:p w14:paraId="420D86B2" w14:textId="77777777" w:rsidR="00204105" w:rsidRPr="00F53688" w:rsidRDefault="00204105" w:rsidP="00204105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25" w:type="dxa"/>
          </w:tcPr>
          <w:p w14:paraId="1BF5315C" w14:textId="77777777" w:rsidR="00204105" w:rsidRPr="00F53688" w:rsidRDefault="00204105" w:rsidP="0020410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734FF8" w14:textId="67BC3FDE" w:rsidR="00204105" w:rsidRPr="00F53688" w:rsidRDefault="00204105" w:rsidP="0020410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12" w:type="dxa"/>
            <w:gridSpan w:val="2"/>
          </w:tcPr>
          <w:p w14:paraId="6ACFA3C0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3AC9E19B" w14:textId="3BEB2694" w:rsidR="00204105" w:rsidRPr="00F53688" w:rsidRDefault="00204105" w:rsidP="0020410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184" w:type="dxa"/>
          </w:tcPr>
          <w:p w14:paraId="6DE0BDAA" w14:textId="77777777" w:rsidR="00204105" w:rsidRPr="00F53688" w:rsidRDefault="00204105" w:rsidP="00204105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D91219" w14:textId="4733CA11" w:rsidR="00204105" w:rsidRPr="00F53688" w:rsidRDefault="00204105" w:rsidP="00204105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626</w:t>
            </w:r>
          </w:p>
        </w:tc>
      </w:tr>
      <w:tr w:rsidR="00BC6C5A" w:rsidRPr="00F53688" w14:paraId="55E9CE54" w14:textId="77777777" w:rsidTr="00825B40">
        <w:trPr>
          <w:cantSplit/>
        </w:trPr>
        <w:tc>
          <w:tcPr>
            <w:tcW w:w="3587" w:type="dxa"/>
          </w:tcPr>
          <w:p w14:paraId="6FCD4C5D" w14:textId="77777777" w:rsidR="00BC6C5A" w:rsidRPr="00F53688" w:rsidRDefault="00BC6C5A" w:rsidP="00BC6C5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25" w:type="dxa"/>
          </w:tcPr>
          <w:p w14:paraId="31F77091" w14:textId="77777777" w:rsidR="00BC6C5A" w:rsidRPr="00F53688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</w:tcBorders>
          </w:tcPr>
          <w:p w14:paraId="7CA629FD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2" w:type="dxa"/>
            <w:gridSpan w:val="2"/>
          </w:tcPr>
          <w:p w14:paraId="0DA5BB69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2A135F39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4438CA66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</w:tcBorders>
          </w:tcPr>
          <w:p w14:paraId="51B989D7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C6C5A" w:rsidRPr="00F53688" w14:paraId="1AE02B27" w14:textId="77777777" w:rsidTr="00825B40">
        <w:trPr>
          <w:cantSplit/>
          <w:trHeight w:val="113"/>
        </w:trPr>
        <w:tc>
          <w:tcPr>
            <w:tcW w:w="3587" w:type="dxa"/>
            <w:vAlign w:val="bottom"/>
          </w:tcPr>
          <w:p w14:paraId="7774123B" w14:textId="77777777" w:rsidR="00BC6C5A" w:rsidRPr="00F53688" w:rsidRDefault="00BC6C5A" w:rsidP="00BC6C5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14" w:type="dxa"/>
            <w:gridSpan w:val="9"/>
          </w:tcPr>
          <w:p w14:paraId="3AEC6B61" w14:textId="66DB2EFD" w:rsidR="00BC6C5A" w:rsidRPr="00F53688" w:rsidRDefault="00BC6C5A" w:rsidP="00BC6C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825B40" w:rsidRPr="00F53688" w14:paraId="273A21DC" w14:textId="77777777" w:rsidTr="00825B40">
        <w:trPr>
          <w:cantSplit/>
          <w:trHeight w:val="113"/>
        </w:trPr>
        <w:tc>
          <w:tcPr>
            <w:tcW w:w="3587" w:type="dxa"/>
            <w:vAlign w:val="bottom"/>
          </w:tcPr>
          <w:p w14:paraId="104994BF" w14:textId="77777777" w:rsidR="00825B40" w:rsidRPr="00F53688" w:rsidRDefault="00825B40" w:rsidP="00BC6C5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14" w:type="dxa"/>
            <w:gridSpan w:val="9"/>
          </w:tcPr>
          <w:p w14:paraId="71DC3069" w14:textId="77777777" w:rsidR="00825B40" w:rsidRPr="00F53688" w:rsidRDefault="00825B40" w:rsidP="00BC6C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825B40" w:rsidRPr="00F53688" w14:paraId="0828E5AB" w14:textId="77777777" w:rsidTr="00825B40">
        <w:trPr>
          <w:cantSplit/>
          <w:trHeight w:val="113"/>
        </w:trPr>
        <w:tc>
          <w:tcPr>
            <w:tcW w:w="3587" w:type="dxa"/>
            <w:vAlign w:val="bottom"/>
          </w:tcPr>
          <w:p w14:paraId="099FE600" w14:textId="77777777" w:rsidR="00825B40" w:rsidRPr="00F53688" w:rsidRDefault="00825B40" w:rsidP="00BC6C5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14" w:type="dxa"/>
            <w:gridSpan w:val="9"/>
          </w:tcPr>
          <w:p w14:paraId="56474B84" w14:textId="77777777" w:rsidR="00825B40" w:rsidRPr="00F53688" w:rsidRDefault="00825B40" w:rsidP="00BC6C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825B40" w:rsidRPr="00F53688" w14:paraId="727223A5" w14:textId="77777777" w:rsidTr="00825B40">
        <w:trPr>
          <w:cantSplit/>
          <w:trHeight w:val="113"/>
        </w:trPr>
        <w:tc>
          <w:tcPr>
            <w:tcW w:w="3587" w:type="dxa"/>
            <w:vAlign w:val="bottom"/>
          </w:tcPr>
          <w:p w14:paraId="6B3E840B" w14:textId="77777777" w:rsidR="00825B40" w:rsidRPr="00F53688" w:rsidRDefault="00825B40" w:rsidP="00BC6C5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14" w:type="dxa"/>
            <w:gridSpan w:val="9"/>
          </w:tcPr>
          <w:p w14:paraId="585C92A2" w14:textId="77777777" w:rsidR="00825B40" w:rsidRPr="00F53688" w:rsidRDefault="00825B40" w:rsidP="00BC6C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30380" w:rsidRPr="00F53688" w14:paraId="20C0A6AC" w14:textId="77777777" w:rsidTr="00825B40">
        <w:trPr>
          <w:cantSplit/>
          <w:trHeight w:val="113"/>
        </w:trPr>
        <w:tc>
          <w:tcPr>
            <w:tcW w:w="3587" w:type="dxa"/>
            <w:vAlign w:val="bottom"/>
          </w:tcPr>
          <w:p w14:paraId="0D6D8482" w14:textId="77777777" w:rsidR="00C30380" w:rsidRPr="00F53688" w:rsidRDefault="00C30380" w:rsidP="00BC6C5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14" w:type="dxa"/>
            <w:gridSpan w:val="9"/>
          </w:tcPr>
          <w:p w14:paraId="3D813450" w14:textId="77777777" w:rsidR="00C30380" w:rsidRPr="00F53688" w:rsidRDefault="00C30380" w:rsidP="00BC6C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30380" w:rsidRPr="00F53688" w14:paraId="116A9313" w14:textId="77777777" w:rsidTr="00825B40">
        <w:trPr>
          <w:cantSplit/>
          <w:trHeight w:val="113"/>
        </w:trPr>
        <w:tc>
          <w:tcPr>
            <w:tcW w:w="3587" w:type="dxa"/>
            <w:vAlign w:val="bottom"/>
          </w:tcPr>
          <w:p w14:paraId="294EC63F" w14:textId="77777777" w:rsidR="00C30380" w:rsidRPr="00F53688" w:rsidRDefault="00C30380" w:rsidP="00BC6C5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14" w:type="dxa"/>
            <w:gridSpan w:val="9"/>
          </w:tcPr>
          <w:p w14:paraId="4E183308" w14:textId="77777777" w:rsidR="00C30380" w:rsidRPr="00F53688" w:rsidRDefault="00C30380" w:rsidP="00BC6C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30380" w:rsidRPr="00F53688" w14:paraId="5A279C4B" w14:textId="77777777" w:rsidTr="00825B40">
        <w:trPr>
          <w:cantSplit/>
          <w:trHeight w:val="113"/>
        </w:trPr>
        <w:tc>
          <w:tcPr>
            <w:tcW w:w="3587" w:type="dxa"/>
            <w:vAlign w:val="bottom"/>
          </w:tcPr>
          <w:p w14:paraId="5D80C8A9" w14:textId="77777777" w:rsidR="00C30380" w:rsidRPr="00F53688" w:rsidRDefault="00C30380" w:rsidP="00BC6C5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14" w:type="dxa"/>
            <w:gridSpan w:val="9"/>
          </w:tcPr>
          <w:p w14:paraId="309EE0EC" w14:textId="77777777" w:rsidR="00C30380" w:rsidRPr="00F53688" w:rsidRDefault="00C30380" w:rsidP="00BC6C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30380" w:rsidRPr="00F53688" w14:paraId="13FD656E" w14:textId="77777777" w:rsidTr="00825B40">
        <w:trPr>
          <w:cantSplit/>
          <w:trHeight w:val="113"/>
        </w:trPr>
        <w:tc>
          <w:tcPr>
            <w:tcW w:w="3587" w:type="dxa"/>
            <w:vAlign w:val="bottom"/>
          </w:tcPr>
          <w:p w14:paraId="07A47293" w14:textId="77777777" w:rsidR="00C30380" w:rsidRPr="00F53688" w:rsidRDefault="00C30380" w:rsidP="00BC6C5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14" w:type="dxa"/>
            <w:gridSpan w:val="9"/>
          </w:tcPr>
          <w:p w14:paraId="4ACC203B" w14:textId="77777777" w:rsidR="00C30380" w:rsidRPr="00F53688" w:rsidRDefault="00C30380" w:rsidP="00BC6C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30380" w:rsidRPr="00F53688" w14:paraId="72B91406" w14:textId="77777777" w:rsidTr="00825B40">
        <w:trPr>
          <w:cantSplit/>
          <w:trHeight w:val="113"/>
        </w:trPr>
        <w:tc>
          <w:tcPr>
            <w:tcW w:w="3587" w:type="dxa"/>
            <w:vAlign w:val="bottom"/>
          </w:tcPr>
          <w:p w14:paraId="63CB6C6F" w14:textId="77777777" w:rsidR="00C30380" w:rsidRPr="00F53688" w:rsidRDefault="00C30380" w:rsidP="00BC6C5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14" w:type="dxa"/>
            <w:gridSpan w:val="9"/>
          </w:tcPr>
          <w:p w14:paraId="0E0BB8B1" w14:textId="77777777" w:rsidR="00C30380" w:rsidRPr="00F53688" w:rsidRDefault="00C30380" w:rsidP="00BC6C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30380" w:rsidRPr="00F53688" w14:paraId="63883B04" w14:textId="77777777" w:rsidTr="00825B40">
        <w:trPr>
          <w:cantSplit/>
          <w:trHeight w:val="113"/>
        </w:trPr>
        <w:tc>
          <w:tcPr>
            <w:tcW w:w="3587" w:type="dxa"/>
            <w:vAlign w:val="bottom"/>
          </w:tcPr>
          <w:p w14:paraId="11E3D649" w14:textId="77777777" w:rsidR="00C30380" w:rsidRPr="00F53688" w:rsidRDefault="00C30380" w:rsidP="00BC6C5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14" w:type="dxa"/>
            <w:gridSpan w:val="9"/>
          </w:tcPr>
          <w:p w14:paraId="6CA07A7F" w14:textId="77777777" w:rsidR="00C30380" w:rsidRPr="00F53688" w:rsidRDefault="00C30380" w:rsidP="00BC6C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30380" w:rsidRPr="00F53688" w14:paraId="43E13CCA" w14:textId="77777777" w:rsidTr="00825B40">
        <w:trPr>
          <w:cantSplit/>
          <w:trHeight w:val="113"/>
        </w:trPr>
        <w:tc>
          <w:tcPr>
            <w:tcW w:w="3587" w:type="dxa"/>
            <w:vAlign w:val="bottom"/>
          </w:tcPr>
          <w:p w14:paraId="2BE0336B" w14:textId="77777777" w:rsidR="00C30380" w:rsidRPr="00F53688" w:rsidRDefault="00C30380" w:rsidP="00BC6C5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714" w:type="dxa"/>
            <w:gridSpan w:val="9"/>
          </w:tcPr>
          <w:p w14:paraId="532169B6" w14:textId="77777777" w:rsidR="00C30380" w:rsidRPr="00F53688" w:rsidRDefault="00C30380" w:rsidP="00BC6C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825B40" w:rsidRPr="00F53688" w14:paraId="432D783B" w14:textId="77777777" w:rsidTr="00825B40">
        <w:trPr>
          <w:cantSplit/>
          <w:trHeight w:val="113"/>
        </w:trPr>
        <w:tc>
          <w:tcPr>
            <w:tcW w:w="3587" w:type="dxa"/>
            <w:vAlign w:val="bottom"/>
          </w:tcPr>
          <w:p w14:paraId="15129500" w14:textId="77777777" w:rsidR="00825B40" w:rsidRPr="00F53688" w:rsidRDefault="00825B40" w:rsidP="00BC6C5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14" w:type="dxa"/>
            <w:gridSpan w:val="9"/>
          </w:tcPr>
          <w:p w14:paraId="04EAEA5C" w14:textId="01A69AA6" w:rsidR="00825B40" w:rsidRPr="00F53688" w:rsidRDefault="00825B40" w:rsidP="00BC6C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F536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C6C5A" w:rsidRPr="00F53688" w14:paraId="52BE84DE" w14:textId="77777777" w:rsidTr="00825B40">
        <w:trPr>
          <w:cantSplit/>
          <w:trHeight w:val="363"/>
        </w:trPr>
        <w:tc>
          <w:tcPr>
            <w:tcW w:w="3587" w:type="dxa"/>
            <w:vAlign w:val="bottom"/>
          </w:tcPr>
          <w:p w14:paraId="24E43283" w14:textId="77777777" w:rsidR="00BC6C5A" w:rsidRPr="00F53688" w:rsidRDefault="00BC6C5A" w:rsidP="00BC6C5A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925" w:type="dxa"/>
          </w:tcPr>
          <w:p w14:paraId="6172A008" w14:textId="77777777" w:rsidR="00BC6C5A" w:rsidRPr="00F53688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อัตราดอกเบี้ยที่แท้จริง</w:t>
            </w:r>
          </w:p>
        </w:tc>
        <w:tc>
          <w:tcPr>
            <w:tcW w:w="1047" w:type="dxa"/>
            <w:gridSpan w:val="2"/>
          </w:tcPr>
          <w:p w14:paraId="057247F3" w14:textId="1E0974B8" w:rsidR="00BC6C5A" w:rsidRPr="00F53688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12" w:type="dxa"/>
            <w:gridSpan w:val="2"/>
          </w:tcPr>
          <w:p w14:paraId="0C3EDE1E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2DBD826" w14:textId="13F166A1" w:rsidR="00BC6C5A" w:rsidRPr="00F53688" w:rsidRDefault="00BC6C5A" w:rsidP="00BC6C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4" w:type="dxa"/>
          </w:tcPr>
          <w:p w14:paraId="27000CF0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47FD1294" w14:textId="77777777" w:rsidR="00BC6C5A" w:rsidRPr="00F53688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C6C5A" w:rsidRPr="00F53688" w14:paraId="7C926674" w14:textId="77777777" w:rsidTr="00825B40">
        <w:trPr>
          <w:cantSplit/>
          <w:trHeight w:val="379"/>
        </w:trPr>
        <w:tc>
          <w:tcPr>
            <w:tcW w:w="3587" w:type="dxa"/>
          </w:tcPr>
          <w:p w14:paraId="71FC0EF7" w14:textId="77777777" w:rsidR="00BC6C5A" w:rsidRPr="00F53688" w:rsidRDefault="00BC6C5A" w:rsidP="00BC6C5A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925" w:type="dxa"/>
          </w:tcPr>
          <w:p w14:paraId="6DD6FD28" w14:textId="77777777" w:rsidR="00BC6C5A" w:rsidRPr="00F53688" w:rsidRDefault="00BC6C5A" w:rsidP="00BC6C5A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789" w:type="dxa"/>
            <w:gridSpan w:val="8"/>
          </w:tcPr>
          <w:p w14:paraId="6BBAE93B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C6C5A" w:rsidRPr="00F53688" w14:paraId="18FC1699" w14:textId="77777777" w:rsidTr="00825B40">
        <w:trPr>
          <w:gridAfter w:val="1"/>
          <w:wAfter w:w="6" w:type="dxa"/>
          <w:cantSplit/>
        </w:trPr>
        <w:tc>
          <w:tcPr>
            <w:tcW w:w="3587" w:type="dxa"/>
          </w:tcPr>
          <w:p w14:paraId="1771713F" w14:textId="07CD5F6C" w:rsidR="00BC6C5A" w:rsidRPr="00F53688" w:rsidRDefault="00BC6C5A" w:rsidP="00BC6C5A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7F0795"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71027"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936" w:type="dxa"/>
            <w:gridSpan w:val="2"/>
          </w:tcPr>
          <w:p w14:paraId="76123029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04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36" w:type="dxa"/>
          </w:tcPr>
          <w:p w14:paraId="32CE9087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dxa"/>
          </w:tcPr>
          <w:p w14:paraId="398B59CB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320096EA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5BAA6480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2DE6602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6C5A" w:rsidRPr="00F53688" w14:paraId="35441C7C" w14:textId="77777777" w:rsidTr="00825B40">
        <w:trPr>
          <w:gridAfter w:val="1"/>
          <w:wAfter w:w="6" w:type="dxa"/>
          <w:cantSplit/>
        </w:trPr>
        <w:tc>
          <w:tcPr>
            <w:tcW w:w="3587" w:type="dxa"/>
          </w:tcPr>
          <w:p w14:paraId="19FBA415" w14:textId="77777777" w:rsidR="00BC6C5A" w:rsidRPr="00F53688" w:rsidRDefault="00BC6C5A" w:rsidP="00BC6C5A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936" w:type="dxa"/>
            <w:gridSpan w:val="2"/>
          </w:tcPr>
          <w:p w14:paraId="65D26B74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04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14:paraId="54713953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dxa"/>
          </w:tcPr>
          <w:p w14:paraId="16B10C7B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213890AB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1212BCA0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3DB0B0E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C6C5A" w:rsidRPr="00F53688" w14:paraId="69786CA3" w14:textId="77777777" w:rsidTr="00825B40">
        <w:trPr>
          <w:gridAfter w:val="1"/>
          <w:wAfter w:w="6" w:type="dxa"/>
          <w:cantSplit/>
        </w:trPr>
        <w:tc>
          <w:tcPr>
            <w:tcW w:w="3587" w:type="dxa"/>
          </w:tcPr>
          <w:p w14:paraId="11059964" w14:textId="77777777" w:rsidR="00BC6C5A" w:rsidRPr="00F53688" w:rsidRDefault="00BC6C5A" w:rsidP="00BC6C5A">
            <w:pPr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936" w:type="dxa"/>
            <w:gridSpan w:val="2"/>
          </w:tcPr>
          <w:p w14:paraId="1EDA4ABA" w14:textId="0F5A263B" w:rsidR="00BC6C5A" w:rsidRPr="00F53688" w:rsidRDefault="004A6488" w:rsidP="00BC6C5A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BIBOR </w:t>
            </w:r>
            <w:r w:rsidRPr="00F536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ระยะ 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 </w:t>
            </w:r>
            <w:r w:rsidRPr="00F536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1036" w:type="dxa"/>
          </w:tcPr>
          <w:p w14:paraId="37717A4B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4" w:type="dxa"/>
          </w:tcPr>
          <w:p w14:paraId="176D55FB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588843A4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7E97D306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1879554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C6C5A" w:rsidRPr="00F53688" w14:paraId="69561DB7" w14:textId="77777777" w:rsidTr="00825B40">
        <w:trPr>
          <w:gridAfter w:val="1"/>
          <w:wAfter w:w="6" w:type="dxa"/>
          <w:cantSplit/>
        </w:trPr>
        <w:tc>
          <w:tcPr>
            <w:tcW w:w="3587" w:type="dxa"/>
          </w:tcPr>
          <w:p w14:paraId="4BECA11A" w14:textId="77777777" w:rsidR="00BC6C5A" w:rsidRPr="00F53688" w:rsidRDefault="00BC6C5A" w:rsidP="00BC6C5A">
            <w:pPr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6" w:type="dxa"/>
            <w:gridSpan w:val="2"/>
          </w:tcPr>
          <w:p w14:paraId="4FED2DE6" w14:textId="2FAAD4F0" w:rsidR="00BC6C5A" w:rsidRPr="00F53688" w:rsidRDefault="004A6488" w:rsidP="00BC6C5A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536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BIBOR 3M </w:t>
            </w:r>
            <w:r w:rsidRPr="00F536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บวก</w:t>
            </w:r>
          </w:p>
        </w:tc>
        <w:tc>
          <w:tcPr>
            <w:tcW w:w="1036" w:type="dxa"/>
          </w:tcPr>
          <w:p w14:paraId="5906A705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4" w:type="dxa"/>
          </w:tcPr>
          <w:p w14:paraId="6F425C2E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5FD74A18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61425E72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A2E328D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C6C5A" w:rsidRPr="00F53688" w14:paraId="5B7D9B4C" w14:textId="77777777" w:rsidTr="00825B40">
        <w:trPr>
          <w:gridAfter w:val="1"/>
          <w:wAfter w:w="6" w:type="dxa"/>
          <w:cantSplit/>
        </w:trPr>
        <w:tc>
          <w:tcPr>
            <w:tcW w:w="3587" w:type="dxa"/>
          </w:tcPr>
          <w:p w14:paraId="27BEF529" w14:textId="77777777" w:rsidR="00BC6C5A" w:rsidRPr="00F53688" w:rsidRDefault="00BC6C5A" w:rsidP="00BC6C5A">
            <w:pPr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6" w:type="dxa"/>
            <w:gridSpan w:val="2"/>
          </w:tcPr>
          <w:p w14:paraId="63CFED26" w14:textId="7496DF9A" w:rsidR="00BC6C5A" w:rsidRPr="00F53688" w:rsidRDefault="004A6488" w:rsidP="00BC6C5A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อัตราส่วนเพิ่ม</w:t>
            </w:r>
          </w:p>
        </w:tc>
        <w:tc>
          <w:tcPr>
            <w:tcW w:w="1036" w:type="dxa"/>
          </w:tcPr>
          <w:p w14:paraId="3AC9C10B" w14:textId="39136E31" w:rsidR="00BC6C5A" w:rsidRPr="00F53688" w:rsidRDefault="00C84016" w:rsidP="00BC6C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4,274</w:t>
            </w:r>
          </w:p>
        </w:tc>
        <w:tc>
          <w:tcPr>
            <w:tcW w:w="194" w:type="dxa"/>
          </w:tcPr>
          <w:p w14:paraId="68FF8E99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2F0E67FD" w14:textId="29AEC1F8" w:rsidR="00BC6C5A" w:rsidRPr="00F53688" w:rsidRDefault="00C84016" w:rsidP="00BC6C5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56B817AC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F70F540" w14:textId="15FB660A" w:rsidR="00BC6C5A" w:rsidRPr="00F53688" w:rsidRDefault="00C84016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4,274</w:t>
            </w:r>
          </w:p>
        </w:tc>
      </w:tr>
      <w:tr w:rsidR="00BC6C5A" w:rsidRPr="00F53688" w14:paraId="104858AE" w14:textId="77777777" w:rsidTr="00825B40">
        <w:trPr>
          <w:gridAfter w:val="1"/>
          <w:wAfter w:w="6" w:type="dxa"/>
          <w:cantSplit/>
        </w:trPr>
        <w:tc>
          <w:tcPr>
            <w:tcW w:w="3587" w:type="dxa"/>
          </w:tcPr>
          <w:p w14:paraId="4E60E19D" w14:textId="77777777" w:rsidR="00BC6C5A" w:rsidRPr="00F53688" w:rsidRDefault="00BC6C5A" w:rsidP="00BC6C5A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936" w:type="dxa"/>
            <w:gridSpan w:val="2"/>
          </w:tcPr>
          <w:p w14:paraId="75BC1F5F" w14:textId="77777777" w:rsidR="00BC6C5A" w:rsidRPr="00F53688" w:rsidRDefault="00BC6C5A" w:rsidP="00BC6C5A">
            <w:pPr>
              <w:pStyle w:val="acctfourfigures"/>
              <w:tabs>
                <w:tab w:val="clear" w:pos="765"/>
              </w:tabs>
              <w:spacing w:line="240" w:lineRule="auto"/>
              <w:ind w:left="56"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6" w:type="dxa"/>
          </w:tcPr>
          <w:p w14:paraId="4D0C6976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dxa"/>
          </w:tcPr>
          <w:p w14:paraId="7036A7B6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7BCCD4C5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7C0B79E1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F4FB7BB" w14:textId="77777777" w:rsidR="00BC6C5A" w:rsidRPr="00F53688" w:rsidRDefault="00BC6C5A" w:rsidP="00BC6C5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06266" w:rsidRPr="00F53688" w14:paraId="39E3D78F" w14:textId="77777777" w:rsidTr="00825B40">
        <w:trPr>
          <w:gridAfter w:val="1"/>
          <w:wAfter w:w="6" w:type="dxa"/>
          <w:cantSplit/>
        </w:trPr>
        <w:tc>
          <w:tcPr>
            <w:tcW w:w="3587" w:type="dxa"/>
          </w:tcPr>
          <w:p w14:paraId="58938ACA" w14:textId="6628BAA6" w:rsidR="00306266" w:rsidRPr="00F53688" w:rsidRDefault="00306266" w:rsidP="004F17D3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1936" w:type="dxa"/>
            <w:gridSpan w:val="2"/>
          </w:tcPr>
          <w:p w14:paraId="2F40511C" w14:textId="6B189EBE" w:rsidR="00306266" w:rsidRPr="00F53688" w:rsidRDefault="00306266" w:rsidP="00AE1F1C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BIBOR </w:t>
            </w:r>
            <w:r w:rsidRPr="00F536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ระยะ 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 </w:t>
            </w:r>
            <w:r w:rsidRPr="00F536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1036" w:type="dxa"/>
          </w:tcPr>
          <w:p w14:paraId="51745DF6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dxa"/>
          </w:tcPr>
          <w:p w14:paraId="78458872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1E9074B4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26D9D776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E2B9AF1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06266" w:rsidRPr="00F53688" w14:paraId="60FEBD6E" w14:textId="77777777" w:rsidTr="00825B40">
        <w:trPr>
          <w:gridAfter w:val="1"/>
          <w:wAfter w:w="6" w:type="dxa"/>
          <w:cantSplit/>
        </w:trPr>
        <w:tc>
          <w:tcPr>
            <w:tcW w:w="3587" w:type="dxa"/>
          </w:tcPr>
          <w:p w14:paraId="34FF9305" w14:textId="77777777" w:rsidR="00306266" w:rsidRPr="00F53688" w:rsidRDefault="00306266" w:rsidP="00306266">
            <w:pPr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6" w:type="dxa"/>
            <w:gridSpan w:val="2"/>
          </w:tcPr>
          <w:p w14:paraId="4BB7F651" w14:textId="2A8ED184" w:rsidR="00306266" w:rsidRPr="00F53688" w:rsidRDefault="00306266" w:rsidP="00AE1F1C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BIBOR 3M </w:t>
            </w:r>
            <w:r w:rsidRPr="00F536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บวก</w:t>
            </w:r>
          </w:p>
        </w:tc>
        <w:tc>
          <w:tcPr>
            <w:tcW w:w="1036" w:type="dxa"/>
          </w:tcPr>
          <w:p w14:paraId="6B71508C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dxa"/>
          </w:tcPr>
          <w:p w14:paraId="752C03DE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349D42FA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101F36E2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8892936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06266" w:rsidRPr="00F53688" w14:paraId="71356668" w14:textId="77777777" w:rsidTr="00825B40">
        <w:trPr>
          <w:gridAfter w:val="1"/>
          <w:wAfter w:w="6" w:type="dxa"/>
          <w:cantSplit/>
        </w:trPr>
        <w:tc>
          <w:tcPr>
            <w:tcW w:w="3587" w:type="dxa"/>
          </w:tcPr>
          <w:p w14:paraId="19FFBE39" w14:textId="77777777" w:rsidR="00306266" w:rsidRPr="00F53688" w:rsidRDefault="00306266" w:rsidP="00306266">
            <w:pPr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6" w:type="dxa"/>
            <w:gridSpan w:val="2"/>
          </w:tcPr>
          <w:p w14:paraId="03314F80" w14:textId="44087D69" w:rsidR="00306266" w:rsidRPr="00F53688" w:rsidRDefault="00306266" w:rsidP="00AE1F1C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อัตราส่วนเพิ่ม</w:t>
            </w:r>
          </w:p>
        </w:tc>
        <w:tc>
          <w:tcPr>
            <w:tcW w:w="1036" w:type="dxa"/>
          </w:tcPr>
          <w:p w14:paraId="15C39D39" w14:textId="0EB0377D" w:rsidR="00306266" w:rsidRPr="00F53688" w:rsidRDefault="003C4BFF" w:rsidP="003062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94" w:type="dxa"/>
          </w:tcPr>
          <w:p w14:paraId="0C733E46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3C28AE24" w14:textId="194D8251" w:rsidR="00306266" w:rsidRPr="00F53688" w:rsidRDefault="003C4BFF" w:rsidP="0030626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  <w:tc>
          <w:tcPr>
            <w:tcW w:w="184" w:type="dxa"/>
          </w:tcPr>
          <w:p w14:paraId="7FAD6315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9BF0BD3" w14:textId="407975FD" w:rsidR="00306266" w:rsidRPr="00F53688" w:rsidRDefault="003C4BFF" w:rsidP="0030626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400</w:t>
            </w:r>
          </w:p>
        </w:tc>
      </w:tr>
      <w:tr w:rsidR="00306266" w:rsidRPr="00F53688" w14:paraId="1A1C18D0" w14:textId="77777777" w:rsidTr="00825B40">
        <w:trPr>
          <w:gridAfter w:val="1"/>
          <w:wAfter w:w="6" w:type="dxa"/>
          <w:cantSplit/>
        </w:trPr>
        <w:tc>
          <w:tcPr>
            <w:tcW w:w="3587" w:type="dxa"/>
          </w:tcPr>
          <w:p w14:paraId="427EB339" w14:textId="77777777" w:rsidR="00306266" w:rsidRPr="00F53688" w:rsidRDefault="00306266" w:rsidP="00306266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เงินให้กู้ยืมระยะยาวแก่สหกรณ์</w:t>
            </w:r>
          </w:p>
        </w:tc>
        <w:tc>
          <w:tcPr>
            <w:tcW w:w="1936" w:type="dxa"/>
            <w:gridSpan w:val="2"/>
          </w:tcPr>
          <w:p w14:paraId="11AE6B66" w14:textId="77777777" w:rsidR="00306266" w:rsidRPr="00F53688" w:rsidRDefault="00306266" w:rsidP="00306266">
            <w:pPr>
              <w:pStyle w:val="acctfourfigures"/>
              <w:tabs>
                <w:tab w:val="clear" w:pos="765"/>
              </w:tabs>
              <w:spacing w:line="240" w:lineRule="auto"/>
              <w:ind w:left="56" w:right="101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MLR 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หักอัตรา</w:t>
            </w:r>
          </w:p>
        </w:tc>
        <w:tc>
          <w:tcPr>
            <w:tcW w:w="1036" w:type="dxa"/>
          </w:tcPr>
          <w:p w14:paraId="6B5AEBCA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dxa"/>
          </w:tcPr>
          <w:p w14:paraId="1A148604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20661502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0740A122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57239B1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6266" w:rsidRPr="00F53688" w14:paraId="6AD66C28" w14:textId="77777777" w:rsidTr="00825B40">
        <w:trPr>
          <w:gridAfter w:val="1"/>
          <w:wAfter w:w="6" w:type="dxa"/>
          <w:cantSplit/>
          <w:trHeight w:val="270"/>
        </w:trPr>
        <w:tc>
          <w:tcPr>
            <w:tcW w:w="3587" w:type="dxa"/>
          </w:tcPr>
          <w:p w14:paraId="42F0B16A" w14:textId="77777777" w:rsidR="00306266" w:rsidRPr="00F53688" w:rsidRDefault="00306266" w:rsidP="00306266">
            <w:pPr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ออมทรัพย์ของพนักงาน</w:t>
            </w:r>
          </w:p>
        </w:tc>
        <w:tc>
          <w:tcPr>
            <w:tcW w:w="1936" w:type="dxa"/>
            <w:gridSpan w:val="2"/>
          </w:tcPr>
          <w:p w14:paraId="26D2FEC9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left" w:pos="191"/>
                <w:tab w:val="left" w:pos="3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ส่วนลด</w:t>
            </w: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07851F3E" w14:textId="6C0D7B46" w:rsidR="00306266" w:rsidRPr="00F53688" w:rsidRDefault="00306266" w:rsidP="00306266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94" w:type="dxa"/>
          </w:tcPr>
          <w:p w14:paraId="190C462C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</w:tcPr>
          <w:p w14:paraId="06ECC5C1" w14:textId="5C3F0E6F" w:rsidR="00306266" w:rsidRPr="00F53688" w:rsidRDefault="00306266" w:rsidP="003062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538</w:t>
            </w:r>
          </w:p>
        </w:tc>
        <w:tc>
          <w:tcPr>
            <w:tcW w:w="184" w:type="dxa"/>
          </w:tcPr>
          <w:p w14:paraId="446B2054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CC41E97" w14:textId="7A19A8A3" w:rsidR="00306266" w:rsidRPr="00F53688" w:rsidRDefault="00306266" w:rsidP="00306266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572</w:t>
            </w:r>
          </w:p>
        </w:tc>
      </w:tr>
      <w:tr w:rsidR="00306266" w:rsidRPr="00F53688" w14:paraId="3A3C2BDF" w14:textId="77777777" w:rsidTr="00825B40">
        <w:trPr>
          <w:gridAfter w:val="1"/>
          <w:wAfter w:w="6" w:type="dxa"/>
          <w:cantSplit/>
        </w:trPr>
        <w:tc>
          <w:tcPr>
            <w:tcW w:w="3587" w:type="dxa"/>
          </w:tcPr>
          <w:p w14:paraId="3F002A8D" w14:textId="77777777" w:rsidR="00306266" w:rsidRPr="00F53688" w:rsidRDefault="00306266" w:rsidP="00306266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36" w:type="dxa"/>
            <w:gridSpan w:val="2"/>
          </w:tcPr>
          <w:p w14:paraId="046D2BFB" w14:textId="77777777" w:rsidR="00306266" w:rsidRPr="00F53688" w:rsidRDefault="00306266" w:rsidP="00306266">
            <w:pPr>
              <w:pStyle w:val="acctfourfigures"/>
              <w:tabs>
                <w:tab w:val="clear" w:pos="765"/>
              </w:tabs>
              <w:spacing w:line="240" w:lineRule="auto"/>
              <w:ind w:left="-304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6B3CFDF8" w14:textId="071C79B9" w:rsidR="00306266" w:rsidRPr="00F53688" w:rsidRDefault="00306266" w:rsidP="003062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4,308</w:t>
            </w:r>
          </w:p>
        </w:tc>
        <w:tc>
          <w:tcPr>
            <w:tcW w:w="194" w:type="dxa"/>
          </w:tcPr>
          <w:p w14:paraId="1DE7FF5E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3C7EC1" w14:textId="4B26B844" w:rsidR="00306266" w:rsidRPr="00F53688" w:rsidRDefault="004F17D3" w:rsidP="0030626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  <w:r w:rsidR="00306266"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184" w:type="dxa"/>
          </w:tcPr>
          <w:p w14:paraId="73D7A87F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368100A" w14:textId="3EAAAF9D" w:rsidR="00306266" w:rsidRPr="00F53688" w:rsidRDefault="004F17D3" w:rsidP="0030626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306266"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306266" w:rsidRPr="00F536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</w:t>
            </w:r>
          </w:p>
        </w:tc>
      </w:tr>
      <w:tr w:rsidR="00306266" w:rsidRPr="00F53688" w14:paraId="4B1C5EB4" w14:textId="77777777" w:rsidTr="00825B40">
        <w:trPr>
          <w:gridAfter w:val="1"/>
          <w:wAfter w:w="6" w:type="dxa"/>
          <w:cantSplit/>
        </w:trPr>
        <w:tc>
          <w:tcPr>
            <w:tcW w:w="3587" w:type="dxa"/>
          </w:tcPr>
          <w:p w14:paraId="316BD47E" w14:textId="77777777" w:rsidR="00306266" w:rsidRPr="00F53688" w:rsidRDefault="00306266" w:rsidP="00306266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36" w:type="dxa"/>
            <w:gridSpan w:val="2"/>
          </w:tcPr>
          <w:p w14:paraId="10C3AE62" w14:textId="77777777" w:rsidR="00306266" w:rsidRPr="00F53688" w:rsidRDefault="00306266" w:rsidP="00306266">
            <w:pPr>
              <w:pStyle w:val="acctfourfigures"/>
              <w:tabs>
                <w:tab w:val="clear" w:pos="765"/>
              </w:tabs>
              <w:spacing w:line="240" w:lineRule="auto"/>
              <w:ind w:left="-304" w:right="10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3E059974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4" w:type="dxa"/>
          </w:tcPr>
          <w:p w14:paraId="77DCC54A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</w:tcBorders>
          </w:tcPr>
          <w:p w14:paraId="6B899307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17DA6A28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12748B0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306266" w:rsidRPr="00F53688" w14:paraId="5453343C" w14:textId="77777777" w:rsidTr="00825B40">
        <w:trPr>
          <w:gridAfter w:val="1"/>
          <w:wAfter w:w="6" w:type="dxa"/>
          <w:cantSplit/>
        </w:trPr>
        <w:tc>
          <w:tcPr>
            <w:tcW w:w="3587" w:type="dxa"/>
          </w:tcPr>
          <w:p w14:paraId="1A6A0645" w14:textId="769B33CD" w:rsidR="00306266" w:rsidRPr="00F53688" w:rsidRDefault="00306266" w:rsidP="00306266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936" w:type="dxa"/>
            <w:gridSpan w:val="2"/>
          </w:tcPr>
          <w:p w14:paraId="707F479A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04"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36" w:type="dxa"/>
          </w:tcPr>
          <w:p w14:paraId="5DEAC42C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dxa"/>
          </w:tcPr>
          <w:p w14:paraId="1274B51D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2254C6F2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2960E83D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5BA3A17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6266" w:rsidRPr="00F53688" w14:paraId="501E90DF" w14:textId="77777777" w:rsidTr="00825B40">
        <w:trPr>
          <w:gridAfter w:val="1"/>
          <w:wAfter w:w="6" w:type="dxa"/>
          <w:cantSplit/>
        </w:trPr>
        <w:tc>
          <w:tcPr>
            <w:tcW w:w="3587" w:type="dxa"/>
          </w:tcPr>
          <w:p w14:paraId="1707BE43" w14:textId="77777777" w:rsidR="00306266" w:rsidRPr="00F53688" w:rsidRDefault="00306266" w:rsidP="00306266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936" w:type="dxa"/>
            <w:gridSpan w:val="2"/>
          </w:tcPr>
          <w:p w14:paraId="1F1AC95D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04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6" w:type="dxa"/>
          </w:tcPr>
          <w:p w14:paraId="61ABB107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" w:type="dxa"/>
          </w:tcPr>
          <w:p w14:paraId="12B334E2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000085B1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2F1584A2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78E1092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6266" w:rsidRPr="00F53688" w14:paraId="3AAEC3C1" w14:textId="77777777" w:rsidTr="00825B40">
        <w:trPr>
          <w:gridAfter w:val="1"/>
          <w:wAfter w:w="6" w:type="dxa"/>
          <w:cantSplit/>
        </w:trPr>
        <w:tc>
          <w:tcPr>
            <w:tcW w:w="3587" w:type="dxa"/>
          </w:tcPr>
          <w:p w14:paraId="3FA8A110" w14:textId="77777777" w:rsidR="00306266" w:rsidRPr="00F53688" w:rsidRDefault="00306266" w:rsidP="00306266">
            <w:pPr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936" w:type="dxa"/>
            <w:gridSpan w:val="2"/>
          </w:tcPr>
          <w:p w14:paraId="4337CBCA" w14:textId="77777777" w:rsidR="00306266" w:rsidRPr="00F53688" w:rsidRDefault="00306266" w:rsidP="00306266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MMR 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แต่ไม่เกิน </w:t>
            </w:r>
          </w:p>
        </w:tc>
        <w:tc>
          <w:tcPr>
            <w:tcW w:w="1036" w:type="dxa"/>
          </w:tcPr>
          <w:p w14:paraId="4E91CA37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4" w:type="dxa"/>
          </w:tcPr>
          <w:p w14:paraId="4A0784E9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1D82ABD3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39067493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7B30AB6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06266" w:rsidRPr="00F53688" w14:paraId="2B7C02A8" w14:textId="77777777" w:rsidTr="00825B40">
        <w:trPr>
          <w:gridAfter w:val="1"/>
          <w:wAfter w:w="6" w:type="dxa"/>
          <w:cantSplit/>
        </w:trPr>
        <w:tc>
          <w:tcPr>
            <w:tcW w:w="3587" w:type="dxa"/>
          </w:tcPr>
          <w:p w14:paraId="5D98A292" w14:textId="77777777" w:rsidR="00306266" w:rsidRPr="00F53688" w:rsidRDefault="00306266" w:rsidP="00306266">
            <w:pPr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6" w:type="dxa"/>
            <w:gridSpan w:val="2"/>
          </w:tcPr>
          <w:p w14:paraId="43A1A49D" w14:textId="77777777" w:rsidR="00306266" w:rsidRPr="00F53688" w:rsidRDefault="00306266" w:rsidP="00306266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MLR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ถัวเฉลี่ยของ</w:t>
            </w:r>
          </w:p>
        </w:tc>
        <w:tc>
          <w:tcPr>
            <w:tcW w:w="1036" w:type="dxa"/>
          </w:tcPr>
          <w:p w14:paraId="2B34F241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4" w:type="dxa"/>
          </w:tcPr>
          <w:p w14:paraId="293E6B93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5AB1B693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6EB60CE0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918E7A8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06266" w:rsidRPr="00F53688" w14:paraId="43E23363" w14:textId="77777777" w:rsidTr="00825B40">
        <w:trPr>
          <w:gridAfter w:val="1"/>
          <w:wAfter w:w="6" w:type="dxa"/>
          <w:cantSplit/>
        </w:trPr>
        <w:tc>
          <w:tcPr>
            <w:tcW w:w="3587" w:type="dxa"/>
          </w:tcPr>
          <w:p w14:paraId="4F7EACB7" w14:textId="77777777" w:rsidR="00306266" w:rsidRPr="00F53688" w:rsidRDefault="00306266" w:rsidP="00306266">
            <w:pPr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6" w:type="dxa"/>
            <w:gridSpan w:val="2"/>
          </w:tcPr>
          <w:p w14:paraId="49B4BF79" w14:textId="55441550" w:rsidR="00306266" w:rsidRPr="00F53688" w:rsidRDefault="00306266" w:rsidP="00306266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ธนาคาร 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แห่ง </w:t>
            </w:r>
          </w:p>
        </w:tc>
        <w:tc>
          <w:tcPr>
            <w:tcW w:w="1036" w:type="dxa"/>
          </w:tcPr>
          <w:p w14:paraId="36225A60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4" w:type="dxa"/>
          </w:tcPr>
          <w:p w14:paraId="5EF1F169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02C72F80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2E75F99F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EF62479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06266" w:rsidRPr="00F53688" w14:paraId="58F48F89" w14:textId="77777777" w:rsidTr="00825B40">
        <w:trPr>
          <w:gridAfter w:val="1"/>
          <w:wAfter w:w="6" w:type="dxa"/>
          <w:cantSplit/>
        </w:trPr>
        <w:tc>
          <w:tcPr>
            <w:tcW w:w="3587" w:type="dxa"/>
          </w:tcPr>
          <w:p w14:paraId="57DA3980" w14:textId="77777777" w:rsidR="00306266" w:rsidRPr="00F53688" w:rsidRDefault="00306266" w:rsidP="00306266">
            <w:pPr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6" w:type="dxa"/>
            <w:gridSpan w:val="2"/>
          </w:tcPr>
          <w:p w14:paraId="69DCC9DA" w14:textId="77777777" w:rsidR="00306266" w:rsidRPr="00F53688" w:rsidRDefault="00306266" w:rsidP="00306266">
            <w:pPr>
              <w:pStyle w:val="acctfourfigures"/>
              <w:tabs>
                <w:tab w:val="clear" w:pos="765"/>
              </w:tabs>
              <w:spacing w:line="240" w:lineRule="auto"/>
              <w:ind w:left="56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หักอัตราส่วนลด</w:t>
            </w:r>
          </w:p>
        </w:tc>
        <w:tc>
          <w:tcPr>
            <w:tcW w:w="1036" w:type="dxa"/>
          </w:tcPr>
          <w:p w14:paraId="56388EAE" w14:textId="22C6DF23" w:rsidR="00306266" w:rsidRPr="00F53688" w:rsidRDefault="00306266" w:rsidP="003062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15,651</w:t>
            </w:r>
          </w:p>
        </w:tc>
        <w:tc>
          <w:tcPr>
            <w:tcW w:w="194" w:type="dxa"/>
          </w:tcPr>
          <w:p w14:paraId="52C684EC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24E6382A" w14:textId="426AF7BD" w:rsidR="00306266" w:rsidRPr="00F53688" w:rsidRDefault="00306266" w:rsidP="0030626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2F056259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C9AC7EB" w14:textId="1CAEE614" w:rsidR="00306266" w:rsidRPr="00F53688" w:rsidRDefault="00306266" w:rsidP="0030626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15,651</w:t>
            </w:r>
          </w:p>
        </w:tc>
      </w:tr>
      <w:tr w:rsidR="00306266" w:rsidRPr="00F53688" w14:paraId="27F037EE" w14:textId="77777777" w:rsidTr="00825B40">
        <w:trPr>
          <w:gridAfter w:val="1"/>
          <w:wAfter w:w="6" w:type="dxa"/>
          <w:cantSplit/>
        </w:trPr>
        <w:tc>
          <w:tcPr>
            <w:tcW w:w="3587" w:type="dxa"/>
          </w:tcPr>
          <w:p w14:paraId="39335CB4" w14:textId="77777777" w:rsidR="00306266" w:rsidRPr="00F53688" w:rsidRDefault="00306266" w:rsidP="00306266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936" w:type="dxa"/>
            <w:gridSpan w:val="2"/>
          </w:tcPr>
          <w:p w14:paraId="02782861" w14:textId="77777777" w:rsidR="00306266" w:rsidRPr="00F53688" w:rsidRDefault="00306266" w:rsidP="00306266">
            <w:pPr>
              <w:pStyle w:val="acctfourfigures"/>
              <w:tabs>
                <w:tab w:val="clear" w:pos="765"/>
              </w:tabs>
              <w:spacing w:line="240" w:lineRule="auto"/>
              <w:ind w:left="56" w:right="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36" w:type="dxa"/>
          </w:tcPr>
          <w:p w14:paraId="56B1D38C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dxa"/>
          </w:tcPr>
          <w:p w14:paraId="7F0D988B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47A218E9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30A28BC5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6D8D856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06266" w:rsidRPr="00F53688" w14:paraId="71C470CD" w14:textId="77777777" w:rsidTr="00825B40">
        <w:trPr>
          <w:gridAfter w:val="1"/>
          <w:wAfter w:w="6" w:type="dxa"/>
          <w:cantSplit/>
        </w:trPr>
        <w:tc>
          <w:tcPr>
            <w:tcW w:w="3587" w:type="dxa"/>
          </w:tcPr>
          <w:p w14:paraId="459E7363" w14:textId="77777777" w:rsidR="00306266" w:rsidRPr="00F53688" w:rsidRDefault="00306266" w:rsidP="00306266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เงินให้กู้ยืมระยะยาวแก่สหกรณ์</w:t>
            </w:r>
          </w:p>
        </w:tc>
        <w:tc>
          <w:tcPr>
            <w:tcW w:w="1936" w:type="dxa"/>
            <w:gridSpan w:val="2"/>
          </w:tcPr>
          <w:p w14:paraId="6ABD7334" w14:textId="77777777" w:rsidR="00306266" w:rsidRPr="00F53688" w:rsidRDefault="00306266" w:rsidP="00306266">
            <w:pPr>
              <w:pStyle w:val="acctfourfigures"/>
              <w:tabs>
                <w:tab w:val="clear" w:pos="765"/>
              </w:tabs>
              <w:spacing w:line="240" w:lineRule="auto"/>
              <w:ind w:left="56" w:right="101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MLR 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หักอัตรา</w:t>
            </w:r>
          </w:p>
        </w:tc>
        <w:tc>
          <w:tcPr>
            <w:tcW w:w="1036" w:type="dxa"/>
          </w:tcPr>
          <w:p w14:paraId="00F994B8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" w:type="dxa"/>
          </w:tcPr>
          <w:p w14:paraId="01CB0FDE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gridSpan w:val="2"/>
          </w:tcPr>
          <w:p w14:paraId="662C73E4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5266D8AA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E92D364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6266" w:rsidRPr="00F53688" w14:paraId="20EE3BEA" w14:textId="77777777" w:rsidTr="00825B40">
        <w:trPr>
          <w:gridAfter w:val="1"/>
          <w:wAfter w:w="6" w:type="dxa"/>
          <w:cantSplit/>
          <w:trHeight w:val="270"/>
        </w:trPr>
        <w:tc>
          <w:tcPr>
            <w:tcW w:w="3587" w:type="dxa"/>
          </w:tcPr>
          <w:p w14:paraId="182861A2" w14:textId="77777777" w:rsidR="00306266" w:rsidRPr="00F53688" w:rsidRDefault="00306266" w:rsidP="00306266">
            <w:pPr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 xml:space="preserve">   ออมทรัพย์ของพนักงาน</w:t>
            </w:r>
          </w:p>
        </w:tc>
        <w:tc>
          <w:tcPr>
            <w:tcW w:w="1936" w:type="dxa"/>
            <w:gridSpan w:val="2"/>
          </w:tcPr>
          <w:p w14:paraId="603652C0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left" w:pos="191"/>
                <w:tab w:val="left" w:pos="3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ส่วนลด</w:t>
            </w: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F1173DB" w14:textId="7CBD4DA0" w:rsidR="00306266" w:rsidRPr="00F53688" w:rsidRDefault="00306266" w:rsidP="00306266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94" w:type="dxa"/>
          </w:tcPr>
          <w:p w14:paraId="7B9665CE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</w:tcPr>
          <w:p w14:paraId="53CC9A74" w14:textId="0557F475" w:rsidR="00306266" w:rsidRPr="00F53688" w:rsidRDefault="00306266" w:rsidP="003062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  <w:tc>
          <w:tcPr>
            <w:tcW w:w="184" w:type="dxa"/>
          </w:tcPr>
          <w:p w14:paraId="6B4E2F7A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31804545" w14:textId="1A49CD66" w:rsidR="00306266" w:rsidRPr="00F53688" w:rsidRDefault="00306266" w:rsidP="00306266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</w:tr>
      <w:tr w:rsidR="00306266" w:rsidRPr="00F53688" w14:paraId="58846A69" w14:textId="77777777" w:rsidTr="00825B40">
        <w:trPr>
          <w:gridAfter w:val="1"/>
          <w:wAfter w:w="6" w:type="dxa"/>
          <w:cantSplit/>
        </w:trPr>
        <w:tc>
          <w:tcPr>
            <w:tcW w:w="3587" w:type="dxa"/>
          </w:tcPr>
          <w:p w14:paraId="6E7D3D4C" w14:textId="77777777" w:rsidR="00306266" w:rsidRPr="00F53688" w:rsidRDefault="00306266" w:rsidP="00306266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36" w:type="dxa"/>
            <w:gridSpan w:val="2"/>
          </w:tcPr>
          <w:p w14:paraId="55A57CC7" w14:textId="77777777" w:rsidR="00306266" w:rsidRPr="00F53688" w:rsidRDefault="00306266" w:rsidP="00306266">
            <w:pPr>
              <w:pStyle w:val="acctfourfigures"/>
              <w:tabs>
                <w:tab w:val="clear" w:pos="765"/>
              </w:tabs>
              <w:spacing w:line="240" w:lineRule="auto"/>
              <w:ind w:left="-304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48B0B4FC" w14:textId="1C5991EE" w:rsidR="00306266" w:rsidRPr="00F53688" w:rsidRDefault="00306266" w:rsidP="0030626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15,688</w:t>
            </w:r>
          </w:p>
        </w:tc>
        <w:tc>
          <w:tcPr>
            <w:tcW w:w="194" w:type="dxa"/>
          </w:tcPr>
          <w:p w14:paraId="3E1C0775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56DA29" w14:textId="33402311" w:rsidR="00306266" w:rsidRPr="00F53688" w:rsidRDefault="00306266" w:rsidP="00306266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583</w:t>
            </w:r>
          </w:p>
        </w:tc>
        <w:tc>
          <w:tcPr>
            <w:tcW w:w="184" w:type="dxa"/>
          </w:tcPr>
          <w:p w14:paraId="22FC3BC0" w14:textId="77777777" w:rsidR="00306266" w:rsidRPr="00F53688" w:rsidRDefault="00306266" w:rsidP="0030626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18CFAF5" w14:textId="3E8E0138" w:rsidR="00306266" w:rsidRPr="00F53688" w:rsidRDefault="00306266" w:rsidP="0030626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16,271</w:t>
            </w:r>
          </w:p>
        </w:tc>
      </w:tr>
    </w:tbl>
    <w:p w14:paraId="6AF31D14" w14:textId="77777777" w:rsidR="008E7594" w:rsidRPr="00F53688" w:rsidRDefault="008E7594">
      <w:pPr>
        <w:rPr>
          <w:rFonts w:asciiTheme="majorBidi" w:hAnsiTheme="majorBidi" w:cstheme="majorBidi"/>
          <w:sz w:val="24"/>
          <w:szCs w:val="24"/>
        </w:rPr>
      </w:pPr>
    </w:p>
    <w:p w14:paraId="0BAF676E" w14:textId="7B87F6B1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อัตราดอกเบี้ยที่แท้จริงของเงินกู้ยืมจากสถาบันการเงินและหุ้นกู้ ณ วันที่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7F5187" w:rsidRPr="00F53688">
        <w:rPr>
          <w:rFonts w:ascii="Angsana New" w:hAnsi="Angsana New"/>
          <w:sz w:val="30"/>
          <w:szCs w:val="30"/>
        </w:rPr>
        <w:t>1</w:t>
      </w:r>
      <w:r w:rsidR="00962472" w:rsidRPr="00F53688">
        <w:rPr>
          <w:rFonts w:ascii="Angsana New" w:hAnsi="Angsana New"/>
          <w:sz w:val="30"/>
          <w:szCs w:val="30"/>
        </w:rPr>
        <w:t xml:space="preserve"> </w:t>
      </w:r>
      <w:r w:rsidR="00962472" w:rsidRPr="00F53688">
        <w:rPr>
          <w:rFonts w:ascii="Angsana New" w:hAnsi="Angsana New"/>
          <w:sz w:val="30"/>
          <w:szCs w:val="30"/>
          <w:cs/>
        </w:rPr>
        <w:t xml:space="preserve">และ </w:t>
      </w:r>
      <w:r w:rsidR="007F5187" w:rsidRPr="00F53688">
        <w:rPr>
          <w:rFonts w:ascii="Angsana New" w:hAnsi="Angsana New"/>
          <w:sz w:val="30"/>
          <w:szCs w:val="30"/>
        </w:rPr>
        <w:t>2560</w:t>
      </w:r>
      <w:r w:rsidRPr="00F53688">
        <w:rPr>
          <w:rFonts w:ascii="Angsana New" w:hAnsi="Angsana New"/>
          <w:sz w:val="30"/>
          <w:szCs w:val="30"/>
          <w:cs/>
        </w:rPr>
        <w:t xml:space="preserve"> และระยะเวลาที่ครบกำหนดชำระ ได้เปิดเผยไว้แล้วในหมายเหตุประกอบงบการเงินข้อ </w:t>
      </w:r>
      <w:r w:rsidR="002B541F" w:rsidRPr="00F53688">
        <w:rPr>
          <w:rFonts w:ascii="Angsana New" w:hAnsi="Angsana New"/>
          <w:sz w:val="30"/>
          <w:szCs w:val="30"/>
        </w:rPr>
        <w:t>19</w:t>
      </w:r>
    </w:p>
    <w:p w14:paraId="2C6A4540" w14:textId="77777777" w:rsidR="00F02AE0" w:rsidRPr="00F53688" w:rsidRDefault="00F02AE0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EF7BBA" w14:textId="77777777" w:rsidR="00F02AE0" w:rsidRPr="00F53688" w:rsidRDefault="00F02AE0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6A4007" w14:textId="77777777" w:rsidR="00F02AE0" w:rsidRPr="00F53688" w:rsidRDefault="00F02AE0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390D06" w14:textId="77777777" w:rsidR="00F02AE0" w:rsidRPr="00F53688" w:rsidRDefault="00F02AE0" w:rsidP="00F02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spacing w:line="240" w:lineRule="auto"/>
        <w:ind w:left="540" w:right="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77B553B4" w14:textId="77777777" w:rsidR="00F02AE0" w:rsidRPr="00F53688" w:rsidRDefault="00F02AE0" w:rsidP="00F02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spacing w:line="240" w:lineRule="auto"/>
        <w:ind w:left="540" w:right="20"/>
        <w:jc w:val="thaiDistribute"/>
        <w:rPr>
          <w:rFonts w:ascii="Angsana New" w:hAnsi="Angsana New"/>
          <w:sz w:val="24"/>
          <w:szCs w:val="24"/>
        </w:rPr>
      </w:pPr>
    </w:p>
    <w:p w14:paraId="025906E6" w14:textId="77777777" w:rsidR="00F02AE0" w:rsidRPr="00F53688" w:rsidRDefault="00F02AE0" w:rsidP="00F02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บริษัทย่อย</w:t>
      </w:r>
      <w:r w:rsidRPr="00F53688">
        <w:rPr>
          <w:rFonts w:ascii="Angsana New" w:hAnsi="Angsana New" w:hint="cs"/>
          <w:sz w:val="30"/>
          <w:szCs w:val="30"/>
          <w:cs/>
        </w:rPr>
        <w:t>แห่งหนึ่ง</w:t>
      </w:r>
      <w:r w:rsidRPr="00F53688">
        <w:rPr>
          <w:rFonts w:ascii="Angsana New" w:hAnsi="Angsana New"/>
          <w:sz w:val="30"/>
          <w:szCs w:val="30"/>
          <w:cs/>
        </w:rPr>
        <w:t>ได้ตกลงทำสัญญาแลกเปลี่ยนอัตราดอกเบี้ยกับ</w:t>
      </w:r>
      <w:r w:rsidRPr="00F53688">
        <w:rPr>
          <w:rFonts w:ascii="Angsana New" w:hAnsi="Angsana New" w:hint="cs"/>
          <w:sz w:val="30"/>
          <w:szCs w:val="30"/>
          <w:cs/>
        </w:rPr>
        <w:t>สถาบันการเงินหลายแห่ง</w:t>
      </w:r>
      <w:r w:rsidRPr="00F53688">
        <w:rPr>
          <w:rFonts w:ascii="Angsana New" w:hAnsi="Angsana New"/>
          <w:sz w:val="30"/>
          <w:szCs w:val="30"/>
          <w:cs/>
        </w:rPr>
        <w:t xml:space="preserve"> เพื่อเป็นเครื่องมือบริหารความเสี่ยงที่เกี่ยวเนื่องกับ</w:t>
      </w:r>
      <w:r w:rsidRPr="00F53688">
        <w:rPr>
          <w:rFonts w:ascii="Angsana New" w:hAnsi="Angsana New" w:hint="cs"/>
          <w:sz w:val="30"/>
          <w:szCs w:val="30"/>
          <w:cs/>
        </w:rPr>
        <w:t>อัตราดอกเบี้ยของ</w:t>
      </w:r>
      <w:r w:rsidRPr="00F53688">
        <w:rPr>
          <w:rFonts w:ascii="Angsana New" w:hAnsi="Angsana New"/>
          <w:sz w:val="30"/>
          <w:szCs w:val="30"/>
          <w:cs/>
        </w:rPr>
        <w:t>เงินกู้ยืมระยะยาวในสกุลเงิน</w:t>
      </w:r>
      <w:r w:rsidRPr="00F53688">
        <w:rPr>
          <w:rFonts w:ascii="Angsana New" w:hAnsi="Angsana New" w:hint="cs"/>
          <w:sz w:val="30"/>
          <w:szCs w:val="30"/>
          <w:cs/>
        </w:rPr>
        <w:t>บาท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 xml:space="preserve">ซึ่งมียอดคงเหลือ </w:t>
      </w:r>
      <w:r w:rsidRPr="00F53688">
        <w:rPr>
          <w:rFonts w:ascii="Angsana New" w:hAnsi="Angsana New"/>
          <w:sz w:val="30"/>
          <w:szCs w:val="30"/>
          <w:cs/>
        </w:rPr>
        <w:br/>
      </w:r>
      <w:r w:rsidRPr="00F53688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F53688">
        <w:rPr>
          <w:rFonts w:ascii="Angsana New" w:hAnsi="Angsana New"/>
          <w:sz w:val="30"/>
          <w:szCs w:val="30"/>
        </w:rPr>
        <w:t xml:space="preserve">31 </w:t>
      </w:r>
      <w:r w:rsidRPr="00F5368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53688">
        <w:rPr>
          <w:rFonts w:ascii="Angsana New" w:hAnsi="Angsana New"/>
          <w:sz w:val="30"/>
          <w:szCs w:val="30"/>
        </w:rPr>
        <w:t xml:space="preserve">2561 </w:t>
      </w:r>
      <w:r w:rsidRPr="00F53688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F53688">
        <w:rPr>
          <w:rFonts w:ascii="Angsana New" w:hAnsi="Angsana New"/>
          <w:sz w:val="30"/>
          <w:szCs w:val="30"/>
        </w:rPr>
        <w:t xml:space="preserve">6,241 </w:t>
      </w:r>
      <w:r w:rsidRPr="00F5368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F53688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F5368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F53688">
        <w:rPr>
          <w:rFonts w:ascii="Angsana New" w:hAnsi="Angsana New"/>
          <w:i/>
          <w:iCs/>
          <w:sz w:val="30"/>
          <w:szCs w:val="30"/>
        </w:rPr>
        <w:t xml:space="preserve">2560: </w:t>
      </w:r>
      <w:r w:rsidRPr="00F53688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Pr="00F53688">
        <w:rPr>
          <w:rFonts w:ascii="Angsana New" w:hAnsi="Angsana New"/>
          <w:i/>
          <w:iCs/>
          <w:sz w:val="30"/>
          <w:szCs w:val="30"/>
        </w:rPr>
        <w:t>)</w:t>
      </w:r>
      <w:r w:rsidRPr="00F5368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>โดย</w:t>
      </w:r>
      <w:r w:rsidRPr="00F53688">
        <w:rPr>
          <w:rFonts w:ascii="Angsana New" w:hAnsi="Angsana New"/>
          <w:sz w:val="30"/>
          <w:szCs w:val="30"/>
          <w:cs/>
        </w:rPr>
        <w:t>แลกเปลี่ยนอัตราดอกเบี้ยจากอัตราดอกเบี้ยลอยตัวตามอัตรา</w:t>
      </w:r>
      <w:r w:rsidRPr="00F53688">
        <w:rPr>
          <w:rFonts w:ascii="Angsana New" w:hAnsi="Angsana New" w:hint="cs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 xml:space="preserve">THBFIX 3M </w:t>
      </w:r>
      <w:r w:rsidRPr="00F53688">
        <w:rPr>
          <w:rFonts w:ascii="Angsana New" w:hAnsi="Angsana New" w:hint="cs"/>
          <w:sz w:val="30"/>
          <w:szCs w:val="30"/>
          <w:cs/>
        </w:rPr>
        <w:t xml:space="preserve">บวกส่วนเพิ่ม </w:t>
      </w:r>
      <w:r w:rsidRPr="00F53688">
        <w:rPr>
          <w:rFonts w:ascii="Angsana New" w:hAnsi="Angsana New"/>
          <w:sz w:val="30"/>
          <w:szCs w:val="30"/>
          <w:cs/>
        </w:rPr>
        <w:t>เป็นอัตราดอกเบี้ยคงที่ต่อปี</w:t>
      </w:r>
      <w:r w:rsidRPr="00F53688">
        <w:rPr>
          <w:rFonts w:ascii="Angsana New" w:hAnsi="Angsana New" w:hint="cs"/>
          <w:sz w:val="30"/>
          <w:szCs w:val="30"/>
          <w:cs/>
        </w:rPr>
        <w:t xml:space="preserve"> สัญญา</w:t>
      </w:r>
      <w:r w:rsidRPr="00F53688">
        <w:rPr>
          <w:rFonts w:ascii="Angsana New" w:hAnsi="Angsana New"/>
          <w:sz w:val="30"/>
          <w:szCs w:val="30"/>
          <w:cs/>
        </w:rPr>
        <w:t>มีระยะเวลาตั้งแต่</w:t>
      </w:r>
      <w:r w:rsidRPr="00F53688">
        <w:rPr>
          <w:rFonts w:ascii="Angsana New" w:hAnsi="Angsana New" w:hint="cs"/>
          <w:sz w:val="30"/>
          <w:szCs w:val="30"/>
          <w:cs/>
        </w:rPr>
        <w:t xml:space="preserve">เดือนเมษายน </w:t>
      </w:r>
      <w:r w:rsidRPr="00F53688">
        <w:rPr>
          <w:rFonts w:ascii="Angsana New" w:hAnsi="Angsana New"/>
          <w:sz w:val="30"/>
          <w:szCs w:val="30"/>
        </w:rPr>
        <w:t>2561</w:t>
      </w:r>
      <w:r w:rsidRPr="00F53688">
        <w:rPr>
          <w:rFonts w:ascii="Angsana New" w:hAnsi="Angsana New" w:hint="cs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ถึง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F53688">
        <w:rPr>
          <w:rFonts w:ascii="Angsana New" w:hAnsi="Angsana New"/>
          <w:sz w:val="30"/>
          <w:szCs w:val="30"/>
        </w:rPr>
        <w:t xml:space="preserve">2571 </w:t>
      </w:r>
    </w:p>
    <w:p w14:paraId="30EF0511" w14:textId="77777777" w:rsidR="000A0F16" w:rsidRPr="00F53688" w:rsidRDefault="000A0F16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C37504D" w14:textId="77777777" w:rsidR="00DE151E" w:rsidRPr="00F53688" w:rsidRDefault="00DE151E" w:rsidP="00AF6226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53688">
        <w:rPr>
          <w:rFonts w:ascii="Angsana New" w:hAnsi="Angsana New" w:cs="Angsana New"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71109F58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5BDD919" w14:textId="77777777" w:rsidR="00742B10" w:rsidRPr="00F53688" w:rsidRDefault="00DE151E" w:rsidP="00742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ซึ่งเกิดจากการซื้อวัตถุดิบและเงินกู้ยืมระยะยาวที่เป็นสกุลเงินต่างประเทศ อย่างไรก็ตาม กลุ่มบริษัทได้ทำสัญญาซื้อขายเงินตราต่างประเทศล่วงหน้าบางส่วน เพื่อป้องกันความเสี่ยงของอัตราแลกเปลี่ยนในระยะสั้นตามความเหมาะสม</w:t>
      </w:r>
    </w:p>
    <w:p w14:paraId="7F3E5DBC" w14:textId="77777777" w:rsidR="00733C6E" w:rsidRPr="00F53688" w:rsidRDefault="00733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169EE458" w14:textId="7D94F642" w:rsidR="00DE151E" w:rsidRPr="00F53688" w:rsidRDefault="00DE151E" w:rsidP="006B3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C71027" w:rsidRPr="00F53688">
        <w:rPr>
          <w:rFonts w:ascii="Angsana New" w:hAnsi="Angsana New"/>
          <w:sz w:val="30"/>
          <w:szCs w:val="30"/>
        </w:rPr>
        <w:t>1</w:t>
      </w:r>
      <w:r w:rsidR="00FC53CF" w:rsidRPr="00F53688">
        <w:rPr>
          <w:rFonts w:ascii="Angsana New" w:hAnsi="Angsana New"/>
          <w:sz w:val="30"/>
          <w:szCs w:val="30"/>
          <w:cs/>
        </w:rPr>
        <w:t xml:space="preserve"> และ </w:t>
      </w:r>
      <w:r w:rsidR="00C71027" w:rsidRPr="00F53688">
        <w:rPr>
          <w:rFonts w:ascii="Angsana New" w:hAnsi="Angsana New"/>
          <w:sz w:val="30"/>
          <w:szCs w:val="30"/>
        </w:rPr>
        <w:t>2560</w:t>
      </w:r>
      <w:r w:rsidRPr="00F53688">
        <w:rPr>
          <w:rFonts w:ascii="Angsana New" w:hAnsi="Angsana New"/>
          <w:sz w:val="30"/>
          <w:szCs w:val="30"/>
          <w:cs/>
        </w:rPr>
        <w:t xml:space="preserve"> กลุ่ม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68AABEEF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29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07"/>
        <w:gridCol w:w="828"/>
        <w:gridCol w:w="1215"/>
        <w:gridCol w:w="27"/>
        <w:gridCol w:w="184"/>
        <w:gridCol w:w="1256"/>
        <w:gridCol w:w="180"/>
        <w:gridCol w:w="1260"/>
        <w:gridCol w:w="180"/>
        <w:gridCol w:w="1260"/>
      </w:tblGrid>
      <w:tr w:rsidR="00DE151E" w:rsidRPr="00F53688" w14:paraId="572CF207" w14:textId="77777777" w:rsidTr="00773828">
        <w:trPr>
          <w:cantSplit/>
          <w:tblHeader/>
        </w:trPr>
        <w:tc>
          <w:tcPr>
            <w:tcW w:w="2907" w:type="dxa"/>
          </w:tcPr>
          <w:p w14:paraId="796BD526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28" w:type="dxa"/>
          </w:tcPr>
          <w:p w14:paraId="38DD1C73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2" w:type="dxa"/>
            <w:gridSpan w:val="4"/>
          </w:tcPr>
          <w:p w14:paraId="1599352E" w14:textId="77777777" w:rsidR="00DE151E" w:rsidRPr="00F53688" w:rsidRDefault="00DE151E" w:rsidP="00AF622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53688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3199F18A" w14:textId="77777777" w:rsidR="00DE151E" w:rsidRPr="00F53688" w:rsidRDefault="00DE151E" w:rsidP="00AF6226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9D40E13" w14:textId="77777777" w:rsidR="00DE151E" w:rsidRPr="00F53688" w:rsidRDefault="00DE151E" w:rsidP="00AF622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31455" w:rsidRPr="00F53688" w14:paraId="60B98005" w14:textId="77777777" w:rsidTr="00773828">
        <w:trPr>
          <w:cantSplit/>
          <w:tblHeader/>
        </w:trPr>
        <w:tc>
          <w:tcPr>
            <w:tcW w:w="2907" w:type="dxa"/>
          </w:tcPr>
          <w:p w14:paraId="724DCB95" w14:textId="77777777" w:rsidR="00431455" w:rsidRPr="00F53688" w:rsidRDefault="00431455" w:rsidP="00AF6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28" w:type="dxa"/>
          </w:tcPr>
          <w:p w14:paraId="2D88198D" w14:textId="33FE6814" w:rsidR="00431455" w:rsidRPr="00F53688" w:rsidRDefault="00431455" w:rsidP="00AF6226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gridSpan w:val="2"/>
          </w:tcPr>
          <w:p w14:paraId="59490AF7" w14:textId="7290F5E8" w:rsidR="00431455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4" w:type="dxa"/>
          </w:tcPr>
          <w:p w14:paraId="62369047" w14:textId="77777777" w:rsidR="00431455" w:rsidRPr="00F53688" w:rsidRDefault="00431455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14:paraId="6249D8DF" w14:textId="472E16C2" w:rsidR="00431455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14:paraId="4611BE20" w14:textId="77777777" w:rsidR="00431455" w:rsidRPr="00F53688" w:rsidRDefault="00431455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1B7A6AB" w14:textId="08751852" w:rsidR="00431455" w:rsidRPr="00F53688" w:rsidRDefault="007F0795" w:rsidP="00436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6D81CE2D" w14:textId="77777777" w:rsidR="00431455" w:rsidRPr="00F53688" w:rsidRDefault="00431455" w:rsidP="00436B14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7CF8F4F" w14:textId="519D6BA6" w:rsidR="00431455" w:rsidRPr="00F53688" w:rsidRDefault="007F0795" w:rsidP="00436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</w:t>
            </w:r>
            <w:r w:rsidR="00C71027" w:rsidRPr="00F53688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31455" w:rsidRPr="00F53688" w14:paraId="29209376" w14:textId="77777777" w:rsidTr="00773828">
        <w:trPr>
          <w:cantSplit/>
          <w:tblHeader/>
        </w:trPr>
        <w:tc>
          <w:tcPr>
            <w:tcW w:w="2907" w:type="dxa"/>
          </w:tcPr>
          <w:p w14:paraId="4771341B" w14:textId="77777777" w:rsidR="00431455" w:rsidRPr="00F53688" w:rsidRDefault="0043145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28" w:type="dxa"/>
          </w:tcPr>
          <w:p w14:paraId="5CE8C60D" w14:textId="77777777" w:rsidR="00431455" w:rsidRPr="00F53688" w:rsidRDefault="0043145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62" w:type="dxa"/>
            <w:gridSpan w:val="8"/>
          </w:tcPr>
          <w:p w14:paraId="6902BD2F" w14:textId="77777777" w:rsidR="00431455" w:rsidRPr="00F53688" w:rsidRDefault="00431455" w:rsidP="00AF622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31455" w:rsidRPr="00F53688" w14:paraId="3E0A1B7C" w14:textId="77777777" w:rsidTr="001956AE">
        <w:trPr>
          <w:cantSplit/>
        </w:trPr>
        <w:tc>
          <w:tcPr>
            <w:tcW w:w="2907" w:type="dxa"/>
          </w:tcPr>
          <w:p w14:paraId="61C5D21C" w14:textId="77777777" w:rsidR="00431455" w:rsidRPr="00F53688" w:rsidRDefault="0043145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828" w:type="dxa"/>
          </w:tcPr>
          <w:p w14:paraId="7D1A5782" w14:textId="77777777" w:rsidR="00431455" w:rsidRPr="00F53688" w:rsidRDefault="0043145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69C002C" w14:textId="77777777" w:rsidR="00431455" w:rsidRPr="00F53688" w:rsidRDefault="00431455" w:rsidP="00AF62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59BF9231" w14:textId="77777777" w:rsidR="00431455" w:rsidRPr="00F53688" w:rsidRDefault="00431455" w:rsidP="00AF62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25584588" w14:textId="77777777" w:rsidR="00431455" w:rsidRPr="00F53688" w:rsidRDefault="00431455" w:rsidP="00AF62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670432E" w14:textId="77777777" w:rsidR="00431455" w:rsidRPr="00F53688" w:rsidRDefault="00431455" w:rsidP="00AF62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CE0E35" w14:textId="77777777" w:rsidR="00431455" w:rsidRPr="00F53688" w:rsidRDefault="00431455" w:rsidP="00AF62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B03E092" w14:textId="77777777" w:rsidR="00431455" w:rsidRPr="00F53688" w:rsidRDefault="00431455" w:rsidP="00AF62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CB084C" w14:textId="77777777" w:rsidR="00431455" w:rsidRPr="00F53688" w:rsidRDefault="00431455" w:rsidP="00AF62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EA1E54" w:rsidRPr="00F53688" w14:paraId="7F085257" w14:textId="77777777" w:rsidTr="001956AE">
        <w:trPr>
          <w:cantSplit/>
        </w:trPr>
        <w:tc>
          <w:tcPr>
            <w:tcW w:w="2907" w:type="dxa"/>
          </w:tcPr>
          <w:p w14:paraId="24CD2FA7" w14:textId="77777777" w:rsidR="00EA1E54" w:rsidRPr="00F53688" w:rsidRDefault="00EA1E54" w:rsidP="00EA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828" w:type="dxa"/>
          </w:tcPr>
          <w:p w14:paraId="6EA9D7B5" w14:textId="41EBA8D3" w:rsidR="00EA1E54" w:rsidRPr="00F53688" w:rsidRDefault="00EA1E54" w:rsidP="00EA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4C523E2" w14:textId="67B2B0EA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17,548</w:t>
            </w:r>
          </w:p>
        </w:tc>
        <w:tc>
          <w:tcPr>
            <w:tcW w:w="211" w:type="dxa"/>
            <w:gridSpan w:val="2"/>
            <w:vAlign w:val="bottom"/>
          </w:tcPr>
          <w:p w14:paraId="19FE4296" w14:textId="77777777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4A4D31C9" w14:textId="245D9E2D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5,657</w:t>
            </w:r>
          </w:p>
        </w:tc>
        <w:tc>
          <w:tcPr>
            <w:tcW w:w="180" w:type="dxa"/>
            <w:vAlign w:val="bottom"/>
          </w:tcPr>
          <w:p w14:paraId="0E7BB5D4" w14:textId="77777777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FB3645" w14:textId="73852AA1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17,062</w:t>
            </w:r>
          </w:p>
        </w:tc>
        <w:tc>
          <w:tcPr>
            <w:tcW w:w="180" w:type="dxa"/>
            <w:vAlign w:val="bottom"/>
          </w:tcPr>
          <w:p w14:paraId="525DCE01" w14:textId="77777777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B4ED81" w14:textId="75B17C1C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5,243</w:t>
            </w:r>
          </w:p>
        </w:tc>
      </w:tr>
      <w:tr w:rsidR="00EA1E54" w:rsidRPr="00F53688" w14:paraId="5E6004F9" w14:textId="77777777" w:rsidTr="001956AE">
        <w:trPr>
          <w:cantSplit/>
        </w:trPr>
        <w:tc>
          <w:tcPr>
            <w:tcW w:w="2907" w:type="dxa"/>
          </w:tcPr>
          <w:p w14:paraId="7D4BC3C5" w14:textId="77777777" w:rsidR="00EA1E54" w:rsidRPr="00F53688" w:rsidRDefault="00EA1E54" w:rsidP="00EA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828" w:type="dxa"/>
          </w:tcPr>
          <w:p w14:paraId="5EA2599F" w14:textId="08B86D2A" w:rsidR="00EA1E54" w:rsidRPr="00F53688" w:rsidRDefault="00EA1E54" w:rsidP="00EA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55508BF" w14:textId="422B4A5F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39,076</w:t>
            </w:r>
          </w:p>
        </w:tc>
        <w:tc>
          <w:tcPr>
            <w:tcW w:w="211" w:type="dxa"/>
            <w:gridSpan w:val="2"/>
            <w:vAlign w:val="bottom"/>
          </w:tcPr>
          <w:p w14:paraId="7A3D5502" w14:textId="77777777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DF334D3" w14:textId="3689E46A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10,889</w:t>
            </w:r>
          </w:p>
        </w:tc>
        <w:tc>
          <w:tcPr>
            <w:tcW w:w="180" w:type="dxa"/>
            <w:vAlign w:val="bottom"/>
          </w:tcPr>
          <w:p w14:paraId="163E4950" w14:textId="77777777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8F408D" w14:textId="50257DD0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39,076</w:t>
            </w:r>
          </w:p>
        </w:tc>
        <w:tc>
          <w:tcPr>
            <w:tcW w:w="180" w:type="dxa"/>
            <w:vAlign w:val="bottom"/>
          </w:tcPr>
          <w:p w14:paraId="08AC4DCC" w14:textId="77777777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31463A" w14:textId="34F331DD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10,889</w:t>
            </w:r>
          </w:p>
        </w:tc>
      </w:tr>
      <w:tr w:rsidR="00EA1E54" w:rsidRPr="00F53688" w14:paraId="2BE88765" w14:textId="77777777" w:rsidTr="001956AE">
        <w:trPr>
          <w:cantSplit/>
        </w:trPr>
        <w:tc>
          <w:tcPr>
            <w:tcW w:w="2907" w:type="dxa"/>
          </w:tcPr>
          <w:p w14:paraId="24AB9F7F" w14:textId="77777777" w:rsidR="00EA1E54" w:rsidRPr="00F53688" w:rsidRDefault="00EA1E54" w:rsidP="00EA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28" w:type="dxa"/>
          </w:tcPr>
          <w:p w14:paraId="67129936" w14:textId="264094D0" w:rsidR="00EA1E54" w:rsidRPr="00F53688" w:rsidRDefault="00EA1E54" w:rsidP="00EA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F8C90CC" w14:textId="18980916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3,004</w:t>
            </w:r>
          </w:p>
        </w:tc>
        <w:tc>
          <w:tcPr>
            <w:tcW w:w="211" w:type="dxa"/>
            <w:gridSpan w:val="2"/>
            <w:vAlign w:val="bottom"/>
          </w:tcPr>
          <w:p w14:paraId="5E9BB654" w14:textId="77777777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6AE94A7" w14:textId="630C7598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2,345</w:t>
            </w:r>
          </w:p>
        </w:tc>
        <w:tc>
          <w:tcPr>
            <w:tcW w:w="180" w:type="dxa"/>
            <w:vAlign w:val="bottom"/>
          </w:tcPr>
          <w:p w14:paraId="42897FDE" w14:textId="77777777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FB4024" w14:textId="62E33C51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983</w:t>
            </w:r>
          </w:p>
        </w:tc>
        <w:tc>
          <w:tcPr>
            <w:tcW w:w="180" w:type="dxa"/>
            <w:vAlign w:val="bottom"/>
          </w:tcPr>
          <w:p w14:paraId="54D86C69" w14:textId="77777777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C3CEFD" w14:textId="70CCB024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693</w:t>
            </w:r>
          </w:p>
        </w:tc>
      </w:tr>
      <w:tr w:rsidR="00EA1E54" w:rsidRPr="00F53688" w14:paraId="609BB8E7" w14:textId="77777777" w:rsidTr="001956AE">
        <w:trPr>
          <w:cantSplit/>
        </w:trPr>
        <w:tc>
          <w:tcPr>
            <w:tcW w:w="2907" w:type="dxa"/>
          </w:tcPr>
          <w:p w14:paraId="129EEC1C" w14:textId="77777777" w:rsidR="00EA1E54" w:rsidRPr="00F53688" w:rsidRDefault="00EA1E54" w:rsidP="00EA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28" w:type="dxa"/>
          </w:tcPr>
          <w:p w14:paraId="75D4AD69" w14:textId="77777777" w:rsidR="00EA1E54" w:rsidRPr="00F53688" w:rsidRDefault="00EA1E54" w:rsidP="00EA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B0D7AAB" w14:textId="1633D11A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11" w:type="dxa"/>
            <w:gridSpan w:val="2"/>
            <w:vAlign w:val="bottom"/>
          </w:tcPr>
          <w:p w14:paraId="4F27F71E" w14:textId="77777777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4B40239F" w14:textId="7008462C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180" w:type="dxa"/>
            <w:vAlign w:val="bottom"/>
          </w:tcPr>
          <w:p w14:paraId="76A36FE9" w14:textId="77777777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094616" w14:textId="58C1B595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180" w:type="dxa"/>
            <w:vAlign w:val="bottom"/>
          </w:tcPr>
          <w:p w14:paraId="39D2B15B" w14:textId="77777777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EAB12B" w14:textId="778E5281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</w:t>
            </w:r>
          </w:p>
        </w:tc>
      </w:tr>
      <w:tr w:rsidR="00EA1E54" w:rsidRPr="00F53688" w14:paraId="4A5CCAC9" w14:textId="77777777" w:rsidTr="001956AE">
        <w:trPr>
          <w:cantSplit/>
        </w:trPr>
        <w:tc>
          <w:tcPr>
            <w:tcW w:w="2907" w:type="dxa"/>
          </w:tcPr>
          <w:p w14:paraId="5111608A" w14:textId="77777777" w:rsidR="00EA1E54" w:rsidRPr="00F53688" w:rsidRDefault="00EA1E54" w:rsidP="00EA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828" w:type="dxa"/>
          </w:tcPr>
          <w:p w14:paraId="22B17A2E" w14:textId="1699BE04" w:rsidR="00EA1E54" w:rsidRPr="00F53688" w:rsidRDefault="00EA1E54" w:rsidP="00EA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DA90DB5" w14:textId="08FC7B4B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(64,706)</w:t>
            </w:r>
          </w:p>
        </w:tc>
        <w:tc>
          <w:tcPr>
            <w:tcW w:w="211" w:type="dxa"/>
            <w:gridSpan w:val="2"/>
            <w:vAlign w:val="bottom"/>
          </w:tcPr>
          <w:p w14:paraId="297F87D0" w14:textId="77777777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C89ECBD" w14:textId="0878ECCA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(35,920)</w:t>
            </w:r>
          </w:p>
        </w:tc>
        <w:tc>
          <w:tcPr>
            <w:tcW w:w="180" w:type="dxa"/>
            <w:vAlign w:val="bottom"/>
          </w:tcPr>
          <w:p w14:paraId="724BCEA5" w14:textId="77777777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4394CA" w14:textId="70FFE7FE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(64,706)</w:t>
            </w:r>
          </w:p>
        </w:tc>
        <w:tc>
          <w:tcPr>
            <w:tcW w:w="180" w:type="dxa"/>
            <w:vAlign w:val="bottom"/>
          </w:tcPr>
          <w:p w14:paraId="78AFE52B" w14:textId="77777777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F79005" w14:textId="2A0021C4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(32,339)</w:t>
            </w:r>
          </w:p>
        </w:tc>
      </w:tr>
      <w:tr w:rsidR="00EA1E54" w:rsidRPr="00F53688" w14:paraId="4BA65A5D" w14:textId="77777777" w:rsidTr="001956AE">
        <w:trPr>
          <w:cantSplit/>
        </w:trPr>
        <w:tc>
          <w:tcPr>
            <w:tcW w:w="2907" w:type="dxa"/>
          </w:tcPr>
          <w:p w14:paraId="64DC58FC" w14:textId="77777777" w:rsidR="00EA1E54" w:rsidRPr="00F53688" w:rsidRDefault="00EA1E54" w:rsidP="00EA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28" w:type="dxa"/>
          </w:tcPr>
          <w:p w14:paraId="744E9ED3" w14:textId="231B59C0" w:rsidR="00EA1E54" w:rsidRPr="00F53688" w:rsidRDefault="00EA1E54" w:rsidP="00EA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72FF858" w14:textId="3B6F2367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(4,425)</w:t>
            </w:r>
          </w:p>
        </w:tc>
        <w:tc>
          <w:tcPr>
            <w:tcW w:w="211" w:type="dxa"/>
            <w:gridSpan w:val="2"/>
            <w:vAlign w:val="bottom"/>
          </w:tcPr>
          <w:p w14:paraId="56570CD4" w14:textId="77777777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6493F815" w14:textId="2220BCF4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(1,810)</w:t>
            </w:r>
          </w:p>
        </w:tc>
        <w:tc>
          <w:tcPr>
            <w:tcW w:w="180" w:type="dxa"/>
            <w:vAlign w:val="bottom"/>
          </w:tcPr>
          <w:p w14:paraId="1BA11A05" w14:textId="77777777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6FE3DF" w14:textId="0C6FD7F1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(4,128)</w:t>
            </w:r>
          </w:p>
        </w:tc>
        <w:tc>
          <w:tcPr>
            <w:tcW w:w="180" w:type="dxa"/>
            <w:vAlign w:val="bottom"/>
          </w:tcPr>
          <w:p w14:paraId="7585A25F" w14:textId="77777777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B317D7" w14:textId="621C1C44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(1,546)</w:t>
            </w:r>
          </w:p>
        </w:tc>
      </w:tr>
      <w:tr w:rsidR="00EA1E54" w:rsidRPr="00F53688" w14:paraId="02D7108B" w14:textId="77777777" w:rsidTr="001956AE">
        <w:trPr>
          <w:cantSplit/>
        </w:trPr>
        <w:tc>
          <w:tcPr>
            <w:tcW w:w="2907" w:type="dxa"/>
          </w:tcPr>
          <w:p w14:paraId="47E571A9" w14:textId="77777777" w:rsidR="00EA1E54" w:rsidRPr="00F53688" w:rsidRDefault="00EA1E54" w:rsidP="00EA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28" w:type="dxa"/>
          </w:tcPr>
          <w:p w14:paraId="48462BFF" w14:textId="77777777" w:rsidR="00EA1E54" w:rsidRPr="00F53688" w:rsidRDefault="00EA1E54" w:rsidP="00EA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712BA0A" w14:textId="7CF342A2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(1,016)</w:t>
            </w:r>
          </w:p>
        </w:tc>
        <w:tc>
          <w:tcPr>
            <w:tcW w:w="211" w:type="dxa"/>
            <w:gridSpan w:val="2"/>
            <w:vAlign w:val="bottom"/>
          </w:tcPr>
          <w:p w14:paraId="3477FAC2" w14:textId="77777777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79DBB83E" w14:textId="5CFD9FA0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(355)</w:t>
            </w:r>
          </w:p>
        </w:tc>
        <w:tc>
          <w:tcPr>
            <w:tcW w:w="180" w:type="dxa"/>
            <w:vAlign w:val="bottom"/>
          </w:tcPr>
          <w:p w14:paraId="7D382592" w14:textId="77777777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E064666" w14:textId="7940BB60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(104)</w:t>
            </w:r>
          </w:p>
        </w:tc>
        <w:tc>
          <w:tcPr>
            <w:tcW w:w="180" w:type="dxa"/>
            <w:vAlign w:val="bottom"/>
          </w:tcPr>
          <w:p w14:paraId="01C7BAB5" w14:textId="77777777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6526AC6" w14:textId="6B754227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(95)</w:t>
            </w:r>
          </w:p>
        </w:tc>
      </w:tr>
      <w:tr w:rsidR="00EA1E54" w:rsidRPr="00F53688" w14:paraId="0207BCB4" w14:textId="77777777" w:rsidTr="001956AE">
        <w:trPr>
          <w:cantSplit/>
        </w:trPr>
        <w:tc>
          <w:tcPr>
            <w:tcW w:w="2907" w:type="dxa"/>
          </w:tcPr>
          <w:p w14:paraId="0FA24A1D" w14:textId="77777777" w:rsidR="00EA1E54" w:rsidRPr="00F53688" w:rsidRDefault="00EA1E54" w:rsidP="00EA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28" w:type="dxa"/>
          </w:tcPr>
          <w:p w14:paraId="6001F50E" w14:textId="77777777" w:rsidR="00EA1E54" w:rsidRPr="00F53688" w:rsidRDefault="00EA1E54" w:rsidP="00EA1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3059C" w14:textId="71FEDAB1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(10,354)</w:t>
            </w:r>
          </w:p>
        </w:tc>
        <w:tc>
          <w:tcPr>
            <w:tcW w:w="211" w:type="dxa"/>
            <w:gridSpan w:val="2"/>
            <w:vAlign w:val="bottom"/>
          </w:tcPr>
          <w:p w14:paraId="489AFE40" w14:textId="77777777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8A926" w14:textId="08E1A5CE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(19,010)</w:t>
            </w:r>
          </w:p>
        </w:tc>
        <w:tc>
          <w:tcPr>
            <w:tcW w:w="180" w:type="dxa"/>
            <w:vAlign w:val="bottom"/>
          </w:tcPr>
          <w:p w14:paraId="361E1715" w14:textId="77777777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85945" w14:textId="07547DEA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(11,655)</w:t>
            </w:r>
          </w:p>
        </w:tc>
        <w:tc>
          <w:tcPr>
            <w:tcW w:w="180" w:type="dxa"/>
            <w:vAlign w:val="bottom"/>
          </w:tcPr>
          <w:p w14:paraId="2D358156" w14:textId="77777777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F8ED7" w14:textId="0C77D020" w:rsidR="00EA1E54" w:rsidRPr="00F53688" w:rsidRDefault="00EA1E54" w:rsidP="00EA1E5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(16,978)</w:t>
            </w:r>
          </w:p>
        </w:tc>
      </w:tr>
      <w:tr w:rsidR="00F02AE0" w:rsidRPr="00F53688" w14:paraId="00144ECC" w14:textId="77777777" w:rsidTr="00F02AE0">
        <w:trPr>
          <w:cantSplit/>
        </w:trPr>
        <w:tc>
          <w:tcPr>
            <w:tcW w:w="2907" w:type="dxa"/>
          </w:tcPr>
          <w:p w14:paraId="25584772" w14:textId="77777777" w:rsidR="00F02AE0" w:rsidRPr="00F53688" w:rsidRDefault="00F02AE0" w:rsidP="00A44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28" w:type="dxa"/>
          </w:tcPr>
          <w:p w14:paraId="46B9A5A6" w14:textId="77777777" w:rsidR="00F02AE0" w:rsidRPr="00F53688" w:rsidRDefault="00F02AE0" w:rsidP="00A44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B14A4D9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420506FA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55E97F1C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BE2A4A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693FEA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C59E31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F52A1C1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02AE0" w:rsidRPr="00F53688" w14:paraId="0FC541A3" w14:textId="77777777" w:rsidTr="00F02AE0">
        <w:trPr>
          <w:cantSplit/>
        </w:trPr>
        <w:tc>
          <w:tcPr>
            <w:tcW w:w="2907" w:type="dxa"/>
          </w:tcPr>
          <w:p w14:paraId="70F5B5A7" w14:textId="77777777" w:rsidR="00F02AE0" w:rsidRPr="00F53688" w:rsidRDefault="00F02AE0" w:rsidP="00A44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28" w:type="dxa"/>
          </w:tcPr>
          <w:p w14:paraId="1D46C9AC" w14:textId="77777777" w:rsidR="00F02AE0" w:rsidRPr="00F53688" w:rsidRDefault="00F02AE0" w:rsidP="00A44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FB384A8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64F4EB35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22F049B7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48B5D0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73DF94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75503B6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7C39E1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02AE0" w:rsidRPr="00F53688" w14:paraId="79CD7024" w14:textId="77777777" w:rsidTr="00F02AE0">
        <w:trPr>
          <w:cantSplit/>
        </w:trPr>
        <w:tc>
          <w:tcPr>
            <w:tcW w:w="2907" w:type="dxa"/>
          </w:tcPr>
          <w:p w14:paraId="798335F5" w14:textId="77777777" w:rsidR="00F02AE0" w:rsidRPr="00F53688" w:rsidRDefault="00F02AE0" w:rsidP="00A44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28" w:type="dxa"/>
          </w:tcPr>
          <w:p w14:paraId="39B9E720" w14:textId="77777777" w:rsidR="00F02AE0" w:rsidRPr="00F53688" w:rsidRDefault="00F02AE0" w:rsidP="00A44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BE4787D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76EF2049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4EB6784B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31C51D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63CAA5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61DF01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B4F2A5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02AE0" w:rsidRPr="00F53688" w14:paraId="1474FD93" w14:textId="77777777" w:rsidTr="00F02AE0">
        <w:trPr>
          <w:cantSplit/>
        </w:trPr>
        <w:tc>
          <w:tcPr>
            <w:tcW w:w="2907" w:type="dxa"/>
          </w:tcPr>
          <w:p w14:paraId="3C6FE113" w14:textId="77777777" w:rsidR="00F02AE0" w:rsidRPr="00F53688" w:rsidRDefault="00F02AE0" w:rsidP="00A44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28" w:type="dxa"/>
          </w:tcPr>
          <w:p w14:paraId="2B1A700B" w14:textId="77777777" w:rsidR="00F02AE0" w:rsidRPr="00F53688" w:rsidRDefault="00F02AE0" w:rsidP="00A44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0491D2E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7FF1369D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63C91B1F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22584B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A1FB88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3B526B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D5ADB0" w14:textId="77777777" w:rsidR="00F02AE0" w:rsidRPr="00F53688" w:rsidRDefault="00F02AE0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4480F" w:rsidRPr="00F53688" w14:paraId="63AE4E77" w14:textId="77777777" w:rsidTr="00F02AE0">
        <w:trPr>
          <w:cantSplit/>
        </w:trPr>
        <w:tc>
          <w:tcPr>
            <w:tcW w:w="2907" w:type="dxa"/>
          </w:tcPr>
          <w:p w14:paraId="7DDEFCC2" w14:textId="77777777" w:rsidR="00A4480F" w:rsidRPr="00F53688" w:rsidRDefault="00A4480F" w:rsidP="00A44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สกุลอื่นๆ</w:t>
            </w:r>
          </w:p>
        </w:tc>
        <w:tc>
          <w:tcPr>
            <w:tcW w:w="828" w:type="dxa"/>
          </w:tcPr>
          <w:p w14:paraId="6E93A798" w14:textId="77777777" w:rsidR="00A4480F" w:rsidRPr="00F53688" w:rsidRDefault="00A4480F" w:rsidP="00A44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1917292" w14:textId="77777777" w:rsidR="00A4480F" w:rsidRPr="00F53688" w:rsidRDefault="00A4480F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33E52AB9" w14:textId="77777777" w:rsidR="00A4480F" w:rsidRPr="00F53688" w:rsidRDefault="00A4480F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79A4D352" w14:textId="77777777" w:rsidR="00A4480F" w:rsidRPr="00F53688" w:rsidRDefault="00A4480F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4BE201" w14:textId="77777777" w:rsidR="00A4480F" w:rsidRPr="00F53688" w:rsidRDefault="00A4480F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2A2BE2" w14:textId="77777777" w:rsidR="00A4480F" w:rsidRPr="00F53688" w:rsidRDefault="00A4480F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E2700A" w14:textId="77777777" w:rsidR="00A4480F" w:rsidRPr="00F53688" w:rsidRDefault="00A4480F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F121E6" w14:textId="77777777" w:rsidR="00A4480F" w:rsidRPr="00F53688" w:rsidRDefault="00A4480F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F7A28" w:rsidRPr="00F53688" w14:paraId="19B6AA45" w14:textId="77777777" w:rsidTr="001956AE">
        <w:trPr>
          <w:cantSplit/>
        </w:trPr>
        <w:tc>
          <w:tcPr>
            <w:tcW w:w="2907" w:type="dxa"/>
          </w:tcPr>
          <w:p w14:paraId="31052A3C" w14:textId="77777777" w:rsidR="002F7A28" w:rsidRPr="00F53688" w:rsidRDefault="002F7A28" w:rsidP="002F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เงินสดและรายการเทียบเท่าเงินสด</w:t>
            </w:r>
          </w:p>
        </w:tc>
        <w:tc>
          <w:tcPr>
            <w:tcW w:w="828" w:type="dxa"/>
          </w:tcPr>
          <w:p w14:paraId="2E321511" w14:textId="6B4EDA5D" w:rsidR="002F7A28" w:rsidRPr="00F53688" w:rsidRDefault="002F7A28" w:rsidP="002F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25EFBC6" w14:textId="52E7A1AD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11" w:type="dxa"/>
            <w:gridSpan w:val="2"/>
            <w:vAlign w:val="bottom"/>
          </w:tcPr>
          <w:p w14:paraId="20EDC987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5D58F76A" w14:textId="53A279CB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180" w:type="dxa"/>
            <w:vAlign w:val="bottom"/>
          </w:tcPr>
          <w:p w14:paraId="39188044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FD739C" w14:textId="070F5BB2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492FBE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B96078" w14:textId="6B781C23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F7A28" w:rsidRPr="00F53688" w14:paraId="18D14474" w14:textId="77777777" w:rsidTr="001956AE">
        <w:trPr>
          <w:cantSplit/>
        </w:trPr>
        <w:tc>
          <w:tcPr>
            <w:tcW w:w="2907" w:type="dxa"/>
          </w:tcPr>
          <w:p w14:paraId="0FAEE845" w14:textId="77777777" w:rsidR="002F7A28" w:rsidRPr="00F53688" w:rsidRDefault="002F7A28" w:rsidP="002F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28" w:type="dxa"/>
          </w:tcPr>
          <w:p w14:paraId="44115251" w14:textId="4B1C03CA" w:rsidR="002F7A28" w:rsidRPr="00F53688" w:rsidRDefault="002F7A28" w:rsidP="002F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678FD08E" w14:textId="728C6668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327</w:t>
            </w:r>
          </w:p>
        </w:tc>
        <w:tc>
          <w:tcPr>
            <w:tcW w:w="211" w:type="dxa"/>
            <w:gridSpan w:val="2"/>
            <w:vAlign w:val="bottom"/>
          </w:tcPr>
          <w:p w14:paraId="1340BD57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35AC7FB5" w14:textId="1B275629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180" w:type="dxa"/>
            <w:vAlign w:val="bottom"/>
          </w:tcPr>
          <w:p w14:paraId="35AC1912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4AAAF9" w14:textId="16DAA9E2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8DC75C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25D109" w14:textId="79DC539C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F7A28" w:rsidRPr="00F53688" w14:paraId="233CA6BC" w14:textId="77777777" w:rsidTr="001956AE">
        <w:trPr>
          <w:cantSplit/>
        </w:trPr>
        <w:tc>
          <w:tcPr>
            <w:tcW w:w="2907" w:type="dxa"/>
          </w:tcPr>
          <w:p w14:paraId="2F3BC51F" w14:textId="77777777" w:rsidR="002F7A28" w:rsidRPr="00F53688" w:rsidRDefault="002F7A28" w:rsidP="002F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28" w:type="dxa"/>
          </w:tcPr>
          <w:p w14:paraId="23060BD5" w14:textId="77777777" w:rsidR="002F7A28" w:rsidRPr="00F53688" w:rsidRDefault="002F7A28" w:rsidP="002F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3A00AE7D" w14:textId="652B61A2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11" w:type="dxa"/>
            <w:gridSpan w:val="2"/>
            <w:vAlign w:val="bottom"/>
          </w:tcPr>
          <w:p w14:paraId="4732CF85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0350008E" w14:textId="4F212E92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2F31F5E5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B30F69" w14:textId="5C9716F8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26308FC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5C7D39" w14:textId="14809344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F7A28" w:rsidRPr="00F53688" w14:paraId="54E96414" w14:textId="77777777" w:rsidTr="001956AE">
        <w:trPr>
          <w:cantSplit/>
        </w:trPr>
        <w:tc>
          <w:tcPr>
            <w:tcW w:w="2907" w:type="dxa"/>
          </w:tcPr>
          <w:p w14:paraId="68D54885" w14:textId="77777777" w:rsidR="002F7A28" w:rsidRPr="00F53688" w:rsidRDefault="002F7A28" w:rsidP="002F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828" w:type="dxa"/>
          </w:tcPr>
          <w:p w14:paraId="594C086E" w14:textId="0CCA4CB4" w:rsidR="002F7A28" w:rsidRPr="00F53688" w:rsidRDefault="002F7A28" w:rsidP="002F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54EC564D" w14:textId="51912422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(576)</w:t>
            </w:r>
          </w:p>
        </w:tc>
        <w:tc>
          <w:tcPr>
            <w:tcW w:w="211" w:type="dxa"/>
            <w:gridSpan w:val="2"/>
            <w:vAlign w:val="bottom"/>
          </w:tcPr>
          <w:p w14:paraId="09B7A8DC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65D5AE13" w14:textId="47048269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(50)</w:t>
            </w:r>
          </w:p>
        </w:tc>
        <w:tc>
          <w:tcPr>
            <w:tcW w:w="180" w:type="dxa"/>
            <w:vAlign w:val="bottom"/>
          </w:tcPr>
          <w:p w14:paraId="51840AE8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A357B9" w14:textId="143856A2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692E33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1E13C6" w14:textId="239E5A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F7A28" w:rsidRPr="00F53688" w14:paraId="7F4EEE2A" w14:textId="77777777" w:rsidTr="001956AE">
        <w:trPr>
          <w:cantSplit/>
        </w:trPr>
        <w:tc>
          <w:tcPr>
            <w:tcW w:w="2907" w:type="dxa"/>
          </w:tcPr>
          <w:p w14:paraId="18B1393F" w14:textId="77777777" w:rsidR="002F7A28" w:rsidRPr="00F53688" w:rsidRDefault="002F7A28" w:rsidP="002F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28" w:type="dxa"/>
          </w:tcPr>
          <w:p w14:paraId="61EDE187" w14:textId="47ED5395" w:rsidR="002F7A28" w:rsidRPr="00F53688" w:rsidRDefault="002F7A28" w:rsidP="002F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7DF1E85B" w14:textId="293F354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(13)</w:t>
            </w:r>
          </w:p>
        </w:tc>
        <w:tc>
          <w:tcPr>
            <w:tcW w:w="211" w:type="dxa"/>
            <w:gridSpan w:val="2"/>
            <w:vAlign w:val="bottom"/>
          </w:tcPr>
          <w:p w14:paraId="446BF5FA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7CC848AA" w14:textId="130BDB2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(14)</w:t>
            </w:r>
          </w:p>
        </w:tc>
        <w:tc>
          <w:tcPr>
            <w:tcW w:w="180" w:type="dxa"/>
            <w:vAlign w:val="bottom"/>
          </w:tcPr>
          <w:p w14:paraId="2A98A196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7BCCD6" w14:textId="169CFD58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6E034F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81D82C" w14:textId="0D015B01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F7A28" w:rsidRPr="00F53688" w14:paraId="07DEA5BD" w14:textId="77777777" w:rsidTr="001956AE">
        <w:trPr>
          <w:cantSplit/>
        </w:trPr>
        <w:tc>
          <w:tcPr>
            <w:tcW w:w="2907" w:type="dxa"/>
          </w:tcPr>
          <w:p w14:paraId="1213CDD4" w14:textId="77777777" w:rsidR="002F7A28" w:rsidRPr="00F53688" w:rsidRDefault="002F7A28" w:rsidP="002F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28" w:type="dxa"/>
          </w:tcPr>
          <w:p w14:paraId="1CCBE834" w14:textId="77777777" w:rsidR="002F7A28" w:rsidRPr="00F53688" w:rsidRDefault="002F7A28" w:rsidP="002F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597D07B" w14:textId="022BF602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(98)</w:t>
            </w:r>
          </w:p>
        </w:tc>
        <w:tc>
          <w:tcPr>
            <w:tcW w:w="211" w:type="dxa"/>
            <w:gridSpan w:val="2"/>
            <w:vAlign w:val="bottom"/>
          </w:tcPr>
          <w:p w14:paraId="3C25E45D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4B689EC" w14:textId="48E314F3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(30)</w:t>
            </w:r>
          </w:p>
        </w:tc>
        <w:tc>
          <w:tcPr>
            <w:tcW w:w="180" w:type="dxa"/>
            <w:vAlign w:val="bottom"/>
          </w:tcPr>
          <w:p w14:paraId="39D5D6CF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9EA641" w14:textId="39DAD9B4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(15)</w:t>
            </w:r>
          </w:p>
        </w:tc>
        <w:tc>
          <w:tcPr>
            <w:tcW w:w="180" w:type="dxa"/>
            <w:vAlign w:val="bottom"/>
          </w:tcPr>
          <w:p w14:paraId="705CEA65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991C47" w14:textId="080CEBB1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(6)</w:t>
            </w:r>
          </w:p>
        </w:tc>
      </w:tr>
      <w:tr w:rsidR="002F7A28" w:rsidRPr="00F53688" w14:paraId="0EFF3EB4" w14:textId="77777777" w:rsidTr="001956AE">
        <w:trPr>
          <w:cantSplit/>
        </w:trPr>
        <w:tc>
          <w:tcPr>
            <w:tcW w:w="2907" w:type="dxa"/>
          </w:tcPr>
          <w:p w14:paraId="03890441" w14:textId="77777777" w:rsidR="002F7A28" w:rsidRPr="00F53688" w:rsidRDefault="002F7A28" w:rsidP="002F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8" w:type="dxa"/>
          </w:tcPr>
          <w:p w14:paraId="3A74D4C1" w14:textId="77777777" w:rsidR="002F7A28" w:rsidRPr="00F53688" w:rsidRDefault="002F7A28" w:rsidP="002F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2D139" w14:textId="105CFDA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(304)</w:t>
            </w:r>
          </w:p>
        </w:tc>
        <w:tc>
          <w:tcPr>
            <w:tcW w:w="211" w:type="dxa"/>
            <w:gridSpan w:val="2"/>
            <w:vAlign w:val="bottom"/>
          </w:tcPr>
          <w:p w14:paraId="7FF13AC4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860D8" w14:textId="4AA78771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262</w:t>
            </w:r>
          </w:p>
        </w:tc>
        <w:tc>
          <w:tcPr>
            <w:tcW w:w="180" w:type="dxa"/>
            <w:vAlign w:val="bottom"/>
          </w:tcPr>
          <w:p w14:paraId="13583130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3B570" w14:textId="351FFD04" w:rsidR="002F7A28" w:rsidRPr="00F53688" w:rsidRDefault="002F7A28" w:rsidP="007C3CA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A220A9"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134499A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87077" w14:textId="72BA8CDC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(6)</w:t>
            </w:r>
          </w:p>
        </w:tc>
      </w:tr>
      <w:tr w:rsidR="000A0F16" w:rsidRPr="00F53688" w14:paraId="1674668C" w14:textId="77777777" w:rsidTr="000A0F16">
        <w:trPr>
          <w:cantSplit/>
        </w:trPr>
        <w:tc>
          <w:tcPr>
            <w:tcW w:w="2907" w:type="dxa"/>
          </w:tcPr>
          <w:p w14:paraId="6F21B8A7" w14:textId="77777777" w:rsidR="000A0F16" w:rsidRPr="00F53688" w:rsidRDefault="000A0F16" w:rsidP="00A44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8" w:type="dxa"/>
          </w:tcPr>
          <w:p w14:paraId="7BB5CE9C" w14:textId="77777777" w:rsidR="000A0F16" w:rsidRPr="00F53688" w:rsidRDefault="000A0F16" w:rsidP="00A44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8C41EE7" w14:textId="77777777" w:rsidR="000A0F16" w:rsidRPr="00F53688" w:rsidRDefault="000A0F16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66E22A81" w14:textId="77777777" w:rsidR="000A0F16" w:rsidRPr="00F53688" w:rsidRDefault="000A0F16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0D85859C" w14:textId="77777777" w:rsidR="000A0F16" w:rsidRPr="00F53688" w:rsidRDefault="000A0F16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6376FB" w14:textId="77777777" w:rsidR="000A0F16" w:rsidRPr="00F53688" w:rsidRDefault="000A0F16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D855B2" w14:textId="77777777" w:rsidR="000A0F16" w:rsidRPr="00F53688" w:rsidRDefault="000A0F16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5C77B0" w14:textId="77777777" w:rsidR="000A0F16" w:rsidRPr="00F53688" w:rsidRDefault="000A0F16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4687599" w14:textId="77777777" w:rsidR="000A0F16" w:rsidRPr="00F53688" w:rsidRDefault="000A0F16" w:rsidP="00A4480F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F7A28" w:rsidRPr="00F53688" w14:paraId="5FB8D97D" w14:textId="77777777" w:rsidTr="000A0F16">
        <w:trPr>
          <w:cantSplit/>
        </w:trPr>
        <w:tc>
          <w:tcPr>
            <w:tcW w:w="2907" w:type="dxa"/>
          </w:tcPr>
          <w:p w14:paraId="71153F14" w14:textId="77777777" w:rsidR="002F7A28" w:rsidRPr="00F53688" w:rsidRDefault="002F7A28" w:rsidP="002F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828" w:type="dxa"/>
          </w:tcPr>
          <w:p w14:paraId="5721CB3D" w14:textId="77777777" w:rsidR="002F7A28" w:rsidRPr="00F53688" w:rsidRDefault="002F7A28" w:rsidP="002F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67ECF6E" w14:textId="03F00A81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(10,658)</w:t>
            </w:r>
          </w:p>
        </w:tc>
        <w:tc>
          <w:tcPr>
            <w:tcW w:w="211" w:type="dxa"/>
            <w:gridSpan w:val="2"/>
            <w:vAlign w:val="bottom"/>
          </w:tcPr>
          <w:p w14:paraId="09E89ADC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56" w:type="dxa"/>
            <w:vAlign w:val="bottom"/>
          </w:tcPr>
          <w:p w14:paraId="3B89B2FA" w14:textId="1803D9BD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(18,748)</w:t>
            </w:r>
          </w:p>
        </w:tc>
        <w:tc>
          <w:tcPr>
            <w:tcW w:w="180" w:type="dxa"/>
            <w:vAlign w:val="bottom"/>
          </w:tcPr>
          <w:p w14:paraId="2CA3FE7B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669079" w14:textId="00DDCD5E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(11,664)</w:t>
            </w:r>
          </w:p>
        </w:tc>
        <w:tc>
          <w:tcPr>
            <w:tcW w:w="180" w:type="dxa"/>
            <w:vAlign w:val="bottom"/>
          </w:tcPr>
          <w:p w14:paraId="3BC138FD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B4233D" w14:textId="79BAD086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(16,984)</w:t>
            </w:r>
          </w:p>
        </w:tc>
      </w:tr>
      <w:tr w:rsidR="002F7A28" w:rsidRPr="00F53688" w14:paraId="4C38D2ED" w14:textId="77777777" w:rsidTr="001956AE">
        <w:trPr>
          <w:cantSplit/>
        </w:trPr>
        <w:tc>
          <w:tcPr>
            <w:tcW w:w="2907" w:type="dxa"/>
          </w:tcPr>
          <w:p w14:paraId="517C73D7" w14:textId="77777777" w:rsidR="002F7A28" w:rsidRPr="00F53688" w:rsidRDefault="002F7A28" w:rsidP="002F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สัญญาซื้อขายเงินต่างประเทศ</w:t>
            </w:r>
          </w:p>
        </w:tc>
        <w:tc>
          <w:tcPr>
            <w:tcW w:w="828" w:type="dxa"/>
          </w:tcPr>
          <w:p w14:paraId="2E74DA5F" w14:textId="77777777" w:rsidR="002F7A28" w:rsidRPr="00F53688" w:rsidRDefault="002F7A28" w:rsidP="002F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3EA2B21" w14:textId="7A81CBE3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2,806</w:t>
            </w:r>
          </w:p>
        </w:tc>
        <w:tc>
          <w:tcPr>
            <w:tcW w:w="211" w:type="dxa"/>
            <w:gridSpan w:val="2"/>
            <w:vAlign w:val="bottom"/>
          </w:tcPr>
          <w:p w14:paraId="598568CE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6E127C2D" w14:textId="66C4D969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180" w:type="dxa"/>
            <w:vAlign w:val="bottom"/>
          </w:tcPr>
          <w:p w14:paraId="5632C647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ED7C6A" w14:textId="5111F054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2,806</w:t>
            </w:r>
          </w:p>
        </w:tc>
        <w:tc>
          <w:tcPr>
            <w:tcW w:w="180" w:type="dxa"/>
            <w:vAlign w:val="bottom"/>
          </w:tcPr>
          <w:p w14:paraId="55CADA8E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2F50BA" w14:textId="0EDEA795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F7A28" w:rsidRPr="00F53688" w14:paraId="1EEDB9AF" w14:textId="77777777" w:rsidTr="001956AE">
        <w:trPr>
          <w:cantSplit/>
        </w:trPr>
        <w:tc>
          <w:tcPr>
            <w:tcW w:w="2907" w:type="dxa"/>
          </w:tcPr>
          <w:p w14:paraId="3B00A265" w14:textId="77777777" w:rsidR="002F7A28" w:rsidRPr="00F53688" w:rsidRDefault="002F7A28" w:rsidP="002F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28" w:type="dxa"/>
          </w:tcPr>
          <w:p w14:paraId="2262BD6E" w14:textId="77777777" w:rsidR="002F7A28" w:rsidRPr="00F53688" w:rsidRDefault="002F7A28" w:rsidP="002F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109FC67" w14:textId="6E552062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11" w:type="dxa"/>
            <w:gridSpan w:val="2"/>
            <w:vAlign w:val="bottom"/>
          </w:tcPr>
          <w:p w14:paraId="3724D449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1AF0B855" w14:textId="0DA1C320" w:rsidR="002F7A28" w:rsidRPr="00F53688" w:rsidRDefault="009365BA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F7A28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3,581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FDC571E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06E340" w14:textId="31DB5699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4907C9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BC7552" w14:textId="0ECFBF32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F7A28" w:rsidRPr="00F53688" w14:paraId="7D555698" w14:textId="77777777" w:rsidTr="001956AE">
        <w:trPr>
          <w:cantSplit/>
        </w:trPr>
        <w:tc>
          <w:tcPr>
            <w:tcW w:w="2907" w:type="dxa"/>
          </w:tcPr>
          <w:p w14:paraId="20F941D2" w14:textId="77777777" w:rsidR="002F7A28" w:rsidRPr="00F53688" w:rsidRDefault="002F7A28" w:rsidP="002F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828" w:type="dxa"/>
          </w:tcPr>
          <w:p w14:paraId="155EE790" w14:textId="77777777" w:rsidR="002F7A28" w:rsidRPr="00F53688" w:rsidRDefault="002F7A28" w:rsidP="002F7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643B8" w14:textId="69B30344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(7,852)</w:t>
            </w:r>
          </w:p>
        </w:tc>
        <w:tc>
          <w:tcPr>
            <w:tcW w:w="211" w:type="dxa"/>
            <w:gridSpan w:val="2"/>
            <w:vAlign w:val="bottom"/>
          </w:tcPr>
          <w:p w14:paraId="40C0E3D4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10AC4" w14:textId="6A5237B6" w:rsidR="002F7A28" w:rsidRPr="00F53688" w:rsidRDefault="002F7A28" w:rsidP="008A61C9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9365BA"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22,096</w:t>
            </w: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436D75F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F12D01" w14:textId="041E74A0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(8,858)</w:t>
            </w:r>
          </w:p>
        </w:tc>
        <w:tc>
          <w:tcPr>
            <w:tcW w:w="180" w:type="dxa"/>
            <w:vAlign w:val="bottom"/>
          </w:tcPr>
          <w:p w14:paraId="5D5862DE" w14:textId="77777777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2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5C0E2" w14:textId="52E6A041" w:rsidR="002F7A28" w:rsidRPr="00F53688" w:rsidRDefault="002F7A28" w:rsidP="002F7A2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(16,984)</w:t>
            </w:r>
          </w:p>
        </w:tc>
      </w:tr>
    </w:tbl>
    <w:p w14:paraId="6D93D2A8" w14:textId="79247840" w:rsidR="00A4480F" w:rsidRPr="00F53688" w:rsidRDefault="00E801A7" w:rsidP="00E80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58E594D3" w14:textId="77777777" w:rsidR="00DE151E" w:rsidRPr="00F53688" w:rsidRDefault="00DB6368" w:rsidP="00E80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DE151E"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7A8B50F2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DAD3C24" w14:textId="77777777" w:rsidR="00413C76" w:rsidRPr="00F53688" w:rsidRDefault="00DE151E" w:rsidP="00413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ความเสี่ยงทางด้านสินเชื่อคือ 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 เนื่องจากกลุ่มบริษัทดำเนินธุรกิจกับลูกค้าที่เป็นบริษัทขนาดใหญ่ในกลุ่มอุตสาหกรรมปิโตรเลียมและไฟฟ้า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และกำหนดให้มีการวางหลักประกันชั้นดีสำหรับลูกค้าอื่นๆ ทำให้กลุ่มบริษัทไม่มีความเสี่ยงที่เป็นสาระสำคัญด้านสินเชื่อกับบริษัทใดบริษัทหนึ่งหรือในกลุ่มของบริษัท</w:t>
      </w:r>
    </w:p>
    <w:p w14:paraId="09E8FE08" w14:textId="77777777" w:rsidR="00413C76" w:rsidRPr="00F53688" w:rsidRDefault="00413C76" w:rsidP="00413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A664149" w14:textId="77777777" w:rsidR="00DE151E" w:rsidRPr="00F53688" w:rsidRDefault="00DE151E" w:rsidP="00413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4FE37931" w14:textId="77777777" w:rsidR="00DE151E" w:rsidRPr="00F53688" w:rsidRDefault="00DE151E" w:rsidP="008C1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4AD2750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Pr="00F53688">
        <w:rPr>
          <w:rFonts w:ascii="Angsana New" w:hAnsi="Angsana New"/>
          <w:sz w:val="30"/>
          <w:szCs w:val="30"/>
        </w:rPr>
        <w:t xml:space="preserve">        </w:t>
      </w:r>
      <w:r w:rsidRPr="00F53688">
        <w:rPr>
          <w:rFonts w:ascii="Angsana New" w:hAnsi="Angsana New"/>
          <w:sz w:val="30"/>
          <w:szCs w:val="30"/>
          <w:cs/>
        </w:rPr>
        <w:t>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61CA1216" w14:textId="77777777" w:rsidR="00DE151E" w:rsidRPr="00F53688" w:rsidRDefault="00DE151E" w:rsidP="008C1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86F9BC7" w14:textId="77777777" w:rsidR="00EF07C4" w:rsidRPr="00F53688" w:rsidRDefault="00EF07C4" w:rsidP="008C1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024B0A8" w14:textId="77777777" w:rsidR="00A91DE1" w:rsidRPr="00F53688" w:rsidRDefault="00A91DE1" w:rsidP="00A91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มูลค่ายุติธรรมของสินทรัพย์และหนี้สินทางการเงิน</w:t>
      </w:r>
    </w:p>
    <w:p w14:paraId="3A99EEA1" w14:textId="77777777" w:rsidR="00A91DE1" w:rsidRPr="00F53688" w:rsidRDefault="00A91DE1" w:rsidP="008C1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E6468E9" w14:textId="77777777" w:rsidR="00143AAB" w:rsidRPr="00F53688" w:rsidRDefault="00143AAB" w:rsidP="00143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ราคาที่บันทึกในบัญชี เนื่องจากเครื่องมือทางการเงินเหล่านี้จะครบกำหนดในระยะเวลาอันสั้น</w:t>
      </w:r>
    </w:p>
    <w:p w14:paraId="2D1984FE" w14:textId="77777777" w:rsidR="00143AAB" w:rsidRPr="00F53688" w:rsidRDefault="00143AAB" w:rsidP="00143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70FCFA7" w14:textId="77777777" w:rsidR="00143AAB" w:rsidRPr="00F53688" w:rsidRDefault="00143AAB" w:rsidP="00143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 w:hint="cs"/>
          <w:sz w:val="30"/>
          <w:szCs w:val="30"/>
          <w:cs/>
        </w:rPr>
        <w:t>มูลค่ายุติธรรมของเงินให้กู้ยืมระยะยาวและเงินกู้ยืมระยะยาวที่มีอัตราดอกเบี้ยลอยตัว ซึ่งเป็นอัตราท้องตลาดมีราคาตามบัญชีใกล้เคียงมูลค่ายุติธรรม</w:t>
      </w:r>
    </w:p>
    <w:p w14:paraId="7D5B3610" w14:textId="77777777" w:rsidR="000A0F16" w:rsidRPr="00F53688" w:rsidRDefault="000A0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DD285BE" w14:textId="51803811" w:rsidR="00143AAB" w:rsidRPr="00F53688" w:rsidRDefault="00143AAB" w:rsidP="00143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 w:hint="cs"/>
          <w:sz w:val="30"/>
          <w:szCs w:val="30"/>
          <w:cs/>
        </w:rPr>
        <w:t>สำหรับสินทรัพย์และหนี้สินทางการเงินอื่นนอกเหนือจากที่กล่าวข้างต้น</w:t>
      </w:r>
      <w:r w:rsidR="00113375" w:rsidRPr="00F53688">
        <w:rPr>
          <w:rFonts w:ascii="Angsana New" w:hAnsi="Angsana New" w:hint="cs"/>
          <w:sz w:val="30"/>
          <w:szCs w:val="30"/>
          <w:cs/>
        </w:rPr>
        <w:t>มี</w:t>
      </w:r>
      <w:r w:rsidRPr="00F53688">
        <w:rPr>
          <w:rFonts w:ascii="Angsana New" w:hAnsi="Angsana New" w:hint="cs"/>
          <w:sz w:val="30"/>
          <w:szCs w:val="30"/>
          <w:cs/>
        </w:rPr>
        <w:t>มูลค่ายุติธรรมและมูลค่าตามบัญชี</w:t>
      </w:r>
      <w:r w:rsidR="00113375" w:rsidRPr="00F53688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="00113375" w:rsidRPr="00F53688">
        <w:rPr>
          <w:rFonts w:ascii="Angsana New" w:hAnsi="Angsana New"/>
          <w:sz w:val="30"/>
          <w:szCs w:val="30"/>
        </w:rPr>
        <w:t xml:space="preserve"> </w:t>
      </w:r>
      <w:r w:rsidR="00113375" w:rsidRPr="00F5368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F44A92" w:rsidRPr="00F53688">
        <w:rPr>
          <w:rFonts w:ascii="Angsana New" w:hAnsi="Angsana New"/>
          <w:sz w:val="30"/>
          <w:szCs w:val="30"/>
        </w:rPr>
        <w:t>1</w:t>
      </w:r>
      <w:r w:rsidR="00113375" w:rsidRPr="00F53688">
        <w:rPr>
          <w:rFonts w:ascii="Angsana New" w:hAnsi="Angsana New"/>
          <w:sz w:val="30"/>
          <w:szCs w:val="30"/>
        </w:rPr>
        <w:t xml:space="preserve"> </w:t>
      </w:r>
      <w:r w:rsidR="00113375" w:rsidRPr="00F53688">
        <w:rPr>
          <w:rFonts w:ascii="Angsana New" w:hAnsi="Angsana New" w:hint="cs"/>
          <w:sz w:val="30"/>
          <w:szCs w:val="30"/>
          <w:cs/>
        </w:rPr>
        <w:t xml:space="preserve">และ </w:t>
      </w:r>
      <w:r w:rsidR="00F44A92" w:rsidRPr="00F53688">
        <w:rPr>
          <w:rFonts w:ascii="Angsana New" w:hAnsi="Angsana New"/>
          <w:sz w:val="30"/>
          <w:szCs w:val="30"/>
        </w:rPr>
        <w:t>2560</w:t>
      </w:r>
      <w:r w:rsidR="000A7AF4"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55F4BCB0" w14:textId="77777777" w:rsidR="008F1855" w:rsidRPr="00F53688" w:rsidRDefault="008F1855" w:rsidP="00143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pPr w:leftFromText="180" w:rightFromText="180" w:vertAnchor="text" w:horzAnchor="margin" w:tblpX="485" w:tblpY="183"/>
        <w:tblW w:w="9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9"/>
        <w:gridCol w:w="101"/>
        <w:gridCol w:w="1440"/>
        <w:gridCol w:w="180"/>
        <w:gridCol w:w="900"/>
        <w:gridCol w:w="180"/>
        <w:gridCol w:w="990"/>
        <w:gridCol w:w="180"/>
        <w:gridCol w:w="990"/>
        <w:gridCol w:w="180"/>
        <w:gridCol w:w="990"/>
      </w:tblGrid>
      <w:tr w:rsidR="001D77E9" w:rsidRPr="00F53688" w14:paraId="33C34AD4" w14:textId="77777777" w:rsidTr="00D21931">
        <w:trPr>
          <w:trHeight w:val="363"/>
          <w:tblHeader/>
        </w:trPr>
        <w:tc>
          <w:tcPr>
            <w:tcW w:w="3600" w:type="dxa"/>
            <w:gridSpan w:val="2"/>
            <w:vMerge w:val="restart"/>
            <w:shd w:val="clear" w:color="auto" w:fill="auto"/>
            <w:vAlign w:val="bottom"/>
          </w:tcPr>
          <w:p w14:paraId="1061C309" w14:textId="77777777" w:rsidR="001D77E9" w:rsidRPr="00F53688" w:rsidRDefault="001D77E9" w:rsidP="00E719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183F13C" w14:textId="77777777" w:rsidR="001D77E9" w:rsidRPr="00F53688" w:rsidRDefault="001D77E9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DCA50C9" w14:textId="77777777" w:rsidR="001D77E9" w:rsidRPr="00F53688" w:rsidRDefault="001D77E9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7"/>
            <w:shd w:val="clear" w:color="auto" w:fill="auto"/>
            <w:vAlign w:val="bottom"/>
          </w:tcPr>
          <w:p w14:paraId="2589D529" w14:textId="77777777" w:rsidR="001D77E9" w:rsidRPr="00F53688" w:rsidRDefault="001D77E9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D77E9" w:rsidRPr="00F53688" w14:paraId="29DEBB28" w14:textId="77777777" w:rsidTr="00D21931">
        <w:trPr>
          <w:trHeight w:val="363"/>
          <w:tblHeader/>
        </w:trPr>
        <w:tc>
          <w:tcPr>
            <w:tcW w:w="3600" w:type="dxa"/>
            <w:gridSpan w:val="2"/>
            <w:vMerge/>
            <w:shd w:val="clear" w:color="auto" w:fill="auto"/>
            <w:vAlign w:val="bottom"/>
          </w:tcPr>
          <w:p w14:paraId="661A850C" w14:textId="77777777" w:rsidR="001D77E9" w:rsidRPr="00F53688" w:rsidRDefault="001D77E9" w:rsidP="00E719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226F1BFE" w14:textId="77777777" w:rsidR="001D77E9" w:rsidRPr="00F53688" w:rsidRDefault="001D77E9" w:rsidP="00A53CE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</w:t>
            </w:r>
            <w:r w:rsidR="00A53CEC"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1B9191B4" w14:textId="77777777" w:rsidR="001D77E9" w:rsidRPr="00F53688" w:rsidRDefault="001D77E9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F633C" w14:textId="77777777" w:rsidR="001D77E9" w:rsidRPr="00F53688" w:rsidRDefault="001D77E9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D77E9" w:rsidRPr="00F53688" w14:paraId="7769036B" w14:textId="77777777" w:rsidTr="00D21931">
        <w:trPr>
          <w:trHeight w:val="363"/>
          <w:tblHeader/>
        </w:trPr>
        <w:tc>
          <w:tcPr>
            <w:tcW w:w="3600" w:type="dxa"/>
            <w:gridSpan w:val="2"/>
            <w:shd w:val="clear" w:color="auto" w:fill="auto"/>
            <w:vAlign w:val="bottom"/>
          </w:tcPr>
          <w:p w14:paraId="60BEB682" w14:textId="77777777" w:rsidR="001D77E9" w:rsidRPr="00F53688" w:rsidRDefault="001D77E9" w:rsidP="00E719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6C9649" w14:textId="77777777" w:rsidR="001D77E9" w:rsidRPr="00F53688" w:rsidRDefault="001D77E9" w:rsidP="00E719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3CE2810" w14:textId="77777777" w:rsidR="001D77E9" w:rsidRPr="00F53688" w:rsidRDefault="001D77E9" w:rsidP="00E719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6E3DAD6" w14:textId="38524A16" w:rsidR="001D77E9" w:rsidRPr="00F53688" w:rsidRDefault="001D77E9" w:rsidP="00E719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E4F023C" w14:textId="77777777" w:rsidR="001D77E9" w:rsidRPr="00F53688" w:rsidRDefault="001D77E9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8157E02" w14:textId="49CE663D" w:rsidR="001D77E9" w:rsidRPr="00F53688" w:rsidRDefault="001D77E9" w:rsidP="00E719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B8FCDC5" w14:textId="77777777" w:rsidR="001D77E9" w:rsidRPr="00F53688" w:rsidRDefault="001D77E9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6D5DD81" w14:textId="61A4EA3B" w:rsidR="001D77E9" w:rsidRPr="00F53688" w:rsidRDefault="001D77E9" w:rsidP="00E719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59F56A9" w14:textId="77777777" w:rsidR="001D77E9" w:rsidRPr="00F53688" w:rsidRDefault="001D77E9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CCC5F18" w14:textId="77777777" w:rsidR="001D77E9" w:rsidRPr="00F53688" w:rsidRDefault="001D77E9" w:rsidP="00E719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D77E9" w:rsidRPr="00F53688" w14:paraId="0940F84A" w14:textId="77777777" w:rsidTr="00D21931">
        <w:trPr>
          <w:tblHeader/>
        </w:trPr>
        <w:tc>
          <w:tcPr>
            <w:tcW w:w="3600" w:type="dxa"/>
            <w:gridSpan w:val="2"/>
            <w:shd w:val="clear" w:color="auto" w:fill="auto"/>
          </w:tcPr>
          <w:p w14:paraId="12B508B3" w14:textId="77777777" w:rsidR="001D77E9" w:rsidRPr="00F53688" w:rsidRDefault="001D77E9" w:rsidP="00E7190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1B7300" w14:textId="77777777" w:rsidR="001D77E9" w:rsidRPr="00F53688" w:rsidRDefault="001D77E9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61794C7" w14:textId="77777777" w:rsidR="001D77E9" w:rsidRPr="00F53688" w:rsidRDefault="001D77E9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7"/>
            <w:shd w:val="clear" w:color="auto" w:fill="auto"/>
          </w:tcPr>
          <w:p w14:paraId="71B35E99" w14:textId="77777777" w:rsidR="001D77E9" w:rsidRPr="00F53688" w:rsidRDefault="001D77E9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D77E9" w:rsidRPr="00F53688" w14:paraId="5289072A" w14:textId="77777777" w:rsidTr="00D21931">
        <w:trPr>
          <w:cantSplit/>
        </w:trPr>
        <w:tc>
          <w:tcPr>
            <w:tcW w:w="3600" w:type="dxa"/>
            <w:gridSpan w:val="2"/>
            <w:shd w:val="clear" w:color="auto" w:fill="auto"/>
          </w:tcPr>
          <w:p w14:paraId="1C81E728" w14:textId="2AFAC28F" w:rsidR="001D77E9" w:rsidRPr="00F53688" w:rsidRDefault="007F0795" w:rsidP="00E7190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77E9"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1D77E9"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32060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0" w:type="dxa"/>
          </w:tcPr>
          <w:p w14:paraId="3E8DACD1" w14:textId="77777777" w:rsidR="001D77E9" w:rsidRPr="00F53688" w:rsidRDefault="001D77E9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C2BAC1C" w14:textId="77777777" w:rsidR="001D77E9" w:rsidRPr="00F53688" w:rsidRDefault="001D77E9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2769461" w14:textId="77777777" w:rsidR="001D77E9" w:rsidRPr="00F53688" w:rsidRDefault="001D77E9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A26F76C" w14:textId="77777777" w:rsidR="001D77E9" w:rsidRPr="00F53688" w:rsidRDefault="001D77E9" w:rsidP="00E7190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EECE30" w14:textId="77777777" w:rsidR="001D77E9" w:rsidRPr="00F53688" w:rsidRDefault="001D77E9" w:rsidP="00E7190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B68ED1E" w14:textId="77777777" w:rsidR="001D77E9" w:rsidRPr="00F53688" w:rsidRDefault="001D77E9" w:rsidP="00E7190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35D5E1A" w14:textId="77777777" w:rsidR="001D77E9" w:rsidRPr="00F53688" w:rsidRDefault="001D77E9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FF01337" w14:textId="77777777" w:rsidR="001D77E9" w:rsidRPr="00F53688" w:rsidRDefault="001D77E9" w:rsidP="00E7190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1E03EB" w14:textId="77777777" w:rsidR="001D77E9" w:rsidRPr="00F53688" w:rsidRDefault="001D77E9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77E9" w:rsidRPr="00F53688" w14:paraId="6B17D1C4" w14:textId="77777777" w:rsidTr="00D21931">
        <w:trPr>
          <w:cantSplit/>
        </w:trPr>
        <w:tc>
          <w:tcPr>
            <w:tcW w:w="3600" w:type="dxa"/>
            <w:gridSpan w:val="2"/>
            <w:shd w:val="clear" w:color="auto" w:fill="auto"/>
          </w:tcPr>
          <w:p w14:paraId="6DE4CA52" w14:textId="77777777" w:rsidR="001D77E9" w:rsidRPr="00F53688" w:rsidRDefault="002D6D57" w:rsidP="00E7190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</w:t>
            </w:r>
          </w:p>
        </w:tc>
        <w:tc>
          <w:tcPr>
            <w:tcW w:w="1440" w:type="dxa"/>
          </w:tcPr>
          <w:p w14:paraId="7D32937D" w14:textId="77777777" w:rsidR="001D77E9" w:rsidRPr="00F53688" w:rsidRDefault="001D77E9" w:rsidP="00E719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18510B3D" w14:textId="77777777" w:rsidR="001D77E9" w:rsidRPr="00F53688" w:rsidRDefault="001D77E9" w:rsidP="00E719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7828DB21" w14:textId="77777777" w:rsidR="001D77E9" w:rsidRPr="00F53688" w:rsidRDefault="001D77E9" w:rsidP="00E719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526B7520" w14:textId="77777777" w:rsidR="001D77E9" w:rsidRPr="00F53688" w:rsidRDefault="001D77E9" w:rsidP="00E7190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7F793B71" w14:textId="77777777" w:rsidR="001D77E9" w:rsidRPr="00F53688" w:rsidRDefault="001D77E9" w:rsidP="00E7190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68EA50B0" w14:textId="77777777" w:rsidR="001D77E9" w:rsidRPr="00F53688" w:rsidRDefault="001D77E9" w:rsidP="00E7190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00266CD9" w14:textId="77777777" w:rsidR="001D77E9" w:rsidRPr="00F53688" w:rsidRDefault="001D77E9" w:rsidP="00E719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5D2A6C70" w14:textId="77777777" w:rsidR="001D77E9" w:rsidRPr="00F53688" w:rsidRDefault="001D77E9" w:rsidP="00E7190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3F8EF9F4" w14:textId="77777777" w:rsidR="001D77E9" w:rsidRPr="00F53688" w:rsidRDefault="001D77E9" w:rsidP="00E719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2D6D57" w:rsidRPr="00F53688" w14:paraId="6F2C53E9" w14:textId="77777777" w:rsidTr="00D21931">
        <w:trPr>
          <w:cantSplit/>
        </w:trPr>
        <w:tc>
          <w:tcPr>
            <w:tcW w:w="3600" w:type="dxa"/>
            <w:gridSpan w:val="2"/>
            <w:shd w:val="clear" w:color="auto" w:fill="auto"/>
          </w:tcPr>
          <w:p w14:paraId="0BD73B07" w14:textId="77777777" w:rsidR="002D6D57" w:rsidRPr="00F53688" w:rsidRDefault="002D6D57" w:rsidP="00E7190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ทางการเงินที่วัดมูลค่าด้วยมูลค่ายุติธรรม</w:t>
            </w:r>
          </w:p>
        </w:tc>
        <w:tc>
          <w:tcPr>
            <w:tcW w:w="1440" w:type="dxa"/>
          </w:tcPr>
          <w:p w14:paraId="5B002188" w14:textId="77777777" w:rsidR="002D6D57" w:rsidRPr="00F53688" w:rsidRDefault="002D6D57" w:rsidP="00E719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2F133BC5" w14:textId="77777777" w:rsidR="002D6D57" w:rsidRPr="00F53688" w:rsidRDefault="002D6D57" w:rsidP="00E719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0FE8B47C" w14:textId="77777777" w:rsidR="002D6D57" w:rsidRPr="00F53688" w:rsidRDefault="002D6D57" w:rsidP="00E719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6D60AA33" w14:textId="77777777" w:rsidR="002D6D57" w:rsidRPr="00F53688" w:rsidRDefault="002D6D57" w:rsidP="00E7190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306E465D" w14:textId="77777777" w:rsidR="002D6D57" w:rsidRPr="00F53688" w:rsidRDefault="002D6D57" w:rsidP="00E7190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118E1D8D" w14:textId="77777777" w:rsidR="002D6D57" w:rsidRPr="00F53688" w:rsidRDefault="002D6D57" w:rsidP="00E7190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141073CE" w14:textId="77777777" w:rsidR="002D6D57" w:rsidRPr="00F53688" w:rsidRDefault="002D6D57" w:rsidP="00E719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5637678C" w14:textId="77777777" w:rsidR="002D6D57" w:rsidRPr="00F53688" w:rsidRDefault="002D6D57" w:rsidP="00E7190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268C4B2A" w14:textId="77777777" w:rsidR="002D6D57" w:rsidRPr="00F53688" w:rsidRDefault="002D6D57" w:rsidP="00E719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B51007" w:rsidRPr="00F53688" w14:paraId="007EFC48" w14:textId="77777777" w:rsidTr="00D21931">
        <w:trPr>
          <w:cantSplit/>
        </w:trPr>
        <w:tc>
          <w:tcPr>
            <w:tcW w:w="3600" w:type="dxa"/>
            <w:gridSpan w:val="2"/>
            <w:shd w:val="clear" w:color="auto" w:fill="auto"/>
            <w:vAlign w:val="bottom"/>
          </w:tcPr>
          <w:p w14:paraId="129C00B1" w14:textId="77777777" w:rsidR="00B51007" w:rsidRPr="00F53688" w:rsidRDefault="00B51007" w:rsidP="00B51007">
            <w:pPr>
              <w:rPr>
                <w:rFonts w:cs="Cordia New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ตราสารทุนที่เป็นเงินลงทุนเผื่อขาย</w:t>
            </w:r>
          </w:p>
        </w:tc>
        <w:tc>
          <w:tcPr>
            <w:tcW w:w="1440" w:type="dxa"/>
            <w:vAlign w:val="bottom"/>
          </w:tcPr>
          <w:p w14:paraId="05D34146" w14:textId="747B9131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361</w:t>
            </w:r>
            <w:r w:rsidR="004154AB" w:rsidRPr="00F53688">
              <w:rPr>
                <w:rFonts w:ascii="Angsana New" w:hAnsi="Angsana New" w:cs="Angsana New"/>
                <w:color w:val="FFFFFF" w:themeColor="background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47BCC09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4F322F" w14:textId="5ADEDE6D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361</w:t>
            </w:r>
          </w:p>
        </w:tc>
        <w:tc>
          <w:tcPr>
            <w:tcW w:w="180" w:type="dxa"/>
            <w:shd w:val="clear" w:color="auto" w:fill="auto"/>
          </w:tcPr>
          <w:p w14:paraId="354528C4" w14:textId="77777777" w:rsidR="00B51007" w:rsidRPr="00F53688" w:rsidRDefault="00B51007" w:rsidP="00B51007">
            <w:pPr>
              <w:pStyle w:val="acctfourfigures"/>
              <w:spacing w:line="240" w:lineRule="atLeast"/>
              <w:jc w:val="righ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39AC10" w14:textId="1C14D87F" w:rsidR="00B51007" w:rsidRPr="00F53688" w:rsidRDefault="00B51007" w:rsidP="00254A3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254A37" w:rsidRPr="00F53688">
              <w:rPr>
                <w:rFonts w:ascii="Angsana New" w:hAnsi="Angsana New" w:cs="Angsana New"/>
                <w:color w:val="FFFFFF" w:themeColor="background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48AB8E0" w14:textId="77777777" w:rsidR="00B51007" w:rsidRPr="00F53688" w:rsidRDefault="00B51007" w:rsidP="00B51007">
            <w:pPr>
              <w:pStyle w:val="acctfourfigures"/>
              <w:spacing w:line="240" w:lineRule="atLeast"/>
              <w:jc w:val="righ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E36C21" w14:textId="4EE197DE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B7E01E" w14:textId="77777777" w:rsidR="00B51007" w:rsidRPr="00F53688" w:rsidRDefault="00B51007" w:rsidP="00B51007">
            <w:pPr>
              <w:pStyle w:val="acctfourfigures"/>
              <w:spacing w:line="240" w:lineRule="atLeast"/>
              <w:jc w:val="righ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1DA63C" w14:textId="4EE126B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361</w:t>
            </w:r>
            <w:r w:rsidR="004154AB" w:rsidRPr="00F53688">
              <w:rPr>
                <w:rFonts w:ascii="Angsana New" w:hAnsi="Angsana New" w:cs="Angsana New"/>
                <w:color w:val="FFFFFF" w:themeColor="background1"/>
                <w:sz w:val="30"/>
                <w:szCs w:val="30"/>
                <w:lang w:val="en-US" w:bidi="th-TH"/>
              </w:rPr>
              <w:t>)</w:t>
            </w:r>
          </w:p>
        </w:tc>
      </w:tr>
      <w:tr w:rsidR="00B51007" w:rsidRPr="00F53688" w14:paraId="6848FC9E" w14:textId="77777777" w:rsidTr="00D21931">
        <w:trPr>
          <w:cantSplit/>
        </w:trPr>
        <w:tc>
          <w:tcPr>
            <w:tcW w:w="3600" w:type="dxa"/>
            <w:gridSpan w:val="2"/>
            <w:shd w:val="clear" w:color="auto" w:fill="auto"/>
          </w:tcPr>
          <w:p w14:paraId="22A0F747" w14:textId="77777777" w:rsidR="00B51007" w:rsidRPr="00F53688" w:rsidRDefault="00B51007" w:rsidP="00B5100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เผื่อขาย</w:t>
            </w:r>
          </w:p>
          <w:p w14:paraId="143B1D36" w14:textId="77777777" w:rsidR="00B51007" w:rsidRPr="00F53688" w:rsidRDefault="00B51007" w:rsidP="00B5100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   (ในกองทุนส่วนบุคคล)</w:t>
            </w:r>
          </w:p>
        </w:tc>
        <w:tc>
          <w:tcPr>
            <w:tcW w:w="1440" w:type="dxa"/>
            <w:vAlign w:val="bottom"/>
          </w:tcPr>
          <w:p w14:paraId="0143DC52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ADC6B5C" w14:textId="437DF9D7" w:rsidR="00B51007" w:rsidRPr="00F53688" w:rsidRDefault="00B51007" w:rsidP="00E6706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11,903</w:t>
            </w:r>
            <w:r w:rsidR="004154AB" w:rsidRPr="00F53688">
              <w:rPr>
                <w:rFonts w:ascii="Angsana New" w:hAnsi="Angsana New" w:cs="Angsana New"/>
                <w:color w:val="FFFFFF" w:themeColor="background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50F763C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37BACF" w14:textId="63A6504C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0656F6" w14:textId="77777777" w:rsidR="00B51007" w:rsidRPr="00F53688" w:rsidRDefault="00B51007" w:rsidP="00B51007">
            <w:pPr>
              <w:pStyle w:val="acctfourfigures"/>
              <w:spacing w:line="240" w:lineRule="atLeast"/>
              <w:jc w:val="righ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430B4F" w14:textId="3F68370E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11,903</w:t>
            </w:r>
            <w:r w:rsidR="00254A37" w:rsidRPr="00F53688">
              <w:rPr>
                <w:rFonts w:ascii="Angsana New" w:hAnsi="Angsana New" w:cs="Angsana New"/>
                <w:color w:val="FFFFFF" w:themeColor="background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B15BDC5" w14:textId="77777777" w:rsidR="00B51007" w:rsidRPr="00F53688" w:rsidRDefault="00B51007" w:rsidP="00B51007">
            <w:pPr>
              <w:pStyle w:val="acctfourfigures"/>
              <w:spacing w:line="240" w:lineRule="atLeast"/>
              <w:jc w:val="righ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1E3A3C" w14:textId="46A5880C" w:rsidR="00B51007" w:rsidRPr="00F53688" w:rsidRDefault="00B51007" w:rsidP="00E67069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ACD973" w14:textId="77777777" w:rsidR="00B51007" w:rsidRPr="00F53688" w:rsidRDefault="00B51007" w:rsidP="00B51007">
            <w:pPr>
              <w:pStyle w:val="acctfourfigures"/>
              <w:spacing w:line="240" w:lineRule="atLeast"/>
              <w:jc w:val="righ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1EFFD2" w14:textId="2E971166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11,903</w:t>
            </w:r>
            <w:r w:rsidR="004154AB" w:rsidRPr="00F53688">
              <w:rPr>
                <w:rFonts w:ascii="Angsana New" w:hAnsi="Angsana New" w:cs="Angsana New"/>
                <w:color w:val="FFFFFF" w:themeColor="background1"/>
                <w:sz w:val="30"/>
                <w:szCs w:val="30"/>
                <w:lang w:val="en-US" w:bidi="th-TH"/>
              </w:rPr>
              <w:t>)</w:t>
            </w:r>
          </w:p>
        </w:tc>
      </w:tr>
      <w:tr w:rsidR="00633CA2" w:rsidRPr="00F53688" w14:paraId="78507831" w14:textId="77777777" w:rsidTr="00D21931">
        <w:trPr>
          <w:cantSplit/>
        </w:trPr>
        <w:tc>
          <w:tcPr>
            <w:tcW w:w="3600" w:type="dxa"/>
            <w:gridSpan w:val="2"/>
            <w:shd w:val="clear" w:color="auto" w:fill="auto"/>
          </w:tcPr>
          <w:p w14:paraId="71B64639" w14:textId="77777777" w:rsidR="00633CA2" w:rsidRPr="00F53688" w:rsidRDefault="00633CA2" w:rsidP="00633CA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8B0F9BB" w14:textId="77777777" w:rsidR="00633CA2" w:rsidRPr="00F53688" w:rsidRDefault="00633CA2" w:rsidP="00633CA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869730B" w14:textId="77777777" w:rsidR="00633CA2" w:rsidRPr="00F53688" w:rsidRDefault="00633CA2" w:rsidP="00633CA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6F4D6E" w14:textId="77777777" w:rsidR="00633CA2" w:rsidRPr="00F53688" w:rsidRDefault="00633CA2" w:rsidP="00633CA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8FA4609" w14:textId="77777777" w:rsidR="00633CA2" w:rsidRPr="00F53688" w:rsidRDefault="00633CA2" w:rsidP="00633CA2">
            <w:pPr>
              <w:pStyle w:val="acctfourfigures"/>
              <w:spacing w:line="240" w:lineRule="atLeas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5D8F48" w14:textId="77777777" w:rsidR="00633CA2" w:rsidRPr="00F53688" w:rsidRDefault="00633CA2" w:rsidP="00633CA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4E5FA0" w14:textId="77777777" w:rsidR="00633CA2" w:rsidRPr="00F53688" w:rsidRDefault="00633CA2" w:rsidP="00633CA2">
            <w:pPr>
              <w:pStyle w:val="acctfourfigures"/>
              <w:spacing w:line="240" w:lineRule="atLeas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B745E2" w14:textId="77777777" w:rsidR="00633CA2" w:rsidRPr="00F53688" w:rsidRDefault="00633CA2" w:rsidP="00633CA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00B0E4" w14:textId="77777777" w:rsidR="00633CA2" w:rsidRPr="00F53688" w:rsidRDefault="00633CA2" w:rsidP="00633CA2">
            <w:pPr>
              <w:pStyle w:val="acctfourfigures"/>
              <w:spacing w:line="240" w:lineRule="atLeast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8EE0BD" w14:textId="77777777" w:rsidR="00633CA2" w:rsidRPr="00F53688" w:rsidRDefault="00633CA2" w:rsidP="003D51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633CA2" w:rsidRPr="00F53688" w14:paraId="1F6F8981" w14:textId="77777777" w:rsidTr="00D21931">
        <w:trPr>
          <w:cantSplit/>
        </w:trPr>
        <w:tc>
          <w:tcPr>
            <w:tcW w:w="3600" w:type="dxa"/>
            <w:gridSpan w:val="2"/>
            <w:shd w:val="clear" w:color="auto" w:fill="auto"/>
          </w:tcPr>
          <w:p w14:paraId="5B92FFF4" w14:textId="77777777" w:rsidR="00633CA2" w:rsidRPr="00F53688" w:rsidRDefault="00633CA2" w:rsidP="00633CA2">
            <w:pPr>
              <w:tabs>
                <w:tab w:val="decimal" w:pos="51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</w:t>
            </w:r>
          </w:p>
        </w:tc>
        <w:tc>
          <w:tcPr>
            <w:tcW w:w="1440" w:type="dxa"/>
          </w:tcPr>
          <w:p w14:paraId="317216EC" w14:textId="77777777" w:rsidR="00633CA2" w:rsidRPr="00F53688" w:rsidRDefault="00633CA2" w:rsidP="00633CA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i/>
                <w:iCs/>
              </w:rPr>
            </w:pPr>
          </w:p>
        </w:tc>
        <w:tc>
          <w:tcPr>
            <w:tcW w:w="180" w:type="dxa"/>
          </w:tcPr>
          <w:p w14:paraId="00E62911" w14:textId="77777777" w:rsidR="00633CA2" w:rsidRPr="00F53688" w:rsidRDefault="00633CA2" w:rsidP="00633CA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18C20FAD" w14:textId="77777777" w:rsidR="00633CA2" w:rsidRPr="00F53688" w:rsidRDefault="00633CA2" w:rsidP="00633CA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67E0108D" w14:textId="77777777" w:rsidR="00633CA2" w:rsidRPr="00F53688" w:rsidRDefault="00633CA2" w:rsidP="00633CA2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19E7D91D" w14:textId="77777777" w:rsidR="00633CA2" w:rsidRPr="00F53688" w:rsidRDefault="00633CA2" w:rsidP="00633CA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6E80EE45" w14:textId="77777777" w:rsidR="00633CA2" w:rsidRPr="00F53688" w:rsidRDefault="00633CA2" w:rsidP="00633CA2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6341CADF" w14:textId="77777777" w:rsidR="00633CA2" w:rsidRPr="00F53688" w:rsidRDefault="00633CA2" w:rsidP="00633CA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6E10A5F3" w14:textId="77777777" w:rsidR="00633CA2" w:rsidRPr="00F53688" w:rsidRDefault="00633CA2" w:rsidP="00633CA2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0FBB4C6C" w14:textId="77777777" w:rsidR="00633CA2" w:rsidRPr="00F53688" w:rsidRDefault="00633CA2" w:rsidP="003D51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i/>
                <w:iCs/>
              </w:rPr>
            </w:pPr>
          </w:p>
        </w:tc>
      </w:tr>
      <w:tr w:rsidR="00633CA2" w:rsidRPr="00F53688" w14:paraId="34420358" w14:textId="77777777" w:rsidTr="00D21931">
        <w:trPr>
          <w:cantSplit/>
        </w:trPr>
        <w:tc>
          <w:tcPr>
            <w:tcW w:w="3600" w:type="dxa"/>
            <w:gridSpan w:val="2"/>
            <w:shd w:val="clear" w:color="auto" w:fill="auto"/>
          </w:tcPr>
          <w:p w14:paraId="14FACB2B" w14:textId="77777777" w:rsidR="00633CA2" w:rsidRPr="00F53688" w:rsidRDefault="00633CA2" w:rsidP="00633CA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ทางการเงินที่ไม่ได้วัดมูลค่าด้วย</w:t>
            </w:r>
          </w:p>
        </w:tc>
        <w:tc>
          <w:tcPr>
            <w:tcW w:w="1440" w:type="dxa"/>
          </w:tcPr>
          <w:p w14:paraId="7450F806" w14:textId="77777777" w:rsidR="00633CA2" w:rsidRPr="00F53688" w:rsidRDefault="00633CA2" w:rsidP="00633CA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i/>
                <w:iCs/>
              </w:rPr>
            </w:pPr>
          </w:p>
        </w:tc>
        <w:tc>
          <w:tcPr>
            <w:tcW w:w="180" w:type="dxa"/>
          </w:tcPr>
          <w:p w14:paraId="6148025A" w14:textId="77777777" w:rsidR="00633CA2" w:rsidRPr="00F53688" w:rsidRDefault="00633CA2" w:rsidP="00633CA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228F206C" w14:textId="77777777" w:rsidR="00633CA2" w:rsidRPr="00F53688" w:rsidRDefault="00633CA2" w:rsidP="00633CA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67DB8E06" w14:textId="77777777" w:rsidR="00633CA2" w:rsidRPr="00F53688" w:rsidRDefault="00633CA2" w:rsidP="00633CA2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6CE45E42" w14:textId="77777777" w:rsidR="00633CA2" w:rsidRPr="00F53688" w:rsidRDefault="00633CA2" w:rsidP="00633CA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10010144" w14:textId="77777777" w:rsidR="00633CA2" w:rsidRPr="00F53688" w:rsidRDefault="00633CA2" w:rsidP="00633CA2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119A47C7" w14:textId="77777777" w:rsidR="00633CA2" w:rsidRPr="00F53688" w:rsidRDefault="00633CA2" w:rsidP="00633CA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66C04800" w14:textId="77777777" w:rsidR="00633CA2" w:rsidRPr="00F53688" w:rsidRDefault="00633CA2" w:rsidP="00633CA2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7997165E" w14:textId="77777777" w:rsidR="00633CA2" w:rsidRPr="00F53688" w:rsidRDefault="00633CA2" w:rsidP="003D519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i/>
                <w:iCs/>
              </w:rPr>
            </w:pPr>
          </w:p>
        </w:tc>
      </w:tr>
      <w:tr w:rsidR="00633CA2" w:rsidRPr="00F53688" w14:paraId="7D63D735" w14:textId="77777777" w:rsidTr="00D21931">
        <w:trPr>
          <w:cantSplit/>
        </w:trPr>
        <w:tc>
          <w:tcPr>
            <w:tcW w:w="3600" w:type="dxa"/>
            <w:gridSpan w:val="2"/>
            <w:shd w:val="clear" w:color="auto" w:fill="auto"/>
          </w:tcPr>
          <w:p w14:paraId="63870FB9" w14:textId="77777777" w:rsidR="00633CA2" w:rsidRPr="00F53688" w:rsidRDefault="00633CA2" w:rsidP="00633CA2">
            <w:pPr>
              <w:tabs>
                <w:tab w:val="decimal" w:pos="510"/>
              </w:tabs>
              <w:ind w:left="180" w:hanging="180"/>
              <w:rPr>
                <w:rFonts w:cs="Cordia New"/>
                <w:b/>
                <w:bCs/>
                <w:i/>
                <w:iCs/>
              </w:rPr>
            </w:pPr>
            <w:r w:rsidRPr="00F536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440" w:type="dxa"/>
          </w:tcPr>
          <w:p w14:paraId="4F73145B" w14:textId="77777777" w:rsidR="00633CA2" w:rsidRPr="00F53688" w:rsidRDefault="00633CA2" w:rsidP="00633C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i/>
                <w:iCs/>
                <w:sz w:val="20"/>
              </w:rPr>
            </w:pPr>
          </w:p>
        </w:tc>
        <w:tc>
          <w:tcPr>
            <w:tcW w:w="180" w:type="dxa"/>
          </w:tcPr>
          <w:p w14:paraId="0CE0D355" w14:textId="77777777" w:rsidR="00633CA2" w:rsidRPr="00F53688" w:rsidRDefault="00633CA2" w:rsidP="00633C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2818296A" w14:textId="77777777" w:rsidR="00633CA2" w:rsidRPr="00F53688" w:rsidRDefault="00633CA2" w:rsidP="00633C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1F99090" w14:textId="77777777" w:rsidR="00633CA2" w:rsidRPr="00F53688" w:rsidRDefault="00633CA2" w:rsidP="00633CA2">
            <w:pPr>
              <w:pStyle w:val="acctfourfigures"/>
              <w:spacing w:line="240" w:lineRule="auto"/>
              <w:rPr>
                <w:i/>
                <w:iCs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E2BC1FA" w14:textId="77777777" w:rsidR="00633CA2" w:rsidRPr="00F53688" w:rsidRDefault="00633CA2" w:rsidP="00633CA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0FBD493F" w14:textId="77777777" w:rsidR="00633CA2" w:rsidRPr="00F53688" w:rsidRDefault="00633CA2" w:rsidP="00633CA2">
            <w:pPr>
              <w:pStyle w:val="acctfourfigures"/>
              <w:spacing w:line="240" w:lineRule="auto"/>
              <w:rPr>
                <w:i/>
                <w:iCs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BAFBCEB" w14:textId="77777777" w:rsidR="00633CA2" w:rsidRPr="00F53688" w:rsidRDefault="00633CA2" w:rsidP="00633C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FEF64B4" w14:textId="77777777" w:rsidR="00633CA2" w:rsidRPr="00F53688" w:rsidRDefault="00633CA2" w:rsidP="00633CA2">
            <w:pPr>
              <w:pStyle w:val="acctfourfigures"/>
              <w:spacing w:line="240" w:lineRule="auto"/>
              <w:rPr>
                <w:i/>
                <w:iCs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DF7256F" w14:textId="77777777" w:rsidR="00633CA2" w:rsidRPr="00F53688" w:rsidRDefault="00633CA2" w:rsidP="003D519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i/>
                <w:iCs/>
                <w:sz w:val="20"/>
              </w:rPr>
            </w:pPr>
          </w:p>
        </w:tc>
      </w:tr>
      <w:tr w:rsidR="00C5653D" w:rsidRPr="00F53688" w14:paraId="63D548EF" w14:textId="77777777" w:rsidTr="004418B2">
        <w:trPr>
          <w:cantSplit/>
        </w:trPr>
        <w:tc>
          <w:tcPr>
            <w:tcW w:w="3600" w:type="dxa"/>
            <w:gridSpan w:val="2"/>
            <w:shd w:val="clear" w:color="auto" w:fill="auto"/>
          </w:tcPr>
          <w:p w14:paraId="7A43FBD2" w14:textId="61879BA2" w:rsidR="00C5653D" w:rsidRPr="00F53688" w:rsidRDefault="00C5653D" w:rsidP="001B530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ตราสารหนี้ที่จะ</w:t>
            </w:r>
            <w:r w:rsidR="001B530A" w:rsidRPr="00F53688">
              <w:rPr>
                <w:rFonts w:ascii="Angsana New" w:hAnsi="Angsana New" w:hint="cs"/>
                <w:sz w:val="30"/>
                <w:szCs w:val="30"/>
                <w:cs/>
              </w:rPr>
              <w:t>ถือจน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1440" w:type="dxa"/>
          </w:tcPr>
          <w:p w14:paraId="1D2092F7" w14:textId="69FC06EE" w:rsidR="00C5653D" w:rsidRPr="00F53688" w:rsidRDefault="00C5653D" w:rsidP="00E6706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</w:t>
            </w:r>
            <w:r w:rsidR="00AA2ED3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54A37" w:rsidRPr="00F53688">
              <w:rPr>
                <w:rFonts w:ascii="Angsana New" w:hAnsi="Angsana New" w:cs="Angsana New"/>
                <w:color w:val="FFFFFF" w:themeColor="background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5B2C1F6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</w:pPr>
          </w:p>
        </w:tc>
        <w:tc>
          <w:tcPr>
            <w:tcW w:w="900" w:type="dxa"/>
            <w:shd w:val="clear" w:color="auto" w:fill="auto"/>
          </w:tcPr>
          <w:p w14:paraId="35C79EA2" w14:textId="7305C22C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1D8365" w14:textId="77777777" w:rsidR="00C5653D" w:rsidRPr="00F53688" w:rsidRDefault="00C5653D" w:rsidP="00C5653D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75468BA9" w14:textId="688A587F" w:rsidR="00C5653D" w:rsidRPr="00F53688" w:rsidRDefault="008930A1" w:rsidP="00DE506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0F1E6D" w:rsidRPr="00F5368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54A37" w:rsidRPr="00F53688">
              <w:rPr>
                <w:rFonts w:ascii="Angsana New" w:hAnsi="Angsana New" w:cs="Angsana New"/>
                <w:color w:val="FFFFFF" w:themeColor="background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E68C7A9" w14:textId="77777777" w:rsidR="00C5653D" w:rsidRPr="00F53688" w:rsidRDefault="00C5653D" w:rsidP="00DE506A">
            <w:pPr>
              <w:pStyle w:val="acctfourfigures"/>
              <w:spacing w:line="240" w:lineRule="atLeast"/>
              <w:jc w:val="righ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04C05C37" w14:textId="286A62A3" w:rsidR="00C5653D" w:rsidRPr="00F53688" w:rsidRDefault="00C5653D" w:rsidP="00DE506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9E57D6" w14:textId="77777777" w:rsidR="00C5653D" w:rsidRPr="00F53688" w:rsidRDefault="00C5653D" w:rsidP="00DE506A">
            <w:pPr>
              <w:pStyle w:val="acctfourfigures"/>
              <w:spacing w:line="240" w:lineRule="atLeast"/>
              <w:jc w:val="righ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6F9C8CDF" w14:textId="74834480" w:rsidR="00C5653D" w:rsidRPr="00F53688" w:rsidRDefault="008930A1" w:rsidP="00DE506A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AA2ED3" w:rsidRPr="00F5368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154AB" w:rsidRPr="00F53688">
              <w:rPr>
                <w:rFonts w:ascii="Angsana New" w:hAnsi="Angsana New" w:cs="Angsana New"/>
                <w:color w:val="FFFFFF" w:themeColor="background1"/>
                <w:sz w:val="30"/>
                <w:szCs w:val="30"/>
                <w:lang w:val="en-US" w:bidi="th-TH"/>
              </w:rPr>
              <w:t>)</w:t>
            </w:r>
          </w:p>
        </w:tc>
      </w:tr>
      <w:tr w:rsidR="00C5653D" w:rsidRPr="00F53688" w14:paraId="01B0839D" w14:textId="77777777" w:rsidTr="00E67069">
        <w:trPr>
          <w:cantSplit/>
        </w:trPr>
        <w:tc>
          <w:tcPr>
            <w:tcW w:w="3600" w:type="dxa"/>
            <w:gridSpan w:val="2"/>
            <w:shd w:val="clear" w:color="auto" w:fill="auto"/>
            <w:vAlign w:val="bottom"/>
          </w:tcPr>
          <w:p w14:paraId="085BF7D5" w14:textId="5483B976" w:rsidR="00C5653D" w:rsidRPr="00F53688" w:rsidRDefault="00C5653D" w:rsidP="00C5653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4B3F5549" w14:textId="06EE0419" w:rsidR="00C5653D" w:rsidRPr="00F53688" w:rsidRDefault="00510C1F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5653D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85,065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7B7A01E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3A868D7E" w14:textId="353B9B72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EEF882" w14:textId="77777777" w:rsidR="00C5653D" w:rsidRPr="00F53688" w:rsidRDefault="00C5653D" w:rsidP="00C5653D">
            <w:pPr>
              <w:pStyle w:val="acctfourfigures"/>
              <w:spacing w:line="240" w:lineRule="atLeast"/>
              <w:jc w:val="righ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28C075FC" w14:textId="4AC7321D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(89,035)</w:t>
            </w:r>
          </w:p>
        </w:tc>
        <w:tc>
          <w:tcPr>
            <w:tcW w:w="180" w:type="dxa"/>
            <w:shd w:val="clear" w:color="auto" w:fill="auto"/>
          </w:tcPr>
          <w:p w14:paraId="7A7B0774" w14:textId="77777777" w:rsidR="00C5653D" w:rsidRPr="00F53688" w:rsidRDefault="00C5653D" w:rsidP="00C5653D">
            <w:pPr>
              <w:pStyle w:val="acctfourfigures"/>
              <w:spacing w:line="240" w:lineRule="atLeast"/>
              <w:jc w:val="righ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5CD9F535" w14:textId="56DA6A3C" w:rsidR="00C5653D" w:rsidRPr="00F53688" w:rsidRDefault="00C5653D" w:rsidP="00C5653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A0ED10" w14:textId="77777777" w:rsidR="00C5653D" w:rsidRPr="00F53688" w:rsidRDefault="00C5653D" w:rsidP="00C5653D">
            <w:pPr>
              <w:pStyle w:val="acctfourfigures"/>
              <w:spacing w:line="240" w:lineRule="atLeast"/>
              <w:jc w:val="righ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28B34D7D" w14:textId="39FC7A06" w:rsidR="00C5653D" w:rsidRPr="00F53688" w:rsidRDefault="00C5653D" w:rsidP="00C565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(89,035)</w:t>
            </w:r>
          </w:p>
        </w:tc>
      </w:tr>
      <w:tr w:rsidR="00B51007" w:rsidRPr="00F53688" w14:paraId="6990902C" w14:textId="77777777" w:rsidTr="00132200">
        <w:trPr>
          <w:cantSplit/>
        </w:trPr>
        <w:tc>
          <w:tcPr>
            <w:tcW w:w="3600" w:type="dxa"/>
            <w:gridSpan w:val="2"/>
            <w:shd w:val="clear" w:color="auto" w:fill="auto"/>
          </w:tcPr>
          <w:p w14:paraId="392AC0A7" w14:textId="53B102F0" w:rsidR="00B51007" w:rsidRPr="00F53688" w:rsidRDefault="00B51007" w:rsidP="00B5100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382D9D10" w14:textId="1C805393" w:rsidR="00B51007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(24)</w:t>
            </w:r>
          </w:p>
        </w:tc>
        <w:tc>
          <w:tcPr>
            <w:tcW w:w="180" w:type="dxa"/>
          </w:tcPr>
          <w:p w14:paraId="48EF32D9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7E85FA" w14:textId="0212EA33" w:rsidR="00B51007" w:rsidRPr="00F53688" w:rsidRDefault="00C5653D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E684CF" w14:textId="77777777" w:rsidR="00B51007" w:rsidRPr="00F53688" w:rsidRDefault="00B51007" w:rsidP="00B51007">
            <w:pPr>
              <w:pStyle w:val="acctfourfigures"/>
              <w:spacing w:line="240" w:lineRule="atLeast"/>
              <w:ind w:right="101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2981F3DC" w14:textId="2AAF580E" w:rsidR="00B51007" w:rsidRPr="00F53688" w:rsidRDefault="00C5653D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(9)</w:t>
            </w:r>
          </w:p>
        </w:tc>
        <w:tc>
          <w:tcPr>
            <w:tcW w:w="180" w:type="dxa"/>
            <w:shd w:val="clear" w:color="auto" w:fill="auto"/>
          </w:tcPr>
          <w:p w14:paraId="7974FFA8" w14:textId="77777777" w:rsidR="00B51007" w:rsidRPr="00F53688" w:rsidRDefault="00B51007" w:rsidP="00B51007">
            <w:pPr>
              <w:pStyle w:val="acctfourfigures"/>
              <w:spacing w:line="240" w:lineRule="atLeas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80CDD7" w14:textId="23D1ED67" w:rsidR="00B51007" w:rsidRPr="00F53688" w:rsidRDefault="00C5653D" w:rsidP="00B5100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6563AF" w14:textId="77777777" w:rsidR="00B51007" w:rsidRPr="00F53688" w:rsidRDefault="00B51007" w:rsidP="00B51007">
            <w:pPr>
              <w:pStyle w:val="acctfourfigures"/>
              <w:spacing w:line="240" w:lineRule="atLeas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6CADFB5A" w14:textId="716E4D5A" w:rsidR="00B51007" w:rsidRPr="00F53688" w:rsidRDefault="00C5653D" w:rsidP="00B51007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(9)</w:t>
            </w:r>
          </w:p>
        </w:tc>
      </w:tr>
      <w:tr w:rsidR="00C74148" w:rsidRPr="00F53688" w14:paraId="43CC452C" w14:textId="77777777" w:rsidTr="00AE1F1C">
        <w:trPr>
          <w:cantSplit/>
        </w:trPr>
        <w:tc>
          <w:tcPr>
            <w:tcW w:w="3600" w:type="dxa"/>
            <w:gridSpan w:val="2"/>
            <w:shd w:val="clear" w:color="auto" w:fill="auto"/>
          </w:tcPr>
          <w:p w14:paraId="0E868DC4" w14:textId="77777777" w:rsidR="00C74148" w:rsidRPr="00F53688" w:rsidRDefault="00C74148" w:rsidP="00C74148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แลกเปลี่ยนส่วนต่างราคาน้ำมัน</w:t>
            </w:r>
          </w:p>
          <w:p w14:paraId="5953B60A" w14:textId="5AF95771" w:rsidR="00C74148" w:rsidRPr="00F53688" w:rsidRDefault="00C74148" w:rsidP="00C74148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   สำเร็จรูปและน้ำมันดิบล่วงหน้า</w:t>
            </w:r>
          </w:p>
        </w:tc>
        <w:tc>
          <w:tcPr>
            <w:tcW w:w="1440" w:type="dxa"/>
            <w:vAlign w:val="bottom"/>
          </w:tcPr>
          <w:p w14:paraId="7B7B95F7" w14:textId="3842DC0E" w:rsidR="00C74148" w:rsidRPr="00F53688" w:rsidRDefault="00013DBB" w:rsidP="00F508A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254A37" w:rsidRPr="00F53688">
              <w:rPr>
                <w:rFonts w:ascii="Angsana New" w:hAnsi="Angsana New" w:cs="Angsana New"/>
                <w:color w:val="FFFFFF" w:themeColor="background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F3519FE" w14:textId="77777777" w:rsidR="00C74148" w:rsidRPr="00F53688" w:rsidRDefault="00C74148" w:rsidP="00F508A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330974" w14:textId="5E3FEC3A" w:rsidR="00C74148" w:rsidRPr="00F53688" w:rsidRDefault="00013DBB" w:rsidP="005B686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FE7B5D" w14:textId="77777777" w:rsidR="00C74148" w:rsidRPr="00F53688" w:rsidRDefault="00C74148" w:rsidP="005B6860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CF588F" w14:textId="449BB417" w:rsidR="00C74148" w:rsidRPr="00F53688" w:rsidRDefault="00013DBB" w:rsidP="005B686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851B25" w14:textId="77777777" w:rsidR="00C74148" w:rsidRPr="00F53688" w:rsidRDefault="00C74148" w:rsidP="006B193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6F594C" w14:textId="2458AACD" w:rsidR="00C74148" w:rsidRPr="00F53688" w:rsidRDefault="00013DBB" w:rsidP="0042263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C17FF1" w14:textId="77777777" w:rsidR="00C74148" w:rsidRPr="00F53688" w:rsidRDefault="00C74148" w:rsidP="006E50D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561765" w14:textId="789D4925" w:rsidR="00C74148" w:rsidRPr="00F53688" w:rsidRDefault="00013DBB" w:rsidP="006E50D1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(278)</w:t>
            </w:r>
          </w:p>
        </w:tc>
      </w:tr>
      <w:tr w:rsidR="003A2005" w:rsidRPr="00F53688" w14:paraId="3E59B972" w14:textId="77777777" w:rsidTr="00AE1F1C">
        <w:trPr>
          <w:cantSplit/>
        </w:trPr>
        <w:tc>
          <w:tcPr>
            <w:tcW w:w="3600" w:type="dxa"/>
            <w:gridSpan w:val="2"/>
            <w:shd w:val="clear" w:color="auto" w:fill="auto"/>
            <w:vAlign w:val="bottom"/>
          </w:tcPr>
          <w:p w14:paraId="35C0A8A3" w14:textId="2D5B6BF7" w:rsidR="003A2005" w:rsidRPr="00F53688" w:rsidRDefault="003A2005" w:rsidP="00AE1F1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</w:t>
            </w:r>
            <w:r w:rsidR="005B6860" w:rsidRPr="00F53688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440" w:type="dxa"/>
          </w:tcPr>
          <w:p w14:paraId="3B123E7F" w14:textId="2749B767" w:rsidR="00B43603" w:rsidRPr="00F53688" w:rsidRDefault="00E67069" w:rsidP="00AE1F1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254A37" w:rsidRPr="00F53688">
              <w:rPr>
                <w:rFonts w:ascii="Angsana New" w:hAnsi="Angsana New" w:cs="Angsana New"/>
                <w:color w:val="FFFFFF" w:themeColor="background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5F45A57" w14:textId="77777777" w:rsidR="003A2005" w:rsidRPr="00F53688" w:rsidRDefault="003A2005" w:rsidP="005B686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</w:pPr>
          </w:p>
        </w:tc>
        <w:tc>
          <w:tcPr>
            <w:tcW w:w="900" w:type="dxa"/>
            <w:shd w:val="clear" w:color="auto" w:fill="auto"/>
          </w:tcPr>
          <w:p w14:paraId="4A3A8B07" w14:textId="438E07E6" w:rsidR="003A2005" w:rsidRPr="00F53688" w:rsidRDefault="003860A7" w:rsidP="006B193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F47A10" w14:textId="77777777" w:rsidR="003A2005" w:rsidRPr="00F53688" w:rsidRDefault="003A2005" w:rsidP="0042263D">
            <w:pPr>
              <w:pStyle w:val="acctfourfigures"/>
              <w:spacing w:line="240" w:lineRule="atLeast"/>
              <w:ind w:right="101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37FB8E95" w14:textId="58F467B3" w:rsidR="003A2005" w:rsidRPr="00F53688" w:rsidRDefault="00E34418" w:rsidP="006E50D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(112</w:t>
            </w:r>
            <w:r w:rsidR="007D75FF" w:rsidRPr="00F5368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899AAA4" w14:textId="77777777" w:rsidR="003A2005" w:rsidRPr="00F53688" w:rsidRDefault="003A2005" w:rsidP="006E50D1">
            <w:pPr>
              <w:pStyle w:val="acctfourfigures"/>
              <w:spacing w:line="240" w:lineRule="atLeas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4A343E7A" w14:textId="3AD1C8FD" w:rsidR="003A2005" w:rsidRPr="00F53688" w:rsidRDefault="003860A7" w:rsidP="006E50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4DB38C" w14:textId="77777777" w:rsidR="003A2005" w:rsidRPr="00F53688" w:rsidRDefault="003A2005" w:rsidP="009B533E">
            <w:pPr>
              <w:pStyle w:val="acctfourfigures"/>
              <w:spacing w:line="240" w:lineRule="atLeas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2CEDEAE9" w14:textId="7FE0F0DB" w:rsidR="003A2005" w:rsidRPr="00F53688" w:rsidRDefault="00E34418" w:rsidP="0088593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(112</w:t>
            </w:r>
            <w:r w:rsidR="003860A7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B6860" w:rsidRPr="00F53688" w14:paraId="1A28C86F" w14:textId="77777777" w:rsidTr="005B6860">
        <w:trPr>
          <w:cantSplit/>
        </w:trPr>
        <w:tc>
          <w:tcPr>
            <w:tcW w:w="3600" w:type="dxa"/>
            <w:gridSpan w:val="2"/>
            <w:shd w:val="clear" w:color="auto" w:fill="auto"/>
            <w:vAlign w:val="bottom"/>
          </w:tcPr>
          <w:p w14:paraId="576C0DD2" w14:textId="77777777" w:rsidR="005B6860" w:rsidRPr="00F53688" w:rsidRDefault="005B6860" w:rsidP="005B686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75B25BA" w14:textId="77777777" w:rsidR="005B6860" w:rsidRPr="00F53688" w:rsidRDefault="005B6860" w:rsidP="005B68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EC334C0" w14:textId="77777777" w:rsidR="005B6860" w:rsidRPr="00F53688" w:rsidRDefault="005B6860" w:rsidP="005B686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</w:pPr>
          </w:p>
        </w:tc>
        <w:tc>
          <w:tcPr>
            <w:tcW w:w="900" w:type="dxa"/>
            <w:shd w:val="clear" w:color="auto" w:fill="auto"/>
          </w:tcPr>
          <w:p w14:paraId="11CB7DF9" w14:textId="77777777" w:rsidR="005B6860" w:rsidRPr="00F53688" w:rsidRDefault="005B6860" w:rsidP="005B686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AC733A" w14:textId="77777777" w:rsidR="005B6860" w:rsidRPr="00F53688" w:rsidRDefault="005B6860" w:rsidP="005B6860">
            <w:pPr>
              <w:pStyle w:val="acctfourfigures"/>
              <w:spacing w:line="240" w:lineRule="atLeast"/>
              <w:ind w:right="101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60CD53A2" w14:textId="77777777" w:rsidR="005B6860" w:rsidRPr="00F53688" w:rsidRDefault="005B6860" w:rsidP="005B686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00E4658" w14:textId="77777777" w:rsidR="005B6860" w:rsidRPr="00F53688" w:rsidRDefault="005B6860" w:rsidP="005B6860">
            <w:pPr>
              <w:pStyle w:val="acctfourfigures"/>
              <w:spacing w:line="240" w:lineRule="atLeas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7EAD654C" w14:textId="77777777" w:rsidR="005B6860" w:rsidRPr="00F53688" w:rsidRDefault="005B6860" w:rsidP="005B686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1411D0" w14:textId="77777777" w:rsidR="005B6860" w:rsidRPr="00F53688" w:rsidRDefault="005B6860" w:rsidP="005B6860">
            <w:pPr>
              <w:pStyle w:val="acctfourfigures"/>
              <w:spacing w:line="240" w:lineRule="atLeast"/>
              <w:jc w:val="right"/>
            </w:pPr>
          </w:p>
        </w:tc>
        <w:tc>
          <w:tcPr>
            <w:tcW w:w="990" w:type="dxa"/>
            <w:shd w:val="clear" w:color="auto" w:fill="auto"/>
          </w:tcPr>
          <w:p w14:paraId="65FC467B" w14:textId="77777777" w:rsidR="005B6860" w:rsidRPr="00F53688" w:rsidRDefault="005B6860" w:rsidP="005B686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51007" w:rsidRPr="00F53688" w14:paraId="508B37D5" w14:textId="77777777" w:rsidTr="002E5AA7">
        <w:trPr>
          <w:cantSplit/>
        </w:trPr>
        <w:tc>
          <w:tcPr>
            <w:tcW w:w="3600" w:type="dxa"/>
            <w:gridSpan w:val="2"/>
            <w:shd w:val="clear" w:color="auto" w:fill="auto"/>
          </w:tcPr>
          <w:p w14:paraId="713248D3" w14:textId="77777777" w:rsidR="00B51007" w:rsidRPr="00F53688" w:rsidRDefault="00B51007" w:rsidP="00B5100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120C62E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15FB28B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4410" w:type="dxa"/>
            <w:gridSpan w:val="7"/>
            <w:shd w:val="clear" w:color="auto" w:fill="auto"/>
            <w:vAlign w:val="bottom"/>
          </w:tcPr>
          <w:p w14:paraId="5F51648C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51007" w:rsidRPr="00F53688" w14:paraId="5D6EE1D2" w14:textId="77777777" w:rsidTr="002E5AA7">
        <w:trPr>
          <w:cantSplit/>
        </w:trPr>
        <w:tc>
          <w:tcPr>
            <w:tcW w:w="3600" w:type="dxa"/>
            <w:gridSpan w:val="2"/>
            <w:shd w:val="clear" w:color="auto" w:fill="auto"/>
          </w:tcPr>
          <w:p w14:paraId="07E9D294" w14:textId="77777777" w:rsidR="00B51007" w:rsidRPr="00F53688" w:rsidRDefault="00B51007" w:rsidP="00B5100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0403655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2A71280F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441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A7E5F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51007" w:rsidRPr="00F53688" w14:paraId="5EA489FC" w14:textId="77777777" w:rsidTr="002E5AA7">
        <w:trPr>
          <w:cantSplit/>
        </w:trPr>
        <w:tc>
          <w:tcPr>
            <w:tcW w:w="3600" w:type="dxa"/>
            <w:gridSpan w:val="2"/>
            <w:shd w:val="clear" w:color="auto" w:fill="auto"/>
          </w:tcPr>
          <w:p w14:paraId="01DA10EE" w14:textId="77777777" w:rsidR="00B51007" w:rsidRPr="00F53688" w:rsidRDefault="00B51007" w:rsidP="00B5100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5C8338F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C6EB82A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BEB1E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E9798CC" w14:textId="77777777" w:rsidR="00B51007" w:rsidRPr="00F53688" w:rsidRDefault="00B51007" w:rsidP="00B5100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D74BE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D04846D" w14:textId="77777777" w:rsidR="00B51007" w:rsidRPr="00F53688" w:rsidRDefault="00B51007" w:rsidP="00B5100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9168D" w14:textId="77777777" w:rsidR="00B51007" w:rsidRPr="00F53688" w:rsidRDefault="00B51007" w:rsidP="00B5100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1C2E79A" w14:textId="77777777" w:rsidR="00B51007" w:rsidRPr="00F53688" w:rsidRDefault="00B51007" w:rsidP="00B5100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BEA9E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51007" w:rsidRPr="00F53688" w14:paraId="68EC828B" w14:textId="77777777" w:rsidTr="002E5AA7">
        <w:trPr>
          <w:cantSplit/>
        </w:trPr>
        <w:tc>
          <w:tcPr>
            <w:tcW w:w="3600" w:type="dxa"/>
            <w:gridSpan w:val="2"/>
            <w:shd w:val="clear" w:color="auto" w:fill="auto"/>
          </w:tcPr>
          <w:p w14:paraId="694E7989" w14:textId="77777777" w:rsidR="00B51007" w:rsidRPr="00F53688" w:rsidRDefault="00B51007" w:rsidP="00B5100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29979AE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4DDB3D1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4410" w:type="dxa"/>
            <w:gridSpan w:val="7"/>
            <w:shd w:val="clear" w:color="auto" w:fill="auto"/>
            <w:vAlign w:val="bottom"/>
          </w:tcPr>
          <w:p w14:paraId="58484E31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51007" w:rsidRPr="00F53688" w14:paraId="37B40361" w14:textId="77777777" w:rsidTr="00D21931">
        <w:trPr>
          <w:cantSplit/>
        </w:trPr>
        <w:tc>
          <w:tcPr>
            <w:tcW w:w="3600" w:type="dxa"/>
            <w:gridSpan w:val="2"/>
            <w:shd w:val="clear" w:color="auto" w:fill="auto"/>
          </w:tcPr>
          <w:p w14:paraId="44F29382" w14:textId="2985C315" w:rsidR="00B51007" w:rsidRPr="00F53688" w:rsidRDefault="00B51007" w:rsidP="00B51007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440" w:type="dxa"/>
          </w:tcPr>
          <w:p w14:paraId="2911AEBB" w14:textId="77777777" w:rsidR="00B51007" w:rsidRPr="00F53688" w:rsidRDefault="00B51007" w:rsidP="00B510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6900DF" w14:textId="77777777" w:rsidR="00B51007" w:rsidRPr="00F53688" w:rsidRDefault="00B51007" w:rsidP="00B510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55322AF" w14:textId="77777777" w:rsidR="00B51007" w:rsidRPr="00F53688" w:rsidRDefault="00B51007" w:rsidP="00B5100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1666BD8" w14:textId="77777777" w:rsidR="00B51007" w:rsidRPr="00F53688" w:rsidRDefault="00B51007" w:rsidP="00B5100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43EFE5" w14:textId="77777777" w:rsidR="00B51007" w:rsidRPr="00F53688" w:rsidRDefault="00B51007" w:rsidP="00B5100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570766" w14:textId="77777777" w:rsidR="00B51007" w:rsidRPr="00F53688" w:rsidRDefault="00B51007" w:rsidP="00B5100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C3A5E0" w14:textId="77777777" w:rsidR="00B51007" w:rsidRPr="00F53688" w:rsidRDefault="00B51007" w:rsidP="00B5100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BF69B4" w14:textId="77777777" w:rsidR="00B51007" w:rsidRPr="00F53688" w:rsidRDefault="00B51007" w:rsidP="00B51007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46E460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51007" w:rsidRPr="00F53688" w14:paraId="51EC3866" w14:textId="77777777" w:rsidTr="00D21931">
        <w:trPr>
          <w:cantSplit/>
        </w:trPr>
        <w:tc>
          <w:tcPr>
            <w:tcW w:w="3600" w:type="dxa"/>
            <w:gridSpan w:val="2"/>
            <w:shd w:val="clear" w:color="auto" w:fill="auto"/>
          </w:tcPr>
          <w:p w14:paraId="344AF1A6" w14:textId="77777777" w:rsidR="00B51007" w:rsidRPr="00F53688" w:rsidRDefault="00B51007" w:rsidP="00B5100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</w:t>
            </w:r>
          </w:p>
        </w:tc>
        <w:tc>
          <w:tcPr>
            <w:tcW w:w="1440" w:type="dxa"/>
          </w:tcPr>
          <w:p w14:paraId="3A254832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434F664E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58148465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2627EA2A" w14:textId="77777777" w:rsidR="00B51007" w:rsidRPr="00F53688" w:rsidRDefault="00B51007" w:rsidP="00B5100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644F0E12" w14:textId="77777777" w:rsidR="00B51007" w:rsidRPr="00F53688" w:rsidRDefault="00B51007" w:rsidP="00B5100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47DBA6F3" w14:textId="77777777" w:rsidR="00B51007" w:rsidRPr="00F53688" w:rsidRDefault="00B51007" w:rsidP="00B5100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50A08D05" w14:textId="77777777" w:rsidR="00B51007" w:rsidRPr="00F53688" w:rsidRDefault="00B51007" w:rsidP="00B5100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A4EE35D" w14:textId="77777777" w:rsidR="00B51007" w:rsidRPr="00F53688" w:rsidRDefault="00B51007" w:rsidP="00B5100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7F754BDC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51007" w:rsidRPr="00F53688" w14:paraId="5D480771" w14:textId="77777777" w:rsidTr="00D21931">
        <w:trPr>
          <w:cantSplit/>
        </w:trPr>
        <w:tc>
          <w:tcPr>
            <w:tcW w:w="3600" w:type="dxa"/>
            <w:gridSpan w:val="2"/>
            <w:shd w:val="clear" w:color="auto" w:fill="auto"/>
          </w:tcPr>
          <w:p w14:paraId="6E3C7619" w14:textId="77777777" w:rsidR="00B51007" w:rsidRPr="00F53688" w:rsidRDefault="00B51007" w:rsidP="00B5100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ทางการเงินที่วัดมูลค่าด้วยมูลค่ายุติธรรม</w:t>
            </w:r>
          </w:p>
        </w:tc>
        <w:tc>
          <w:tcPr>
            <w:tcW w:w="1440" w:type="dxa"/>
          </w:tcPr>
          <w:p w14:paraId="208B7D24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224CA2D3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710F3CD6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709DC2D1" w14:textId="77777777" w:rsidR="00B51007" w:rsidRPr="00F53688" w:rsidRDefault="00B51007" w:rsidP="00B5100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6F47CD79" w14:textId="77777777" w:rsidR="00B51007" w:rsidRPr="00F53688" w:rsidRDefault="00B51007" w:rsidP="00B5100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30A29D69" w14:textId="77777777" w:rsidR="00B51007" w:rsidRPr="00F53688" w:rsidRDefault="00B51007" w:rsidP="00B5100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697D81C2" w14:textId="77777777" w:rsidR="00B51007" w:rsidRPr="00F53688" w:rsidRDefault="00B51007" w:rsidP="00B5100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EE7EDA9" w14:textId="77777777" w:rsidR="00B51007" w:rsidRPr="00F53688" w:rsidRDefault="00B51007" w:rsidP="00B5100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72951B5F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51007" w:rsidRPr="00F53688" w14:paraId="1098AF78" w14:textId="77777777" w:rsidTr="00D21931">
        <w:trPr>
          <w:cantSplit/>
        </w:trPr>
        <w:tc>
          <w:tcPr>
            <w:tcW w:w="3600" w:type="dxa"/>
            <w:gridSpan w:val="2"/>
            <w:shd w:val="clear" w:color="auto" w:fill="auto"/>
            <w:vAlign w:val="bottom"/>
          </w:tcPr>
          <w:p w14:paraId="2F5264AD" w14:textId="77777777" w:rsidR="00B51007" w:rsidRPr="00F53688" w:rsidRDefault="00B51007" w:rsidP="00B51007">
            <w:pPr>
              <w:rPr>
                <w:rFonts w:cs="Cordia New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ตราสารทุนที่เป็นเงินลงทุนเผื่อขาย</w:t>
            </w:r>
          </w:p>
        </w:tc>
        <w:tc>
          <w:tcPr>
            <w:tcW w:w="1440" w:type="dxa"/>
          </w:tcPr>
          <w:p w14:paraId="06ED0689" w14:textId="5E09A6A4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180" w:type="dxa"/>
          </w:tcPr>
          <w:p w14:paraId="4E206666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C052C79" w14:textId="334ACED3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180" w:type="dxa"/>
            <w:shd w:val="clear" w:color="auto" w:fill="auto"/>
          </w:tcPr>
          <w:p w14:paraId="7D87FA7D" w14:textId="77777777" w:rsidR="00B51007" w:rsidRPr="00F53688" w:rsidRDefault="00B51007" w:rsidP="00B5100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A19A20" w14:textId="57ED480C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A29C43" w14:textId="77777777" w:rsidR="00B51007" w:rsidRPr="00F53688" w:rsidRDefault="00B51007" w:rsidP="00B5100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5179A0" w14:textId="44F1D491" w:rsidR="00B51007" w:rsidRPr="00F53688" w:rsidRDefault="00B51007" w:rsidP="00B5100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B3CD50" w14:textId="77777777" w:rsidR="00B51007" w:rsidRPr="00F53688" w:rsidRDefault="00B51007" w:rsidP="00B5100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D835E6" w14:textId="0C74A136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</w:tr>
      <w:tr w:rsidR="00B51007" w:rsidRPr="00F53688" w14:paraId="59C287FC" w14:textId="77777777" w:rsidTr="00D21931">
        <w:trPr>
          <w:cantSplit/>
        </w:trPr>
        <w:tc>
          <w:tcPr>
            <w:tcW w:w="3600" w:type="dxa"/>
            <w:gridSpan w:val="2"/>
            <w:shd w:val="clear" w:color="auto" w:fill="auto"/>
          </w:tcPr>
          <w:p w14:paraId="4C904C2F" w14:textId="77777777" w:rsidR="00B51007" w:rsidRPr="00F53688" w:rsidRDefault="00B51007" w:rsidP="00B5100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เผื่อขาย</w:t>
            </w:r>
          </w:p>
          <w:p w14:paraId="56C78CC0" w14:textId="77777777" w:rsidR="00B51007" w:rsidRPr="00F53688" w:rsidRDefault="00B51007" w:rsidP="00B5100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   (ในกองทุนส่วนบุคคล)</w:t>
            </w:r>
          </w:p>
        </w:tc>
        <w:tc>
          <w:tcPr>
            <w:tcW w:w="1440" w:type="dxa"/>
          </w:tcPr>
          <w:p w14:paraId="682EEA48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6F8E3F" w14:textId="49F8FE60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11,918</w:t>
            </w:r>
          </w:p>
        </w:tc>
        <w:tc>
          <w:tcPr>
            <w:tcW w:w="180" w:type="dxa"/>
          </w:tcPr>
          <w:p w14:paraId="12B0E154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ADEC40A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C11036" w14:textId="70438E66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97A009" w14:textId="77777777" w:rsidR="00B51007" w:rsidRPr="00F53688" w:rsidRDefault="00B51007" w:rsidP="00B5100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13A572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E370DA" w14:textId="6ABAE3FA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11,918</w:t>
            </w:r>
          </w:p>
        </w:tc>
        <w:tc>
          <w:tcPr>
            <w:tcW w:w="180" w:type="dxa"/>
            <w:shd w:val="clear" w:color="auto" w:fill="auto"/>
          </w:tcPr>
          <w:p w14:paraId="266D5781" w14:textId="77777777" w:rsidR="00B51007" w:rsidRPr="00F53688" w:rsidRDefault="00B51007" w:rsidP="00B5100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BF0352" w14:textId="77777777" w:rsidR="00B51007" w:rsidRPr="00F53688" w:rsidRDefault="00B51007" w:rsidP="00B5100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C2B087" w14:textId="1EC8D0A7" w:rsidR="00B51007" w:rsidRPr="00F53688" w:rsidRDefault="00B51007" w:rsidP="00B5100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FAFB85" w14:textId="77777777" w:rsidR="00B51007" w:rsidRPr="00F53688" w:rsidRDefault="00B51007" w:rsidP="00B5100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EF32D6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8FD3F0" w14:textId="18F9608D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11,918</w:t>
            </w:r>
          </w:p>
        </w:tc>
      </w:tr>
      <w:tr w:rsidR="00B51007" w:rsidRPr="00F53688" w14:paraId="105D6F65" w14:textId="77777777" w:rsidTr="00D21931">
        <w:trPr>
          <w:cantSplit/>
        </w:trPr>
        <w:tc>
          <w:tcPr>
            <w:tcW w:w="3600" w:type="dxa"/>
            <w:gridSpan w:val="2"/>
            <w:shd w:val="clear" w:color="auto" w:fill="auto"/>
          </w:tcPr>
          <w:p w14:paraId="7DC94BAB" w14:textId="48AAB404" w:rsidR="00B51007" w:rsidRPr="00F53688" w:rsidRDefault="00B51007" w:rsidP="00B5100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E68D91B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75DAF90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410" w:type="dxa"/>
            <w:gridSpan w:val="7"/>
            <w:shd w:val="clear" w:color="auto" w:fill="auto"/>
            <w:vAlign w:val="bottom"/>
          </w:tcPr>
          <w:p w14:paraId="3024D71E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B51007" w:rsidRPr="00F53688" w14:paraId="66F035D2" w14:textId="77777777" w:rsidTr="00D21931">
        <w:trPr>
          <w:cantSplit/>
        </w:trPr>
        <w:tc>
          <w:tcPr>
            <w:tcW w:w="3600" w:type="dxa"/>
            <w:gridSpan w:val="2"/>
            <w:shd w:val="clear" w:color="auto" w:fill="auto"/>
          </w:tcPr>
          <w:p w14:paraId="0FF3D413" w14:textId="77777777" w:rsidR="00B51007" w:rsidRPr="00F53688" w:rsidRDefault="00B51007" w:rsidP="00B5100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</w:t>
            </w:r>
          </w:p>
        </w:tc>
        <w:tc>
          <w:tcPr>
            <w:tcW w:w="1440" w:type="dxa"/>
          </w:tcPr>
          <w:p w14:paraId="181BA85C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lang w:val="en-US"/>
              </w:rPr>
            </w:pPr>
          </w:p>
        </w:tc>
        <w:tc>
          <w:tcPr>
            <w:tcW w:w="180" w:type="dxa"/>
          </w:tcPr>
          <w:p w14:paraId="78168186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1273E30D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02DA1675" w14:textId="77777777" w:rsidR="00B51007" w:rsidRPr="00F53688" w:rsidRDefault="00B51007" w:rsidP="00B5100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039C4AD8" w14:textId="77777777" w:rsidR="00B51007" w:rsidRPr="00F53688" w:rsidRDefault="00B51007" w:rsidP="00B5100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1DEFE6C3" w14:textId="77777777" w:rsidR="00B51007" w:rsidRPr="00F53688" w:rsidRDefault="00B51007" w:rsidP="00B5100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17748A58" w14:textId="77777777" w:rsidR="00B51007" w:rsidRPr="00F53688" w:rsidRDefault="00B51007" w:rsidP="00B5100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CEC0F72" w14:textId="77777777" w:rsidR="00B51007" w:rsidRPr="00F53688" w:rsidRDefault="00B51007" w:rsidP="00B5100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371976D2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B51007" w:rsidRPr="00F53688" w14:paraId="7047D50B" w14:textId="77777777" w:rsidTr="00D21931">
        <w:trPr>
          <w:cantSplit/>
        </w:trPr>
        <w:tc>
          <w:tcPr>
            <w:tcW w:w="3600" w:type="dxa"/>
            <w:gridSpan w:val="2"/>
            <w:shd w:val="clear" w:color="auto" w:fill="auto"/>
          </w:tcPr>
          <w:p w14:paraId="284DA9D5" w14:textId="77777777" w:rsidR="00B51007" w:rsidRPr="00F53688" w:rsidRDefault="00B51007" w:rsidP="00B5100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ทางการเงินที่ไม่ได้วัดมูลค่าด้วย</w:t>
            </w:r>
          </w:p>
        </w:tc>
        <w:tc>
          <w:tcPr>
            <w:tcW w:w="1440" w:type="dxa"/>
          </w:tcPr>
          <w:p w14:paraId="46792379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3052C3A8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7228D0AE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22DA9C72" w14:textId="77777777" w:rsidR="00B51007" w:rsidRPr="00F53688" w:rsidRDefault="00B51007" w:rsidP="00B5100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37B0975C" w14:textId="77777777" w:rsidR="00B51007" w:rsidRPr="00F53688" w:rsidRDefault="00B51007" w:rsidP="00B5100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0CAB6503" w14:textId="77777777" w:rsidR="00B51007" w:rsidRPr="00F53688" w:rsidRDefault="00B51007" w:rsidP="00B5100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264EED99" w14:textId="77777777" w:rsidR="00B51007" w:rsidRPr="00F53688" w:rsidRDefault="00B51007" w:rsidP="00B5100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CFDC154" w14:textId="77777777" w:rsidR="00B51007" w:rsidRPr="00F53688" w:rsidRDefault="00B51007" w:rsidP="00B51007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6DEE7693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B51007" w:rsidRPr="00F53688" w14:paraId="4051DF20" w14:textId="77777777" w:rsidTr="00D21931">
        <w:trPr>
          <w:cantSplit/>
        </w:trPr>
        <w:tc>
          <w:tcPr>
            <w:tcW w:w="3600" w:type="dxa"/>
            <w:gridSpan w:val="2"/>
            <w:shd w:val="clear" w:color="auto" w:fill="auto"/>
          </w:tcPr>
          <w:p w14:paraId="0EC4F9B7" w14:textId="77777777" w:rsidR="00B51007" w:rsidRPr="00F53688" w:rsidRDefault="00B51007" w:rsidP="00B51007">
            <w:pPr>
              <w:tabs>
                <w:tab w:val="decimal" w:pos="510"/>
              </w:tabs>
              <w:ind w:left="180" w:hanging="180"/>
              <w:rPr>
                <w:rFonts w:cs="Cordia New"/>
                <w:b/>
                <w:bCs/>
                <w:i/>
                <w:iCs/>
              </w:rPr>
            </w:pPr>
            <w:r w:rsidRPr="00F536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440" w:type="dxa"/>
          </w:tcPr>
          <w:p w14:paraId="35AC988E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  <w:tc>
          <w:tcPr>
            <w:tcW w:w="180" w:type="dxa"/>
          </w:tcPr>
          <w:p w14:paraId="39654678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7D4D3CFC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1729961F" w14:textId="77777777" w:rsidR="00B51007" w:rsidRPr="00F53688" w:rsidRDefault="00B51007" w:rsidP="00B51007">
            <w:pPr>
              <w:pStyle w:val="acctfourfigures"/>
              <w:spacing w:line="240" w:lineRule="auto"/>
              <w:rPr>
                <w:i/>
                <w:iCs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170DF6E" w14:textId="77777777" w:rsidR="00B51007" w:rsidRPr="00F53688" w:rsidRDefault="00B51007" w:rsidP="00B5100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52385354" w14:textId="77777777" w:rsidR="00B51007" w:rsidRPr="00F53688" w:rsidRDefault="00B51007" w:rsidP="00B51007">
            <w:pPr>
              <w:pStyle w:val="acctfourfigures"/>
              <w:spacing w:line="240" w:lineRule="auto"/>
              <w:rPr>
                <w:i/>
                <w:iCs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5E1AB96" w14:textId="77777777" w:rsidR="00B51007" w:rsidRPr="00F53688" w:rsidRDefault="00B51007" w:rsidP="00B5100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D806CD0" w14:textId="77777777" w:rsidR="00B51007" w:rsidRPr="00F53688" w:rsidRDefault="00B51007" w:rsidP="00B51007">
            <w:pPr>
              <w:pStyle w:val="acctfourfigures"/>
              <w:spacing w:line="240" w:lineRule="auto"/>
              <w:rPr>
                <w:i/>
                <w:iCs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2DB40CD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0"/>
              </w:rPr>
            </w:pPr>
          </w:p>
        </w:tc>
      </w:tr>
      <w:tr w:rsidR="00B51007" w:rsidRPr="00F53688" w14:paraId="1B14C6D6" w14:textId="77777777" w:rsidTr="00D21931">
        <w:trPr>
          <w:cantSplit/>
        </w:trPr>
        <w:tc>
          <w:tcPr>
            <w:tcW w:w="3600" w:type="dxa"/>
            <w:gridSpan w:val="2"/>
            <w:shd w:val="clear" w:color="auto" w:fill="auto"/>
            <w:vAlign w:val="bottom"/>
          </w:tcPr>
          <w:p w14:paraId="1FE9A29F" w14:textId="77777777" w:rsidR="00B51007" w:rsidRPr="00F53688" w:rsidRDefault="00B51007" w:rsidP="00B5100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</w:tcPr>
          <w:p w14:paraId="611078FD" w14:textId="21853F18" w:rsidR="00B51007" w:rsidRPr="00F53688" w:rsidRDefault="00B51007" w:rsidP="00B5100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(55,839)</w:t>
            </w:r>
          </w:p>
        </w:tc>
        <w:tc>
          <w:tcPr>
            <w:tcW w:w="180" w:type="dxa"/>
          </w:tcPr>
          <w:p w14:paraId="4FFE69D6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E2F0E1B" w14:textId="0FD239B0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3D1A12" w14:textId="77777777" w:rsidR="00B51007" w:rsidRPr="00F53688" w:rsidRDefault="00B51007" w:rsidP="00B5100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1DEC8C" w14:textId="0EFBD0BC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(60,546)</w:t>
            </w:r>
          </w:p>
        </w:tc>
        <w:tc>
          <w:tcPr>
            <w:tcW w:w="180" w:type="dxa"/>
            <w:shd w:val="clear" w:color="auto" w:fill="auto"/>
          </w:tcPr>
          <w:p w14:paraId="7C087FB0" w14:textId="77777777" w:rsidR="00B51007" w:rsidRPr="00F53688" w:rsidRDefault="00B51007" w:rsidP="00B5100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17720E" w14:textId="6D836DD2" w:rsidR="00B51007" w:rsidRPr="00F53688" w:rsidRDefault="00B51007" w:rsidP="00B5100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7F6B50" w14:textId="77777777" w:rsidR="00B51007" w:rsidRPr="00F53688" w:rsidRDefault="00B51007" w:rsidP="00B5100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E44A904" w14:textId="661913F6" w:rsidR="00B51007" w:rsidRPr="00F53688" w:rsidRDefault="00B51007" w:rsidP="00B51007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(60,546)</w:t>
            </w:r>
          </w:p>
        </w:tc>
      </w:tr>
      <w:tr w:rsidR="00B51007" w:rsidRPr="00F53688" w14:paraId="2EA82159" w14:textId="77777777" w:rsidTr="00D21931">
        <w:trPr>
          <w:cantSplit/>
        </w:trPr>
        <w:tc>
          <w:tcPr>
            <w:tcW w:w="3499" w:type="dxa"/>
            <w:shd w:val="clear" w:color="auto" w:fill="auto"/>
          </w:tcPr>
          <w:p w14:paraId="071CC50E" w14:textId="77777777" w:rsidR="00B51007" w:rsidRPr="00F53688" w:rsidRDefault="00B51007" w:rsidP="00B51007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41" w:type="dxa"/>
            <w:gridSpan w:val="2"/>
          </w:tcPr>
          <w:p w14:paraId="75C05E3C" w14:textId="0CBEC6B1" w:rsidR="00B51007" w:rsidRPr="00F53688" w:rsidRDefault="00510C1F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(14</w:t>
            </w:r>
            <w:r w:rsidR="00B51007" w:rsidRPr="00F5368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FEC0DD1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DDB0C07" w14:textId="7D82321F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69412E" w14:textId="77777777" w:rsidR="00B51007" w:rsidRPr="00F53688" w:rsidRDefault="00B51007" w:rsidP="00B5100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F67D58" w14:textId="06C9BE89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  <w:tc>
          <w:tcPr>
            <w:tcW w:w="180" w:type="dxa"/>
            <w:shd w:val="clear" w:color="auto" w:fill="auto"/>
          </w:tcPr>
          <w:p w14:paraId="4A336791" w14:textId="77777777" w:rsidR="00B51007" w:rsidRPr="00F53688" w:rsidRDefault="00B51007" w:rsidP="00B5100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191445" w14:textId="049F3735" w:rsidR="00B51007" w:rsidRPr="00F53688" w:rsidRDefault="00B51007" w:rsidP="00B5100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2B78CE" w14:textId="77777777" w:rsidR="00B51007" w:rsidRPr="00F53688" w:rsidRDefault="00B51007" w:rsidP="00B5100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C6333A" w14:textId="6B15B0E3" w:rsidR="00B51007" w:rsidRPr="00F53688" w:rsidRDefault="00B51007" w:rsidP="00B51007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</w:tr>
      <w:tr w:rsidR="00B51007" w:rsidRPr="00F53688" w14:paraId="31AA8185" w14:textId="77777777" w:rsidTr="00D21931">
        <w:trPr>
          <w:cantSplit/>
        </w:trPr>
        <w:tc>
          <w:tcPr>
            <w:tcW w:w="3600" w:type="dxa"/>
            <w:gridSpan w:val="2"/>
            <w:shd w:val="clear" w:color="auto" w:fill="auto"/>
          </w:tcPr>
          <w:p w14:paraId="03140EAE" w14:textId="77777777" w:rsidR="00B51007" w:rsidRPr="00F53688" w:rsidRDefault="00B51007" w:rsidP="00B5100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แลกเปลี่ยนส่วนต่างราคาน้ำมัน</w:t>
            </w:r>
          </w:p>
          <w:p w14:paraId="3383D74B" w14:textId="77777777" w:rsidR="00B51007" w:rsidRPr="00F53688" w:rsidRDefault="00B51007" w:rsidP="00B51007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   สำเร็จรูปและน้ำมันดิบล่วงหน้า</w:t>
            </w:r>
          </w:p>
        </w:tc>
        <w:tc>
          <w:tcPr>
            <w:tcW w:w="1440" w:type="dxa"/>
          </w:tcPr>
          <w:p w14:paraId="6E47AAF7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E726EC" w14:textId="323C6D73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5CD11F0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528EE37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35F4BD" w14:textId="533FABB1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FAB441" w14:textId="77777777" w:rsidR="00B51007" w:rsidRPr="00F53688" w:rsidRDefault="00B51007" w:rsidP="00B51007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6D10C4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E1E0EE" w14:textId="4CAA9A1D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137ED099" w14:textId="77777777" w:rsidR="00B51007" w:rsidRPr="00F53688" w:rsidRDefault="00B51007" w:rsidP="00B5100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00D15F" w14:textId="77777777" w:rsidR="00B51007" w:rsidRPr="00F53688" w:rsidRDefault="00B51007" w:rsidP="00B5100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1531A9" w14:textId="47E72B31" w:rsidR="00B51007" w:rsidRPr="00F53688" w:rsidRDefault="00B51007" w:rsidP="00B5100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1EDD16" w14:textId="77777777" w:rsidR="00B51007" w:rsidRPr="00F53688" w:rsidRDefault="00B51007" w:rsidP="00B5100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E35A02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1473C7" w14:textId="0A70DCC8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B51007" w:rsidRPr="00F53688" w14:paraId="22D25571" w14:textId="77777777" w:rsidTr="00D21931">
        <w:trPr>
          <w:cantSplit/>
        </w:trPr>
        <w:tc>
          <w:tcPr>
            <w:tcW w:w="3600" w:type="dxa"/>
            <w:gridSpan w:val="2"/>
            <w:shd w:val="clear" w:color="auto" w:fill="auto"/>
            <w:vAlign w:val="bottom"/>
          </w:tcPr>
          <w:p w14:paraId="75379831" w14:textId="77777777" w:rsidR="00B51007" w:rsidRPr="00F53688" w:rsidRDefault="00B51007" w:rsidP="00B51007">
            <w:pPr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สัญญาแลกเปลี่ยนสกุลเงินและอัตรา</w:t>
            </w:r>
          </w:p>
          <w:p w14:paraId="70D67793" w14:textId="77777777" w:rsidR="00B51007" w:rsidRPr="00F53688" w:rsidRDefault="00B51007" w:rsidP="00B5100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</w:t>
            </w:r>
          </w:p>
        </w:tc>
        <w:tc>
          <w:tcPr>
            <w:tcW w:w="1440" w:type="dxa"/>
          </w:tcPr>
          <w:p w14:paraId="59E6CE8F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B63245" w14:textId="26D2A04D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180" w:type="dxa"/>
          </w:tcPr>
          <w:p w14:paraId="5EB3623F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68F3CBD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CCFB5B" w14:textId="795C73EC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D39E30" w14:textId="77777777" w:rsidR="00B51007" w:rsidRPr="00F53688" w:rsidRDefault="00B51007" w:rsidP="00B51007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19CAA5" w14:textId="77777777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685FE5" w14:textId="6AD82FA6" w:rsidR="00B51007" w:rsidRPr="00F53688" w:rsidRDefault="00B51007" w:rsidP="00B5100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180" w:type="dxa"/>
            <w:shd w:val="clear" w:color="auto" w:fill="auto"/>
          </w:tcPr>
          <w:p w14:paraId="3833A078" w14:textId="77777777" w:rsidR="00B51007" w:rsidRPr="00F53688" w:rsidRDefault="00B51007" w:rsidP="00B5100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7FE752" w14:textId="77777777" w:rsidR="00B51007" w:rsidRPr="00F53688" w:rsidRDefault="00B51007" w:rsidP="00B5100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9FF1FD" w14:textId="02A8EA85" w:rsidR="00B51007" w:rsidRPr="00F53688" w:rsidRDefault="00B51007" w:rsidP="00B5100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133AF2" w14:textId="77777777" w:rsidR="00B51007" w:rsidRPr="00F53688" w:rsidRDefault="00B51007" w:rsidP="00B51007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DDA044A" w14:textId="77777777" w:rsidR="00B51007" w:rsidRPr="00F53688" w:rsidRDefault="00B51007" w:rsidP="00B51007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C92D0E" w14:textId="2539A37F" w:rsidR="00B51007" w:rsidRPr="00F53688" w:rsidRDefault="00B51007" w:rsidP="00B51007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</w:tr>
    </w:tbl>
    <w:p w14:paraId="238775B8" w14:textId="5190FBE9" w:rsidR="002C21A6" w:rsidRPr="00F53688" w:rsidRDefault="002C21A6">
      <w:pPr>
        <w:rPr>
          <w:rFonts w:asciiTheme="majorBidi" w:hAnsiTheme="majorBidi" w:cstheme="majorBidi"/>
          <w:sz w:val="24"/>
          <w:szCs w:val="24"/>
        </w:rPr>
      </w:pPr>
    </w:p>
    <w:p w14:paraId="57C8D27F" w14:textId="77777777" w:rsidR="00EF07C4" w:rsidRPr="00F53688" w:rsidRDefault="00EF07C4">
      <w:pPr>
        <w:rPr>
          <w:rFonts w:asciiTheme="majorBidi" w:hAnsiTheme="majorBidi" w:cstheme="majorBidi"/>
          <w:sz w:val="24"/>
          <w:szCs w:val="24"/>
        </w:rPr>
      </w:pPr>
    </w:p>
    <w:p w14:paraId="4E403232" w14:textId="77777777" w:rsidR="00EF07C4" w:rsidRPr="00F53688" w:rsidRDefault="00EF07C4">
      <w:pPr>
        <w:rPr>
          <w:rFonts w:asciiTheme="majorBidi" w:hAnsiTheme="majorBidi" w:cstheme="majorBidi"/>
          <w:sz w:val="24"/>
          <w:szCs w:val="24"/>
        </w:rPr>
      </w:pPr>
    </w:p>
    <w:p w14:paraId="0FD27CC3" w14:textId="77777777" w:rsidR="00EF07C4" w:rsidRPr="00F53688" w:rsidRDefault="00EF07C4">
      <w:pPr>
        <w:rPr>
          <w:rFonts w:asciiTheme="majorBidi" w:hAnsiTheme="majorBidi" w:cstheme="majorBidi"/>
          <w:sz w:val="24"/>
          <w:szCs w:val="24"/>
        </w:rPr>
      </w:pPr>
    </w:p>
    <w:p w14:paraId="1908FB17" w14:textId="77777777" w:rsidR="00EF07C4" w:rsidRPr="00F53688" w:rsidRDefault="00EF07C4">
      <w:pPr>
        <w:rPr>
          <w:rFonts w:asciiTheme="majorBidi" w:hAnsiTheme="majorBidi" w:cstheme="majorBidi"/>
          <w:sz w:val="24"/>
          <w:szCs w:val="24"/>
        </w:rPr>
      </w:pPr>
    </w:p>
    <w:p w14:paraId="08956851" w14:textId="77777777" w:rsidR="00EF07C4" w:rsidRPr="00F53688" w:rsidRDefault="00EF07C4">
      <w:pPr>
        <w:rPr>
          <w:rFonts w:asciiTheme="majorBidi" w:hAnsiTheme="majorBidi" w:cstheme="majorBidi"/>
          <w:sz w:val="24"/>
          <w:szCs w:val="24"/>
        </w:rPr>
      </w:pPr>
    </w:p>
    <w:p w14:paraId="66CF9F6D" w14:textId="77777777" w:rsidR="00EF07C4" w:rsidRPr="00F53688" w:rsidRDefault="00EF07C4">
      <w:pPr>
        <w:rPr>
          <w:rFonts w:asciiTheme="majorBidi" w:hAnsiTheme="majorBidi" w:cstheme="majorBidi"/>
          <w:sz w:val="24"/>
          <w:szCs w:val="24"/>
        </w:rPr>
      </w:pPr>
    </w:p>
    <w:p w14:paraId="4623F4AF" w14:textId="77777777" w:rsidR="00EF07C4" w:rsidRPr="00F53688" w:rsidRDefault="00EF07C4">
      <w:pPr>
        <w:rPr>
          <w:rFonts w:asciiTheme="majorBidi" w:hAnsiTheme="majorBidi" w:cstheme="majorBidi"/>
          <w:sz w:val="24"/>
          <w:szCs w:val="24"/>
        </w:rPr>
      </w:pPr>
    </w:p>
    <w:p w14:paraId="6C6EC07A" w14:textId="77777777" w:rsidR="00EF07C4" w:rsidRPr="00F53688" w:rsidRDefault="00EF07C4">
      <w:pPr>
        <w:rPr>
          <w:rFonts w:asciiTheme="majorBidi" w:hAnsiTheme="majorBidi" w:cstheme="majorBidi"/>
          <w:sz w:val="24"/>
          <w:szCs w:val="24"/>
        </w:rPr>
      </w:pPr>
    </w:p>
    <w:p w14:paraId="6FDAFF87" w14:textId="77777777" w:rsidR="00EF07C4" w:rsidRPr="00F53688" w:rsidRDefault="00EF07C4">
      <w:pPr>
        <w:rPr>
          <w:rFonts w:asciiTheme="majorBidi" w:hAnsiTheme="majorBidi" w:cstheme="majorBidi"/>
          <w:sz w:val="24"/>
          <w:szCs w:val="24"/>
        </w:rPr>
      </w:pPr>
    </w:p>
    <w:p w14:paraId="3F89DDF2" w14:textId="77777777" w:rsidR="00EF07C4" w:rsidRPr="00F53688" w:rsidRDefault="00EF07C4">
      <w:pPr>
        <w:rPr>
          <w:rFonts w:asciiTheme="majorBidi" w:hAnsiTheme="majorBidi" w:cstheme="majorBidi"/>
          <w:sz w:val="24"/>
          <w:szCs w:val="24"/>
        </w:rPr>
      </w:pPr>
    </w:p>
    <w:tbl>
      <w:tblPr>
        <w:tblpPr w:leftFromText="180" w:rightFromText="180" w:vertAnchor="text" w:horzAnchor="margin" w:tblpX="485" w:tblpY="183"/>
        <w:tblW w:w="9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450"/>
        <w:gridCol w:w="990"/>
        <w:gridCol w:w="180"/>
        <w:gridCol w:w="900"/>
        <w:gridCol w:w="180"/>
        <w:gridCol w:w="990"/>
        <w:gridCol w:w="180"/>
        <w:gridCol w:w="990"/>
        <w:gridCol w:w="180"/>
        <w:gridCol w:w="990"/>
      </w:tblGrid>
      <w:tr w:rsidR="00BF0D2D" w:rsidRPr="00F53688" w14:paraId="03365CF6" w14:textId="77777777" w:rsidTr="00D21931">
        <w:trPr>
          <w:trHeight w:val="363"/>
          <w:tblHeader/>
        </w:trPr>
        <w:tc>
          <w:tcPr>
            <w:tcW w:w="3690" w:type="dxa"/>
            <w:vMerge w:val="restart"/>
            <w:shd w:val="clear" w:color="auto" w:fill="auto"/>
            <w:vAlign w:val="bottom"/>
          </w:tcPr>
          <w:p w14:paraId="1EBBD8A1" w14:textId="77777777" w:rsidR="00BF0D2D" w:rsidRPr="00F53688" w:rsidRDefault="00BF0D2D" w:rsidP="00E719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27726897" w14:textId="77777777" w:rsidR="00BF0D2D" w:rsidRPr="00F53688" w:rsidRDefault="00BF0D2D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B2322FF" w14:textId="77777777" w:rsidR="00BF0D2D" w:rsidRPr="00F53688" w:rsidRDefault="00BF0D2D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7"/>
            <w:shd w:val="clear" w:color="auto" w:fill="auto"/>
            <w:vAlign w:val="bottom"/>
          </w:tcPr>
          <w:p w14:paraId="3E028F0B" w14:textId="77777777" w:rsidR="00BF0D2D" w:rsidRPr="00F53688" w:rsidRDefault="00BF0D2D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F536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F0D2D" w:rsidRPr="00F53688" w14:paraId="605A18E0" w14:textId="77777777" w:rsidTr="00D21931">
        <w:trPr>
          <w:trHeight w:val="363"/>
          <w:tblHeader/>
        </w:trPr>
        <w:tc>
          <w:tcPr>
            <w:tcW w:w="3690" w:type="dxa"/>
            <w:vMerge/>
            <w:shd w:val="clear" w:color="auto" w:fill="auto"/>
            <w:vAlign w:val="bottom"/>
          </w:tcPr>
          <w:p w14:paraId="5798F32D" w14:textId="77777777" w:rsidR="00BF0D2D" w:rsidRPr="00F53688" w:rsidRDefault="00BF0D2D" w:rsidP="00E719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21B5ECD4" w14:textId="77777777" w:rsidR="00BF0D2D" w:rsidRPr="00F53688" w:rsidRDefault="00BF0D2D" w:rsidP="00E71906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B4B4593" w14:textId="77777777" w:rsidR="00BF0D2D" w:rsidRPr="00F53688" w:rsidRDefault="00BF0D2D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8F9F5" w14:textId="77777777" w:rsidR="00BF0D2D" w:rsidRPr="00F53688" w:rsidRDefault="00BF0D2D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F0D2D" w:rsidRPr="00F53688" w14:paraId="6731853D" w14:textId="77777777" w:rsidTr="00D21931">
        <w:trPr>
          <w:trHeight w:val="363"/>
          <w:tblHeader/>
        </w:trPr>
        <w:tc>
          <w:tcPr>
            <w:tcW w:w="3690" w:type="dxa"/>
            <w:shd w:val="clear" w:color="auto" w:fill="auto"/>
            <w:vAlign w:val="bottom"/>
          </w:tcPr>
          <w:p w14:paraId="7B79205D" w14:textId="77777777" w:rsidR="00BF0D2D" w:rsidRPr="00F53688" w:rsidRDefault="00BF0D2D" w:rsidP="00E7190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0DB8B90" w14:textId="77777777" w:rsidR="00BF0D2D" w:rsidRPr="00F53688" w:rsidRDefault="00BF0D2D" w:rsidP="00E719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1861637" w14:textId="77777777" w:rsidR="00BF0D2D" w:rsidRPr="00F53688" w:rsidRDefault="00BF0D2D" w:rsidP="00E719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00EFC0C" w14:textId="35AB1030" w:rsidR="00BF0D2D" w:rsidRPr="00F53688" w:rsidRDefault="00BF0D2D" w:rsidP="00E719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9E81773" w14:textId="77777777" w:rsidR="00BF0D2D" w:rsidRPr="00F53688" w:rsidRDefault="00BF0D2D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7D86E5F" w14:textId="6CC8A7AA" w:rsidR="00BF0D2D" w:rsidRPr="00F53688" w:rsidRDefault="00BF0D2D" w:rsidP="00E719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50F0097" w14:textId="77777777" w:rsidR="00BF0D2D" w:rsidRPr="00F53688" w:rsidRDefault="00BF0D2D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B965EAC" w14:textId="163AB99D" w:rsidR="00BF0D2D" w:rsidRPr="00F53688" w:rsidRDefault="00BF0D2D" w:rsidP="00E719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7F0795"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2BAC0B4" w14:textId="77777777" w:rsidR="00BF0D2D" w:rsidRPr="00F53688" w:rsidRDefault="00BF0D2D" w:rsidP="00E7190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17F9987" w14:textId="77777777" w:rsidR="00BF0D2D" w:rsidRPr="00F53688" w:rsidRDefault="00BF0D2D" w:rsidP="00E719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F0D2D" w:rsidRPr="00F53688" w14:paraId="6D5E6621" w14:textId="77777777" w:rsidTr="00D21931">
        <w:trPr>
          <w:tblHeader/>
        </w:trPr>
        <w:tc>
          <w:tcPr>
            <w:tcW w:w="3690" w:type="dxa"/>
            <w:shd w:val="clear" w:color="auto" w:fill="auto"/>
          </w:tcPr>
          <w:p w14:paraId="71D17403" w14:textId="77777777" w:rsidR="00BF0D2D" w:rsidRPr="00F53688" w:rsidRDefault="00BF0D2D" w:rsidP="00E7190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0B5C84CA" w14:textId="77777777" w:rsidR="00BF0D2D" w:rsidRPr="00F53688" w:rsidRDefault="00BF0D2D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75EE9DC" w14:textId="77777777" w:rsidR="00BF0D2D" w:rsidRPr="00F53688" w:rsidRDefault="00BF0D2D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7"/>
            <w:shd w:val="clear" w:color="auto" w:fill="auto"/>
          </w:tcPr>
          <w:p w14:paraId="0F3E8AC5" w14:textId="77777777" w:rsidR="00BF0D2D" w:rsidRPr="00F53688" w:rsidRDefault="00BF0D2D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F0D2D" w:rsidRPr="00F53688" w14:paraId="14071F0B" w14:textId="77777777" w:rsidTr="00D21931">
        <w:trPr>
          <w:cantSplit/>
        </w:trPr>
        <w:tc>
          <w:tcPr>
            <w:tcW w:w="3690" w:type="dxa"/>
            <w:shd w:val="clear" w:color="auto" w:fill="auto"/>
          </w:tcPr>
          <w:p w14:paraId="5980F387" w14:textId="08F8C4BB" w:rsidR="00BF0D2D" w:rsidRPr="00F53688" w:rsidRDefault="007F0795" w:rsidP="00E7190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BF0D2D"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F0D2D"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32060"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0" w:type="dxa"/>
            <w:gridSpan w:val="2"/>
          </w:tcPr>
          <w:p w14:paraId="430B5F7B" w14:textId="77777777" w:rsidR="00BF0D2D" w:rsidRPr="00F53688" w:rsidRDefault="00BF0D2D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5AB891" w14:textId="77777777" w:rsidR="00BF0D2D" w:rsidRPr="00F53688" w:rsidRDefault="00BF0D2D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1676613" w14:textId="77777777" w:rsidR="00BF0D2D" w:rsidRPr="00F53688" w:rsidRDefault="00BF0D2D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6C3A0BE" w14:textId="77777777" w:rsidR="00BF0D2D" w:rsidRPr="00F53688" w:rsidRDefault="00BF0D2D" w:rsidP="00E7190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FAA1EB" w14:textId="77777777" w:rsidR="00BF0D2D" w:rsidRPr="00F53688" w:rsidRDefault="00BF0D2D" w:rsidP="00E7190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F22945B" w14:textId="77777777" w:rsidR="00BF0D2D" w:rsidRPr="00F53688" w:rsidRDefault="00BF0D2D" w:rsidP="00E7190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A234AF" w14:textId="77777777" w:rsidR="00BF0D2D" w:rsidRPr="00F53688" w:rsidRDefault="00BF0D2D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CBFE4E" w14:textId="77777777" w:rsidR="00BF0D2D" w:rsidRPr="00F53688" w:rsidRDefault="00BF0D2D" w:rsidP="00E7190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DE7E349" w14:textId="77777777" w:rsidR="00BF0D2D" w:rsidRPr="00F53688" w:rsidRDefault="00BF0D2D" w:rsidP="00E719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21A6" w:rsidRPr="00F53688" w14:paraId="01BD61CB" w14:textId="77777777" w:rsidTr="00D21931">
        <w:trPr>
          <w:cantSplit/>
        </w:trPr>
        <w:tc>
          <w:tcPr>
            <w:tcW w:w="3690" w:type="dxa"/>
            <w:shd w:val="clear" w:color="auto" w:fill="auto"/>
          </w:tcPr>
          <w:p w14:paraId="703EB353" w14:textId="77777777" w:rsidR="002C21A6" w:rsidRPr="00F53688" w:rsidRDefault="002C21A6" w:rsidP="002C21A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</w:t>
            </w:r>
          </w:p>
        </w:tc>
        <w:tc>
          <w:tcPr>
            <w:tcW w:w="1440" w:type="dxa"/>
            <w:gridSpan w:val="2"/>
          </w:tcPr>
          <w:p w14:paraId="30725830" w14:textId="77777777" w:rsidR="002C21A6" w:rsidRPr="00F53688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2DADE59B" w14:textId="77777777" w:rsidR="002C21A6" w:rsidRPr="00F53688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034E3FAF" w14:textId="77777777" w:rsidR="002C21A6" w:rsidRPr="00F53688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6BEDBDEA" w14:textId="77777777" w:rsidR="002C21A6" w:rsidRPr="00F53688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1A9BB3B2" w14:textId="77777777" w:rsidR="002C21A6" w:rsidRPr="00F53688" w:rsidRDefault="002C21A6" w:rsidP="002C2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62497D9E" w14:textId="77777777" w:rsidR="002C21A6" w:rsidRPr="00F53688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3864FAF4" w14:textId="77777777" w:rsidR="002C21A6" w:rsidRPr="00F53688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14FC3357" w14:textId="77777777" w:rsidR="002C21A6" w:rsidRPr="00F53688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2A4A5C23" w14:textId="77777777" w:rsidR="002C21A6" w:rsidRPr="00F53688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2C21A6" w:rsidRPr="00F53688" w14:paraId="78D50954" w14:textId="77777777" w:rsidTr="00D21931">
        <w:trPr>
          <w:cantSplit/>
        </w:trPr>
        <w:tc>
          <w:tcPr>
            <w:tcW w:w="4140" w:type="dxa"/>
            <w:gridSpan w:val="2"/>
            <w:shd w:val="clear" w:color="auto" w:fill="auto"/>
          </w:tcPr>
          <w:p w14:paraId="595D4944" w14:textId="77777777" w:rsidR="002C21A6" w:rsidRPr="00F53688" w:rsidRDefault="002C21A6" w:rsidP="002C21A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68249A" w:rsidRPr="00F536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ทางการเงินที่วัดมูลค่าด้วยมูลค่า</w:t>
            </w:r>
            <w:r w:rsidRPr="00F536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990" w:type="dxa"/>
          </w:tcPr>
          <w:p w14:paraId="6AD08919" w14:textId="77777777" w:rsidR="002C21A6" w:rsidRPr="00F53688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5D287B4B" w14:textId="77777777" w:rsidR="002C21A6" w:rsidRPr="00F53688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750EC5C8" w14:textId="77777777" w:rsidR="002C21A6" w:rsidRPr="00F53688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52C68C2E" w14:textId="77777777" w:rsidR="002C21A6" w:rsidRPr="00F53688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25FCAABD" w14:textId="77777777" w:rsidR="002C21A6" w:rsidRPr="00F53688" w:rsidRDefault="002C21A6" w:rsidP="002C2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692EC8F5" w14:textId="77777777" w:rsidR="002C21A6" w:rsidRPr="00F53688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42E056F7" w14:textId="77777777" w:rsidR="002C21A6" w:rsidRPr="00F53688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33751427" w14:textId="77777777" w:rsidR="002C21A6" w:rsidRPr="00F53688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2D92EE84" w14:textId="77777777" w:rsidR="002C21A6" w:rsidRPr="00F53688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FD1C80" w:rsidRPr="00F53688" w14:paraId="0385E2F0" w14:textId="77777777" w:rsidTr="00D2193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FD3D161" w14:textId="77777777" w:rsidR="00FD1C80" w:rsidRPr="00F53688" w:rsidRDefault="00FD1C80" w:rsidP="00FD1C80">
            <w:pPr>
              <w:rPr>
                <w:rFonts w:cs="Cordia New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ตราสารทุนที่เป็นเงินลงทุนเผื่อขาย</w:t>
            </w:r>
          </w:p>
        </w:tc>
        <w:tc>
          <w:tcPr>
            <w:tcW w:w="1440" w:type="dxa"/>
            <w:gridSpan w:val="2"/>
            <w:vAlign w:val="bottom"/>
          </w:tcPr>
          <w:p w14:paraId="1C144571" w14:textId="682EE86B" w:rsidR="00FD1C80" w:rsidRPr="00F53688" w:rsidRDefault="00FD1C80" w:rsidP="00FD1C8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361</w:t>
            </w:r>
          </w:p>
        </w:tc>
        <w:tc>
          <w:tcPr>
            <w:tcW w:w="180" w:type="dxa"/>
          </w:tcPr>
          <w:p w14:paraId="50B8B34D" w14:textId="77777777" w:rsidR="00FD1C80" w:rsidRPr="00F53688" w:rsidRDefault="00FD1C80" w:rsidP="00FD1C8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C3741A" w14:textId="6A973E7D" w:rsidR="00FD1C80" w:rsidRPr="00F53688" w:rsidRDefault="00FD1C80" w:rsidP="00FD1C8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361</w:t>
            </w:r>
          </w:p>
        </w:tc>
        <w:tc>
          <w:tcPr>
            <w:tcW w:w="180" w:type="dxa"/>
            <w:shd w:val="clear" w:color="auto" w:fill="auto"/>
          </w:tcPr>
          <w:p w14:paraId="5D49EF32" w14:textId="77777777" w:rsidR="00FD1C80" w:rsidRPr="00F53688" w:rsidRDefault="00FD1C80" w:rsidP="00FD1C80">
            <w:pPr>
              <w:pStyle w:val="acctfourfigures"/>
              <w:spacing w:line="240" w:lineRule="atLeast"/>
              <w:jc w:val="righ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6A44A0" w14:textId="474537A6" w:rsidR="00FD1C80" w:rsidRPr="00F53688" w:rsidRDefault="00FD1C80" w:rsidP="00FD1C8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D7AACF" w14:textId="77777777" w:rsidR="00FD1C80" w:rsidRPr="00F53688" w:rsidRDefault="00FD1C80" w:rsidP="00FD1C80">
            <w:pPr>
              <w:pStyle w:val="acctfourfigures"/>
              <w:spacing w:line="240" w:lineRule="atLeast"/>
              <w:jc w:val="righ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C08444" w14:textId="4574A6E8" w:rsidR="00FD1C80" w:rsidRPr="00F53688" w:rsidRDefault="00FD1C80" w:rsidP="00FD1C8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9EFFF8" w14:textId="77777777" w:rsidR="00FD1C80" w:rsidRPr="00F53688" w:rsidRDefault="00FD1C80" w:rsidP="00FD1C80">
            <w:pPr>
              <w:pStyle w:val="acctfourfigures"/>
              <w:spacing w:line="240" w:lineRule="atLeast"/>
              <w:jc w:val="righ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CE89B5" w14:textId="0F8B80B4" w:rsidR="00FD1C80" w:rsidRPr="00F53688" w:rsidRDefault="00FD1C80" w:rsidP="00FD1C8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361</w:t>
            </w:r>
          </w:p>
        </w:tc>
      </w:tr>
      <w:tr w:rsidR="00FD1C80" w:rsidRPr="00F53688" w14:paraId="1284DA6D" w14:textId="77777777" w:rsidTr="00D21931">
        <w:trPr>
          <w:cantSplit/>
        </w:trPr>
        <w:tc>
          <w:tcPr>
            <w:tcW w:w="3690" w:type="dxa"/>
            <w:shd w:val="clear" w:color="auto" w:fill="auto"/>
          </w:tcPr>
          <w:p w14:paraId="425FC02B" w14:textId="77777777" w:rsidR="00FD1C80" w:rsidRPr="00F53688" w:rsidRDefault="00FD1C80" w:rsidP="00FD1C80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เผื่อขาย</w:t>
            </w:r>
          </w:p>
          <w:p w14:paraId="6E5C0730" w14:textId="77777777" w:rsidR="00FD1C80" w:rsidRPr="00F53688" w:rsidRDefault="00FD1C80" w:rsidP="00FD1C80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   (ในกองทุนส่วนบุคคล)</w:t>
            </w:r>
          </w:p>
        </w:tc>
        <w:tc>
          <w:tcPr>
            <w:tcW w:w="1440" w:type="dxa"/>
            <w:gridSpan w:val="2"/>
            <w:vAlign w:val="bottom"/>
          </w:tcPr>
          <w:p w14:paraId="0D3E3CCD" w14:textId="77777777" w:rsidR="00FD1C80" w:rsidRPr="00F53688" w:rsidRDefault="00FD1C80" w:rsidP="00FD1C8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B8CA6E9" w14:textId="27AF2C1D" w:rsidR="00FD1C80" w:rsidRPr="00F53688" w:rsidRDefault="00FD1C80" w:rsidP="00FD1C8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11,903</w:t>
            </w:r>
          </w:p>
        </w:tc>
        <w:tc>
          <w:tcPr>
            <w:tcW w:w="180" w:type="dxa"/>
          </w:tcPr>
          <w:p w14:paraId="3DEC16D4" w14:textId="77777777" w:rsidR="00FD1C80" w:rsidRPr="00F53688" w:rsidRDefault="00FD1C80" w:rsidP="00FD1C8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34A938" w14:textId="063C0B63" w:rsidR="00FD1C80" w:rsidRPr="00F53688" w:rsidRDefault="00FD1C80" w:rsidP="00FD1C8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4C99E4" w14:textId="77777777" w:rsidR="00FD1C80" w:rsidRPr="00F53688" w:rsidRDefault="00FD1C80" w:rsidP="00FD1C80">
            <w:pPr>
              <w:pStyle w:val="acctfourfigures"/>
              <w:spacing w:line="240" w:lineRule="atLeast"/>
              <w:jc w:val="righ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B8A3C8" w14:textId="488D86F1" w:rsidR="00FD1C80" w:rsidRPr="00F53688" w:rsidRDefault="00FD1C80" w:rsidP="00DD3169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11,903</w:t>
            </w:r>
          </w:p>
        </w:tc>
        <w:tc>
          <w:tcPr>
            <w:tcW w:w="180" w:type="dxa"/>
            <w:shd w:val="clear" w:color="auto" w:fill="auto"/>
          </w:tcPr>
          <w:p w14:paraId="5770157C" w14:textId="77777777" w:rsidR="00FD1C80" w:rsidRPr="00F53688" w:rsidRDefault="00FD1C80" w:rsidP="00FD1C80">
            <w:pPr>
              <w:pStyle w:val="acctfourfigures"/>
              <w:spacing w:line="240" w:lineRule="atLeast"/>
              <w:jc w:val="righ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F50A1F" w14:textId="787EAB4E" w:rsidR="00FD1C80" w:rsidRPr="00F53688" w:rsidRDefault="00FD1C80" w:rsidP="00FD1C8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91F319" w14:textId="77777777" w:rsidR="00FD1C80" w:rsidRPr="00F53688" w:rsidRDefault="00FD1C80" w:rsidP="00FD1C80">
            <w:pPr>
              <w:pStyle w:val="acctfourfigures"/>
              <w:spacing w:line="240" w:lineRule="atLeast"/>
              <w:jc w:val="righ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27C386" w14:textId="52B5E9D3" w:rsidR="00FD1C80" w:rsidRPr="00F53688" w:rsidRDefault="00FD1C80" w:rsidP="00DD316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11,903</w:t>
            </w:r>
          </w:p>
        </w:tc>
      </w:tr>
      <w:tr w:rsidR="002C21A6" w:rsidRPr="00F53688" w14:paraId="44F22DF6" w14:textId="77777777" w:rsidTr="00D21931">
        <w:trPr>
          <w:cantSplit/>
        </w:trPr>
        <w:tc>
          <w:tcPr>
            <w:tcW w:w="3690" w:type="dxa"/>
            <w:shd w:val="clear" w:color="auto" w:fill="auto"/>
          </w:tcPr>
          <w:p w14:paraId="0DBC4CE9" w14:textId="77777777" w:rsidR="002C21A6" w:rsidRPr="00F53688" w:rsidRDefault="002C21A6" w:rsidP="002C21A6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</w:tcPr>
          <w:p w14:paraId="0BDF3ACC" w14:textId="77777777" w:rsidR="002C21A6" w:rsidRPr="00F53688" w:rsidRDefault="002C21A6" w:rsidP="002C21A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DDF67C6" w14:textId="77777777" w:rsidR="002C21A6" w:rsidRPr="00F53688" w:rsidRDefault="002C21A6" w:rsidP="002C21A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E9CCB3B" w14:textId="77777777" w:rsidR="002C21A6" w:rsidRPr="00F53688" w:rsidRDefault="002C21A6" w:rsidP="002C21A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02D6807" w14:textId="77777777" w:rsidR="002C21A6" w:rsidRPr="00F53688" w:rsidRDefault="002C21A6" w:rsidP="002C21A6">
            <w:pPr>
              <w:pStyle w:val="acctfourfigures"/>
              <w:spacing w:line="240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8FCCD55" w14:textId="77777777" w:rsidR="002C21A6" w:rsidRPr="00F53688" w:rsidRDefault="002C21A6" w:rsidP="002C21A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55DE1DD" w14:textId="77777777" w:rsidR="002C21A6" w:rsidRPr="00F53688" w:rsidRDefault="002C21A6" w:rsidP="002C21A6">
            <w:pPr>
              <w:pStyle w:val="acctfourfigures"/>
              <w:spacing w:line="240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DAEA6A9" w14:textId="77777777" w:rsidR="002C21A6" w:rsidRPr="00F53688" w:rsidRDefault="002C21A6" w:rsidP="002C21A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03C9741" w14:textId="77777777" w:rsidR="002C21A6" w:rsidRPr="00F53688" w:rsidRDefault="002C21A6" w:rsidP="002C21A6">
            <w:pPr>
              <w:pStyle w:val="acctfourfigures"/>
              <w:spacing w:line="240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F838E2E" w14:textId="77777777" w:rsidR="002C21A6" w:rsidRPr="00F53688" w:rsidRDefault="002C21A6" w:rsidP="002C21A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i/>
                <w:iCs/>
                <w:sz w:val="24"/>
                <w:szCs w:val="24"/>
              </w:rPr>
            </w:pPr>
          </w:p>
        </w:tc>
      </w:tr>
      <w:tr w:rsidR="002C21A6" w:rsidRPr="00F53688" w14:paraId="7719AC89" w14:textId="77777777" w:rsidTr="00D21931">
        <w:trPr>
          <w:cantSplit/>
        </w:trPr>
        <w:tc>
          <w:tcPr>
            <w:tcW w:w="3690" w:type="dxa"/>
            <w:shd w:val="clear" w:color="auto" w:fill="auto"/>
          </w:tcPr>
          <w:p w14:paraId="19DA1980" w14:textId="77777777" w:rsidR="002C21A6" w:rsidRPr="00F53688" w:rsidRDefault="002C21A6" w:rsidP="002C21A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</w:t>
            </w:r>
          </w:p>
        </w:tc>
        <w:tc>
          <w:tcPr>
            <w:tcW w:w="1440" w:type="dxa"/>
            <w:gridSpan w:val="2"/>
          </w:tcPr>
          <w:p w14:paraId="5F1102E3" w14:textId="77777777" w:rsidR="002C21A6" w:rsidRPr="00F53688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2AA8B1EE" w14:textId="77777777" w:rsidR="002C21A6" w:rsidRPr="00F53688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24BECDC8" w14:textId="77777777" w:rsidR="002C21A6" w:rsidRPr="00F53688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46E92EB9" w14:textId="77777777" w:rsidR="002C21A6" w:rsidRPr="00F53688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7AB24A77" w14:textId="77777777" w:rsidR="002C21A6" w:rsidRPr="00F53688" w:rsidRDefault="002C21A6" w:rsidP="002C2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24DFC093" w14:textId="77777777" w:rsidR="002C21A6" w:rsidRPr="00F53688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36EB9F4B" w14:textId="77777777" w:rsidR="002C21A6" w:rsidRPr="00F53688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084ADC90" w14:textId="77777777" w:rsidR="002C21A6" w:rsidRPr="00F53688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3AFC2B66" w14:textId="77777777" w:rsidR="002C21A6" w:rsidRPr="00F53688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2C21A6" w:rsidRPr="00F53688" w14:paraId="6B4F7376" w14:textId="77777777" w:rsidTr="00D21931">
        <w:trPr>
          <w:cantSplit/>
        </w:trPr>
        <w:tc>
          <w:tcPr>
            <w:tcW w:w="4140" w:type="dxa"/>
            <w:gridSpan w:val="2"/>
            <w:shd w:val="clear" w:color="auto" w:fill="auto"/>
          </w:tcPr>
          <w:p w14:paraId="2EFD04B9" w14:textId="77777777" w:rsidR="002C21A6" w:rsidRPr="00F53688" w:rsidRDefault="002C21A6" w:rsidP="002C21A6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ทางการเงินที่ไม่ได้วัดมูลค่าด้ว</w:t>
            </w:r>
            <w:r w:rsidR="0068249A" w:rsidRPr="00F536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ยมูลค่ายุติธรรม</w:t>
            </w:r>
          </w:p>
        </w:tc>
        <w:tc>
          <w:tcPr>
            <w:tcW w:w="990" w:type="dxa"/>
          </w:tcPr>
          <w:p w14:paraId="3BAAF7E9" w14:textId="77777777" w:rsidR="002C21A6" w:rsidRPr="00F53688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28F58328" w14:textId="77777777" w:rsidR="002C21A6" w:rsidRPr="00F53688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6DB56361" w14:textId="77777777" w:rsidR="002C21A6" w:rsidRPr="00F53688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62B275E0" w14:textId="77777777" w:rsidR="002C21A6" w:rsidRPr="00F53688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7360F31B" w14:textId="77777777" w:rsidR="002C21A6" w:rsidRPr="00F53688" w:rsidRDefault="002C21A6" w:rsidP="002C21A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695B3FC1" w14:textId="77777777" w:rsidR="002C21A6" w:rsidRPr="00F53688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6CA9AD25" w14:textId="77777777" w:rsidR="002C21A6" w:rsidRPr="00F53688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44646312" w14:textId="77777777" w:rsidR="002C21A6" w:rsidRPr="00F53688" w:rsidRDefault="002C21A6" w:rsidP="002C21A6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5A39827A" w14:textId="77777777" w:rsidR="002C21A6" w:rsidRPr="00F53688" w:rsidRDefault="002C21A6" w:rsidP="002C21A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C5653D" w:rsidRPr="00F53688" w14:paraId="3B5D4C56" w14:textId="77777777" w:rsidTr="00FD1C80">
        <w:trPr>
          <w:cantSplit/>
        </w:trPr>
        <w:tc>
          <w:tcPr>
            <w:tcW w:w="3690" w:type="dxa"/>
            <w:shd w:val="clear" w:color="auto" w:fill="auto"/>
          </w:tcPr>
          <w:p w14:paraId="4E0E6FDC" w14:textId="20DE211B" w:rsidR="00C5653D" w:rsidRPr="00F53688" w:rsidRDefault="00C5653D" w:rsidP="00DD4955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ตราสารหนี้ที่จะ</w:t>
            </w:r>
            <w:r w:rsidR="00DD4955" w:rsidRPr="00F53688">
              <w:rPr>
                <w:rFonts w:ascii="Angsana New" w:hAnsi="Angsana New" w:hint="cs"/>
                <w:sz w:val="30"/>
                <w:szCs w:val="30"/>
                <w:cs/>
              </w:rPr>
              <w:t>ถือจน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1440" w:type="dxa"/>
            <w:gridSpan w:val="2"/>
          </w:tcPr>
          <w:p w14:paraId="1AE63A45" w14:textId="1B6F1B97" w:rsidR="00C5653D" w:rsidRPr="00F53688" w:rsidRDefault="00C5653D" w:rsidP="00842D9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i/>
                <w:iCs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72</w:t>
            </w:r>
            <w:r w:rsidR="00200F09" w:rsidRPr="00F536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0D561966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3B19179A" w14:textId="5D522398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AB359A" w14:textId="77777777" w:rsidR="00C5653D" w:rsidRPr="00F53688" w:rsidRDefault="00C5653D" w:rsidP="00C5653D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5F3439CC" w14:textId="6FBF9570" w:rsidR="00C5653D" w:rsidRPr="00F53688" w:rsidRDefault="00842D94" w:rsidP="00C5653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200F09" w:rsidRPr="00F536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19A33AE" w14:textId="77777777" w:rsidR="00C5653D" w:rsidRPr="00F53688" w:rsidRDefault="00C5653D" w:rsidP="00C5653D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43BD7B9E" w14:textId="48A258F5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3C3B55" w14:textId="77777777" w:rsidR="00C5653D" w:rsidRPr="00F53688" w:rsidRDefault="00C5653D" w:rsidP="00C5653D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3CBD0B0A" w14:textId="3A45DFC4" w:rsidR="00C5653D" w:rsidRPr="00F53688" w:rsidRDefault="00842D94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i/>
                <w:iCs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200F09" w:rsidRPr="00F536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5653D" w:rsidRPr="00F53688" w14:paraId="0FA0D614" w14:textId="77777777" w:rsidTr="00FD1C80">
        <w:trPr>
          <w:cantSplit/>
        </w:trPr>
        <w:tc>
          <w:tcPr>
            <w:tcW w:w="3690" w:type="dxa"/>
            <w:shd w:val="clear" w:color="auto" w:fill="auto"/>
          </w:tcPr>
          <w:p w14:paraId="39FB4DB2" w14:textId="71BCF8A0" w:rsidR="00C5653D" w:rsidRPr="00F53688" w:rsidRDefault="00C5653D" w:rsidP="00C5653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40" w:type="dxa"/>
            <w:gridSpan w:val="2"/>
          </w:tcPr>
          <w:p w14:paraId="78E07CF4" w14:textId="6424EC1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 xml:space="preserve"> (52,028)</w:t>
            </w:r>
          </w:p>
        </w:tc>
        <w:tc>
          <w:tcPr>
            <w:tcW w:w="180" w:type="dxa"/>
          </w:tcPr>
          <w:p w14:paraId="57268DEE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7D1FD5DF" w14:textId="77822A22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5CDA3A" w14:textId="77777777" w:rsidR="00C5653D" w:rsidRPr="00F53688" w:rsidRDefault="00C5653D" w:rsidP="00C5653D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0A2CB39F" w14:textId="57975D40" w:rsidR="00C5653D" w:rsidRPr="00F53688" w:rsidRDefault="00C5653D" w:rsidP="00C5653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 xml:space="preserve"> (51,652)</w:t>
            </w:r>
          </w:p>
        </w:tc>
        <w:tc>
          <w:tcPr>
            <w:tcW w:w="180" w:type="dxa"/>
            <w:shd w:val="clear" w:color="auto" w:fill="auto"/>
          </w:tcPr>
          <w:p w14:paraId="6FF3985A" w14:textId="77777777" w:rsidR="00C5653D" w:rsidRPr="00F53688" w:rsidRDefault="00C5653D" w:rsidP="00C5653D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6F289A5F" w14:textId="64E146AD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B71B16" w14:textId="77777777" w:rsidR="00C5653D" w:rsidRPr="00F53688" w:rsidRDefault="00C5653D" w:rsidP="00C5653D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2296D61D" w14:textId="3161404D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(51,652)</w:t>
            </w:r>
          </w:p>
        </w:tc>
      </w:tr>
      <w:tr w:rsidR="00C5653D" w:rsidRPr="00F53688" w14:paraId="4418048B" w14:textId="77777777" w:rsidTr="004418B2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20D5A58" w14:textId="33898EB1" w:rsidR="00C5653D" w:rsidRPr="00F53688" w:rsidRDefault="00C5653D" w:rsidP="00C5653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gridSpan w:val="2"/>
            <w:vAlign w:val="bottom"/>
          </w:tcPr>
          <w:p w14:paraId="354FD223" w14:textId="62FEF81D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(36,009)</w:t>
            </w:r>
          </w:p>
        </w:tc>
        <w:tc>
          <w:tcPr>
            <w:tcW w:w="180" w:type="dxa"/>
            <w:vAlign w:val="bottom"/>
          </w:tcPr>
          <w:p w14:paraId="523D5F55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7F18D2" w14:textId="7E458893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E7FB12" w14:textId="77777777" w:rsidR="00C5653D" w:rsidRPr="00F53688" w:rsidRDefault="00C5653D" w:rsidP="00C5653D">
            <w:pPr>
              <w:pStyle w:val="acctfourfigures"/>
              <w:spacing w:line="240" w:lineRule="atLeast"/>
              <w:jc w:val="righ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3B979FA8" w14:textId="1E208574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(37,624)</w:t>
            </w:r>
          </w:p>
        </w:tc>
        <w:tc>
          <w:tcPr>
            <w:tcW w:w="180" w:type="dxa"/>
            <w:shd w:val="clear" w:color="auto" w:fill="auto"/>
          </w:tcPr>
          <w:p w14:paraId="42D4B9C3" w14:textId="77777777" w:rsidR="00C5653D" w:rsidRPr="00F53688" w:rsidRDefault="00C5653D" w:rsidP="00C5653D">
            <w:pPr>
              <w:pStyle w:val="acctfourfigures"/>
              <w:spacing w:line="240" w:lineRule="atLeast"/>
              <w:jc w:val="righ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75E7547D" w14:textId="5056F3AA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A139C5" w14:textId="77777777" w:rsidR="00C5653D" w:rsidRPr="00F53688" w:rsidRDefault="00C5653D" w:rsidP="00C5653D">
            <w:pPr>
              <w:pStyle w:val="acctfourfigures"/>
              <w:spacing w:line="240" w:lineRule="atLeast"/>
              <w:jc w:val="righ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323205DF" w14:textId="3DBCB258" w:rsidR="00C5653D" w:rsidRPr="00F53688" w:rsidRDefault="00C5653D" w:rsidP="00C565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(37,624)</w:t>
            </w:r>
          </w:p>
        </w:tc>
      </w:tr>
      <w:tr w:rsidR="00C5653D" w:rsidRPr="00F53688" w14:paraId="1FC41F9C" w14:textId="77777777" w:rsidTr="004418B2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A7F1E92" w14:textId="545D3B8D" w:rsidR="00C5653D" w:rsidRPr="00F53688" w:rsidRDefault="00C5653D" w:rsidP="00C5653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gridSpan w:val="2"/>
          </w:tcPr>
          <w:p w14:paraId="79C4B57B" w14:textId="185C788E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(24)</w:t>
            </w:r>
          </w:p>
        </w:tc>
        <w:tc>
          <w:tcPr>
            <w:tcW w:w="180" w:type="dxa"/>
          </w:tcPr>
          <w:p w14:paraId="0A732600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857A47" w14:textId="70A789CA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B10368" w14:textId="77777777" w:rsidR="00C5653D" w:rsidRPr="00F53688" w:rsidRDefault="00C5653D" w:rsidP="00C5653D">
            <w:pPr>
              <w:pStyle w:val="acctfourfigures"/>
              <w:spacing w:line="240" w:lineRule="atLeast"/>
              <w:jc w:val="righ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5EDC924F" w14:textId="3FA3BB6E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(9)</w:t>
            </w:r>
          </w:p>
        </w:tc>
        <w:tc>
          <w:tcPr>
            <w:tcW w:w="180" w:type="dxa"/>
            <w:shd w:val="clear" w:color="auto" w:fill="auto"/>
          </w:tcPr>
          <w:p w14:paraId="4EE5BF42" w14:textId="77777777" w:rsidR="00C5653D" w:rsidRPr="00F53688" w:rsidRDefault="00C5653D" w:rsidP="00C5653D">
            <w:pPr>
              <w:pStyle w:val="acctfourfigures"/>
              <w:spacing w:line="240" w:lineRule="atLeast"/>
              <w:jc w:val="righ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E729A8" w14:textId="2DC915BD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35F456" w14:textId="77777777" w:rsidR="00C5653D" w:rsidRPr="00F53688" w:rsidRDefault="00C5653D" w:rsidP="00C5653D">
            <w:pPr>
              <w:pStyle w:val="acctfourfigures"/>
              <w:spacing w:line="240" w:lineRule="atLeast"/>
              <w:jc w:val="righ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61EB6D11" w14:textId="280818C9" w:rsidR="00C5653D" w:rsidRPr="00F53688" w:rsidRDefault="00C5653D" w:rsidP="00C565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(9)</w:t>
            </w:r>
          </w:p>
        </w:tc>
      </w:tr>
      <w:tr w:rsidR="00C5653D" w:rsidRPr="00F53688" w14:paraId="408CFE14" w14:textId="77777777" w:rsidTr="004418B2">
        <w:trPr>
          <w:cantSplit/>
        </w:trPr>
        <w:tc>
          <w:tcPr>
            <w:tcW w:w="3690" w:type="dxa"/>
            <w:shd w:val="clear" w:color="auto" w:fill="auto"/>
          </w:tcPr>
          <w:p w14:paraId="68731BBD" w14:textId="77777777" w:rsidR="00C5653D" w:rsidRPr="00F53688" w:rsidRDefault="00C5653D" w:rsidP="00C5653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แลกเปลี่ยนส่วนต่างราคาน้ำมัน</w:t>
            </w:r>
          </w:p>
          <w:p w14:paraId="22FC1A4C" w14:textId="77777777" w:rsidR="00C5653D" w:rsidRPr="00F53688" w:rsidRDefault="00C5653D" w:rsidP="00C5653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   สำเร็จรูปและน้ำมันดิบล่วงหน้า</w:t>
            </w:r>
          </w:p>
        </w:tc>
        <w:tc>
          <w:tcPr>
            <w:tcW w:w="1440" w:type="dxa"/>
            <w:gridSpan w:val="2"/>
            <w:vAlign w:val="bottom"/>
          </w:tcPr>
          <w:p w14:paraId="3C899A05" w14:textId="2885F681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E68571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99E86F" w14:textId="7BA447A6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76E6DA" w14:textId="77777777" w:rsidR="00C5653D" w:rsidRPr="00F53688" w:rsidRDefault="00C5653D" w:rsidP="00C5653D">
            <w:pPr>
              <w:pStyle w:val="acctfourfigures"/>
              <w:spacing w:line="240" w:lineRule="atLeast"/>
              <w:ind w:right="101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833533" w14:textId="20F903CA" w:rsidR="00C5653D" w:rsidRPr="00F53688" w:rsidRDefault="00AA7431" w:rsidP="00C47F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7F3F" w:rsidRPr="00F53688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C5653D" w:rsidRPr="00F5368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9CD6F9" w14:textId="77777777" w:rsidR="00C5653D" w:rsidRPr="00F53688" w:rsidRDefault="00C5653D" w:rsidP="00C5653D">
            <w:pPr>
              <w:pStyle w:val="acctfourfigures"/>
              <w:spacing w:line="240" w:lineRule="atLeas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EFC23C" w14:textId="535CF51D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FB3EFB" w14:textId="77777777" w:rsidR="00C5653D" w:rsidRPr="00F53688" w:rsidRDefault="00C5653D" w:rsidP="00C5653D">
            <w:pPr>
              <w:pStyle w:val="acctfourfigures"/>
              <w:spacing w:line="240" w:lineRule="atLeast"/>
              <w:jc w:val="right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ABEC17" w14:textId="3568D546" w:rsidR="00C5653D" w:rsidRPr="00F53688" w:rsidRDefault="00AA7431" w:rsidP="00C47F3F">
            <w:pPr>
              <w:pStyle w:val="acctfourfigures"/>
              <w:tabs>
                <w:tab w:val="clear" w:pos="765"/>
                <w:tab w:val="decimal" w:pos="461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47F3F" w:rsidRPr="00F53688"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C5653D" w:rsidRPr="00F5368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5653D" w:rsidRPr="00F53688" w14:paraId="67BEC6FB" w14:textId="77777777" w:rsidTr="00D21931">
        <w:trPr>
          <w:cantSplit/>
        </w:trPr>
        <w:tc>
          <w:tcPr>
            <w:tcW w:w="3690" w:type="dxa"/>
            <w:shd w:val="clear" w:color="auto" w:fill="auto"/>
          </w:tcPr>
          <w:p w14:paraId="157567C5" w14:textId="77777777" w:rsidR="00C5653D" w:rsidRPr="00F53688" w:rsidRDefault="00C5653D" w:rsidP="00C5653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41AAEE8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EB4D8EB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F272A9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257537" w14:textId="77777777" w:rsidR="00C5653D" w:rsidRPr="00F53688" w:rsidRDefault="00C5653D" w:rsidP="00C5653D">
            <w:pPr>
              <w:pStyle w:val="acctfourfigures"/>
              <w:spacing w:line="240" w:lineRule="atLeast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0EA52F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E3CCA0" w14:textId="77777777" w:rsidR="00C5653D" w:rsidRPr="00F53688" w:rsidRDefault="00C5653D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2DD3B7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1FF928" w14:textId="77777777" w:rsidR="00C5653D" w:rsidRPr="00F53688" w:rsidRDefault="00C5653D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A66006" w14:textId="77777777" w:rsidR="00C5653D" w:rsidRPr="00F53688" w:rsidRDefault="00C5653D" w:rsidP="00C565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511C" w:rsidRPr="00F53688" w14:paraId="17DD411C" w14:textId="77777777" w:rsidTr="00D21931">
        <w:trPr>
          <w:cantSplit/>
        </w:trPr>
        <w:tc>
          <w:tcPr>
            <w:tcW w:w="3690" w:type="dxa"/>
            <w:shd w:val="clear" w:color="auto" w:fill="auto"/>
          </w:tcPr>
          <w:p w14:paraId="47EA41FB" w14:textId="77777777" w:rsidR="0012511C" w:rsidRPr="00F53688" w:rsidRDefault="0012511C" w:rsidP="00C5653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0F21779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27B35E7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CFBA8F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34C482" w14:textId="77777777" w:rsidR="0012511C" w:rsidRPr="00F53688" w:rsidRDefault="0012511C" w:rsidP="00C5653D">
            <w:pPr>
              <w:pStyle w:val="acctfourfigures"/>
              <w:spacing w:line="240" w:lineRule="atLeast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6390C9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B63588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3052F6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EB75D2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13B396" w14:textId="77777777" w:rsidR="0012511C" w:rsidRPr="00F53688" w:rsidRDefault="0012511C" w:rsidP="00C565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511C" w:rsidRPr="00F53688" w14:paraId="0F6ECCA3" w14:textId="77777777" w:rsidTr="00D21931">
        <w:trPr>
          <w:cantSplit/>
        </w:trPr>
        <w:tc>
          <w:tcPr>
            <w:tcW w:w="3690" w:type="dxa"/>
            <w:shd w:val="clear" w:color="auto" w:fill="auto"/>
          </w:tcPr>
          <w:p w14:paraId="70BDEBD6" w14:textId="77777777" w:rsidR="0012511C" w:rsidRPr="00F53688" w:rsidRDefault="0012511C" w:rsidP="00C5653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10D6AA7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AC15086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3B05F0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5F992F" w14:textId="77777777" w:rsidR="0012511C" w:rsidRPr="00F53688" w:rsidRDefault="0012511C" w:rsidP="00C5653D">
            <w:pPr>
              <w:pStyle w:val="acctfourfigures"/>
              <w:spacing w:line="240" w:lineRule="atLeast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84877A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4E2045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38E5CF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D52205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870245" w14:textId="77777777" w:rsidR="0012511C" w:rsidRPr="00F53688" w:rsidRDefault="0012511C" w:rsidP="00C565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511C" w:rsidRPr="00F53688" w14:paraId="493C0B53" w14:textId="77777777" w:rsidTr="00D21931">
        <w:trPr>
          <w:cantSplit/>
        </w:trPr>
        <w:tc>
          <w:tcPr>
            <w:tcW w:w="3690" w:type="dxa"/>
            <w:shd w:val="clear" w:color="auto" w:fill="auto"/>
          </w:tcPr>
          <w:p w14:paraId="22296ABE" w14:textId="77777777" w:rsidR="0012511C" w:rsidRPr="00F53688" w:rsidRDefault="0012511C" w:rsidP="00C5653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9F0B851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2DBC53C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2A3F0E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C1AEAA" w14:textId="77777777" w:rsidR="0012511C" w:rsidRPr="00F53688" w:rsidRDefault="0012511C" w:rsidP="00C5653D">
            <w:pPr>
              <w:pStyle w:val="acctfourfigures"/>
              <w:spacing w:line="240" w:lineRule="atLeast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567A8A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A7BE40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3A66FA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8D7AD5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AE1A85" w14:textId="77777777" w:rsidR="0012511C" w:rsidRPr="00F53688" w:rsidRDefault="0012511C" w:rsidP="00C565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511C" w:rsidRPr="00F53688" w14:paraId="67DF1D8A" w14:textId="77777777" w:rsidTr="00D21931">
        <w:trPr>
          <w:cantSplit/>
        </w:trPr>
        <w:tc>
          <w:tcPr>
            <w:tcW w:w="3690" w:type="dxa"/>
            <w:shd w:val="clear" w:color="auto" w:fill="auto"/>
          </w:tcPr>
          <w:p w14:paraId="6DD0C54F" w14:textId="77777777" w:rsidR="0012511C" w:rsidRPr="00F53688" w:rsidRDefault="0012511C" w:rsidP="00C5653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D2E4F8C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4AEA4C5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F3FD98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549CF1" w14:textId="77777777" w:rsidR="0012511C" w:rsidRPr="00F53688" w:rsidRDefault="0012511C" w:rsidP="00C5653D">
            <w:pPr>
              <w:pStyle w:val="acctfourfigures"/>
              <w:spacing w:line="240" w:lineRule="atLeast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15929C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A621F8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7202E1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E55F22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7F7CAF" w14:textId="77777777" w:rsidR="0012511C" w:rsidRPr="00F53688" w:rsidRDefault="0012511C" w:rsidP="00C565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511C" w:rsidRPr="00F53688" w14:paraId="66F1A4C7" w14:textId="77777777" w:rsidTr="00D21931">
        <w:trPr>
          <w:cantSplit/>
        </w:trPr>
        <w:tc>
          <w:tcPr>
            <w:tcW w:w="3690" w:type="dxa"/>
            <w:shd w:val="clear" w:color="auto" w:fill="auto"/>
          </w:tcPr>
          <w:p w14:paraId="54ECAF4C" w14:textId="77777777" w:rsidR="0012511C" w:rsidRPr="00F53688" w:rsidRDefault="0012511C" w:rsidP="00C5653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70DD805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9250765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995D6B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A1C6C2" w14:textId="77777777" w:rsidR="0012511C" w:rsidRPr="00F53688" w:rsidRDefault="0012511C" w:rsidP="00C5653D">
            <w:pPr>
              <w:pStyle w:val="acctfourfigures"/>
              <w:spacing w:line="240" w:lineRule="atLeast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52E81B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9F0F4D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1ADF5A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F76C7D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09EDB9" w14:textId="77777777" w:rsidR="0012511C" w:rsidRPr="00F53688" w:rsidRDefault="0012511C" w:rsidP="00C565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511C" w:rsidRPr="00F53688" w14:paraId="31E2D478" w14:textId="77777777" w:rsidTr="00D21931">
        <w:trPr>
          <w:cantSplit/>
        </w:trPr>
        <w:tc>
          <w:tcPr>
            <w:tcW w:w="3690" w:type="dxa"/>
            <w:shd w:val="clear" w:color="auto" w:fill="auto"/>
          </w:tcPr>
          <w:p w14:paraId="5F6CA1AD" w14:textId="77777777" w:rsidR="0012511C" w:rsidRPr="00F53688" w:rsidRDefault="0012511C" w:rsidP="00C5653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5835FDC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C0157FB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9928F3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C4DA5A" w14:textId="77777777" w:rsidR="0012511C" w:rsidRPr="00F53688" w:rsidRDefault="0012511C" w:rsidP="00C5653D">
            <w:pPr>
              <w:pStyle w:val="acctfourfigures"/>
              <w:spacing w:line="240" w:lineRule="atLeast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F993FF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AF8DA8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DA2EB6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3EDD4C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BC9D13" w14:textId="77777777" w:rsidR="0012511C" w:rsidRPr="00F53688" w:rsidRDefault="0012511C" w:rsidP="00C565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511C" w:rsidRPr="00F53688" w14:paraId="026A9A3B" w14:textId="77777777" w:rsidTr="00D21931">
        <w:trPr>
          <w:cantSplit/>
        </w:trPr>
        <w:tc>
          <w:tcPr>
            <w:tcW w:w="3690" w:type="dxa"/>
            <w:shd w:val="clear" w:color="auto" w:fill="auto"/>
          </w:tcPr>
          <w:p w14:paraId="5FE11855" w14:textId="77777777" w:rsidR="0012511C" w:rsidRPr="00F53688" w:rsidRDefault="0012511C" w:rsidP="00C5653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96F4F9E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E4E38F7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EC2A08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1547A1" w14:textId="77777777" w:rsidR="0012511C" w:rsidRPr="00F53688" w:rsidRDefault="0012511C" w:rsidP="00C5653D">
            <w:pPr>
              <w:pStyle w:val="acctfourfigures"/>
              <w:spacing w:line="240" w:lineRule="atLeast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69B359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12183B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383A12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188593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C94BB7" w14:textId="77777777" w:rsidR="0012511C" w:rsidRPr="00F53688" w:rsidRDefault="0012511C" w:rsidP="00C565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511C" w:rsidRPr="00F53688" w14:paraId="0387105E" w14:textId="77777777" w:rsidTr="00D21931">
        <w:trPr>
          <w:cantSplit/>
        </w:trPr>
        <w:tc>
          <w:tcPr>
            <w:tcW w:w="3690" w:type="dxa"/>
            <w:shd w:val="clear" w:color="auto" w:fill="auto"/>
          </w:tcPr>
          <w:p w14:paraId="28DB2E75" w14:textId="77777777" w:rsidR="0012511C" w:rsidRPr="00F53688" w:rsidRDefault="0012511C" w:rsidP="00C5653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B920562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BE57A5D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93FBB5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2C11E4" w14:textId="77777777" w:rsidR="0012511C" w:rsidRPr="00F53688" w:rsidRDefault="0012511C" w:rsidP="00C5653D">
            <w:pPr>
              <w:pStyle w:val="acctfourfigures"/>
              <w:spacing w:line="240" w:lineRule="atLeast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B72814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894F58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B5D922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57B1FC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53F912" w14:textId="77777777" w:rsidR="0012511C" w:rsidRPr="00F53688" w:rsidRDefault="0012511C" w:rsidP="00C565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511C" w:rsidRPr="00F53688" w14:paraId="45AB33D4" w14:textId="77777777" w:rsidTr="00D21931">
        <w:trPr>
          <w:cantSplit/>
        </w:trPr>
        <w:tc>
          <w:tcPr>
            <w:tcW w:w="3690" w:type="dxa"/>
            <w:shd w:val="clear" w:color="auto" w:fill="auto"/>
          </w:tcPr>
          <w:p w14:paraId="558E6450" w14:textId="77777777" w:rsidR="0012511C" w:rsidRPr="00F53688" w:rsidRDefault="0012511C" w:rsidP="00C5653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2AB2CD9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BE46E3B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658867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2EAF63" w14:textId="77777777" w:rsidR="0012511C" w:rsidRPr="00F53688" w:rsidRDefault="0012511C" w:rsidP="00C5653D">
            <w:pPr>
              <w:pStyle w:val="acctfourfigures"/>
              <w:spacing w:line="240" w:lineRule="atLeast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0B25E2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B91C6D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846CD2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4F8B5C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A1FE72" w14:textId="77777777" w:rsidR="0012511C" w:rsidRPr="00F53688" w:rsidRDefault="0012511C" w:rsidP="00C565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511C" w:rsidRPr="00F53688" w14:paraId="23D36A7B" w14:textId="77777777" w:rsidTr="00D21931">
        <w:trPr>
          <w:cantSplit/>
        </w:trPr>
        <w:tc>
          <w:tcPr>
            <w:tcW w:w="3690" w:type="dxa"/>
            <w:shd w:val="clear" w:color="auto" w:fill="auto"/>
          </w:tcPr>
          <w:p w14:paraId="20EECD0F" w14:textId="77777777" w:rsidR="0012511C" w:rsidRPr="00F53688" w:rsidRDefault="0012511C" w:rsidP="00C5653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43D8AF3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8083F3A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6E81B0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72332D" w14:textId="77777777" w:rsidR="0012511C" w:rsidRPr="00F53688" w:rsidRDefault="0012511C" w:rsidP="00C5653D">
            <w:pPr>
              <w:pStyle w:val="acctfourfigures"/>
              <w:spacing w:line="240" w:lineRule="atLeast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22111A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F6DE6D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BFB61E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BA716B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9E0285" w14:textId="77777777" w:rsidR="0012511C" w:rsidRPr="00F53688" w:rsidRDefault="0012511C" w:rsidP="00C565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511C" w:rsidRPr="00F53688" w14:paraId="24C75987" w14:textId="77777777" w:rsidTr="00D21931">
        <w:trPr>
          <w:cantSplit/>
        </w:trPr>
        <w:tc>
          <w:tcPr>
            <w:tcW w:w="3690" w:type="dxa"/>
            <w:shd w:val="clear" w:color="auto" w:fill="auto"/>
          </w:tcPr>
          <w:p w14:paraId="39BBDC35" w14:textId="77777777" w:rsidR="0012511C" w:rsidRPr="00F53688" w:rsidRDefault="0012511C" w:rsidP="00C5653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6FBA15C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E6A4AE6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C8126D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77B445" w14:textId="77777777" w:rsidR="0012511C" w:rsidRPr="00F53688" w:rsidRDefault="0012511C" w:rsidP="00C5653D">
            <w:pPr>
              <w:pStyle w:val="acctfourfigures"/>
              <w:spacing w:line="240" w:lineRule="atLeast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4B7849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524B5B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21BCCD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54B6AD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F0D926" w14:textId="77777777" w:rsidR="0012511C" w:rsidRPr="00F53688" w:rsidRDefault="0012511C" w:rsidP="00C565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511C" w:rsidRPr="00F53688" w14:paraId="6C8D21A7" w14:textId="77777777" w:rsidTr="00D21931">
        <w:trPr>
          <w:cantSplit/>
        </w:trPr>
        <w:tc>
          <w:tcPr>
            <w:tcW w:w="3690" w:type="dxa"/>
            <w:shd w:val="clear" w:color="auto" w:fill="auto"/>
          </w:tcPr>
          <w:p w14:paraId="76EB12D5" w14:textId="77777777" w:rsidR="0012511C" w:rsidRPr="00F53688" w:rsidRDefault="0012511C" w:rsidP="00C5653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33E688B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C3D7D60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FFC6C2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78D61F" w14:textId="77777777" w:rsidR="0012511C" w:rsidRPr="00F53688" w:rsidRDefault="0012511C" w:rsidP="00C5653D">
            <w:pPr>
              <w:pStyle w:val="acctfourfigures"/>
              <w:spacing w:line="240" w:lineRule="atLeast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BB2E58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ED9998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2A3BD3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460529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40EB3C" w14:textId="77777777" w:rsidR="0012511C" w:rsidRPr="00F53688" w:rsidRDefault="0012511C" w:rsidP="00C565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511C" w:rsidRPr="00F53688" w14:paraId="390DFEA8" w14:textId="77777777" w:rsidTr="00D21931">
        <w:trPr>
          <w:cantSplit/>
        </w:trPr>
        <w:tc>
          <w:tcPr>
            <w:tcW w:w="3690" w:type="dxa"/>
            <w:shd w:val="clear" w:color="auto" w:fill="auto"/>
          </w:tcPr>
          <w:p w14:paraId="7EA1B432" w14:textId="77777777" w:rsidR="0012511C" w:rsidRPr="00F53688" w:rsidRDefault="0012511C" w:rsidP="00C5653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C8AF075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9376996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DA51FE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886773" w14:textId="77777777" w:rsidR="0012511C" w:rsidRPr="00F53688" w:rsidRDefault="0012511C" w:rsidP="00C5653D">
            <w:pPr>
              <w:pStyle w:val="acctfourfigures"/>
              <w:spacing w:line="240" w:lineRule="atLeast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F56916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CD67AE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0F4D42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13CF04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F9B7D3" w14:textId="77777777" w:rsidR="0012511C" w:rsidRPr="00F53688" w:rsidRDefault="0012511C" w:rsidP="00C565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511C" w:rsidRPr="00F53688" w14:paraId="2EC1D92F" w14:textId="77777777" w:rsidTr="00D21931">
        <w:trPr>
          <w:cantSplit/>
        </w:trPr>
        <w:tc>
          <w:tcPr>
            <w:tcW w:w="3690" w:type="dxa"/>
            <w:shd w:val="clear" w:color="auto" w:fill="auto"/>
          </w:tcPr>
          <w:p w14:paraId="354544F2" w14:textId="77777777" w:rsidR="0012511C" w:rsidRPr="00F53688" w:rsidRDefault="0012511C" w:rsidP="00C5653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D72D473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94D2620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BC9E7A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1863BF" w14:textId="77777777" w:rsidR="0012511C" w:rsidRPr="00F53688" w:rsidRDefault="0012511C" w:rsidP="00C5653D">
            <w:pPr>
              <w:pStyle w:val="acctfourfigures"/>
              <w:spacing w:line="240" w:lineRule="atLeast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B75D6C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87B334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2A9DC" w14:textId="77777777" w:rsidR="0012511C" w:rsidRPr="00F53688" w:rsidRDefault="0012511C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6B19D7" w14:textId="77777777" w:rsidR="0012511C" w:rsidRPr="00F53688" w:rsidRDefault="0012511C" w:rsidP="00C5653D">
            <w:pPr>
              <w:pStyle w:val="acctfourfigures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CB1A6E" w14:textId="77777777" w:rsidR="0012511C" w:rsidRPr="00F53688" w:rsidRDefault="0012511C" w:rsidP="00C565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511C" w:rsidRPr="00F53688" w14:paraId="03D8C63D" w14:textId="77777777" w:rsidTr="00680DDA">
        <w:trPr>
          <w:trHeight w:val="363"/>
          <w:tblHeader/>
        </w:trPr>
        <w:tc>
          <w:tcPr>
            <w:tcW w:w="3690" w:type="dxa"/>
            <w:vMerge w:val="restart"/>
            <w:shd w:val="clear" w:color="auto" w:fill="auto"/>
            <w:vAlign w:val="bottom"/>
          </w:tcPr>
          <w:p w14:paraId="59344090" w14:textId="77777777" w:rsidR="0012511C" w:rsidRPr="00F53688" w:rsidRDefault="0012511C" w:rsidP="001251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449DBE56" w14:textId="77777777" w:rsidR="0012511C" w:rsidRPr="00F53688" w:rsidRDefault="0012511C" w:rsidP="0012511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29BC3E7" w14:textId="77777777" w:rsidR="0012511C" w:rsidRPr="00F53688" w:rsidRDefault="0012511C" w:rsidP="0012511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7"/>
            <w:shd w:val="clear" w:color="auto" w:fill="auto"/>
            <w:vAlign w:val="bottom"/>
          </w:tcPr>
          <w:p w14:paraId="5CB76CE0" w14:textId="77777777" w:rsidR="0012511C" w:rsidRPr="00F53688" w:rsidRDefault="0012511C" w:rsidP="0012511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F536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2511C" w:rsidRPr="00F53688" w14:paraId="3B8319EE" w14:textId="77777777" w:rsidTr="00680DDA">
        <w:trPr>
          <w:trHeight w:val="363"/>
          <w:tblHeader/>
        </w:trPr>
        <w:tc>
          <w:tcPr>
            <w:tcW w:w="3690" w:type="dxa"/>
            <w:vMerge/>
            <w:shd w:val="clear" w:color="auto" w:fill="auto"/>
            <w:vAlign w:val="bottom"/>
          </w:tcPr>
          <w:p w14:paraId="2E39C51D" w14:textId="77777777" w:rsidR="0012511C" w:rsidRPr="00F53688" w:rsidRDefault="0012511C" w:rsidP="001251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794BB0CA" w14:textId="77777777" w:rsidR="0012511C" w:rsidRPr="00F53688" w:rsidRDefault="0012511C" w:rsidP="0012511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7CA2B9E" w14:textId="77777777" w:rsidR="0012511C" w:rsidRPr="00F53688" w:rsidRDefault="0012511C" w:rsidP="0012511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83E83" w14:textId="77777777" w:rsidR="0012511C" w:rsidRPr="00F53688" w:rsidRDefault="0012511C" w:rsidP="0012511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2511C" w:rsidRPr="00F53688" w14:paraId="13EEF100" w14:textId="77777777" w:rsidTr="00680DDA">
        <w:trPr>
          <w:trHeight w:val="363"/>
          <w:tblHeader/>
        </w:trPr>
        <w:tc>
          <w:tcPr>
            <w:tcW w:w="3690" w:type="dxa"/>
            <w:shd w:val="clear" w:color="auto" w:fill="auto"/>
            <w:vAlign w:val="bottom"/>
          </w:tcPr>
          <w:p w14:paraId="2F86A058" w14:textId="77777777" w:rsidR="0012511C" w:rsidRPr="00F53688" w:rsidRDefault="0012511C" w:rsidP="0012511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5AC2247D" w14:textId="77777777" w:rsidR="0012511C" w:rsidRPr="00F53688" w:rsidRDefault="0012511C" w:rsidP="001251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4FEA50D" w14:textId="77777777" w:rsidR="0012511C" w:rsidRPr="00F53688" w:rsidRDefault="0012511C" w:rsidP="001251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80ED52B" w14:textId="77777777" w:rsidR="0012511C" w:rsidRPr="00F53688" w:rsidRDefault="0012511C" w:rsidP="001251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C148640" w14:textId="77777777" w:rsidR="0012511C" w:rsidRPr="00F53688" w:rsidRDefault="0012511C" w:rsidP="0012511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A6EFE80" w14:textId="77777777" w:rsidR="0012511C" w:rsidRPr="00F53688" w:rsidRDefault="0012511C" w:rsidP="001251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F261F48" w14:textId="77777777" w:rsidR="0012511C" w:rsidRPr="00F53688" w:rsidRDefault="0012511C" w:rsidP="0012511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48B027E" w14:textId="77777777" w:rsidR="0012511C" w:rsidRPr="00F53688" w:rsidRDefault="0012511C" w:rsidP="001251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F5368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3EB86D8" w14:textId="77777777" w:rsidR="0012511C" w:rsidRPr="00F53688" w:rsidRDefault="0012511C" w:rsidP="0012511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DA0FBF7" w14:textId="77777777" w:rsidR="0012511C" w:rsidRPr="00F53688" w:rsidRDefault="0012511C" w:rsidP="0012511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2511C" w:rsidRPr="00F53688" w14:paraId="6921A2AC" w14:textId="77777777" w:rsidTr="00680DDA">
        <w:trPr>
          <w:tblHeader/>
        </w:trPr>
        <w:tc>
          <w:tcPr>
            <w:tcW w:w="3690" w:type="dxa"/>
            <w:shd w:val="clear" w:color="auto" w:fill="auto"/>
          </w:tcPr>
          <w:p w14:paraId="50A03E4D" w14:textId="77777777" w:rsidR="0012511C" w:rsidRPr="00F53688" w:rsidRDefault="0012511C" w:rsidP="0012511C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2E82FDBE" w14:textId="77777777" w:rsidR="0012511C" w:rsidRPr="00F53688" w:rsidRDefault="0012511C" w:rsidP="001251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24D3FD5" w14:textId="77777777" w:rsidR="0012511C" w:rsidRPr="00F53688" w:rsidRDefault="0012511C" w:rsidP="001251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7"/>
            <w:shd w:val="clear" w:color="auto" w:fill="auto"/>
          </w:tcPr>
          <w:p w14:paraId="1896B81B" w14:textId="77777777" w:rsidR="0012511C" w:rsidRPr="00F53688" w:rsidRDefault="0012511C" w:rsidP="0012511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5653D" w:rsidRPr="00F53688" w14:paraId="3930C46F" w14:textId="77777777" w:rsidTr="00D21931">
        <w:trPr>
          <w:cantSplit/>
        </w:trPr>
        <w:tc>
          <w:tcPr>
            <w:tcW w:w="3690" w:type="dxa"/>
            <w:shd w:val="clear" w:color="auto" w:fill="auto"/>
          </w:tcPr>
          <w:p w14:paraId="5F7B6F5A" w14:textId="1025DC2F" w:rsidR="00C5653D" w:rsidRPr="00F53688" w:rsidRDefault="00C5653D" w:rsidP="00C5653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440" w:type="dxa"/>
            <w:gridSpan w:val="2"/>
          </w:tcPr>
          <w:p w14:paraId="1D6BB12E" w14:textId="77777777" w:rsidR="00C5653D" w:rsidRPr="00F53688" w:rsidRDefault="00C5653D" w:rsidP="00C565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78F140" w14:textId="77777777" w:rsidR="00C5653D" w:rsidRPr="00F53688" w:rsidRDefault="00C5653D" w:rsidP="00C565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5CBFF4B" w14:textId="77777777" w:rsidR="00C5653D" w:rsidRPr="00F53688" w:rsidRDefault="00C5653D" w:rsidP="00C565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E0D87F4" w14:textId="77777777" w:rsidR="00C5653D" w:rsidRPr="00F53688" w:rsidRDefault="00C5653D" w:rsidP="00C5653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825A62E" w14:textId="77777777" w:rsidR="00C5653D" w:rsidRPr="00F53688" w:rsidRDefault="00C5653D" w:rsidP="00C5653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652D5F" w14:textId="77777777" w:rsidR="00C5653D" w:rsidRPr="00F53688" w:rsidRDefault="00C5653D" w:rsidP="00C5653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8A5640" w14:textId="77777777" w:rsidR="00C5653D" w:rsidRPr="00F53688" w:rsidRDefault="00C5653D" w:rsidP="00C565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1BACB2" w14:textId="77777777" w:rsidR="00C5653D" w:rsidRPr="00F53688" w:rsidRDefault="00C5653D" w:rsidP="00C5653D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BCDB2B" w14:textId="77777777" w:rsidR="00C5653D" w:rsidRPr="00F53688" w:rsidRDefault="00C5653D" w:rsidP="00C5653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653D" w:rsidRPr="00F53688" w14:paraId="7F6050D9" w14:textId="77777777" w:rsidTr="00D21931">
        <w:trPr>
          <w:cantSplit/>
        </w:trPr>
        <w:tc>
          <w:tcPr>
            <w:tcW w:w="3690" w:type="dxa"/>
            <w:shd w:val="clear" w:color="auto" w:fill="auto"/>
          </w:tcPr>
          <w:p w14:paraId="1EEC9890" w14:textId="77777777" w:rsidR="00C5653D" w:rsidRPr="00F53688" w:rsidRDefault="00C5653D" w:rsidP="00C5653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</w:t>
            </w:r>
          </w:p>
        </w:tc>
        <w:tc>
          <w:tcPr>
            <w:tcW w:w="1440" w:type="dxa"/>
            <w:gridSpan w:val="2"/>
          </w:tcPr>
          <w:p w14:paraId="75A595AA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6C6B944A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7624CCB2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7CCDC591" w14:textId="77777777" w:rsidR="00C5653D" w:rsidRPr="00F53688" w:rsidRDefault="00C5653D" w:rsidP="00C5653D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7D214415" w14:textId="77777777" w:rsidR="00C5653D" w:rsidRPr="00F53688" w:rsidRDefault="00C5653D" w:rsidP="00C5653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003DD5F0" w14:textId="77777777" w:rsidR="00C5653D" w:rsidRPr="00F53688" w:rsidRDefault="00C5653D" w:rsidP="00C5653D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5F4518D9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78D733AB" w14:textId="77777777" w:rsidR="00C5653D" w:rsidRPr="00F53688" w:rsidRDefault="00C5653D" w:rsidP="00C5653D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72E6127E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C5653D" w:rsidRPr="00F53688" w14:paraId="3342051D" w14:textId="77777777" w:rsidTr="00D21931">
        <w:trPr>
          <w:cantSplit/>
        </w:trPr>
        <w:tc>
          <w:tcPr>
            <w:tcW w:w="4140" w:type="dxa"/>
            <w:gridSpan w:val="2"/>
            <w:shd w:val="clear" w:color="auto" w:fill="auto"/>
          </w:tcPr>
          <w:p w14:paraId="2D0A9662" w14:textId="77777777" w:rsidR="00C5653D" w:rsidRPr="00F53688" w:rsidRDefault="00C5653D" w:rsidP="00C5653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ทางการเงินที่วัดมูลค่าด้วยมูลค่ายุติธรรม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14:paraId="0A3809B1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</w:tcPr>
          <w:p w14:paraId="22D887D8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900" w:type="dxa"/>
            <w:shd w:val="clear" w:color="auto" w:fill="auto"/>
          </w:tcPr>
          <w:p w14:paraId="67E03A50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202A0EE4" w14:textId="77777777" w:rsidR="00C5653D" w:rsidRPr="00F53688" w:rsidRDefault="00C5653D" w:rsidP="00C5653D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088A1606" w14:textId="77777777" w:rsidR="00C5653D" w:rsidRPr="00F53688" w:rsidRDefault="00C5653D" w:rsidP="00C5653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347BABD0" w14:textId="77777777" w:rsidR="00C5653D" w:rsidRPr="00F53688" w:rsidRDefault="00C5653D" w:rsidP="00C5653D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077B16EB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  <w:tc>
          <w:tcPr>
            <w:tcW w:w="180" w:type="dxa"/>
            <w:shd w:val="clear" w:color="auto" w:fill="auto"/>
          </w:tcPr>
          <w:p w14:paraId="182AEC5F" w14:textId="77777777" w:rsidR="00C5653D" w:rsidRPr="00F53688" w:rsidRDefault="00C5653D" w:rsidP="00C5653D">
            <w:pPr>
              <w:pStyle w:val="acctfourfigures"/>
              <w:spacing w:line="240" w:lineRule="atLeast"/>
              <w:rPr>
                <w:i/>
                <w:iCs/>
              </w:rPr>
            </w:pPr>
          </w:p>
        </w:tc>
        <w:tc>
          <w:tcPr>
            <w:tcW w:w="990" w:type="dxa"/>
            <w:shd w:val="clear" w:color="auto" w:fill="auto"/>
          </w:tcPr>
          <w:p w14:paraId="41BAB86D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i/>
                <w:iCs/>
              </w:rPr>
            </w:pPr>
          </w:p>
        </w:tc>
      </w:tr>
      <w:tr w:rsidR="00C5653D" w:rsidRPr="00F53688" w14:paraId="3B279DB4" w14:textId="77777777" w:rsidTr="00D2193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6CB095F" w14:textId="77777777" w:rsidR="00C5653D" w:rsidRPr="00F53688" w:rsidRDefault="00C5653D" w:rsidP="00C5653D">
            <w:pPr>
              <w:rPr>
                <w:rFonts w:cs="Cordia New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ตราสารทุนที่เป็นเงินลงทุนเผื่อขาย</w:t>
            </w:r>
          </w:p>
        </w:tc>
        <w:tc>
          <w:tcPr>
            <w:tcW w:w="1440" w:type="dxa"/>
            <w:gridSpan w:val="2"/>
          </w:tcPr>
          <w:p w14:paraId="36334134" w14:textId="0867BE62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180" w:type="dxa"/>
          </w:tcPr>
          <w:p w14:paraId="67592A80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2C05CB2" w14:textId="0EFF6975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180" w:type="dxa"/>
            <w:shd w:val="clear" w:color="auto" w:fill="auto"/>
          </w:tcPr>
          <w:p w14:paraId="08B0FD99" w14:textId="77777777" w:rsidR="00C5653D" w:rsidRPr="00F53688" w:rsidRDefault="00C5653D" w:rsidP="00C5653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FD7D66" w14:textId="777D554A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C068F9" w14:textId="77777777" w:rsidR="00C5653D" w:rsidRPr="00F53688" w:rsidRDefault="00C5653D" w:rsidP="00C5653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3881E22" w14:textId="1E3DE308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F8B3A0" w14:textId="77777777" w:rsidR="00C5653D" w:rsidRPr="00F53688" w:rsidRDefault="00C5653D" w:rsidP="00C5653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0FE095" w14:textId="473B7A28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</w:tr>
      <w:tr w:rsidR="00C5653D" w:rsidRPr="00F53688" w14:paraId="44C41E9E" w14:textId="77777777" w:rsidTr="00D21931">
        <w:trPr>
          <w:cantSplit/>
        </w:trPr>
        <w:tc>
          <w:tcPr>
            <w:tcW w:w="3690" w:type="dxa"/>
            <w:shd w:val="clear" w:color="auto" w:fill="auto"/>
          </w:tcPr>
          <w:p w14:paraId="79D9D99B" w14:textId="77777777" w:rsidR="00C5653D" w:rsidRPr="00F53688" w:rsidRDefault="00C5653D" w:rsidP="00C5653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เผื่อขาย</w:t>
            </w:r>
          </w:p>
          <w:p w14:paraId="357DF9A2" w14:textId="77777777" w:rsidR="00C5653D" w:rsidRPr="00F53688" w:rsidRDefault="00C5653D" w:rsidP="00C5653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   (ในกองทุนส่วนบุคคล)</w:t>
            </w:r>
          </w:p>
        </w:tc>
        <w:tc>
          <w:tcPr>
            <w:tcW w:w="1440" w:type="dxa"/>
            <w:gridSpan w:val="2"/>
          </w:tcPr>
          <w:p w14:paraId="3F4CA42A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DE8C1A" w14:textId="4016D6C3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11,918</w:t>
            </w:r>
          </w:p>
        </w:tc>
        <w:tc>
          <w:tcPr>
            <w:tcW w:w="180" w:type="dxa"/>
          </w:tcPr>
          <w:p w14:paraId="40B18987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07839C3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F5CFD7" w14:textId="4739C9DC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33561A" w14:textId="77777777" w:rsidR="00C5653D" w:rsidRPr="00F53688" w:rsidRDefault="00C5653D" w:rsidP="00C5653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310422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7B0BF9" w14:textId="0F01E0A8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11,918</w:t>
            </w:r>
          </w:p>
        </w:tc>
        <w:tc>
          <w:tcPr>
            <w:tcW w:w="180" w:type="dxa"/>
            <w:shd w:val="clear" w:color="auto" w:fill="auto"/>
          </w:tcPr>
          <w:p w14:paraId="298711EC" w14:textId="77777777" w:rsidR="00C5653D" w:rsidRPr="00F53688" w:rsidRDefault="00C5653D" w:rsidP="00C5653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BEB4F5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C742A2" w14:textId="56143771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5407A9" w14:textId="77777777" w:rsidR="00C5653D" w:rsidRPr="00F53688" w:rsidRDefault="00C5653D" w:rsidP="00C5653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052DE5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B6AAD2" w14:textId="609FBC8C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11,918</w:t>
            </w:r>
          </w:p>
        </w:tc>
      </w:tr>
      <w:tr w:rsidR="00C5653D" w:rsidRPr="00F53688" w14:paraId="3AF81D5A" w14:textId="77777777" w:rsidTr="00D21931">
        <w:trPr>
          <w:cantSplit/>
        </w:trPr>
        <w:tc>
          <w:tcPr>
            <w:tcW w:w="3690" w:type="dxa"/>
            <w:shd w:val="clear" w:color="auto" w:fill="auto"/>
          </w:tcPr>
          <w:p w14:paraId="32D7758E" w14:textId="77777777" w:rsidR="00C5653D" w:rsidRPr="00F53688" w:rsidRDefault="00C5653D" w:rsidP="00C5653D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</w:tcPr>
          <w:p w14:paraId="0EC5A07B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EAA44A2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517CC4C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D056A75" w14:textId="77777777" w:rsidR="00C5653D" w:rsidRPr="00F53688" w:rsidRDefault="00C5653D" w:rsidP="00C5653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3D1E53E" w14:textId="77777777" w:rsidR="00C5653D" w:rsidRPr="00F53688" w:rsidRDefault="00C5653D" w:rsidP="00C5653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6545416" w14:textId="77777777" w:rsidR="00C5653D" w:rsidRPr="00F53688" w:rsidRDefault="00C5653D" w:rsidP="00C5653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C2AC4A8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FC733C1" w14:textId="77777777" w:rsidR="00C5653D" w:rsidRPr="00F53688" w:rsidRDefault="00C5653D" w:rsidP="00C5653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8193AF8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C5653D" w:rsidRPr="00F53688" w14:paraId="1C84AB3B" w14:textId="77777777" w:rsidTr="00D21931">
        <w:trPr>
          <w:cantSplit/>
        </w:trPr>
        <w:tc>
          <w:tcPr>
            <w:tcW w:w="3690" w:type="dxa"/>
            <w:shd w:val="clear" w:color="auto" w:fill="auto"/>
          </w:tcPr>
          <w:p w14:paraId="5B8AD6B1" w14:textId="77777777" w:rsidR="00C5653D" w:rsidRPr="00F53688" w:rsidRDefault="00C5653D" w:rsidP="00C5653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</w:t>
            </w:r>
          </w:p>
        </w:tc>
        <w:tc>
          <w:tcPr>
            <w:tcW w:w="1440" w:type="dxa"/>
            <w:gridSpan w:val="2"/>
            <w:vAlign w:val="bottom"/>
          </w:tcPr>
          <w:p w14:paraId="785B2BB3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CA86557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44A96D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2486E0" w14:textId="77777777" w:rsidR="00C5653D" w:rsidRPr="00F53688" w:rsidRDefault="00C5653D" w:rsidP="00C5653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5715C4" w14:textId="77777777" w:rsidR="00C5653D" w:rsidRPr="00F53688" w:rsidRDefault="00C5653D" w:rsidP="00C5653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EAEA9B" w14:textId="77777777" w:rsidR="00C5653D" w:rsidRPr="00F53688" w:rsidRDefault="00C5653D" w:rsidP="00C5653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36ED16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32485A" w14:textId="77777777" w:rsidR="00C5653D" w:rsidRPr="00F53688" w:rsidRDefault="00C5653D" w:rsidP="00C5653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0E52A1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5653D" w:rsidRPr="00F53688" w14:paraId="2171E614" w14:textId="77777777" w:rsidTr="00D21931">
        <w:trPr>
          <w:cantSplit/>
        </w:trPr>
        <w:tc>
          <w:tcPr>
            <w:tcW w:w="4140" w:type="dxa"/>
            <w:gridSpan w:val="2"/>
            <w:shd w:val="clear" w:color="auto" w:fill="auto"/>
          </w:tcPr>
          <w:p w14:paraId="28A9A783" w14:textId="77777777" w:rsidR="00C5653D" w:rsidRPr="00F53688" w:rsidRDefault="00C5653D" w:rsidP="00C5653D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536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ทางการเงินที่ไม่ได้วัดมูลค่าด้วยมูลค่ายุติธรรม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0F8C2575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E85BD51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BC8EAA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B9D91D" w14:textId="77777777" w:rsidR="00C5653D" w:rsidRPr="00F53688" w:rsidRDefault="00C5653D" w:rsidP="00C5653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CB00B5" w14:textId="77777777" w:rsidR="00C5653D" w:rsidRPr="00F53688" w:rsidRDefault="00C5653D" w:rsidP="00C5653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E6EB0F" w14:textId="77777777" w:rsidR="00C5653D" w:rsidRPr="00F53688" w:rsidRDefault="00C5653D" w:rsidP="00C5653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D466FA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7F7E6D" w14:textId="77777777" w:rsidR="00C5653D" w:rsidRPr="00F53688" w:rsidRDefault="00C5653D" w:rsidP="00C5653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22144E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5653D" w:rsidRPr="00F53688" w14:paraId="2BBD1AEF" w14:textId="77777777" w:rsidTr="00D21931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9945CC4" w14:textId="77777777" w:rsidR="00C5653D" w:rsidRPr="00F53688" w:rsidRDefault="00C5653D" w:rsidP="00C5653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  <w:gridSpan w:val="2"/>
          </w:tcPr>
          <w:p w14:paraId="3BB79A54" w14:textId="524508E9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(55,839)</w:t>
            </w:r>
          </w:p>
        </w:tc>
        <w:tc>
          <w:tcPr>
            <w:tcW w:w="180" w:type="dxa"/>
          </w:tcPr>
          <w:p w14:paraId="0DA85B2A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EBE1B26" w14:textId="3D73B82C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243FD2" w14:textId="77777777" w:rsidR="00C5653D" w:rsidRPr="00F53688" w:rsidRDefault="00C5653D" w:rsidP="00C5653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B12BEA" w14:textId="1B6D4E8C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(60,546)</w:t>
            </w:r>
          </w:p>
        </w:tc>
        <w:tc>
          <w:tcPr>
            <w:tcW w:w="180" w:type="dxa"/>
            <w:shd w:val="clear" w:color="auto" w:fill="auto"/>
          </w:tcPr>
          <w:p w14:paraId="0AEE7492" w14:textId="77777777" w:rsidR="00C5653D" w:rsidRPr="00F53688" w:rsidRDefault="00C5653D" w:rsidP="00C5653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FAC03B" w14:textId="4B6B0D2D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AD844E" w14:textId="77777777" w:rsidR="00C5653D" w:rsidRPr="00F53688" w:rsidRDefault="00C5653D" w:rsidP="00C5653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B97B55" w14:textId="64E559A7" w:rsidR="00C5653D" w:rsidRPr="00F53688" w:rsidRDefault="00C5653D" w:rsidP="00C565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(60,546)</w:t>
            </w:r>
          </w:p>
        </w:tc>
      </w:tr>
      <w:tr w:rsidR="00C5653D" w:rsidRPr="00F53688" w14:paraId="0CC2573E" w14:textId="77777777" w:rsidTr="00D21931">
        <w:trPr>
          <w:cantSplit/>
        </w:trPr>
        <w:tc>
          <w:tcPr>
            <w:tcW w:w="3690" w:type="dxa"/>
            <w:shd w:val="clear" w:color="auto" w:fill="auto"/>
          </w:tcPr>
          <w:p w14:paraId="7298EB3A" w14:textId="77777777" w:rsidR="00C5653D" w:rsidRPr="00F53688" w:rsidRDefault="00C5653D" w:rsidP="00C5653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แลกเปลี่ยนส่วนต่างราคาน้ำมัน</w:t>
            </w:r>
          </w:p>
          <w:p w14:paraId="6F851032" w14:textId="77777777" w:rsidR="00C5653D" w:rsidRPr="00F53688" w:rsidRDefault="00C5653D" w:rsidP="00C5653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   สำเร็จรูปและน้ำมันดิบล่วงหน้า</w:t>
            </w:r>
          </w:p>
        </w:tc>
        <w:tc>
          <w:tcPr>
            <w:tcW w:w="1440" w:type="dxa"/>
            <w:gridSpan w:val="2"/>
          </w:tcPr>
          <w:p w14:paraId="2F4630C6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4B57C3" w14:textId="2085A2E8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72A06C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2C9D793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3B29D7" w14:textId="41C768D6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C11C1D" w14:textId="77777777" w:rsidR="00C5653D" w:rsidRPr="00F53688" w:rsidRDefault="00C5653D" w:rsidP="00C5653D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5FEC5C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A52485" w14:textId="1A0DA952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80" w:type="dxa"/>
            <w:shd w:val="clear" w:color="auto" w:fill="auto"/>
          </w:tcPr>
          <w:p w14:paraId="6776ECCA" w14:textId="77777777" w:rsidR="00C5653D" w:rsidRPr="00F53688" w:rsidRDefault="00C5653D" w:rsidP="00C5653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FB439C" w14:textId="77777777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9BA3E0" w14:textId="19255E85" w:rsidR="00C5653D" w:rsidRPr="00F53688" w:rsidRDefault="00C5653D" w:rsidP="00C5653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EABF49" w14:textId="77777777" w:rsidR="00C5653D" w:rsidRPr="00F53688" w:rsidRDefault="00C5653D" w:rsidP="00C5653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5DAEBC" w14:textId="77777777" w:rsidR="00C5653D" w:rsidRPr="00F53688" w:rsidRDefault="00C5653D" w:rsidP="00C565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94E282" w14:textId="49A7E2D7" w:rsidR="00C5653D" w:rsidRPr="00F53688" w:rsidRDefault="00C5653D" w:rsidP="00C5653D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3688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</w:tbl>
    <w:p w14:paraId="00B80E8C" w14:textId="77777777" w:rsidR="00C47B6E" w:rsidRPr="00F53688" w:rsidRDefault="00C47B6E" w:rsidP="00E57400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14ADE13C" w14:textId="77777777" w:rsidR="00E57400" w:rsidRPr="00F53688" w:rsidRDefault="00E57400" w:rsidP="00E57400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F5368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14:paraId="6DA68712" w14:textId="77777777" w:rsidR="00E57400" w:rsidRPr="00F53688" w:rsidRDefault="00E57400" w:rsidP="00E57400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2898BA4C" w14:textId="77777777" w:rsidR="00E57400" w:rsidRPr="00F53688" w:rsidRDefault="00E57400" w:rsidP="00E57400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F5368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</w:t>
      </w:r>
    </w:p>
    <w:p w14:paraId="062FB9B9" w14:textId="069A60D0" w:rsidR="00426C71" w:rsidRPr="00F53688" w:rsidRDefault="00E57400" w:rsidP="00E57400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5368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7F0795" w:rsidRPr="00F5368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426C71" w:rsidRPr="00F5368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6FF4A5F3" w14:textId="77777777" w:rsidR="00426C71" w:rsidRPr="00F53688" w:rsidRDefault="00426C71" w:rsidP="00426C7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4"/>
          <w:szCs w:val="24"/>
          <w:cs/>
          <w:lang w:val="en-US"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36"/>
        <w:gridCol w:w="6424"/>
      </w:tblGrid>
      <w:tr w:rsidR="00426C71" w:rsidRPr="00F53688" w14:paraId="519015A4" w14:textId="77777777" w:rsidTr="00B47BD4">
        <w:trPr>
          <w:tblHeader/>
        </w:trPr>
        <w:tc>
          <w:tcPr>
            <w:tcW w:w="2610" w:type="dxa"/>
            <w:vAlign w:val="bottom"/>
          </w:tcPr>
          <w:p w14:paraId="178F60E1" w14:textId="77777777" w:rsidR="00426C71" w:rsidRPr="00F53688" w:rsidRDefault="00426C71" w:rsidP="00426C71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7284461E" w14:textId="77777777" w:rsidR="00426C71" w:rsidRPr="00F53688" w:rsidRDefault="00426C71" w:rsidP="00426C71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vAlign w:val="bottom"/>
          </w:tcPr>
          <w:p w14:paraId="5782D772" w14:textId="77777777" w:rsidR="00426C71" w:rsidRPr="00F53688" w:rsidRDefault="00426C71" w:rsidP="00426C71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536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35F91" w:rsidRPr="00F53688" w14:paraId="1D22E909" w14:textId="77777777" w:rsidTr="00B47BD4">
        <w:tc>
          <w:tcPr>
            <w:tcW w:w="2610" w:type="dxa"/>
          </w:tcPr>
          <w:p w14:paraId="7BE493A0" w14:textId="77777777" w:rsidR="00832E69" w:rsidRPr="00F53688" w:rsidRDefault="00C35F91" w:rsidP="00426C71">
            <w:pPr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</w:t>
            </w:r>
            <w:r w:rsidR="006921C1" w:rsidRPr="00F53688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เผื่อขาย (ในกองทุนส่วนบุคคล)</w:t>
            </w:r>
          </w:p>
          <w:p w14:paraId="1CCC764B" w14:textId="48E45D85" w:rsidR="00D21931" w:rsidRPr="00F53688" w:rsidRDefault="00D21931" w:rsidP="00426C7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AE2D5B0" w14:textId="77777777" w:rsidR="00C35F91" w:rsidRPr="00F53688" w:rsidRDefault="00C35F91" w:rsidP="00426C71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1B2CB4DB" w14:textId="79C4F6A3" w:rsidR="00C35F91" w:rsidRPr="00F53688" w:rsidRDefault="00C35F91" w:rsidP="00363D2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536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เส้นอัตราผลตอบแทนพันธบัตรรัฐบาลของสมาคมตลาดตราสารหนี้ไทย </w:t>
            </w:r>
            <w:r w:rsidR="00B47BD4" w:rsidRPr="00F536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363D2C" w:rsidRPr="00F5368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br/>
            </w:r>
            <w:r w:rsidRPr="00F536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Thai Bond Market Association Government Bond Yield Curve)</w:t>
            </w:r>
            <w:r w:rsidRPr="00F536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 xml:space="preserve"> ณ วันที่รายงาน</w:t>
            </w:r>
          </w:p>
        </w:tc>
      </w:tr>
      <w:tr w:rsidR="00C35F91" w:rsidRPr="00F53688" w14:paraId="2D4CBEDE" w14:textId="77777777" w:rsidTr="00B47BD4">
        <w:tc>
          <w:tcPr>
            <w:tcW w:w="2610" w:type="dxa"/>
          </w:tcPr>
          <w:p w14:paraId="5F52CFF1" w14:textId="4DFCA217" w:rsidR="00C35F91" w:rsidRPr="00F53688" w:rsidRDefault="00C35F91" w:rsidP="00426C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 w:rsidR="007915C7" w:rsidRPr="00F53688">
              <w:rPr>
                <w:rFonts w:ascii="Angsana New" w:hAnsi="Angsana New"/>
                <w:sz w:val="30"/>
                <w:szCs w:val="30"/>
              </w:rPr>
              <w:t>/</w:t>
            </w:r>
            <w:r w:rsidR="007915C7" w:rsidRPr="00F5368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  <w:p w14:paraId="070029F2" w14:textId="77777777" w:rsidR="00832E69" w:rsidRPr="00F53688" w:rsidRDefault="00832E69" w:rsidP="00426C71">
            <w:pPr>
              <w:rPr>
                <w:rFonts w:ascii="Angsana New" w:hAnsi="Angsana New"/>
                <w:sz w:val="30"/>
                <w:szCs w:val="30"/>
              </w:rPr>
            </w:pPr>
          </w:p>
          <w:p w14:paraId="73372E0B" w14:textId="77777777" w:rsidR="00832E69" w:rsidRPr="00F53688" w:rsidRDefault="00832E69" w:rsidP="00426C7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6EE4E57" w14:textId="77777777" w:rsidR="00C35F91" w:rsidRPr="00F53688" w:rsidRDefault="00C35F91" w:rsidP="00426C71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40C76557" w14:textId="77777777" w:rsidR="00390F58" w:rsidRPr="00F53688" w:rsidRDefault="00390F58" w:rsidP="00AE1F1C">
            <w:pPr>
              <w:autoSpaceDE w:val="0"/>
              <w:autoSpaceDN w:val="0"/>
              <w:spacing w:line="240" w:lineRule="auto"/>
              <w:jc w:val="thaiDistribute"/>
              <w:rPr>
                <w:rFonts w:ascii="Calibri" w:hAnsi="Calibri"/>
                <w:sz w:val="30"/>
                <w:szCs w:val="30"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F53688">
              <w:rPr>
                <w:rFonts w:ascii="Times New Roman" w:hAnsi="Times New Roman" w:cs="Times New Roman"/>
                <w:i/>
                <w:iCs/>
                <w:sz w:val="30"/>
                <w:szCs w:val="30"/>
              </w:rPr>
              <w:t> </w:t>
            </w:r>
            <w:r w:rsidRPr="00F53688">
              <w:rPr>
                <w:rFonts w:ascii="Angsana New" w:hAnsi="Angsana New"/>
                <w:sz w:val="30"/>
                <w:szCs w:val="30"/>
                <w:cs/>
              </w:rPr>
              <w:t>ประเมินมูลค่ายุติธรรมโดยพิจารณาถึงราคาเสนอซื้อขายในปัจจุบันหรือราคาเสนอซื้อขายล่าสุดสำหรับตราสารที่คล้ายคลึงกันในตลาด</w:t>
            </w:r>
          </w:p>
          <w:p w14:paraId="793CD1E2" w14:textId="77777777" w:rsidR="006921C1" w:rsidRPr="00F53688" w:rsidRDefault="006921C1" w:rsidP="0075335B">
            <w:pPr>
              <w:pStyle w:val="block"/>
              <w:spacing w:after="0" w:line="240" w:lineRule="atLeast"/>
              <w:ind w:left="0" w:right="72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35F91" w:rsidRPr="00F53688" w14:paraId="19935454" w14:textId="77777777" w:rsidTr="00B47BD4">
        <w:tc>
          <w:tcPr>
            <w:tcW w:w="2610" w:type="dxa"/>
          </w:tcPr>
          <w:p w14:paraId="7443168C" w14:textId="50E0631B" w:rsidR="00832E69" w:rsidRPr="00F53688" w:rsidRDefault="00C35F91" w:rsidP="0040614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lastRenderedPageBreak/>
              <w:t>สัญญาซื้อขายเงินตราต่างประเทศล่วงหน้า</w:t>
            </w:r>
            <w:r w:rsidR="00832E69" w:rsidRPr="00F53688">
              <w:rPr>
                <w:rFonts w:ascii="Angsana New" w:hAnsi="Angsana New"/>
                <w:sz w:val="30"/>
                <w:szCs w:val="30"/>
              </w:rPr>
              <w:t>/</w:t>
            </w:r>
            <w:r w:rsidR="00832E69" w:rsidRPr="00F53688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สัญญาแลกเปลี่ยนส่วนต่างราคาน้ำมันสำเร็จรูปและน้ำมันดิบล่วงหน้า</w:t>
            </w:r>
            <w:r w:rsidR="00832E69" w:rsidRPr="00F53688">
              <w:rPr>
                <w:rFonts w:ascii="Angsana New" w:hAnsi="Angsana New"/>
                <w:sz w:val="30"/>
                <w:szCs w:val="30"/>
              </w:rPr>
              <w:t>/</w:t>
            </w:r>
            <w:r w:rsidR="00832E69" w:rsidRPr="00F53688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สัญญาแลกเปลี่ยนสกุลเงินและอัตราดอกเบี้ย</w:t>
            </w:r>
            <w:r w:rsidR="00113333" w:rsidRPr="00F53688">
              <w:rPr>
                <w:rFonts w:ascii="Angsana New" w:hAnsi="Angsana New"/>
                <w:sz w:val="30"/>
                <w:szCs w:val="30"/>
              </w:rPr>
              <w:t>/</w:t>
            </w:r>
            <w:r w:rsidR="004B109F" w:rsidRPr="00F53688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4CC4F923" w14:textId="77777777" w:rsidR="00C35F91" w:rsidRPr="00F53688" w:rsidRDefault="00C35F91" w:rsidP="00B47BD4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3B968C5B" w14:textId="77777777" w:rsidR="00C35F91" w:rsidRPr="00F53688" w:rsidRDefault="00C35F91" w:rsidP="00B47BD4">
            <w:pPr>
              <w:pStyle w:val="block"/>
              <w:spacing w:after="0" w:line="240" w:lineRule="atLeast"/>
              <w:ind w:left="0" w:right="72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</w:t>
            </w:r>
            <w:r w:rsidRPr="00F5368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ต</w:t>
            </w:r>
            <w:r w:rsidRPr="00F5368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ลาด 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F536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อ้างอิง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ราคาเสนอซื้อขาย</w:t>
            </w:r>
            <w:r w:rsidRPr="00F5368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จาก</w:t>
            </w:r>
            <w:r w:rsidRPr="00F5368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นายหน้า สัญญาแบบเดียวกันที่มีการซื้อขายใน</w:t>
            </w:r>
            <w:r w:rsidRPr="00F5368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ตลาดที่มีสภาพคล่องและราคาเสนอซื้อขายสะท้อนลักษณะรายการที่แท้จริง</w:t>
            </w:r>
            <w:r w:rsidRPr="00F5368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สำหรับ</w:t>
            </w:r>
            <w:r w:rsidRPr="00F5368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  <w:r w:rsidRPr="00F5368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เหมือน</w:t>
            </w:r>
            <w:r w:rsidRPr="00F53688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กัน</w:t>
            </w:r>
          </w:p>
        </w:tc>
      </w:tr>
    </w:tbl>
    <w:p w14:paraId="4416E91E" w14:textId="77777777" w:rsidR="00DF30C2" w:rsidRPr="00F53688" w:rsidRDefault="00DF30C2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3DF9EC21" w14:textId="6C5751AF" w:rsidR="00DE151E" w:rsidRPr="00F53688" w:rsidRDefault="006757A5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53688">
        <w:rPr>
          <w:rFonts w:ascii="Angsana New" w:hAnsi="Angsana New"/>
          <w:b/>
          <w:bCs/>
          <w:sz w:val="30"/>
          <w:szCs w:val="30"/>
        </w:rPr>
        <w:t>36</w:t>
      </w:r>
      <w:r w:rsidR="00DE151E" w:rsidRPr="00F53688">
        <w:rPr>
          <w:rFonts w:ascii="Angsana New" w:hAnsi="Angsana New"/>
          <w:b/>
          <w:bCs/>
          <w:sz w:val="30"/>
          <w:szCs w:val="30"/>
        </w:rPr>
        <w:tab/>
      </w:r>
      <w:r w:rsidR="00DE151E" w:rsidRPr="00F53688">
        <w:rPr>
          <w:rFonts w:ascii="Angsana New" w:hAnsi="Angsana New"/>
          <w:b/>
          <w:bCs/>
          <w:sz w:val="30"/>
          <w:szCs w:val="30"/>
          <w:cs/>
          <w:lang w:val="th-TH"/>
        </w:rPr>
        <w:t>ภาระผูกพัน</w:t>
      </w:r>
      <w:r w:rsidR="00DE151E" w:rsidRPr="00F53688">
        <w:rPr>
          <w:rFonts w:ascii="Angsana New" w:hAnsi="Angsana New"/>
          <w:b/>
          <w:bCs/>
          <w:sz w:val="30"/>
          <w:szCs w:val="30"/>
          <w:cs/>
        </w:rPr>
        <w:t>ที่มี</w:t>
      </w:r>
      <w:r w:rsidR="00DE151E" w:rsidRPr="00F53688">
        <w:rPr>
          <w:rFonts w:ascii="Angsana New" w:hAnsi="Angsana New"/>
          <w:b/>
          <w:bCs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p w14:paraId="37E48BB9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179"/>
        <w:gridCol w:w="274"/>
        <w:gridCol w:w="1166"/>
        <w:gridCol w:w="272"/>
        <w:gridCol w:w="1168"/>
        <w:gridCol w:w="273"/>
        <w:gridCol w:w="1158"/>
      </w:tblGrid>
      <w:tr w:rsidR="00DE151E" w:rsidRPr="00F53688" w14:paraId="4A8AFB68" w14:textId="77777777" w:rsidTr="00591709">
        <w:trPr>
          <w:tblHeader/>
        </w:trPr>
        <w:tc>
          <w:tcPr>
            <w:tcW w:w="3798" w:type="dxa"/>
          </w:tcPr>
          <w:p w14:paraId="55D11AF6" w14:textId="77777777" w:rsidR="00DE151E" w:rsidRPr="00F53688" w:rsidRDefault="00DE151E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9" w:type="dxa"/>
            <w:gridSpan w:val="3"/>
          </w:tcPr>
          <w:p w14:paraId="520438A4" w14:textId="77777777" w:rsidR="00DE151E" w:rsidRPr="00F53688" w:rsidRDefault="00DE151E" w:rsidP="00AF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2" w:type="dxa"/>
          </w:tcPr>
          <w:p w14:paraId="06FDCD4A" w14:textId="77777777" w:rsidR="00DE151E" w:rsidRPr="00F53688" w:rsidRDefault="00DE151E" w:rsidP="00AF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9" w:type="dxa"/>
            <w:gridSpan w:val="3"/>
          </w:tcPr>
          <w:p w14:paraId="51B93DF7" w14:textId="77777777" w:rsidR="00DE151E" w:rsidRPr="00F53688" w:rsidRDefault="00DE151E" w:rsidP="00AF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431455" w:rsidRPr="00F53688" w14:paraId="78BF3720" w14:textId="77777777" w:rsidTr="00591709">
        <w:trPr>
          <w:tblHeader/>
        </w:trPr>
        <w:tc>
          <w:tcPr>
            <w:tcW w:w="3798" w:type="dxa"/>
          </w:tcPr>
          <w:p w14:paraId="50DB93FB" w14:textId="77777777" w:rsidR="00431455" w:rsidRPr="00F53688" w:rsidRDefault="0043145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2C8DDCD" w14:textId="26FD99FF" w:rsidR="00431455" w:rsidRPr="00F53688" w:rsidRDefault="007F0795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632060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3EF1BE3D" w14:textId="77777777" w:rsidR="00431455" w:rsidRPr="00F53688" w:rsidRDefault="00431455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</w:tcPr>
          <w:p w14:paraId="5B1C0FE9" w14:textId="28894390" w:rsidR="00431455" w:rsidRPr="00F53688" w:rsidRDefault="00632060" w:rsidP="00AF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2" w:type="dxa"/>
          </w:tcPr>
          <w:p w14:paraId="5E9B511C" w14:textId="77777777" w:rsidR="00431455" w:rsidRPr="00F53688" w:rsidRDefault="00431455" w:rsidP="00AF6226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14:paraId="0783757E" w14:textId="39AF6025" w:rsidR="00431455" w:rsidRPr="00F53688" w:rsidRDefault="007F0795" w:rsidP="00436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</w:t>
            </w:r>
            <w:r w:rsidR="00632060" w:rsidRPr="00F53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3" w:type="dxa"/>
          </w:tcPr>
          <w:p w14:paraId="593F1FD7" w14:textId="77777777" w:rsidR="00431455" w:rsidRPr="00F53688" w:rsidRDefault="00431455" w:rsidP="00436B14">
            <w:pPr>
              <w:pStyle w:val="3"/>
              <w:tabs>
                <w:tab w:val="clear" w:pos="360"/>
                <w:tab w:val="clear" w:pos="720"/>
              </w:tabs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</w:tcPr>
          <w:p w14:paraId="65B5565E" w14:textId="70A67668" w:rsidR="00431455" w:rsidRPr="00F53688" w:rsidRDefault="00632060" w:rsidP="00436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31455" w:rsidRPr="00F53688" w14:paraId="63BC0247" w14:textId="77777777" w:rsidTr="00591709">
        <w:trPr>
          <w:tblHeader/>
        </w:trPr>
        <w:tc>
          <w:tcPr>
            <w:tcW w:w="3798" w:type="dxa"/>
          </w:tcPr>
          <w:p w14:paraId="5AB2C4CE" w14:textId="77777777" w:rsidR="00431455" w:rsidRPr="00F53688" w:rsidRDefault="00431455" w:rsidP="00AF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1734E82F" w14:textId="77777777" w:rsidR="00431455" w:rsidRPr="00F53688" w:rsidRDefault="00431455" w:rsidP="00AF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31455" w:rsidRPr="00F53688" w14:paraId="2CF1672A" w14:textId="77777777" w:rsidTr="00591709">
        <w:tc>
          <w:tcPr>
            <w:tcW w:w="3798" w:type="dxa"/>
          </w:tcPr>
          <w:p w14:paraId="3EB04844" w14:textId="77777777" w:rsidR="00431455" w:rsidRPr="00F53688" w:rsidRDefault="00431455" w:rsidP="00AF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ภาระผูกพันสำหรับรายจ่ายฝ่ายทุน</w:t>
            </w:r>
          </w:p>
        </w:tc>
        <w:tc>
          <w:tcPr>
            <w:tcW w:w="1179" w:type="dxa"/>
          </w:tcPr>
          <w:p w14:paraId="0BD136D1" w14:textId="77777777" w:rsidR="00431455" w:rsidRPr="00F53688" w:rsidRDefault="00431455" w:rsidP="00AF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430A8CB" w14:textId="77777777" w:rsidR="00431455" w:rsidRPr="00F53688" w:rsidRDefault="00431455" w:rsidP="00AF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9C86EC8" w14:textId="77777777" w:rsidR="00431455" w:rsidRPr="00F53688" w:rsidRDefault="00431455" w:rsidP="00AF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694EAC05" w14:textId="77777777" w:rsidR="00431455" w:rsidRPr="00F53688" w:rsidRDefault="00431455" w:rsidP="00AF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A2A32F5" w14:textId="77777777" w:rsidR="00431455" w:rsidRPr="00F53688" w:rsidRDefault="00431455" w:rsidP="00AF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0FF18D24" w14:textId="77777777" w:rsidR="00431455" w:rsidRPr="00F53688" w:rsidRDefault="00431455" w:rsidP="00AF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0C05108" w14:textId="77777777" w:rsidR="00431455" w:rsidRPr="00F53688" w:rsidRDefault="00431455" w:rsidP="00AF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2060" w:rsidRPr="00F53688" w14:paraId="5B7AD046" w14:textId="77777777" w:rsidTr="00591709">
        <w:tc>
          <w:tcPr>
            <w:tcW w:w="3798" w:type="dxa"/>
          </w:tcPr>
          <w:p w14:paraId="440F8622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179" w:type="dxa"/>
          </w:tcPr>
          <w:p w14:paraId="229991F5" w14:textId="0E2A1078" w:rsidR="00632060" w:rsidRPr="00F53688" w:rsidRDefault="00163D42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F53688">
              <w:rPr>
                <w:rFonts w:ascii="Angsana New" w:hAnsi="Angsana New"/>
                <w:sz w:val="30"/>
                <w:szCs w:val="30"/>
              </w:rPr>
              <w:t>,162</w:t>
            </w:r>
          </w:p>
        </w:tc>
        <w:tc>
          <w:tcPr>
            <w:tcW w:w="274" w:type="dxa"/>
          </w:tcPr>
          <w:p w14:paraId="7881220B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D03E920" w14:textId="53A4901D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6,013</w:t>
            </w:r>
          </w:p>
        </w:tc>
        <w:tc>
          <w:tcPr>
            <w:tcW w:w="272" w:type="dxa"/>
          </w:tcPr>
          <w:p w14:paraId="6A131E1B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A76D576" w14:textId="1DEB0A63" w:rsidR="00632060" w:rsidRPr="00F53688" w:rsidRDefault="00163D42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F53688">
              <w:rPr>
                <w:rFonts w:ascii="Angsana New" w:hAnsi="Angsana New"/>
                <w:sz w:val="30"/>
                <w:szCs w:val="30"/>
              </w:rPr>
              <w:t>,051</w:t>
            </w:r>
          </w:p>
        </w:tc>
        <w:tc>
          <w:tcPr>
            <w:tcW w:w="273" w:type="dxa"/>
          </w:tcPr>
          <w:p w14:paraId="3BE80009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E562FF6" w14:textId="6D97B670" w:rsidR="00632060" w:rsidRPr="00F53688" w:rsidRDefault="008023EC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4,388</w:t>
            </w:r>
          </w:p>
        </w:tc>
      </w:tr>
      <w:tr w:rsidR="00632060" w:rsidRPr="00F53688" w14:paraId="3EB53B10" w14:textId="77777777" w:rsidTr="00591709">
        <w:tc>
          <w:tcPr>
            <w:tcW w:w="3798" w:type="dxa"/>
          </w:tcPr>
          <w:p w14:paraId="1194FA74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B58F2A2" w14:textId="7EC68E5A" w:rsidR="00632060" w:rsidRPr="00F53688" w:rsidRDefault="00163D42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E60F70F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8F2DBDC" w14:textId="6B39825F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2" w:type="dxa"/>
          </w:tcPr>
          <w:p w14:paraId="07E93F7F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A35A3EF" w14:textId="5CFA3CF9" w:rsidR="00632060" w:rsidRPr="00F53688" w:rsidRDefault="00163D42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6DED587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7DB25D61" w14:textId="1E4BDC1E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7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2060" w:rsidRPr="00F53688" w14:paraId="62B15F52" w14:textId="77777777" w:rsidTr="00591709">
        <w:tc>
          <w:tcPr>
            <w:tcW w:w="3798" w:type="dxa"/>
          </w:tcPr>
          <w:p w14:paraId="49A7B326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41908695" w14:textId="22500CD5" w:rsidR="00632060" w:rsidRPr="00F53688" w:rsidRDefault="00163D42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4,162</w:t>
            </w:r>
          </w:p>
        </w:tc>
        <w:tc>
          <w:tcPr>
            <w:tcW w:w="274" w:type="dxa"/>
          </w:tcPr>
          <w:p w14:paraId="6087CA6F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546DE907" w14:textId="184B6E8D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6,034</w:t>
            </w:r>
          </w:p>
        </w:tc>
        <w:tc>
          <w:tcPr>
            <w:tcW w:w="272" w:type="dxa"/>
          </w:tcPr>
          <w:p w14:paraId="1791902E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654F7FF" w14:textId="07020177" w:rsidR="00632060" w:rsidRPr="00F53688" w:rsidRDefault="00163D42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4,051</w:t>
            </w:r>
          </w:p>
        </w:tc>
        <w:tc>
          <w:tcPr>
            <w:tcW w:w="273" w:type="dxa"/>
          </w:tcPr>
          <w:p w14:paraId="44BACFD2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4DC3917E" w14:textId="670DD9B8" w:rsidR="00632060" w:rsidRPr="00F53688" w:rsidRDefault="008023EC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4,388</w:t>
            </w:r>
          </w:p>
        </w:tc>
      </w:tr>
      <w:tr w:rsidR="00EA5673" w:rsidRPr="00F53688" w14:paraId="39509E0B" w14:textId="77777777" w:rsidTr="00591709">
        <w:tc>
          <w:tcPr>
            <w:tcW w:w="3798" w:type="dxa"/>
          </w:tcPr>
          <w:p w14:paraId="49A2B0BE" w14:textId="77777777" w:rsidR="00EA5673" w:rsidRPr="00F5368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</w:tcPr>
          <w:p w14:paraId="01634EB5" w14:textId="77777777" w:rsidR="00EA5673" w:rsidRPr="00F5368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9CF1586" w14:textId="77777777" w:rsidR="00EA5673" w:rsidRPr="00F5368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7879901E" w14:textId="77777777" w:rsidR="00EA5673" w:rsidRPr="00F5368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6A9ABD6A" w14:textId="77777777" w:rsidR="00EA5673" w:rsidRPr="00F5368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</w:tcPr>
          <w:p w14:paraId="4D6188B6" w14:textId="77777777" w:rsidR="00EA5673" w:rsidRPr="00F5368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14:paraId="31C69BF7" w14:textId="77777777" w:rsidR="00EA5673" w:rsidRPr="00F5368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2B5A1126" w14:textId="77777777" w:rsidR="00EA5673" w:rsidRPr="00F5368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5673" w:rsidRPr="00F53688" w14:paraId="61AA0CE1" w14:textId="77777777" w:rsidTr="00591709">
        <w:tc>
          <w:tcPr>
            <w:tcW w:w="3798" w:type="dxa"/>
          </w:tcPr>
          <w:p w14:paraId="31DBF87D" w14:textId="77777777" w:rsidR="00EA5673" w:rsidRPr="00F5368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ภาระผูกพันตามสัญญาเช่าดำเนินงานที่ไม่</w:t>
            </w:r>
          </w:p>
        </w:tc>
        <w:tc>
          <w:tcPr>
            <w:tcW w:w="1179" w:type="dxa"/>
          </w:tcPr>
          <w:p w14:paraId="5ED89B7D" w14:textId="77777777" w:rsidR="00EA5673" w:rsidRPr="00F5368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6D20093" w14:textId="77777777" w:rsidR="00EA5673" w:rsidRPr="00F5368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16CCC0A" w14:textId="77777777" w:rsidR="00EA5673" w:rsidRPr="00F5368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5DC5DCC" w14:textId="77777777" w:rsidR="00EA5673" w:rsidRPr="00F5368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2071D7E" w14:textId="77777777" w:rsidR="00EA5673" w:rsidRPr="00F5368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4603686E" w14:textId="77777777" w:rsidR="00EA5673" w:rsidRPr="00F5368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BCA0EE5" w14:textId="77777777" w:rsidR="00EA5673" w:rsidRPr="00F5368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5673" w:rsidRPr="00F53688" w14:paraId="50A0EAB2" w14:textId="77777777" w:rsidTr="00591709">
        <w:tc>
          <w:tcPr>
            <w:tcW w:w="3798" w:type="dxa"/>
          </w:tcPr>
          <w:p w14:paraId="53BCFB97" w14:textId="77777777" w:rsidR="00EA5673" w:rsidRPr="00F5368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F536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สามารถยกเลิกได้</w:t>
            </w:r>
          </w:p>
        </w:tc>
        <w:tc>
          <w:tcPr>
            <w:tcW w:w="1179" w:type="dxa"/>
          </w:tcPr>
          <w:p w14:paraId="140CA042" w14:textId="77777777" w:rsidR="00EA5673" w:rsidRPr="00F5368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36CB3A2" w14:textId="77777777" w:rsidR="00EA5673" w:rsidRPr="00F5368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C341569" w14:textId="77777777" w:rsidR="00EA5673" w:rsidRPr="00F5368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5262287" w14:textId="77777777" w:rsidR="00EA5673" w:rsidRPr="00F5368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3077687" w14:textId="77777777" w:rsidR="00EA5673" w:rsidRPr="00F5368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205AD896" w14:textId="77777777" w:rsidR="00EA5673" w:rsidRPr="00F5368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833A72A" w14:textId="77777777" w:rsidR="00EA5673" w:rsidRPr="00F53688" w:rsidRDefault="00EA5673" w:rsidP="00EA56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2060" w:rsidRPr="00F53688" w14:paraId="56D53586" w14:textId="77777777" w:rsidTr="00591709">
        <w:tc>
          <w:tcPr>
            <w:tcW w:w="3798" w:type="dxa"/>
          </w:tcPr>
          <w:p w14:paraId="485892D8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179" w:type="dxa"/>
          </w:tcPr>
          <w:p w14:paraId="09063CB1" w14:textId="2BE5C4AE" w:rsidR="00632060" w:rsidRPr="00F53688" w:rsidRDefault="008A6178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74" w:type="dxa"/>
          </w:tcPr>
          <w:p w14:paraId="4F530C12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002EA1A" w14:textId="3D6A5DB9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72" w:type="dxa"/>
          </w:tcPr>
          <w:p w14:paraId="4ADBBFEF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B5F2184" w14:textId="7479AF6F" w:rsidR="00632060" w:rsidRPr="00F53688" w:rsidRDefault="008A6178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73" w:type="dxa"/>
          </w:tcPr>
          <w:p w14:paraId="3B95C229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B466673" w14:textId="7247E7D0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632060" w:rsidRPr="00F53688" w14:paraId="00F47CF4" w14:textId="77777777" w:rsidTr="00591709">
        <w:tc>
          <w:tcPr>
            <w:tcW w:w="3798" w:type="dxa"/>
          </w:tcPr>
          <w:p w14:paraId="4C733750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 แต่ไม่เกินห้าปี</w:t>
            </w:r>
          </w:p>
        </w:tc>
        <w:tc>
          <w:tcPr>
            <w:tcW w:w="1179" w:type="dxa"/>
          </w:tcPr>
          <w:p w14:paraId="7B1DC589" w14:textId="28B7033B" w:rsidR="00632060" w:rsidRPr="00F53688" w:rsidRDefault="008A6178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1,418</w:t>
            </w:r>
          </w:p>
        </w:tc>
        <w:tc>
          <w:tcPr>
            <w:tcW w:w="274" w:type="dxa"/>
          </w:tcPr>
          <w:p w14:paraId="403011EE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F2CA65D" w14:textId="349A6304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272" w:type="dxa"/>
          </w:tcPr>
          <w:p w14:paraId="3EF6FB87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41C374C" w14:textId="7B4C2A5C" w:rsidR="00632060" w:rsidRPr="00F53688" w:rsidRDefault="008A6178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1,390</w:t>
            </w:r>
          </w:p>
        </w:tc>
        <w:tc>
          <w:tcPr>
            <w:tcW w:w="273" w:type="dxa"/>
          </w:tcPr>
          <w:p w14:paraId="69821C7F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3F8C35B0" w14:textId="4B94F918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852</w:t>
            </w:r>
          </w:p>
        </w:tc>
      </w:tr>
      <w:tr w:rsidR="00632060" w:rsidRPr="00F53688" w14:paraId="187E7144" w14:textId="77777777" w:rsidTr="00591709">
        <w:tc>
          <w:tcPr>
            <w:tcW w:w="3798" w:type="dxa"/>
          </w:tcPr>
          <w:p w14:paraId="3E6A5237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ภายหลังจากห้าปี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FE0DCF4" w14:textId="1003B4DF" w:rsidR="00632060" w:rsidRPr="00F53688" w:rsidRDefault="008A6178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17,724</w:t>
            </w:r>
          </w:p>
        </w:tc>
        <w:tc>
          <w:tcPr>
            <w:tcW w:w="274" w:type="dxa"/>
          </w:tcPr>
          <w:p w14:paraId="40893AD5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BA2CE13" w14:textId="21D55E02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72" w:type="dxa"/>
          </w:tcPr>
          <w:p w14:paraId="5FC8A0CB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ECD692F" w14:textId="34020123" w:rsidR="00632060" w:rsidRPr="00F53688" w:rsidRDefault="008A6178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17,591</w:t>
            </w:r>
          </w:p>
        </w:tc>
        <w:tc>
          <w:tcPr>
            <w:tcW w:w="273" w:type="dxa"/>
          </w:tcPr>
          <w:p w14:paraId="1948F6F6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1F36E867" w14:textId="2D24E22A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2060" w:rsidRPr="00F53688" w14:paraId="5066913A" w14:textId="77777777" w:rsidTr="00591709">
        <w:tc>
          <w:tcPr>
            <w:tcW w:w="3798" w:type="dxa"/>
          </w:tcPr>
          <w:p w14:paraId="45CBF9DF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3D3DB462" w14:textId="793E7898" w:rsidR="00632060" w:rsidRPr="00F53688" w:rsidRDefault="008A6178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19,380</w:t>
            </w:r>
          </w:p>
        </w:tc>
        <w:tc>
          <w:tcPr>
            <w:tcW w:w="274" w:type="dxa"/>
          </w:tcPr>
          <w:p w14:paraId="033DDB50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77133904" w14:textId="11842621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1,270</w:t>
            </w:r>
          </w:p>
        </w:tc>
        <w:tc>
          <w:tcPr>
            <w:tcW w:w="272" w:type="dxa"/>
          </w:tcPr>
          <w:p w14:paraId="377F4E0F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29E26CBE" w14:textId="4BF25CFA" w:rsidR="00632060" w:rsidRPr="00F53688" w:rsidRDefault="008A6178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19,212</w:t>
            </w:r>
          </w:p>
        </w:tc>
        <w:tc>
          <w:tcPr>
            <w:tcW w:w="273" w:type="dxa"/>
          </w:tcPr>
          <w:p w14:paraId="6E727FF3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39A37FB2" w14:textId="7B0533EE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1,083</w:t>
            </w:r>
          </w:p>
        </w:tc>
      </w:tr>
      <w:tr w:rsidR="00E71906" w:rsidRPr="00F53688" w14:paraId="24FFE6A2" w14:textId="77777777" w:rsidTr="00591709">
        <w:tc>
          <w:tcPr>
            <w:tcW w:w="3798" w:type="dxa"/>
          </w:tcPr>
          <w:p w14:paraId="09DE3571" w14:textId="77777777" w:rsidR="00E71906" w:rsidRPr="00F53688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9" w:type="dxa"/>
          </w:tcPr>
          <w:p w14:paraId="2CB4DB96" w14:textId="77777777" w:rsidR="00E71906" w:rsidRPr="00F53688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3158D16D" w14:textId="77777777" w:rsidR="00E71906" w:rsidRPr="00F53688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37670476" w14:textId="77777777" w:rsidR="00E71906" w:rsidRPr="00F53688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0622EFBF" w14:textId="77777777" w:rsidR="00E71906" w:rsidRPr="00F53688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</w:tcPr>
          <w:p w14:paraId="055433CE" w14:textId="77777777" w:rsidR="00E71906" w:rsidRPr="00F53688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dxa"/>
          </w:tcPr>
          <w:p w14:paraId="0A5408E8" w14:textId="77777777" w:rsidR="00E71906" w:rsidRPr="00F53688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8" w:type="dxa"/>
          </w:tcPr>
          <w:p w14:paraId="54E6600E" w14:textId="77777777" w:rsidR="00E71906" w:rsidRPr="00F53688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4BD2" w:rsidRPr="00F53688" w14:paraId="78C9E3D6" w14:textId="77777777" w:rsidTr="00591709">
        <w:tc>
          <w:tcPr>
            <w:tcW w:w="3798" w:type="dxa"/>
          </w:tcPr>
          <w:p w14:paraId="16B6BDFA" w14:textId="77777777" w:rsidR="001C4BD2" w:rsidRPr="00F53688" w:rsidRDefault="001C4BD2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BA2D3E4" w14:textId="77777777" w:rsidR="001C4BD2" w:rsidRPr="00F53688" w:rsidRDefault="001C4BD2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0A7DB3F" w14:textId="77777777" w:rsidR="001C4BD2" w:rsidRPr="00F53688" w:rsidRDefault="001C4BD2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292DED2" w14:textId="77777777" w:rsidR="001C4BD2" w:rsidRPr="00F53688" w:rsidRDefault="001C4BD2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77AFD73" w14:textId="77777777" w:rsidR="001C4BD2" w:rsidRPr="00F53688" w:rsidRDefault="001C4BD2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459F27A" w14:textId="77777777" w:rsidR="001C4BD2" w:rsidRPr="00F53688" w:rsidRDefault="001C4BD2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19B81A06" w14:textId="77777777" w:rsidR="001C4BD2" w:rsidRPr="00F53688" w:rsidRDefault="001C4BD2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6CB1AA4" w14:textId="77777777" w:rsidR="001C4BD2" w:rsidRPr="00F53688" w:rsidRDefault="001C4BD2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4BD2" w:rsidRPr="00F53688" w14:paraId="2A1B5DB2" w14:textId="77777777" w:rsidTr="00591709">
        <w:tc>
          <w:tcPr>
            <w:tcW w:w="3798" w:type="dxa"/>
          </w:tcPr>
          <w:p w14:paraId="770720B6" w14:textId="77777777" w:rsidR="001C4BD2" w:rsidRPr="00F53688" w:rsidRDefault="001C4BD2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677EE0EC" w14:textId="77777777" w:rsidR="001C4BD2" w:rsidRPr="00F53688" w:rsidRDefault="001C4BD2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987B2DA" w14:textId="77777777" w:rsidR="001C4BD2" w:rsidRPr="00F53688" w:rsidRDefault="001C4BD2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5E50500" w14:textId="77777777" w:rsidR="001C4BD2" w:rsidRPr="00F53688" w:rsidRDefault="001C4BD2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DFDA67F" w14:textId="77777777" w:rsidR="001C4BD2" w:rsidRPr="00F53688" w:rsidRDefault="001C4BD2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6E91346" w14:textId="77777777" w:rsidR="001C4BD2" w:rsidRPr="00F53688" w:rsidRDefault="001C4BD2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66956D06" w14:textId="77777777" w:rsidR="001C4BD2" w:rsidRPr="00F53688" w:rsidRDefault="001C4BD2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D845E1E" w14:textId="77777777" w:rsidR="001C4BD2" w:rsidRPr="00F53688" w:rsidRDefault="001C4BD2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15C7" w:rsidRPr="00F53688" w14:paraId="56112273" w14:textId="77777777" w:rsidTr="00591709">
        <w:tc>
          <w:tcPr>
            <w:tcW w:w="3798" w:type="dxa"/>
          </w:tcPr>
          <w:p w14:paraId="1EC1DB7A" w14:textId="77777777" w:rsidR="007915C7" w:rsidRPr="00F53688" w:rsidRDefault="007915C7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0E0DA10E" w14:textId="77777777" w:rsidR="007915C7" w:rsidRPr="00F53688" w:rsidRDefault="007915C7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BE83F5F" w14:textId="77777777" w:rsidR="007915C7" w:rsidRPr="00F53688" w:rsidRDefault="007915C7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7D3FC92" w14:textId="77777777" w:rsidR="007915C7" w:rsidRPr="00F53688" w:rsidRDefault="007915C7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A8D5DCE" w14:textId="77777777" w:rsidR="007915C7" w:rsidRPr="00F53688" w:rsidRDefault="007915C7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C548FD7" w14:textId="77777777" w:rsidR="007915C7" w:rsidRPr="00F53688" w:rsidRDefault="007915C7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731EE313" w14:textId="77777777" w:rsidR="007915C7" w:rsidRPr="00F53688" w:rsidRDefault="007915C7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2FA440C" w14:textId="77777777" w:rsidR="007915C7" w:rsidRPr="00F53688" w:rsidRDefault="007915C7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15C7" w:rsidRPr="00F53688" w14:paraId="2E5F433E" w14:textId="77777777" w:rsidTr="00591709">
        <w:tc>
          <w:tcPr>
            <w:tcW w:w="3798" w:type="dxa"/>
          </w:tcPr>
          <w:p w14:paraId="38E0B89C" w14:textId="77777777" w:rsidR="007915C7" w:rsidRPr="00F53688" w:rsidRDefault="007915C7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016FD62" w14:textId="77777777" w:rsidR="007915C7" w:rsidRPr="00F53688" w:rsidRDefault="007915C7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D0361BC" w14:textId="77777777" w:rsidR="007915C7" w:rsidRPr="00F53688" w:rsidRDefault="007915C7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5C9278F" w14:textId="77777777" w:rsidR="007915C7" w:rsidRPr="00F53688" w:rsidRDefault="007915C7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40FF96FB" w14:textId="77777777" w:rsidR="007915C7" w:rsidRPr="00F53688" w:rsidRDefault="007915C7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84FE2BE" w14:textId="77777777" w:rsidR="007915C7" w:rsidRPr="00F53688" w:rsidRDefault="007915C7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1BBA5869" w14:textId="77777777" w:rsidR="007915C7" w:rsidRPr="00F53688" w:rsidRDefault="007915C7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6DE6F43" w14:textId="77777777" w:rsidR="007915C7" w:rsidRPr="00F53688" w:rsidRDefault="007915C7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15C7" w:rsidRPr="00F53688" w14:paraId="77BCF3B5" w14:textId="77777777" w:rsidTr="00591709">
        <w:tc>
          <w:tcPr>
            <w:tcW w:w="3798" w:type="dxa"/>
          </w:tcPr>
          <w:p w14:paraId="4B359003" w14:textId="77777777" w:rsidR="007915C7" w:rsidRPr="00F53688" w:rsidRDefault="007915C7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60E2A339" w14:textId="77777777" w:rsidR="007915C7" w:rsidRPr="00F53688" w:rsidRDefault="007915C7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19C9D44" w14:textId="77777777" w:rsidR="007915C7" w:rsidRPr="00F53688" w:rsidRDefault="007915C7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04A388F" w14:textId="77777777" w:rsidR="007915C7" w:rsidRPr="00F53688" w:rsidRDefault="007915C7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5A688D5B" w14:textId="77777777" w:rsidR="007915C7" w:rsidRPr="00F53688" w:rsidRDefault="007915C7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803B9DE" w14:textId="77777777" w:rsidR="007915C7" w:rsidRPr="00F53688" w:rsidRDefault="007915C7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41FE635F" w14:textId="77777777" w:rsidR="007915C7" w:rsidRPr="00F53688" w:rsidRDefault="007915C7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73718BD" w14:textId="77777777" w:rsidR="007915C7" w:rsidRPr="00F53688" w:rsidRDefault="007915C7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1906" w:rsidRPr="00F53688" w14:paraId="02031B6F" w14:textId="77777777" w:rsidTr="00591709">
        <w:tc>
          <w:tcPr>
            <w:tcW w:w="3798" w:type="dxa"/>
          </w:tcPr>
          <w:p w14:paraId="083F9DC3" w14:textId="77777777" w:rsidR="00E71906" w:rsidRPr="00F53688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1179" w:type="dxa"/>
          </w:tcPr>
          <w:p w14:paraId="0B93EB34" w14:textId="77777777" w:rsidR="00E71906" w:rsidRPr="00F53688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4B2E78F" w14:textId="77777777" w:rsidR="00E71906" w:rsidRPr="00F53688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E6A1F3C" w14:textId="77777777" w:rsidR="00E71906" w:rsidRPr="00F53688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683D02CE" w14:textId="77777777" w:rsidR="00E71906" w:rsidRPr="00F53688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7A19A04" w14:textId="77777777" w:rsidR="00E71906" w:rsidRPr="00F53688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5D9E449F" w14:textId="77777777" w:rsidR="00E71906" w:rsidRPr="00F53688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1BBB784E" w14:textId="77777777" w:rsidR="00E71906" w:rsidRPr="00F53688" w:rsidRDefault="00E71906" w:rsidP="00E71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2060" w:rsidRPr="00F53688" w14:paraId="74B9C595" w14:textId="77777777" w:rsidTr="00591709">
        <w:tc>
          <w:tcPr>
            <w:tcW w:w="3798" w:type="dxa"/>
          </w:tcPr>
          <w:p w14:paraId="7AFCDF8C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bookmarkStart w:id="17" w:name="_Hlk221435865"/>
            <w:r w:rsidRPr="00F53688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179" w:type="dxa"/>
          </w:tcPr>
          <w:p w14:paraId="5218F0CC" w14:textId="6FC3D1A4" w:rsidR="00632060" w:rsidRPr="00F53688" w:rsidRDefault="00BE01FB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2,007</w:t>
            </w:r>
          </w:p>
        </w:tc>
        <w:tc>
          <w:tcPr>
            <w:tcW w:w="274" w:type="dxa"/>
          </w:tcPr>
          <w:p w14:paraId="21DAB487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E4C6087" w14:textId="65A42BC8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2,019</w:t>
            </w:r>
          </w:p>
        </w:tc>
        <w:tc>
          <w:tcPr>
            <w:tcW w:w="272" w:type="dxa"/>
          </w:tcPr>
          <w:p w14:paraId="332011CE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057E1DA" w14:textId="430D495A" w:rsidR="00632060" w:rsidRPr="00F53688" w:rsidRDefault="00BE01FB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1,426</w:t>
            </w:r>
          </w:p>
        </w:tc>
        <w:tc>
          <w:tcPr>
            <w:tcW w:w="273" w:type="dxa"/>
          </w:tcPr>
          <w:p w14:paraId="7680561D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3474825C" w14:textId="710C9625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1,428</w:t>
            </w:r>
          </w:p>
        </w:tc>
      </w:tr>
      <w:tr w:rsidR="00632060" w:rsidRPr="00F53688" w14:paraId="3FDAAA1E" w14:textId="77777777" w:rsidTr="00591709">
        <w:tc>
          <w:tcPr>
            <w:tcW w:w="3798" w:type="dxa"/>
          </w:tcPr>
          <w:p w14:paraId="15DDCDE2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  <w:cs/>
              </w:rPr>
              <w:t>สัญญาการสั่งซื้อน้ำมันดิบ</w:t>
            </w:r>
          </w:p>
        </w:tc>
        <w:tc>
          <w:tcPr>
            <w:tcW w:w="1179" w:type="dxa"/>
          </w:tcPr>
          <w:p w14:paraId="7930082D" w14:textId="2BCC6F9F" w:rsidR="00632060" w:rsidRPr="00F53688" w:rsidRDefault="00BE01FB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44,543</w:t>
            </w:r>
          </w:p>
        </w:tc>
        <w:tc>
          <w:tcPr>
            <w:tcW w:w="274" w:type="dxa"/>
          </w:tcPr>
          <w:p w14:paraId="42B6A593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3FAE2B9" w14:textId="66308606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47,706</w:t>
            </w:r>
          </w:p>
        </w:tc>
        <w:tc>
          <w:tcPr>
            <w:tcW w:w="272" w:type="dxa"/>
          </w:tcPr>
          <w:p w14:paraId="7AD8C9BE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9C065A6" w14:textId="5CE2EF97" w:rsidR="00632060" w:rsidRPr="00F53688" w:rsidRDefault="00BE01FB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44,543</w:t>
            </w:r>
          </w:p>
        </w:tc>
        <w:tc>
          <w:tcPr>
            <w:tcW w:w="273" w:type="dxa"/>
          </w:tcPr>
          <w:p w14:paraId="1508733D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039AE26" w14:textId="0AE90A06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28"/>
              <w:rPr>
                <w:rFonts w:ascii="Angsana New" w:hAnsi="Angsana New"/>
                <w:sz w:val="30"/>
                <w:szCs w:val="30"/>
              </w:rPr>
            </w:pPr>
            <w:r w:rsidRPr="00F53688">
              <w:rPr>
                <w:rFonts w:ascii="Angsana New" w:hAnsi="Angsana New"/>
                <w:sz w:val="30"/>
                <w:szCs w:val="30"/>
              </w:rPr>
              <w:t>47,706</w:t>
            </w:r>
          </w:p>
        </w:tc>
      </w:tr>
      <w:tr w:rsidR="00632060" w:rsidRPr="00F53688" w14:paraId="59E8BE33" w14:textId="77777777" w:rsidTr="00591709">
        <w:tc>
          <w:tcPr>
            <w:tcW w:w="3798" w:type="dxa"/>
          </w:tcPr>
          <w:p w14:paraId="42BD1139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A4A9524" w14:textId="274A8173" w:rsidR="00632060" w:rsidRPr="00F53688" w:rsidRDefault="003A43F2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46,550</w:t>
            </w:r>
          </w:p>
        </w:tc>
        <w:tc>
          <w:tcPr>
            <w:tcW w:w="274" w:type="dxa"/>
          </w:tcPr>
          <w:p w14:paraId="4A487353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587D0A8C" w14:textId="48D47D4B" w:rsidR="00632060" w:rsidRPr="00F53688" w:rsidRDefault="003A43F2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49,725</w:t>
            </w:r>
          </w:p>
        </w:tc>
        <w:tc>
          <w:tcPr>
            <w:tcW w:w="272" w:type="dxa"/>
          </w:tcPr>
          <w:p w14:paraId="500A7D11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D6CD7B5" w14:textId="1AD77CA4" w:rsidR="00632060" w:rsidRPr="00F53688" w:rsidRDefault="003A43F2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45,969</w:t>
            </w:r>
          </w:p>
        </w:tc>
        <w:tc>
          <w:tcPr>
            <w:tcW w:w="273" w:type="dxa"/>
          </w:tcPr>
          <w:p w14:paraId="139C0F20" w14:textId="77777777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64FD0654" w14:textId="29322FF8" w:rsidR="00632060" w:rsidRPr="00F53688" w:rsidRDefault="00632060" w:rsidP="0063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hAnsi="Angsana New"/>
                <w:b/>
                <w:bCs/>
                <w:sz w:val="30"/>
                <w:szCs w:val="30"/>
              </w:rPr>
              <w:t>49,134</w:t>
            </w:r>
          </w:p>
        </w:tc>
      </w:tr>
      <w:bookmarkEnd w:id="17"/>
    </w:tbl>
    <w:p w14:paraId="545CEBD2" w14:textId="77777777" w:rsidR="00D21658" w:rsidRPr="00F53688" w:rsidRDefault="00D21658" w:rsidP="002E5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2435119" w14:textId="77777777" w:rsidR="00706B82" w:rsidRPr="00F53688" w:rsidRDefault="00706B82" w:rsidP="00706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>การลงทุนโครงการพลังงานสะอาด</w:t>
      </w:r>
    </w:p>
    <w:p w14:paraId="5B8B0BC4" w14:textId="77777777" w:rsidR="00706B82" w:rsidRPr="00F53688" w:rsidRDefault="00706B82" w:rsidP="00706B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018EB15" w14:textId="12219C3C" w:rsidR="0099786B" w:rsidRPr="00F53688" w:rsidRDefault="00706B82" w:rsidP="00AE1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บริษัทอยู่ระหว่างดำเนินการลงนามสัญญาจ้างผู้รับเหมาหลายแห่งสำหรับโครงการพลังงานสะอาด (“</w:t>
      </w:r>
      <w:r w:rsidRPr="00F53688">
        <w:rPr>
          <w:rFonts w:ascii="Angsana New" w:hAnsi="Angsana New"/>
          <w:sz w:val="30"/>
          <w:szCs w:val="30"/>
        </w:rPr>
        <w:t xml:space="preserve">CFP”) </w:t>
      </w:r>
      <w:r w:rsidRPr="00F53688">
        <w:rPr>
          <w:rFonts w:ascii="Angsana New" w:hAnsi="Angsana New"/>
          <w:sz w:val="30"/>
          <w:szCs w:val="30"/>
          <w:cs/>
        </w:rPr>
        <w:t>ซึ่งบริษัทได้รับการอนุมัติการลงทุนจากที่ประชุมวิสามัญผู้ถือหุ้นเมื่อวันที่ 27 สิงหาคม 2561 โดยมีมูลค่าโครงการ</w:t>
      </w:r>
      <w:r w:rsidR="00415684" w:rsidRPr="00F53688">
        <w:rPr>
          <w:rFonts w:ascii="Angsana New" w:hAnsi="Angsana New"/>
          <w:sz w:val="30"/>
          <w:szCs w:val="30"/>
        </w:rPr>
        <w:br/>
      </w:r>
      <w:r w:rsidRPr="00F53688">
        <w:rPr>
          <w:rFonts w:ascii="Angsana New" w:hAnsi="Angsana New"/>
          <w:sz w:val="30"/>
          <w:szCs w:val="30"/>
          <w:cs/>
        </w:rPr>
        <w:t>ไม่เกิน 4</w:t>
      </w:r>
      <w:r w:rsidRPr="00F53688">
        <w:rPr>
          <w:rFonts w:ascii="Angsana New" w:hAnsi="Angsana New"/>
          <w:sz w:val="30"/>
          <w:szCs w:val="30"/>
        </w:rPr>
        <w:t>,</w:t>
      </w:r>
      <w:r w:rsidRPr="00F53688">
        <w:rPr>
          <w:rFonts w:ascii="Angsana New" w:hAnsi="Angsana New"/>
          <w:sz w:val="30"/>
          <w:szCs w:val="30"/>
          <w:cs/>
        </w:rPr>
        <w:t>825 ล้านเหรียญสหรัฐ</w:t>
      </w:r>
      <w:r w:rsidR="00F2442E" w:rsidRPr="00F53688">
        <w:rPr>
          <w:rFonts w:ascii="Angsana New" w:hAnsi="Angsana New" w:hint="cs"/>
          <w:sz w:val="30"/>
          <w:szCs w:val="30"/>
          <w:cs/>
        </w:rPr>
        <w:t>อเมริกา</w:t>
      </w:r>
      <w:r w:rsidRPr="00F53688">
        <w:rPr>
          <w:rFonts w:ascii="Angsana New" w:hAnsi="Angsana New"/>
          <w:sz w:val="30"/>
          <w:szCs w:val="30"/>
          <w:cs/>
        </w:rPr>
        <w:t xml:space="preserve"> หรือเทียบเท่า </w:t>
      </w:r>
      <w:r w:rsidR="00834E3D" w:rsidRPr="00F53688">
        <w:rPr>
          <w:rFonts w:ascii="Angsana New" w:hAnsi="Angsana New"/>
          <w:sz w:val="30"/>
          <w:szCs w:val="30"/>
        </w:rPr>
        <w:t>160,279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ล้านบาท</w:t>
      </w:r>
      <w:r w:rsidR="00F508AE" w:rsidRPr="00F536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028A5" w:rsidRPr="00F53688">
        <w:rPr>
          <w:rFonts w:ascii="Angsana New" w:hAnsi="Angsana New"/>
          <w:spacing w:val="-2"/>
          <w:sz w:val="30"/>
          <w:szCs w:val="30"/>
          <w:cs/>
        </w:rPr>
        <w:t xml:space="preserve">ซึ่งรวมมูลค่าโครงการหน่วยผลิตไฟฟ้า </w:t>
      </w:r>
      <w:r w:rsidR="00875D3C" w:rsidRPr="00F53688">
        <w:rPr>
          <w:rFonts w:ascii="Angsana New" w:hAnsi="Angsana New"/>
          <w:spacing w:val="-2"/>
          <w:sz w:val="30"/>
          <w:szCs w:val="30"/>
        </w:rPr>
        <w:br/>
      </w:r>
      <w:r w:rsidR="009028A5" w:rsidRPr="00F53688">
        <w:rPr>
          <w:rFonts w:ascii="Angsana New" w:hAnsi="Angsana New"/>
          <w:spacing w:val="-2"/>
          <w:sz w:val="30"/>
          <w:szCs w:val="30"/>
          <w:cs/>
        </w:rPr>
        <w:t>(</w:t>
      </w:r>
      <w:r w:rsidR="009028A5" w:rsidRPr="00F53688">
        <w:rPr>
          <w:rFonts w:ascii="Angsana New" w:hAnsi="Angsana New"/>
          <w:spacing w:val="-2"/>
          <w:sz w:val="30"/>
          <w:szCs w:val="30"/>
        </w:rPr>
        <w:t>Energy Recovery Unit</w:t>
      </w:r>
      <w:r w:rsidR="005D4C6D" w:rsidRPr="00F53688">
        <w:rPr>
          <w:rFonts w:ascii="Angsana New" w:hAnsi="Angsana New"/>
          <w:spacing w:val="-2"/>
          <w:sz w:val="30"/>
          <w:szCs w:val="30"/>
        </w:rPr>
        <w:t>,</w:t>
      </w:r>
      <w:r w:rsidR="009028A5" w:rsidRPr="00F53688">
        <w:rPr>
          <w:rFonts w:ascii="Angsana New" w:hAnsi="Angsana New"/>
          <w:spacing w:val="-2"/>
          <w:sz w:val="30"/>
          <w:szCs w:val="30"/>
        </w:rPr>
        <w:t xml:space="preserve"> </w:t>
      </w:r>
      <w:r w:rsidR="005D4C6D" w:rsidRPr="00F53688">
        <w:rPr>
          <w:rFonts w:ascii="Angsana New" w:hAnsi="Angsana New"/>
          <w:spacing w:val="-2"/>
          <w:sz w:val="30"/>
          <w:szCs w:val="30"/>
        </w:rPr>
        <w:t>“</w:t>
      </w:r>
      <w:r w:rsidR="009028A5" w:rsidRPr="00F53688">
        <w:rPr>
          <w:rFonts w:ascii="Angsana New" w:hAnsi="Angsana New"/>
          <w:spacing w:val="-2"/>
          <w:sz w:val="30"/>
          <w:szCs w:val="30"/>
        </w:rPr>
        <w:t>ERU</w:t>
      </w:r>
      <w:r w:rsidR="005D4C6D" w:rsidRPr="00F53688">
        <w:rPr>
          <w:rFonts w:ascii="Angsana New" w:hAnsi="Angsana New"/>
          <w:spacing w:val="-2"/>
          <w:sz w:val="30"/>
          <w:szCs w:val="30"/>
        </w:rPr>
        <w:t>”</w:t>
      </w:r>
      <w:r w:rsidR="009028A5" w:rsidRPr="00F53688">
        <w:rPr>
          <w:rFonts w:ascii="Angsana New" w:hAnsi="Angsana New"/>
          <w:spacing w:val="-2"/>
          <w:sz w:val="30"/>
          <w:szCs w:val="30"/>
        </w:rPr>
        <w:t xml:space="preserve">) </w:t>
      </w:r>
      <w:r w:rsidR="009028A5" w:rsidRPr="00F53688">
        <w:rPr>
          <w:rFonts w:ascii="Angsana New" w:hAnsi="Angsana New"/>
          <w:spacing w:val="-2"/>
          <w:sz w:val="30"/>
          <w:szCs w:val="30"/>
          <w:cs/>
        </w:rPr>
        <w:t xml:space="preserve">ซึ่งมีกำลังผลิตกระแสไฟฟ้า 250 เมกะวัตต์และไอน้ำเพื่อป้อนให้กับกระบวนการผลิตของโครงการ </w:t>
      </w:r>
      <w:r w:rsidR="009028A5" w:rsidRPr="00F53688">
        <w:rPr>
          <w:rFonts w:ascii="Angsana New" w:hAnsi="Angsana New"/>
          <w:spacing w:val="-2"/>
          <w:sz w:val="30"/>
          <w:szCs w:val="30"/>
        </w:rPr>
        <w:t xml:space="preserve">CFP </w:t>
      </w:r>
    </w:p>
    <w:p w14:paraId="5CFD7D18" w14:textId="77777777" w:rsidR="0099786B" w:rsidRPr="00F53688" w:rsidRDefault="0099786B" w:rsidP="00997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41B07639" w14:textId="15B80148" w:rsidR="00E06952" w:rsidRPr="00F53688" w:rsidRDefault="001A56E6" w:rsidP="00997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F53688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F53688">
        <w:rPr>
          <w:rFonts w:ascii="Angsana New" w:hAnsi="Angsana New"/>
          <w:spacing w:val="-2"/>
          <w:sz w:val="30"/>
          <w:szCs w:val="30"/>
        </w:rPr>
        <w:t xml:space="preserve">21 </w:t>
      </w:r>
      <w:r w:rsidRPr="00F53688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Pr="00F53688">
        <w:rPr>
          <w:rFonts w:ascii="Angsana New" w:hAnsi="Angsana New"/>
          <w:spacing w:val="-2"/>
          <w:sz w:val="30"/>
          <w:szCs w:val="30"/>
        </w:rPr>
        <w:t xml:space="preserve">2562 </w:t>
      </w:r>
      <w:r w:rsidR="00F65D7C" w:rsidRPr="00F53688">
        <w:rPr>
          <w:rFonts w:ascii="Angsana New" w:hAnsi="Angsana New" w:hint="cs"/>
          <w:spacing w:val="-2"/>
          <w:sz w:val="30"/>
          <w:szCs w:val="30"/>
          <w:cs/>
        </w:rPr>
        <w:t>ที่ประชุมคณะกรรมการบริษัท</w:t>
      </w:r>
      <w:r w:rsidRPr="00F53688">
        <w:rPr>
          <w:rFonts w:ascii="Angsana New" w:hAnsi="Angsana New" w:hint="cs"/>
          <w:spacing w:val="-2"/>
          <w:sz w:val="30"/>
          <w:szCs w:val="30"/>
          <w:cs/>
        </w:rPr>
        <w:t xml:space="preserve">ครั้งที่ </w:t>
      </w:r>
      <w:r w:rsidRPr="00F53688">
        <w:rPr>
          <w:rFonts w:ascii="Angsana New" w:hAnsi="Angsana New"/>
          <w:spacing w:val="-2"/>
          <w:sz w:val="30"/>
          <w:szCs w:val="30"/>
        </w:rPr>
        <w:t xml:space="preserve">1/2562 </w:t>
      </w:r>
      <w:r w:rsidRPr="00F53688">
        <w:rPr>
          <w:rFonts w:ascii="Angsana New" w:hAnsi="Angsana New" w:hint="cs"/>
          <w:spacing w:val="-2"/>
          <w:sz w:val="30"/>
          <w:szCs w:val="30"/>
          <w:cs/>
        </w:rPr>
        <w:t>มีมติให้</w:t>
      </w:r>
      <w:r w:rsidR="009028A5" w:rsidRPr="00F53688">
        <w:rPr>
          <w:rFonts w:ascii="Angsana New" w:hAnsi="Angsana New"/>
          <w:spacing w:val="-2"/>
          <w:sz w:val="30"/>
          <w:szCs w:val="30"/>
          <w:cs/>
        </w:rPr>
        <w:t xml:space="preserve">บริษัทจะร่วมทำสัญญาการรับโอนสิทธิและหน้าที่และสัญญาอื่นใดที่จำเป็นและเกี่ยวข้องกับการขายทรัพย์สินเพื่อโอนกรรมสิทธิ์ใน </w:t>
      </w:r>
      <w:r w:rsidR="009028A5" w:rsidRPr="00F53688">
        <w:rPr>
          <w:rFonts w:ascii="Angsana New" w:hAnsi="Angsana New"/>
          <w:spacing w:val="-2"/>
          <w:sz w:val="30"/>
          <w:szCs w:val="30"/>
        </w:rPr>
        <w:t xml:space="preserve">ERU </w:t>
      </w:r>
      <w:r w:rsidR="009028A5" w:rsidRPr="00F53688">
        <w:rPr>
          <w:rFonts w:ascii="Angsana New" w:hAnsi="Angsana New"/>
          <w:spacing w:val="-2"/>
          <w:sz w:val="30"/>
          <w:szCs w:val="30"/>
          <w:cs/>
        </w:rPr>
        <w:t>ให้กับบริษัท โกลบอล เพาเวอร์ ซินเนอร์ยี่ จำกัด (มหาชน) (“</w:t>
      </w:r>
      <w:r w:rsidR="009028A5" w:rsidRPr="00F53688">
        <w:rPr>
          <w:rFonts w:ascii="Angsana New" w:hAnsi="Angsana New"/>
          <w:spacing w:val="-2"/>
          <w:sz w:val="30"/>
          <w:szCs w:val="30"/>
        </w:rPr>
        <w:t xml:space="preserve">GPSC”) </w:t>
      </w:r>
      <w:r w:rsidR="009028A5" w:rsidRPr="00F53688">
        <w:rPr>
          <w:rFonts w:ascii="Angsana New" w:hAnsi="Angsana New"/>
          <w:spacing w:val="-2"/>
          <w:sz w:val="30"/>
          <w:szCs w:val="30"/>
          <w:cs/>
        </w:rPr>
        <w:t xml:space="preserve">หรือบริษัทย่อยของ </w:t>
      </w:r>
      <w:r w:rsidR="009028A5" w:rsidRPr="00F53688">
        <w:rPr>
          <w:rFonts w:ascii="Angsana New" w:hAnsi="Angsana New"/>
          <w:spacing w:val="-2"/>
          <w:sz w:val="30"/>
          <w:szCs w:val="30"/>
        </w:rPr>
        <w:t xml:space="preserve">GPSC </w:t>
      </w:r>
      <w:r w:rsidR="009028A5" w:rsidRPr="00F53688">
        <w:rPr>
          <w:rFonts w:ascii="Angsana New" w:hAnsi="Angsana New"/>
          <w:spacing w:val="-2"/>
          <w:sz w:val="30"/>
          <w:szCs w:val="30"/>
          <w:cs/>
        </w:rPr>
        <w:t xml:space="preserve">ซึ่ง </w:t>
      </w:r>
      <w:r w:rsidR="009028A5" w:rsidRPr="00F53688">
        <w:rPr>
          <w:rFonts w:ascii="Angsana New" w:hAnsi="Angsana New"/>
          <w:spacing w:val="-2"/>
          <w:sz w:val="30"/>
          <w:szCs w:val="30"/>
        </w:rPr>
        <w:t xml:space="preserve">GPSC </w:t>
      </w:r>
      <w:r w:rsidR="009028A5" w:rsidRPr="00F53688">
        <w:rPr>
          <w:rFonts w:ascii="Angsana New" w:hAnsi="Angsana New"/>
          <w:spacing w:val="-2"/>
          <w:sz w:val="30"/>
          <w:szCs w:val="30"/>
          <w:cs/>
        </w:rPr>
        <w:t>ถือหุ้นร้อยละ 100</w:t>
      </w:r>
      <w:r w:rsidR="00493318" w:rsidRPr="00F53688">
        <w:rPr>
          <w:rFonts w:ascii="Angsana New" w:hAnsi="Angsana New"/>
          <w:spacing w:val="-2"/>
          <w:sz w:val="30"/>
          <w:szCs w:val="30"/>
        </w:rPr>
        <w:t xml:space="preserve"> </w:t>
      </w:r>
      <w:r w:rsidR="00493318" w:rsidRPr="00F53688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141B67" w:rsidRPr="00F53688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="00493318" w:rsidRPr="00F53688">
        <w:rPr>
          <w:rFonts w:ascii="Angsana New" w:hAnsi="Angsana New" w:hint="cs"/>
          <w:spacing w:val="-2"/>
          <w:sz w:val="30"/>
          <w:szCs w:val="30"/>
          <w:cs/>
        </w:rPr>
        <w:t>นำเสนอ</w:t>
      </w:r>
      <w:r w:rsidR="00141B67" w:rsidRPr="00F53688">
        <w:rPr>
          <w:rFonts w:ascii="Angsana New" w:hAnsi="Angsana New" w:hint="cs"/>
          <w:spacing w:val="-2"/>
          <w:sz w:val="30"/>
          <w:szCs w:val="30"/>
          <w:cs/>
        </w:rPr>
        <w:t xml:space="preserve">ที่ประชุมสามัญผู้ถือหุ้นประจำปี </w:t>
      </w:r>
      <w:r w:rsidR="00141B67" w:rsidRPr="00F53688">
        <w:rPr>
          <w:rFonts w:ascii="Angsana New" w:hAnsi="Angsana New"/>
          <w:spacing w:val="-2"/>
          <w:sz w:val="30"/>
          <w:szCs w:val="30"/>
        </w:rPr>
        <w:t xml:space="preserve">2562 </w:t>
      </w:r>
      <w:r w:rsidR="00141B67" w:rsidRPr="00F53688">
        <w:rPr>
          <w:rFonts w:ascii="Angsana New" w:hAnsi="Angsana New" w:hint="cs"/>
          <w:spacing w:val="-2"/>
          <w:sz w:val="30"/>
          <w:szCs w:val="30"/>
          <w:cs/>
        </w:rPr>
        <w:t xml:space="preserve">เพื่อพิจารณาอนุมัติรายการดังกล่าว ซึ่งมีวัตถุประสงค์สำคัญเพื่อลดภาระเงินลงทุนโครงการ </w:t>
      </w:r>
      <w:r w:rsidR="00141B67" w:rsidRPr="00F53688">
        <w:rPr>
          <w:rFonts w:ascii="Angsana New" w:hAnsi="Angsana New"/>
          <w:spacing w:val="-2"/>
          <w:sz w:val="30"/>
          <w:szCs w:val="30"/>
        </w:rPr>
        <w:t>CFP</w:t>
      </w:r>
      <w:r w:rsidR="00141B67" w:rsidRPr="00F53688">
        <w:rPr>
          <w:rFonts w:ascii="Angsana New" w:hAnsi="Angsana New" w:hint="cs"/>
          <w:spacing w:val="-2"/>
          <w:sz w:val="30"/>
          <w:szCs w:val="30"/>
          <w:cs/>
        </w:rPr>
        <w:t xml:space="preserve">  เพิ่มสภาพคล่องและรองรับการลงทุนเพิ่มเติมในอนาคตได้อย่างมีประสิทธิภาพมากขึ้น</w:t>
      </w:r>
    </w:p>
    <w:p w14:paraId="4DDF562A" w14:textId="77777777" w:rsidR="00F2442E" w:rsidRPr="00F53688" w:rsidRDefault="00F2442E" w:rsidP="00AE1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6C18F02D" w14:textId="77777777" w:rsidR="00F2442E" w:rsidRPr="00F53688" w:rsidRDefault="00F2442E" w:rsidP="00AE1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เงินลงทุน </w:t>
      </w:r>
      <w:r w:rsidRPr="00F53688">
        <w:rPr>
          <w:rFonts w:ascii="Angsana New" w:hAnsi="Angsana New"/>
          <w:b/>
          <w:bCs/>
          <w:i/>
          <w:iCs/>
          <w:sz w:val="30"/>
          <w:szCs w:val="30"/>
        </w:rPr>
        <w:t>Corporate Venture Capital</w:t>
      </w:r>
    </w:p>
    <w:p w14:paraId="13C2ECD4" w14:textId="77777777" w:rsidR="00F2442E" w:rsidRPr="00F53688" w:rsidRDefault="00F2442E" w:rsidP="00AE1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38044BDF" w14:textId="0F57DE05" w:rsidR="00F2442E" w:rsidRPr="00F53688" w:rsidRDefault="00F2442E" w:rsidP="00AE1F1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ณ วันที่</w:t>
      </w:r>
      <w:r w:rsidRPr="00F53688">
        <w:rPr>
          <w:rFonts w:ascii="Angsana New" w:hAnsi="Angsana New"/>
          <w:sz w:val="30"/>
          <w:szCs w:val="30"/>
        </w:rPr>
        <w:t> </w:t>
      </w:r>
      <w:r w:rsidRPr="00F53688">
        <w:rPr>
          <w:rFonts w:ascii="Angsana New" w:hAnsi="Angsana New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</w:rPr>
        <w:t xml:space="preserve">17 </w:t>
      </w:r>
      <w:r w:rsidRPr="00F5368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53688">
        <w:rPr>
          <w:rFonts w:ascii="Angsana New" w:hAnsi="Angsana New"/>
          <w:sz w:val="30"/>
          <w:szCs w:val="30"/>
        </w:rPr>
        <w:t xml:space="preserve">2561 </w:t>
      </w:r>
      <w:r w:rsidRPr="00F53688">
        <w:rPr>
          <w:rFonts w:ascii="Angsana New" w:hAnsi="Angsana New"/>
          <w:sz w:val="30"/>
          <w:szCs w:val="30"/>
          <w:cs/>
        </w:rPr>
        <w:t xml:space="preserve">บริษัทได้มีการลงนามในสัญญาลงทุนในกองทุน </w:t>
      </w:r>
      <w:r w:rsidRPr="00F53688">
        <w:rPr>
          <w:rFonts w:ascii="Angsana New" w:hAnsi="Angsana New"/>
          <w:sz w:val="30"/>
          <w:szCs w:val="30"/>
        </w:rPr>
        <w:t xml:space="preserve">Venture Capital </w:t>
      </w:r>
      <w:r w:rsidRPr="00F53688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F53688">
        <w:rPr>
          <w:rFonts w:ascii="Angsana New" w:hAnsi="Angsana New"/>
          <w:sz w:val="30"/>
          <w:szCs w:val="30"/>
        </w:rPr>
        <w:t xml:space="preserve">3 </w:t>
      </w:r>
      <w:r w:rsidRPr="00F53688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หรือเทียบเท่า </w:t>
      </w:r>
      <w:r w:rsidR="00F33ABD" w:rsidRPr="00F53688">
        <w:rPr>
          <w:rFonts w:ascii="Angsana New" w:hAnsi="Angsana New"/>
          <w:sz w:val="30"/>
          <w:szCs w:val="30"/>
        </w:rPr>
        <w:t>97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ล้านบาท</w:t>
      </w:r>
      <w:r w:rsidRPr="00F53688">
        <w:rPr>
          <w:rFonts w:ascii="Angsana New" w:hAnsi="Angsana New" w:hint="cs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เพื่อเพิ่มขีดความสามารถในธุรกิจหลักของบริษัท รวมถึงสร้างโอกาสในการพัฒนาธุรกิจใหม่ ซึ่งบริษัทจะ</w:t>
      </w:r>
      <w:r w:rsidR="00A27576" w:rsidRPr="00F53688">
        <w:rPr>
          <w:rFonts w:ascii="Angsana New" w:hAnsi="Angsana New" w:hint="cs"/>
          <w:sz w:val="30"/>
          <w:szCs w:val="30"/>
          <w:cs/>
        </w:rPr>
        <w:t>ทยอย</w:t>
      </w:r>
      <w:r w:rsidRPr="00F53688">
        <w:rPr>
          <w:rFonts w:ascii="Angsana New" w:hAnsi="Angsana New"/>
          <w:sz w:val="30"/>
          <w:szCs w:val="30"/>
          <w:cs/>
        </w:rPr>
        <w:t>จ่ายเงินลงทุนตามการเรียกเก็บเงินของคู่สัญญา</w:t>
      </w:r>
    </w:p>
    <w:p w14:paraId="5AC80148" w14:textId="77777777" w:rsidR="00E06952" w:rsidRPr="00F53688" w:rsidRDefault="00E06952" w:rsidP="002E5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3B4E168" w14:textId="77777777" w:rsidR="0099786B" w:rsidRPr="00F53688" w:rsidRDefault="0099786B" w:rsidP="002E5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D380488" w14:textId="77777777" w:rsidR="0099786B" w:rsidRPr="00F53688" w:rsidRDefault="0099786B" w:rsidP="002E5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60FACF4" w14:textId="77777777" w:rsidR="00336F8B" w:rsidRPr="00F53688" w:rsidRDefault="00336F8B" w:rsidP="002E5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26B1143" w14:textId="77777777" w:rsidR="00336F8B" w:rsidRPr="00F53688" w:rsidRDefault="00336F8B" w:rsidP="002E5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912C69F" w14:textId="77777777" w:rsidR="0099786B" w:rsidRPr="00F53688" w:rsidRDefault="0099786B" w:rsidP="002E5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05AAD35" w14:textId="77777777" w:rsidR="0099786B" w:rsidRPr="00F53688" w:rsidRDefault="0099786B" w:rsidP="002E5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A2CDCDB" w14:textId="77777777" w:rsidR="00DE151E" w:rsidRPr="00F53688" w:rsidRDefault="00DE151E" w:rsidP="002E5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5368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สัญญาซื้อกระแสไฟฟ้า</w:t>
      </w:r>
    </w:p>
    <w:p w14:paraId="1621918E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20D9BFD1" w14:textId="3A9E35E6" w:rsidR="006E4FE2" w:rsidRPr="00F53688" w:rsidRDefault="006E4FE2" w:rsidP="006E4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การไฟฟ้าฝ่ายผลิตแห่งประเทศไทย (</w:t>
      </w:r>
      <w:r w:rsidRPr="00F53688">
        <w:rPr>
          <w:rFonts w:ascii="Angsana New" w:hAnsi="Angsana New"/>
          <w:sz w:val="30"/>
          <w:szCs w:val="30"/>
        </w:rPr>
        <w:t>“</w:t>
      </w:r>
      <w:r w:rsidRPr="00F53688">
        <w:rPr>
          <w:rFonts w:ascii="Angsana New" w:hAnsi="Angsana New"/>
          <w:sz w:val="30"/>
          <w:szCs w:val="30"/>
          <w:cs/>
        </w:rPr>
        <w:t>กฟผ.</w:t>
      </w:r>
      <w:r w:rsidRPr="00F53688">
        <w:rPr>
          <w:rFonts w:ascii="Angsana New" w:hAnsi="Angsana New"/>
          <w:sz w:val="30"/>
          <w:szCs w:val="30"/>
        </w:rPr>
        <w:t>”</w:t>
      </w:r>
      <w:r w:rsidRPr="00F53688">
        <w:rPr>
          <w:rFonts w:ascii="Angsana New" w:hAnsi="Angsana New"/>
          <w:sz w:val="30"/>
          <w:szCs w:val="30"/>
          <w:cs/>
        </w:rPr>
        <w:t>) มีสัญญาซื้อกระแสไฟฟ้ากับบริษัทย่อย</w:t>
      </w:r>
      <w:r w:rsidR="00056E0E" w:rsidRPr="00F53688">
        <w:rPr>
          <w:rFonts w:ascii="Angsana New" w:hAnsi="Angsana New" w:hint="cs"/>
          <w:sz w:val="30"/>
          <w:szCs w:val="30"/>
          <w:cs/>
        </w:rPr>
        <w:t>สอง</w:t>
      </w:r>
      <w:r w:rsidRPr="00F53688">
        <w:rPr>
          <w:rFonts w:ascii="Angsana New" w:hAnsi="Angsana New"/>
          <w:sz w:val="30"/>
          <w:szCs w:val="30"/>
          <w:cs/>
        </w:rPr>
        <w:t xml:space="preserve">แห่งเป็นระยะเวลา </w:t>
      </w:r>
      <w:r w:rsidR="007F0795" w:rsidRPr="00F53688">
        <w:rPr>
          <w:rFonts w:ascii="Angsana New" w:hAnsi="Angsana New"/>
          <w:sz w:val="30"/>
          <w:szCs w:val="30"/>
        </w:rPr>
        <w:t>25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 xml:space="preserve">ปี ซึ่งจะสิ้นสุดในปี </w:t>
      </w:r>
      <w:r w:rsidR="007F0795" w:rsidRPr="00F53688">
        <w:rPr>
          <w:rFonts w:ascii="Angsana New" w:hAnsi="Angsana New"/>
          <w:sz w:val="30"/>
          <w:szCs w:val="30"/>
        </w:rPr>
        <w:t>2566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="00056E0E" w:rsidRPr="00F53688">
        <w:rPr>
          <w:rFonts w:ascii="Angsana New" w:hAnsi="Angsana New" w:hint="cs"/>
          <w:sz w:val="30"/>
          <w:szCs w:val="30"/>
          <w:cs/>
        </w:rPr>
        <w:t xml:space="preserve">และ </w:t>
      </w:r>
      <w:r w:rsidR="007F0795" w:rsidRPr="00F53688">
        <w:rPr>
          <w:rFonts w:ascii="Angsana New" w:hAnsi="Angsana New"/>
          <w:sz w:val="30"/>
          <w:szCs w:val="30"/>
        </w:rPr>
        <w:t>2584</w:t>
      </w:r>
      <w:r w:rsidR="00056E0E" w:rsidRPr="00F53688">
        <w:rPr>
          <w:rFonts w:ascii="Angsana New" w:hAnsi="Angsana New" w:hint="cs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sz w:val="30"/>
          <w:szCs w:val="30"/>
          <w:cs/>
        </w:rPr>
        <w:t>โดยบริษัทย่อยดังกล่าวจะจำหน่ายกระแสไฟฟ้าให้แก่</w:t>
      </w:r>
      <w:r w:rsidR="00056E0E" w:rsidRPr="00F53688">
        <w:rPr>
          <w:rFonts w:ascii="Angsana New" w:hAnsi="Angsana New"/>
          <w:sz w:val="30"/>
          <w:szCs w:val="30"/>
          <w:cs/>
        </w:rPr>
        <w:t xml:space="preserve"> กฟผ. ในปริมาณและราคาที่ตกลงกัน</w:t>
      </w:r>
      <w:r w:rsidRPr="00F53688">
        <w:rPr>
          <w:rFonts w:ascii="Angsana New" w:hAnsi="Angsana New"/>
          <w:sz w:val="30"/>
          <w:szCs w:val="30"/>
          <w:cs/>
        </w:rPr>
        <w:t xml:space="preserve"> ในฐานะที่บริษัทย่อยดังกล่าวเป็นคู่สัญญากับ กฟผ. บริษัทย่อยจะต้องปฏิบัติตามเงื่อนไขและข้อกำหนดต่างๆ ที่กำหนดไว้ในสัญญา</w:t>
      </w:r>
    </w:p>
    <w:p w14:paraId="11B3B661" w14:textId="77777777" w:rsidR="0099786B" w:rsidRPr="00F53688" w:rsidRDefault="0099786B" w:rsidP="006E4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spacing w:line="240" w:lineRule="auto"/>
        <w:ind w:left="540" w:right="20"/>
        <w:jc w:val="thaiDistribute"/>
        <w:rPr>
          <w:rFonts w:ascii="Angsana New" w:hAnsi="Angsana New"/>
          <w:sz w:val="24"/>
          <w:szCs w:val="24"/>
        </w:rPr>
      </w:pPr>
    </w:p>
    <w:p w14:paraId="775635B9" w14:textId="77777777" w:rsidR="002B3C1D" w:rsidRPr="00F53688" w:rsidRDefault="002B3C1D" w:rsidP="002B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37"/>
        </w:tabs>
        <w:spacing w:line="240" w:lineRule="auto"/>
        <w:ind w:left="540" w:right="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5368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สัญญาร่วมลงทุนเช่าที่ราชพัสดุ</w:t>
      </w:r>
    </w:p>
    <w:p w14:paraId="415802F4" w14:textId="77777777" w:rsidR="002B3C1D" w:rsidRPr="00F53688" w:rsidRDefault="002B3C1D" w:rsidP="002B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p w14:paraId="68761125" w14:textId="77777777" w:rsidR="002B3C1D" w:rsidRPr="00F53688" w:rsidRDefault="002B3C1D" w:rsidP="002B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F53688">
        <w:rPr>
          <w:rFonts w:ascii="Angsana New" w:hAnsi="Angsana New"/>
          <w:color w:val="000000"/>
          <w:sz w:val="30"/>
          <w:szCs w:val="30"/>
          <w:cs/>
        </w:rPr>
        <w:t>เมื่อวันที่</w:t>
      </w:r>
      <w:r w:rsidRPr="00F53688">
        <w:rPr>
          <w:rFonts w:ascii="Angsana New" w:hAnsi="Angsana New"/>
          <w:color w:val="000000"/>
          <w:sz w:val="30"/>
          <w:szCs w:val="30"/>
        </w:rPr>
        <w:t xml:space="preserve"> 21 </w:t>
      </w:r>
      <w:r w:rsidRPr="00F53688">
        <w:rPr>
          <w:rFonts w:ascii="Angsana New" w:hAnsi="Angsana New" w:hint="cs"/>
          <w:color w:val="000000"/>
          <w:sz w:val="30"/>
          <w:szCs w:val="30"/>
          <w:cs/>
        </w:rPr>
        <w:t xml:space="preserve">สิงหาคม </w:t>
      </w:r>
      <w:r w:rsidRPr="00F53688">
        <w:rPr>
          <w:rFonts w:ascii="Angsana New" w:hAnsi="Angsana New"/>
          <w:color w:val="000000"/>
          <w:sz w:val="30"/>
          <w:szCs w:val="30"/>
        </w:rPr>
        <w:t xml:space="preserve">2561 </w:t>
      </w:r>
      <w:r w:rsidRPr="00F53688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F53688">
        <w:rPr>
          <w:rFonts w:ascii="Angsana New" w:hAnsi="Angsana New"/>
          <w:color w:val="000000"/>
          <w:sz w:val="30"/>
          <w:szCs w:val="30"/>
          <w:cs/>
        </w:rPr>
        <w:t>ได้มีการลงนามในสัญญาเช่าที่ราชพัสดุกับกระทรวงการคลัง</w:t>
      </w:r>
      <w:r w:rsidRPr="00F53688">
        <w:rPr>
          <w:rFonts w:ascii="Angsana New" w:hAnsi="Angsana New"/>
          <w:color w:val="000000"/>
          <w:sz w:val="30"/>
          <w:szCs w:val="30"/>
        </w:rPr>
        <w:t xml:space="preserve"> </w:t>
      </w:r>
      <w:r w:rsidRPr="00F53688">
        <w:rPr>
          <w:rFonts w:ascii="Angsana New" w:hAnsi="Angsana New" w:hint="cs"/>
          <w:color w:val="000000"/>
          <w:sz w:val="30"/>
          <w:szCs w:val="30"/>
          <w:cs/>
        </w:rPr>
        <w:t>ซึ่งบริษัทต้องจ่ายชำระค่าเช่าทุกปีตาม</w:t>
      </w:r>
      <w:r w:rsidRPr="00F53688">
        <w:rPr>
          <w:rFonts w:ascii="Angsana New" w:hAnsi="Angsana New"/>
          <w:color w:val="000000"/>
          <w:sz w:val="30"/>
          <w:szCs w:val="30"/>
          <w:cs/>
        </w:rPr>
        <w:t>กำหนดอายุสัญญาเช่าเป็นระยะเวลา</w:t>
      </w:r>
      <w:r w:rsidRPr="00F53688">
        <w:rPr>
          <w:rFonts w:ascii="Angsana New" w:hAnsi="Angsana New"/>
          <w:color w:val="000000"/>
          <w:sz w:val="30"/>
          <w:szCs w:val="30"/>
        </w:rPr>
        <w:t xml:space="preserve"> 30 </w:t>
      </w:r>
      <w:r w:rsidRPr="00F53688">
        <w:rPr>
          <w:rFonts w:ascii="Angsana New" w:hAnsi="Angsana New"/>
          <w:color w:val="000000"/>
          <w:sz w:val="30"/>
          <w:szCs w:val="30"/>
          <w:cs/>
        </w:rPr>
        <w:t>ปี</w:t>
      </w:r>
      <w:r w:rsidRPr="00F53688">
        <w:rPr>
          <w:rFonts w:ascii="Angsana New" w:hAnsi="Angsana New"/>
          <w:color w:val="000000"/>
          <w:sz w:val="30"/>
          <w:szCs w:val="30"/>
        </w:rPr>
        <w:t xml:space="preserve"> </w:t>
      </w:r>
      <w:r w:rsidRPr="00F53688">
        <w:rPr>
          <w:rFonts w:ascii="Angsana New" w:hAnsi="Angsana New"/>
          <w:color w:val="000000"/>
          <w:sz w:val="30"/>
          <w:szCs w:val="30"/>
          <w:cs/>
        </w:rPr>
        <w:t>ตั้งแต่ปี</w:t>
      </w:r>
      <w:r w:rsidRPr="00F53688">
        <w:rPr>
          <w:rFonts w:ascii="Angsana New" w:hAnsi="Angsana New"/>
          <w:color w:val="000000"/>
          <w:sz w:val="30"/>
          <w:szCs w:val="30"/>
        </w:rPr>
        <w:t xml:space="preserve"> 2565 </w:t>
      </w:r>
      <w:r w:rsidRPr="00F53688">
        <w:rPr>
          <w:rFonts w:ascii="Angsana New" w:hAnsi="Angsana New"/>
          <w:color w:val="000000"/>
          <w:sz w:val="30"/>
          <w:szCs w:val="30"/>
          <w:cs/>
        </w:rPr>
        <w:t>ถึงปี</w:t>
      </w:r>
      <w:r w:rsidRPr="00F53688">
        <w:rPr>
          <w:rFonts w:ascii="Angsana New" w:hAnsi="Angsana New"/>
          <w:color w:val="000000"/>
          <w:sz w:val="30"/>
          <w:szCs w:val="30"/>
        </w:rPr>
        <w:t xml:space="preserve"> 2595 </w:t>
      </w:r>
    </w:p>
    <w:p w14:paraId="147CB5B9" w14:textId="77777777" w:rsidR="002B3C1D" w:rsidRPr="00F53688" w:rsidRDefault="002B3C1D" w:rsidP="002B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0F5448A9" w14:textId="77777777" w:rsidR="002B3C1D" w:rsidRPr="00F53688" w:rsidRDefault="002B3C1D" w:rsidP="002B3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53688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วันที่มีการลงนามในสัญญา บริษัทได้ชำระค่าเช่าล่วงหน้าเป็นจำนวน </w:t>
      </w:r>
      <w:r w:rsidRPr="00F53688">
        <w:rPr>
          <w:rFonts w:ascii="Angsana New" w:hAnsi="Angsana New"/>
          <w:color w:val="000000"/>
          <w:sz w:val="30"/>
          <w:szCs w:val="30"/>
        </w:rPr>
        <w:t xml:space="preserve">2,962 </w:t>
      </w:r>
      <w:r w:rsidRPr="00F53688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4A35D6CE" w14:textId="77777777" w:rsidR="00483723" w:rsidRPr="00F53688" w:rsidRDefault="00483723" w:rsidP="006E4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14:paraId="300B1732" w14:textId="1265111F" w:rsidR="00DE151E" w:rsidRPr="00F53688" w:rsidRDefault="007F0795" w:rsidP="006E4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53688">
        <w:rPr>
          <w:rFonts w:ascii="Angsana New" w:hAnsi="Angsana New"/>
          <w:b/>
          <w:bCs/>
          <w:sz w:val="30"/>
          <w:szCs w:val="30"/>
        </w:rPr>
        <w:t>3</w:t>
      </w:r>
      <w:r w:rsidR="00974A54" w:rsidRPr="00F53688">
        <w:rPr>
          <w:rFonts w:ascii="Angsana New" w:hAnsi="Angsana New"/>
          <w:b/>
          <w:bCs/>
          <w:sz w:val="30"/>
          <w:szCs w:val="30"/>
        </w:rPr>
        <w:t>7</w:t>
      </w:r>
      <w:r w:rsidR="00DE151E" w:rsidRPr="00F53688">
        <w:rPr>
          <w:rFonts w:ascii="Angsana New" w:hAnsi="Angsana New"/>
          <w:b/>
          <w:bCs/>
          <w:sz w:val="30"/>
          <w:szCs w:val="30"/>
        </w:rPr>
        <w:tab/>
      </w:r>
      <w:r w:rsidR="00DE151E" w:rsidRPr="00F53688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หนี้สินที่อาจเกิดขึ้นและสินทรัพย์ที่อาจเกิดขึ้น</w:t>
      </w:r>
    </w:p>
    <w:p w14:paraId="3485A059" w14:textId="77777777" w:rsidR="00DE151E" w:rsidRPr="00F53688" w:rsidRDefault="00DE151E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5653F3E" w14:textId="77545D4A" w:rsidR="00DE151E" w:rsidRPr="00F53688" w:rsidRDefault="00F507E1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="005E2665" w:rsidRPr="00F5368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632060" w:rsidRPr="00F53688">
        <w:rPr>
          <w:rFonts w:ascii="Angsana New" w:hAnsi="Angsana New"/>
          <w:sz w:val="30"/>
          <w:szCs w:val="30"/>
        </w:rPr>
        <w:t>1</w:t>
      </w:r>
      <w:r w:rsidR="00DE151E" w:rsidRPr="00F53688">
        <w:rPr>
          <w:rFonts w:ascii="Angsana New" w:hAnsi="Angsana New"/>
          <w:sz w:val="30"/>
          <w:szCs w:val="30"/>
        </w:rPr>
        <w:t xml:space="preserve"> </w:t>
      </w:r>
      <w:r w:rsidR="00DE151E" w:rsidRPr="00F53688">
        <w:rPr>
          <w:rFonts w:ascii="Angsana New" w:hAnsi="Angsana New"/>
          <w:sz w:val="30"/>
          <w:szCs w:val="30"/>
          <w:cs/>
        </w:rPr>
        <w:t>บริษัทมีหนี้สินที่อาจเกิดขึ้นและสินทรัพย์ที่อาจเกิดขึ้นดังนี้</w:t>
      </w:r>
    </w:p>
    <w:p w14:paraId="1837D6E3" w14:textId="77777777" w:rsidR="00CD7238" w:rsidRPr="00F53688" w:rsidRDefault="00CD7238" w:rsidP="00CD7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9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13B8022" w14:textId="77777777" w:rsidR="00DE151E" w:rsidRPr="00F53688" w:rsidRDefault="00DE151E" w:rsidP="00684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>บริษัทมีสัญญาแลกเปลี่ยนส่วนต่างราคาน้ำมันสำเร็จรูปและน้ำมันดิบล</w:t>
      </w:r>
      <w:r w:rsidR="00E34E6B" w:rsidRPr="00F53688">
        <w:rPr>
          <w:rFonts w:ascii="Angsana New" w:hAnsi="Angsana New"/>
          <w:sz w:val="30"/>
          <w:szCs w:val="30"/>
          <w:cs/>
        </w:rPr>
        <w:t>่วงหน้ากับบริษัทต่างประเทศ</w:t>
      </w:r>
      <w:r w:rsidRPr="00F53688">
        <w:rPr>
          <w:rFonts w:ascii="Angsana New" w:hAnsi="Angsana New"/>
          <w:sz w:val="30"/>
          <w:szCs w:val="30"/>
          <w:cs/>
        </w:rPr>
        <w:t>หลายแห่ง  (</w:t>
      </w:r>
      <w:r w:rsidRPr="00F53688">
        <w:rPr>
          <w:rFonts w:ascii="Angsana New" w:hAnsi="Angsana New"/>
          <w:sz w:val="30"/>
          <w:szCs w:val="30"/>
        </w:rPr>
        <w:t>“</w:t>
      </w:r>
      <w:r w:rsidRPr="00F53688">
        <w:rPr>
          <w:rFonts w:ascii="Angsana New" w:hAnsi="Angsana New"/>
          <w:sz w:val="30"/>
          <w:szCs w:val="30"/>
          <w:cs/>
        </w:rPr>
        <w:t>คู่สัญญา</w:t>
      </w:r>
      <w:r w:rsidRPr="00F53688">
        <w:rPr>
          <w:rFonts w:ascii="Angsana New" w:hAnsi="Angsana New"/>
          <w:sz w:val="30"/>
          <w:szCs w:val="30"/>
        </w:rPr>
        <w:t>”</w:t>
      </w:r>
      <w:r w:rsidRPr="00F53688">
        <w:rPr>
          <w:rFonts w:ascii="Angsana New" w:hAnsi="Angsana New"/>
          <w:sz w:val="30"/>
          <w:szCs w:val="30"/>
          <w:cs/>
        </w:rPr>
        <w:t xml:space="preserve">) โดยบริษัทหรือคู่สัญญาดังกล่าวมีภาระผูกพันที่จะต้องจ่ายส่วนต่างระหว่างราคาคงที่กับราคาลอยตัวสำหรับงวดนั้นๆ  </w:t>
      </w:r>
    </w:p>
    <w:p w14:paraId="52AF5EA2" w14:textId="77777777" w:rsidR="006E4FE2" w:rsidRPr="00F53688" w:rsidRDefault="006E4FE2" w:rsidP="00742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24"/>
          <w:szCs w:val="24"/>
        </w:rPr>
      </w:pPr>
    </w:p>
    <w:p w14:paraId="2CCE553A" w14:textId="6E04723E" w:rsidR="003474A6" w:rsidRPr="00F53688" w:rsidRDefault="00F507E1" w:rsidP="00684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="005E2665" w:rsidRPr="00F5368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632060" w:rsidRPr="00F53688">
        <w:rPr>
          <w:rFonts w:ascii="Angsana New" w:hAnsi="Angsana New"/>
          <w:sz w:val="30"/>
          <w:szCs w:val="30"/>
        </w:rPr>
        <w:t>1</w:t>
      </w:r>
      <w:r w:rsidR="00DE151E" w:rsidRPr="00F53688">
        <w:rPr>
          <w:rFonts w:ascii="Angsana New" w:hAnsi="Angsana New"/>
          <w:sz w:val="30"/>
          <w:szCs w:val="30"/>
          <w:cs/>
        </w:rPr>
        <w:t xml:space="preserve"> บริษัทมีปริมาณน้ำมันภายใต้สัญญาดังกล่าวเป็นจำนวน</w:t>
      </w:r>
      <w:r w:rsidR="005E2665" w:rsidRPr="00F53688">
        <w:rPr>
          <w:rFonts w:ascii="Angsana New" w:hAnsi="Angsana New"/>
          <w:sz w:val="30"/>
          <w:szCs w:val="30"/>
        </w:rPr>
        <w:t xml:space="preserve"> </w:t>
      </w:r>
      <w:r w:rsidR="00974A54" w:rsidRPr="00F53688">
        <w:rPr>
          <w:rFonts w:ascii="Angsana New" w:hAnsi="Angsana New"/>
          <w:sz w:val="30"/>
          <w:szCs w:val="30"/>
        </w:rPr>
        <w:t>1.1</w:t>
      </w:r>
      <w:r w:rsidR="00EA5673" w:rsidRPr="00F53688">
        <w:rPr>
          <w:rFonts w:ascii="Angsana New" w:hAnsi="Angsana New"/>
          <w:sz w:val="30"/>
          <w:szCs w:val="30"/>
        </w:rPr>
        <w:t xml:space="preserve"> </w:t>
      </w:r>
      <w:r w:rsidR="00DE151E" w:rsidRPr="00F53688">
        <w:rPr>
          <w:rFonts w:ascii="Angsana New" w:hAnsi="Angsana New"/>
          <w:sz w:val="30"/>
          <w:szCs w:val="30"/>
          <w:cs/>
        </w:rPr>
        <w:t xml:space="preserve">ล้านบาร์เรล </w:t>
      </w:r>
      <w:r w:rsidR="00DE151E" w:rsidRPr="00F53688">
        <w:rPr>
          <w:rFonts w:ascii="Angsana New" w:hAnsi="Angsana New"/>
          <w:i/>
          <w:iCs/>
          <w:sz w:val="30"/>
          <w:szCs w:val="30"/>
          <w:cs/>
        </w:rPr>
        <w:t>(</w:t>
      </w:r>
      <w:r w:rsidR="00632060" w:rsidRPr="00F53688">
        <w:rPr>
          <w:rFonts w:ascii="Angsana New" w:hAnsi="Angsana New"/>
          <w:i/>
          <w:iCs/>
          <w:sz w:val="30"/>
          <w:szCs w:val="30"/>
        </w:rPr>
        <w:t>2560</w:t>
      </w:r>
      <w:r w:rsidR="00DE151E" w:rsidRPr="00F53688">
        <w:rPr>
          <w:rFonts w:ascii="Angsana New" w:hAnsi="Angsana New"/>
          <w:i/>
          <w:iCs/>
          <w:sz w:val="30"/>
          <w:szCs w:val="30"/>
        </w:rPr>
        <w:t>:</w:t>
      </w:r>
      <w:r w:rsidR="00DE151E" w:rsidRPr="00F5368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32060" w:rsidRPr="00F53688">
        <w:rPr>
          <w:rFonts w:ascii="Angsana New" w:hAnsi="Angsana New"/>
          <w:i/>
          <w:iCs/>
          <w:sz w:val="30"/>
          <w:szCs w:val="30"/>
        </w:rPr>
        <w:t>5.5</w:t>
      </w:r>
      <w:r w:rsidR="00E75F8F" w:rsidRPr="00F53688">
        <w:rPr>
          <w:rFonts w:ascii="Angsana New" w:hAnsi="Angsana New"/>
          <w:i/>
          <w:iCs/>
          <w:sz w:val="30"/>
          <w:szCs w:val="30"/>
        </w:rPr>
        <w:t xml:space="preserve"> </w:t>
      </w:r>
      <w:r w:rsidR="00F02F30" w:rsidRPr="00F53688">
        <w:rPr>
          <w:rFonts w:ascii="Angsana New" w:hAnsi="Angsana New"/>
          <w:i/>
          <w:iCs/>
          <w:sz w:val="30"/>
          <w:szCs w:val="30"/>
          <w:cs/>
        </w:rPr>
        <w:t>ล้านบาร์เร</w:t>
      </w:r>
      <w:r w:rsidR="00F02F30" w:rsidRPr="00F53688">
        <w:rPr>
          <w:rFonts w:ascii="Angsana New" w:hAnsi="Angsana New" w:hint="cs"/>
          <w:i/>
          <w:iCs/>
          <w:sz w:val="30"/>
          <w:szCs w:val="30"/>
          <w:cs/>
        </w:rPr>
        <w:t>ล</w:t>
      </w:r>
      <w:r w:rsidR="00DE151E" w:rsidRPr="00F53688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E7E72EF" w14:textId="77777777" w:rsidR="00483723" w:rsidRPr="00F53688" w:rsidRDefault="00483723" w:rsidP="00684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265F9A3" w14:textId="2BF1AAA4" w:rsidR="00DE151E" w:rsidRPr="00F53688" w:rsidRDefault="00974A54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53688">
        <w:rPr>
          <w:rFonts w:ascii="Angsana New" w:hAnsi="Angsana New"/>
          <w:b/>
          <w:bCs/>
          <w:sz w:val="30"/>
          <w:szCs w:val="30"/>
        </w:rPr>
        <w:t>38</w:t>
      </w:r>
      <w:r w:rsidR="00DE151E" w:rsidRPr="00F53688">
        <w:rPr>
          <w:rFonts w:ascii="Angsana New" w:hAnsi="Angsana New"/>
          <w:b/>
          <w:bCs/>
          <w:sz w:val="30"/>
          <w:szCs w:val="30"/>
          <w:cs/>
        </w:rPr>
        <w:tab/>
      </w:r>
      <w:r w:rsidR="00DE151E" w:rsidRPr="00F53688">
        <w:rPr>
          <w:rFonts w:ascii="Angsana New" w:hAnsi="Angsana New"/>
          <w:b/>
          <w:bCs/>
          <w:sz w:val="30"/>
          <w:szCs w:val="30"/>
          <w:cs/>
          <w:lang w:val="th-TH"/>
        </w:rPr>
        <w:t>นโยบายประกันภัย</w:t>
      </w:r>
    </w:p>
    <w:p w14:paraId="6D26AC65" w14:textId="77777777" w:rsidR="00DE151E" w:rsidRPr="00F53688" w:rsidRDefault="00DE151E" w:rsidP="00AF6226">
      <w:pPr>
        <w:pStyle w:val="E-mailSignature"/>
        <w:ind w:left="540" w:hanging="540"/>
        <w:rPr>
          <w:rStyle w:val="PageNumber"/>
          <w:rFonts w:ascii="Angsana New" w:hAnsi="Angsana New" w:cs="Angsana New"/>
          <w:szCs w:val="24"/>
        </w:rPr>
      </w:pPr>
    </w:p>
    <w:p w14:paraId="7FB088C9" w14:textId="5CB4776D" w:rsidR="00DE151E" w:rsidRPr="00F53688" w:rsidRDefault="00EA5673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F0795" w:rsidRPr="00F53688">
        <w:rPr>
          <w:rFonts w:ascii="Angsana New" w:hAnsi="Angsana New"/>
          <w:sz w:val="30"/>
          <w:szCs w:val="30"/>
        </w:rPr>
        <w:t>31</w:t>
      </w:r>
      <w:r w:rsidRPr="00F5368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8C2945" w:rsidRPr="00F53688">
        <w:rPr>
          <w:rFonts w:ascii="Angsana New" w:hAnsi="Angsana New"/>
          <w:sz w:val="30"/>
          <w:szCs w:val="30"/>
        </w:rPr>
        <w:t>1</w:t>
      </w:r>
      <w:r w:rsidR="00DE151E" w:rsidRPr="00F53688">
        <w:rPr>
          <w:rFonts w:ascii="Angsana New" w:hAnsi="Angsana New"/>
          <w:sz w:val="30"/>
          <w:szCs w:val="30"/>
          <w:cs/>
        </w:rPr>
        <w:t xml:space="preserve"> </w:t>
      </w:r>
      <w:r w:rsidR="00DE151E" w:rsidRPr="00F53688">
        <w:rPr>
          <w:rFonts w:ascii="Angsana New" w:hAnsi="Angsana New"/>
          <w:sz w:val="30"/>
          <w:szCs w:val="30"/>
          <w:cs/>
          <w:lang w:val="th-TH"/>
        </w:rPr>
        <w:t>กลุ่มบริษัทได้ทำกรมธรรม์ประกันภัยคุ้มครองความเสี่ยงทุกประเภทรวมถึงการชดเชยการสูญเสียรายได้กับกลุ่มผู้รับประกันและผู้รับประกันต่อ โดยมีวงเงินประกัน</w:t>
      </w:r>
      <w:r w:rsidR="00DE151E" w:rsidRPr="00F53688">
        <w:rPr>
          <w:rFonts w:ascii="Angsana New" w:hAnsi="Angsana New"/>
          <w:sz w:val="30"/>
          <w:szCs w:val="30"/>
          <w:cs/>
        </w:rPr>
        <w:t>รวม</w:t>
      </w:r>
      <w:r w:rsidR="00B02F66" w:rsidRPr="00F53688">
        <w:rPr>
          <w:rFonts w:ascii="Angsana New" w:hAnsi="Angsana New" w:hint="cs"/>
          <w:sz w:val="30"/>
          <w:szCs w:val="30"/>
          <w:cs/>
        </w:rPr>
        <w:t xml:space="preserve"> </w:t>
      </w:r>
      <w:r w:rsidR="002B3C1D" w:rsidRPr="00F53688">
        <w:rPr>
          <w:rFonts w:ascii="Angsana New" w:hAnsi="Angsana New"/>
          <w:sz w:val="30"/>
          <w:szCs w:val="30"/>
        </w:rPr>
        <w:t>15,168</w:t>
      </w:r>
      <w:r w:rsidR="008A55EB" w:rsidRPr="00F53688">
        <w:rPr>
          <w:rFonts w:ascii="Angsana New" w:hAnsi="Angsana New"/>
          <w:sz w:val="30"/>
          <w:szCs w:val="30"/>
        </w:rPr>
        <w:t xml:space="preserve"> </w:t>
      </w:r>
      <w:r w:rsidR="00DE151E" w:rsidRPr="00F53688">
        <w:rPr>
          <w:rFonts w:ascii="Angsana New" w:hAnsi="Angsana New"/>
          <w:sz w:val="30"/>
          <w:szCs w:val="30"/>
          <w:cs/>
          <w:lang w:val="th-TH"/>
        </w:rPr>
        <w:t xml:space="preserve">ล้านเหรียญสหรัฐอเมริกา </w:t>
      </w:r>
      <w:r w:rsidR="00DE151E" w:rsidRPr="00F53688">
        <w:rPr>
          <w:rFonts w:ascii="Angsana New" w:hAnsi="Angsana New"/>
          <w:i/>
          <w:iCs/>
          <w:sz w:val="30"/>
          <w:szCs w:val="30"/>
          <w:cs/>
          <w:lang w:val="th-TH"/>
        </w:rPr>
        <w:t>(</w:t>
      </w:r>
      <w:r w:rsidR="008C2945" w:rsidRPr="00F53688">
        <w:rPr>
          <w:rFonts w:ascii="Angsana New" w:hAnsi="Angsana New"/>
          <w:i/>
          <w:iCs/>
          <w:sz w:val="30"/>
          <w:szCs w:val="30"/>
        </w:rPr>
        <w:t>2560</w:t>
      </w:r>
      <w:r w:rsidR="00431455" w:rsidRPr="00F53688">
        <w:rPr>
          <w:rFonts w:ascii="Angsana New" w:hAnsi="Angsana New"/>
          <w:i/>
          <w:iCs/>
          <w:sz w:val="30"/>
          <w:szCs w:val="30"/>
        </w:rPr>
        <w:t xml:space="preserve">: </w:t>
      </w:r>
      <w:r w:rsidR="007F0795" w:rsidRPr="00F53688">
        <w:rPr>
          <w:rFonts w:ascii="Angsana New" w:hAnsi="Angsana New"/>
          <w:i/>
          <w:iCs/>
          <w:sz w:val="30"/>
          <w:szCs w:val="30"/>
        </w:rPr>
        <w:t>9</w:t>
      </w:r>
      <w:r w:rsidRPr="00F53688">
        <w:rPr>
          <w:rFonts w:ascii="Angsana New" w:hAnsi="Angsana New"/>
          <w:i/>
          <w:iCs/>
          <w:sz w:val="30"/>
          <w:szCs w:val="30"/>
        </w:rPr>
        <w:t>,</w:t>
      </w:r>
      <w:r w:rsidR="008C2945" w:rsidRPr="00F53688">
        <w:rPr>
          <w:rFonts w:ascii="Angsana New" w:hAnsi="Angsana New"/>
          <w:i/>
          <w:iCs/>
          <w:sz w:val="30"/>
          <w:szCs w:val="30"/>
        </w:rPr>
        <w:t>699</w:t>
      </w:r>
      <w:r w:rsidR="00DE151E" w:rsidRPr="00F53688">
        <w:rPr>
          <w:rFonts w:ascii="Angsana New" w:hAnsi="Angsana New"/>
          <w:i/>
          <w:iCs/>
          <w:sz w:val="30"/>
          <w:szCs w:val="30"/>
        </w:rPr>
        <w:t xml:space="preserve"> </w:t>
      </w:r>
      <w:r w:rsidR="00DE151E" w:rsidRPr="00F53688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ล้านเหรียญสหรัฐอเมริกา)</w:t>
      </w:r>
      <w:r w:rsidR="00DE151E" w:rsidRPr="00F53688">
        <w:rPr>
          <w:rFonts w:ascii="Angsana New" w:hAnsi="Angsana New"/>
          <w:sz w:val="30"/>
          <w:szCs w:val="30"/>
          <w:cs/>
          <w:lang w:val="th-TH"/>
        </w:rPr>
        <w:t xml:space="preserve"> กรมธรรม์ดังกล่าวมีการต่อ</w:t>
      </w:r>
      <w:r w:rsidR="00DE151E" w:rsidRPr="00F53688">
        <w:rPr>
          <w:rFonts w:ascii="Angsana New" w:hAnsi="Angsana New"/>
          <w:sz w:val="30"/>
          <w:szCs w:val="30"/>
          <w:cs/>
        </w:rPr>
        <w:t>อายุทุกปีโดยบริษัทย่อยบาง</w:t>
      </w:r>
      <w:r w:rsidR="00DE151E" w:rsidRPr="00F53688">
        <w:rPr>
          <w:rFonts w:ascii="Angsana New" w:hAnsi="Angsana New"/>
          <w:sz w:val="30"/>
          <w:szCs w:val="30"/>
          <w:cs/>
          <w:lang w:val="th-TH"/>
        </w:rPr>
        <w:t>แห่งได้โอนสิทธิเรียกร้องตามกรมธรรม์ประกันภัยให้กับเจ้าหนี้ตามสัญญาเงินกู้</w:t>
      </w:r>
    </w:p>
    <w:p w14:paraId="55E63C7A" w14:textId="77777777" w:rsidR="00972F77" w:rsidRPr="00F53688" w:rsidRDefault="00972F77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24"/>
          <w:szCs w:val="24"/>
        </w:rPr>
      </w:pPr>
    </w:p>
    <w:p w14:paraId="36685ED6" w14:textId="77777777" w:rsidR="0099786B" w:rsidRPr="00F53688" w:rsidRDefault="0099786B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24"/>
          <w:szCs w:val="24"/>
        </w:rPr>
      </w:pPr>
    </w:p>
    <w:p w14:paraId="5D0B090A" w14:textId="77777777" w:rsidR="0099786B" w:rsidRPr="00F53688" w:rsidRDefault="0099786B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24"/>
          <w:szCs w:val="24"/>
        </w:rPr>
      </w:pPr>
    </w:p>
    <w:p w14:paraId="6F875A00" w14:textId="0DD8AFD7" w:rsidR="00DE151E" w:rsidRPr="00F53688" w:rsidRDefault="00974A54" w:rsidP="00AF62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53688">
        <w:rPr>
          <w:rFonts w:ascii="Angsana New" w:hAnsi="Angsana New"/>
          <w:b/>
          <w:bCs/>
          <w:sz w:val="30"/>
          <w:szCs w:val="30"/>
        </w:rPr>
        <w:lastRenderedPageBreak/>
        <w:t>39</w:t>
      </w:r>
      <w:r w:rsidR="00DE151E" w:rsidRPr="00F53688">
        <w:rPr>
          <w:rFonts w:ascii="Angsana New" w:hAnsi="Angsana New"/>
          <w:b/>
          <w:bCs/>
          <w:sz w:val="30"/>
          <w:szCs w:val="30"/>
        </w:rPr>
        <w:tab/>
      </w:r>
      <w:r w:rsidR="00DE151E" w:rsidRPr="00F53688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3694B221" w14:textId="77777777" w:rsidR="0007717C" w:rsidRPr="00F53688" w:rsidRDefault="0007717C" w:rsidP="00431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2B0318F" w14:textId="71231D33" w:rsidR="0092307B" w:rsidRPr="00F53688" w:rsidRDefault="00DE151E" w:rsidP="007B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</w:rPr>
        <w:tab/>
      </w:r>
      <w:r w:rsidR="00582D98" w:rsidRPr="00F53688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7F0795" w:rsidRPr="00F53688">
        <w:rPr>
          <w:rFonts w:ascii="Angsana New" w:hAnsi="Angsana New"/>
          <w:sz w:val="30"/>
          <w:szCs w:val="30"/>
        </w:rPr>
        <w:t>15</w:t>
      </w:r>
      <w:r w:rsidR="00582D98" w:rsidRPr="00F53688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AB3CFF" w:rsidRPr="00F53688">
        <w:rPr>
          <w:rFonts w:ascii="Angsana New" w:hAnsi="Angsana New"/>
          <w:sz w:val="30"/>
          <w:szCs w:val="30"/>
        </w:rPr>
        <w:t>2</w:t>
      </w:r>
      <w:r w:rsidR="00582D98" w:rsidRPr="00F53688">
        <w:rPr>
          <w:rFonts w:ascii="Angsana New" w:hAnsi="Angsana New"/>
          <w:sz w:val="30"/>
          <w:szCs w:val="30"/>
          <w:cs/>
        </w:rPr>
        <w:t xml:space="preserve"> คณะกรรมการของบริษัทได้มีมติเห็นชอบให้เสนอที่ประชุมสามัญผู้ถือหุ้นเพื่อพิจารณาอนุมัติการจ่ายเงินปันผลสำหรับปี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19091E" w:rsidRPr="00F53688">
        <w:rPr>
          <w:rFonts w:ascii="Angsana New" w:hAnsi="Angsana New"/>
          <w:sz w:val="30"/>
          <w:szCs w:val="30"/>
        </w:rPr>
        <w:t>1</w:t>
      </w:r>
      <w:r w:rsidR="00582D98" w:rsidRPr="00F53688">
        <w:rPr>
          <w:rFonts w:ascii="Angsana New" w:hAnsi="Angsana New"/>
          <w:sz w:val="30"/>
          <w:szCs w:val="30"/>
          <w:cs/>
        </w:rPr>
        <w:t xml:space="preserve"> ในอัตราหุ้นละ</w:t>
      </w:r>
      <w:r w:rsidR="00582D98" w:rsidRPr="00F53688">
        <w:rPr>
          <w:rFonts w:ascii="Angsana New" w:hAnsi="Angsana New"/>
          <w:sz w:val="30"/>
          <w:szCs w:val="30"/>
        </w:rPr>
        <w:t xml:space="preserve"> </w:t>
      </w:r>
      <w:r w:rsidR="00433202">
        <w:rPr>
          <w:rFonts w:ascii="Angsana New" w:hAnsi="Angsana New"/>
          <w:sz w:val="30"/>
          <w:szCs w:val="30"/>
        </w:rPr>
        <w:t>2.65</w:t>
      </w:r>
      <w:r w:rsidR="00582D98" w:rsidRPr="00F53688">
        <w:rPr>
          <w:rFonts w:ascii="Angsana New" w:hAnsi="Angsana New"/>
          <w:sz w:val="30"/>
          <w:szCs w:val="30"/>
        </w:rPr>
        <w:t xml:space="preserve"> </w:t>
      </w:r>
      <w:r w:rsidR="00582D98" w:rsidRPr="00F53688">
        <w:rPr>
          <w:rFonts w:ascii="Angsana New" w:hAnsi="Angsana New"/>
          <w:sz w:val="30"/>
          <w:szCs w:val="30"/>
          <w:cs/>
        </w:rPr>
        <w:t>บาท เป็นจำนวนเงินรวม</w:t>
      </w:r>
      <w:r w:rsidR="00582D98" w:rsidRPr="00F53688">
        <w:rPr>
          <w:rFonts w:ascii="Angsana New" w:hAnsi="Angsana New"/>
          <w:sz w:val="30"/>
          <w:szCs w:val="30"/>
        </w:rPr>
        <w:t xml:space="preserve"> </w:t>
      </w:r>
      <w:r w:rsidR="00433202">
        <w:rPr>
          <w:rFonts w:ascii="Angsana New" w:hAnsi="Angsana New"/>
          <w:sz w:val="30"/>
          <w:szCs w:val="30"/>
        </w:rPr>
        <w:t>5,406</w:t>
      </w:r>
      <w:r w:rsidR="00582D98" w:rsidRPr="00F53688">
        <w:rPr>
          <w:rFonts w:ascii="Angsana New" w:hAnsi="Angsana New"/>
          <w:sz w:val="30"/>
          <w:szCs w:val="30"/>
        </w:rPr>
        <w:t xml:space="preserve"> </w:t>
      </w:r>
      <w:r w:rsidR="00582D98" w:rsidRPr="00F53688">
        <w:rPr>
          <w:rFonts w:ascii="Angsana New" w:hAnsi="Angsana New"/>
          <w:sz w:val="30"/>
          <w:szCs w:val="30"/>
          <w:cs/>
        </w:rPr>
        <w:t>ล้านบาท เงินปันผลสำหรับปีดังกล่าวได้รวมเงินปันผลระหว่างกาลในอัตราหุ้นละ</w:t>
      </w:r>
      <w:r w:rsidR="00582D98" w:rsidRPr="00F53688">
        <w:rPr>
          <w:rFonts w:ascii="Angsana New" w:hAnsi="Angsana New"/>
          <w:sz w:val="30"/>
          <w:szCs w:val="30"/>
        </w:rPr>
        <w:t xml:space="preserve"> </w:t>
      </w:r>
      <w:r w:rsidR="007F0795" w:rsidRPr="00F53688">
        <w:rPr>
          <w:rFonts w:ascii="Angsana New" w:hAnsi="Angsana New"/>
          <w:sz w:val="30"/>
          <w:szCs w:val="30"/>
        </w:rPr>
        <w:t>1</w:t>
      </w:r>
      <w:r w:rsidR="00DF30C2" w:rsidRPr="00F53688">
        <w:rPr>
          <w:rFonts w:ascii="Angsana New" w:hAnsi="Angsana New"/>
          <w:sz w:val="30"/>
          <w:szCs w:val="30"/>
        </w:rPr>
        <w:t>.</w:t>
      </w:r>
      <w:r w:rsidR="007F0795" w:rsidRPr="00F53688">
        <w:rPr>
          <w:rFonts w:ascii="Angsana New" w:hAnsi="Angsana New"/>
          <w:sz w:val="30"/>
          <w:szCs w:val="30"/>
        </w:rPr>
        <w:t>5</w:t>
      </w:r>
      <w:r w:rsidR="0075357E" w:rsidRPr="00F53688">
        <w:rPr>
          <w:rFonts w:ascii="Angsana New" w:hAnsi="Angsana New"/>
          <w:sz w:val="30"/>
          <w:szCs w:val="30"/>
        </w:rPr>
        <w:t>0</w:t>
      </w:r>
      <w:r w:rsidR="00582D98" w:rsidRPr="00F53688">
        <w:rPr>
          <w:rFonts w:ascii="Angsana New" w:hAnsi="Angsana New"/>
          <w:sz w:val="30"/>
          <w:szCs w:val="30"/>
        </w:rPr>
        <w:t xml:space="preserve"> </w:t>
      </w:r>
      <w:r w:rsidR="00582D98" w:rsidRPr="00F53688">
        <w:rPr>
          <w:rFonts w:ascii="Angsana New" w:hAnsi="Angsana New"/>
          <w:sz w:val="30"/>
          <w:szCs w:val="30"/>
          <w:cs/>
        </w:rPr>
        <w:t xml:space="preserve">บาท ซึ่งบริษัทได้จ่ายให้กับผู้ถือหุ้นของบริษัทแล้วในเดือนกันยายน </w:t>
      </w:r>
      <w:r w:rsidR="007F0795" w:rsidRPr="00F53688">
        <w:rPr>
          <w:rFonts w:ascii="Angsana New" w:hAnsi="Angsana New"/>
          <w:sz w:val="30"/>
          <w:szCs w:val="30"/>
        </w:rPr>
        <w:t>256</w:t>
      </w:r>
      <w:r w:rsidR="005C4CC0" w:rsidRPr="00F53688">
        <w:rPr>
          <w:rFonts w:ascii="Angsana New" w:hAnsi="Angsana New"/>
          <w:sz w:val="30"/>
          <w:szCs w:val="30"/>
        </w:rPr>
        <w:t>1</w:t>
      </w:r>
      <w:r w:rsidR="00582D98" w:rsidRPr="00F53688">
        <w:rPr>
          <w:rFonts w:ascii="Angsana New" w:hAnsi="Angsana New"/>
          <w:sz w:val="30"/>
          <w:szCs w:val="30"/>
          <w:cs/>
        </w:rPr>
        <w:t xml:space="preserve"> ดังนั้นเงินปันผลที่จะต้องจ่ายเพิ่มอีกจึงเท่ากับอัตราหุ้นละ</w:t>
      </w:r>
      <w:r w:rsidR="006921C1" w:rsidRPr="00F53688">
        <w:rPr>
          <w:rFonts w:ascii="Angsana New" w:hAnsi="Angsana New"/>
          <w:sz w:val="30"/>
          <w:szCs w:val="30"/>
        </w:rPr>
        <w:t xml:space="preserve"> </w:t>
      </w:r>
      <w:r w:rsidR="00433202">
        <w:rPr>
          <w:rFonts w:ascii="Angsana New" w:hAnsi="Angsana New"/>
          <w:sz w:val="30"/>
          <w:szCs w:val="30"/>
        </w:rPr>
        <w:t>1.15</w:t>
      </w:r>
      <w:r w:rsidR="00582D98" w:rsidRPr="00F53688">
        <w:rPr>
          <w:rFonts w:ascii="Angsana New" w:hAnsi="Angsana New"/>
          <w:sz w:val="30"/>
          <w:szCs w:val="30"/>
        </w:rPr>
        <w:t xml:space="preserve"> </w:t>
      </w:r>
      <w:r w:rsidR="00582D98" w:rsidRPr="00F53688">
        <w:rPr>
          <w:rFonts w:ascii="Angsana New" w:hAnsi="Angsana New"/>
          <w:sz w:val="30"/>
          <w:szCs w:val="30"/>
          <w:cs/>
        </w:rPr>
        <w:t xml:space="preserve">บาท คิดเป็นจำนวนเงินรวม </w:t>
      </w:r>
      <w:r w:rsidR="00433202">
        <w:rPr>
          <w:rFonts w:ascii="Angsana New" w:hAnsi="Angsana New"/>
          <w:sz w:val="30"/>
          <w:szCs w:val="30"/>
        </w:rPr>
        <w:t>2,346</w:t>
      </w:r>
      <w:r w:rsidR="00582D98" w:rsidRPr="00F53688">
        <w:rPr>
          <w:rFonts w:ascii="Angsana New" w:hAnsi="Angsana New"/>
          <w:sz w:val="30"/>
          <w:szCs w:val="30"/>
        </w:rPr>
        <w:t xml:space="preserve"> </w:t>
      </w:r>
      <w:r w:rsidR="00582D98" w:rsidRPr="00F53688">
        <w:rPr>
          <w:rFonts w:ascii="Angsana New" w:hAnsi="Angsana New"/>
          <w:sz w:val="30"/>
          <w:szCs w:val="30"/>
          <w:cs/>
        </w:rPr>
        <w:t xml:space="preserve">ล้านบาท โดยมีกำหนดการจ่ายเงินปันผลให้กับผู้ถือหุ้นในวันที่ </w:t>
      </w:r>
      <w:r w:rsidR="00433202">
        <w:rPr>
          <w:rFonts w:ascii="Angsana New" w:hAnsi="Angsana New"/>
          <w:sz w:val="30"/>
          <w:szCs w:val="30"/>
        </w:rPr>
        <w:t>26</w:t>
      </w:r>
      <w:bookmarkStart w:id="18" w:name="_GoBack"/>
      <w:bookmarkEnd w:id="18"/>
      <w:r w:rsidR="00582D98" w:rsidRPr="00F53688">
        <w:rPr>
          <w:rFonts w:ascii="Angsana New" w:hAnsi="Angsana New"/>
          <w:sz w:val="30"/>
          <w:szCs w:val="30"/>
        </w:rPr>
        <w:t xml:space="preserve"> </w:t>
      </w:r>
      <w:r w:rsidR="00582D98" w:rsidRPr="00F53688">
        <w:rPr>
          <w:rFonts w:ascii="Angsana New" w:hAnsi="Angsana New"/>
          <w:sz w:val="30"/>
          <w:szCs w:val="30"/>
          <w:cs/>
        </w:rPr>
        <w:t xml:space="preserve">เมษายน </w:t>
      </w:r>
      <w:r w:rsidR="00036DEA" w:rsidRPr="00F53688">
        <w:rPr>
          <w:rFonts w:ascii="Angsana New" w:hAnsi="Angsana New"/>
          <w:sz w:val="30"/>
          <w:szCs w:val="30"/>
        </w:rPr>
        <w:t>2562</w:t>
      </w:r>
      <w:r w:rsidR="00582D98" w:rsidRPr="00F53688">
        <w:rPr>
          <w:rFonts w:ascii="Angsana New" w:hAnsi="Angsana New"/>
          <w:sz w:val="30"/>
          <w:szCs w:val="30"/>
          <w:cs/>
        </w:rPr>
        <w:t xml:space="preserve"> ทั้งนี้การจ่ายเงินปันผลดังกล่าวขึ้นอยู่กับการอนุมัติจากที่ประชุมสามัญผู้ถือหุ้นของบริษัทในวันที่ </w:t>
      </w:r>
      <w:r w:rsidR="00AC2798" w:rsidRPr="00F53688">
        <w:rPr>
          <w:rFonts w:ascii="Angsana New" w:hAnsi="Angsana New"/>
          <w:sz w:val="30"/>
          <w:szCs w:val="30"/>
        </w:rPr>
        <w:t>10</w:t>
      </w:r>
      <w:r w:rsidR="00582D98" w:rsidRPr="00F53688">
        <w:rPr>
          <w:rFonts w:ascii="Angsana New" w:hAnsi="Angsana New"/>
          <w:sz w:val="30"/>
          <w:szCs w:val="30"/>
          <w:cs/>
        </w:rPr>
        <w:t xml:space="preserve"> เมษายน </w:t>
      </w:r>
      <w:r w:rsidR="00036DEA" w:rsidRPr="00F53688">
        <w:rPr>
          <w:rFonts w:ascii="Angsana New" w:hAnsi="Angsana New"/>
          <w:sz w:val="30"/>
          <w:szCs w:val="30"/>
        </w:rPr>
        <w:t>2562</w:t>
      </w:r>
    </w:p>
    <w:p w14:paraId="61EB8668" w14:textId="77777777" w:rsidR="005C4CC0" w:rsidRPr="00F53688" w:rsidRDefault="005C4CC0" w:rsidP="007B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6DAC3F51" w14:textId="77777777" w:rsidR="00EB7FCB" w:rsidRPr="00F53688" w:rsidRDefault="00974A54" w:rsidP="00A1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76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F53688">
        <w:rPr>
          <w:rFonts w:ascii="Angsana New" w:hAnsi="Angsana New"/>
          <w:b/>
          <w:bCs/>
          <w:sz w:val="30"/>
          <w:szCs w:val="30"/>
        </w:rPr>
        <w:t>40</w:t>
      </w:r>
      <w:r w:rsidR="000A360A" w:rsidRPr="00F53688">
        <w:rPr>
          <w:rFonts w:ascii="Angsana New" w:hAnsi="Angsana New"/>
          <w:b/>
          <w:bCs/>
          <w:sz w:val="30"/>
          <w:szCs w:val="30"/>
        </w:rPr>
        <w:tab/>
      </w:r>
      <w:r w:rsidR="00B7237C" w:rsidRPr="00F53688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41D68342" w14:textId="77777777" w:rsidR="00E35562" w:rsidRPr="00F53688" w:rsidRDefault="00E35562" w:rsidP="002B1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 w:themeFill="background1" w:themeFillShade="D9"/>
        </w:rPr>
      </w:pPr>
    </w:p>
    <w:p w14:paraId="79022D9B" w14:textId="77777777" w:rsidR="00E35562" w:rsidRPr="00F53688" w:rsidRDefault="00E35562" w:rsidP="00E35562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F53688">
        <w:rPr>
          <w:rFonts w:ascii="Angsana New" w:hAnsi="Angsana New" w:cs="Angsana New" w:hint="cs"/>
          <w:sz w:val="30"/>
          <w:szCs w:val="30"/>
          <w:cs/>
          <w:lang w:bidi="th-TH"/>
        </w:rPr>
        <w:t>ที่ออกและปรับปรุงใหม่ที่เกี่ยวกับการดำเนินงานของกลุ่มบริษัท ซึ่งคาดว่าจะมีผลกระทบต่องบการเงินรวมหรืองบการเงินเฉพาะกิจการ เมื่อนำมาถือปฏิบัติเป็นครั้งแรก</w:t>
      </w:r>
      <w:r w:rsidRPr="00F5368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F53688">
        <w:rPr>
          <w:rFonts w:ascii="Angsana New" w:hAnsi="Angsana New" w:cs="Angsana New" w:hint="cs"/>
          <w:sz w:val="30"/>
          <w:szCs w:val="30"/>
          <w:cs/>
          <w:lang w:bidi="th-TH"/>
        </w:rPr>
        <w:t>ดังกล่าวกำหนดให้ถือปฏิบัติกับงบการเงิน</w:t>
      </w:r>
      <w:r w:rsidRPr="00F53688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F53688">
        <w:rPr>
          <w:rFonts w:ascii="Angsana New" w:hAnsi="Angsana New" w:cs="Angsana New"/>
          <w:sz w:val="30"/>
          <w:szCs w:val="30"/>
        </w:rPr>
        <w:t xml:space="preserve"> 1</w:t>
      </w:r>
      <w:r w:rsidRPr="00F53688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F53688">
        <w:rPr>
          <w:rFonts w:ascii="Angsana New" w:hAnsi="Angsana New" w:cs="Angsana New" w:hint="cs"/>
          <w:sz w:val="30"/>
          <w:szCs w:val="30"/>
          <w:cs/>
          <w:lang w:bidi="th-TH"/>
        </w:rPr>
        <w:t>ในปีดังต่อไปนี้</w:t>
      </w:r>
    </w:p>
    <w:p w14:paraId="639C7E9B" w14:textId="77777777" w:rsidR="00E35562" w:rsidRPr="00F53688" w:rsidRDefault="00E35562" w:rsidP="00E35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 w:themeFill="background1" w:themeFillShade="D9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1"/>
        <w:gridCol w:w="5079"/>
        <w:gridCol w:w="963"/>
      </w:tblGrid>
      <w:tr w:rsidR="00E35562" w:rsidRPr="00F53688" w14:paraId="3317B9B3" w14:textId="77777777" w:rsidTr="00132200">
        <w:trPr>
          <w:tblHeader/>
        </w:trPr>
        <w:tc>
          <w:tcPr>
            <w:tcW w:w="3021" w:type="dxa"/>
            <w:vAlign w:val="bottom"/>
          </w:tcPr>
          <w:p w14:paraId="05B1DE59" w14:textId="77777777" w:rsidR="00E35562" w:rsidRPr="00F53688" w:rsidRDefault="00E35562" w:rsidP="0013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5368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079" w:type="dxa"/>
            <w:vAlign w:val="bottom"/>
          </w:tcPr>
          <w:p w14:paraId="13ABAE3D" w14:textId="77777777" w:rsidR="00E35562" w:rsidRPr="00F53688" w:rsidRDefault="00E35562" w:rsidP="0013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963" w:type="dxa"/>
          </w:tcPr>
          <w:p w14:paraId="3C480C96" w14:textId="77777777" w:rsidR="00E35562" w:rsidRPr="00F53688" w:rsidRDefault="00E35562" w:rsidP="0013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F5368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E35562" w:rsidRPr="00F53688" w14:paraId="4846A038" w14:textId="77777777" w:rsidTr="00132200">
        <w:tc>
          <w:tcPr>
            <w:tcW w:w="3021" w:type="dxa"/>
          </w:tcPr>
          <w:p w14:paraId="303BCE63" w14:textId="77777777" w:rsidR="00E35562" w:rsidRPr="00F53688" w:rsidRDefault="00E35562" w:rsidP="0013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F5368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53688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5079" w:type="dxa"/>
          </w:tcPr>
          <w:p w14:paraId="016974F3" w14:textId="77777777" w:rsidR="00E35562" w:rsidRPr="00F53688" w:rsidRDefault="00E35562" w:rsidP="0013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963" w:type="dxa"/>
          </w:tcPr>
          <w:p w14:paraId="45B83E9B" w14:textId="77777777" w:rsidR="00E35562" w:rsidRPr="00F53688" w:rsidRDefault="00E35562" w:rsidP="0013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5368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E35562" w:rsidRPr="00F53688" w14:paraId="033D85A3" w14:textId="77777777" w:rsidTr="00132200">
        <w:tc>
          <w:tcPr>
            <w:tcW w:w="3021" w:type="dxa"/>
          </w:tcPr>
          <w:p w14:paraId="587D5677" w14:textId="77777777" w:rsidR="00E35562" w:rsidRPr="00F53688" w:rsidRDefault="00E35562" w:rsidP="0013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53688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5079" w:type="dxa"/>
          </w:tcPr>
          <w:p w14:paraId="5B6AF011" w14:textId="77777777" w:rsidR="00E35562" w:rsidRPr="00F53688" w:rsidRDefault="00E35562" w:rsidP="0013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963" w:type="dxa"/>
          </w:tcPr>
          <w:p w14:paraId="3088980A" w14:textId="77777777" w:rsidR="00E35562" w:rsidRPr="00F53688" w:rsidRDefault="00E35562" w:rsidP="0013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5368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E35562" w:rsidRPr="00F53688" w14:paraId="3AED4D7B" w14:textId="77777777" w:rsidTr="00132200">
        <w:tc>
          <w:tcPr>
            <w:tcW w:w="3021" w:type="dxa"/>
          </w:tcPr>
          <w:p w14:paraId="6A3C750F" w14:textId="77777777" w:rsidR="00E35562" w:rsidRPr="00F53688" w:rsidRDefault="00E35562" w:rsidP="0013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53688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53688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5079" w:type="dxa"/>
          </w:tcPr>
          <w:p w14:paraId="2C63BF28" w14:textId="77777777" w:rsidR="00E35562" w:rsidRPr="00F53688" w:rsidRDefault="00E35562" w:rsidP="0013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F53688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63" w:type="dxa"/>
          </w:tcPr>
          <w:p w14:paraId="09A931EF" w14:textId="77777777" w:rsidR="00E35562" w:rsidRPr="00F53688" w:rsidRDefault="00E35562" w:rsidP="0013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53688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E35562" w:rsidRPr="00F53688" w14:paraId="6EC3052E" w14:textId="77777777" w:rsidTr="00132200">
        <w:tc>
          <w:tcPr>
            <w:tcW w:w="3021" w:type="dxa"/>
          </w:tcPr>
          <w:p w14:paraId="15BB7C87" w14:textId="77777777" w:rsidR="00E35562" w:rsidRPr="00F53688" w:rsidRDefault="00E35562" w:rsidP="0013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F53688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F53688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5079" w:type="dxa"/>
          </w:tcPr>
          <w:p w14:paraId="54A50D1A" w14:textId="77777777" w:rsidR="00E35562" w:rsidRPr="00F53688" w:rsidRDefault="00E35562" w:rsidP="0013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963" w:type="dxa"/>
          </w:tcPr>
          <w:p w14:paraId="5AF471EA" w14:textId="77777777" w:rsidR="00E35562" w:rsidRPr="00F53688" w:rsidRDefault="00E35562" w:rsidP="0013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5368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E35562" w:rsidRPr="00F53688" w14:paraId="5AAEB58A" w14:textId="77777777" w:rsidTr="00132200">
        <w:tc>
          <w:tcPr>
            <w:tcW w:w="3021" w:type="dxa"/>
          </w:tcPr>
          <w:p w14:paraId="4AAABA7C" w14:textId="77777777" w:rsidR="00E35562" w:rsidRPr="00F53688" w:rsidRDefault="00E35562" w:rsidP="0013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F53688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5079" w:type="dxa"/>
          </w:tcPr>
          <w:p w14:paraId="12C0FBCB" w14:textId="77777777" w:rsidR="00E35562" w:rsidRPr="00F53688" w:rsidRDefault="00E35562" w:rsidP="0013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963" w:type="dxa"/>
          </w:tcPr>
          <w:p w14:paraId="10885EEF" w14:textId="77777777" w:rsidR="00E35562" w:rsidRPr="00F53688" w:rsidRDefault="00E35562" w:rsidP="0013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5368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E35562" w:rsidRPr="00F53688" w14:paraId="79D363C7" w14:textId="77777777" w:rsidTr="00132200">
        <w:tc>
          <w:tcPr>
            <w:tcW w:w="3021" w:type="dxa"/>
          </w:tcPr>
          <w:p w14:paraId="7B774A3E" w14:textId="77777777" w:rsidR="00E35562" w:rsidRPr="00F53688" w:rsidRDefault="00E35562" w:rsidP="0013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F53688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5079" w:type="dxa"/>
          </w:tcPr>
          <w:p w14:paraId="2A6827EF" w14:textId="77777777" w:rsidR="00E35562" w:rsidRPr="00F53688" w:rsidRDefault="00E35562" w:rsidP="0013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3688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963" w:type="dxa"/>
          </w:tcPr>
          <w:p w14:paraId="78D0B597" w14:textId="77777777" w:rsidR="00E35562" w:rsidRPr="00F53688" w:rsidRDefault="00E35562" w:rsidP="00132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F5368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14:paraId="3DA7C84C" w14:textId="77777777" w:rsidR="00E35562" w:rsidRPr="00F53688" w:rsidRDefault="00E35562" w:rsidP="00E35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 w:themeFill="background1" w:themeFillShade="D9"/>
        </w:rPr>
      </w:pPr>
    </w:p>
    <w:p w14:paraId="68BBE0F3" w14:textId="77777777" w:rsidR="00E35562" w:rsidRPr="00F53688" w:rsidRDefault="00E35562" w:rsidP="00515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688">
        <w:rPr>
          <w:rFonts w:ascii="Angsana New" w:hAnsi="Angsana New"/>
          <w:i/>
          <w:iCs/>
          <w:sz w:val="30"/>
          <w:szCs w:val="30"/>
        </w:rPr>
        <w:t xml:space="preserve">* </w:t>
      </w:r>
      <w:r w:rsidRPr="00F53688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32E836C9" w14:textId="77777777" w:rsidR="00DE506A" w:rsidRPr="00F53688" w:rsidRDefault="00DE506A" w:rsidP="00DE5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 w:themeFill="background1" w:themeFillShade="D9"/>
        </w:rPr>
      </w:pPr>
    </w:p>
    <w:p w14:paraId="118A8242" w14:textId="77777777" w:rsidR="00DE506A" w:rsidRPr="00F53688" w:rsidRDefault="00DE506A" w:rsidP="00515045">
      <w:pPr>
        <w:pStyle w:val="Heading8"/>
        <w:numPr>
          <w:ilvl w:val="1"/>
          <w:numId w:val="24"/>
        </w:numPr>
        <w:tabs>
          <w:tab w:val="clear" w:pos="504"/>
        </w:tabs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368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มาตรฐานการรายงานทางการเงิน ฉบับที่ 15</w:t>
      </w:r>
    </w:p>
    <w:p w14:paraId="09B3CB29" w14:textId="77777777" w:rsidR="00DE506A" w:rsidRPr="00F53688" w:rsidRDefault="00DE506A" w:rsidP="00DE506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5185ABAD" w14:textId="77777777" w:rsidR="00DE506A" w:rsidRPr="00F53688" w:rsidRDefault="00DE506A" w:rsidP="00DE506A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53688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F53688">
        <w:rPr>
          <w:rFonts w:ascii="Angsana New" w:hAnsi="Angsana New"/>
          <w:color w:val="000000"/>
          <w:sz w:val="30"/>
          <w:szCs w:val="30"/>
        </w:rPr>
        <w:t xml:space="preserve">15 </w:t>
      </w:r>
      <w:r w:rsidRPr="00F53688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F53688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F53688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F53688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F53688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F53688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F5368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F53688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F53688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F5368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color w:val="000000"/>
          <w:sz w:val="30"/>
          <w:szCs w:val="30"/>
          <w:cs/>
        </w:rPr>
        <w:t>รายได้ที่กิจการคาดว่าจะได้รับ มาตรฐาน</w:t>
      </w:r>
      <w:r w:rsidRPr="00F53688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F53688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F53688">
        <w:rPr>
          <w:rFonts w:ascii="Angsana New" w:hAnsi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14:paraId="1F96EA39" w14:textId="77777777" w:rsidR="00750A31" w:rsidRPr="00F53688" w:rsidRDefault="00750A31" w:rsidP="00E3556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107BD736" w14:textId="77777777" w:rsidR="00E35562" w:rsidRPr="00F53688" w:rsidRDefault="00E35562" w:rsidP="00E3556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F53688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F53688">
        <w:rPr>
          <w:rFonts w:ascii="Angsana New" w:hAnsi="Angsana New"/>
          <w:color w:val="000000"/>
          <w:sz w:val="30"/>
          <w:szCs w:val="30"/>
        </w:rPr>
        <w:t xml:space="preserve"> </w:t>
      </w:r>
      <w:r w:rsidRPr="00F53688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F53688">
        <w:rPr>
          <w:rFonts w:ascii="Angsana New" w:hAnsi="Angsana New"/>
          <w:color w:val="000000"/>
          <w:sz w:val="30"/>
          <w:szCs w:val="30"/>
        </w:rPr>
        <w:t xml:space="preserve"> 11</w:t>
      </w:r>
      <w:r w:rsidRPr="00F53688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F53688">
        <w:rPr>
          <w:rFonts w:ascii="Angsana New" w:hAnsi="Angsana New"/>
          <w:color w:val="000000"/>
          <w:sz w:val="30"/>
          <w:szCs w:val="30"/>
        </w:rPr>
        <w:t>2560</w:t>
      </w:r>
      <w:r w:rsidRPr="00F53688">
        <w:rPr>
          <w:rFonts w:ascii="Angsana New" w:hAnsi="Angsana New"/>
          <w:color w:val="000000"/>
          <w:sz w:val="30"/>
          <w:szCs w:val="30"/>
          <w:cs/>
        </w:rPr>
        <w:t>)</w:t>
      </w:r>
      <w:r w:rsidRPr="00F53688">
        <w:rPr>
          <w:rFonts w:ascii="Angsana New" w:hAnsi="Angsana New"/>
          <w:color w:val="000000"/>
          <w:sz w:val="30"/>
          <w:szCs w:val="30"/>
        </w:rPr>
        <w:t xml:space="preserve"> </w:t>
      </w:r>
      <w:r w:rsidRPr="00F53688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F53688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F53688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F53688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14:paraId="79FBF586" w14:textId="77777777" w:rsidR="00E35562" w:rsidRPr="00F53688" w:rsidRDefault="00E35562" w:rsidP="00E3556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F53688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F53688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F53688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F53688">
        <w:rPr>
          <w:rFonts w:ascii="Angsana New" w:hAnsi="Angsana New"/>
          <w:color w:val="000000"/>
          <w:sz w:val="30"/>
          <w:szCs w:val="30"/>
        </w:rPr>
        <w:t>2560)</w:t>
      </w:r>
      <w:r w:rsidRPr="00F53688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F53688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F53688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52071DC0" w14:textId="77777777" w:rsidR="00E35562" w:rsidRPr="00F53688" w:rsidRDefault="00E35562" w:rsidP="00E3556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F53688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Pr="00F53688">
        <w:rPr>
          <w:rFonts w:ascii="Angsana New" w:hAnsi="Angsana New"/>
          <w:color w:val="000000"/>
          <w:sz w:val="30"/>
          <w:szCs w:val="30"/>
        </w:rPr>
        <w:t>31</w:t>
      </w:r>
      <w:r w:rsidRPr="00F5368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53688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F53688">
        <w:rPr>
          <w:rFonts w:ascii="Angsana New" w:hAnsi="Angsana New"/>
          <w:color w:val="000000"/>
          <w:sz w:val="30"/>
          <w:szCs w:val="30"/>
        </w:rPr>
        <w:t>2560</w:t>
      </w:r>
      <w:r w:rsidRPr="00F53688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F53688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F53688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รายได้ </w:t>
      </w:r>
      <w:r w:rsidRPr="00F53688">
        <w:rPr>
          <w:rFonts w:ascii="Angsana New" w:hAnsi="Angsana New" w:hint="cs"/>
          <w:i/>
          <w:iCs/>
          <w:color w:val="000000"/>
          <w:sz w:val="30"/>
          <w:szCs w:val="30"/>
          <w:cs/>
        </w:rPr>
        <w:t>-</w:t>
      </w:r>
      <w:r w:rsidRPr="00F53688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รายการแลกเปลี่ยนเกี่ยวกับบริการ</w:t>
      </w:r>
      <w:r w:rsidRPr="00F53688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i/>
          <w:iCs/>
          <w:color w:val="000000"/>
          <w:sz w:val="30"/>
          <w:szCs w:val="30"/>
          <w:cs/>
        </w:rPr>
        <w:t>โฆษณา</w:t>
      </w:r>
      <w:r w:rsidRPr="00F53688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760D2331" w14:textId="77777777" w:rsidR="00E35562" w:rsidRPr="00F53688" w:rsidRDefault="00E35562" w:rsidP="00E3556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F53688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F53688">
        <w:rPr>
          <w:rFonts w:ascii="Angsana New" w:hAnsi="Angsana New"/>
          <w:color w:val="000000"/>
          <w:sz w:val="30"/>
          <w:szCs w:val="30"/>
        </w:rPr>
        <w:t xml:space="preserve"> </w:t>
      </w:r>
      <w:r w:rsidRPr="00F53688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F53688">
        <w:rPr>
          <w:rFonts w:ascii="Angsana New" w:hAnsi="Angsana New"/>
          <w:color w:val="000000"/>
          <w:sz w:val="30"/>
          <w:szCs w:val="30"/>
        </w:rPr>
        <w:t xml:space="preserve"> 13 </w:t>
      </w:r>
      <w:r w:rsidRPr="00F53688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F53688">
        <w:rPr>
          <w:rFonts w:ascii="Angsana New" w:hAnsi="Angsana New"/>
          <w:color w:val="000000"/>
          <w:sz w:val="30"/>
          <w:szCs w:val="30"/>
        </w:rPr>
        <w:t>2560)</w:t>
      </w:r>
      <w:r w:rsidRPr="00F53688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F53688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14:paraId="710C03D6" w14:textId="77777777" w:rsidR="00E35562" w:rsidRPr="00F53688" w:rsidRDefault="00E35562" w:rsidP="00E3556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F53688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F53688">
        <w:rPr>
          <w:rFonts w:ascii="Angsana New" w:hAnsi="Angsana New"/>
          <w:color w:val="000000"/>
          <w:sz w:val="30"/>
          <w:szCs w:val="30"/>
        </w:rPr>
        <w:t>15</w:t>
      </w:r>
      <w:r w:rsidRPr="00F5368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53688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Pr="00F53688">
        <w:rPr>
          <w:rFonts w:ascii="Angsana New" w:hAnsi="Angsana New"/>
          <w:color w:val="000000"/>
          <w:sz w:val="30"/>
          <w:szCs w:val="30"/>
        </w:rPr>
        <w:t>2560</w:t>
      </w:r>
      <w:r w:rsidRPr="00F53688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F53688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F53688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F53688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F53688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F53688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74FC1E74" w14:textId="77777777" w:rsidR="00E35562" w:rsidRPr="00F53688" w:rsidRDefault="00E35562" w:rsidP="00E3556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Pr="00F53688">
        <w:rPr>
          <w:rFonts w:ascii="Angsana New" w:hAnsi="Angsana New"/>
          <w:color w:val="000000"/>
          <w:sz w:val="30"/>
          <w:szCs w:val="30"/>
        </w:rPr>
        <w:t>18</w:t>
      </w:r>
      <w:r w:rsidRPr="00F53688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Pr="00F53688">
        <w:rPr>
          <w:rFonts w:ascii="Angsana New" w:hAnsi="Angsana New"/>
          <w:color w:val="000000"/>
          <w:sz w:val="30"/>
          <w:szCs w:val="30"/>
        </w:rPr>
        <w:t xml:space="preserve">2560) </w:t>
      </w:r>
      <w:r w:rsidRPr="00F53688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F53688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14:paraId="07292FC5" w14:textId="77777777" w:rsidR="00E35562" w:rsidRPr="00F53688" w:rsidRDefault="00E35562" w:rsidP="00E3556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521A5422" w14:textId="1F8EAF2D" w:rsidR="00E35562" w:rsidRPr="00F53688" w:rsidRDefault="00E35562" w:rsidP="00E35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/>
          <w:sz w:val="30"/>
          <w:szCs w:val="30"/>
          <w:cs/>
        </w:rPr>
        <w:t xml:space="preserve">ผู้บริหารพิจารณาถึงผลกระทบที่อาจเกิดขึ้นจากการถือปฏิบัติตามมาตรฐานการรายงานทางการเงิน ฉบับที่ </w:t>
      </w:r>
      <w:r w:rsidRPr="00F53688">
        <w:rPr>
          <w:rFonts w:ascii="Angsana New" w:hAnsi="Angsana New"/>
          <w:sz w:val="30"/>
          <w:szCs w:val="30"/>
        </w:rPr>
        <w:t>15</w:t>
      </w:r>
      <w:r w:rsidRPr="00F53688">
        <w:rPr>
          <w:rFonts w:ascii="Angsana New" w:hAnsi="Angsana New"/>
          <w:sz w:val="30"/>
          <w:szCs w:val="30"/>
          <w:cs/>
        </w:rPr>
        <w:t xml:space="preserve"> ต่อ</w:t>
      </w:r>
      <w:r w:rsidR="00FE27A4" w:rsidRPr="00F53688">
        <w:rPr>
          <w:rFonts w:ascii="Angsana New" w:hAnsi="Angsana New"/>
          <w:sz w:val="30"/>
          <w:szCs w:val="30"/>
          <w:cs/>
        </w:rPr>
        <w:br/>
      </w:r>
      <w:r w:rsidRPr="00F53688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Pr="00F53688">
        <w:rPr>
          <w:rFonts w:ascii="Angsana New" w:hAnsi="Angsana New"/>
          <w:sz w:val="30"/>
          <w:szCs w:val="30"/>
        </w:rPr>
        <w:t xml:space="preserve"> </w:t>
      </w:r>
      <w:r w:rsidRPr="00F53688">
        <w:rPr>
          <w:rFonts w:ascii="Angsana New" w:hAnsi="Angsana New" w:hint="cs"/>
          <w:sz w:val="30"/>
          <w:szCs w:val="30"/>
          <w:cs/>
        </w:rPr>
        <w:t>และพบว่า</w:t>
      </w:r>
      <w:r w:rsidRPr="00F53688">
        <w:rPr>
          <w:rFonts w:ascii="Angsana New" w:hAnsi="Angsana New"/>
          <w:sz w:val="30"/>
          <w:szCs w:val="30"/>
          <w:cs/>
        </w:rPr>
        <w:t>ไม่มีผลกระทบที่มีสาระสำคัญต่องบการเงินในงวดที่ถือปฏิบัติ</w:t>
      </w:r>
    </w:p>
    <w:p w14:paraId="39417E65" w14:textId="6F9AC544" w:rsidR="00D16AC1" w:rsidRPr="00F53688" w:rsidRDefault="00E35562" w:rsidP="00E355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24"/>
          <w:szCs w:val="24"/>
        </w:rPr>
      </w:pPr>
      <w:r w:rsidRPr="00F53688">
        <w:rPr>
          <w:rFonts w:ascii="Angsana New" w:hAnsi="Angsana New" w:hint="cs"/>
          <w:color w:val="000000"/>
          <w:sz w:val="24"/>
          <w:szCs w:val="24"/>
          <w:cs/>
        </w:rPr>
        <w:t xml:space="preserve"> </w:t>
      </w:r>
    </w:p>
    <w:p w14:paraId="2F880CB4" w14:textId="77777777" w:rsidR="00E35562" w:rsidRPr="00F53688" w:rsidRDefault="00E35562" w:rsidP="00515045">
      <w:pPr>
        <w:pStyle w:val="Heading8"/>
        <w:numPr>
          <w:ilvl w:val="1"/>
          <w:numId w:val="24"/>
        </w:numPr>
        <w:tabs>
          <w:tab w:val="clear" w:pos="504"/>
        </w:tabs>
        <w:spacing w:line="240" w:lineRule="auto"/>
        <w:ind w:left="540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5368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มาตรฐานการรายงานทางการเงินที่เกี่ยวข้องกับเครื่องมือทางการเงิน</w:t>
      </w:r>
    </w:p>
    <w:p w14:paraId="115C25B8" w14:textId="77777777" w:rsidR="00E35562" w:rsidRPr="00F53688" w:rsidRDefault="00E35562" w:rsidP="00E355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171FAC88" w14:textId="77777777" w:rsidR="00E35562" w:rsidRPr="00F53688" w:rsidRDefault="00E35562" w:rsidP="00DE50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3688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14:paraId="352AA916" w14:textId="77777777" w:rsidR="00E35562" w:rsidRPr="00F53688" w:rsidRDefault="00E35562" w:rsidP="00DE50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0A57600" w14:textId="77777777" w:rsidR="00E35562" w:rsidRPr="00701EC9" w:rsidRDefault="00E35562" w:rsidP="00DE506A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53688">
        <w:rPr>
          <w:rFonts w:ascii="Angsana New" w:hAnsi="Angsana New" w:cs="Angsana New"/>
          <w:sz w:val="30"/>
          <w:szCs w:val="30"/>
          <w:cs/>
          <w:lang w:val="en-US" w:bidi="th-TH"/>
        </w:rPr>
        <w:t>ขณะนี้ผู้บริหารกำลังพิจา</w:t>
      </w:r>
      <w:r w:rsidRPr="00F53688">
        <w:rPr>
          <w:rFonts w:ascii="Angsana New" w:hAnsi="Angsana New" w:cs="Angsana New" w:hint="cs"/>
          <w:sz w:val="30"/>
          <w:szCs w:val="30"/>
          <w:cs/>
          <w:lang w:val="en-US" w:bidi="th-TH"/>
        </w:rPr>
        <w:t>รณาถึงผลกระทบที่อาจเกิดขึ้นจากการถือปฏิบัติตามมาตรฐานการรายงานทางการเงินกลุ่มเครื่องมือทางการเงินเป็นครั้งแรกต่องบการเงินรวมและงบการเงินเฉพาะกิจการ</w:t>
      </w:r>
    </w:p>
    <w:sectPr w:rsidR="00E35562" w:rsidRPr="00701EC9" w:rsidSect="00F61830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6AEE88" w14:textId="77777777" w:rsidR="0006665F" w:rsidRDefault="0006665F">
      <w:r>
        <w:separator/>
      </w:r>
    </w:p>
  </w:endnote>
  <w:endnote w:type="continuationSeparator" w:id="0">
    <w:p w14:paraId="78FA2B07" w14:textId="77777777" w:rsidR="0006665F" w:rsidRDefault="00066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414901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5FE52F7" w14:textId="77777777" w:rsidR="00AE1F1C" w:rsidRPr="00752C24" w:rsidRDefault="00AE1F1C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52C24">
          <w:rPr>
            <w:rFonts w:ascii="Angsana New" w:hAnsi="Angsana New"/>
            <w:sz w:val="30"/>
            <w:szCs w:val="30"/>
          </w:rPr>
          <w:fldChar w:fldCharType="begin"/>
        </w:r>
        <w:r w:rsidRPr="00752C2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52C24">
          <w:rPr>
            <w:rFonts w:ascii="Angsana New" w:hAnsi="Angsana New"/>
            <w:sz w:val="30"/>
            <w:szCs w:val="30"/>
          </w:rPr>
          <w:fldChar w:fldCharType="separate"/>
        </w:r>
        <w:r w:rsidR="00433202">
          <w:rPr>
            <w:rFonts w:ascii="Angsana New" w:hAnsi="Angsana New"/>
            <w:noProof/>
            <w:sz w:val="30"/>
            <w:szCs w:val="30"/>
          </w:rPr>
          <w:t>137</w:t>
        </w:r>
        <w:r w:rsidRPr="00752C2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D569A8" w14:textId="77777777" w:rsidR="0006665F" w:rsidRDefault="0006665F">
      <w:r>
        <w:separator/>
      </w:r>
    </w:p>
  </w:footnote>
  <w:footnote w:type="continuationSeparator" w:id="0">
    <w:p w14:paraId="5C0E0628" w14:textId="77777777" w:rsidR="0006665F" w:rsidRDefault="000666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F8E1AF" w14:textId="77777777" w:rsidR="00E61CBD" w:rsidRPr="00287A01" w:rsidRDefault="00E61CBD" w:rsidP="006C60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  <w:cs/>
      </w:rPr>
    </w:pPr>
    <w:r w:rsidRPr="003E6798">
      <w:rPr>
        <w:rFonts w:ascii="Angsana New" w:hAnsi="Angsana New"/>
        <w:b/>
        <w:bCs/>
        <w:sz w:val="32"/>
        <w:szCs w:val="32"/>
        <w:cs/>
      </w:rPr>
      <w:t>บริษัท ไทยออยล์ จำกัด (มหาชน) และบริษัทย่อย</w:t>
    </w:r>
  </w:p>
  <w:p w14:paraId="26F6C720" w14:textId="77777777" w:rsidR="00E61CBD" w:rsidRDefault="00E61CBD" w:rsidP="006C60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3E679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441D437" w14:textId="3E75B714" w:rsidR="00E61CBD" w:rsidRDefault="00E61CBD" w:rsidP="006C60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F0795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7F0795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1</w:t>
    </w:r>
  </w:p>
  <w:p w14:paraId="4C7727A8" w14:textId="77777777" w:rsidR="00E61CBD" w:rsidRPr="006C60C8" w:rsidRDefault="00E61CBD" w:rsidP="006C60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06C97B" w14:textId="77777777" w:rsidR="00E61CBD" w:rsidRDefault="00E61CB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486F72" w14:textId="77777777" w:rsidR="00E61CBD" w:rsidRPr="003E6798" w:rsidRDefault="00E61CBD" w:rsidP="003E40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  <w:cs/>
        <w:lang w:val="th-TH"/>
      </w:rPr>
    </w:pPr>
    <w:r w:rsidRPr="003E6798">
      <w:rPr>
        <w:rFonts w:ascii="Angsana New" w:hAnsi="Angsana New"/>
        <w:b/>
        <w:bCs/>
        <w:sz w:val="32"/>
        <w:szCs w:val="32"/>
        <w:cs/>
      </w:rPr>
      <w:t>บริษัท ไทยออยล์ จำกัด (มหาชน) และบริษัทย่อย</w:t>
    </w:r>
  </w:p>
  <w:p w14:paraId="09E839A4" w14:textId="77777777" w:rsidR="00E61CBD" w:rsidRPr="003E6798" w:rsidRDefault="00E61CBD" w:rsidP="003E40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3E679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CF7F829" w14:textId="74FC1881" w:rsidR="00E61CBD" w:rsidRDefault="00E61CB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F0795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7F0795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1</w:t>
    </w:r>
  </w:p>
  <w:p w14:paraId="3FF7FD7C" w14:textId="77777777" w:rsidR="00E61CBD" w:rsidRPr="00381B54" w:rsidRDefault="00E61CBD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9CD55" w14:textId="77777777" w:rsidR="00E61CBD" w:rsidRDefault="00E61CBD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8FED5" w14:textId="77777777" w:rsidR="00E61CBD" w:rsidRDefault="00E61CBD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10C8E" w14:textId="77777777" w:rsidR="00E61CBD" w:rsidRPr="003E6798" w:rsidRDefault="00E61CBD" w:rsidP="003E40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  <w:cs/>
        <w:lang w:val="th-TH"/>
      </w:rPr>
    </w:pPr>
    <w:r w:rsidRPr="003E6798">
      <w:rPr>
        <w:rFonts w:ascii="Angsana New" w:hAnsi="Angsana New"/>
        <w:b/>
        <w:bCs/>
        <w:sz w:val="32"/>
        <w:szCs w:val="32"/>
        <w:cs/>
      </w:rPr>
      <w:t>บริษัท ไทยออยล์ จำกัด (มหาชน) และบริษัทย่อย</w:t>
    </w:r>
  </w:p>
  <w:p w14:paraId="52AB6BBE" w14:textId="77777777" w:rsidR="00E61CBD" w:rsidRDefault="00E61CBD" w:rsidP="003E40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3E6798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5512ECB" w14:textId="48A01FA5" w:rsidR="00E61CBD" w:rsidRPr="00AC2771" w:rsidRDefault="00E61CBD" w:rsidP="003E409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F0795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7F0795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1</w:t>
    </w:r>
  </w:p>
  <w:p w14:paraId="667CE242" w14:textId="77777777" w:rsidR="00E61CBD" w:rsidRPr="00381B54" w:rsidRDefault="00E61CBD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6049B" w14:textId="77777777" w:rsidR="00E61CBD" w:rsidRDefault="00E61C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B3F95"/>
    <w:multiLevelType w:val="multilevel"/>
    <w:tmpl w:val="21620EF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051ECC"/>
    <w:multiLevelType w:val="hybridMultilevel"/>
    <w:tmpl w:val="1D20A86E"/>
    <w:lvl w:ilvl="0" w:tplc="85767FA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A40B2A"/>
    <w:multiLevelType w:val="multilevel"/>
    <w:tmpl w:val="EFDC79E2"/>
    <w:lvl w:ilvl="0">
      <w:start w:val="1"/>
      <w:numFmt w:val="decimal"/>
      <w:lvlText w:val="%1"/>
      <w:lvlJc w:val="left"/>
      <w:pPr>
        <w:tabs>
          <w:tab w:val="num" w:pos="2184"/>
        </w:tabs>
        <w:ind w:left="2184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B861208"/>
    <w:multiLevelType w:val="hybridMultilevel"/>
    <w:tmpl w:val="252A094E"/>
    <w:lvl w:ilvl="0" w:tplc="1E702F0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330A5009"/>
    <w:multiLevelType w:val="multilevel"/>
    <w:tmpl w:val="15F02094"/>
    <w:lvl w:ilvl="0">
      <w:numFmt w:val="decimal"/>
      <w:pStyle w:val="Heading1"/>
      <w:lvlText w:val="%1"/>
      <w:lvlJc w:val="left"/>
      <w:pPr>
        <w:tabs>
          <w:tab w:val="num" w:pos="360"/>
        </w:tabs>
        <w:ind w:left="283" w:hanging="283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0694993"/>
    <w:multiLevelType w:val="hybridMultilevel"/>
    <w:tmpl w:val="973EC094"/>
    <w:lvl w:ilvl="0" w:tplc="2F705588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7263C93"/>
    <w:multiLevelType w:val="multilevel"/>
    <w:tmpl w:val="E61E8F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9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F1A21E5"/>
    <w:multiLevelType w:val="hybridMultilevel"/>
    <w:tmpl w:val="108C0AD6"/>
    <w:lvl w:ilvl="0" w:tplc="A3349546">
      <w:start w:val="836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74384E7B"/>
    <w:multiLevelType w:val="hybridMultilevel"/>
    <w:tmpl w:val="D5803106"/>
    <w:lvl w:ilvl="0" w:tplc="C2E8CD06"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AA0375"/>
    <w:multiLevelType w:val="hybridMultilevel"/>
    <w:tmpl w:val="84B48F10"/>
    <w:lvl w:ilvl="0" w:tplc="2A265E1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4"/>
  </w:num>
  <w:num w:numId="4">
    <w:abstractNumId w:val="15"/>
  </w:num>
  <w:num w:numId="5">
    <w:abstractNumId w:val="21"/>
  </w:num>
  <w:num w:numId="6">
    <w:abstractNumId w:val="19"/>
  </w:num>
  <w:num w:numId="7">
    <w:abstractNumId w:val="12"/>
  </w:num>
  <w:num w:numId="8">
    <w:abstractNumId w:val="16"/>
  </w:num>
  <w:num w:numId="9">
    <w:abstractNumId w:val="8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9"/>
  </w:num>
  <w:num w:numId="13">
    <w:abstractNumId w:val="17"/>
  </w:num>
  <w:num w:numId="14">
    <w:abstractNumId w:val="18"/>
  </w:num>
  <w:num w:numId="15">
    <w:abstractNumId w:val="2"/>
  </w:num>
  <w:num w:numId="16">
    <w:abstractNumId w:val="10"/>
  </w:num>
  <w:num w:numId="17">
    <w:abstractNumId w:val="11"/>
  </w:num>
  <w:num w:numId="18">
    <w:abstractNumId w:val="13"/>
  </w:num>
  <w:num w:numId="19">
    <w:abstractNumId w:val="5"/>
  </w:num>
  <w:num w:numId="20">
    <w:abstractNumId w:val="20"/>
  </w:num>
  <w:num w:numId="21">
    <w:abstractNumId w:val="3"/>
  </w:num>
  <w:num w:numId="22">
    <w:abstractNumId w:val="1"/>
  </w:num>
  <w:num w:numId="23">
    <w:abstractNumId w:val="7"/>
  </w:num>
  <w:num w:numId="2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놸ಪ㹀Թ늀ಪࠀࠀ㴠ࡨ돨ಪࠀ㪀ࡨ럐ಪ冀π뮸ಪ맀ȍ怀ಮ㺠ࡨ惈ಮ梠࡯撰ಮㄠ࡯梘ಮ㘀ࡨ沀ಮ밀Թ胈ಮⶀ࡯蒰ಮ齠ȍ袘ಮ㼀Թ貀ಮ㓠࡯჈ಮ㊠࡯ᒰಮ⨠࡯ᢘಮࠀࠀ᠀ࠀ᠀漀࡯簤ࣥ䕔员맀ȍಪࢻ籔ࣥ䕔员맀ȍಪࢻ᣹紐ࣥ竈ದ᣹噦က᣹絜ࣥ竰ದ᣹噦疚᣹"/>
  </w:docVars>
  <w:rsids>
    <w:rsidRoot w:val="006443D7"/>
    <w:rsid w:val="0000010F"/>
    <w:rsid w:val="0000063D"/>
    <w:rsid w:val="00000829"/>
    <w:rsid w:val="000008A4"/>
    <w:rsid w:val="00000957"/>
    <w:rsid w:val="00000983"/>
    <w:rsid w:val="00000A7B"/>
    <w:rsid w:val="00000BAE"/>
    <w:rsid w:val="000011F4"/>
    <w:rsid w:val="000012F0"/>
    <w:rsid w:val="0000131A"/>
    <w:rsid w:val="00001387"/>
    <w:rsid w:val="00001C25"/>
    <w:rsid w:val="00001F42"/>
    <w:rsid w:val="00001F51"/>
    <w:rsid w:val="000020C0"/>
    <w:rsid w:val="000020D6"/>
    <w:rsid w:val="0000214E"/>
    <w:rsid w:val="0000228F"/>
    <w:rsid w:val="000022E8"/>
    <w:rsid w:val="000024C1"/>
    <w:rsid w:val="000025AD"/>
    <w:rsid w:val="0000293D"/>
    <w:rsid w:val="00002A8D"/>
    <w:rsid w:val="00002F89"/>
    <w:rsid w:val="00002FB2"/>
    <w:rsid w:val="00003288"/>
    <w:rsid w:val="000033C1"/>
    <w:rsid w:val="00003466"/>
    <w:rsid w:val="000037F0"/>
    <w:rsid w:val="0000385F"/>
    <w:rsid w:val="000038E4"/>
    <w:rsid w:val="00003A1F"/>
    <w:rsid w:val="00003AC6"/>
    <w:rsid w:val="00003C90"/>
    <w:rsid w:val="00003D01"/>
    <w:rsid w:val="00003D81"/>
    <w:rsid w:val="00003EBA"/>
    <w:rsid w:val="00003F15"/>
    <w:rsid w:val="00004181"/>
    <w:rsid w:val="00004474"/>
    <w:rsid w:val="000047D5"/>
    <w:rsid w:val="00004952"/>
    <w:rsid w:val="00004E50"/>
    <w:rsid w:val="00005264"/>
    <w:rsid w:val="0000539E"/>
    <w:rsid w:val="00005791"/>
    <w:rsid w:val="00005DC9"/>
    <w:rsid w:val="000060BF"/>
    <w:rsid w:val="0000623D"/>
    <w:rsid w:val="00006850"/>
    <w:rsid w:val="000069B1"/>
    <w:rsid w:val="00006A66"/>
    <w:rsid w:val="00006B5A"/>
    <w:rsid w:val="00006BB7"/>
    <w:rsid w:val="00006BF2"/>
    <w:rsid w:val="000072C0"/>
    <w:rsid w:val="000072E1"/>
    <w:rsid w:val="000072F8"/>
    <w:rsid w:val="00007570"/>
    <w:rsid w:val="00007D58"/>
    <w:rsid w:val="0001052B"/>
    <w:rsid w:val="000107ED"/>
    <w:rsid w:val="00010857"/>
    <w:rsid w:val="00010908"/>
    <w:rsid w:val="00010A46"/>
    <w:rsid w:val="00010B70"/>
    <w:rsid w:val="00010B9E"/>
    <w:rsid w:val="00010CE0"/>
    <w:rsid w:val="00010D33"/>
    <w:rsid w:val="00010E70"/>
    <w:rsid w:val="00010E84"/>
    <w:rsid w:val="00010F1C"/>
    <w:rsid w:val="000111E1"/>
    <w:rsid w:val="0001136D"/>
    <w:rsid w:val="00011389"/>
    <w:rsid w:val="000114F1"/>
    <w:rsid w:val="0001159E"/>
    <w:rsid w:val="000115A4"/>
    <w:rsid w:val="00011938"/>
    <w:rsid w:val="00011986"/>
    <w:rsid w:val="00011C8A"/>
    <w:rsid w:val="00011F0E"/>
    <w:rsid w:val="00011FF1"/>
    <w:rsid w:val="00012273"/>
    <w:rsid w:val="000126FE"/>
    <w:rsid w:val="00012D59"/>
    <w:rsid w:val="00012FAC"/>
    <w:rsid w:val="000132A1"/>
    <w:rsid w:val="00013422"/>
    <w:rsid w:val="000134B4"/>
    <w:rsid w:val="000134D0"/>
    <w:rsid w:val="000134DB"/>
    <w:rsid w:val="0001363A"/>
    <w:rsid w:val="00013855"/>
    <w:rsid w:val="00013C1F"/>
    <w:rsid w:val="00013DBB"/>
    <w:rsid w:val="00013EB3"/>
    <w:rsid w:val="00013F57"/>
    <w:rsid w:val="00013F6F"/>
    <w:rsid w:val="00014016"/>
    <w:rsid w:val="000143AA"/>
    <w:rsid w:val="00014CD2"/>
    <w:rsid w:val="00014DD0"/>
    <w:rsid w:val="00015230"/>
    <w:rsid w:val="00015236"/>
    <w:rsid w:val="00015649"/>
    <w:rsid w:val="00015687"/>
    <w:rsid w:val="000156DA"/>
    <w:rsid w:val="00015842"/>
    <w:rsid w:val="00015DBC"/>
    <w:rsid w:val="0001663B"/>
    <w:rsid w:val="0001677E"/>
    <w:rsid w:val="00016801"/>
    <w:rsid w:val="00016CA1"/>
    <w:rsid w:val="00016CB8"/>
    <w:rsid w:val="00016D0F"/>
    <w:rsid w:val="00016DCE"/>
    <w:rsid w:val="00017460"/>
    <w:rsid w:val="000175BD"/>
    <w:rsid w:val="000177F0"/>
    <w:rsid w:val="00017846"/>
    <w:rsid w:val="00017B64"/>
    <w:rsid w:val="00017E24"/>
    <w:rsid w:val="000201E5"/>
    <w:rsid w:val="000201E6"/>
    <w:rsid w:val="000202B1"/>
    <w:rsid w:val="000205E3"/>
    <w:rsid w:val="0002062E"/>
    <w:rsid w:val="000210F4"/>
    <w:rsid w:val="0002136F"/>
    <w:rsid w:val="000214DF"/>
    <w:rsid w:val="00021A6B"/>
    <w:rsid w:val="00022206"/>
    <w:rsid w:val="00022345"/>
    <w:rsid w:val="000227D1"/>
    <w:rsid w:val="00023076"/>
    <w:rsid w:val="0002339F"/>
    <w:rsid w:val="00023539"/>
    <w:rsid w:val="000237DB"/>
    <w:rsid w:val="000239CF"/>
    <w:rsid w:val="000240C0"/>
    <w:rsid w:val="000242A6"/>
    <w:rsid w:val="00024321"/>
    <w:rsid w:val="0002438D"/>
    <w:rsid w:val="000249D9"/>
    <w:rsid w:val="00024CD4"/>
    <w:rsid w:val="00024ECA"/>
    <w:rsid w:val="000250FD"/>
    <w:rsid w:val="000257A0"/>
    <w:rsid w:val="00026132"/>
    <w:rsid w:val="0002634C"/>
    <w:rsid w:val="000264EC"/>
    <w:rsid w:val="0002654C"/>
    <w:rsid w:val="00026566"/>
    <w:rsid w:val="0002656B"/>
    <w:rsid w:val="00026864"/>
    <w:rsid w:val="00026AEC"/>
    <w:rsid w:val="00026B1A"/>
    <w:rsid w:val="00026C17"/>
    <w:rsid w:val="00026D32"/>
    <w:rsid w:val="00026F49"/>
    <w:rsid w:val="00027569"/>
    <w:rsid w:val="00027F16"/>
    <w:rsid w:val="000301C0"/>
    <w:rsid w:val="0003025E"/>
    <w:rsid w:val="00030547"/>
    <w:rsid w:val="000305B4"/>
    <w:rsid w:val="00030943"/>
    <w:rsid w:val="00030946"/>
    <w:rsid w:val="00030C7A"/>
    <w:rsid w:val="00030ED0"/>
    <w:rsid w:val="000312B8"/>
    <w:rsid w:val="00031393"/>
    <w:rsid w:val="00031548"/>
    <w:rsid w:val="00031AE2"/>
    <w:rsid w:val="00031BBA"/>
    <w:rsid w:val="00031BDB"/>
    <w:rsid w:val="00031D5A"/>
    <w:rsid w:val="00031FAF"/>
    <w:rsid w:val="0003200C"/>
    <w:rsid w:val="000326A7"/>
    <w:rsid w:val="0003307D"/>
    <w:rsid w:val="0003387F"/>
    <w:rsid w:val="00033B9B"/>
    <w:rsid w:val="00033D1D"/>
    <w:rsid w:val="000341A4"/>
    <w:rsid w:val="0003431D"/>
    <w:rsid w:val="000345CB"/>
    <w:rsid w:val="00034A49"/>
    <w:rsid w:val="00034BC4"/>
    <w:rsid w:val="00034CE7"/>
    <w:rsid w:val="00035187"/>
    <w:rsid w:val="000352AB"/>
    <w:rsid w:val="00035399"/>
    <w:rsid w:val="00035909"/>
    <w:rsid w:val="00035990"/>
    <w:rsid w:val="000359A6"/>
    <w:rsid w:val="00035A82"/>
    <w:rsid w:val="00035B34"/>
    <w:rsid w:val="0003605A"/>
    <w:rsid w:val="00036C46"/>
    <w:rsid w:val="00036D1C"/>
    <w:rsid w:val="00036DEA"/>
    <w:rsid w:val="00037862"/>
    <w:rsid w:val="00037ABD"/>
    <w:rsid w:val="00037CA5"/>
    <w:rsid w:val="00040208"/>
    <w:rsid w:val="00040211"/>
    <w:rsid w:val="0004038D"/>
    <w:rsid w:val="000406F0"/>
    <w:rsid w:val="0004085D"/>
    <w:rsid w:val="00040CF6"/>
    <w:rsid w:val="00041A8F"/>
    <w:rsid w:val="00041E88"/>
    <w:rsid w:val="00042013"/>
    <w:rsid w:val="00042168"/>
    <w:rsid w:val="00042896"/>
    <w:rsid w:val="00042BA8"/>
    <w:rsid w:val="00042ECD"/>
    <w:rsid w:val="00042F1B"/>
    <w:rsid w:val="00043200"/>
    <w:rsid w:val="000436D2"/>
    <w:rsid w:val="000436E0"/>
    <w:rsid w:val="0004376C"/>
    <w:rsid w:val="000437E3"/>
    <w:rsid w:val="000438D2"/>
    <w:rsid w:val="00043AAD"/>
    <w:rsid w:val="00043DD5"/>
    <w:rsid w:val="00043ECD"/>
    <w:rsid w:val="000441BB"/>
    <w:rsid w:val="000443A6"/>
    <w:rsid w:val="000443F9"/>
    <w:rsid w:val="0004471F"/>
    <w:rsid w:val="00044930"/>
    <w:rsid w:val="00044A12"/>
    <w:rsid w:val="00044A25"/>
    <w:rsid w:val="00044C5F"/>
    <w:rsid w:val="00044C79"/>
    <w:rsid w:val="00044F21"/>
    <w:rsid w:val="000452DA"/>
    <w:rsid w:val="0004548C"/>
    <w:rsid w:val="000455DF"/>
    <w:rsid w:val="00045665"/>
    <w:rsid w:val="00045694"/>
    <w:rsid w:val="000458F8"/>
    <w:rsid w:val="00045A6A"/>
    <w:rsid w:val="00045B60"/>
    <w:rsid w:val="00045B75"/>
    <w:rsid w:val="00045DDB"/>
    <w:rsid w:val="00045E8A"/>
    <w:rsid w:val="0004649F"/>
    <w:rsid w:val="00046544"/>
    <w:rsid w:val="0004670C"/>
    <w:rsid w:val="0004686D"/>
    <w:rsid w:val="000469C0"/>
    <w:rsid w:val="00046B20"/>
    <w:rsid w:val="00046B37"/>
    <w:rsid w:val="00046CF5"/>
    <w:rsid w:val="00046DFF"/>
    <w:rsid w:val="00046EAA"/>
    <w:rsid w:val="00047138"/>
    <w:rsid w:val="0004768A"/>
    <w:rsid w:val="0004768E"/>
    <w:rsid w:val="00047701"/>
    <w:rsid w:val="00047813"/>
    <w:rsid w:val="00047E2E"/>
    <w:rsid w:val="000500C9"/>
    <w:rsid w:val="0005015C"/>
    <w:rsid w:val="000504FD"/>
    <w:rsid w:val="000508B5"/>
    <w:rsid w:val="0005092D"/>
    <w:rsid w:val="00050CAF"/>
    <w:rsid w:val="00050FE8"/>
    <w:rsid w:val="000511E7"/>
    <w:rsid w:val="000512FD"/>
    <w:rsid w:val="00051332"/>
    <w:rsid w:val="0005146F"/>
    <w:rsid w:val="00051D69"/>
    <w:rsid w:val="00052290"/>
    <w:rsid w:val="00052305"/>
    <w:rsid w:val="00052853"/>
    <w:rsid w:val="00052A61"/>
    <w:rsid w:val="00053702"/>
    <w:rsid w:val="00053752"/>
    <w:rsid w:val="00053DA5"/>
    <w:rsid w:val="00054209"/>
    <w:rsid w:val="00054392"/>
    <w:rsid w:val="00054476"/>
    <w:rsid w:val="00054878"/>
    <w:rsid w:val="000549A7"/>
    <w:rsid w:val="00055023"/>
    <w:rsid w:val="00055F48"/>
    <w:rsid w:val="0005620F"/>
    <w:rsid w:val="00056ACD"/>
    <w:rsid w:val="00056CAD"/>
    <w:rsid w:val="00056E0E"/>
    <w:rsid w:val="000571D2"/>
    <w:rsid w:val="0005730B"/>
    <w:rsid w:val="000573E3"/>
    <w:rsid w:val="00057550"/>
    <w:rsid w:val="000576B7"/>
    <w:rsid w:val="00057D3B"/>
    <w:rsid w:val="00057E55"/>
    <w:rsid w:val="00057FB3"/>
    <w:rsid w:val="000604BF"/>
    <w:rsid w:val="000604F2"/>
    <w:rsid w:val="0006078C"/>
    <w:rsid w:val="00060B3C"/>
    <w:rsid w:val="00060CE7"/>
    <w:rsid w:val="00060F0A"/>
    <w:rsid w:val="00061023"/>
    <w:rsid w:val="00061160"/>
    <w:rsid w:val="0006118E"/>
    <w:rsid w:val="00061342"/>
    <w:rsid w:val="00061519"/>
    <w:rsid w:val="00061907"/>
    <w:rsid w:val="000619DC"/>
    <w:rsid w:val="00061A39"/>
    <w:rsid w:val="00061AB9"/>
    <w:rsid w:val="00061DA4"/>
    <w:rsid w:val="00061DF2"/>
    <w:rsid w:val="000621C0"/>
    <w:rsid w:val="000628BB"/>
    <w:rsid w:val="00062D0E"/>
    <w:rsid w:val="00062DBB"/>
    <w:rsid w:val="00062DE9"/>
    <w:rsid w:val="0006335E"/>
    <w:rsid w:val="00063415"/>
    <w:rsid w:val="00063468"/>
    <w:rsid w:val="00063569"/>
    <w:rsid w:val="0006378F"/>
    <w:rsid w:val="000637CA"/>
    <w:rsid w:val="0006382C"/>
    <w:rsid w:val="00063D39"/>
    <w:rsid w:val="000640DF"/>
    <w:rsid w:val="00064181"/>
    <w:rsid w:val="00064451"/>
    <w:rsid w:val="000647D8"/>
    <w:rsid w:val="000654AE"/>
    <w:rsid w:val="000657C0"/>
    <w:rsid w:val="00065AEC"/>
    <w:rsid w:val="00065C2D"/>
    <w:rsid w:val="00065E13"/>
    <w:rsid w:val="0006628B"/>
    <w:rsid w:val="000662E0"/>
    <w:rsid w:val="00066359"/>
    <w:rsid w:val="000664BC"/>
    <w:rsid w:val="0006665F"/>
    <w:rsid w:val="00066753"/>
    <w:rsid w:val="00066806"/>
    <w:rsid w:val="00066DB7"/>
    <w:rsid w:val="00066EF4"/>
    <w:rsid w:val="00066F70"/>
    <w:rsid w:val="00066F79"/>
    <w:rsid w:val="00067364"/>
    <w:rsid w:val="00067A6A"/>
    <w:rsid w:val="00070782"/>
    <w:rsid w:val="000708F0"/>
    <w:rsid w:val="000709D1"/>
    <w:rsid w:val="00070A2F"/>
    <w:rsid w:val="00070B91"/>
    <w:rsid w:val="00070E55"/>
    <w:rsid w:val="00070F76"/>
    <w:rsid w:val="00071456"/>
    <w:rsid w:val="0007154F"/>
    <w:rsid w:val="000720B2"/>
    <w:rsid w:val="000720C2"/>
    <w:rsid w:val="00072125"/>
    <w:rsid w:val="0007215F"/>
    <w:rsid w:val="0007255E"/>
    <w:rsid w:val="00072963"/>
    <w:rsid w:val="00072BD5"/>
    <w:rsid w:val="00072BED"/>
    <w:rsid w:val="00072E2C"/>
    <w:rsid w:val="00072E9B"/>
    <w:rsid w:val="00072FC2"/>
    <w:rsid w:val="00073068"/>
    <w:rsid w:val="00073277"/>
    <w:rsid w:val="00073485"/>
    <w:rsid w:val="000734DE"/>
    <w:rsid w:val="00073531"/>
    <w:rsid w:val="0007361A"/>
    <w:rsid w:val="000737AF"/>
    <w:rsid w:val="00073BC2"/>
    <w:rsid w:val="00073D00"/>
    <w:rsid w:val="00073EDC"/>
    <w:rsid w:val="00074048"/>
    <w:rsid w:val="00074059"/>
    <w:rsid w:val="0007425E"/>
    <w:rsid w:val="00074304"/>
    <w:rsid w:val="000744C7"/>
    <w:rsid w:val="000744F2"/>
    <w:rsid w:val="00074890"/>
    <w:rsid w:val="00074BEE"/>
    <w:rsid w:val="00074BF7"/>
    <w:rsid w:val="00074C27"/>
    <w:rsid w:val="00074D92"/>
    <w:rsid w:val="000750D1"/>
    <w:rsid w:val="0007537F"/>
    <w:rsid w:val="00075392"/>
    <w:rsid w:val="00075765"/>
    <w:rsid w:val="000757B2"/>
    <w:rsid w:val="000759E9"/>
    <w:rsid w:val="00075F09"/>
    <w:rsid w:val="00075F1D"/>
    <w:rsid w:val="00075F9C"/>
    <w:rsid w:val="00075FA4"/>
    <w:rsid w:val="000760EB"/>
    <w:rsid w:val="00076259"/>
    <w:rsid w:val="00076335"/>
    <w:rsid w:val="00076394"/>
    <w:rsid w:val="000765EF"/>
    <w:rsid w:val="00076623"/>
    <w:rsid w:val="00076853"/>
    <w:rsid w:val="0007693D"/>
    <w:rsid w:val="00076B2C"/>
    <w:rsid w:val="00076B94"/>
    <w:rsid w:val="00076C47"/>
    <w:rsid w:val="00076C4F"/>
    <w:rsid w:val="00076D46"/>
    <w:rsid w:val="00076EC1"/>
    <w:rsid w:val="00076F74"/>
    <w:rsid w:val="0007705A"/>
    <w:rsid w:val="0007717C"/>
    <w:rsid w:val="00077185"/>
    <w:rsid w:val="00077450"/>
    <w:rsid w:val="00077661"/>
    <w:rsid w:val="000778A6"/>
    <w:rsid w:val="00077C35"/>
    <w:rsid w:val="00077D5C"/>
    <w:rsid w:val="00077F0D"/>
    <w:rsid w:val="00080452"/>
    <w:rsid w:val="000808B7"/>
    <w:rsid w:val="00080AB9"/>
    <w:rsid w:val="00080B01"/>
    <w:rsid w:val="000815C4"/>
    <w:rsid w:val="00081675"/>
    <w:rsid w:val="000819DC"/>
    <w:rsid w:val="00081A43"/>
    <w:rsid w:val="000822DE"/>
    <w:rsid w:val="00082AE1"/>
    <w:rsid w:val="00082B27"/>
    <w:rsid w:val="00082E06"/>
    <w:rsid w:val="00082F12"/>
    <w:rsid w:val="00083110"/>
    <w:rsid w:val="00083159"/>
    <w:rsid w:val="000832F8"/>
    <w:rsid w:val="00083741"/>
    <w:rsid w:val="00083A81"/>
    <w:rsid w:val="00083C34"/>
    <w:rsid w:val="00083C46"/>
    <w:rsid w:val="00084400"/>
    <w:rsid w:val="000849E9"/>
    <w:rsid w:val="00084CAE"/>
    <w:rsid w:val="0008509C"/>
    <w:rsid w:val="000855EB"/>
    <w:rsid w:val="000860A0"/>
    <w:rsid w:val="000861F9"/>
    <w:rsid w:val="000863A4"/>
    <w:rsid w:val="000866C9"/>
    <w:rsid w:val="00086B70"/>
    <w:rsid w:val="00086CFD"/>
    <w:rsid w:val="00086D01"/>
    <w:rsid w:val="00086EA3"/>
    <w:rsid w:val="0008702E"/>
    <w:rsid w:val="000870BC"/>
    <w:rsid w:val="0008732D"/>
    <w:rsid w:val="000873C0"/>
    <w:rsid w:val="00087438"/>
    <w:rsid w:val="000877F1"/>
    <w:rsid w:val="00087B91"/>
    <w:rsid w:val="00087CDD"/>
    <w:rsid w:val="00087D53"/>
    <w:rsid w:val="00087D69"/>
    <w:rsid w:val="00087EBB"/>
    <w:rsid w:val="00090207"/>
    <w:rsid w:val="000902D4"/>
    <w:rsid w:val="000905BD"/>
    <w:rsid w:val="000905F2"/>
    <w:rsid w:val="00090679"/>
    <w:rsid w:val="000908B8"/>
    <w:rsid w:val="00090925"/>
    <w:rsid w:val="00090CF7"/>
    <w:rsid w:val="000912B0"/>
    <w:rsid w:val="000915D9"/>
    <w:rsid w:val="00092021"/>
    <w:rsid w:val="00092262"/>
    <w:rsid w:val="0009246A"/>
    <w:rsid w:val="00092520"/>
    <w:rsid w:val="00092BE3"/>
    <w:rsid w:val="00092BF7"/>
    <w:rsid w:val="00092EAB"/>
    <w:rsid w:val="00092F3F"/>
    <w:rsid w:val="000932E6"/>
    <w:rsid w:val="00093517"/>
    <w:rsid w:val="00093B7F"/>
    <w:rsid w:val="00093C9B"/>
    <w:rsid w:val="00093F05"/>
    <w:rsid w:val="00094745"/>
    <w:rsid w:val="000948EE"/>
    <w:rsid w:val="00094D55"/>
    <w:rsid w:val="00094DA2"/>
    <w:rsid w:val="00094EE7"/>
    <w:rsid w:val="000952B1"/>
    <w:rsid w:val="00095453"/>
    <w:rsid w:val="000957F3"/>
    <w:rsid w:val="00095AA1"/>
    <w:rsid w:val="00095BA2"/>
    <w:rsid w:val="00095E6D"/>
    <w:rsid w:val="0009618F"/>
    <w:rsid w:val="000963DD"/>
    <w:rsid w:val="000966E8"/>
    <w:rsid w:val="000968DA"/>
    <w:rsid w:val="00096ABA"/>
    <w:rsid w:val="00096CBC"/>
    <w:rsid w:val="00096F00"/>
    <w:rsid w:val="000971DF"/>
    <w:rsid w:val="00097347"/>
    <w:rsid w:val="000973D6"/>
    <w:rsid w:val="000975C1"/>
    <w:rsid w:val="0009765D"/>
    <w:rsid w:val="00097993"/>
    <w:rsid w:val="00097A09"/>
    <w:rsid w:val="00097AB6"/>
    <w:rsid w:val="00097D95"/>
    <w:rsid w:val="000A0194"/>
    <w:rsid w:val="000A02A2"/>
    <w:rsid w:val="000A03B8"/>
    <w:rsid w:val="000A0541"/>
    <w:rsid w:val="000A0670"/>
    <w:rsid w:val="000A0EED"/>
    <w:rsid w:val="000A0F16"/>
    <w:rsid w:val="000A1519"/>
    <w:rsid w:val="000A1E0F"/>
    <w:rsid w:val="000A2002"/>
    <w:rsid w:val="000A210A"/>
    <w:rsid w:val="000A28CD"/>
    <w:rsid w:val="000A2A3F"/>
    <w:rsid w:val="000A2C20"/>
    <w:rsid w:val="000A2E18"/>
    <w:rsid w:val="000A360A"/>
    <w:rsid w:val="000A378F"/>
    <w:rsid w:val="000A3896"/>
    <w:rsid w:val="000A3903"/>
    <w:rsid w:val="000A3C83"/>
    <w:rsid w:val="000A4172"/>
    <w:rsid w:val="000A4236"/>
    <w:rsid w:val="000A43A7"/>
    <w:rsid w:val="000A44F7"/>
    <w:rsid w:val="000A4637"/>
    <w:rsid w:val="000A47D8"/>
    <w:rsid w:val="000A4857"/>
    <w:rsid w:val="000A4ABA"/>
    <w:rsid w:val="000A4C45"/>
    <w:rsid w:val="000A4D3B"/>
    <w:rsid w:val="000A4D5F"/>
    <w:rsid w:val="000A4D92"/>
    <w:rsid w:val="000A4DDE"/>
    <w:rsid w:val="000A50E9"/>
    <w:rsid w:val="000A51F4"/>
    <w:rsid w:val="000A5280"/>
    <w:rsid w:val="000A53FD"/>
    <w:rsid w:val="000A550E"/>
    <w:rsid w:val="000A570B"/>
    <w:rsid w:val="000A587A"/>
    <w:rsid w:val="000A5993"/>
    <w:rsid w:val="000A5AAB"/>
    <w:rsid w:val="000A5E30"/>
    <w:rsid w:val="000A601B"/>
    <w:rsid w:val="000A6101"/>
    <w:rsid w:val="000A641C"/>
    <w:rsid w:val="000A64BB"/>
    <w:rsid w:val="000A65EE"/>
    <w:rsid w:val="000A699E"/>
    <w:rsid w:val="000A6B39"/>
    <w:rsid w:val="000A6D61"/>
    <w:rsid w:val="000A6E2C"/>
    <w:rsid w:val="000A70F2"/>
    <w:rsid w:val="000A7216"/>
    <w:rsid w:val="000A7618"/>
    <w:rsid w:val="000A77D5"/>
    <w:rsid w:val="000A78D3"/>
    <w:rsid w:val="000A78ED"/>
    <w:rsid w:val="000A7AF4"/>
    <w:rsid w:val="000A7B1E"/>
    <w:rsid w:val="000A7BE9"/>
    <w:rsid w:val="000B042C"/>
    <w:rsid w:val="000B07C4"/>
    <w:rsid w:val="000B0C3C"/>
    <w:rsid w:val="000B0C69"/>
    <w:rsid w:val="000B1191"/>
    <w:rsid w:val="000B11C1"/>
    <w:rsid w:val="000B133E"/>
    <w:rsid w:val="000B1578"/>
    <w:rsid w:val="000B16DA"/>
    <w:rsid w:val="000B2591"/>
    <w:rsid w:val="000B26A7"/>
    <w:rsid w:val="000B2707"/>
    <w:rsid w:val="000B28BD"/>
    <w:rsid w:val="000B2A30"/>
    <w:rsid w:val="000B2D93"/>
    <w:rsid w:val="000B335D"/>
    <w:rsid w:val="000B337F"/>
    <w:rsid w:val="000B350C"/>
    <w:rsid w:val="000B37F3"/>
    <w:rsid w:val="000B3967"/>
    <w:rsid w:val="000B3B63"/>
    <w:rsid w:val="000B3BCC"/>
    <w:rsid w:val="000B41B4"/>
    <w:rsid w:val="000B43F4"/>
    <w:rsid w:val="000B458A"/>
    <w:rsid w:val="000B49B7"/>
    <w:rsid w:val="000B4AED"/>
    <w:rsid w:val="000B4BD2"/>
    <w:rsid w:val="000B4C15"/>
    <w:rsid w:val="000B4F7B"/>
    <w:rsid w:val="000B5271"/>
    <w:rsid w:val="000B549A"/>
    <w:rsid w:val="000B5680"/>
    <w:rsid w:val="000B57B5"/>
    <w:rsid w:val="000B5A19"/>
    <w:rsid w:val="000B5C68"/>
    <w:rsid w:val="000B5E23"/>
    <w:rsid w:val="000B5F97"/>
    <w:rsid w:val="000B63B5"/>
    <w:rsid w:val="000B69F2"/>
    <w:rsid w:val="000B6D7F"/>
    <w:rsid w:val="000B6D98"/>
    <w:rsid w:val="000B6FFE"/>
    <w:rsid w:val="000B715A"/>
    <w:rsid w:val="000B7267"/>
    <w:rsid w:val="000B72EA"/>
    <w:rsid w:val="000B7634"/>
    <w:rsid w:val="000C0200"/>
    <w:rsid w:val="000C0338"/>
    <w:rsid w:val="000C04E8"/>
    <w:rsid w:val="000C07DF"/>
    <w:rsid w:val="000C0884"/>
    <w:rsid w:val="000C0900"/>
    <w:rsid w:val="000C09AF"/>
    <w:rsid w:val="000C1065"/>
    <w:rsid w:val="000C13B6"/>
    <w:rsid w:val="000C13BC"/>
    <w:rsid w:val="000C1A52"/>
    <w:rsid w:val="000C1A66"/>
    <w:rsid w:val="000C1D0E"/>
    <w:rsid w:val="000C2290"/>
    <w:rsid w:val="000C24FA"/>
    <w:rsid w:val="000C2858"/>
    <w:rsid w:val="000C28D4"/>
    <w:rsid w:val="000C2A39"/>
    <w:rsid w:val="000C2C4A"/>
    <w:rsid w:val="000C2C9C"/>
    <w:rsid w:val="000C2E80"/>
    <w:rsid w:val="000C2E8D"/>
    <w:rsid w:val="000C2F22"/>
    <w:rsid w:val="000C2FCC"/>
    <w:rsid w:val="000C2FDE"/>
    <w:rsid w:val="000C30DA"/>
    <w:rsid w:val="000C32DB"/>
    <w:rsid w:val="000C3578"/>
    <w:rsid w:val="000C381F"/>
    <w:rsid w:val="000C38DD"/>
    <w:rsid w:val="000C3C7B"/>
    <w:rsid w:val="000C3D1C"/>
    <w:rsid w:val="000C4334"/>
    <w:rsid w:val="000C439F"/>
    <w:rsid w:val="000C45EB"/>
    <w:rsid w:val="000C4B3A"/>
    <w:rsid w:val="000C4BA0"/>
    <w:rsid w:val="000C4BDA"/>
    <w:rsid w:val="000C4D06"/>
    <w:rsid w:val="000C4D7C"/>
    <w:rsid w:val="000C4D9A"/>
    <w:rsid w:val="000C4DF8"/>
    <w:rsid w:val="000C5193"/>
    <w:rsid w:val="000C5238"/>
    <w:rsid w:val="000C5336"/>
    <w:rsid w:val="000C5382"/>
    <w:rsid w:val="000C53E5"/>
    <w:rsid w:val="000C551E"/>
    <w:rsid w:val="000C5CB2"/>
    <w:rsid w:val="000C5F30"/>
    <w:rsid w:val="000C5F89"/>
    <w:rsid w:val="000C5FB0"/>
    <w:rsid w:val="000C6481"/>
    <w:rsid w:val="000C64C8"/>
    <w:rsid w:val="000C653A"/>
    <w:rsid w:val="000C659D"/>
    <w:rsid w:val="000C72A3"/>
    <w:rsid w:val="000C76BA"/>
    <w:rsid w:val="000C76F4"/>
    <w:rsid w:val="000C7A84"/>
    <w:rsid w:val="000C7F1D"/>
    <w:rsid w:val="000D0253"/>
    <w:rsid w:val="000D02DE"/>
    <w:rsid w:val="000D03E3"/>
    <w:rsid w:val="000D0626"/>
    <w:rsid w:val="000D07B5"/>
    <w:rsid w:val="000D0A9E"/>
    <w:rsid w:val="000D1145"/>
    <w:rsid w:val="000D12E5"/>
    <w:rsid w:val="000D160F"/>
    <w:rsid w:val="000D1705"/>
    <w:rsid w:val="000D177A"/>
    <w:rsid w:val="000D20F1"/>
    <w:rsid w:val="000D213F"/>
    <w:rsid w:val="000D2229"/>
    <w:rsid w:val="000D224F"/>
    <w:rsid w:val="000D24A9"/>
    <w:rsid w:val="000D25E7"/>
    <w:rsid w:val="000D29EE"/>
    <w:rsid w:val="000D2BBE"/>
    <w:rsid w:val="000D2E41"/>
    <w:rsid w:val="000D2F75"/>
    <w:rsid w:val="000D3046"/>
    <w:rsid w:val="000D31CD"/>
    <w:rsid w:val="000D3265"/>
    <w:rsid w:val="000D35BB"/>
    <w:rsid w:val="000D3991"/>
    <w:rsid w:val="000D417D"/>
    <w:rsid w:val="000D42E5"/>
    <w:rsid w:val="000D4691"/>
    <w:rsid w:val="000D4A52"/>
    <w:rsid w:val="000D4BC5"/>
    <w:rsid w:val="000D4D59"/>
    <w:rsid w:val="000D51C2"/>
    <w:rsid w:val="000D55B7"/>
    <w:rsid w:val="000D57F5"/>
    <w:rsid w:val="000D5F74"/>
    <w:rsid w:val="000D60E0"/>
    <w:rsid w:val="000D68F7"/>
    <w:rsid w:val="000D69B0"/>
    <w:rsid w:val="000D6DC9"/>
    <w:rsid w:val="000D6E2C"/>
    <w:rsid w:val="000D6FC6"/>
    <w:rsid w:val="000D7328"/>
    <w:rsid w:val="000D743C"/>
    <w:rsid w:val="000D77B8"/>
    <w:rsid w:val="000D7848"/>
    <w:rsid w:val="000D78BB"/>
    <w:rsid w:val="000D7910"/>
    <w:rsid w:val="000D7940"/>
    <w:rsid w:val="000D7A61"/>
    <w:rsid w:val="000D7BCF"/>
    <w:rsid w:val="000D7ECA"/>
    <w:rsid w:val="000D7FED"/>
    <w:rsid w:val="000E021B"/>
    <w:rsid w:val="000E02CC"/>
    <w:rsid w:val="000E032D"/>
    <w:rsid w:val="000E0356"/>
    <w:rsid w:val="000E0899"/>
    <w:rsid w:val="000E0918"/>
    <w:rsid w:val="000E0A3F"/>
    <w:rsid w:val="000E0B06"/>
    <w:rsid w:val="000E0B6E"/>
    <w:rsid w:val="000E1023"/>
    <w:rsid w:val="000E13E7"/>
    <w:rsid w:val="000E1770"/>
    <w:rsid w:val="000E195B"/>
    <w:rsid w:val="000E1B33"/>
    <w:rsid w:val="000E2032"/>
    <w:rsid w:val="000E2078"/>
    <w:rsid w:val="000E2145"/>
    <w:rsid w:val="000E2159"/>
    <w:rsid w:val="000E24A8"/>
    <w:rsid w:val="000E2CBC"/>
    <w:rsid w:val="000E2D87"/>
    <w:rsid w:val="000E31AE"/>
    <w:rsid w:val="000E34B8"/>
    <w:rsid w:val="000E3EEA"/>
    <w:rsid w:val="000E41BD"/>
    <w:rsid w:val="000E437D"/>
    <w:rsid w:val="000E465F"/>
    <w:rsid w:val="000E4AF5"/>
    <w:rsid w:val="000E4B1D"/>
    <w:rsid w:val="000E4B26"/>
    <w:rsid w:val="000E4B38"/>
    <w:rsid w:val="000E4BA1"/>
    <w:rsid w:val="000E4D4B"/>
    <w:rsid w:val="000E4E3B"/>
    <w:rsid w:val="000E4F45"/>
    <w:rsid w:val="000E4F6E"/>
    <w:rsid w:val="000E4FE4"/>
    <w:rsid w:val="000E5002"/>
    <w:rsid w:val="000E5159"/>
    <w:rsid w:val="000E5298"/>
    <w:rsid w:val="000E52E9"/>
    <w:rsid w:val="000E581B"/>
    <w:rsid w:val="000E5B02"/>
    <w:rsid w:val="000E5B30"/>
    <w:rsid w:val="000E5D09"/>
    <w:rsid w:val="000E5DFD"/>
    <w:rsid w:val="000E60D5"/>
    <w:rsid w:val="000E6129"/>
    <w:rsid w:val="000E6211"/>
    <w:rsid w:val="000E628F"/>
    <w:rsid w:val="000E637A"/>
    <w:rsid w:val="000E6493"/>
    <w:rsid w:val="000E6671"/>
    <w:rsid w:val="000E68FB"/>
    <w:rsid w:val="000E6AAA"/>
    <w:rsid w:val="000E6D60"/>
    <w:rsid w:val="000E6FBD"/>
    <w:rsid w:val="000E7181"/>
    <w:rsid w:val="000E7633"/>
    <w:rsid w:val="000E77AB"/>
    <w:rsid w:val="000E77EA"/>
    <w:rsid w:val="000E7905"/>
    <w:rsid w:val="000E7A11"/>
    <w:rsid w:val="000E7A91"/>
    <w:rsid w:val="000E7E0E"/>
    <w:rsid w:val="000E7F75"/>
    <w:rsid w:val="000F0079"/>
    <w:rsid w:val="000F0157"/>
    <w:rsid w:val="000F01F4"/>
    <w:rsid w:val="000F07B8"/>
    <w:rsid w:val="000F07D1"/>
    <w:rsid w:val="000F089B"/>
    <w:rsid w:val="000F0B8F"/>
    <w:rsid w:val="000F0C67"/>
    <w:rsid w:val="000F0CB9"/>
    <w:rsid w:val="000F1093"/>
    <w:rsid w:val="000F1366"/>
    <w:rsid w:val="000F145C"/>
    <w:rsid w:val="000F146F"/>
    <w:rsid w:val="000F156F"/>
    <w:rsid w:val="000F15F9"/>
    <w:rsid w:val="000F1B76"/>
    <w:rsid w:val="000F1E6D"/>
    <w:rsid w:val="000F25B0"/>
    <w:rsid w:val="000F25BC"/>
    <w:rsid w:val="000F2645"/>
    <w:rsid w:val="000F26A2"/>
    <w:rsid w:val="000F29B9"/>
    <w:rsid w:val="000F29D2"/>
    <w:rsid w:val="000F2A6F"/>
    <w:rsid w:val="000F2C8F"/>
    <w:rsid w:val="000F300C"/>
    <w:rsid w:val="000F30A2"/>
    <w:rsid w:val="000F30E0"/>
    <w:rsid w:val="000F34DA"/>
    <w:rsid w:val="000F3510"/>
    <w:rsid w:val="000F3703"/>
    <w:rsid w:val="000F3771"/>
    <w:rsid w:val="000F37BF"/>
    <w:rsid w:val="000F392D"/>
    <w:rsid w:val="000F3D0D"/>
    <w:rsid w:val="000F3D69"/>
    <w:rsid w:val="000F3F49"/>
    <w:rsid w:val="000F3FC9"/>
    <w:rsid w:val="000F424E"/>
    <w:rsid w:val="000F43B8"/>
    <w:rsid w:val="000F45F7"/>
    <w:rsid w:val="000F4654"/>
    <w:rsid w:val="000F4BF9"/>
    <w:rsid w:val="000F4C7F"/>
    <w:rsid w:val="000F4E16"/>
    <w:rsid w:val="000F4E91"/>
    <w:rsid w:val="000F4ED8"/>
    <w:rsid w:val="000F50E0"/>
    <w:rsid w:val="000F55DF"/>
    <w:rsid w:val="000F5656"/>
    <w:rsid w:val="000F565A"/>
    <w:rsid w:val="000F56DF"/>
    <w:rsid w:val="000F586F"/>
    <w:rsid w:val="000F6010"/>
    <w:rsid w:val="000F660F"/>
    <w:rsid w:val="000F66EE"/>
    <w:rsid w:val="000F68F3"/>
    <w:rsid w:val="000F69A2"/>
    <w:rsid w:val="000F6BD6"/>
    <w:rsid w:val="000F6C16"/>
    <w:rsid w:val="000F6CE9"/>
    <w:rsid w:val="000F7182"/>
    <w:rsid w:val="000F7BC7"/>
    <w:rsid w:val="000F7E18"/>
    <w:rsid w:val="001001C8"/>
    <w:rsid w:val="0010036E"/>
    <w:rsid w:val="00100482"/>
    <w:rsid w:val="0010059E"/>
    <w:rsid w:val="00100648"/>
    <w:rsid w:val="00100973"/>
    <w:rsid w:val="00100FE4"/>
    <w:rsid w:val="001011A4"/>
    <w:rsid w:val="00101416"/>
    <w:rsid w:val="00101DD9"/>
    <w:rsid w:val="00101F1E"/>
    <w:rsid w:val="001025E6"/>
    <w:rsid w:val="00102728"/>
    <w:rsid w:val="001028E2"/>
    <w:rsid w:val="00102AA0"/>
    <w:rsid w:val="00103AF0"/>
    <w:rsid w:val="00103D12"/>
    <w:rsid w:val="00104341"/>
    <w:rsid w:val="0010448C"/>
    <w:rsid w:val="0010448D"/>
    <w:rsid w:val="00104661"/>
    <w:rsid w:val="00104874"/>
    <w:rsid w:val="00104934"/>
    <w:rsid w:val="00104951"/>
    <w:rsid w:val="00104AE8"/>
    <w:rsid w:val="001050FD"/>
    <w:rsid w:val="001051FE"/>
    <w:rsid w:val="001053B0"/>
    <w:rsid w:val="0010578E"/>
    <w:rsid w:val="001057E7"/>
    <w:rsid w:val="0010598B"/>
    <w:rsid w:val="00105AB3"/>
    <w:rsid w:val="00105F82"/>
    <w:rsid w:val="001061BA"/>
    <w:rsid w:val="001061D1"/>
    <w:rsid w:val="00106429"/>
    <w:rsid w:val="00106485"/>
    <w:rsid w:val="00106687"/>
    <w:rsid w:val="00106700"/>
    <w:rsid w:val="00106725"/>
    <w:rsid w:val="0010682F"/>
    <w:rsid w:val="00106A08"/>
    <w:rsid w:val="00106ABB"/>
    <w:rsid w:val="00106B98"/>
    <w:rsid w:val="00106DAD"/>
    <w:rsid w:val="001073A2"/>
    <w:rsid w:val="00107476"/>
    <w:rsid w:val="00107988"/>
    <w:rsid w:val="00107A9E"/>
    <w:rsid w:val="00107D12"/>
    <w:rsid w:val="0011040A"/>
    <w:rsid w:val="00110760"/>
    <w:rsid w:val="00110777"/>
    <w:rsid w:val="00110A56"/>
    <w:rsid w:val="00110B16"/>
    <w:rsid w:val="00110B77"/>
    <w:rsid w:val="00110D91"/>
    <w:rsid w:val="00110EF4"/>
    <w:rsid w:val="00110FDF"/>
    <w:rsid w:val="00111270"/>
    <w:rsid w:val="00111A7E"/>
    <w:rsid w:val="00111D52"/>
    <w:rsid w:val="00111E0A"/>
    <w:rsid w:val="0011241B"/>
    <w:rsid w:val="00112F3C"/>
    <w:rsid w:val="00113304"/>
    <w:rsid w:val="00113333"/>
    <w:rsid w:val="00113375"/>
    <w:rsid w:val="00113498"/>
    <w:rsid w:val="001134EF"/>
    <w:rsid w:val="0011353F"/>
    <w:rsid w:val="00113758"/>
    <w:rsid w:val="0011388C"/>
    <w:rsid w:val="00113DBE"/>
    <w:rsid w:val="00113FA8"/>
    <w:rsid w:val="00114104"/>
    <w:rsid w:val="001144B7"/>
    <w:rsid w:val="00114543"/>
    <w:rsid w:val="00114545"/>
    <w:rsid w:val="00114C4C"/>
    <w:rsid w:val="00114ED4"/>
    <w:rsid w:val="001150C2"/>
    <w:rsid w:val="0011526C"/>
    <w:rsid w:val="0011564D"/>
    <w:rsid w:val="0011572E"/>
    <w:rsid w:val="00115A01"/>
    <w:rsid w:val="00115F3B"/>
    <w:rsid w:val="001161F5"/>
    <w:rsid w:val="001165F4"/>
    <w:rsid w:val="0011666B"/>
    <w:rsid w:val="00116961"/>
    <w:rsid w:val="00116FBD"/>
    <w:rsid w:val="0011725D"/>
    <w:rsid w:val="0011743C"/>
    <w:rsid w:val="0011772B"/>
    <w:rsid w:val="001179D1"/>
    <w:rsid w:val="00117EBA"/>
    <w:rsid w:val="00117F23"/>
    <w:rsid w:val="00117F81"/>
    <w:rsid w:val="001201CC"/>
    <w:rsid w:val="001201EC"/>
    <w:rsid w:val="00120507"/>
    <w:rsid w:val="001209E4"/>
    <w:rsid w:val="00120BE2"/>
    <w:rsid w:val="00120CE3"/>
    <w:rsid w:val="00120D99"/>
    <w:rsid w:val="001211C3"/>
    <w:rsid w:val="001215C9"/>
    <w:rsid w:val="001216EF"/>
    <w:rsid w:val="00121C5B"/>
    <w:rsid w:val="00121EC4"/>
    <w:rsid w:val="00121ED0"/>
    <w:rsid w:val="00121F7A"/>
    <w:rsid w:val="0012201A"/>
    <w:rsid w:val="001220E6"/>
    <w:rsid w:val="001222BF"/>
    <w:rsid w:val="0012244F"/>
    <w:rsid w:val="00122555"/>
    <w:rsid w:val="00122F81"/>
    <w:rsid w:val="00123920"/>
    <w:rsid w:val="00123A61"/>
    <w:rsid w:val="00123F2B"/>
    <w:rsid w:val="001240DE"/>
    <w:rsid w:val="0012423E"/>
    <w:rsid w:val="00124279"/>
    <w:rsid w:val="001243F5"/>
    <w:rsid w:val="00124416"/>
    <w:rsid w:val="00124672"/>
    <w:rsid w:val="00124830"/>
    <w:rsid w:val="001248F9"/>
    <w:rsid w:val="00124A9B"/>
    <w:rsid w:val="00124C5E"/>
    <w:rsid w:val="0012511C"/>
    <w:rsid w:val="00125186"/>
    <w:rsid w:val="00125254"/>
    <w:rsid w:val="00125629"/>
    <w:rsid w:val="00125664"/>
    <w:rsid w:val="001256F5"/>
    <w:rsid w:val="00125796"/>
    <w:rsid w:val="00125A8D"/>
    <w:rsid w:val="00125BE2"/>
    <w:rsid w:val="00125EFD"/>
    <w:rsid w:val="00125FC0"/>
    <w:rsid w:val="00126103"/>
    <w:rsid w:val="001263EC"/>
    <w:rsid w:val="0012656C"/>
    <w:rsid w:val="00126961"/>
    <w:rsid w:val="00126E7E"/>
    <w:rsid w:val="00126F22"/>
    <w:rsid w:val="0012701E"/>
    <w:rsid w:val="00127065"/>
    <w:rsid w:val="0012713C"/>
    <w:rsid w:val="001272E1"/>
    <w:rsid w:val="0012756A"/>
    <w:rsid w:val="00127593"/>
    <w:rsid w:val="0012786B"/>
    <w:rsid w:val="00127BB7"/>
    <w:rsid w:val="00127DBF"/>
    <w:rsid w:val="0013024D"/>
    <w:rsid w:val="00130347"/>
    <w:rsid w:val="00130379"/>
    <w:rsid w:val="00130811"/>
    <w:rsid w:val="00130DA6"/>
    <w:rsid w:val="00130FB3"/>
    <w:rsid w:val="00130FC4"/>
    <w:rsid w:val="0013128C"/>
    <w:rsid w:val="001312B2"/>
    <w:rsid w:val="00131365"/>
    <w:rsid w:val="00131562"/>
    <w:rsid w:val="00131721"/>
    <w:rsid w:val="0013196F"/>
    <w:rsid w:val="001319E9"/>
    <w:rsid w:val="00131C0A"/>
    <w:rsid w:val="00131C9A"/>
    <w:rsid w:val="00132028"/>
    <w:rsid w:val="0013208C"/>
    <w:rsid w:val="001321D9"/>
    <w:rsid w:val="00132200"/>
    <w:rsid w:val="0013275D"/>
    <w:rsid w:val="00132782"/>
    <w:rsid w:val="0013283F"/>
    <w:rsid w:val="00132BDC"/>
    <w:rsid w:val="00132C20"/>
    <w:rsid w:val="00132C71"/>
    <w:rsid w:val="00132CD7"/>
    <w:rsid w:val="00132F45"/>
    <w:rsid w:val="00133213"/>
    <w:rsid w:val="00133B0D"/>
    <w:rsid w:val="00133BA5"/>
    <w:rsid w:val="00133C0C"/>
    <w:rsid w:val="00133E51"/>
    <w:rsid w:val="00134095"/>
    <w:rsid w:val="0013431D"/>
    <w:rsid w:val="00134563"/>
    <w:rsid w:val="00134566"/>
    <w:rsid w:val="001349A8"/>
    <w:rsid w:val="00134A1C"/>
    <w:rsid w:val="00134C60"/>
    <w:rsid w:val="00134C6B"/>
    <w:rsid w:val="00134EB8"/>
    <w:rsid w:val="00134F38"/>
    <w:rsid w:val="00134FD3"/>
    <w:rsid w:val="0013505E"/>
    <w:rsid w:val="0013539B"/>
    <w:rsid w:val="0013547A"/>
    <w:rsid w:val="001356EE"/>
    <w:rsid w:val="001358F0"/>
    <w:rsid w:val="001358FD"/>
    <w:rsid w:val="0013596B"/>
    <w:rsid w:val="00135AD4"/>
    <w:rsid w:val="00135D11"/>
    <w:rsid w:val="00135E97"/>
    <w:rsid w:val="001362C6"/>
    <w:rsid w:val="0013630C"/>
    <w:rsid w:val="0013635A"/>
    <w:rsid w:val="00136376"/>
    <w:rsid w:val="00136436"/>
    <w:rsid w:val="0013669D"/>
    <w:rsid w:val="001369C1"/>
    <w:rsid w:val="00136B51"/>
    <w:rsid w:val="00136C2A"/>
    <w:rsid w:val="00137057"/>
    <w:rsid w:val="001377B6"/>
    <w:rsid w:val="00137C1E"/>
    <w:rsid w:val="00137E6D"/>
    <w:rsid w:val="00140138"/>
    <w:rsid w:val="001401E6"/>
    <w:rsid w:val="001406A9"/>
    <w:rsid w:val="001406E6"/>
    <w:rsid w:val="00140B9A"/>
    <w:rsid w:val="00140E43"/>
    <w:rsid w:val="00140FA1"/>
    <w:rsid w:val="0014127C"/>
    <w:rsid w:val="0014128B"/>
    <w:rsid w:val="001416D0"/>
    <w:rsid w:val="001419CF"/>
    <w:rsid w:val="00141B3E"/>
    <w:rsid w:val="00141B67"/>
    <w:rsid w:val="00141BED"/>
    <w:rsid w:val="00142109"/>
    <w:rsid w:val="001423EB"/>
    <w:rsid w:val="0014254D"/>
    <w:rsid w:val="001426A6"/>
    <w:rsid w:val="001428AF"/>
    <w:rsid w:val="00142E3D"/>
    <w:rsid w:val="001433E3"/>
    <w:rsid w:val="00143429"/>
    <w:rsid w:val="00143578"/>
    <w:rsid w:val="00143589"/>
    <w:rsid w:val="00143683"/>
    <w:rsid w:val="00143723"/>
    <w:rsid w:val="001437F2"/>
    <w:rsid w:val="00143880"/>
    <w:rsid w:val="00143AAB"/>
    <w:rsid w:val="00143B16"/>
    <w:rsid w:val="00144313"/>
    <w:rsid w:val="0014432D"/>
    <w:rsid w:val="00144799"/>
    <w:rsid w:val="001448EE"/>
    <w:rsid w:val="00144A8F"/>
    <w:rsid w:val="00144C84"/>
    <w:rsid w:val="00144F96"/>
    <w:rsid w:val="0014506F"/>
    <w:rsid w:val="001450BF"/>
    <w:rsid w:val="001450E2"/>
    <w:rsid w:val="001454D7"/>
    <w:rsid w:val="001454EA"/>
    <w:rsid w:val="001454F0"/>
    <w:rsid w:val="001455B6"/>
    <w:rsid w:val="00145658"/>
    <w:rsid w:val="0014574D"/>
    <w:rsid w:val="00145AAE"/>
    <w:rsid w:val="00145B52"/>
    <w:rsid w:val="00145DBF"/>
    <w:rsid w:val="001460A9"/>
    <w:rsid w:val="00146260"/>
    <w:rsid w:val="001462A3"/>
    <w:rsid w:val="001464F6"/>
    <w:rsid w:val="00146758"/>
    <w:rsid w:val="001467DE"/>
    <w:rsid w:val="00146A86"/>
    <w:rsid w:val="00146C52"/>
    <w:rsid w:val="00146CA3"/>
    <w:rsid w:val="00146CEF"/>
    <w:rsid w:val="00146D80"/>
    <w:rsid w:val="00146DF1"/>
    <w:rsid w:val="00146EAA"/>
    <w:rsid w:val="00146F7D"/>
    <w:rsid w:val="00147209"/>
    <w:rsid w:val="00147436"/>
    <w:rsid w:val="001502D0"/>
    <w:rsid w:val="0015043D"/>
    <w:rsid w:val="001504E7"/>
    <w:rsid w:val="0015083B"/>
    <w:rsid w:val="00150C67"/>
    <w:rsid w:val="00150C95"/>
    <w:rsid w:val="001510CD"/>
    <w:rsid w:val="001516C4"/>
    <w:rsid w:val="001519F9"/>
    <w:rsid w:val="00151C93"/>
    <w:rsid w:val="00151D98"/>
    <w:rsid w:val="00151DBB"/>
    <w:rsid w:val="001523B6"/>
    <w:rsid w:val="001523CE"/>
    <w:rsid w:val="00152B91"/>
    <w:rsid w:val="00152B9E"/>
    <w:rsid w:val="00152C8D"/>
    <w:rsid w:val="00152E62"/>
    <w:rsid w:val="00152EC1"/>
    <w:rsid w:val="0015330E"/>
    <w:rsid w:val="001534E1"/>
    <w:rsid w:val="001535AF"/>
    <w:rsid w:val="00153712"/>
    <w:rsid w:val="00153819"/>
    <w:rsid w:val="00153838"/>
    <w:rsid w:val="001538DC"/>
    <w:rsid w:val="00153991"/>
    <w:rsid w:val="00153B53"/>
    <w:rsid w:val="00153C08"/>
    <w:rsid w:val="00153EDC"/>
    <w:rsid w:val="001540F3"/>
    <w:rsid w:val="00154686"/>
    <w:rsid w:val="00154873"/>
    <w:rsid w:val="00154B50"/>
    <w:rsid w:val="00154FDA"/>
    <w:rsid w:val="00155983"/>
    <w:rsid w:val="00155D9A"/>
    <w:rsid w:val="00155F44"/>
    <w:rsid w:val="00156098"/>
    <w:rsid w:val="0015619A"/>
    <w:rsid w:val="001563FF"/>
    <w:rsid w:val="001564D7"/>
    <w:rsid w:val="00156504"/>
    <w:rsid w:val="001565B8"/>
    <w:rsid w:val="001566BC"/>
    <w:rsid w:val="00156A77"/>
    <w:rsid w:val="00156C61"/>
    <w:rsid w:val="00156D8D"/>
    <w:rsid w:val="00156EAD"/>
    <w:rsid w:val="00156EDE"/>
    <w:rsid w:val="00156FB7"/>
    <w:rsid w:val="001577F9"/>
    <w:rsid w:val="00157D71"/>
    <w:rsid w:val="00157F39"/>
    <w:rsid w:val="001602DF"/>
    <w:rsid w:val="0016044B"/>
    <w:rsid w:val="0016091A"/>
    <w:rsid w:val="00160E5A"/>
    <w:rsid w:val="0016142D"/>
    <w:rsid w:val="00161FDE"/>
    <w:rsid w:val="001622B0"/>
    <w:rsid w:val="0016254C"/>
    <w:rsid w:val="00162660"/>
    <w:rsid w:val="00162A8A"/>
    <w:rsid w:val="00162AEB"/>
    <w:rsid w:val="00162D8F"/>
    <w:rsid w:val="00162E90"/>
    <w:rsid w:val="0016321B"/>
    <w:rsid w:val="00163582"/>
    <w:rsid w:val="0016368B"/>
    <w:rsid w:val="00163928"/>
    <w:rsid w:val="0016392C"/>
    <w:rsid w:val="00163C3A"/>
    <w:rsid w:val="00163C49"/>
    <w:rsid w:val="00163CE8"/>
    <w:rsid w:val="00163D42"/>
    <w:rsid w:val="00163DE2"/>
    <w:rsid w:val="001642CE"/>
    <w:rsid w:val="001642F0"/>
    <w:rsid w:val="00164558"/>
    <w:rsid w:val="00164618"/>
    <w:rsid w:val="001647CD"/>
    <w:rsid w:val="00164BA3"/>
    <w:rsid w:val="00164C02"/>
    <w:rsid w:val="00164DF4"/>
    <w:rsid w:val="00164F16"/>
    <w:rsid w:val="00165023"/>
    <w:rsid w:val="00165513"/>
    <w:rsid w:val="0016564A"/>
    <w:rsid w:val="00165A72"/>
    <w:rsid w:val="0016628A"/>
    <w:rsid w:val="001664E8"/>
    <w:rsid w:val="00166619"/>
    <w:rsid w:val="001668A0"/>
    <w:rsid w:val="001669A4"/>
    <w:rsid w:val="00166CB6"/>
    <w:rsid w:val="00166CCC"/>
    <w:rsid w:val="00166D3C"/>
    <w:rsid w:val="00166F9B"/>
    <w:rsid w:val="0016709A"/>
    <w:rsid w:val="001670E8"/>
    <w:rsid w:val="001671AC"/>
    <w:rsid w:val="00167296"/>
    <w:rsid w:val="001672BE"/>
    <w:rsid w:val="0016737C"/>
    <w:rsid w:val="0016779D"/>
    <w:rsid w:val="00167A19"/>
    <w:rsid w:val="00170820"/>
    <w:rsid w:val="00170AD4"/>
    <w:rsid w:val="00170CD6"/>
    <w:rsid w:val="00170FE1"/>
    <w:rsid w:val="00171056"/>
    <w:rsid w:val="0017157F"/>
    <w:rsid w:val="00171677"/>
    <w:rsid w:val="00171D14"/>
    <w:rsid w:val="00172000"/>
    <w:rsid w:val="00172140"/>
    <w:rsid w:val="001725B7"/>
    <w:rsid w:val="001728F3"/>
    <w:rsid w:val="001728FC"/>
    <w:rsid w:val="00172A6A"/>
    <w:rsid w:val="00172A97"/>
    <w:rsid w:val="00172C76"/>
    <w:rsid w:val="00172DBC"/>
    <w:rsid w:val="001732A9"/>
    <w:rsid w:val="001732D9"/>
    <w:rsid w:val="00173F2E"/>
    <w:rsid w:val="00174327"/>
    <w:rsid w:val="001743F9"/>
    <w:rsid w:val="0017483C"/>
    <w:rsid w:val="00174A97"/>
    <w:rsid w:val="00174D23"/>
    <w:rsid w:val="00174F2E"/>
    <w:rsid w:val="00175176"/>
    <w:rsid w:val="001754C6"/>
    <w:rsid w:val="001756A1"/>
    <w:rsid w:val="00175743"/>
    <w:rsid w:val="001757C4"/>
    <w:rsid w:val="001757C9"/>
    <w:rsid w:val="0017582D"/>
    <w:rsid w:val="00175AF0"/>
    <w:rsid w:val="00175D0A"/>
    <w:rsid w:val="00175D9E"/>
    <w:rsid w:val="0017604C"/>
    <w:rsid w:val="001761FF"/>
    <w:rsid w:val="00176922"/>
    <w:rsid w:val="00176F21"/>
    <w:rsid w:val="001771A9"/>
    <w:rsid w:val="00177272"/>
    <w:rsid w:val="00177294"/>
    <w:rsid w:val="001772D0"/>
    <w:rsid w:val="0017747D"/>
    <w:rsid w:val="0017764B"/>
    <w:rsid w:val="00177845"/>
    <w:rsid w:val="00177928"/>
    <w:rsid w:val="00177F27"/>
    <w:rsid w:val="00177FEA"/>
    <w:rsid w:val="00180168"/>
    <w:rsid w:val="0018060A"/>
    <w:rsid w:val="00180E98"/>
    <w:rsid w:val="00181056"/>
    <w:rsid w:val="00181152"/>
    <w:rsid w:val="00181190"/>
    <w:rsid w:val="0018127D"/>
    <w:rsid w:val="00181562"/>
    <w:rsid w:val="0018163F"/>
    <w:rsid w:val="00181671"/>
    <w:rsid w:val="001816AE"/>
    <w:rsid w:val="0018177C"/>
    <w:rsid w:val="001818BB"/>
    <w:rsid w:val="0018192F"/>
    <w:rsid w:val="001819AE"/>
    <w:rsid w:val="00181EB7"/>
    <w:rsid w:val="00182365"/>
    <w:rsid w:val="001824B9"/>
    <w:rsid w:val="001826CD"/>
    <w:rsid w:val="0018279D"/>
    <w:rsid w:val="001827F8"/>
    <w:rsid w:val="00182FAE"/>
    <w:rsid w:val="00182FEE"/>
    <w:rsid w:val="00183045"/>
    <w:rsid w:val="0018351B"/>
    <w:rsid w:val="0018403B"/>
    <w:rsid w:val="00184565"/>
    <w:rsid w:val="00184682"/>
    <w:rsid w:val="001848E6"/>
    <w:rsid w:val="0018493D"/>
    <w:rsid w:val="001849B9"/>
    <w:rsid w:val="00184A27"/>
    <w:rsid w:val="00184AA2"/>
    <w:rsid w:val="00184C73"/>
    <w:rsid w:val="00184D4F"/>
    <w:rsid w:val="00184D93"/>
    <w:rsid w:val="00185129"/>
    <w:rsid w:val="00185612"/>
    <w:rsid w:val="00185A34"/>
    <w:rsid w:val="00185C18"/>
    <w:rsid w:val="00185F35"/>
    <w:rsid w:val="00186076"/>
    <w:rsid w:val="001860A6"/>
    <w:rsid w:val="00186457"/>
    <w:rsid w:val="00186626"/>
    <w:rsid w:val="00186844"/>
    <w:rsid w:val="00186850"/>
    <w:rsid w:val="00186DCE"/>
    <w:rsid w:val="00186E9D"/>
    <w:rsid w:val="00186F4F"/>
    <w:rsid w:val="0018704D"/>
    <w:rsid w:val="0018751A"/>
    <w:rsid w:val="00187666"/>
    <w:rsid w:val="001877EE"/>
    <w:rsid w:val="00187B9A"/>
    <w:rsid w:val="00187E1D"/>
    <w:rsid w:val="00187F58"/>
    <w:rsid w:val="001905C1"/>
    <w:rsid w:val="0019088B"/>
    <w:rsid w:val="0019091E"/>
    <w:rsid w:val="001909C0"/>
    <w:rsid w:val="00190D84"/>
    <w:rsid w:val="00191034"/>
    <w:rsid w:val="00191168"/>
    <w:rsid w:val="00191669"/>
    <w:rsid w:val="001917AF"/>
    <w:rsid w:val="00191CB2"/>
    <w:rsid w:val="00191CBC"/>
    <w:rsid w:val="00191EA9"/>
    <w:rsid w:val="00192036"/>
    <w:rsid w:val="001922F2"/>
    <w:rsid w:val="001924AD"/>
    <w:rsid w:val="0019263B"/>
    <w:rsid w:val="00192706"/>
    <w:rsid w:val="00192852"/>
    <w:rsid w:val="0019292F"/>
    <w:rsid w:val="00192AC8"/>
    <w:rsid w:val="00192C99"/>
    <w:rsid w:val="00192E40"/>
    <w:rsid w:val="00193193"/>
    <w:rsid w:val="001931B5"/>
    <w:rsid w:val="001935B7"/>
    <w:rsid w:val="0019362F"/>
    <w:rsid w:val="00193B6B"/>
    <w:rsid w:val="00193EBE"/>
    <w:rsid w:val="001940B9"/>
    <w:rsid w:val="00194352"/>
    <w:rsid w:val="0019438C"/>
    <w:rsid w:val="0019464A"/>
    <w:rsid w:val="00194AE8"/>
    <w:rsid w:val="00194B55"/>
    <w:rsid w:val="00194EB6"/>
    <w:rsid w:val="00195231"/>
    <w:rsid w:val="00195352"/>
    <w:rsid w:val="001954FF"/>
    <w:rsid w:val="001956AE"/>
    <w:rsid w:val="001959AD"/>
    <w:rsid w:val="00195ACF"/>
    <w:rsid w:val="00195B41"/>
    <w:rsid w:val="00196288"/>
    <w:rsid w:val="001962D1"/>
    <w:rsid w:val="00196B21"/>
    <w:rsid w:val="00196FE1"/>
    <w:rsid w:val="001970D2"/>
    <w:rsid w:val="00197101"/>
    <w:rsid w:val="001972A1"/>
    <w:rsid w:val="0019749A"/>
    <w:rsid w:val="0019749D"/>
    <w:rsid w:val="001974FF"/>
    <w:rsid w:val="00197810"/>
    <w:rsid w:val="0019794B"/>
    <w:rsid w:val="00197994"/>
    <w:rsid w:val="00197B0B"/>
    <w:rsid w:val="00197D75"/>
    <w:rsid w:val="00197F6E"/>
    <w:rsid w:val="001A0078"/>
    <w:rsid w:val="001A0167"/>
    <w:rsid w:val="001A0394"/>
    <w:rsid w:val="001A03E5"/>
    <w:rsid w:val="001A03E7"/>
    <w:rsid w:val="001A0648"/>
    <w:rsid w:val="001A09B1"/>
    <w:rsid w:val="001A09C8"/>
    <w:rsid w:val="001A0B06"/>
    <w:rsid w:val="001A14C7"/>
    <w:rsid w:val="001A159D"/>
    <w:rsid w:val="001A19CF"/>
    <w:rsid w:val="001A19FB"/>
    <w:rsid w:val="001A1BC6"/>
    <w:rsid w:val="001A2163"/>
    <w:rsid w:val="001A2233"/>
    <w:rsid w:val="001A234E"/>
    <w:rsid w:val="001A239A"/>
    <w:rsid w:val="001A287C"/>
    <w:rsid w:val="001A2ED8"/>
    <w:rsid w:val="001A3047"/>
    <w:rsid w:val="001A30A0"/>
    <w:rsid w:val="001A3660"/>
    <w:rsid w:val="001A36AD"/>
    <w:rsid w:val="001A36CF"/>
    <w:rsid w:val="001A378F"/>
    <w:rsid w:val="001A39CA"/>
    <w:rsid w:val="001A3B48"/>
    <w:rsid w:val="001A3D0E"/>
    <w:rsid w:val="001A4160"/>
    <w:rsid w:val="001A42B1"/>
    <w:rsid w:val="001A4320"/>
    <w:rsid w:val="001A45D2"/>
    <w:rsid w:val="001A467B"/>
    <w:rsid w:val="001A46B6"/>
    <w:rsid w:val="001A4728"/>
    <w:rsid w:val="001A49F1"/>
    <w:rsid w:val="001A4B60"/>
    <w:rsid w:val="001A4C6A"/>
    <w:rsid w:val="001A5123"/>
    <w:rsid w:val="001A56E6"/>
    <w:rsid w:val="001A58B1"/>
    <w:rsid w:val="001A5B08"/>
    <w:rsid w:val="001A5C39"/>
    <w:rsid w:val="001A64DA"/>
    <w:rsid w:val="001A68BD"/>
    <w:rsid w:val="001A6C39"/>
    <w:rsid w:val="001A6F98"/>
    <w:rsid w:val="001A74E1"/>
    <w:rsid w:val="001A7783"/>
    <w:rsid w:val="001A79CE"/>
    <w:rsid w:val="001A7AA8"/>
    <w:rsid w:val="001A7AC4"/>
    <w:rsid w:val="001B0609"/>
    <w:rsid w:val="001B0746"/>
    <w:rsid w:val="001B0A44"/>
    <w:rsid w:val="001B0AB4"/>
    <w:rsid w:val="001B0B92"/>
    <w:rsid w:val="001B0C1D"/>
    <w:rsid w:val="001B13F3"/>
    <w:rsid w:val="001B1906"/>
    <w:rsid w:val="001B1AF0"/>
    <w:rsid w:val="001B1B61"/>
    <w:rsid w:val="001B1CE8"/>
    <w:rsid w:val="001B1FD3"/>
    <w:rsid w:val="001B2212"/>
    <w:rsid w:val="001B22C0"/>
    <w:rsid w:val="001B233F"/>
    <w:rsid w:val="001B23E6"/>
    <w:rsid w:val="001B242E"/>
    <w:rsid w:val="001B2636"/>
    <w:rsid w:val="001B264C"/>
    <w:rsid w:val="001B29AF"/>
    <w:rsid w:val="001B2A4A"/>
    <w:rsid w:val="001B2A56"/>
    <w:rsid w:val="001B2B27"/>
    <w:rsid w:val="001B2C6F"/>
    <w:rsid w:val="001B2E43"/>
    <w:rsid w:val="001B3092"/>
    <w:rsid w:val="001B3239"/>
    <w:rsid w:val="001B37FD"/>
    <w:rsid w:val="001B3A2A"/>
    <w:rsid w:val="001B3A84"/>
    <w:rsid w:val="001B3C99"/>
    <w:rsid w:val="001B408F"/>
    <w:rsid w:val="001B46AC"/>
    <w:rsid w:val="001B4896"/>
    <w:rsid w:val="001B49CC"/>
    <w:rsid w:val="001B4BC4"/>
    <w:rsid w:val="001B4F25"/>
    <w:rsid w:val="001B51EF"/>
    <w:rsid w:val="001B5277"/>
    <w:rsid w:val="001B530A"/>
    <w:rsid w:val="001B5401"/>
    <w:rsid w:val="001B624B"/>
    <w:rsid w:val="001B658A"/>
    <w:rsid w:val="001B67A5"/>
    <w:rsid w:val="001B6B16"/>
    <w:rsid w:val="001B6D73"/>
    <w:rsid w:val="001B6D8A"/>
    <w:rsid w:val="001B6EC6"/>
    <w:rsid w:val="001B7091"/>
    <w:rsid w:val="001B7337"/>
    <w:rsid w:val="001B7588"/>
    <w:rsid w:val="001B7722"/>
    <w:rsid w:val="001B7CAF"/>
    <w:rsid w:val="001C00B9"/>
    <w:rsid w:val="001C01C8"/>
    <w:rsid w:val="001C0276"/>
    <w:rsid w:val="001C02A6"/>
    <w:rsid w:val="001C0303"/>
    <w:rsid w:val="001C0B30"/>
    <w:rsid w:val="001C0CB8"/>
    <w:rsid w:val="001C0DC4"/>
    <w:rsid w:val="001C0F95"/>
    <w:rsid w:val="001C1008"/>
    <w:rsid w:val="001C12A6"/>
    <w:rsid w:val="001C138C"/>
    <w:rsid w:val="001C1622"/>
    <w:rsid w:val="001C1673"/>
    <w:rsid w:val="001C1736"/>
    <w:rsid w:val="001C1821"/>
    <w:rsid w:val="001C1E01"/>
    <w:rsid w:val="001C2085"/>
    <w:rsid w:val="001C2564"/>
    <w:rsid w:val="001C2885"/>
    <w:rsid w:val="001C2C8F"/>
    <w:rsid w:val="001C2D2A"/>
    <w:rsid w:val="001C2EC2"/>
    <w:rsid w:val="001C3097"/>
    <w:rsid w:val="001C3198"/>
    <w:rsid w:val="001C336E"/>
    <w:rsid w:val="001C3992"/>
    <w:rsid w:val="001C3B6A"/>
    <w:rsid w:val="001C3CA7"/>
    <w:rsid w:val="001C3E1C"/>
    <w:rsid w:val="001C42D1"/>
    <w:rsid w:val="001C43E1"/>
    <w:rsid w:val="001C4645"/>
    <w:rsid w:val="001C471F"/>
    <w:rsid w:val="001C48AC"/>
    <w:rsid w:val="001C493A"/>
    <w:rsid w:val="001C49D6"/>
    <w:rsid w:val="001C4A94"/>
    <w:rsid w:val="001C4BD2"/>
    <w:rsid w:val="001C54FD"/>
    <w:rsid w:val="001C58B7"/>
    <w:rsid w:val="001C5A92"/>
    <w:rsid w:val="001C5E8C"/>
    <w:rsid w:val="001C5F12"/>
    <w:rsid w:val="001C635D"/>
    <w:rsid w:val="001C63A6"/>
    <w:rsid w:val="001C63B5"/>
    <w:rsid w:val="001C674A"/>
    <w:rsid w:val="001C682A"/>
    <w:rsid w:val="001C687F"/>
    <w:rsid w:val="001C68B9"/>
    <w:rsid w:val="001C6AA1"/>
    <w:rsid w:val="001C6CBB"/>
    <w:rsid w:val="001C70FF"/>
    <w:rsid w:val="001C7318"/>
    <w:rsid w:val="001C744A"/>
    <w:rsid w:val="001C74EC"/>
    <w:rsid w:val="001C7525"/>
    <w:rsid w:val="001C772E"/>
    <w:rsid w:val="001C7A6F"/>
    <w:rsid w:val="001C7A9A"/>
    <w:rsid w:val="001D00FE"/>
    <w:rsid w:val="001D03EF"/>
    <w:rsid w:val="001D0893"/>
    <w:rsid w:val="001D0ACC"/>
    <w:rsid w:val="001D0B07"/>
    <w:rsid w:val="001D0C01"/>
    <w:rsid w:val="001D186F"/>
    <w:rsid w:val="001D18C4"/>
    <w:rsid w:val="001D1ABD"/>
    <w:rsid w:val="001D1CF0"/>
    <w:rsid w:val="001D1E81"/>
    <w:rsid w:val="001D1EA6"/>
    <w:rsid w:val="001D2049"/>
    <w:rsid w:val="001D2299"/>
    <w:rsid w:val="001D22A2"/>
    <w:rsid w:val="001D2377"/>
    <w:rsid w:val="001D2910"/>
    <w:rsid w:val="001D2975"/>
    <w:rsid w:val="001D2F88"/>
    <w:rsid w:val="001D313A"/>
    <w:rsid w:val="001D340A"/>
    <w:rsid w:val="001D34EA"/>
    <w:rsid w:val="001D35B8"/>
    <w:rsid w:val="001D36B4"/>
    <w:rsid w:val="001D3924"/>
    <w:rsid w:val="001D392E"/>
    <w:rsid w:val="001D3AD4"/>
    <w:rsid w:val="001D3B7C"/>
    <w:rsid w:val="001D3E1E"/>
    <w:rsid w:val="001D481D"/>
    <w:rsid w:val="001D4A8A"/>
    <w:rsid w:val="001D4D78"/>
    <w:rsid w:val="001D4FC8"/>
    <w:rsid w:val="001D517B"/>
    <w:rsid w:val="001D5449"/>
    <w:rsid w:val="001D54FE"/>
    <w:rsid w:val="001D5604"/>
    <w:rsid w:val="001D567D"/>
    <w:rsid w:val="001D57F3"/>
    <w:rsid w:val="001D58D9"/>
    <w:rsid w:val="001D5A16"/>
    <w:rsid w:val="001D5E61"/>
    <w:rsid w:val="001D5EB0"/>
    <w:rsid w:val="001D6082"/>
    <w:rsid w:val="001D624C"/>
    <w:rsid w:val="001D6348"/>
    <w:rsid w:val="001D6423"/>
    <w:rsid w:val="001D6737"/>
    <w:rsid w:val="001D679B"/>
    <w:rsid w:val="001D6965"/>
    <w:rsid w:val="001D6D31"/>
    <w:rsid w:val="001D6F6D"/>
    <w:rsid w:val="001D7019"/>
    <w:rsid w:val="001D7073"/>
    <w:rsid w:val="001D722F"/>
    <w:rsid w:val="001D734E"/>
    <w:rsid w:val="001D7554"/>
    <w:rsid w:val="001D75F7"/>
    <w:rsid w:val="001D76DE"/>
    <w:rsid w:val="001D77E9"/>
    <w:rsid w:val="001D782B"/>
    <w:rsid w:val="001D78C4"/>
    <w:rsid w:val="001D795E"/>
    <w:rsid w:val="001D7AE2"/>
    <w:rsid w:val="001D7BE9"/>
    <w:rsid w:val="001D7F31"/>
    <w:rsid w:val="001E007F"/>
    <w:rsid w:val="001E018A"/>
    <w:rsid w:val="001E044E"/>
    <w:rsid w:val="001E05FB"/>
    <w:rsid w:val="001E0B45"/>
    <w:rsid w:val="001E0CA4"/>
    <w:rsid w:val="001E0F1A"/>
    <w:rsid w:val="001E1267"/>
    <w:rsid w:val="001E146D"/>
    <w:rsid w:val="001E19E9"/>
    <w:rsid w:val="001E244C"/>
    <w:rsid w:val="001E2969"/>
    <w:rsid w:val="001E29AC"/>
    <w:rsid w:val="001E2AB4"/>
    <w:rsid w:val="001E2F10"/>
    <w:rsid w:val="001E2F1A"/>
    <w:rsid w:val="001E2F35"/>
    <w:rsid w:val="001E30F4"/>
    <w:rsid w:val="001E316E"/>
    <w:rsid w:val="001E31BD"/>
    <w:rsid w:val="001E3407"/>
    <w:rsid w:val="001E3477"/>
    <w:rsid w:val="001E37AF"/>
    <w:rsid w:val="001E381D"/>
    <w:rsid w:val="001E3A1E"/>
    <w:rsid w:val="001E3B9C"/>
    <w:rsid w:val="001E3EB8"/>
    <w:rsid w:val="001E3FCE"/>
    <w:rsid w:val="001E4490"/>
    <w:rsid w:val="001E475D"/>
    <w:rsid w:val="001E4894"/>
    <w:rsid w:val="001E496C"/>
    <w:rsid w:val="001E4D3C"/>
    <w:rsid w:val="001E4D7D"/>
    <w:rsid w:val="001E4DA6"/>
    <w:rsid w:val="001E4ECE"/>
    <w:rsid w:val="001E4EF1"/>
    <w:rsid w:val="001E50AC"/>
    <w:rsid w:val="001E50E3"/>
    <w:rsid w:val="001E5294"/>
    <w:rsid w:val="001E54E6"/>
    <w:rsid w:val="001E57BC"/>
    <w:rsid w:val="001E598B"/>
    <w:rsid w:val="001E59E3"/>
    <w:rsid w:val="001E5DD8"/>
    <w:rsid w:val="001E5FD7"/>
    <w:rsid w:val="001E6604"/>
    <w:rsid w:val="001E6628"/>
    <w:rsid w:val="001E69AE"/>
    <w:rsid w:val="001E6A9E"/>
    <w:rsid w:val="001E6B64"/>
    <w:rsid w:val="001E6D84"/>
    <w:rsid w:val="001E6E24"/>
    <w:rsid w:val="001E714C"/>
    <w:rsid w:val="001E7293"/>
    <w:rsid w:val="001E73F3"/>
    <w:rsid w:val="001E76B3"/>
    <w:rsid w:val="001E7906"/>
    <w:rsid w:val="001E7A2B"/>
    <w:rsid w:val="001F0151"/>
    <w:rsid w:val="001F0397"/>
    <w:rsid w:val="001F078E"/>
    <w:rsid w:val="001F07D8"/>
    <w:rsid w:val="001F07F0"/>
    <w:rsid w:val="001F08C3"/>
    <w:rsid w:val="001F099F"/>
    <w:rsid w:val="001F128A"/>
    <w:rsid w:val="001F16F4"/>
    <w:rsid w:val="001F1804"/>
    <w:rsid w:val="001F1A49"/>
    <w:rsid w:val="001F1C29"/>
    <w:rsid w:val="001F2043"/>
    <w:rsid w:val="001F20DF"/>
    <w:rsid w:val="001F212B"/>
    <w:rsid w:val="001F2378"/>
    <w:rsid w:val="001F25A0"/>
    <w:rsid w:val="001F2942"/>
    <w:rsid w:val="001F29B3"/>
    <w:rsid w:val="001F2AE1"/>
    <w:rsid w:val="001F2B6F"/>
    <w:rsid w:val="001F2C6F"/>
    <w:rsid w:val="001F2E32"/>
    <w:rsid w:val="001F2FD9"/>
    <w:rsid w:val="001F308A"/>
    <w:rsid w:val="001F33F7"/>
    <w:rsid w:val="001F357C"/>
    <w:rsid w:val="001F36D2"/>
    <w:rsid w:val="001F376F"/>
    <w:rsid w:val="001F39C0"/>
    <w:rsid w:val="001F44E0"/>
    <w:rsid w:val="001F4AD3"/>
    <w:rsid w:val="001F4AEE"/>
    <w:rsid w:val="001F4C26"/>
    <w:rsid w:val="001F4D2D"/>
    <w:rsid w:val="001F4DBB"/>
    <w:rsid w:val="001F515A"/>
    <w:rsid w:val="001F527C"/>
    <w:rsid w:val="001F52FA"/>
    <w:rsid w:val="001F5361"/>
    <w:rsid w:val="001F5823"/>
    <w:rsid w:val="001F585D"/>
    <w:rsid w:val="001F58D8"/>
    <w:rsid w:val="001F5B03"/>
    <w:rsid w:val="001F5CC2"/>
    <w:rsid w:val="001F5D9B"/>
    <w:rsid w:val="001F6069"/>
    <w:rsid w:val="001F652A"/>
    <w:rsid w:val="001F6831"/>
    <w:rsid w:val="001F6B53"/>
    <w:rsid w:val="001F6B87"/>
    <w:rsid w:val="001F6FC3"/>
    <w:rsid w:val="001F711A"/>
    <w:rsid w:val="001F725D"/>
    <w:rsid w:val="001F742E"/>
    <w:rsid w:val="001F7767"/>
    <w:rsid w:val="001F78F3"/>
    <w:rsid w:val="001F7A68"/>
    <w:rsid w:val="001F7D69"/>
    <w:rsid w:val="00200391"/>
    <w:rsid w:val="002004FB"/>
    <w:rsid w:val="00200A37"/>
    <w:rsid w:val="00200B9F"/>
    <w:rsid w:val="00200D07"/>
    <w:rsid w:val="00200E85"/>
    <w:rsid w:val="00200F09"/>
    <w:rsid w:val="00201354"/>
    <w:rsid w:val="002015A0"/>
    <w:rsid w:val="002019FF"/>
    <w:rsid w:val="00201B3D"/>
    <w:rsid w:val="00201CE6"/>
    <w:rsid w:val="00201E8D"/>
    <w:rsid w:val="00202528"/>
    <w:rsid w:val="002026E5"/>
    <w:rsid w:val="0020294F"/>
    <w:rsid w:val="002032D1"/>
    <w:rsid w:val="0020347C"/>
    <w:rsid w:val="002036E3"/>
    <w:rsid w:val="00203890"/>
    <w:rsid w:val="00203A4C"/>
    <w:rsid w:val="00203B76"/>
    <w:rsid w:val="00203F45"/>
    <w:rsid w:val="002040E8"/>
    <w:rsid w:val="00204105"/>
    <w:rsid w:val="0020461A"/>
    <w:rsid w:val="00204665"/>
    <w:rsid w:val="0020467D"/>
    <w:rsid w:val="002048B7"/>
    <w:rsid w:val="00204965"/>
    <w:rsid w:val="00204D13"/>
    <w:rsid w:val="00204EF4"/>
    <w:rsid w:val="002050CE"/>
    <w:rsid w:val="002050D1"/>
    <w:rsid w:val="00205439"/>
    <w:rsid w:val="002055CA"/>
    <w:rsid w:val="00205743"/>
    <w:rsid w:val="00205831"/>
    <w:rsid w:val="00205A0E"/>
    <w:rsid w:val="00205D8A"/>
    <w:rsid w:val="00205E39"/>
    <w:rsid w:val="00205ECA"/>
    <w:rsid w:val="00206113"/>
    <w:rsid w:val="002068C2"/>
    <w:rsid w:val="00206B52"/>
    <w:rsid w:val="00206C1B"/>
    <w:rsid w:val="00206D00"/>
    <w:rsid w:val="00206DD6"/>
    <w:rsid w:val="0020727A"/>
    <w:rsid w:val="002075A2"/>
    <w:rsid w:val="00207859"/>
    <w:rsid w:val="00207863"/>
    <w:rsid w:val="002078BD"/>
    <w:rsid w:val="00207958"/>
    <w:rsid w:val="0020798F"/>
    <w:rsid w:val="00207BB4"/>
    <w:rsid w:val="00207CF6"/>
    <w:rsid w:val="00207DAA"/>
    <w:rsid w:val="00207ECA"/>
    <w:rsid w:val="002101F5"/>
    <w:rsid w:val="002102B4"/>
    <w:rsid w:val="0021054C"/>
    <w:rsid w:val="00210B49"/>
    <w:rsid w:val="00210E19"/>
    <w:rsid w:val="0021147A"/>
    <w:rsid w:val="00211761"/>
    <w:rsid w:val="00211A75"/>
    <w:rsid w:val="00211A83"/>
    <w:rsid w:val="00211AF6"/>
    <w:rsid w:val="00211BA3"/>
    <w:rsid w:val="00211CD1"/>
    <w:rsid w:val="00211E7E"/>
    <w:rsid w:val="002122E8"/>
    <w:rsid w:val="00212726"/>
    <w:rsid w:val="00212C74"/>
    <w:rsid w:val="00212D24"/>
    <w:rsid w:val="00212D2B"/>
    <w:rsid w:val="00213068"/>
    <w:rsid w:val="0021374D"/>
    <w:rsid w:val="00213AE2"/>
    <w:rsid w:val="00213D34"/>
    <w:rsid w:val="00214465"/>
    <w:rsid w:val="0021448C"/>
    <w:rsid w:val="002144DF"/>
    <w:rsid w:val="002146EC"/>
    <w:rsid w:val="002147E0"/>
    <w:rsid w:val="00214900"/>
    <w:rsid w:val="00214CDA"/>
    <w:rsid w:val="00214DDB"/>
    <w:rsid w:val="002150A7"/>
    <w:rsid w:val="00215447"/>
    <w:rsid w:val="002154A3"/>
    <w:rsid w:val="002154B2"/>
    <w:rsid w:val="00215735"/>
    <w:rsid w:val="0021589F"/>
    <w:rsid w:val="00215BCA"/>
    <w:rsid w:val="00215BE0"/>
    <w:rsid w:val="00215BFE"/>
    <w:rsid w:val="002165C4"/>
    <w:rsid w:val="00216D25"/>
    <w:rsid w:val="00217CEB"/>
    <w:rsid w:val="00217DB6"/>
    <w:rsid w:val="00217EB1"/>
    <w:rsid w:val="00217F33"/>
    <w:rsid w:val="00220130"/>
    <w:rsid w:val="00220223"/>
    <w:rsid w:val="00220244"/>
    <w:rsid w:val="002202A3"/>
    <w:rsid w:val="00220464"/>
    <w:rsid w:val="00220578"/>
    <w:rsid w:val="00220BBF"/>
    <w:rsid w:val="00221394"/>
    <w:rsid w:val="0022187C"/>
    <w:rsid w:val="00221AF6"/>
    <w:rsid w:val="00221C39"/>
    <w:rsid w:val="00221DAA"/>
    <w:rsid w:val="00221F8A"/>
    <w:rsid w:val="0022213D"/>
    <w:rsid w:val="00222943"/>
    <w:rsid w:val="00222BF3"/>
    <w:rsid w:val="00222DE2"/>
    <w:rsid w:val="00222EBB"/>
    <w:rsid w:val="002235A1"/>
    <w:rsid w:val="00223808"/>
    <w:rsid w:val="00223B02"/>
    <w:rsid w:val="00223F62"/>
    <w:rsid w:val="002243EE"/>
    <w:rsid w:val="002245B0"/>
    <w:rsid w:val="00224750"/>
    <w:rsid w:val="002248FE"/>
    <w:rsid w:val="00224A3A"/>
    <w:rsid w:val="00224B52"/>
    <w:rsid w:val="00225A5B"/>
    <w:rsid w:val="00225C19"/>
    <w:rsid w:val="00226049"/>
    <w:rsid w:val="0022612D"/>
    <w:rsid w:val="00226198"/>
    <w:rsid w:val="002261DB"/>
    <w:rsid w:val="00226B09"/>
    <w:rsid w:val="00226F36"/>
    <w:rsid w:val="002274BE"/>
    <w:rsid w:val="00227517"/>
    <w:rsid w:val="002275DB"/>
    <w:rsid w:val="002275EC"/>
    <w:rsid w:val="00227763"/>
    <w:rsid w:val="00227B58"/>
    <w:rsid w:val="00227BE7"/>
    <w:rsid w:val="00227C7E"/>
    <w:rsid w:val="00227E79"/>
    <w:rsid w:val="00230109"/>
    <w:rsid w:val="0023030E"/>
    <w:rsid w:val="002303CE"/>
    <w:rsid w:val="00230834"/>
    <w:rsid w:val="00230B2A"/>
    <w:rsid w:val="00230B94"/>
    <w:rsid w:val="00230DD3"/>
    <w:rsid w:val="002315AB"/>
    <w:rsid w:val="0023162F"/>
    <w:rsid w:val="002319BB"/>
    <w:rsid w:val="00231B39"/>
    <w:rsid w:val="00231C68"/>
    <w:rsid w:val="00231CF3"/>
    <w:rsid w:val="00231DBA"/>
    <w:rsid w:val="00231F70"/>
    <w:rsid w:val="00232085"/>
    <w:rsid w:val="00232519"/>
    <w:rsid w:val="00232A6B"/>
    <w:rsid w:val="00232ACB"/>
    <w:rsid w:val="00232E1E"/>
    <w:rsid w:val="00232E39"/>
    <w:rsid w:val="002331A9"/>
    <w:rsid w:val="002332EE"/>
    <w:rsid w:val="002332F7"/>
    <w:rsid w:val="0023339D"/>
    <w:rsid w:val="002333F1"/>
    <w:rsid w:val="00233554"/>
    <w:rsid w:val="002335A2"/>
    <w:rsid w:val="00233868"/>
    <w:rsid w:val="00233A3F"/>
    <w:rsid w:val="00233AFE"/>
    <w:rsid w:val="00233B0B"/>
    <w:rsid w:val="00233DAF"/>
    <w:rsid w:val="00234058"/>
    <w:rsid w:val="00234160"/>
    <w:rsid w:val="002343D1"/>
    <w:rsid w:val="00234479"/>
    <w:rsid w:val="002345C7"/>
    <w:rsid w:val="00234812"/>
    <w:rsid w:val="00234B6F"/>
    <w:rsid w:val="002353A7"/>
    <w:rsid w:val="002359BC"/>
    <w:rsid w:val="00235E68"/>
    <w:rsid w:val="00235F0F"/>
    <w:rsid w:val="00235FBC"/>
    <w:rsid w:val="00236112"/>
    <w:rsid w:val="002363FE"/>
    <w:rsid w:val="002364C2"/>
    <w:rsid w:val="00236654"/>
    <w:rsid w:val="002366D3"/>
    <w:rsid w:val="00236713"/>
    <w:rsid w:val="00236767"/>
    <w:rsid w:val="00236967"/>
    <w:rsid w:val="00237078"/>
    <w:rsid w:val="002370F6"/>
    <w:rsid w:val="002373F3"/>
    <w:rsid w:val="002373FE"/>
    <w:rsid w:val="00237542"/>
    <w:rsid w:val="00237900"/>
    <w:rsid w:val="00237C55"/>
    <w:rsid w:val="00237F29"/>
    <w:rsid w:val="0024002C"/>
    <w:rsid w:val="002400EC"/>
    <w:rsid w:val="0024011A"/>
    <w:rsid w:val="0024070B"/>
    <w:rsid w:val="002407B5"/>
    <w:rsid w:val="00240EA7"/>
    <w:rsid w:val="00240EBC"/>
    <w:rsid w:val="0024122A"/>
    <w:rsid w:val="002412BA"/>
    <w:rsid w:val="0024154D"/>
    <w:rsid w:val="002415A7"/>
    <w:rsid w:val="00241761"/>
    <w:rsid w:val="0024192B"/>
    <w:rsid w:val="00241BAF"/>
    <w:rsid w:val="00241C52"/>
    <w:rsid w:val="00241CE5"/>
    <w:rsid w:val="00241F44"/>
    <w:rsid w:val="002420D1"/>
    <w:rsid w:val="00242197"/>
    <w:rsid w:val="00242235"/>
    <w:rsid w:val="00242463"/>
    <w:rsid w:val="00242526"/>
    <w:rsid w:val="00242649"/>
    <w:rsid w:val="00242827"/>
    <w:rsid w:val="00242831"/>
    <w:rsid w:val="00242995"/>
    <w:rsid w:val="00242A66"/>
    <w:rsid w:val="00242B93"/>
    <w:rsid w:val="0024310C"/>
    <w:rsid w:val="00243180"/>
    <w:rsid w:val="002431B4"/>
    <w:rsid w:val="00243373"/>
    <w:rsid w:val="00243681"/>
    <w:rsid w:val="002438DB"/>
    <w:rsid w:val="00243D35"/>
    <w:rsid w:val="00243F0C"/>
    <w:rsid w:val="0024418A"/>
    <w:rsid w:val="002441CA"/>
    <w:rsid w:val="0024424D"/>
    <w:rsid w:val="00244259"/>
    <w:rsid w:val="0024426B"/>
    <w:rsid w:val="0024453B"/>
    <w:rsid w:val="00245403"/>
    <w:rsid w:val="002454A4"/>
    <w:rsid w:val="00245625"/>
    <w:rsid w:val="0024568F"/>
    <w:rsid w:val="002458BC"/>
    <w:rsid w:val="00245C06"/>
    <w:rsid w:val="00245D7A"/>
    <w:rsid w:val="0024667E"/>
    <w:rsid w:val="002466E2"/>
    <w:rsid w:val="0024678A"/>
    <w:rsid w:val="00246BCD"/>
    <w:rsid w:val="00246E9F"/>
    <w:rsid w:val="002472AB"/>
    <w:rsid w:val="0024755D"/>
    <w:rsid w:val="00247F9F"/>
    <w:rsid w:val="002501AA"/>
    <w:rsid w:val="00250250"/>
    <w:rsid w:val="00250556"/>
    <w:rsid w:val="0025069E"/>
    <w:rsid w:val="00250ADD"/>
    <w:rsid w:val="00250D15"/>
    <w:rsid w:val="002510F3"/>
    <w:rsid w:val="002511E7"/>
    <w:rsid w:val="00251530"/>
    <w:rsid w:val="00251704"/>
    <w:rsid w:val="00251780"/>
    <w:rsid w:val="002518B1"/>
    <w:rsid w:val="00251BD4"/>
    <w:rsid w:val="00251F8C"/>
    <w:rsid w:val="0025235C"/>
    <w:rsid w:val="002526DE"/>
    <w:rsid w:val="0025271A"/>
    <w:rsid w:val="002533D7"/>
    <w:rsid w:val="002533DE"/>
    <w:rsid w:val="0025372D"/>
    <w:rsid w:val="0025378D"/>
    <w:rsid w:val="00253B64"/>
    <w:rsid w:val="00253B80"/>
    <w:rsid w:val="00254299"/>
    <w:rsid w:val="00254734"/>
    <w:rsid w:val="00254A37"/>
    <w:rsid w:val="00254BB7"/>
    <w:rsid w:val="002552B0"/>
    <w:rsid w:val="00255408"/>
    <w:rsid w:val="00255C4E"/>
    <w:rsid w:val="00255D08"/>
    <w:rsid w:val="00255D1A"/>
    <w:rsid w:val="002560BD"/>
    <w:rsid w:val="002560FE"/>
    <w:rsid w:val="00256226"/>
    <w:rsid w:val="00256238"/>
    <w:rsid w:val="00256343"/>
    <w:rsid w:val="002566A8"/>
    <w:rsid w:val="00256950"/>
    <w:rsid w:val="00256F05"/>
    <w:rsid w:val="00257047"/>
    <w:rsid w:val="0025716A"/>
    <w:rsid w:val="002571E7"/>
    <w:rsid w:val="00257557"/>
    <w:rsid w:val="002577DE"/>
    <w:rsid w:val="00257CAE"/>
    <w:rsid w:val="00257DD4"/>
    <w:rsid w:val="002602EF"/>
    <w:rsid w:val="0026056D"/>
    <w:rsid w:val="002607B3"/>
    <w:rsid w:val="00260ECD"/>
    <w:rsid w:val="002610CB"/>
    <w:rsid w:val="00261315"/>
    <w:rsid w:val="00261409"/>
    <w:rsid w:val="0026154D"/>
    <w:rsid w:val="00261642"/>
    <w:rsid w:val="00261760"/>
    <w:rsid w:val="00261C17"/>
    <w:rsid w:val="00261F83"/>
    <w:rsid w:val="0026209C"/>
    <w:rsid w:val="002624FB"/>
    <w:rsid w:val="00262591"/>
    <w:rsid w:val="002627CF"/>
    <w:rsid w:val="00262898"/>
    <w:rsid w:val="002629F2"/>
    <w:rsid w:val="00262D2A"/>
    <w:rsid w:val="00262DC9"/>
    <w:rsid w:val="00262E28"/>
    <w:rsid w:val="00262EA1"/>
    <w:rsid w:val="00262FA1"/>
    <w:rsid w:val="00262FD9"/>
    <w:rsid w:val="0026302F"/>
    <w:rsid w:val="002630C7"/>
    <w:rsid w:val="002631FF"/>
    <w:rsid w:val="00263475"/>
    <w:rsid w:val="00263486"/>
    <w:rsid w:val="00263624"/>
    <w:rsid w:val="00263BB2"/>
    <w:rsid w:val="00263DC1"/>
    <w:rsid w:val="0026449A"/>
    <w:rsid w:val="002645E4"/>
    <w:rsid w:val="002647B2"/>
    <w:rsid w:val="00264C46"/>
    <w:rsid w:val="00264C80"/>
    <w:rsid w:val="00265245"/>
    <w:rsid w:val="00265293"/>
    <w:rsid w:val="00265633"/>
    <w:rsid w:val="00265661"/>
    <w:rsid w:val="002659C0"/>
    <w:rsid w:val="00265ABA"/>
    <w:rsid w:val="00265F9A"/>
    <w:rsid w:val="00266270"/>
    <w:rsid w:val="00266816"/>
    <w:rsid w:val="00266B99"/>
    <w:rsid w:val="00266D39"/>
    <w:rsid w:val="00266E5E"/>
    <w:rsid w:val="002671E9"/>
    <w:rsid w:val="002673D4"/>
    <w:rsid w:val="00267467"/>
    <w:rsid w:val="002674BF"/>
    <w:rsid w:val="002679A7"/>
    <w:rsid w:val="00267BB4"/>
    <w:rsid w:val="00267F71"/>
    <w:rsid w:val="00270029"/>
    <w:rsid w:val="0027010F"/>
    <w:rsid w:val="00270190"/>
    <w:rsid w:val="0027042C"/>
    <w:rsid w:val="00270736"/>
    <w:rsid w:val="00270780"/>
    <w:rsid w:val="0027088F"/>
    <w:rsid w:val="0027099F"/>
    <w:rsid w:val="00270F46"/>
    <w:rsid w:val="002716A5"/>
    <w:rsid w:val="00271722"/>
    <w:rsid w:val="00271754"/>
    <w:rsid w:val="00271B1F"/>
    <w:rsid w:val="00271C78"/>
    <w:rsid w:val="00271CDC"/>
    <w:rsid w:val="00272944"/>
    <w:rsid w:val="00272C37"/>
    <w:rsid w:val="00272CA6"/>
    <w:rsid w:val="00272E37"/>
    <w:rsid w:val="00273098"/>
    <w:rsid w:val="002730AB"/>
    <w:rsid w:val="0027354D"/>
    <w:rsid w:val="0027369F"/>
    <w:rsid w:val="0027388A"/>
    <w:rsid w:val="00273A87"/>
    <w:rsid w:val="00273AA6"/>
    <w:rsid w:val="00273ACA"/>
    <w:rsid w:val="00273D2D"/>
    <w:rsid w:val="00273FD9"/>
    <w:rsid w:val="0027405E"/>
    <w:rsid w:val="00274590"/>
    <w:rsid w:val="0027464F"/>
    <w:rsid w:val="00274873"/>
    <w:rsid w:val="002748E0"/>
    <w:rsid w:val="00274A21"/>
    <w:rsid w:val="00274B3D"/>
    <w:rsid w:val="00274EA1"/>
    <w:rsid w:val="00275012"/>
    <w:rsid w:val="0027562E"/>
    <w:rsid w:val="00275964"/>
    <w:rsid w:val="002759B9"/>
    <w:rsid w:val="00275C60"/>
    <w:rsid w:val="00275CBA"/>
    <w:rsid w:val="00275CFC"/>
    <w:rsid w:val="002761C3"/>
    <w:rsid w:val="00276694"/>
    <w:rsid w:val="00276770"/>
    <w:rsid w:val="002768B0"/>
    <w:rsid w:val="002768BC"/>
    <w:rsid w:val="00276A12"/>
    <w:rsid w:val="00276ACA"/>
    <w:rsid w:val="00276D1F"/>
    <w:rsid w:val="00277147"/>
    <w:rsid w:val="00277193"/>
    <w:rsid w:val="002773A0"/>
    <w:rsid w:val="00277443"/>
    <w:rsid w:val="0027752C"/>
    <w:rsid w:val="0027778F"/>
    <w:rsid w:val="00277821"/>
    <w:rsid w:val="002779A8"/>
    <w:rsid w:val="00277DC5"/>
    <w:rsid w:val="00280060"/>
    <w:rsid w:val="002807ED"/>
    <w:rsid w:val="0028080E"/>
    <w:rsid w:val="00280E87"/>
    <w:rsid w:val="00280F1E"/>
    <w:rsid w:val="002813D9"/>
    <w:rsid w:val="002816A1"/>
    <w:rsid w:val="002817F7"/>
    <w:rsid w:val="00281822"/>
    <w:rsid w:val="002819E6"/>
    <w:rsid w:val="00281D43"/>
    <w:rsid w:val="002823C6"/>
    <w:rsid w:val="00282B99"/>
    <w:rsid w:val="00282C31"/>
    <w:rsid w:val="00282E3F"/>
    <w:rsid w:val="00282E9B"/>
    <w:rsid w:val="00282EAC"/>
    <w:rsid w:val="002830B2"/>
    <w:rsid w:val="0028321B"/>
    <w:rsid w:val="00283674"/>
    <w:rsid w:val="00283944"/>
    <w:rsid w:val="00283AD1"/>
    <w:rsid w:val="00283F3F"/>
    <w:rsid w:val="0028412D"/>
    <w:rsid w:val="002842AC"/>
    <w:rsid w:val="0028434B"/>
    <w:rsid w:val="00284352"/>
    <w:rsid w:val="00284504"/>
    <w:rsid w:val="002846EE"/>
    <w:rsid w:val="00284A64"/>
    <w:rsid w:val="00284C70"/>
    <w:rsid w:val="00284CF3"/>
    <w:rsid w:val="00284EA7"/>
    <w:rsid w:val="00284F51"/>
    <w:rsid w:val="00285041"/>
    <w:rsid w:val="002851A2"/>
    <w:rsid w:val="00285673"/>
    <w:rsid w:val="00285AE3"/>
    <w:rsid w:val="0028609F"/>
    <w:rsid w:val="0028654D"/>
    <w:rsid w:val="0028656D"/>
    <w:rsid w:val="00286792"/>
    <w:rsid w:val="00286CF1"/>
    <w:rsid w:val="00286D9D"/>
    <w:rsid w:val="00286DA6"/>
    <w:rsid w:val="00286EFA"/>
    <w:rsid w:val="00286FD4"/>
    <w:rsid w:val="00287182"/>
    <w:rsid w:val="00287430"/>
    <w:rsid w:val="0028747B"/>
    <w:rsid w:val="002874CB"/>
    <w:rsid w:val="002879FC"/>
    <w:rsid w:val="00287A01"/>
    <w:rsid w:val="00287A66"/>
    <w:rsid w:val="00287DEE"/>
    <w:rsid w:val="00287FB2"/>
    <w:rsid w:val="00290072"/>
    <w:rsid w:val="00290181"/>
    <w:rsid w:val="002901AD"/>
    <w:rsid w:val="00290520"/>
    <w:rsid w:val="00290B14"/>
    <w:rsid w:val="00290B9A"/>
    <w:rsid w:val="00290E34"/>
    <w:rsid w:val="00290E5E"/>
    <w:rsid w:val="00290E83"/>
    <w:rsid w:val="00290FD4"/>
    <w:rsid w:val="0029113C"/>
    <w:rsid w:val="002912BF"/>
    <w:rsid w:val="002914D1"/>
    <w:rsid w:val="002915B2"/>
    <w:rsid w:val="00291642"/>
    <w:rsid w:val="002918FF"/>
    <w:rsid w:val="00291CCB"/>
    <w:rsid w:val="00291E66"/>
    <w:rsid w:val="00292026"/>
    <w:rsid w:val="0029217A"/>
    <w:rsid w:val="002921BF"/>
    <w:rsid w:val="00292341"/>
    <w:rsid w:val="0029259B"/>
    <w:rsid w:val="0029269E"/>
    <w:rsid w:val="00292A63"/>
    <w:rsid w:val="00292B8E"/>
    <w:rsid w:val="00292DB8"/>
    <w:rsid w:val="00292F45"/>
    <w:rsid w:val="002930E6"/>
    <w:rsid w:val="0029318B"/>
    <w:rsid w:val="002931FA"/>
    <w:rsid w:val="0029353D"/>
    <w:rsid w:val="002937C1"/>
    <w:rsid w:val="002941D0"/>
    <w:rsid w:val="00294248"/>
    <w:rsid w:val="002943D9"/>
    <w:rsid w:val="0029504C"/>
    <w:rsid w:val="0029536E"/>
    <w:rsid w:val="002953C8"/>
    <w:rsid w:val="002954DA"/>
    <w:rsid w:val="002954DC"/>
    <w:rsid w:val="002955D8"/>
    <w:rsid w:val="00295780"/>
    <w:rsid w:val="00295912"/>
    <w:rsid w:val="00295B45"/>
    <w:rsid w:val="00295D5D"/>
    <w:rsid w:val="00296044"/>
    <w:rsid w:val="00296258"/>
    <w:rsid w:val="0029641D"/>
    <w:rsid w:val="0029672F"/>
    <w:rsid w:val="00296B70"/>
    <w:rsid w:val="002970D0"/>
    <w:rsid w:val="002970E5"/>
    <w:rsid w:val="002970FB"/>
    <w:rsid w:val="0029743C"/>
    <w:rsid w:val="0029779F"/>
    <w:rsid w:val="00297894"/>
    <w:rsid w:val="00297968"/>
    <w:rsid w:val="00297A01"/>
    <w:rsid w:val="00297B03"/>
    <w:rsid w:val="00297B1D"/>
    <w:rsid w:val="00297BAF"/>
    <w:rsid w:val="00297D86"/>
    <w:rsid w:val="002A0CA7"/>
    <w:rsid w:val="002A0D97"/>
    <w:rsid w:val="002A0F7B"/>
    <w:rsid w:val="002A0FD2"/>
    <w:rsid w:val="002A0FD6"/>
    <w:rsid w:val="002A158C"/>
    <w:rsid w:val="002A164B"/>
    <w:rsid w:val="002A200F"/>
    <w:rsid w:val="002A265F"/>
    <w:rsid w:val="002A28C0"/>
    <w:rsid w:val="002A2F15"/>
    <w:rsid w:val="002A2F51"/>
    <w:rsid w:val="002A32F0"/>
    <w:rsid w:val="002A3469"/>
    <w:rsid w:val="002A36CC"/>
    <w:rsid w:val="002A3DB8"/>
    <w:rsid w:val="002A3E6D"/>
    <w:rsid w:val="002A3FFC"/>
    <w:rsid w:val="002A401F"/>
    <w:rsid w:val="002A47F5"/>
    <w:rsid w:val="002A490B"/>
    <w:rsid w:val="002A4920"/>
    <w:rsid w:val="002A4C27"/>
    <w:rsid w:val="002A4DDA"/>
    <w:rsid w:val="002A4DF5"/>
    <w:rsid w:val="002A4E2B"/>
    <w:rsid w:val="002A4E36"/>
    <w:rsid w:val="002A4FC1"/>
    <w:rsid w:val="002A5493"/>
    <w:rsid w:val="002A553D"/>
    <w:rsid w:val="002A55B7"/>
    <w:rsid w:val="002A5710"/>
    <w:rsid w:val="002A5A14"/>
    <w:rsid w:val="002A5A58"/>
    <w:rsid w:val="002A5C29"/>
    <w:rsid w:val="002A5D77"/>
    <w:rsid w:val="002A5DF8"/>
    <w:rsid w:val="002A5E4A"/>
    <w:rsid w:val="002A5EF9"/>
    <w:rsid w:val="002A5FD1"/>
    <w:rsid w:val="002A6129"/>
    <w:rsid w:val="002A63BE"/>
    <w:rsid w:val="002A6516"/>
    <w:rsid w:val="002A6751"/>
    <w:rsid w:val="002A6E10"/>
    <w:rsid w:val="002A6E3C"/>
    <w:rsid w:val="002A6EAB"/>
    <w:rsid w:val="002A6EEF"/>
    <w:rsid w:val="002A7259"/>
    <w:rsid w:val="002A72A6"/>
    <w:rsid w:val="002A7590"/>
    <w:rsid w:val="002A7616"/>
    <w:rsid w:val="002A7D55"/>
    <w:rsid w:val="002A7FE4"/>
    <w:rsid w:val="002B01BD"/>
    <w:rsid w:val="002B034E"/>
    <w:rsid w:val="002B03AF"/>
    <w:rsid w:val="002B0C93"/>
    <w:rsid w:val="002B165F"/>
    <w:rsid w:val="002B17A1"/>
    <w:rsid w:val="002B1E8E"/>
    <w:rsid w:val="002B212C"/>
    <w:rsid w:val="002B261C"/>
    <w:rsid w:val="002B275C"/>
    <w:rsid w:val="002B2822"/>
    <w:rsid w:val="002B2B6A"/>
    <w:rsid w:val="002B2E14"/>
    <w:rsid w:val="002B2E37"/>
    <w:rsid w:val="002B2F91"/>
    <w:rsid w:val="002B31A4"/>
    <w:rsid w:val="002B320F"/>
    <w:rsid w:val="002B32F1"/>
    <w:rsid w:val="002B3353"/>
    <w:rsid w:val="002B339F"/>
    <w:rsid w:val="002B3894"/>
    <w:rsid w:val="002B3C1D"/>
    <w:rsid w:val="002B410E"/>
    <w:rsid w:val="002B43A0"/>
    <w:rsid w:val="002B4884"/>
    <w:rsid w:val="002B493B"/>
    <w:rsid w:val="002B495E"/>
    <w:rsid w:val="002B4A3D"/>
    <w:rsid w:val="002B4E69"/>
    <w:rsid w:val="002B4E95"/>
    <w:rsid w:val="002B4F1C"/>
    <w:rsid w:val="002B53FD"/>
    <w:rsid w:val="002B541F"/>
    <w:rsid w:val="002B54EB"/>
    <w:rsid w:val="002B56E2"/>
    <w:rsid w:val="002B5808"/>
    <w:rsid w:val="002B5ADE"/>
    <w:rsid w:val="002B5B48"/>
    <w:rsid w:val="002B5EFB"/>
    <w:rsid w:val="002B64E0"/>
    <w:rsid w:val="002B6796"/>
    <w:rsid w:val="002B6893"/>
    <w:rsid w:val="002B69FA"/>
    <w:rsid w:val="002B6CDC"/>
    <w:rsid w:val="002B6DD0"/>
    <w:rsid w:val="002B7079"/>
    <w:rsid w:val="002B7D8F"/>
    <w:rsid w:val="002C051A"/>
    <w:rsid w:val="002C05DA"/>
    <w:rsid w:val="002C0B95"/>
    <w:rsid w:val="002C0C0E"/>
    <w:rsid w:val="002C1512"/>
    <w:rsid w:val="002C1C24"/>
    <w:rsid w:val="002C1CA7"/>
    <w:rsid w:val="002C1D64"/>
    <w:rsid w:val="002C1FB7"/>
    <w:rsid w:val="002C21A6"/>
    <w:rsid w:val="002C23DB"/>
    <w:rsid w:val="002C23EA"/>
    <w:rsid w:val="002C2562"/>
    <w:rsid w:val="002C266B"/>
    <w:rsid w:val="002C2827"/>
    <w:rsid w:val="002C2B77"/>
    <w:rsid w:val="002C2EFF"/>
    <w:rsid w:val="002C311E"/>
    <w:rsid w:val="002C32CB"/>
    <w:rsid w:val="002C3441"/>
    <w:rsid w:val="002C3528"/>
    <w:rsid w:val="002C37F6"/>
    <w:rsid w:val="002C3C1F"/>
    <w:rsid w:val="002C3C8C"/>
    <w:rsid w:val="002C3CB0"/>
    <w:rsid w:val="002C4024"/>
    <w:rsid w:val="002C421D"/>
    <w:rsid w:val="002C4275"/>
    <w:rsid w:val="002C4916"/>
    <w:rsid w:val="002C4948"/>
    <w:rsid w:val="002C4E57"/>
    <w:rsid w:val="002C5000"/>
    <w:rsid w:val="002C5219"/>
    <w:rsid w:val="002C5B7B"/>
    <w:rsid w:val="002C5D2E"/>
    <w:rsid w:val="002C61BF"/>
    <w:rsid w:val="002C66B6"/>
    <w:rsid w:val="002C66D5"/>
    <w:rsid w:val="002C6779"/>
    <w:rsid w:val="002C6B2A"/>
    <w:rsid w:val="002C6D17"/>
    <w:rsid w:val="002C6E71"/>
    <w:rsid w:val="002C6F60"/>
    <w:rsid w:val="002C78B1"/>
    <w:rsid w:val="002C7BF3"/>
    <w:rsid w:val="002D0070"/>
    <w:rsid w:val="002D0081"/>
    <w:rsid w:val="002D0645"/>
    <w:rsid w:val="002D0948"/>
    <w:rsid w:val="002D09B6"/>
    <w:rsid w:val="002D0C34"/>
    <w:rsid w:val="002D0F9F"/>
    <w:rsid w:val="002D10BE"/>
    <w:rsid w:val="002D11E8"/>
    <w:rsid w:val="002D132A"/>
    <w:rsid w:val="002D1399"/>
    <w:rsid w:val="002D14F7"/>
    <w:rsid w:val="002D17E1"/>
    <w:rsid w:val="002D18AF"/>
    <w:rsid w:val="002D2088"/>
    <w:rsid w:val="002D2122"/>
    <w:rsid w:val="002D2385"/>
    <w:rsid w:val="002D23D5"/>
    <w:rsid w:val="002D23F5"/>
    <w:rsid w:val="002D252F"/>
    <w:rsid w:val="002D25E3"/>
    <w:rsid w:val="002D29A2"/>
    <w:rsid w:val="002D29D9"/>
    <w:rsid w:val="002D2D3D"/>
    <w:rsid w:val="002D2D84"/>
    <w:rsid w:val="002D30C9"/>
    <w:rsid w:val="002D313D"/>
    <w:rsid w:val="002D319F"/>
    <w:rsid w:val="002D352A"/>
    <w:rsid w:val="002D35DA"/>
    <w:rsid w:val="002D38B4"/>
    <w:rsid w:val="002D397F"/>
    <w:rsid w:val="002D3BF7"/>
    <w:rsid w:val="002D3C94"/>
    <w:rsid w:val="002D430D"/>
    <w:rsid w:val="002D4324"/>
    <w:rsid w:val="002D44DD"/>
    <w:rsid w:val="002D49FF"/>
    <w:rsid w:val="002D4A81"/>
    <w:rsid w:val="002D4A82"/>
    <w:rsid w:val="002D4B2D"/>
    <w:rsid w:val="002D4CB8"/>
    <w:rsid w:val="002D4F62"/>
    <w:rsid w:val="002D51D3"/>
    <w:rsid w:val="002D5976"/>
    <w:rsid w:val="002D5BA4"/>
    <w:rsid w:val="002D5D31"/>
    <w:rsid w:val="002D611B"/>
    <w:rsid w:val="002D611C"/>
    <w:rsid w:val="002D6443"/>
    <w:rsid w:val="002D65A0"/>
    <w:rsid w:val="002D6D57"/>
    <w:rsid w:val="002D72DE"/>
    <w:rsid w:val="002D75F8"/>
    <w:rsid w:val="002D7873"/>
    <w:rsid w:val="002D7A27"/>
    <w:rsid w:val="002D7A41"/>
    <w:rsid w:val="002D7D15"/>
    <w:rsid w:val="002D7D77"/>
    <w:rsid w:val="002D7E3E"/>
    <w:rsid w:val="002E0081"/>
    <w:rsid w:val="002E0160"/>
    <w:rsid w:val="002E01F1"/>
    <w:rsid w:val="002E0234"/>
    <w:rsid w:val="002E06A2"/>
    <w:rsid w:val="002E07EB"/>
    <w:rsid w:val="002E0889"/>
    <w:rsid w:val="002E09A6"/>
    <w:rsid w:val="002E09DC"/>
    <w:rsid w:val="002E0C07"/>
    <w:rsid w:val="002E0C63"/>
    <w:rsid w:val="002E129F"/>
    <w:rsid w:val="002E163A"/>
    <w:rsid w:val="002E17B7"/>
    <w:rsid w:val="002E1962"/>
    <w:rsid w:val="002E19A9"/>
    <w:rsid w:val="002E1BE7"/>
    <w:rsid w:val="002E1D84"/>
    <w:rsid w:val="002E234C"/>
    <w:rsid w:val="002E2371"/>
    <w:rsid w:val="002E24B5"/>
    <w:rsid w:val="002E2671"/>
    <w:rsid w:val="002E2727"/>
    <w:rsid w:val="002E2783"/>
    <w:rsid w:val="002E27A5"/>
    <w:rsid w:val="002E2B91"/>
    <w:rsid w:val="002E2D54"/>
    <w:rsid w:val="002E2D8A"/>
    <w:rsid w:val="002E3184"/>
    <w:rsid w:val="002E323B"/>
    <w:rsid w:val="002E3455"/>
    <w:rsid w:val="002E391B"/>
    <w:rsid w:val="002E3ABE"/>
    <w:rsid w:val="002E3CAF"/>
    <w:rsid w:val="002E3EE2"/>
    <w:rsid w:val="002E424A"/>
    <w:rsid w:val="002E4525"/>
    <w:rsid w:val="002E478D"/>
    <w:rsid w:val="002E4D9B"/>
    <w:rsid w:val="002E4F39"/>
    <w:rsid w:val="002E52C1"/>
    <w:rsid w:val="002E5A9B"/>
    <w:rsid w:val="002E5AA7"/>
    <w:rsid w:val="002E5C64"/>
    <w:rsid w:val="002E5E94"/>
    <w:rsid w:val="002E6037"/>
    <w:rsid w:val="002E606B"/>
    <w:rsid w:val="002E6183"/>
    <w:rsid w:val="002E62F2"/>
    <w:rsid w:val="002E658A"/>
    <w:rsid w:val="002E676A"/>
    <w:rsid w:val="002E685D"/>
    <w:rsid w:val="002E6AC0"/>
    <w:rsid w:val="002E6FA8"/>
    <w:rsid w:val="002E70CD"/>
    <w:rsid w:val="002E70D7"/>
    <w:rsid w:val="002E72BE"/>
    <w:rsid w:val="002E7496"/>
    <w:rsid w:val="002E77C0"/>
    <w:rsid w:val="002E7839"/>
    <w:rsid w:val="002E7879"/>
    <w:rsid w:val="002E7AB1"/>
    <w:rsid w:val="002E7C9D"/>
    <w:rsid w:val="002E7E76"/>
    <w:rsid w:val="002E7EA0"/>
    <w:rsid w:val="002E7FE0"/>
    <w:rsid w:val="002F00CC"/>
    <w:rsid w:val="002F010E"/>
    <w:rsid w:val="002F0347"/>
    <w:rsid w:val="002F0654"/>
    <w:rsid w:val="002F0684"/>
    <w:rsid w:val="002F072B"/>
    <w:rsid w:val="002F092A"/>
    <w:rsid w:val="002F0C0B"/>
    <w:rsid w:val="002F0E28"/>
    <w:rsid w:val="002F0EAC"/>
    <w:rsid w:val="002F12E0"/>
    <w:rsid w:val="002F1560"/>
    <w:rsid w:val="002F190F"/>
    <w:rsid w:val="002F1C4C"/>
    <w:rsid w:val="002F1C83"/>
    <w:rsid w:val="002F1E29"/>
    <w:rsid w:val="002F1F79"/>
    <w:rsid w:val="002F2300"/>
    <w:rsid w:val="002F2EC3"/>
    <w:rsid w:val="002F2FCB"/>
    <w:rsid w:val="002F317B"/>
    <w:rsid w:val="002F32BD"/>
    <w:rsid w:val="002F3DE2"/>
    <w:rsid w:val="002F4051"/>
    <w:rsid w:val="002F42C0"/>
    <w:rsid w:val="002F47DC"/>
    <w:rsid w:val="002F48C4"/>
    <w:rsid w:val="002F48F1"/>
    <w:rsid w:val="002F4964"/>
    <w:rsid w:val="002F4B2B"/>
    <w:rsid w:val="002F4ED1"/>
    <w:rsid w:val="002F5001"/>
    <w:rsid w:val="002F5296"/>
    <w:rsid w:val="002F5366"/>
    <w:rsid w:val="002F552A"/>
    <w:rsid w:val="002F5599"/>
    <w:rsid w:val="002F55BD"/>
    <w:rsid w:val="002F5636"/>
    <w:rsid w:val="002F57E7"/>
    <w:rsid w:val="002F5C31"/>
    <w:rsid w:val="002F5D04"/>
    <w:rsid w:val="002F5D43"/>
    <w:rsid w:val="002F5DC9"/>
    <w:rsid w:val="002F5FFD"/>
    <w:rsid w:val="002F64DB"/>
    <w:rsid w:val="002F66E2"/>
    <w:rsid w:val="002F676A"/>
    <w:rsid w:val="002F677E"/>
    <w:rsid w:val="002F6A3A"/>
    <w:rsid w:val="002F6E6F"/>
    <w:rsid w:val="002F6FDD"/>
    <w:rsid w:val="002F720F"/>
    <w:rsid w:val="002F73CB"/>
    <w:rsid w:val="002F7480"/>
    <w:rsid w:val="002F75E1"/>
    <w:rsid w:val="002F7602"/>
    <w:rsid w:val="002F773D"/>
    <w:rsid w:val="002F77B8"/>
    <w:rsid w:val="002F77BA"/>
    <w:rsid w:val="002F7A28"/>
    <w:rsid w:val="002F7AF5"/>
    <w:rsid w:val="002F7C8E"/>
    <w:rsid w:val="002F7D64"/>
    <w:rsid w:val="00300029"/>
    <w:rsid w:val="003000DD"/>
    <w:rsid w:val="0030020C"/>
    <w:rsid w:val="0030031F"/>
    <w:rsid w:val="00300412"/>
    <w:rsid w:val="00300599"/>
    <w:rsid w:val="003008B4"/>
    <w:rsid w:val="0030098E"/>
    <w:rsid w:val="00301103"/>
    <w:rsid w:val="003012DD"/>
    <w:rsid w:val="0030135C"/>
    <w:rsid w:val="00301508"/>
    <w:rsid w:val="0030184D"/>
    <w:rsid w:val="0030194A"/>
    <w:rsid w:val="00301D35"/>
    <w:rsid w:val="00301EEF"/>
    <w:rsid w:val="003020EA"/>
    <w:rsid w:val="003020F2"/>
    <w:rsid w:val="0030229D"/>
    <w:rsid w:val="0030250D"/>
    <w:rsid w:val="00302824"/>
    <w:rsid w:val="00302925"/>
    <w:rsid w:val="003029CD"/>
    <w:rsid w:val="00302A8D"/>
    <w:rsid w:val="00302AA3"/>
    <w:rsid w:val="00302E9E"/>
    <w:rsid w:val="00302FE7"/>
    <w:rsid w:val="003031AA"/>
    <w:rsid w:val="00303538"/>
    <w:rsid w:val="0030357D"/>
    <w:rsid w:val="0030373E"/>
    <w:rsid w:val="003037AD"/>
    <w:rsid w:val="00303806"/>
    <w:rsid w:val="00303A19"/>
    <w:rsid w:val="00304410"/>
    <w:rsid w:val="0030442C"/>
    <w:rsid w:val="003044E7"/>
    <w:rsid w:val="00304C43"/>
    <w:rsid w:val="00304C8C"/>
    <w:rsid w:val="00304FDA"/>
    <w:rsid w:val="003053C4"/>
    <w:rsid w:val="00305DD5"/>
    <w:rsid w:val="00306266"/>
    <w:rsid w:val="0030649D"/>
    <w:rsid w:val="0030694E"/>
    <w:rsid w:val="00306FA1"/>
    <w:rsid w:val="0030710A"/>
    <w:rsid w:val="003072DB"/>
    <w:rsid w:val="0030781A"/>
    <w:rsid w:val="00307EC9"/>
    <w:rsid w:val="00310076"/>
    <w:rsid w:val="003100E7"/>
    <w:rsid w:val="003108B8"/>
    <w:rsid w:val="00310964"/>
    <w:rsid w:val="00310D32"/>
    <w:rsid w:val="00310E92"/>
    <w:rsid w:val="00310EFB"/>
    <w:rsid w:val="00310F4F"/>
    <w:rsid w:val="003110B4"/>
    <w:rsid w:val="00311202"/>
    <w:rsid w:val="003112F6"/>
    <w:rsid w:val="00311EDB"/>
    <w:rsid w:val="00311F77"/>
    <w:rsid w:val="003120D3"/>
    <w:rsid w:val="003125D0"/>
    <w:rsid w:val="003126A7"/>
    <w:rsid w:val="00312A5A"/>
    <w:rsid w:val="00312E72"/>
    <w:rsid w:val="003134DF"/>
    <w:rsid w:val="00313AD5"/>
    <w:rsid w:val="00313CF0"/>
    <w:rsid w:val="00313DC8"/>
    <w:rsid w:val="00313E93"/>
    <w:rsid w:val="00314217"/>
    <w:rsid w:val="00314453"/>
    <w:rsid w:val="00314696"/>
    <w:rsid w:val="00314846"/>
    <w:rsid w:val="00314AAA"/>
    <w:rsid w:val="00314B0D"/>
    <w:rsid w:val="00314BFE"/>
    <w:rsid w:val="00315216"/>
    <w:rsid w:val="0031532D"/>
    <w:rsid w:val="00315412"/>
    <w:rsid w:val="003154BE"/>
    <w:rsid w:val="00315AEC"/>
    <w:rsid w:val="00315D12"/>
    <w:rsid w:val="00315FF4"/>
    <w:rsid w:val="00316568"/>
    <w:rsid w:val="00316D6B"/>
    <w:rsid w:val="00316EAD"/>
    <w:rsid w:val="00316F03"/>
    <w:rsid w:val="0031714D"/>
    <w:rsid w:val="003173EE"/>
    <w:rsid w:val="0031746F"/>
    <w:rsid w:val="0031762A"/>
    <w:rsid w:val="003177E5"/>
    <w:rsid w:val="003178C5"/>
    <w:rsid w:val="00317CAD"/>
    <w:rsid w:val="00317D1E"/>
    <w:rsid w:val="00317DA5"/>
    <w:rsid w:val="00317F0A"/>
    <w:rsid w:val="00320163"/>
    <w:rsid w:val="00320640"/>
    <w:rsid w:val="00320792"/>
    <w:rsid w:val="0032124C"/>
    <w:rsid w:val="003212D6"/>
    <w:rsid w:val="003212E9"/>
    <w:rsid w:val="0032146A"/>
    <w:rsid w:val="003216D0"/>
    <w:rsid w:val="00321F2E"/>
    <w:rsid w:val="0032202B"/>
    <w:rsid w:val="003221B3"/>
    <w:rsid w:val="003222AC"/>
    <w:rsid w:val="00322374"/>
    <w:rsid w:val="0032239C"/>
    <w:rsid w:val="00322794"/>
    <w:rsid w:val="003227D2"/>
    <w:rsid w:val="00322871"/>
    <w:rsid w:val="0032294E"/>
    <w:rsid w:val="00322979"/>
    <w:rsid w:val="00322A33"/>
    <w:rsid w:val="00322C25"/>
    <w:rsid w:val="00322DFD"/>
    <w:rsid w:val="00322E0F"/>
    <w:rsid w:val="00323051"/>
    <w:rsid w:val="003232C1"/>
    <w:rsid w:val="0032365E"/>
    <w:rsid w:val="00323992"/>
    <w:rsid w:val="00323A51"/>
    <w:rsid w:val="00323A57"/>
    <w:rsid w:val="003242C2"/>
    <w:rsid w:val="00324491"/>
    <w:rsid w:val="00324C52"/>
    <w:rsid w:val="00325052"/>
    <w:rsid w:val="00325150"/>
    <w:rsid w:val="003256B7"/>
    <w:rsid w:val="00326150"/>
    <w:rsid w:val="0032659C"/>
    <w:rsid w:val="0032677E"/>
    <w:rsid w:val="00326859"/>
    <w:rsid w:val="0032691E"/>
    <w:rsid w:val="00326984"/>
    <w:rsid w:val="00326BD9"/>
    <w:rsid w:val="00326D0C"/>
    <w:rsid w:val="00326D3E"/>
    <w:rsid w:val="00326EC2"/>
    <w:rsid w:val="00327175"/>
    <w:rsid w:val="0032765A"/>
    <w:rsid w:val="00327762"/>
    <w:rsid w:val="00327CC9"/>
    <w:rsid w:val="00330186"/>
    <w:rsid w:val="003303DE"/>
    <w:rsid w:val="00330506"/>
    <w:rsid w:val="003307B5"/>
    <w:rsid w:val="003307E7"/>
    <w:rsid w:val="00330A2D"/>
    <w:rsid w:val="00330AFB"/>
    <w:rsid w:val="00330B76"/>
    <w:rsid w:val="00330D76"/>
    <w:rsid w:val="0033132A"/>
    <w:rsid w:val="0033148D"/>
    <w:rsid w:val="00331845"/>
    <w:rsid w:val="0033187C"/>
    <w:rsid w:val="00331D20"/>
    <w:rsid w:val="003320A0"/>
    <w:rsid w:val="003322AB"/>
    <w:rsid w:val="00332352"/>
    <w:rsid w:val="0033235F"/>
    <w:rsid w:val="00332A1E"/>
    <w:rsid w:val="00332A45"/>
    <w:rsid w:val="00332B10"/>
    <w:rsid w:val="00332D61"/>
    <w:rsid w:val="00332D6C"/>
    <w:rsid w:val="00333865"/>
    <w:rsid w:val="003338B7"/>
    <w:rsid w:val="003338CD"/>
    <w:rsid w:val="00333DF3"/>
    <w:rsid w:val="00333E3F"/>
    <w:rsid w:val="00333EBC"/>
    <w:rsid w:val="00333FFC"/>
    <w:rsid w:val="003341B1"/>
    <w:rsid w:val="0033434F"/>
    <w:rsid w:val="003348FC"/>
    <w:rsid w:val="00334993"/>
    <w:rsid w:val="0033499B"/>
    <w:rsid w:val="00334B6D"/>
    <w:rsid w:val="00334B75"/>
    <w:rsid w:val="00334E33"/>
    <w:rsid w:val="003351D0"/>
    <w:rsid w:val="0033582E"/>
    <w:rsid w:val="00336238"/>
    <w:rsid w:val="0033642C"/>
    <w:rsid w:val="00336452"/>
    <w:rsid w:val="00336593"/>
    <w:rsid w:val="00336673"/>
    <w:rsid w:val="0033698F"/>
    <w:rsid w:val="003369C5"/>
    <w:rsid w:val="00336A31"/>
    <w:rsid w:val="00336A71"/>
    <w:rsid w:val="00336B76"/>
    <w:rsid w:val="00336B9A"/>
    <w:rsid w:val="00336F8B"/>
    <w:rsid w:val="00337120"/>
    <w:rsid w:val="003374B0"/>
    <w:rsid w:val="00337521"/>
    <w:rsid w:val="003376DE"/>
    <w:rsid w:val="00337BB5"/>
    <w:rsid w:val="00337BCE"/>
    <w:rsid w:val="00337CF4"/>
    <w:rsid w:val="00337DD1"/>
    <w:rsid w:val="00340007"/>
    <w:rsid w:val="00340068"/>
    <w:rsid w:val="00340698"/>
    <w:rsid w:val="00340BFF"/>
    <w:rsid w:val="00340C20"/>
    <w:rsid w:val="00340F64"/>
    <w:rsid w:val="003411C0"/>
    <w:rsid w:val="00342B97"/>
    <w:rsid w:val="00342B99"/>
    <w:rsid w:val="00342C29"/>
    <w:rsid w:val="00342FCD"/>
    <w:rsid w:val="00342FD0"/>
    <w:rsid w:val="003430AB"/>
    <w:rsid w:val="00343292"/>
    <w:rsid w:val="00343610"/>
    <w:rsid w:val="003438A1"/>
    <w:rsid w:val="00343990"/>
    <w:rsid w:val="003441D1"/>
    <w:rsid w:val="00344243"/>
    <w:rsid w:val="0034427D"/>
    <w:rsid w:val="003445C7"/>
    <w:rsid w:val="00344631"/>
    <w:rsid w:val="00344638"/>
    <w:rsid w:val="00344709"/>
    <w:rsid w:val="0034488A"/>
    <w:rsid w:val="003448CB"/>
    <w:rsid w:val="00344B46"/>
    <w:rsid w:val="00344C3E"/>
    <w:rsid w:val="00344D1C"/>
    <w:rsid w:val="00344F6F"/>
    <w:rsid w:val="003452FE"/>
    <w:rsid w:val="00345572"/>
    <w:rsid w:val="003459F1"/>
    <w:rsid w:val="00345BDA"/>
    <w:rsid w:val="00345D9D"/>
    <w:rsid w:val="00345F4E"/>
    <w:rsid w:val="00345FF9"/>
    <w:rsid w:val="00346029"/>
    <w:rsid w:val="003463D9"/>
    <w:rsid w:val="00346841"/>
    <w:rsid w:val="00346999"/>
    <w:rsid w:val="00346E7E"/>
    <w:rsid w:val="00347327"/>
    <w:rsid w:val="00347335"/>
    <w:rsid w:val="0034740C"/>
    <w:rsid w:val="003474A6"/>
    <w:rsid w:val="0034769C"/>
    <w:rsid w:val="00347C29"/>
    <w:rsid w:val="00347D7D"/>
    <w:rsid w:val="00347EF4"/>
    <w:rsid w:val="0035002C"/>
    <w:rsid w:val="003500E5"/>
    <w:rsid w:val="003503C9"/>
    <w:rsid w:val="00350473"/>
    <w:rsid w:val="003505A3"/>
    <w:rsid w:val="0035076E"/>
    <w:rsid w:val="003507A5"/>
    <w:rsid w:val="00350808"/>
    <w:rsid w:val="003509ED"/>
    <w:rsid w:val="00350A0F"/>
    <w:rsid w:val="003512E2"/>
    <w:rsid w:val="003516E0"/>
    <w:rsid w:val="00351807"/>
    <w:rsid w:val="003518A9"/>
    <w:rsid w:val="003518DB"/>
    <w:rsid w:val="00351933"/>
    <w:rsid w:val="00351A37"/>
    <w:rsid w:val="00351AC3"/>
    <w:rsid w:val="00351CF1"/>
    <w:rsid w:val="003522BC"/>
    <w:rsid w:val="0035245F"/>
    <w:rsid w:val="00352777"/>
    <w:rsid w:val="003527C1"/>
    <w:rsid w:val="0035282A"/>
    <w:rsid w:val="00352A7B"/>
    <w:rsid w:val="00352F78"/>
    <w:rsid w:val="0035323D"/>
    <w:rsid w:val="00353295"/>
    <w:rsid w:val="0035372B"/>
    <w:rsid w:val="0035372F"/>
    <w:rsid w:val="0035387C"/>
    <w:rsid w:val="003538F5"/>
    <w:rsid w:val="00354342"/>
    <w:rsid w:val="003543E7"/>
    <w:rsid w:val="00354401"/>
    <w:rsid w:val="003546CC"/>
    <w:rsid w:val="003547E6"/>
    <w:rsid w:val="0035480E"/>
    <w:rsid w:val="00354954"/>
    <w:rsid w:val="00354BF0"/>
    <w:rsid w:val="00354F9C"/>
    <w:rsid w:val="0035514D"/>
    <w:rsid w:val="003551A9"/>
    <w:rsid w:val="003551FF"/>
    <w:rsid w:val="003553CF"/>
    <w:rsid w:val="003554FC"/>
    <w:rsid w:val="003555AD"/>
    <w:rsid w:val="00355758"/>
    <w:rsid w:val="00355855"/>
    <w:rsid w:val="0035588C"/>
    <w:rsid w:val="00355CEE"/>
    <w:rsid w:val="00355E3B"/>
    <w:rsid w:val="00355E71"/>
    <w:rsid w:val="00356182"/>
    <w:rsid w:val="003562DE"/>
    <w:rsid w:val="0035665B"/>
    <w:rsid w:val="00356985"/>
    <w:rsid w:val="003569D9"/>
    <w:rsid w:val="003569FD"/>
    <w:rsid w:val="00356AEF"/>
    <w:rsid w:val="00356BC4"/>
    <w:rsid w:val="00356FC8"/>
    <w:rsid w:val="0035711A"/>
    <w:rsid w:val="0035746D"/>
    <w:rsid w:val="00357589"/>
    <w:rsid w:val="003575A8"/>
    <w:rsid w:val="0035777D"/>
    <w:rsid w:val="00357876"/>
    <w:rsid w:val="003579AE"/>
    <w:rsid w:val="00357DE0"/>
    <w:rsid w:val="00360600"/>
    <w:rsid w:val="003607F6"/>
    <w:rsid w:val="0036085E"/>
    <w:rsid w:val="00360B1C"/>
    <w:rsid w:val="00360F36"/>
    <w:rsid w:val="00360FBE"/>
    <w:rsid w:val="003610FA"/>
    <w:rsid w:val="003612C8"/>
    <w:rsid w:val="0036142E"/>
    <w:rsid w:val="003614DF"/>
    <w:rsid w:val="0036184A"/>
    <w:rsid w:val="003619CF"/>
    <w:rsid w:val="003624F2"/>
    <w:rsid w:val="00362731"/>
    <w:rsid w:val="003627A6"/>
    <w:rsid w:val="003627C0"/>
    <w:rsid w:val="00362AC9"/>
    <w:rsid w:val="00362B60"/>
    <w:rsid w:val="00362D8A"/>
    <w:rsid w:val="003633B7"/>
    <w:rsid w:val="003637F5"/>
    <w:rsid w:val="00363957"/>
    <w:rsid w:val="003639F4"/>
    <w:rsid w:val="00363A1F"/>
    <w:rsid w:val="00363D2C"/>
    <w:rsid w:val="00364A07"/>
    <w:rsid w:val="00364B00"/>
    <w:rsid w:val="00364C40"/>
    <w:rsid w:val="00364E46"/>
    <w:rsid w:val="00364FDE"/>
    <w:rsid w:val="00365450"/>
    <w:rsid w:val="003655DB"/>
    <w:rsid w:val="003658AB"/>
    <w:rsid w:val="00365B1F"/>
    <w:rsid w:val="00365BB5"/>
    <w:rsid w:val="00365CF8"/>
    <w:rsid w:val="00365E44"/>
    <w:rsid w:val="00366280"/>
    <w:rsid w:val="00366566"/>
    <w:rsid w:val="003667CD"/>
    <w:rsid w:val="00366A93"/>
    <w:rsid w:val="00366CCC"/>
    <w:rsid w:val="00366D42"/>
    <w:rsid w:val="00366EB6"/>
    <w:rsid w:val="003676C5"/>
    <w:rsid w:val="003678D1"/>
    <w:rsid w:val="0036795A"/>
    <w:rsid w:val="00367A4E"/>
    <w:rsid w:val="00367AEA"/>
    <w:rsid w:val="00367D54"/>
    <w:rsid w:val="00367DD0"/>
    <w:rsid w:val="00367FEE"/>
    <w:rsid w:val="00370189"/>
    <w:rsid w:val="0037076B"/>
    <w:rsid w:val="00370BBE"/>
    <w:rsid w:val="00370C98"/>
    <w:rsid w:val="00370F26"/>
    <w:rsid w:val="00371004"/>
    <w:rsid w:val="003710A9"/>
    <w:rsid w:val="003715EB"/>
    <w:rsid w:val="003716AA"/>
    <w:rsid w:val="00371C14"/>
    <w:rsid w:val="00371D2E"/>
    <w:rsid w:val="00371F92"/>
    <w:rsid w:val="00371F9D"/>
    <w:rsid w:val="00372132"/>
    <w:rsid w:val="0037215F"/>
    <w:rsid w:val="00372844"/>
    <w:rsid w:val="003729C0"/>
    <w:rsid w:val="00372CCA"/>
    <w:rsid w:val="00373016"/>
    <w:rsid w:val="003730C0"/>
    <w:rsid w:val="0037342C"/>
    <w:rsid w:val="00373CAB"/>
    <w:rsid w:val="0037457E"/>
    <w:rsid w:val="00374591"/>
    <w:rsid w:val="003748BD"/>
    <w:rsid w:val="00374E2B"/>
    <w:rsid w:val="00375440"/>
    <w:rsid w:val="003756D2"/>
    <w:rsid w:val="00375844"/>
    <w:rsid w:val="00375E3A"/>
    <w:rsid w:val="003760C7"/>
    <w:rsid w:val="0037612C"/>
    <w:rsid w:val="00376374"/>
    <w:rsid w:val="003766DC"/>
    <w:rsid w:val="00376B35"/>
    <w:rsid w:val="00377040"/>
    <w:rsid w:val="00377063"/>
    <w:rsid w:val="003772A4"/>
    <w:rsid w:val="003772BA"/>
    <w:rsid w:val="003779AF"/>
    <w:rsid w:val="00380402"/>
    <w:rsid w:val="0038083C"/>
    <w:rsid w:val="00380CF5"/>
    <w:rsid w:val="0038103F"/>
    <w:rsid w:val="003812C2"/>
    <w:rsid w:val="003814F9"/>
    <w:rsid w:val="0038155B"/>
    <w:rsid w:val="003815CD"/>
    <w:rsid w:val="0038184D"/>
    <w:rsid w:val="003819C4"/>
    <w:rsid w:val="003819F0"/>
    <w:rsid w:val="00381A3D"/>
    <w:rsid w:val="00381B54"/>
    <w:rsid w:val="00381B6C"/>
    <w:rsid w:val="00381E9B"/>
    <w:rsid w:val="00381F6F"/>
    <w:rsid w:val="003820A9"/>
    <w:rsid w:val="0038218D"/>
    <w:rsid w:val="003821FE"/>
    <w:rsid w:val="00382CB9"/>
    <w:rsid w:val="00382F56"/>
    <w:rsid w:val="0038317D"/>
    <w:rsid w:val="00383350"/>
    <w:rsid w:val="00383399"/>
    <w:rsid w:val="00383773"/>
    <w:rsid w:val="00383BAC"/>
    <w:rsid w:val="00383C47"/>
    <w:rsid w:val="0038412D"/>
    <w:rsid w:val="003841E8"/>
    <w:rsid w:val="003842A5"/>
    <w:rsid w:val="003843B9"/>
    <w:rsid w:val="003844BD"/>
    <w:rsid w:val="00384501"/>
    <w:rsid w:val="00384540"/>
    <w:rsid w:val="00384770"/>
    <w:rsid w:val="003847CF"/>
    <w:rsid w:val="003849DE"/>
    <w:rsid w:val="00384B1E"/>
    <w:rsid w:val="00384D2B"/>
    <w:rsid w:val="00384ED4"/>
    <w:rsid w:val="00385267"/>
    <w:rsid w:val="003852AE"/>
    <w:rsid w:val="00385372"/>
    <w:rsid w:val="003854BB"/>
    <w:rsid w:val="00385D57"/>
    <w:rsid w:val="00385FDA"/>
    <w:rsid w:val="003860A7"/>
    <w:rsid w:val="00386364"/>
    <w:rsid w:val="003863CF"/>
    <w:rsid w:val="00386557"/>
    <w:rsid w:val="003865EB"/>
    <w:rsid w:val="00386618"/>
    <w:rsid w:val="003866A7"/>
    <w:rsid w:val="00386758"/>
    <w:rsid w:val="00386780"/>
    <w:rsid w:val="003869CA"/>
    <w:rsid w:val="00386A2A"/>
    <w:rsid w:val="00386A35"/>
    <w:rsid w:val="00386C3F"/>
    <w:rsid w:val="0038703C"/>
    <w:rsid w:val="003871AA"/>
    <w:rsid w:val="0038740E"/>
    <w:rsid w:val="003876EA"/>
    <w:rsid w:val="003877DE"/>
    <w:rsid w:val="003878CA"/>
    <w:rsid w:val="003879DE"/>
    <w:rsid w:val="00387E3D"/>
    <w:rsid w:val="00387EDF"/>
    <w:rsid w:val="00387F8D"/>
    <w:rsid w:val="003902F2"/>
    <w:rsid w:val="003903CC"/>
    <w:rsid w:val="0039061B"/>
    <w:rsid w:val="00390700"/>
    <w:rsid w:val="003909C5"/>
    <w:rsid w:val="00390C7A"/>
    <w:rsid w:val="00390D67"/>
    <w:rsid w:val="00390D86"/>
    <w:rsid w:val="00390F58"/>
    <w:rsid w:val="00390FB1"/>
    <w:rsid w:val="00391050"/>
    <w:rsid w:val="003910A7"/>
    <w:rsid w:val="00391256"/>
    <w:rsid w:val="00391322"/>
    <w:rsid w:val="0039152B"/>
    <w:rsid w:val="00391640"/>
    <w:rsid w:val="00391A6B"/>
    <w:rsid w:val="00391AFA"/>
    <w:rsid w:val="00391B35"/>
    <w:rsid w:val="00391B7A"/>
    <w:rsid w:val="00391BF0"/>
    <w:rsid w:val="00391EA7"/>
    <w:rsid w:val="00391EEF"/>
    <w:rsid w:val="003921CF"/>
    <w:rsid w:val="00392240"/>
    <w:rsid w:val="003922DC"/>
    <w:rsid w:val="003923E3"/>
    <w:rsid w:val="003924AE"/>
    <w:rsid w:val="0039253C"/>
    <w:rsid w:val="003925C3"/>
    <w:rsid w:val="003925C9"/>
    <w:rsid w:val="003926A0"/>
    <w:rsid w:val="003926F6"/>
    <w:rsid w:val="00392742"/>
    <w:rsid w:val="0039279B"/>
    <w:rsid w:val="00392998"/>
    <w:rsid w:val="00392B8B"/>
    <w:rsid w:val="00392EC7"/>
    <w:rsid w:val="00392EED"/>
    <w:rsid w:val="003931AF"/>
    <w:rsid w:val="003932CB"/>
    <w:rsid w:val="003934AD"/>
    <w:rsid w:val="003936FA"/>
    <w:rsid w:val="003937B4"/>
    <w:rsid w:val="00393AC9"/>
    <w:rsid w:val="00393AF3"/>
    <w:rsid w:val="00393E1C"/>
    <w:rsid w:val="00393FDA"/>
    <w:rsid w:val="00394091"/>
    <w:rsid w:val="003940D3"/>
    <w:rsid w:val="0039474C"/>
    <w:rsid w:val="003947AA"/>
    <w:rsid w:val="00394BBF"/>
    <w:rsid w:val="00394D84"/>
    <w:rsid w:val="00394FC3"/>
    <w:rsid w:val="003950F3"/>
    <w:rsid w:val="003956FD"/>
    <w:rsid w:val="00395864"/>
    <w:rsid w:val="0039589D"/>
    <w:rsid w:val="00395AC7"/>
    <w:rsid w:val="00395BD8"/>
    <w:rsid w:val="00395E3B"/>
    <w:rsid w:val="00395E51"/>
    <w:rsid w:val="00395EEB"/>
    <w:rsid w:val="003960D9"/>
    <w:rsid w:val="00396435"/>
    <w:rsid w:val="003967DD"/>
    <w:rsid w:val="003968AE"/>
    <w:rsid w:val="00396BEA"/>
    <w:rsid w:val="003970DA"/>
    <w:rsid w:val="003972A9"/>
    <w:rsid w:val="00397384"/>
    <w:rsid w:val="0039754A"/>
    <w:rsid w:val="00397613"/>
    <w:rsid w:val="00397753"/>
    <w:rsid w:val="003A0289"/>
    <w:rsid w:val="003A054F"/>
    <w:rsid w:val="003A05ED"/>
    <w:rsid w:val="003A0704"/>
    <w:rsid w:val="003A071A"/>
    <w:rsid w:val="003A0BC1"/>
    <w:rsid w:val="003A0C34"/>
    <w:rsid w:val="003A0D55"/>
    <w:rsid w:val="003A0F8E"/>
    <w:rsid w:val="003A14D5"/>
    <w:rsid w:val="003A164C"/>
    <w:rsid w:val="003A1709"/>
    <w:rsid w:val="003A18D5"/>
    <w:rsid w:val="003A1A62"/>
    <w:rsid w:val="003A1D0E"/>
    <w:rsid w:val="003A2005"/>
    <w:rsid w:val="003A2017"/>
    <w:rsid w:val="003A2344"/>
    <w:rsid w:val="003A23AD"/>
    <w:rsid w:val="003A23F0"/>
    <w:rsid w:val="003A2C47"/>
    <w:rsid w:val="003A2DCE"/>
    <w:rsid w:val="003A2FAB"/>
    <w:rsid w:val="003A3015"/>
    <w:rsid w:val="003A303C"/>
    <w:rsid w:val="003A3165"/>
    <w:rsid w:val="003A3179"/>
    <w:rsid w:val="003A3265"/>
    <w:rsid w:val="003A3271"/>
    <w:rsid w:val="003A329B"/>
    <w:rsid w:val="003A33DA"/>
    <w:rsid w:val="003A33FE"/>
    <w:rsid w:val="003A357F"/>
    <w:rsid w:val="003A37CE"/>
    <w:rsid w:val="003A3B74"/>
    <w:rsid w:val="003A3BAB"/>
    <w:rsid w:val="003A3D0D"/>
    <w:rsid w:val="003A3D4B"/>
    <w:rsid w:val="003A43F2"/>
    <w:rsid w:val="003A448D"/>
    <w:rsid w:val="003A45A0"/>
    <w:rsid w:val="003A460B"/>
    <w:rsid w:val="003A4CC0"/>
    <w:rsid w:val="003A4F94"/>
    <w:rsid w:val="003A545B"/>
    <w:rsid w:val="003A54D0"/>
    <w:rsid w:val="003A559B"/>
    <w:rsid w:val="003A55D4"/>
    <w:rsid w:val="003A563C"/>
    <w:rsid w:val="003A5701"/>
    <w:rsid w:val="003A58E1"/>
    <w:rsid w:val="003A5D26"/>
    <w:rsid w:val="003A607F"/>
    <w:rsid w:val="003A6328"/>
    <w:rsid w:val="003A6370"/>
    <w:rsid w:val="003A6881"/>
    <w:rsid w:val="003A6985"/>
    <w:rsid w:val="003A6F94"/>
    <w:rsid w:val="003A7188"/>
    <w:rsid w:val="003A7195"/>
    <w:rsid w:val="003A76D7"/>
    <w:rsid w:val="003A7B73"/>
    <w:rsid w:val="003B00B1"/>
    <w:rsid w:val="003B02B3"/>
    <w:rsid w:val="003B0424"/>
    <w:rsid w:val="003B055E"/>
    <w:rsid w:val="003B05AC"/>
    <w:rsid w:val="003B0A89"/>
    <w:rsid w:val="003B0FE4"/>
    <w:rsid w:val="003B164C"/>
    <w:rsid w:val="003B1865"/>
    <w:rsid w:val="003B1CA5"/>
    <w:rsid w:val="003B1FF7"/>
    <w:rsid w:val="003B2269"/>
    <w:rsid w:val="003B22D6"/>
    <w:rsid w:val="003B2473"/>
    <w:rsid w:val="003B3675"/>
    <w:rsid w:val="003B3A1A"/>
    <w:rsid w:val="003B3AFB"/>
    <w:rsid w:val="003B4553"/>
    <w:rsid w:val="003B476F"/>
    <w:rsid w:val="003B4890"/>
    <w:rsid w:val="003B49A2"/>
    <w:rsid w:val="003B4AEE"/>
    <w:rsid w:val="003B4ED5"/>
    <w:rsid w:val="003B4FAC"/>
    <w:rsid w:val="003B5109"/>
    <w:rsid w:val="003B52DA"/>
    <w:rsid w:val="003B547A"/>
    <w:rsid w:val="003B56DF"/>
    <w:rsid w:val="003B5779"/>
    <w:rsid w:val="003B5883"/>
    <w:rsid w:val="003B5955"/>
    <w:rsid w:val="003B5A17"/>
    <w:rsid w:val="003B5C42"/>
    <w:rsid w:val="003B5E47"/>
    <w:rsid w:val="003B61E0"/>
    <w:rsid w:val="003B62AF"/>
    <w:rsid w:val="003B6428"/>
    <w:rsid w:val="003B6496"/>
    <w:rsid w:val="003B6732"/>
    <w:rsid w:val="003B6744"/>
    <w:rsid w:val="003B68D7"/>
    <w:rsid w:val="003B6D46"/>
    <w:rsid w:val="003B6D99"/>
    <w:rsid w:val="003B6E9F"/>
    <w:rsid w:val="003B6F55"/>
    <w:rsid w:val="003B6FF9"/>
    <w:rsid w:val="003B7408"/>
    <w:rsid w:val="003B74D9"/>
    <w:rsid w:val="003B753A"/>
    <w:rsid w:val="003B7674"/>
    <w:rsid w:val="003B7981"/>
    <w:rsid w:val="003B7D47"/>
    <w:rsid w:val="003C0642"/>
    <w:rsid w:val="003C0689"/>
    <w:rsid w:val="003C0B37"/>
    <w:rsid w:val="003C0E2E"/>
    <w:rsid w:val="003C0F3C"/>
    <w:rsid w:val="003C133E"/>
    <w:rsid w:val="003C15BE"/>
    <w:rsid w:val="003C1676"/>
    <w:rsid w:val="003C17D0"/>
    <w:rsid w:val="003C1A7E"/>
    <w:rsid w:val="003C1B25"/>
    <w:rsid w:val="003C1B5A"/>
    <w:rsid w:val="003C1DC6"/>
    <w:rsid w:val="003C1E02"/>
    <w:rsid w:val="003C1E1D"/>
    <w:rsid w:val="003C2918"/>
    <w:rsid w:val="003C2951"/>
    <w:rsid w:val="003C2AE0"/>
    <w:rsid w:val="003C2C42"/>
    <w:rsid w:val="003C2E13"/>
    <w:rsid w:val="003C31AD"/>
    <w:rsid w:val="003C3236"/>
    <w:rsid w:val="003C3550"/>
    <w:rsid w:val="003C3816"/>
    <w:rsid w:val="003C3846"/>
    <w:rsid w:val="003C3889"/>
    <w:rsid w:val="003C3B17"/>
    <w:rsid w:val="003C3E67"/>
    <w:rsid w:val="003C43BF"/>
    <w:rsid w:val="003C45C9"/>
    <w:rsid w:val="003C45DC"/>
    <w:rsid w:val="003C49A8"/>
    <w:rsid w:val="003C4A0F"/>
    <w:rsid w:val="003C4BFF"/>
    <w:rsid w:val="003C4DCB"/>
    <w:rsid w:val="003C549E"/>
    <w:rsid w:val="003C556F"/>
    <w:rsid w:val="003C5803"/>
    <w:rsid w:val="003C5D27"/>
    <w:rsid w:val="003C5F9D"/>
    <w:rsid w:val="003C6447"/>
    <w:rsid w:val="003C64CD"/>
    <w:rsid w:val="003C66AF"/>
    <w:rsid w:val="003C6836"/>
    <w:rsid w:val="003C6AAA"/>
    <w:rsid w:val="003C6B5A"/>
    <w:rsid w:val="003C6C8F"/>
    <w:rsid w:val="003C773C"/>
    <w:rsid w:val="003C7962"/>
    <w:rsid w:val="003C79A5"/>
    <w:rsid w:val="003C7A8A"/>
    <w:rsid w:val="003C7C23"/>
    <w:rsid w:val="003C7C9E"/>
    <w:rsid w:val="003D017D"/>
    <w:rsid w:val="003D072F"/>
    <w:rsid w:val="003D094B"/>
    <w:rsid w:val="003D0AC2"/>
    <w:rsid w:val="003D0B1F"/>
    <w:rsid w:val="003D0BCD"/>
    <w:rsid w:val="003D0C20"/>
    <w:rsid w:val="003D113B"/>
    <w:rsid w:val="003D17F6"/>
    <w:rsid w:val="003D1DE5"/>
    <w:rsid w:val="003D1ED2"/>
    <w:rsid w:val="003D1FDA"/>
    <w:rsid w:val="003D2459"/>
    <w:rsid w:val="003D24E1"/>
    <w:rsid w:val="003D26B9"/>
    <w:rsid w:val="003D2845"/>
    <w:rsid w:val="003D29B0"/>
    <w:rsid w:val="003D29C3"/>
    <w:rsid w:val="003D2F07"/>
    <w:rsid w:val="003D3192"/>
    <w:rsid w:val="003D32FA"/>
    <w:rsid w:val="003D3342"/>
    <w:rsid w:val="003D351D"/>
    <w:rsid w:val="003D35A4"/>
    <w:rsid w:val="003D3691"/>
    <w:rsid w:val="003D400A"/>
    <w:rsid w:val="003D401E"/>
    <w:rsid w:val="003D454F"/>
    <w:rsid w:val="003D458D"/>
    <w:rsid w:val="003D4859"/>
    <w:rsid w:val="003D4A95"/>
    <w:rsid w:val="003D4E1C"/>
    <w:rsid w:val="003D4F8B"/>
    <w:rsid w:val="003D519B"/>
    <w:rsid w:val="003D52F9"/>
    <w:rsid w:val="003D54C9"/>
    <w:rsid w:val="003D5C5F"/>
    <w:rsid w:val="003D5CDA"/>
    <w:rsid w:val="003D5D6F"/>
    <w:rsid w:val="003D5F16"/>
    <w:rsid w:val="003D5FF4"/>
    <w:rsid w:val="003D611C"/>
    <w:rsid w:val="003D61B5"/>
    <w:rsid w:val="003D62AC"/>
    <w:rsid w:val="003D6564"/>
    <w:rsid w:val="003D66F6"/>
    <w:rsid w:val="003D672A"/>
    <w:rsid w:val="003D6768"/>
    <w:rsid w:val="003D6A2C"/>
    <w:rsid w:val="003D6B7F"/>
    <w:rsid w:val="003D7049"/>
    <w:rsid w:val="003D73E1"/>
    <w:rsid w:val="003D7895"/>
    <w:rsid w:val="003D7AE2"/>
    <w:rsid w:val="003D7C5C"/>
    <w:rsid w:val="003D7D23"/>
    <w:rsid w:val="003D7D52"/>
    <w:rsid w:val="003D7D58"/>
    <w:rsid w:val="003D7D76"/>
    <w:rsid w:val="003D7DA0"/>
    <w:rsid w:val="003D7E91"/>
    <w:rsid w:val="003E0043"/>
    <w:rsid w:val="003E00D8"/>
    <w:rsid w:val="003E0320"/>
    <w:rsid w:val="003E04F0"/>
    <w:rsid w:val="003E0CA2"/>
    <w:rsid w:val="003E1015"/>
    <w:rsid w:val="003E10BD"/>
    <w:rsid w:val="003E12EC"/>
    <w:rsid w:val="003E1373"/>
    <w:rsid w:val="003E1449"/>
    <w:rsid w:val="003E16B0"/>
    <w:rsid w:val="003E19D5"/>
    <w:rsid w:val="003E1A1A"/>
    <w:rsid w:val="003E1D0C"/>
    <w:rsid w:val="003E1D85"/>
    <w:rsid w:val="003E1D9A"/>
    <w:rsid w:val="003E2004"/>
    <w:rsid w:val="003E2572"/>
    <w:rsid w:val="003E2688"/>
    <w:rsid w:val="003E2A2C"/>
    <w:rsid w:val="003E2CAB"/>
    <w:rsid w:val="003E3010"/>
    <w:rsid w:val="003E3384"/>
    <w:rsid w:val="003E37A7"/>
    <w:rsid w:val="003E388D"/>
    <w:rsid w:val="003E3999"/>
    <w:rsid w:val="003E3A07"/>
    <w:rsid w:val="003E3C0A"/>
    <w:rsid w:val="003E4092"/>
    <w:rsid w:val="003E4301"/>
    <w:rsid w:val="003E43DD"/>
    <w:rsid w:val="003E44CB"/>
    <w:rsid w:val="003E4C9D"/>
    <w:rsid w:val="003E4D4E"/>
    <w:rsid w:val="003E5066"/>
    <w:rsid w:val="003E5157"/>
    <w:rsid w:val="003E57A2"/>
    <w:rsid w:val="003E5810"/>
    <w:rsid w:val="003E5A9B"/>
    <w:rsid w:val="003E5C22"/>
    <w:rsid w:val="003E5F81"/>
    <w:rsid w:val="003E6176"/>
    <w:rsid w:val="003E6196"/>
    <w:rsid w:val="003E6221"/>
    <w:rsid w:val="003E6798"/>
    <w:rsid w:val="003E69EA"/>
    <w:rsid w:val="003E6A0F"/>
    <w:rsid w:val="003E6B42"/>
    <w:rsid w:val="003E6BF4"/>
    <w:rsid w:val="003E6C89"/>
    <w:rsid w:val="003E707C"/>
    <w:rsid w:val="003E7124"/>
    <w:rsid w:val="003E7252"/>
    <w:rsid w:val="003E7560"/>
    <w:rsid w:val="003E758A"/>
    <w:rsid w:val="003E7599"/>
    <w:rsid w:val="003E7664"/>
    <w:rsid w:val="003E785F"/>
    <w:rsid w:val="003E7909"/>
    <w:rsid w:val="003E7B20"/>
    <w:rsid w:val="003E7E59"/>
    <w:rsid w:val="003E7ECC"/>
    <w:rsid w:val="003E7EFE"/>
    <w:rsid w:val="003F0001"/>
    <w:rsid w:val="003F001D"/>
    <w:rsid w:val="003F021F"/>
    <w:rsid w:val="003F034B"/>
    <w:rsid w:val="003F036F"/>
    <w:rsid w:val="003F0517"/>
    <w:rsid w:val="003F0844"/>
    <w:rsid w:val="003F0AA4"/>
    <w:rsid w:val="003F0B12"/>
    <w:rsid w:val="003F0C45"/>
    <w:rsid w:val="003F0F34"/>
    <w:rsid w:val="003F134F"/>
    <w:rsid w:val="003F154F"/>
    <w:rsid w:val="003F15B1"/>
    <w:rsid w:val="003F1AFA"/>
    <w:rsid w:val="003F1C04"/>
    <w:rsid w:val="003F1C53"/>
    <w:rsid w:val="003F28EE"/>
    <w:rsid w:val="003F2A39"/>
    <w:rsid w:val="003F2C76"/>
    <w:rsid w:val="003F30E0"/>
    <w:rsid w:val="003F3133"/>
    <w:rsid w:val="003F3789"/>
    <w:rsid w:val="003F37C3"/>
    <w:rsid w:val="003F3878"/>
    <w:rsid w:val="003F420E"/>
    <w:rsid w:val="003F431F"/>
    <w:rsid w:val="003F485E"/>
    <w:rsid w:val="003F4A65"/>
    <w:rsid w:val="003F4BF0"/>
    <w:rsid w:val="003F4CA3"/>
    <w:rsid w:val="003F4E06"/>
    <w:rsid w:val="003F4E0C"/>
    <w:rsid w:val="003F5374"/>
    <w:rsid w:val="003F544F"/>
    <w:rsid w:val="003F5690"/>
    <w:rsid w:val="003F5799"/>
    <w:rsid w:val="003F583C"/>
    <w:rsid w:val="003F588B"/>
    <w:rsid w:val="003F5CB3"/>
    <w:rsid w:val="003F5F19"/>
    <w:rsid w:val="003F61EF"/>
    <w:rsid w:val="003F6411"/>
    <w:rsid w:val="003F66B0"/>
    <w:rsid w:val="003F6781"/>
    <w:rsid w:val="003F6A6F"/>
    <w:rsid w:val="003F6AF9"/>
    <w:rsid w:val="003F6CA8"/>
    <w:rsid w:val="003F6CAD"/>
    <w:rsid w:val="003F71A7"/>
    <w:rsid w:val="003F7294"/>
    <w:rsid w:val="003F7676"/>
    <w:rsid w:val="003F7D9A"/>
    <w:rsid w:val="004000F2"/>
    <w:rsid w:val="00400282"/>
    <w:rsid w:val="004003B5"/>
    <w:rsid w:val="0040054A"/>
    <w:rsid w:val="00400B53"/>
    <w:rsid w:val="00400E97"/>
    <w:rsid w:val="0040124A"/>
    <w:rsid w:val="004013E6"/>
    <w:rsid w:val="004018DE"/>
    <w:rsid w:val="00401D66"/>
    <w:rsid w:val="00401DC2"/>
    <w:rsid w:val="00401F1D"/>
    <w:rsid w:val="004020D6"/>
    <w:rsid w:val="00402200"/>
    <w:rsid w:val="00402599"/>
    <w:rsid w:val="004025EF"/>
    <w:rsid w:val="00402630"/>
    <w:rsid w:val="004026B5"/>
    <w:rsid w:val="00402886"/>
    <w:rsid w:val="00402A9B"/>
    <w:rsid w:val="00402B1C"/>
    <w:rsid w:val="00403044"/>
    <w:rsid w:val="004030B0"/>
    <w:rsid w:val="00403664"/>
    <w:rsid w:val="004037FF"/>
    <w:rsid w:val="00403807"/>
    <w:rsid w:val="00403989"/>
    <w:rsid w:val="004039FF"/>
    <w:rsid w:val="00403E99"/>
    <w:rsid w:val="004047C7"/>
    <w:rsid w:val="00404A12"/>
    <w:rsid w:val="00404D3C"/>
    <w:rsid w:val="00404F3E"/>
    <w:rsid w:val="0040500E"/>
    <w:rsid w:val="0040547A"/>
    <w:rsid w:val="00405655"/>
    <w:rsid w:val="004057A8"/>
    <w:rsid w:val="004059B3"/>
    <w:rsid w:val="00405CD5"/>
    <w:rsid w:val="00405DE2"/>
    <w:rsid w:val="004060C7"/>
    <w:rsid w:val="00406143"/>
    <w:rsid w:val="004061DE"/>
    <w:rsid w:val="0040641E"/>
    <w:rsid w:val="00406480"/>
    <w:rsid w:val="00406544"/>
    <w:rsid w:val="004066AA"/>
    <w:rsid w:val="004066C2"/>
    <w:rsid w:val="00406700"/>
    <w:rsid w:val="00406FF6"/>
    <w:rsid w:val="0040709A"/>
    <w:rsid w:val="00407238"/>
    <w:rsid w:val="004075B9"/>
    <w:rsid w:val="004077DA"/>
    <w:rsid w:val="004078D8"/>
    <w:rsid w:val="00407AB8"/>
    <w:rsid w:val="00407D42"/>
    <w:rsid w:val="00407F36"/>
    <w:rsid w:val="004103C3"/>
    <w:rsid w:val="004105DF"/>
    <w:rsid w:val="00410678"/>
    <w:rsid w:val="004106C3"/>
    <w:rsid w:val="0041078F"/>
    <w:rsid w:val="0041099B"/>
    <w:rsid w:val="004109DF"/>
    <w:rsid w:val="004109FB"/>
    <w:rsid w:val="00410A1A"/>
    <w:rsid w:val="00410A9A"/>
    <w:rsid w:val="00410FC9"/>
    <w:rsid w:val="00411942"/>
    <w:rsid w:val="00411A57"/>
    <w:rsid w:val="00411B76"/>
    <w:rsid w:val="00412063"/>
    <w:rsid w:val="004120AB"/>
    <w:rsid w:val="004120EB"/>
    <w:rsid w:val="004123BF"/>
    <w:rsid w:val="0041289C"/>
    <w:rsid w:val="004128B7"/>
    <w:rsid w:val="00412BDB"/>
    <w:rsid w:val="00413262"/>
    <w:rsid w:val="00413340"/>
    <w:rsid w:val="004136A6"/>
    <w:rsid w:val="00413900"/>
    <w:rsid w:val="00413B26"/>
    <w:rsid w:val="00413C76"/>
    <w:rsid w:val="00413DF6"/>
    <w:rsid w:val="00413FE9"/>
    <w:rsid w:val="004143D3"/>
    <w:rsid w:val="00414478"/>
    <w:rsid w:val="004145D8"/>
    <w:rsid w:val="004149C5"/>
    <w:rsid w:val="00414F27"/>
    <w:rsid w:val="00415156"/>
    <w:rsid w:val="004151E2"/>
    <w:rsid w:val="004152ED"/>
    <w:rsid w:val="004153C1"/>
    <w:rsid w:val="0041546B"/>
    <w:rsid w:val="004154A8"/>
    <w:rsid w:val="004154AB"/>
    <w:rsid w:val="00415684"/>
    <w:rsid w:val="00415AD1"/>
    <w:rsid w:val="00415E19"/>
    <w:rsid w:val="00415E5B"/>
    <w:rsid w:val="00415F72"/>
    <w:rsid w:val="00416347"/>
    <w:rsid w:val="00416658"/>
    <w:rsid w:val="00416B8C"/>
    <w:rsid w:val="00416BC7"/>
    <w:rsid w:val="00416E79"/>
    <w:rsid w:val="00417120"/>
    <w:rsid w:val="00417289"/>
    <w:rsid w:val="00417785"/>
    <w:rsid w:val="004177DD"/>
    <w:rsid w:val="00417B4B"/>
    <w:rsid w:val="00417E60"/>
    <w:rsid w:val="00417E9B"/>
    <w:rsid w:val="004202BD"/>
    <w:rsid w:val="0042053F"/>
    <w:rsid w:val="00420C00"/>
    <w:rsid w:val="00420DB3"/>
    <w:rsid w:val="00421016"/>
    <w:rsid w:val="0042106F"/>
    <w:rsid w:val="0042118D"/>
    <w:rsid w:val="0042154A"/>
    <w:rsid w:val="00421762"/>
    <w:rsid w:val="00421797"/>
    <w:rsid w:val="00421B95"/>
    <w:rsid w:val="00421C00"/>
    <w:rsid w:val="00421DB8"/>
    <w:rsid w:val="00422332"/>
    <w:rsid w:val="00422343"/>
    <w:rsid w:val="004223C4"/>
    <w:rsid w:val="0042263D"/>
    <w:rsid w:val="00422A22"/>
    <w:rsid w:val="00422DBE"/>
    <w:rsid w:val="00422EEA"/>
    <w:rsid w:val="00423225"/>
    <w:rsid w:val="004233E9"/>
    <w:rsid w:val="00423497"/>
    <w:rsid w:val="00423A11"/>
    <w:rsid w:val="00423C45"/>
    <w:rsid w:val="00423DB7"/>
    <w:rsid w:val="00424454"/>
    <w:rsid w:val="004244FD"/>
    <w:rsid w:val="0042458B"/>
    <w:rsid w:val="004247D4"/>
    <w:rsid w:val="00424B5C"/>
    <w:rsid w:val="00424F1A"/>
    <w:rsid w:val="00425345"/>
    <w:rsid w:val="004254A0"/>
    <w:rsid w:val="0042564F"/>
    <w:rsid w:val="00425706"/>
    <w:rsid w:val="00425AC5"/>
    <w:rsid w:val="00425D58"/>
    <w:rsid w:val="00425F19"/>
    <w:rsid w:val="00425F9D"/>
    <w:rsid w:val="004260A0"/>
    <w:rsid w:val="004261E1"/>
    <w:rsid w:val="004262DA"/>
    <w:rsid w:val="004265A4"/>
    <w:rsid w:val="00426891"/>
    <w:rsid w:val="00426C71"/>
    <w:rsid w:val="00426E9F"/>
    <w:rsid w:val="00426F5F"/>
    <w:rsid w:val="004270B3"/>
    <w:rsid w:val="00427456"/>
    <w:rsid w:val="004276D5"/>
    <w:rsid w:val="00427953"/>
    <w:rsid w:val="00427D7E"/>
    <w:rsid w:val="00427F96"/>
    <w:rsid w:val="004300AC"/>
    <w:rsid w:val="0043013B"/>
    <w:rsid w:val="004302F4"/>
    <w:rsid w:val="00430319"/>
    <w:rsid w:val="0043059F"/>
    <w:rsid w:val="0043069F"/>
    <w:rsid w:val="0043073B"/>
    <w:rsid w:val="00430B10"/>
    <w:rsid w:val="00430FF1"/>
    <w:rsid w:val="004312CD"/>
    <w:rsid w:val="00431455"/>
    <w:rsid w:val="00431526"/>
    <w:rsid w:val="0043169A"/>
    <w:rsid w:val="00431DD1"/>
    <w:rsid w:val="00431EAD"/>
    <w:rsid w:val="004320E4"/>
    <w:rsid w:val="0043262A"/>
    <w:rsid w:val="00432748"/>
    <w:rsid w:val="00432783"/>
    <w:rsid w:val="004329A8"/>
    <w:rsid w:val="00432DDA"/>
    <w:rsid w:val="00432E41"/>
    <w:rsid w:val="00433075"/>
    <w:rsid w:val="00433202"/>
    <w:rsid w:val="00433DF0"/>
    <w:rsid w:val="00433FFF"/>
    <w:rsid w:val="00434691"/>
    <w:rsid w:val="004349F8"/>
    <w:rsid w:val="00435586"/>
    <w:rsid w:val="00435615"/>
    <w:rsid w:val="00435647"/>
    <w:rsid w:val="00435707"/>
    <w:rsid w:val="00435DE6"/>
    <w:rsid w:val="00435F80"/>
    <w:rsid w:val="00436108"/>
    <w:rsid w:val="0043616E"/>
    <w:rsid w:val="00436B14"/>
    <w:rsid w:val="00436E35"/>
    <w:rsid w:val="00436F2A"/>
    <w:rsid w:val="004371A0"/>
    <w:rsid w:val="0043742F"/>
    <w:rsid w:val="00437E6F"/>
    <w:rsid w:val="00440030"/>
    <w:rsid w:val="004403A6"/>
    <w:rsid w:val="0044044E"/>
    <w:rsid w:val="00440484"/>
    <w:rsid w:val="00440574"/>
    <w:rsid w:val="00440575"/>
    <w:rsid w:val="0044078B"/>
    <w:rsid w:val="004408BD"/>
    <w:rsid w:val="00440D36"/>
    <w:rsid w:val="00440EDC"/>
    <w:rsid w:val="0044103D"/>
    <w:rsid w:val="0044146B"/>
    <w:rsid w:val="004418B2"/>
    <w:rsid w:val="0044202B"/>
    <w:rsid w:val="004420EC"/>
    <w:rsid w:val="00442349"/>
    <w:rsid w:val="00442522"/>
    <w:rsid w:val="00442D78"/>
    <w:rsid w:val="00442E75"/>
    <w:rsid w:val="004430C9"/>
    <w:rsid w:val="004431CD"/>
    <w:rsid w:val="00443436"/>
    <w:rsid w:val="004438A9"/>
    <w:rsid w:val="004439F8"/>
    <w:rsid w:val="00443B99"/>
    <w:rsid w:val="00443D19"/>
    <w:rsid w:val="004441FB"/>
    <w:rsid w:val="004446B1"/>
    <w:rsid w:val="00444816"/>
    <w:rsid w:val="00444C4E"/>
    <w:rsid w:val="00444E2F"/>
    <w:rsid w:val="00444E4B"/>
    <w:rsid w:val="0044535D"/>
    <w:rsid w:val="0044546A"/>
    <w:rsid w:val="004454E3"/>
    <w:rsid w:val="0044585F"/>
    <w:rsid w:val="004458B0"/>
    <w:rsid w:val="00445D14"/>
    <w:rsid w:val="00445E87"/>
    <w:rsid w:val="00445FA2"/>
    <w:rsid w:val="004460E4"/>
    <w:rsid w:val="00446166"/>
    <w:rsid w:val="0044646E"/>
    <w:rsid w:val="00446B1F"/>
    <w:rsid w:val="00446CBD"/>
    <w:rsid w:val="00446E50"/>
    <w:rsid w:val="00446E6E"/>
    <w:rsid w:val="00446E96"/>
    <w:rsid w:val="00446E9B"/>
    <w:rsid w:val="00447016"/>
    <w:rsid w:val="00447241"/>
    <w:rsid w:val="004472FA"/>
    <w:rsid w:val="00447931"/>
    <w:rsid w:val="00447BBD"/>
    <w:rsid w:val="00450376"/>
    <w:rsid w:val="0045061D"/>
    <w:rsid w:val="004507B1"/>
    <w:rsid w:val="0045090C"/>
    <w:rsid w:val="00450C39"/>
    <w:rsid w:val="00450F02"/>
    <w:rsid w:val="00450F36"/>
    <w:rsid w:val="00451067"/>
    <w:rsid w:val="0045120A"/>
    <w:rsid w:val="00451356"/>
    <w:rsid w:val="004515EF"/>
    <w:rsid w:val="004517BD"/>
    <w:rsid w:val="00451C04"/>
    <w:rsid w:val="00451C45"/>
    <w:rsid w:val="00452369"/>
    <w:rsid w:val="004524B8"/>
    <w:rsid w:val="00452F8D"/>
    <w:rsid w:val="00453544"/>
    <w:rsid w:val="00453908"/>
    <w:rsid w:val="00453AFD"/>
    <w:rsid w:val="00453BB3"/>
    <w:rsid w:val="00453F25"/>
    <w:rsid w:val="004542FE"/>
    <w:rsid w:val="004543E8"/>
    <w:rsid w:val="00454427"/>
    <w:rsid w:val="004546AD"/>
    <w:rsid w:val="004547D5"/>
    <w:rsid w:val="00454A06"/>
    <w:rsid w:val="00454B55"/>
    <w:rsid w:val="00454FC1"/>
    <w:rsid w:val="00455250"/>
    <w:rsid w:val="00455637"/>
    <w:rsid w:val="004558CB"/>
    <w:rsid w:val="00455D00"/>
    <w:rsid w:val="00455DFB"/>
    <w:rsid w:val="0045612B"/>
    <w:rsid w:val="004563FA"/>
    <w:rsid w:val="00456436"/>
    <w:rsid w:val="004567EF"/>
    <w:rsid w:val="004569A7"/>
    <w:rsid w:val="00456A4A"/>
    <w:rsid w:val="00456CEB"/>
    <w:rsid w:val="00457492"/>
    <w:rsid w:val="00457598"/>
    <w:rsid w:val="004575DF"/>
    <w:rsid w:val="0045790A"/>
    <w:rsid w:val="004600C2"/>
    <w:rsid w:val="0046044F"/>
    <w:rsid w:val="00460467"/>
    <w:rsid w:val="0046051F"/>
    <w:rsid w:val="0046068D"/>
    <w:rsid w:val="00460727"/>
    <w:rsid w:val="00460C47"/>
    <w:rsid w:val="00460D03"/>
    <w:rsid w:val="00460F3C"/>
    <w:rsid w:val="004610DD"/>
    <w:rsid w:val="00461408"/>
    <w:rsid w:val="00461457"/>
    <w:rsid w:val="0046145B"/>
    <w:rsid w:val="00461A98"/>
    <w:rsid w:val="00461B36"/>
    <w:rsid w:val="00461BA3"/>
    <w:rsid w:val="00461BD6"/>
    <w:rsid w:val="00461D50"/>
    <w:rsid w:val="00461ED9"/>
    <w:rsid w:val="004627F4"/>
    <w:rsid w:val="00462BF1"/>
    <w:rsid w:val="00462D5B"/>
    <w:rsid w:val="00462D6B"/>
    <w:rsid w:val="00463036"/>
    <w:rsid w:val="00463163"/>
    <w:rsid w:val="004633D7"/>
    <w:rsid w:val="004634A5"/>
    <w:rsid w:val="004635F8"/>
    <w:rsid w:val="00463C8B"/>
    <w:rsid w:val="0046415A"/>
    <w:rsid w:val="004642C5"/>
    <w:rsid w:val="0046432C"/>
    <w:rsid w:val="00464615"/>
    <w:rsid w:val="00464715"/>
    <w:rsid w:val="00464762"/>
    <w:rsid w:val="004647CB"/>
    <w:rsid w:val="004648BF"/>
    <w:rsid w:val="00464908"/>
    <w:rsid w:val="00464C0A"/>
    <w:rsid w:val="00465647"/>
    <w:rsid w:val="00465AC8"/>
    <w:rsid w:val="00465AD9"/>
    <w:rsid w:val="00465E15"/>
    <w:rsid w:val="004660CC"/>
    <w:rsid w:val="004661ED"/>
    <w:rsid w:val="00466299"/>
    <w:rsid w:val="00466632"/>
    <w:rsid w:val="00466856"/>
    <w:rsid w:val="004668A4"/>
    <w:rsid w:val="004668E6"/>
    <w:rsid w:val="00466A42"/>
    <w:rsid w:val="00466E4E"/>
    <w:rsid w:val="00466E82"/>
    <w:rsid w:val="004670DA"/>
    <w:rsid w:val="00467156"/>
    <w:rsid w:val="004671F6"/>
    <w:rsid w:val="00467782"/>
    <w:rsid w:val="00467891"/>
    <w:rsid w:val="0046790A"/>
    <w:rsid w:val="00467C31"/>
    <w:rsid w:val="00467DC0"/>
    <w:rsid w:val="00470173"/>
    <w:rsid w:val="00470240"/>
    <w:rsid w:val="0047039F"/>
    <w:rsid w:val="004703BE"/>
    <w:rsid w:val="004705AC"/>
    <w:rsid w:val="00470A9D"/>
    <w:rsid w:val="00470BB0"/>
    <w:rsid w:val="00470F5A"/>
    <w:rsid w:val="00471090"/>
    <w:rsid w:val="00471177"/>
    <w:rsid w:val="00471198"/>
    <w:rsid w:val="00471878"/>
    <w:rsid w:val="00471C93"/>
    <w:rsid w:val="00471DAB"/>
    <w:rsid w:val="00471E89"/>
    <w:rsid w:val="00471FC4"/>
    <w:rsid w:val="00472522"/>
    <w:rsid w:val="00472586"/>
    <w:rsid w:val="0047292C"/>
    <w:rsid w:val="00472FDC"/>
    <w:rsid w:val="0047346E"/>
    <w:rsid w:val="004734A3"/>
    <w:rsid w:val="0047350C"/>
    <w:rsid w:val="0047353D"/>
    <w:rsid w:val="00473A89"/>
    <w:rsid w:val="00473E41"/>
    <w:rsid w:val="00473F33"/>
    <w:rsid w:val="00474313"/>
    <w:rsid w:val="0047468A"/>
    <w:rsid w:val="00474754"/>
    <w:rsid w:val="004747F6"/>
    <w:rsid w:val="00474816"/>
    <w:rsid w:val="00474CD5"/>
    <w:rsid w:val="00474DD4"/>
    <w:rsid w:val="00474DE0"/>
    <w:rsid w:val="0047517E"/>
    <w:rsid w:val="0047529A"/>
    <w:rsid w:val="00475300"/>
    <w:rsid w:val="004753AB"/>
    <w:rsid w:val="004754DF"/>
    <w:rsid w:val="0047553E"/>
    <w:rsid w:val="004755E7"/>
    <w:rsid w:val="0047585E"/>
    <w:rsid w:val="00475B64"/>
    <w:rsid w:val="00475DAD"/>
    <w:rsid w:val="00475DDA"/>
    <w:rsid w:val="00475F5F"/>
    <w:rsid w:val="0047602A"/>
    <w:rsid w:val="004760A5"/>
    <w:rsid w:val="004760B6"/>
    <w:rsid w:val="00476198"/>
    <w:rsid w:val="00476360"/>
    <w:rsid w:val="00476625"/>
    <w:rsid w:val="00476904"/>
    <w:rsid w:val="0047696F"/>
    <w:rsid w:val="00476ABE"/>
    <w:rsid w:val="00476CEE"/>
    <w:rsid w:val="00476DD3"/>
    <w:rsid w:val="00477143"/>
    <w:rsid w:val="004771C4"/>
    <w:rsid w:val="0047747C"/>
    <w:rsid w:val="00477631"/>
    <w:rsid w:val="004777E0"/>
    <w:rsid w:val="0047788A"/>
    <w:rsid w:val="004800BD"/>
    <w:rsid w:val="004800FA"/>
    <w:rsid w:val="004802EE"/>
    <w:rsid w:val="00480A25"/>
    <w:rsid w:val="00480BBA"/>
    <w:rsid w:val="00480BD9"/>
    <w:rsid w:val="004810BA"/>
    <w:rsid w:val="004810D4"/>
    <w:rsid w:val="00481454"/>
    <w:rsid w:val="00481583"/>
    <w:rsid w:val="00481D54"/>
    <w:rsid w:val="0048213A"/>
    <w:rsid w:val="0048235C"/>
    <w:rsid w:val="004823FF"/>
    <w:rsid w:val="004824FE"/>
    <w:rsid w:val="00482E5C"/>
    <w:rsid w:val="00483723"/>
    <w:rsid w:val="00483769"/>
    <w:rsid w:val="0048390C"/>
    <w:rsid w:val="004839FE"/>
    <w:rsid w:val="00483B1D"/>
    <w:rsid w:val="00483C26"/>
    <w:rsid w:val="00483CF9"/>
    <w:rsid w:val="0048400A"/>
    <w:rsid w:val="004849E5"/>
    <w:rsid w:val="00484A20"/>
    <w:rsid w:val="00484AE3"/>
    <w:rsid w:val="00484DDF"/>
    <w:rsid w:val="00484EAA"/>
    <w:rsid w:val="00484F67"/>
    <w:rsid w:val="00484F9E"/>
    <w:rsid w:val="004852B8"/>
    <w:rsid w:val="004854F1"/>
    <w:rsid w:val="004858BC"/>
    <w:rsid w:val="00485AD3"/>
    <w:rsid w:val="00485CC4"/>
    <w:rsid w:val="00485E27"/>
    <w:rsid w:val="004861E9"/>
    <w:rsid w:val="004861EC"/>
    <w:rsid w:val="0048648C"/>
    <w:rsid w:val="004868E7"/>
    <w:rsid w:val="00486C2E"/>
    <w:rsid w:val="004875C2"/>
    <w:rsid w:val="0048768B"/>
    <w:rsid w:val="00487799"/>
    <w:rsid w:val="00487D41"/>
    <w:rsid w:val="00487EE0"/>
    <w:rsid w:val="00490009"/>
    <w:rsid w:val="00490749"/>
    <w:rsid w:val="0049079B"/>
    <w:rsid w:val="00490B25"/>
    <w:rsid w:val="00490DEC"/>
    <w:rsid w:val="00491118"/>
    <w:rsid w:val="00491159"/>
    <w:rsid w:val="00491329"/>
    <w:rsid w:val="00491AD0"/>
    <w:rsid w:val="00491C4B"/>
    <w:rsid w:val="00491C99"/>
    <w:rsid w:val="00492005"/>
    <w:rsid w:val="004921CC"/>
    <w:rsid w:val="004923F4"/>
    <w:rsid w:val="0049261F"/>
    <w:rsid w:val="00492668"/>
    <w:rsid w:val="00492A22"/>
    <w:rsid w:val="00492B1F"/>
    <w:rsid w:val="00492BE5"/>
    <w:rsid w:val="00492D99"/>
    <w:rsid w:val="00492EEC"/>
    <w:rsid w:val="0049329E"/>
    <w:rsid w:val="00493318"/>
    <w:rsid w:val="004934C8"/>
    <w:rsid w:val="004934C9"/>
    <w:rsid w:val="00493A19"/>
    <w:rsid w:val="00493D99"/>
    <w:rsid w:val="00493E5A"/>
    <w:rsid w:val="00493FC3"/>
    <w:rsid w:val="00494260"/>
    <w:rsid w:val="004942D2"/>
    <w:rsid w:val="004943ED"/>
    <w:rsid w:val="004944EC"/>
    <w:rsid w:val="00494592"/>
    <w:rsid w:val="004947F0"/>
    <w:rsid w:val="00494807"/>
    <w:rsid w:val="00494CBA"/>
    <w:rsid w:val="00494CF8"/>
    <w:rsid w:val="00494DA3"/>
    <w:rsid w:val="00494DFF"/>
    <w:rsid w:val="00495569"/>
    <w:rsid w:val="00495625"/>
    <w:rsid w:val="004956AB"/>
    <w:rsid w:val="00495882"/>
    <w:rsid w:val="004958E8"/>
    <w:rsid w:val="00495A71"/>
    <w:rsid w:val="00496489"/>
    <w:rsid w:val="0049671E"/>
    <w:rsid w:val="00496874"/>
    <w:rsid w:val="00496935"/>
    <w:rsid w:val="004969AC"/>
    <w:rsid w:val="00496C20"/>
    <w:rsid w:val="00496EEE"/>
    <w:rsid w:val="00497531"/>
    <w:rsid w:val="0049756D"/>
    <w:rsid w:val="00497642"/>
    <w:rsid w:val="0049793F"/>
    <w:rsid w:val="00497AFC"/>
    <w:rsid w:val="00497E88"/>
    <w:rsid w:val="00497F8D"/>
    <w:rsid w:val="004A00B7"/>
    <w:rsid w:val="004A050B"/>
    <w:rsid w:val="004A05F1"/>
    <w:rsid w:val="004A0699"/>
    <w:rsid w:val="004A07A2"/>
    <w:rsid w:val="004A0BC3"/>
    <w:rsid w:val="004A0C40"/>
    <w:rsid w:val="004A0D79"/>
    <w:rsid w:val="004A0DF0"/>
    <w:rsid w:val="004A0E98"/>
    <w:rsid w:val="004A0FE8"/>
    <w:rsid w:val="004A100A"/>
    <w:rsid w:val="004A140B"/>
    <w:rsid w:val="004A1442"/>
    <w:rsid w:val="004A15B5"/>
    <w:rsid w:val="004A1D5B"/>
    <w:rsid w:val="004A2049"/>
    <w:rsid w:val="004A20DB"/>
    <w:rsid w:val="004A2103"/>
    <w:rsid w:val="004A2381"/>
    <w:rsid w:val="004A2930"/>
    <w:rsid w:val="004A2B60"/>
    <w:rsid w:val="004A2C1D"/>
    <w:rsid w:val="004A2E12"/>
    <w:rsid w:val="004A33CF"/>
    <w:rsid w:val="004A3456"/>
    <w:rsid w:val="004A3493"/>
    <w:rsid w:val="004A354F"/>
    <w:rsid w:val="004A37DB"/>
    <w:rsid w:val="004A3D7B"/>
    <w:rsid w:val="004A3FBB"/>
    <w:rsid w:val="004A40E3"/>
    <w:rsid w:val="004A4299"/>
    <w:rsid w:val="004A4562"/>
    <w:rsid w:val="004A473A"/>
    <w:rsid w:val="004A488C"/>
    <w:rsid w:val="004A4928"/>
    <w:rsid w:val="004A4EF8"/>
    <w:rsid w:val="004A4F55"/>
    <w:rsid w:val="004A51AE"/>
    <w:rsid w:val="004A5203"/>
    <w:rsid w:val="004A529D"/>
    <w:rsid w:val="004A52D3"/>
    <w:rsid w:val="004A558A"/>
    <w:rsid w:val="004A587F"/>
    <w:rsid w:val="004A591C"/>
    <w:rsid w:val="004A598A"/>
    <w:rsid w:val="004A5DA1"/>
    <w:rsid w:val="004A5F96"/>
    <w:rsid w:val="004A6054"/>
    <w:rsid w:val="004A6068"/>
    <w:rsid w:val="004A6488"/>
    <w:rsid w:val="004A67C2"/>
    <w:rsid w:val="004A6880"/>
    <w:rsid w:val="004A68D0"/>
    <w:rsid w:val="004A6920"/>
    <w:rsid w:val="004A6A17"/>
    <w:rsid w:val="004A6A7A"/>
    <w:rsid w:val="004A6D4C"/>
    <w:rsid w:val="004A6E35"/>
    <w:rsid w:val="004A70BF"/>
    <w:rsid w:val="004A73CE"/>
    <w:rsid w:val="004A7401"/>
    <w:rsid w:val="004A7877"/>
    <w:rsid w:val="004A791D"/>
    <w:rsid w:val="004A79A7"/>
    <w:rsid w:val="004A7BF1"/>
    <w:rsid w:val="004A7D2F"/>
    <w:rsid w:val="004A7DF1"/>
    <w:rsid w:val="004A7F9C"/>
    <w:rsid w:val="004B028B"/>
    <w:rsid w:val="004B052D"/>
    <w:rsid w:val="004B06A8"/>
    <w:rsid w:val="004B079A"/>
    <w:rsid w:val="004B0A2C"/>
    <w:rsid w:val="004B0A33"/>
    <w:rsid w:val="004B0E52"/>
    <w:rsid w:val="004B0E89"/>
    <w:rsid w:val="004B0ECA"/>
    <w:rsid w:val="004B100E"/>
    <w:rsid w:val="004B109F"/>
    <w:rsid w:val="004B1173"/>
    <w:rsid w:val="004B1370"/>
    <w:rsid w:val="004B13C8"/>
    <w:rsid w:val="004B1DF0"/>
    <w:rsid w:val="004B2179"/>
    <w:rsid w:val="004B223B"/>
    <w:rsid w:val="004B2A28"/>
    <w:rsid w:val="004B2AB0"/>
    <w:rsid w:val="004B2AC2"/>
    <w:rsid w:val="004B2D25"/>
    <w:rsid w:val="004B2F86"/>
    <w:rsid w:val="004B2F90"/>
    <w:rsid w:val="004B30EA"/>
    <w:rsid w:val="004B3432"/>
    <w:rsid w:val="004B349D"/>
    <w:rsid w:val="004B36CD"/>
    <w:rsid w:val="004B36E3"/>
    <w:rsid w:val="004B38E5"/>
    <w:rsid w:val="004B39AA"/>
    <w:rsid w:val="004B3A4F"/>
    <w:rsid w:val="004B3B8A"/>
    <w:rsid w:val="004B4557"/>
    <w:rsid w:val="004B471C"/>
    <w:rsid w:val="004B472D"/>
    <w:rsid w:val="004B4E7D"/>
    <w:rsid w:val="004B5320"/>
    <w:rsid w:val="004B5682"/>
    <w:rsid w:val="004B5686"/>
    <w:rsid w:val="004B57BA"/>
    <w:rsid w:val="004B58BF"/>
    <w:rsid w:val="004B5AF1"/>
    <w:rsid w:val="004B5CAF"/>
    <w:rsid w:val="004B5EDA"/>
    <w:rsid w:val="004B613C"/>
    <w:rsid w:val="004B619F"/>
    <w:rsid w:val="004B6780"/>
    <w:rsid w:val="004B6AF4"/>
    <w:rsid w:val="004B6C29"/>
    <w:rsid w:val="004B6F36"/>
    <w:rsid w:val="004B7205"/>
    <w:rsid w:val="004B725A"/>
    <w:rsid w:val="004B7315"/>
    <w:rsid w:val="004B73C2"/>
    <w:rsid w:val="004B7C28"/>
    <w:rsid w:val="004B7C72"/>
    <w:rsid w:val="004B7CD7"/>
    <w:rsid w:val="004B7F00"/>
    <w:rsid w:val="004B7FEF"/>
    <w:rsid w:val="004C01CA"/>
    <w:rsid w:val="004C0402"/>
    <w:rsid w:val="004C0507"/>
    <w:rsid w:val="004C082B"/>
    <w:rsid w:val="004C09DD"/>
    <w:rsid w:val="004C0B56"/>
    <w:rsid w:val="004C10B5"/>
    <w:rsid w:val="004C1314"/>
    <w:rsid w:val="004C1440"/>
    <w:rsid w:val="004C14C2"/>
    <w:rsid w:val="004C1511"/>
    <w:rsid w:val="004C1B11"/>
    <w:rsid w:val="004C1C1E"/>
    <w:rsid w:val="004C1C61"/>
    <w:rsid w:val="004C1EB8"/>
    <w:rsid w:val="004C2060"/>
    <w:rsid w:val="004C20A2"/>
    <w:rsid w:val="004C235C"/>
    <w:rsid w:val="004C2425"/>
    <w:rsid w:val="004C2A4F"/>
    <w:rsid w:val="004C2D18"/>
    <w:rsid w:val="004C2E1A"/>
    <w:rsid w:val="004C2E9F"/>
    <w:rsid w:val="004C303D"/>
    <w:rsid w:val="004C342B"/>
    <w:rsid w:val="004C343F"/>
    <w:rsid w:val="004C35F4"/>
    <w:rsid w:val="004C378E"/>
    <w:rsid w:val="004C39AF"/>
    <w:rsid w:val="004C3B2B"/>
    <w:rsid w:val="004C3B95"/>
    <w:rsid w:val="004C3C86"/>
    <w:rsid w:val="004C4C90"/>
    <w:rsid w:val="004C4C9D"/>
    <w:rsid w:val="004C4E1A"/>
    <w:rsid w:val="004C4E7F"/>
    <w:rsid w:val="004C5637"/>
    <w:rsid w:val="004C5790"/>
    <w:rsid w:val="004C5A1D"/>
    <w:rsid w:val="004C5B35"/>
    <w:rsid w:val="004C6635"/>
    <w:rsid w:val="004C67EC"/>
    <w:rsid w:val="004C6B05"/>
    <w:rsid w:val="004C6C1C"/>
    <w:rsid w:val="004C6DB2"/>
    <w:rsid w:val="004C6E66"/>
    <w:rsid w:val="004C6F6B"/>
    <w:rsid w:val="004C7049"/>
    <w:rsid w:val="004C70B1"/>
    <w:rsid w:val="004C7127"/>
    <w:rsid w:val="004C74BB"/>
    <w:rsid w:val="004C79F8"/>
    <w:rsid w:val="004C7BC4"/>
    <w:rsid w:val="004D009E"/>
    <w:rsid w:val="004D011D"/>
    <w:rsid w:val="004D03D9"/>
    <w:rsid w:val="004D03FC"/>
    <w:rsid w:val="004D03FF"/>
    <w:rsid w:val="004D043D"/>
    <w:rsid w:val="004D0459"/>
    <w:rsid w:val="004D0544"/>
    <w:rsid w:val="004D079F"/>
    <w:rsid w:val="004D0892"/>
    <w:rsid w:val="004D0978"/>
    <w:rsid w:val="004D09BE"/>
    <w:rsid w:val="004D0C3E"/>
    <w:rsid w:val="004D0F09"/>
    <w:rsid w:val="004D0FFA"/>
    <w:rsid w:val="004D1345"/>
    <w:rsid w:val="004D1612"/>
    <w:rsid w:val="004D16A1"/>
    <w:rsid w:val="004D178D"/>
    <w:rsid w:val="004D1AF0"/>
    <w:rsid w:val="004D266F"/>
    <w:rsid w:val="004D2B17"/>
    <w:rsid w:val="004D2E86"/>
    <w:rsid w:val="004D2FB5"/>
    <w:rsid w:val="004D30BD"/>
    <w:rsid w:val="004D315C"/>
    <w:rsid w:val="004D3263"/>
    <w:rsid w:val="004D37D4"/>
    <w:rsid w:val="004D3915"/>
    <w:rsid w:val="004D3C86"/>
    <w:rsid w:val="004D3FEE"/>
    <w:rsid w:val="004D3FF2"/>
    <w:rsid w:val="004D4116"/>
    <w:rsid w:val="004D4862"/>
    <w:rsid w:val="004D4AA0"/>
    <w:rsid w:val="004D4C82"/>
    <w:rsid w:val="004D4D4E"/>
    <w:rsid w:val="004D4E71"/>
    <w:rsid w:val="004D5D11"/>
    <w:rsid w:val="004D6B1B"/>
    <w:rsid w:val="004D6D70"/>
    <w:rsid w:val="004D6E35"/>
    <w:rsid w:val="004D6ED2"/>
    <w:rsid w:val="004D71EE"/>
    <w:rsid w:val="004D72DD"/>
    <w:rsid w:val="004D731C"/>
    <w:rsid w:val="004D74EE"/>
    <w:rsid w:val="004D7E72"/>
    <w:rsid w:val="004E04AE"/>
    <w:rsid w:val="004E074E"/>
    <w:rsid w:val="004E079C"/>
    <w:rsid w:val="004E0AB2"/>
    <w:rsid w:val="004E178A"/>
    <w:rsid w:val="004E18F0"/>
    <w:rsid w:val="004E1AFF"/>
    <w:rsid w:val="004E1BF3"/>
    <w:rsid w:val="004E1EAB"/>
    <w:rsid w:val="004E20C3"/>
    <w:rsid w:val="004E2146"/>
    <w:rsid w:val="004E233B"/>
    <w:rsid w:val="004E2508"/>
    <w:rsid w:val="004E2B0B"/>
    <w:rsid w:val="004E2C80"/>
    <w:rsid w:val="004E2CF8"/>
    <w:rsid w:val="004E2F9A"/>
    <w:rsid w:val="004E310F"/>
    <w:rsid w:val="004E338D"/>
    <w:rsid w:val="004E365E"/>
    <w:rsid w:val="004E38BF"/>
    <w:rsid w:val="004E39CB"/>
    <w:rsid w:val="004E39E9"/>
    <w:rsid w:val="004E3C06"/>
    <w:rsid w:val="004E3D60"/>
    <w:rsid w:val="004E4680"/>
    <w:rsid w:val="004E4822"/>
    <w:rsid w:val="004E49F9"/>
    <w:rsid w:val="004E4A69"/>
    <w:rsid w:val="004E4B2B"/>
    <w:rsid w:val="004E4D95"/>
    <w:rsid w:val="004E4EFF"/>
    <w:rsid w:val="004E4F30"/>
    <w:rsid w:val="004E4F33"/>
    <w:rsid w:val="004E5334"/>
    <w:rsid w:val="004E5373"/>
    <w:rsid w:val="004E54FF"/>
    <w:rsid w:val="004E563D"/>
    <w:rsid w:val="004E56DC"/>
    <w:rsid w:val="004E5713"/>
    <w:rsid w:val="004E57E4"/>
    <w:rsid w:val="004E5867"/>
    <w:rsid w:val="004E58D2"/>
    <w:rsid w:val="004E58D9"/>
    <w:rsid w:val="004E5BCE"/>
    <w:rsid w:val="004E5F96"/>
    <w:rsid w:val="004E66A9"/>
    <w:rsid w:val="004E66BC"/>
    <w:rsid w:val="004E6814"/>
    <w:rsid w:val="004E6C9E"/>
    <w:rsid w:val="004E6D0C"/>
    <w:rsid w:val="004E6EF7"/>
    <w:rsid w:val="004E7431"/>
    <w:rsid w:val="004E756B"/>
    <w:rsid w:val="004E79F6"/>
    <w:rsid w:val="004E7A8C"/>
    <w:rsid w:val="004E7D1B"/>
    <w:rsid w:val="004E7E5B"/>
    <w:rsid w:val="004F02E6"/>
    <w:rsid w:val="004F04C4"/>
    <w:rsid w:val="004F056A"/>
    <w:rsid w:val="004F0579"/>
    <w:rsid w:val="004F05A9"/>
    <w:rsid w:val="004F077C"/>
    <w:rsid w:val="004F0933"/>
    <w:rsid w:val="004F094A"/>
    <w:rsid w:val="004F098A"/>
    <w:rsid w:val="004F0D24"/>
    <w:rsid w:val="004F1369"/>
    <w:rsid w:val="004F13C5"/>
    <w:rsid w:val="004F16F6"/>
    <w:rsid w:val="004F17D3"/>
    <w:rsid w:val="004F18A2"/>
    <w:rsid w:val="004F18EF"/>
    <w:rsid w:val="004F199E"/>
    <w:rsid w:val="004F1A2B"/>
    <w:rsid w:val="004F1E99"/>
    <w:rsid w:val="004F2197"/>
    <w:rsid w:val="004F21F0"/>
    <w:rsid w:val="004F2216"/>
    <w:rsid w:val="004F2260"/>
    <w:rsid w:val="004F2729"/>
    <w:rsid w:val="004F2763"/>
    <w:rsid w:val="004F2974"/>
    <w:rsid w:val="004F2F31"/>
    <w:rsid w:val="004F311C"/>
    <w:rsid w:val="004F3220"/>
    <w:rsid w:val="004F3337"/>
    <w:rsid w:val="004F35F4"/>
    <w:rsid w:val="004F37AF"/>
    <w:rsid w:val="004F38E8"/>
    <w:rsid w:val="004F3AAD"/>
    <w:rsid w:val="004F3AD6"/>
    <w:rsid w:val="004F3BAD"/>
    <w:rsid w:val="004F3F4A"/>
    <w:rsid w:val="004F3FF1"/>
    <w:rsid w:val="004F456B"/>
    <w:rsid w:val="004F461A"/>
    <w:rsid w:val="004F4714"/>
    <w:rsid w:val="004F47AF"/>
    <w:rsid w:val="004F4A41"/>
    <w:rsid w:val="004F4B01"/>
    <w:rsid w:val="004F4F7F"/>
    <w:rsid w:val="004F506C"/>
    <w:rsid w:val="004F5360"/>
    <w:rsid w:val="004F575D"/>
    <w:rsid w:val="004F58B0"/>
    <w:rsid w:val="004F5AFB"/>
    <w:rsid w:val="004F5BDE"/>
    <w:rsid w:val="004F5C3C"/>
    <w:rsid w:val="004F5D66"/>
    <w:rsid w:val="004F5DBE"/>
    <w:rsid w:val="004F62B6"/>
    <w:rsid w:val="004F62C1"/>
    <w:rsid w:val="004F648C"/>
    <w:rsid w:val="004F6683"/>
    <w:rsid w:val="004F6917"/>
    <w:rsid w:val="004F6B5F"/>
    <w:rsid w:val="004F6F46"/>
    <w:rsid w:val="004F73C8"/>
    <w:rsid w:val="004F76F0"/>
    <w:rsid w:val="004F7788"/>
    <w:rsid w:val="004F79BC"/>
    <w:rsid w:val="004F7D78"/>
    <w:rsid w:val="004F7DAF"/>
    <w:rsid w:val="004F7F05"/>
    <w:rsid w:val="00500051"/>
    <w:rsid w:val="005001CB"/>
    <w:rsid w:val="00500474"/>
    <w:rsid w:val="005006BC"/>
    <w:rsid w:val="005007B2"/>
    <w:rsid w:val="005007BF"/>
    <w:rsid w:val="005007E7"/>
    <w:rsid w:val="00500A03"/>
    <w:rsid w:val="00500C1F"/>
    <w:rsid w:val="00500C69"/>
    <w:rsid w:val="00500D1C"/>
    <w:rsid w:val="00500DA2"/>
    <w:rsid w:val="00500E3C"/>
    <w:rsid w:val="0050114B"/>
    <w:rsid w:val="00501367"/>
    <w:rsid w:val="0050154F"/>
    <w:rsid w:val="00501947"/>
    <w:rsid w:val="00501BDD"/>
    <w:rsid w:val="00501D54"/>
    <w:rsid w:val="005020B4"/>
    <w:rsid w:val="0050213F"/>
    <w:rsid w:val="005022E0"/>
    <w:rsid w:val="00502373"/>
    <w:rsid w:val="00502420"/>
    <w:rsid w:val="00502515"/>
    <w:rsid w:val="00502616"/>
    <w:rsid w:val="005026AD"/>
    <w:rsid w:val="00502731"/>
    <w:rsid w:val="0050291E"/>
    <w:rsid w:val="00502A08"/>
    <w:rsid w:val="00502B5A"/>
    <w:rsid w:val="00502D7E"/>
    <w:rsid w:val="00502DC2"/>
    <w:rsid w:val="00502EE7"/>
    <w:rsid w:val="0050334A"/>
    <w:rsid w:val="005033FB"/>
    <w:rsid w:val="005035A4"/>
    <w:rsid w:val="005035B0"/>
    <w:rsid w:val="005035C4"/>
    <w:rsid w:val="00503624"/>
    <w:rsid w:val="00503648"/>
    <w:rsid w:val="00503828"/>
    <w:rsid w:val="00503983"/>
    <w:rsid w:val="00503C06"/>
    <w:rsid w:val="00503E51"/>
    <w:rsid w:val="00504295"/>
    <w:rsid w:val="00504312"/>
    <w:rsid w:val="00504A61"/>
    <w:rsid w:val="00504ADF"/>
    <w:rsid w:val="00504AE2"/>
    <w:rsid w:val="00504D41"/>
    <w:rsid w:val="00504F22"/>
    <w:rsid w:val="00505339"/>
    <w:rsid w:val="00505535"/>
    <w:rsid w:val="00505644"/>
    <w:rsid w:val="00505667"/>
    <w:rsid w:val="00505780"/>
    <w:rsid w:val="00505A52"/>
    <w:rsid w:val="00505E84"/>
    <w:rsid w:val="005060C1"/>
    <w:rsid w:val="0050636B"/>
    <w:rsid w:val="0050657B"/>
    <w:rsid w:val="00506621"/>
    <w:rsid w:val="0050664B"/>
    <w:rsid w:val="00506659"/>
    <w:rsid w:val="00506744"/>
    <w:rsid w:val="00506808"/>
    <w:rsid w:val="005069E9"/>
    <w:rsid w:val="00506CC6"/>
    <w:rsid w:val="0050703C"/>
    <w:rsid w:val="00507B29"/>
    <w:rsid w:val="00507E52"/>
    <w:rsid w:val="00507ECF"/>
    <w:rsid w:val="00507F71"/>
    <w:rsid w:val="00510095"/>
    <w:rsid w:val="005100BB"/>
    <w:rsid w:val="00510167"/>
    <w:rsid w:val="005101F9"/>
    <w:rsid w:val="0051029A"/>
    <w:rsid w:val="005102A0"/>
    <w:rsid w:val="005104BA"/>
    <w:rsid w:val="005107F3"/>
    <w:rsid w:val="00510A59"/>
    <w:rsid w:val="00510C1F"/>
    <w:rsid w:val="00510CF4"/>
    <w:rsid w:val="00510E9E"/>
    <w:rsid w:val="00511767"/>
    <w:rsid w:val="005117FE"/>
    <w:rsid w:val="005119A5"/>
    <w:rsid w:val="00512160"/>
    <w:rsid w:val="005124C2"/>
    <w:rsid w:val="005128E5"/>
    <w:rsid w:val="005128EC"/>
    <w:rsid w:val="00512A91"/>
    <w:rsid w:val="00512B8B"/>
    <w:rsid w:val="00512E57"/>
    <w:rsid w:val="00512EA5"/>
    <w:rsid w:val="00512ECB"/>
    <w:rsid w:val="00512FFA"/>
    <w:rsid w:val="005130E8"/>
    <w:rsid w:val="00513194"/>
    <w:rsid w:val="005137A9"/>
    <w:rsid w:val="00514060"/>
    <w:rsid w:val="005144A8"/>
    <w:rsid w:val="00514590"/>
    <w:rsid w:val="00514A5D"/>
    <w:rsid w:val="00514DD9"/>
    <w:rsid w:val="00514F08"/>
    <w:rsid w:val="00515045"/>
    <w:rsid w:val="005150E1"/>
    <w:rsid w:val="00515207"/>
    <w:rsid w:val="00515215"/>
    <w:rsid w:val="00515231"/>
    <w:rsid w:val="005152AF"/>
    <w:rsid w:val="00515451"/>
    <w:rsid w:val="005154D3"/>
    <w:rsid w:val="0051590C"/>
    <w:rsid w:val="00515928"/>
    <w:rsid w:val="00515ADE"/>
    <w:rsid w:val="00515DB7"/>
    <w:rsid w:val="00515E08"/>
    <w:rsid w:val="005163E6"/>
    <w:rsid w:val="0051658A"/>
    <w:rsid w:val="00516923"/>
    <w:rsid w:val="005169C4"/>
    <w:rsid w:val="005169FF"/>
    <w:rsid w:val="00516A5C"/>
    <w:rsid w:val="00516B6A"/>
    <w:rsid w:val="00516BC0"/>
    <w:rsid w:val="00516C65"/>
    <w:rsid w:val="00516CDC"/>
    <w:rsid w:val="00516EA2"/>
    <w:rsid w:val="00516FB7"/>
    <w:rsid w:val="00516FFB"/>
    <w:rsid w:val="005171A7"/>
    <w:rsid w:val="005171AB"/>
    <w:rsid w:val="0051761E"/>
    <w:rsid w:val="00517A85"/>
    <w:rsid w:val="00517BB7"/>
    <w:rsid w:val="00517D49"/>
    <w:rsid w:val="00517E3A"/>
    <w:rsid w:val="00517E5E"/>
    <w:rsid w:val="00520476"/>
    <w:rsid w:val="005208EB"/>
    <w:rsid w:val="00520939"/>
    <w:rsid w:val="005209A1"/>
    <w:rsid w:val="00520B8A"/>
    <w:rsid w:val="00520E21"/>
    <w:rsid w:val="00520EB0"/>
    <w:rsid w:val="0052117D"/>
    <w:rsid w:val="005211AB"/>
    <w:rsid w:val="005212B5"/>
    <w:rsid w:val="005217A8"/>
    <w:rsid w:val="005219C4"/>
    <w:rsid w:val="00521BD7"/>
    <w:rsid w:val="00521D04"/>
    <w:rsid w:val="0052211A"/>
    <w:rsid w:val="0052218F"/>
    <w:rsid w:val="0052223D"/>
    <w:rsid w:val="00522262"/>
    <w:rsid w:val="005222AC"/>
    <w:rsid w:val="005223D6"/>
    <w:rsid w:val="00522E7B"/>
    <w:rsid w:val="00522F3C"/>
    <w:rsid w:val="00523254"/>
    <w:rsid w:val="005232C0"/>
    <w:rsid w:val="005232CC"/>
    <w:rsid w:val="005233B5"/>
    <w:rsid w:val="005234BA"/>
    <w:rsid w:val="00523640"/>
    <w:rsid w:val="00523BA0"/>
    <w:rsid w:val="00523CCB"/>
    <w:rsid w:val="00523E08"/>
    <w:rsid w:val="00523F32"/>
    <w:rsid w:val="00524022"/>
    <w:rsid w:val="00524377"/>
    <w:rsid w:val="00524414"/>
    <w:rsid w:val="005244DE"/>
    <w:rsid w:val="005245D1"/>
    <w:rsid w:val="00524882"/>
    <w:rsid w:val="005248FD"/>
    <w:rsid w:val="00525046"/>
    <w:rsid w:val="00525258"/>
    <w:rsid w:val="00525467"/>
    <w:rsid w:val="0052559D"/>
    <w:rsid w:val="00525DA5"/>
    <w:rsid w:val="00525ED9"/>
    <w:rsid w:val="00526121"/>
    <w:rsid w:val="0052629F"/>
    <w:rsid w:val="005262BE"/>
    <w:rsid w:val="005264ED"/>
    <w:rsid w:val="00526E4F"/>
    <w:rsid w:val="00527120"/>
    <w:rsid w:val="0052733A"/>
    <w:rsid w:val="00527353"/>
    <w:rsid w:val="0052759E"/>
    <w:rsid w:val="005276AF"/>
    <w:rsid w:val="00527A10"/>
    <w:rsid w:val="00527B27"/>
    <w:rsid w:val="00527D37"/>
    <w:rsid w:val="00527F0D"/>
    <w:rsid w:val="005300D3"/>
    <w:rsid w:val="00530178"/>
    <w:rsid w:val="0053053C"/>
    <w:rsid w:val="0053054B"/>
    <w:rsid w:val="0053078F"/>
    <w:rsid w:val="00530816"/>
    <w:rsid w:val="0053090D"/>
    <w:rsid w:val="00530AE1"/>
    <w:rsid w:val="00530F4F"/>
    <w:rsid w:val="005315F9"/>
    <w:rsid w:val="005317E5"/>
    <w:rsid w:val="00531CA1"/>
    <w:rsid w:val="00531E26"/>
    <w:rsid w:val="00532088"/>
    <w:rsid w:val="005324E6"/>
    <w:rsid w:val="0053260A"/>
    <w:rsid w:val="0053261E"/>
    <w:rsid w:val="00532C53"/>
    <w:rsid w:val="00532D83"/>
    <w:rsid w:val="00532E9B"/>
    <w:rsid w:val="00533456"/>
    <w:rsid w:val="00533524"/>
    <w:rsid w:val="00533854"/>
    <w:rsid w:val="00533C68"/>
    <w:rsid w:val="005341D7"/>
    <w:rsid w:val="00534910"/>
    <w:rsid w:val="00534C17"/>
    <w:rsid w:val="005350BF"/>
    <w:rsid w:val="00535255"/>
    <w:rsid w:val="005353D2"/>
    <w:rsid w:val="005354A7"/>
    <w:rsid w:val="0053582A"/>
    <w:rsid w:val="0053584C"/>
    <w:rsid w:val="0053584D"/>
    <w:rsid w:val="005358BC"/>
    <w:rsid w:val="00536066"/>
    <w:rsid w:val="005362F9"/>
    <w:rsid w:val="00536314"/>
    <w:rsid w:val="005364A0"/>
    <w:rsid w:val="00536601"/>
    <w:rsid w:val="00536709"/>
    <w:rsid w:val="00536CA7"/>
    <w:rsid w:val="00536FCE"/>
    <w:rsid w:val="00537195"/>
    <w:rsid w:val="005374FF"/>
    <w:rsid w:val="00537725"/>
    <w:rsid w:val="00537C25"/>
    <w:rsid w:val="00537D8D"/>
    <w:rsid w:val="005400A7"/>
    <w:rsid w:val="00540326"/>
    <w:rsid w:val="00540483"/>
    <w:rsid w:val="0054052A"/>
    <w:rsid w:val="005409D9"/>
    <w:rsid w:val="00540AF7"/>
    <w:rsid w:val="00540BB8"/>
    <w:rsid w:val="00540BC0"/>
    <w:rsid w:val="00540E20"/>
    <w:rsid w:val="005410CF"/>
    <w:rsid w:val="0054126B"/>
    <w:rsid w:val="0054134D"/>
    <w:rsid w:val="00541395"/>
    <w:rsid w:val="00541557"/>
    <w:rsid w:val="005415A8"/>
    <w:rsid w:val="005415DC"/>
    <w:rsid w:val="00541BDF"/>
    <w:rsid w:val="00541D19"/>
    <w:rsid w:val="00541E5A"/>
    <w:rsid w:val="00541FB6"/>
    <w:rsid w:val="00542407"/>
    <w:rsid w:val="00542777"/>
    <w:rsid w:val="00542A3C"/>
    <w:rsid w:val="00542BE8"/>
    <w:rsid w:val="00542C4D"/>
    <w:rsid w:val="0054323A"/>
    <w:rsid w:val="00543938"/>
    <w:rsid w:val="00543A3E"/>
    <w:rsid w:val="00543BCB"/>
    <w:rsid w:val="00544850"/>
    <w:rsid w:val="005448FC"/>
    <w:rsid w:val="00544ACE"/>
    <w:rsid w:val="00544CD1"/>
    <w:rsid w:val="00544CF0"/>
    <w:rsid w:val="00544D3E"/>
    <w:rsid w:val="00544DDC"/>
    <w:rsid w:val="00544F0A"/>
    <w:rsid w:val="005450DC"/>
    <w:rsid w:val="00545A48"/>
    <w:rsid w:val="00545BDC"/>
    <w:rsid w:val="00545D42"/>
    <w:rsid w:val="00545D8E"/>
    <w:rsid w:val="00545DD1"/>
    <w:rsid w:val="00545EE9"/>
    <w:rsid w:val="00546162"/>
    <w:rsid w:val="0054624B"/>
    <w:rsid w:val="005463C8"/>
    <w:rsid w:val="005464BA"/>
    <w:rsid w:val="0054667C"/>
    <w:rsid w:val="00546757"/>
    <w:rsid w:val="00546855"/>
    <w:rsid w:val="00546AB2"/>
    <w:rsid w:val="00546CFE"/>
    <w:rsid w:val="00546DC3"/>
    <w:rsid w:val="00547011"/>
    <w:rsid w:val="00547067"/>
    <w:rsid w:val="0054726C"/>
    <w:rsid w:val="005472C3"/>
    <w:rsid w:val="0054785C"/>
    <w:rsid w:val="00547A82"/>
    <w:rsid w:val="00547ADF"/>
    <w:rsid w:val="00547B12"/>
    <w:rsid w:val="00547BCC"/>
    <w:rsid w:val="00547DC5"/>
    <w:rsid w:val="00547E1A"/>
    <w:rsid w:val="00550281"/>
    <w:rsid w:val="0055040E"/>
    <w:rsid w:val="00550805"/>
    <w:rsid w:val="00550AEB"/>
    <w:rsid w:val="00550C79"/>
    <w:rsid w:val="00550ED5"/>
    <w:rsid w:val="005510EA"/>
    <w:rsid w:val="0055120C"/>
    <w:rsid w:val="00551263"/>
    <w:rsid w:val="00551C1B"/>
    <w:rsid w:val="00552160"/>
    <w:rsid w:val="0055223A"/>
    <w:rsid w:val="00552D32"/>
    <w:rsid w:val="00553112"/>
    <w:rsid w:val="00553170"/>
    <w:rsid w:val="0055326B"/>
    <w:rsid w:val="00553467"/>
    <w:rsid w:val="005539F1"/>
    <w:rsid w:val="00553B87"/>
    <w:rsid w:val="00553B93"/>
    <w:rsid w:val="00553E34"/>
    <w:rsid w:val="00554066"/>
    <w:rsid w:val="00554328"/>
    <w:rsid w:val="00554BC2"/>
    <w:rsid w:val="00554DC9"/>
    <w:rsid w:val="00554FB2"/>
    <w:rsid w:val="0055518C"/>
    <w:rsid w:val="00555434"/>
    <w:rsid w:val="00555725"/>
    <w:rsid w:val="005559BB"/>
    <w:rsid w:val="00555C90"/>
    <w:rsid w:val="00555DF3"/>
    <w:rsid w:val="00555F63"/>
    <w:rsid w:val="00555F71"/>
    <w:rsid w:val="00555FF3"/>
    <w:rsid w:val="005561E1"/>
    <w:rsid w:val="0055639A"/>
    <w:rsid w:val="005564B0"/>
    <w:rsid w:val="00556799"/>
    <w:rsid w:val="00556DE4"/>
    <w:rsid w:val="00556E2C"/>
    <w:rsid w:val="00556F23"/>
    <w:rsid w:val="00557086"/>
    <w:rsid w:val="005570D1"/>
    <w:rsid w:val="0055721E"/>
    <w:rsid w:val="00557240"/>
    <w:rsid w:val="0055728B"/>
    <w:rsid w:val="005574A0"/>
    <w:rsid w:val="005575B2"/>
    <w:rsid w:val="005576DD"/>
    <w:rsid w:val="00557E16"/>
    <w:rsid w:val="0056016C"/>
    <w:rsid w:val="00560185"/>
    <w:rsid w:val="005601B9"/>
    <w:rsid w:val="005603FE"/>
    <w:rsid w:val="005605C2"/>
    <w:rsid w:val="005608A2"/>
    <w:rsid w:val="00560925"/>
    <w:rsid w:val="005609CA"/>
    <w:rsid w:val="005610FA"/>
    <w:rsid w:val="0056117A"/>
    <w:rsid w:val="00561396"/>
    <w:rsid w:val="005613BD"/>
    <w:rsid w:val="0056144D"/>
    <w:rsid w:val="00561773"/>
    <w:rsid w:val="00561FBE"/>
    <w:rsid w:val="0056210A"/>
    <w:rsid w:val="005623F8"/>
    <w:rsid w:val="00562465"/>
    <w:rsid w:val="0056271A"/>
    <w:rsid w:val="00562A2A"/>
    <w:rsid w:val="00562E17"/>
    <w:rsid w:val="00562E1C"/>
    <w:rsid w:val="00562FFC"/>
    <w:rsid w:val="0056318F"/>
    <w:rsid w:val="00563366"/>
    <w:rsid w:val="00563AFF"/>
    <w:rsid w:val="00563B5C"/>
    <w:rsid w:val="00563B92"/>
    <w:rsid w:val="00563C45"/>
    <w:rsid w:val="00563CE6"/>
    <w:rsid w:val="00563D20"/>
    <w:rsid w:val="00563ECB"/>
    <w:rsid w:val="00564162"/>
    <w:rsid w:val="005641D3"/>
    <w:rsid w:val="005644AE"/>
    <w:rsid w:val="00564788"/>
    <w:rsid w:val="005648E1"/>
    <w:rsid w:val="00565312"/>
    <w:rsid w:val="005654C0"/>
    <w:rsid w:val="005658E6"/>
    <w:rsid w:val="0056593B"/>
    <w:rsid w:val="00565A19"/>
    <w:rsid w:val="00565DC6"/>
    <w:rsid w:val="005664CA"/>
    <w:rsid w:val="0056717F"/>
    <w:rsid w:val="005675BC"/>
    <w:rsid w:val="00567723"/>
    <w:rsid w:val="0056791B"/>
    <w:rsid w:val="00567AA7"/>
    <w:rsid w:val="00567AC5"/>
    <w:rsid w:val="00567C85"/>
    <w:rsid w:val="00567C9E"/>
    <w:rsid w:val="00567CA6"/>
    <w:rsid w:val="005702C3"/>
    <w:rsid w:val="00570367"/>
    <w:rsid w:val="00570679"/>
    <w:rsid w:val="00570960"/>
    <w:rsid w:val="00570B52"/>
    <w:rsid w:val="00570C80"/>
    <w:rsid w:val="00570D8A"/>
    <w:rsid w:val="00570E0A"/>
    <w:rsid w:val="00570F26"/>
    <w:rsid w:val="00571097"/>
    <w:rsid w:val="0057118E"/>
    <w:rsid w:val="00571217"/>
    <w:rsid w:val="00571246"/>
    <w:rsid w:val="00571A49"/>
    <w:rsid w:val="00571D4A"/>
    <w:rsid w:val="0057297C"/>
    <w:rsid w:val="00572E56"/>
    <w:rsid w:val="00573004"/>
    <w:rsid w:val="0057307C"/>
    <w:rsid w:val="005739F6"/>
    <w:rsid w:val="00573D35"/>
    <w:rsid w:val="00573D88"/>
    <w:rsid w:val="005742DA"/>
    <w:rsid w:val="005746F9"/>
    <w:rsid w:val="00574B85"/>
    <w:rsid w:val="00574CFC"/>
    <w:rsid w:val="00574DE3"/>
    <w:rsid w:val="00575173"/>
    <w:rsid w:val="00575B75"/>
    <w:rsid w:val="00575C4E"/>
    <w:rsid w:val="005764B6"/>
    <w:rsid w:val="0057664E"/>
    <w:rsid w:val="00576852"/>
    <w:rsid w:val="00576D21"/>
    <w:rsid w:val="00576D3E"/>
    <w:rsid w:val="00576DC8"/>
    <w:rsid w:val="00576EDB"/>
    <w:rsid w:val="00577062"/>
    <w:rsid w:val="005770C3"/>
    <w:rsid w:val="005771BC"/>
    <w:rsid w:val="00577704"/>
    <w:rsid w:val="00577770"/>
    <w:rsid w:val="00577A43"/>
    <w:rsid w:val="00577B74"/>
    <w:rsid w:val="00577EFB"/>
    <w:rsid w:val="005801BF"/>
    <w:rsid w:val="005801F4"/>
    <w:rsid w:val="005804D9"/>
    <w:rsid w:val="00580500"/>
    <w:rsid w:val="00580573"/>
    <w:rsid w:val="00580A0A"/>
    <w:rsid w:val="00580C82"/>
    <w:rsid w:val="005811C4"/>
    <w:rsid w:val="00581248"/>
    <w:rsid w:val="00581669"/>
    <w:rsid w:val="00581A85"/>
    <w:rsid w:val="00581BA9"/>
    <w:rsid w:val="00581BB9"/>
    <w:rsid w:val="00581BDB"/>
    <w:rsid w:val="00581C55"/>
    <w:rsid w:val="00581C91"/>
    <w:rsid w:val="00581D01"/>
    <w:rsid w:val="00581DEA"/>
    <w:rsid w:val="0058222D"/>
    <w:rsid w:val="005829A0"/>
    <w:rsid w:val="00582A08"/>
    <w:rsid w:val="00582C70"/>
    <w:rsid w:val="00582D4B"/>
    <w:rsid w:val="00582D8A"/>
    <w:rsid w:val="00582D98"/>
    <w:rsid w:val="00582FB2"/>
    <w:rsid w:val="00583060"/>
    <w:rsid w:val="00583883"/>
    <w:rsid w:val="00584055"/>
    <w:rsid w:val="00584156"/>
    <w:rsid w:val="0058482C"/>
    <w:rsid w:val="00584AC9"/>
    <w:rsid w:val="00585044"/>
    <w:rsid w:val="00585362"/>
    <w:rsid w:val="005853C9"/>
    <w:rsid w:val="0058567F"/>
    <w:rsid w:val="0058574D"/>
    <w:rsid w:val="0058578B"/>
    <w:rsid w:val="005857E9"/>
    <w:rsid w:val="00585AAA"/>
    <w:rsid w:val="00585BF6"/>
    <w:rsid w:val="00585D18"/>
    <w:rsid w:val="00585E9A"/>
    <w:rsid w:val="00586056"/>
    <w:rsid w:val="00586083"/>
    <w:rsid w:val="0058620E"/>
    <w:rsid w:val="0058626A"/>
    <w:rsid w:val="00586455"/>
    <w:rsid w:val="005864DD"/>
    <w:rsid w:val="00586549"/>
    <w:rsid w:val="00586557"/>
    <w:rsid w:val="005868F8"/>
    <w:rsid w:val="00586A1D"/>
    <w:rsid w:val="00586C2A"/>
    <w:rsid w:val="00586C70"/>
    <w:rsid w:val="00587542"/>
    <w:rsid w:val="00587852"/>
    <w:rsid w:val="00587900"/>
    <w:rsid w:val="00587A68"/>
    <w:rsid w:val="00587A74"/>
    <w:rsid w:val="00587B8A"/>
    <w:rsid w:val="00587E7B"/>
    <w:rsid w:val="0059003C"/>
    <w:rsid w:val="0059019B"/>
    <w:rsid w:val="005901D0"/>
    <w:rsid w:val="00590333"/>
    <w:rsid w:val="005907B0"/>
    <w:rsid w:val="00590888"/>
    <w:rsid w:val="00590984"/>
    <w:rsid w:val="00590AAF"/>
    <w:rsid w:val="00590CA7"/>
    <w:rsid w:val="00590E61"/>
    <w:rsid w:val="00591083"/>
    <w:rsid w:val="00591195"/>
    <w:rsid w:val="00591316"/>
    <w:rsid w:val="005913B6"/>
    <w:rsid w:val="005915A5"/>
    <w:rsid w:val="00591640"/>
    <w:rsid w:val="00591709"/>
    <w:rsid w:val="00591B27"/>
    <w:rsid w:val="00591BE6"/>
    <w:rsid w:val="00591C24"/>
    <w:rsid w:val="00591D74"/>
    <w:rsid w:val="00592461"/>
    <w:rsid w:val="0059247B"/>
    <w:rsid w:val="005925CD"/>
    <w:rsid w:val="005926A8"/>
    <w:rsid w:val="00592BD6"/>
    <w:rsid w:val="00592EDE"/>
    <w:rsid w:val="00593C51"/>
    <w:rsid w:val="00593D61"/>
    <w:rsid w:val="00594446"/>
    <w:rsid w:val="00594AE6"/>
    <w:rsid w:val="00594B47"/>
    <w:rsid w:val="00594B7C"/>
    <w:rsid w:val="00594CAC"/>
    <w:rsid w:val="0059500F"/>
    <w:rsid w:val="005952DF"/>
    <w:rsid w:val="00595328"/>
    <w:rsid w:val="0059553F"/>
    <w:rsid w:val="005956BB"/>
    <w:rsid w:val="005956DE"/>
    <w:rsid w:val="0059584D"/>
    <w:rsid w:val="00595A51"/>
    <w:rsid w:val="00595BE6"/>
    <w:rsid w:val="00595C35"/>
    <w:rsid w:val="00595D54"/>
    <w:rsid w:val="00595E16"/>
    <w:rsid w:val="00596156"/>
    <w:rsid w:val="00596228"/>
    <w:rsid w:val="005963CC"/>
    <w:rsid w:val="005965E3"/>
    <w:rsid w:val="005966A9"/>
    <w:rsid w:val="00596758"/>
    <w:rsid w:val="00596878"/>
    <w:rsid w:val="00596881"/>
    <w:rsid w:val="005968A5"/>
    <w:rsid w:val="005969DE"/>
    <w:rsid w:val="00596A0C"/>
    <w:rsid w:val="00596C46"/>
    <w:rsid w:val="00596D9B"/>
    <w:rsid w:val="00596F4B"/>
    <w:rsid w:val="0059723A"/>
    <w:rsid w:val="00597280"/>
    <w:rsid w:val="00597421"/>
    <w:rsid w:val="0059748E"/>
    <w:rsid w:val="005979AA"/>
    <w:rsid w:val="005979F7"/>
    <w:rsid w:val="00597BFD"/>
    <w:rsid w:val="00597CA4"/>
    <w:rsid w:val="00597E5A"/>
    <w:rsid w:val="00597E9D"/>
    <w:rsid w:val="00597ED7"/>
    <w:rsid w:val="00597FEE"/>
    <w:rsid w:val="005A00D9"/>
    <w:rsid w:val="005A02F0"/>
    <w:rsid w:val="005A057A"/>
    <w:rsid w:val="005A0731"/>
    <w:rsid w:val="005A07BA"/>
    <w:rsid w:val="005A09D8"/>
    <w:rsid w:val="005A1040"/>
    <w:rsid w:val="005A158B"/>
    <w:rsid w:val="005A1C34"/>
    <w:rsid w:val="005A1D06"/>
    <w:rsid w:val="005A1D56"/>
    <w:rsid w:val="005A1D87"/>
    <w:rsid w:val="005A1EEF"/>
    <w:rsid w:val="005A2835"/>
    <w:rsid w:val="005A2F9A"/>
    <w:rsid w:val="005A3086"/>
    <w:rsid w:val="005A3707"/>
    <w:rsid w:val="005A38CD"/>
    <w:rsid w:val="005A3CD5"/>
    <w:rsid w:val="005A40DB"/>
    <w:rsid w:val="005A415A"/>
    <w:rsid w:val="005A48C8"/>
    <w:rsid w:val="005A4948"/>
    <w:rsid w:val="005A4C72"/>
    <w:rsid w:val="005A59F0"/>
    <w:rsid w:val="005A5A63"/>
    <w:rsid w:val="005A5F15"/>
    <w:rsid w:val="005A6047"/>
    <w:rsid w:val="005A6215"/>
    <w:rsid w:val="005A65E6"/>
    <w:rsid w:val="005A68D0"/>
    <w:rsid w:val="005A6924"/>
    <w:rsid w:val="005A6D60"/>
    <w:rsid w:val="005A6EFA"/>
    <w:rsid w:val="005A73E6"/>
    <w:rsid w:val="005A7C22"/>
    <w:rsid w:val="005A7D4F"/>
    <w:rsid w:val="005B01BC"/>
    <w:rsid w:val="005B04F6"/>
    <w:rsid w:val="005B0886"/>
    <w:rsid w:val="005B0DA0"/>
    <w:rsid w:val="005B119E"/>
    <w:rsid w:val="005B1303"/>
    <w:rsid w:val="005B14AD"/>
    <w:rsid w:val="005B1701"/>
    <w:rsid w:val="005B18E1"/>
    <w:rsid w:val="005B1C0A"/>
    <w:rsid w:val="005B1C68"/>
    <w:rsid w:val="005B1CAF"/>
    <w:rsid w:val="005B205C"/>
    <w:rsid w:val="005B211A"/>
    <w:rsid w:val="005B239E"/>
    <w:rsid w:val="005B243B"/>
    <w:rsid w:val="005B2602"/>
    <w:rsid w:val="005B2831"/>
    <w:rsid w:val="005B2E45"/>
    <w:rsid w:val="005B3241"/>
    <w:rsid w:val="005B339D"/>
    <w:rsid w:val="005B34FD"/>
    <w:rsid w:val="005B3712"/>
    <w:rsid w:val="005B385B"/>
    <w:rsid w:val="005B39AB"/>
    <w:rsid w:val="005B4179"/>
    <w:rsid w:val="005B438B"/>
    <w:rsid w:val="005B43BA"/>
    <w:rsid w:val="005B4662"/>
    <w:rsid w:val="005B46B9"/>
    <w:rsid w:val="005B48A8"/>
    <w:rsid w:val="005B4C55"/>
    <w:rsid w:val="005B4CA8"/>
    <w:rsid w:val="005B4D00"/>
    <w:rsid w:val="005B50F3"/>
    <w:rsid w:val="005B5602"/>
    <w:rsid w:val="005B561A"/>
    <w:rsid w:val="005B567B"/>
    <w:rsid w:val="005B6083"/>
    <w:rsid w:val="005B61FB"/>
    <w:rsid w:val="005B6294"/>
    <w:rsid w:val="005B6696"/>
    <w:rsid w:val="005B670A"/>
    <w:rsid w:val="005B6860"/>
    <w:rsid w:val="005B6A7F"/>
    <w:rsid w:val="005B6DC5"/>
    <w:rsid w:val="005B6F0E"/>
    <w:rsid w:val="005B7271"/>
    <w:rsid w:val="005B7285"/>
    <w:rsid w:val="005B7A22"/>
    <w:rsid w:val="005B7D21"/>
    <w:rsid w:val="005C0522"/>
    <w:rsid w:val="005C05A5"/>
    <w:rsid w:val="005C084A"/>
    <w:rsid w:val="005C0BB3"/>
    <w:rsid w:val="005C0CDE"/>
    <w:rsid w:val="005C0D2F"/>
    <w:rsid w:val="005C0D63"/>
    <w:rsid w:val="005C0FCC"/>
    <w:rsid w:val="005C13EB"/>
    <w:rsid w:val="005C1464"/>
    <w:rsid w:val="005C14E5"/>
    <w:rsid w:val="005C15AE"/>
    <w:rsid w:val="005C16F4"/>
    <w:rsid w:val="005C18EF"/>
    <w:rsid w:val="005C1A2C"/>
    <w:rsid w:val="005C1CDE"/>
    <w:rsid w:val="005C2051"/>
    <w:rsid w:val="005C2276"/>
    <w:rsid w:val="005C2287"/>
    <w:rsid w:val="005C23B4"/>
    <w:rsid w:val="005C25B9"/>
    <w:rsid w:val="005C2659"/>
    <w:rsid w:val="005C278E"/>
    <w:rsid w:val="005C27CE"/>
    <w:rsid w:val="005C2993"/>
    <w:rsid w:val="005C3266"/>
    <w:rsid w:val="005C33C2"/>
    <w:rsid w:val="005C3572"/>
    <w:rsid w:val="005C37CE"/>
    <w:rsid w:val="005C400B"/>
    <w:rsid w:val="005C40FF"/>
    <w:rsid w:val="005C4149"/>
    <w:rsid w:val="005C4265"/>
    <w:rsid w:val="005C4626"/>
    <w:rsid w:val="005C4A93"/>
    <w:rsid w:val="005C4CC0"/>
    <w:rsid w:val="005C4DD2"/>
    <w:rsid w:val="005C4EAD"/>
    <w:rsid w:val="005C5193"/>
    <w:rsid w:val="005C544D"/>
    <w:rsid w:val="005C5645"/>
    <w:rsid w:val="005C5818"/>
    <w:rsid w:val="005C6605"/>
    <w:rsid w:val="005C6894"/>
    <w:rsid w:val="005C6A2D"/>
    <w:rsid w:val="005C6A98"/>
    <w:rsid w:val="005C6C4B"/>
    <w:rsid w:val="005C6D2C"/>
    <w:rsid w:val="005C7094"/>
    <w:rsid w:val="005C7290"/>
    <w:rsid w:val="005C78FB"/>
    <w:rsid w:val="005C7B00"/>
    <w:rsid w:val="005C7B70"/>
    <w:rsid w:val="005C7ED8"/>
    <w:rsid w:val="005D01C4"/>
    <w:rsid w:val="005D042A"/>
    <w:rsid w:val="005D0871"/>
    <w:rsid w:val="005D097D"/>
    <w:rsid w:val="005D0AD1"/>
    <w:rsid w:val="005D0B30"/>
    <w:rsid w:val="005D109C"/>
    <w:rsid w:val="005D140E"/>
    <w:rsid w:val="005D158B"/>
    <w:rsid w:val="005D1619"/>
    <w:rsid w:val="005D16D1"/>
    <w:rsid w:val="005D1713"/>
    <w:rsid w:val="005D19F4"/>
    <w:rsid w:val="005D1A4C"/>
    <w:rsid w:val="005D1C93"/>
    <w:rsid w:val="005D1F7D"/>
    <w:rsid w:val="005D2148"/>
    <w:rsid w:val="005D2601"/>
    <w:rsid w:val="005D2B74"/>
    <w:rsid w:val="005D2EB6"/>
    <w:rsid w:val="005D3634"/>
    <w:rsid w:val="005D36C5"/>
    <w:rsid w:val="005D36E8"/>
    <w:rsid w:val="005D3739"/>
    <w:rsid w:val="005D3857"/>
    <w:rsid w:val="005D3958"/>
    <w:rsid w:val="005D3A56"/>
    <w:rsid w:val="005D3B69"/>
    <w:rsid w:val="005D3C6D"/>
    <w:rsid w:val="005D3CF1"/>
    <w:rsid w:val="005D4140"/>
    <w:rsid w:val="005D4224"/>
    <w:rsid w:val="005D425B"/>
    <w:rsid w:val="005D4542"/>
    <w:rsid w:val="005D469B"/>
    <w:rsid w:val="005D47C2"/>
    <w:rsid w:val="005D4B7B"/>
    <w:rsid w:val="005D4C6D"/>
    <w:rsid w:val="005D4CF7"/>
    <w:rsid w:val="005D4F73"/>
    <w:rsid w:val="005D51AA"/>
    <w:rsid w:val="005D5597"/>
    <w:rsid w:val="005D5996"/>
    <w:rsid w:val="005D59B8"/>
    <w:rsid w:val="005D5DD6"/>
    <w:rsid w:val="005D5E02"/>
    <w:rsid w:val="005D607A"/>
    <w:rsid w:val="005D61AD"/>
    <w:rsid w:val="005D6216"/>
    <w:rsid w:val="005D645A"/>
    <w:rsid w:val="005D663D"/>
    <w:rsid w:val="005D6648"/>
    <w:rsid w:val="005D68F3"/>
    <w:rsid w:val="005D6DB7"/>
    <w:rsid w:val="005D6ED5"/>
    <w:rsid w:val="005D6F3B"/>
    <w:rsid w:val="005D7283"/>
    <w:rsid w:val="005D77F1"/>
    <w:rsid w:val="005D7BB4"/>
    <w:rsid w:val="005D7C5A"/>
    <w:rsid w:val="005D7DC3"/>
    <w:rsid w:val="005E038A"/>
    <w:rsid w:val="005E049F"/>
    <w:rsid w:val="005E056F"/>
    <w:rsid w:val="005E06AC"/>
    <w:rsid w:val="005E0B8C"/>
    <w:rsid w:val="005E0BCF"/>
    <w:rsid w:val="005E0C1B"/>
    <w:rsid w:val="005E0DC3"/>
    <w:rsid w:val="005E0EE7"/>
    <w:rsid w:val="005E1220"/>
    <w:rsid w:val="005E1288"/>
    <w:rsid w:val="005E15DC"/>
    <w:rsid w:val="005E1A26"/>
    <w:rsid w:val="005E1B3F"/>
    <w:rsid w:val="005E1BB0"/>
    <w:rsid w:val="005E1C02"/>
    <w:rsid w:val="005E2110"/>
    <w:rsid w:val="005E2112"/>
    <w:rsid w:val="005E2495"/>
    <w:rsid w:val="005E2665"/>
    <w:rsid w:val="005E2675"/>
    <w:rsid w:val="005E288E"/>
    <w:rsid w:val="005E29D8"/>
    <w:rsid w:val="005E29EE"/>
    <w:rsid w:val="005E2E2D"/>
    <w:rsid w:val="005E2F8F"/>
    <w:rsid w:val="005E2FC0"/>
    <w:rsid w:val="005E2FEA"/>
    <w:rsid w:val="005E3768"/>
    <w:rsid w:val="005E3994"/>
    <w:rsid w:val="005E3EAF"/>
    <w:rsid w:val="005E407C"/>
    <w:rsid w:val="005E4237"/>
    <w:rsid w:val="005E4263"/>
    <w:rsid w:val="005E437B"/>
    <w:rsid w:val="005E5492"/>
    <w:rsid w:val="005E57AB"/>
    <w:rsid w:val="005E5C6C"/>
    <w:rsid w:val="005E5E28"/>
    <w:rsid w:val="005E5FC4"/>
    <w:rsid w:val="005E62FF"/>
    <w:rsid w:val="005E63C7"/>
    <w:rsid w:val="005E6602"/>
    <w:rsid w:val="005E673E"/>
    <w:rsid w:val="005E6B08"/>
    <w:rsid w:val="005E6B92"/>
    <w:rsid w:val="005E6BE9"/>
    <w:rsid w:val="005E6BEC"/>
    <w:rsid w:val="005E6CE9"/>
    <w:rsid w:val="005E6F92"/>
    <w:rsid w:val="005E73CA"/>
    <w:rsid w:val="005E7417"/>
    <w:rsid w:val="005E74D2"/>
    <w:rsid w:val="005E7812"/>
    <w:rsid w:val="005E7A2B"/>
    <w:rsid w:val="005E7A2D"/>
    <w:rsid w:val="005F00A3"/>
    <w:rsid w:val="005F014E"/>
    <w:rsid w:val="005F03CB"/>
    <w:rsid w:val="005F040D"/>
    <w:rsid w:val="005F0634"/>
    <w:rsid w:val="005F0793"/>
    <w:rsid w:val="005F07D0"/>
    <w:rsid w:val="005F0A5A"/>
    <w:rsid w:val="005F0A9E"/>
    <w:rsid w:val="005F1032"/>
    <w:rsid w:val="005F118A"/>
    <w:rsid w:val="005F11A4"/>
    <w:rsid w:val="005F123E"/>
    <w:rsid w:val="005F12AD"/>
    <w:rsid w:val="005F1392"/>
    <w:rsid w:val="005F1399"/>
    <w:rsid w:val="005F1429"/>
    <w:rsid w:val="005F15B3"/>
    <w:rsid w:val="005F188F"/>
    <w:rsid w:val="005F1AAD"/>
    <w:rsid w:val="005F1E8F"/>
    <w:rsid w:val="005F2003"/>
    <w:rsid w:val="005F20A7"/>
    <w:rsid w:val="005F21A8"/>
    <w:rsid w:val="005F23CB"/>
    <w:rsid w:val="005F2519"/>
    <w:rsid w:val="005F25F0"/>
    <w:rsid w:val="005F2953"/>
    <w:rsid w:val="005F2D42"/>
    <w:rsid w:val="005F2DED"/>
    <w:rsid w:val="005F301F"/>
    <w:rsid w:val="005F356D"/>
    <w:rsid w:val="005F3676"/>
    <w:rsid w:val="005F3677"/>
    <w:rsid w:val="005F3762"/>
    <w:rsid w:val="005F3C07"/>
    <w:rsid w:val="005F3EE1"/>
    <w:rsid w:val="005F3F1D"/>
    <w:rsid w:val="005F4156"/>
    <w:rsid w:val="005F459C"/>
    <w:rsid w:val="005F45F5"/>
    <w:rsid w:val="005F46C3"/>
    <w:rsid w:val="005F46CF"/>
    <w:rsid w:val="005F4C08"/>
    <w:rsid w:val="005F51B8"/>
    <w:rsid w:val="005F5591"/>
    <w:rsid w:val="005F5632"/>
    <w:rsid w:val="005F574E"/>
    <w:rsid w:val="005F5899"/>
    <w:rsid w:val="005F5B4D"/>
    <w:rsid w:val="005F5E4A"/>
    <w:rsid w:val="005F604E"/>
    <w:rsid w:val="005F652E"/>
    <w:rsid w:val="005F66AB"/>
    <w:rsid w:val="005F68E8"/>
    <w:rsid w:val="005F6BA8"/>
    <w:rsid w:val="005F6C0F"/>
    <w:rsid w:val="005F6D25"/>
    <w:rsid w:val="005F6D2E"/>
    <w:rsid w:val="005F6FF8"/>
    <w:rsid w:val="005F718B"/>
    <w:rsid w:val="005F73AD"/>
    <w:rsid w:val="005F73D6"/>
    <w:rsid w:val="005F7809"/>
    <w:rsid w:val="005F7848"/>
    <w:rsid w:val="005F7869"/>
    <w:rsid w:val="005F7B15"/>
    <w:rsid w:val="005F7D1B"/>
    <w:rsid w:val="005F7DFC"/>
    <w:rsid w:val="0060001D"/>
    <w:rsid w:val="006001FB"/>
    <w:rsid w:val="00600490"/>
    <w:rsid w:val="006004A8"/>
    <w:rsid w:val="00600893"/>
    <w:rsid w:val="00600A48"/>
    <w:rsid w:val="00600AC4"/>
    <w:rsid w:val="00600CDD"/>
    <w:rsid w:val="006011EC"/>
    <w:rsid w:val="0060124A"/>
    <w:rsid w:val="00601B44"/>
    <w:rsid w:val="00601DF3"/>
    <w:rsid w:val="00601FA9"/>
    <w:rsid w:val="00602173"/>
    <w:rsid w:val="006022F1"/>
    <w:rsid w:val="00602396"/>
    <w:rsid w:val="006024CF"/>
    <w:rsid w:val="0060288F"/>
    <w:rsid w:val="00602B1E"/>
    <w:rsid w:val="00602BC3"/>
    <w:rsid w:val="00602D99"/>
    <w:rsid w:val="00602F26"/>
    <w:rsid w:val="0060304C"/>
    <w:rsid w:val="00603290"/>
    <w:rsid w:val="006032C3"/>
    <w:rsid w:val="00603320"/>
    <w:rsid w:val="0060354E"/>
    <w:rsid w:val="006037C0"/>
    <w:rsid w:val="00603A65"/>
    <w:rsid w:val="00603C01"/>
    <w:rsid w:val="00603CA9"/>
    <w:rsid w:val="00604156"/>
    <w:rsid w:val="00604353"/>
    <w:rsid w:val="006043A8"/>
    <w:rsid w:val="00604441"/>
    <w:rsid w:val="00604B79"/>
    <w:rsid w:val="00604C14"/>
    <w:rsid w:val="00604CBB"/>
    <w:rsid w:val="00605084"/>
    <w:rsid w:val="006050F4"/>
    <w:rsid w:val="006051D8"/>
    <w:rsid w:val="006052BC"/>
    <w:rsid w:val="006052CF"/>
    <w:rsid w:val="00605310"/>
    <w:rsid w:val="006055F6"/>
    <w:rsid w:val="006058F0"/>
    <w:rsid w:val="00605A9F"/>
    <w:rsid w:val="00605DF5"/>
    <w:rsid w:val="00605E29"/>
    <w:rsid w:val="00605FFE"/>
    <w:rsid w:val="0060617E"/>
    <w:rsid w:val="006061CB"/>
    <w:rsid w:val="0060664A"/>
    <w:rsid w:val="00606738"/>
    <w:rsid w:val="0060691D"/>
    <w:rsid w:val="00606A3E"/>
    <w:rsid w:val="00606A52"/>
    <w:rsid w:val="00606B56"/>
    <w:rsid w:val="00607011"/>
    <w:rsid w:val="0060721D"/>
    <w:rsid w:val="00607340"/>
    <w:rsid w:val="006073A6"/>
    <w:rsid w:val="00607478"/>
    <w:rsid w:val="00607495"/>
    <w:rsid w:val="00607670"/>
    <w:rsid w:val="00610047"/>
    <w:rsid w:val="00610155"/>
    <w:rsid w:val="006105C8"/>
    <w:rsid w:val="00610728"/>
    <w:rsid w:val="00610D00"/>
    <w:rsid w:val="00610E04"/>
    <w:rsid w:val="00611172"/>
    <w:rsid w:val="006112B4"/>
    <w:rsid w:val="006113F1"/>
    <w:rsid w:val="00611422"/>
    <w:rsid w:val="00611893"/>
    <w:rsid w:val="00611A29"/>
    <w:rsid w:val="00612381"/>
    <w:rsid w:val="006123ED"/>
    <w:rsid w:val="006124F1"/>
    <w:rsid w:val="006125A8"/>
    <w:rsid w:val="006125E2"/>
    <w:rsid w:val="006127E9"/>
    <w:rsid w:val="00612973"/>
    <w:rsid w:val="00612996"/>
    <w:rsid w:val="00612B48"/>
    <w:rsid w:val="00612C9A"/>
    <w:rsid w:val="00612FE1"/>
    <w:rsid w:val="00613331"/>
    <w:rsid w:val="006133E5"/>
    <w:rsid w:val="00613AE0"/>
    <w:rsid w:val="00613BA7"/>
    <w:rsid w:val="00613D90"/>
    <w:rsid w:val="006146AC"/>
    <w:rsid w:val="0061494A"/>
    <w:rsid w:val="00614B2A"/>
    <w:rsid w:val="0061508E"/>
    <w:rsid w:val="00615630"/>
    <w:rsid w:val="00615651"/>
    <w:rsid w:val="00615658"/>
    <w:rsid w:val="00616623"/>
    <w:rsid w:val="006167B1"/>
    <w:rsid w:val="00616A35"/>
    <w:rsid w:val="006170FE"/>
    <w:rsid w:val="006171D9"/>
    <w:rsid w:val="00617EFD"/>
    <w:rsid w:val="00617F60"/>
    <w:rsid w:val="00620281"/>
    <w:rsid w:val="0062045C"/>
    <w:rsid w:val="00620563"/>
    <w:rsid w:val="00620AE2"/>
    <w:rsid w:val="00620E32"/>
    <w:rsid w:val="00621066"/>
    <w:rsid w:val="00621151"/>
    <w:rsid w:val="0062127F"/>
    <w:rsid w:val="006215EC"/>
    <w:rsid w:val="00621787"/>
    <w:rsid w:val="0062178D"/>
    <w:rsid w:val="00621925"/>
    <w:rsid w:val="0062193D"/>
    <w:rsid w:val="00621A91"/>
    <w:rsid w:val="00621B51"/>
    <w:rsid w:val="00621F63"/>
    <w:rsid w:val="00621FBD"/>
    <w:rsid w:val="00622463"/>
    <w:rsid w:val="006225CC"/>
    <w:rsid w:val="0062286F"/>
    <w:rsid w:val="00622BD9"/>
    <w:rsid w:val="00622DB0"/>
    <w:rsid w:val="006231C1"/>
    <w:rsid w:val="006236B1"/>
    <w:rsid w:val="00623877"/>
    <w:rsid w:val="00623958"/>
    <w:rsid w:val="00623B0B"/>
    <w:rsid w:val="00623C51"/>
    <w:rsid w:val="0062420A"/>
    <w:rsid w:val="00624219"/>
    <w:rsid w:val="006243B0"/>
    <w:rsid w:val="0062443E"/>
    <w:rsid w:val="00624B71"/>
    <w:rsid w:val="00624BB3"/>
    <w:rsid w:val="006250E0"/>
    <w:rsid w:val="0062542C"/>
    <w:rsid w:val="006255EF"/>
    <w:rsid w:val="00625652"/>
    <w:rsid w:val="00625738"/>
    <w:rsid w:val="00625792"/>
    <w:rsid w:val="006259B8"/>
    <w:rsid w:val="00625F40"/>
    <w:rsid w:val="006261BE"/>
    <w:rsid w:val="006263C2"/>
    <w:rsid w:val="00626957"/>
    <w:rsid w:val="00626A7B"/>
    <w:rsid w:val="00626C37"/>
    <w:rsid w:val="00626D02"/>
    <w:rsid w:val="00626F86"/>
    <w:rsid w:val="00626F9D"/>
    <w:rsid w:val="006273D4"/>
    <w:rsid w:val="00627C90"/>
    <w:rsid w:val="00627F84"/>
    <w:rsid w:val="00630222"/>
    <w:rsid w:val="00630335"/>
    <w:rsid w:val="00630B6C"/>
    <w:rsid w:val="006312C2"/>
    <w:rsid w:val="0063144C"/>
    <w:rsid w:val="0063159C"/>
    <w:rsid w:val="0063194E"/>
    <w:rsid w:val="00631966"/>
    <w:rsid w:val="00631BB2"/>
    <w:rsid w:val="00631F08"/>
    <w:rsid w:val="00632060"/>
    <w:rsid w:val="0063220F"/>
    <w:rsid w:val="0063251F"/>
    <w:rsid w:val="006326EF"/>
    <w:rsid w:val="006328ED"/>
    <w:rsid w:val="00632C88"/>
    <w:rsid w:val="00632DEC"/>
    <w:rsid w:val="00632F18"/>
    <w:rsid w:val="00633127"/>
    <w:rsid w:val="006333F6"/>
    <w:rsid w:val="00633867"/>
    <w:rsid w:val="00633A83"/>
    <w:rsid w:val="00633B2C"/>
    <w:rsid w:val="00633CA2"/>
    <w:rsid w:val="00633FC4"/>
    <w:rsid w:val="00633FD5"/>
    <w:rsid w:val="006344D9"/>
    <w:rsid w:val="006346A0"/>
    <w:rsid w:val="0063489A"/>
    <w:rsid w:val="00634958"/>
    <w:rsid w:val="00634966"/>
    <w:rsid w:val="006349E9"/>
    <w:rsid w:val="00634AA0"/>
    <w:rsid w:val="00634ADB"/>
    <w:rsid w:val="00634B82"/>
    <w:rsid w:val="00635128"/>
    <w:rsid w:val="006353F1"/>
    <w:rsid w:val="006356BF"/>
    <w:rsid w:val="00635C99"/>
    <w:rsid w:val="00635CC7"/>
    <w:rsid w:val="00635DED"/>
    <w:rsid w:val="00636084"/>
    <w:rsid w:val="00636617"/>
    <w:rsid w:val="0063668D"/>
    <w:rsid w:val="0063675A"/>
    <w:rsid w:val="00636B43"/>
    <w:rsid w:val="00636F3B"/>
    <w:rsid w:val="00637438"/>
    <w:rsid w:val="00637A0C"/>
    <w:rsid w:val="00637B93"/>
    <w:rsid w:val="00640047"/>
    <w:rsid w:val="0064036E"/>
    <w:rsid w:val="006403F4"/>
    <w:rsid w:val="0064060E"/>
    <w:rsid w:val="006406F5"/>
    <w:rsid w:val="006407F9"/>
    <w:rsid w:val="00640C1F"/>
    <w:rsid w:val="00641282"/>
    <w:rsid w:val="0064186D"/>
    <w:rsid w:val="00642080"/>
    <w:rsid w:val="0064245A"/>
    <w:rsid w:val="00642878"/>
    <w:rsid w:val="006429DB"/>
    <w:rsid w:val="00642A8C"/>
    <w:rsid w:val="00642B2A"/>
    <w:rsid w:val="00642B35"/>
    <w:rsid w:val="00642E2E"/>
    <w:rsid w:val="00642E56"/>
    <w:rsid w:val="00642F97"/>
    <w:rsid w:val="00643425"/>
    <w:rsid w:val="00643602"/>
    <w:rsid w:val="00643646"/>
    <w:rsid w:val="00643835"/>
    <w:rsid w:val="006438D3"/>
    <w:rsid w:val="00643D5C"/>
    <w:rsid w:val="00643F1A"/>
    <w:rsid w:val="00643F21"/>
    <w:rsid w:val="00643F93"/>
    <w:rsid w:val="0064401E"/>
    <w:rsid w:val="006441D8"/>
    <w:rsid w:val="006443D7"/>
    <w:rsid w:val="006444A5"/>
    <w:rsid w:val="006449AF"/>
    <w:rsid w:val="00644A8B"/>
    <w:rsid w:val="00644AF8"/>
    <w:rsid w:val="00644BCD"/>
    <w:rsid w:val="00644D55"/>
    <w:rsid w:val="00644EFF"/>
    <w:rsid w:val="0064516F"/>
    <w:rsid w:val="006451CD"/>
    <w:rsid w:val="00645620"/>
    <w:rsid w:val="006456A2"/>
    <w:rsid w:val="006457D7"/>
    <w:rsid w:val="00645A0E"/>
    <w:rsid w:val="00645AB6"/>
    <w:rsid w:val="00646007"/>
    <w:rsid w:val="00646046"/>
    <w:rsid w:val="006463A3"/>
    <w:rsid w:val="006463A7"/>
    <w:rsid w:val="006463DF"/>
    <w:rsid w:val="0064662C"/>
    <w:rsid w:val="006473F6"/>
    <w:rsid w:val="00647596"/>
    <w:rsid w:val="00647A2D"/>
    <w:rsid w:val="00647A3D"/>
    <w:rsid w:val="00647C9A"/>
    <w:rsid w:val="0065017C"/>
    <w:rsid w:val="0065021D"/>
    <w:rsid w:val="00650484"/>
    <w:rsid w:val="006505F4"/>
    <w:rsid w:val="0065072A"/>
    <w:rsid w:val="00650B46"/>
    <w:rsid w:val="00650F90"/>
    <w:rsid w:val="006510B7"/>
    <w:rsid w:val="0065153D"/>
    <w:rsid w:val="0065178E"/>
    <w:rsid w:val="00651D54"/>
    <w:rsid w:val="00651E0F"/>
    <w:rsid w:val="00652011"/>
    <w:rsid w:val="006521ED"/>
    <w:rsid w:val="006522E4"/>
    <w:rsid w:val="00652D72"/>
    <w:rsid w:val="00652D76"/>
    <w:rsid w:val="00653026"/>
    <w:rsid w:val="00653108"/>
    <w:rsid w:val="0065343B"/>
    <w:rsid w:val="00653B27"/>
    <w:rsid w:val="00654034"/>
    <w:rsid w:val="0065438A"/>
    <w:rsid w:val="006547B2"/>
    <w:rsid w:val="0065486B"/>
    <w:rsid w:val="00654A73"/>
    <w:rsid w:val="0065510A"/>
    <w:rsid w:val="0065533E"/>
    <w:rsid w:val="00655A8C"/>
    <w:rsid w:val="006560CA"/>
    <w:rsid w:val="006567B1"/>
    <w:rsid w:val="0065691E"/>
    <w:rsid w:val="00656EED"/>
    <w:rsid w:val="006570A4"/>
    <w:rsid w:val="00657112"/>
    <w:rsid w:val="00657416"/>
    <w:rsid w:val="00657B72"/>
    <w:rsid w:val="00657BB5"/>
    <w:rsid w:val="0066061A"/>
    <w:rsid w:val="0066085F"/>
    <w:rsid w:val="00660B9F"/>
    <w:rsid w:val="00660E25"/>
    <w:rsid w:val="00661380"/>
    <w:rsid w:val="00661713"/>
    <w:rsid w:val="006618B0"/>
    <w:rsid w:val="006619AC"/>
    <w:rsid w:val="00661C82"/>
    <w:rsid w:val="0066244B"/>
    <w:rsid w:val="006624AF"/>
    <w:rsid w:val="006624C7"/>
    <w:rsid w:val="006625CF"/>
    <w:rsid w:val="006627D7"/>
    <w:rsid w:val="00662AEB"/>
    <w:rsid w:val="00662C25"/>
    <w:rsid w:val="00662D12"/>
    <w:rsid w:val="00662D6C"/>
    <w:rsid w:val="00662D94"/>
    <w:rsid w:val="006630EC"/>
    <w:rsid w:val="006635B0"/>
    <w:rsid w:val="00663647"/>
    <w:rsid w:val="0066391B"/>
    <w:rsid w:val="00663AD4"/>
    <w:rsid w:val="00664006"/>
    <w:rsid w:val="0066402E"/>
    <w:rsid w:val="0066421B"/>
    <w:rsid w:val="00664240"/>
    <w:rsid w:val="0066445D"/>
    <w:rsid w:val="006647F6"/>
    <w:rsid w:val="006649F1"/>
    <w:rsid w:val="00664B14"/>
    <w:rsid w:val="00664CCA"/>
    <w:rsid w:val="00664DA0"/>
    <w:rsid w:val="00664F9A"/>
    <w:rsid w:val="00665225"/>
    <w:rsid w:val="00665320"/>
    <w:rsid w:val="00665493"/>
    <w:rsid w:val="006656DB"/>
    <w:rsid w:val="00665715"/>
    <w:rsid w:val="00665B55"/>
    <w:rsid w:val="00665BBC"/>
    <w:rsid w:val="006662C1"/>
    <w:rsid w:val="00666C1D"/>
    <w:rsid w:val="00666E5D"/>
    <w:rsid w:val="006671CA"/>
    <w:rsid w:val="006672FA"/>
    <w:rsid w:val="006679F9"/>
    <w:rsid w:val="00667ABD"/>
    <w:rsid w:val="00667D70"/>
    <w:rsid w:val="00667DA2"/>
    <w:rsid w:val="0067018E"/>
    <w:rsid w:val="00670325"/>
    <w:rsid w:val="00670440"/>
    <w:rsid w:val="0067047C"/>
    <w:rsid w:val="00670711"/>
    <w:rsid w:val="00670732"/>
    <w:rsid w:val="00670831"/>
    <w:rsid w:val="006708E5"/>
    <w:rsid w:val="00670B10"/>
    <w:rsid w:val="00670B5C"/>
    <w:rsid w:val="00670E74"/>
    <w:rsid w:val="00670F13"/>
    <w:rsid w:val="00670F95"/>
    <w:rsid w:val="0067105B"/>
    <w:rsid w:val="006712FE"/>
    <w:rsid w:val="006714E4"/>
    <w:rsid w:val="006715A3"/>
    <w:rsid w:val="00671C45"/>
    <w:rsid w:val="00671C50"/>
    <w:rsid w:val="00671FE8"/>
    <w:rsid w:val="0067206A"/>
    <w:rsid w:val="006722F7"/>
    <w:rsid w:val="00672536"/>
    <w:rsid w:val="00672729"/>
    <w:rsid w:val="00672B27"/>
    <w:rsid w:val="0067301C"/>
    <w:rsid w:val="00673072"/>
    <w:rsid w:val="0067319E"/>
    <w:rsid w:val="00673261"/>
    <w:rsid w:val="00673398"/>
    <w:rsid w:val="00673420"/>
    <w:rsid w:val="0067378F"/>
    <w:rsid w:val="006739C3"/>
    <w:rsid w:val="00673A21"/>
    <w:rsid w:val="00673B7A"/>
    <w:rsid w:val="00673E2B"/>
    <w:rsid w:val="006741DF"/>
    <w:rsid w:val="00674427"/>
    <w:rsid w:val="0067456A"/>
    <w:rsid w:val="0067483D"/>
    <w:rsid w:val="006748F6"/>
    <w:rsid w:val="00674F68"/>
    <w:rsid w:val="006754B0"/>
    <w:rsid w:val="006757A5"/>
    <w:rsid w:val="00675A06"/>
    <w:rsid w:val="0067603D"/>
    <w:rsid w:val="006766BB"/>
    <w:rsid w:val="006769C1"/>
    <w:rsid w:val="00677603"/>
    <w:rsid w:val="00677D01"/>
    <w:rsid w:val="00677FB8"/>
    <w:rsid w:val="0068000C"/>
    <w:rsid w:val="006801CB"/>
    <w:rsid w:val="0068033B"/>
    <w:rsid w:val="00680579"/>
    <w:rsid w:val="0068057D"/>
    <w:rsid w:val="00680627"/>
    <w:rsid w:val="00680C7C"/>
    <w:rsid w:val="00680CDC"/>
    <w:rsid w:val="00680DDA"/>
    <w:rsid w:val="0068149A"/>
    <w:rsid w:val="006814B0"/>
    <w:rsid w:val="006816EE"/>
    <w:rsid w:val="00681832"/>
    <w:rsid w:val="00681ED4"/>
    <w:rsid w:val="00681FB4"/>
    <w:rsid w:val="006820BF"/>
    <w:rsid w:val="0068249A"/>
    <w:rsid w:val="006824F0"/>
    <w:rsid w:val="006828C0"/>
    <w:rsid w:val="006829C2"/>
    <w:rsid w:val="006831AB"/>
    <w:rsid w:val="006833D2"/>
    <w:rsid w:val="006833FA"/>
    <w:rsid w:val="006836BA"/>
    <w:rsid w:val="006837DC"/>
    <w:rsid w:val="00683806"/>
    <w:rsid w:val="00683A44"/>
    <w:rsid w:val="006840E5"/>
    <w:rsid w:val="00684181"/>
    <w:rsid w:val="00684373"/>
    <w:rsid w:val="0068443E"/>
    <w:rsid w:val="0068451F"/>
    <w:rsid w:val="00684EE3"/>
    <w:rsid w:val="00684F12"/>
    <w:rsid w:val="0068502A"/>
    <w:rsid w:val="00685054"/>
    <w:rsid w:val="00685368"/>
    <w:rsid w:val="00685528"/>
    <w:rsid w:val="006855EB"/>
    <w:rsid w:val="00685754"/>
    <w:rsid w:val="00685EFC"/>
    <w:rsid w:val="006868EB"/>
    <w:rsid w:val="00686DC8"/>
    <w:rsid w:val="00686E81"/>
    <w:rsid w:val="006871B2"/>
    <w:rsid w:val="006877F7"/>
    <w:rsid w:val="0068789C"/>
    <w:rsid w:val="00687AB6"/>
    <w:rsid w:val="00687FE4"/>
    <w:rsid w:val="006900BB"/>
    <w:rsid w:val="00690393"/>
    <w:rsid w:val="006905BD"/>
    <w:rsid w:val="00690910"/>
    <w:rsid w:val="00690D5E"/>
    <w:rsid w:val="0069106D"/>
    <w:rsid w:val="00691473"/>
    <w:rsid w:val="006914CE"/>
    <w:rsid w:val="006915F7"/>
    <w:rsid w:val="006919A6"/>
    <w:rsid w:val="00691AF1"/>
    <w:rsid w:val="00691BA6"/>
    <w:rsid w:val="00691C83"/>
    <w:rsid w:val="00691F68"/>
    <w:rsid w:val="006921C1"/>
    <w:rsid w:val="006921D3"/>
    <w:rsid w:val="00692249"/>
    <w:rsid w:val="00692259"/>
    <w:rsid w:val="00692857"/>
    <w:rsid w:val="00692C2A"/>
    <w:rsid w:val="00692D70"/>
    <w:rsid w:val="00692E1D"/>
    <w:rsid w:val="00693103"/>
    <w:rsid w:val="00693246"/>
    <w:rsid w:val="00693449"/>
    <w:rsid w:val="006935A6"/>
    <w:rsid w:val="0069360D"/>
    <w:rsid w:val="0069376B"/>
    <w:rsid w:val="006938E0"/>
    <w:rsid w:val="00693C51"/>
    <w:rsid w:val="00693D20"/>
    <w:rsid w:val="0069412F"/>
    <w:rsid w:val="0069483E"/>
    <w:rsid w:val="006948DC"/>
    <w:rsid w:val="00694A18"/>
    <w:rsid w:val="00694DF9"/>
    <w:rsid w:val="00694E1D"/>
    <w:rsid w:val="00694E80"/>
    <w:rsid w:val="0069528E"/>
    <w:rsid w:val="0069534B"/>
    <w:rsid w:val="0069538F"/>
    <w:rsid w:val="006953E9"/>
    <w:rsid w:val="0069545C"/>
    <w:rsid w:val="006958F9"/>
    <w:rsid w:val="00695A00"/>
    <w:rsid w:val="00695CB9"/>
    <w:rsid w:val="00695DD4"/>
    <w:rsid w:val="00695E08"/>
    <w:rsid w:val="0069629E"/>
    <w:rsid w:val="00696653"/>
    <w:rsid w:val="006968BC"/>
    <w:rsid w:val="006969B6"/>
    <w:rsid w:val="00696A4A"/>
    <w:rsid w:val="00696E13"/>
    <w:rsid w:val="00696E9E"/>
    <w:rsid w:val="006970C4"/>
    <w:rsid w:val="006971D3"/>
    <w:rsid w:val="00697381"/>
    <w:rsid w:val="006976AD"/>
    <w:rsid w:val="00697719"/>
    <w:rsid w:val="00697D30"/>
    <w:rsid w:val="00697F6E"/>
    <w:rsid w:val="006A009E"/>
    <w:rsid w:val="006A00F6"/>
    <w:rsid w:val="006A0154"/>
    <w:rsid w:val="006A0258"/>
    <w:rsid w:val="006A02D6"/>
    <w:rsid w:val="006A0567"/>
    <w:rsid w:val="006A0799"/>
    <w:rsid w:val="006A09C9"/>
    <w:rsid w:val="006A11B0"/>
    <w:rsid w:val="006A155E"/>
    <w:rsid w:val="006A171C"/>
    <w:rsid w:val="006A1731"/>
    <w:rsid w:val="006A1D19"/>
    <w:rsid w:val="006A1D2D"/>
    <w:rsid w:val="006A1ECF"/>
    <w:rsid w:val="006A22BE"/>
    <w:rsid w:val="006A22C3"/>
    <w:rsid w:val="006A243F"/>
    <w:rsid w:val="006A2516"/>
    <w:rsid w:val="006A258F"/>
    <w:rsid w:val="006A2A77"/>
    <w:rsid w:val="006A2D9C"/>
    <w:rsid w:val="006A2EA8"/>
    <w:rsid w:val="006A2EAA"/>
    <w:rsid w:val="006A2F04"/>
    <w:rsid w:val="006A307B"/>
    <w:rsid w:val="006A3083"/>
    <w:rsid w:val="006A3247"/>
    <w:rsid w:val="006A3494"/>
    <w:rsid w:val="006A34CB"/>
    <w:rsid w:val="006A3545"/>
    <w:rsid w:val="006A3548"/>
    <w:rsid w:val="006A3775"/>
    <w:rsid w:val="006A3903"/>
    <w:rsid w:val="006A3A96"/>
    <w:rsid w:val="006A3CD9"/>
    <w:rsid w:val="006A3DAD"/>
    <w:rsid w:val="006A3E0F"/>
    <w:rsid w:val="006A4024"/>
    <w:rsid w:val="006A427B"/>
    <w:rsid w:val="006A4291"/>
    <w:rsid w:val="006A43C3"/>
    <w:rsid w:val="006A4463"/>
    <w:rsid w:val="006A4A17"/>
    <w:rsid w:val="006A4CD3"/>
    <w:rsid w:val="006A4DC4"/>
    <w:rsid w:val="006A4E8C"/>
    <w:rsid w:val="006A4E95"/>
    <w:rsid w:val="006A507A"/>
    <w:rsid w:val="006A51EE"/>
    <w:rsid w:val="006A5210"/>
    <w:rsid w:val="006A5335"/>
    <w:rsid w:val="006A58BE"/>
    <w:rsid w:val="006A5C51"/>
    <w:rsid w:val="006A5DF4"/>
    <w:rsid w:val="006A5E0C"/>
    <w:rsid w:val="006A5F88"/>
    <w:rsid w:val="006A60DF"/>
    <w:rsid w:val="006A63CC"/>
    <w:rsid w:val="006A6832"/>
    <w:rsid w:val="006A6C35"/>
    <w:rsid w:val="006A6C5B"/>
    <w:rsid w:val="006A6FEE"/>
    <w:rsid w:val="006A708D"/>
    <w:rsid w:val="006A7547"/>
    <w:rsid w:val="006A7631"/>
    <w:rsid w:val="006A7674"/>
    <w:rsid w:val="006A7812"/>
    <w:rsid w:val="006A7B1F"/>
    <w:rsid w:val="006A7BD4"/>
    <w:rsid w:val="006A7E1E"/>
    <w:rsid w:val="006B0377"/>
    <w:rsid w:val="006B0762"/>
    <w:rsid w:val="006B0A3B"/>
    <w:rsid w:val="006B0F0E"/>
    <w:rsid w:val="006B0F47"/>
    <w:rsid w:val="006B126C"/>
    <w:rsid w:val="006B1305"/>
    <w:rsid w:val="006B171E"/>
    <w:rsid w:val="006B1775"/>
    <w:rsid w:val="006B1934"/>
    <w:rsid w:val="006B1B1D"/>
    <w:rsid w:val="006B1DDB"/>
    <w:rsid w:val="006B1DFA"/>
    <w:rsid w:val="006B2551"/>
    <w:rsid w:val="006B2882"/>
    <w:rsid w:val="006B2957"/>
    <w:rsid w:val="006B2962"/>
    <w:rsid w:val="006B2DA5"/>
    <w:rsid w:val="006B31D5"/>
    <w:rsid w:val="006B31DE"/>
    <w:rsid w:val="006B3313"/>
    <w:rsid w:val="006B37E1"/>
    <w:rsid w:val="006B3B13"/>
    <w:rsid w:val="006B3E43"/>
    <w:rsid w:val="006B4658"/>
    <w:rsid w:val="006B4820"/>
    <w:rsid w:val="006B484E"/>
    <w:rsid w:val="006B4930"/>
    <w:rsid w:val="006B4D15"/>
    <w:rsid w:val="006B523A"/>
    <w:rsid w:val="006B52D5"/>
    <w:rsid w:val="006B536B"/>
    <w:rsid w:val="006B550B"/>
    <w:rsid w:val="006B57D2"/>
    <w:rsid w:val="006B59D2"/>
    <w:rsid w:val="006B5A9E"/>
    <w:rsid w:val="006B5B22"/>
    <w:rsid w:val="006B5DCD"/>
    <w:rsid w:val="006B5F40"/>
    <w:rsid w:val="006B6090"/>
    <w:rsid w:val="006B60E5"/>
    <w:rsid w:val="006B6145"/>
    <w:rsid w:val="006B6163"/>
    <w:rsid w:val="006B65A5"/>
    <w:rsid w:val="006B671D"/>
    <w:rsid w:val="006B679C"/>
    <w:rsid w:val="006B6940"/>
    <w:rsid w:val="006B7159"/>
    <w:rsid w:val="006B71AC"/>
    <w:rsid w:val="006B75D9"/>
    <w:rsid w:val="006B7A2B"/>
    <w:rsid w:val="006B7D36"/>
    <w:rsid w:val="006C05D5"/>
    <w:rsid w:val="006C0729"/>
    <w:rsid w:val="006C0891"/>
    <w:rsid w:val="006C0AA6"/>
    <w:rsid w:val="006C0B30"/>
    <w:rsid w:val="006C0C0A"/>
    <w:rsid w:val="006C13DB"/>
    <w:rsid w:val="006C15D4"/>
    <w:rsid w:val="006C1970"/>
    <w:rsid w:val="006C1A87"/>
    <w:rsid w:val="006C1A88"/>
    <w:rsid w:val="006C206F"/>
    <w:rsid w:val="006C2346"/>
    <w:rsid w:val="006C2703"/>
    <w:rsid w:val="006C275C"/>
    <w:rsid w:val="006C27B1"/>
    <w:rsid w:val="006C27BF"/>
    <w:rsid w:val="006C27D9"/>
    <w:rsid w:val="006C29D5"/>
    <w:rsid w:val="006C29F3"/>
    <w:rsid w:val="006C2B36"/>
    <w:rsid w:val="006C2CB6"/>
    <w:rsid w:val="006C2D6A"/>
    <w:rsid w:val="006C3804"/>
    <w:rsid w:val="006C384C"/>
    <w:rsid w:val="006C385B"/>
    <w:rsid w:val="006C4477"/>
    <w:rsid w:val="006C4A56"/>
    <w:rsid w:val="006C4C49"/>
    <w:rsid w:val="006C50E1"/>
    <w:rsid w:val="006C51AC"/>
    <w:rsid w:val="006C52C5"/>
    <w:rsid w:val="006C52F3"/>
    <w:rsid w:val="006C56B0"/>
    <w:rsid w:val="006C56F8"/>
    <w:rsid w:val="006C5C71"/>
    <w:rsid w:val="006C5D14"/>
    <w:rsid w:val="006C5F6A"/>
    <w:rsid w:val="006C60C8"/>
    <w:rsid w:val="006C621F"/>
    <w:rsid w:val="006C639B"/>
    <w:rsid w:val="006C6597"/>
    <w:rsid w:val="006C661F"/>
    <w:rsid w:val="006C664B"/>
    <w:rsid w:val="006C69E9"/>
    <w:rsid w:val="006C6A96"/>
    <w:rsid w:val="006C6E24"/>
    <w:rsid w:val="006C6F15"/>
    <w:rsid w:val="006C6FB5"/>
    <w:rsid w:val="006C72EE"/>
    <w:rsid w:val="006C7460"/>
    <w:rsid w:val="006C7B2D"/>
    <w:rsid w:val="006D0003"/>
    <w:rsid w:val="006D0172"/>
    <w:rsid w:val="006D02AB"/>
    <w:rsid w:val="006D07FB"/>
    <w:rsid w:val="006D084E"/>
    <w:rsid w:val="006D0EAC"/>
    <w:rsid w:val="006D16AA"/>
    <w:rsid w:val="006D1C89"/>
    <w:rsid w:val="006D1CCB"/>
    <w:rsid w:val="006D1D68"/>
    <w:rsid w:val="006D1E40"/>
    <w:rsid w:val="006D1E42"/>
    <w:rsid w:val="006D2073"/>
    <w:rsid w:val="006D2569"/>
    <w:rsid w:val="006D271B"/>
    <w:rsid w:val="006D2BA2"/>
    <w:rsid w:val="006D2C74"/>
    <w:rsid w:val="006D2D1B"/>
    <w:rsid w:val="006D31D9"/>
    <w:rsid w:val="006D353E"/>
    <w:rsid w:val="006D3ACB"/>
    <w:rsid w:val="006D3B93"/>
    <w:rsid w:val="006D40B1"/>
    <w:rsid w:val="006D4165"/>
    <w:rsid w:val="006D43E6"/>
    <w:rsid w:val="006D44CE"/>
    <w:rsid w:val="006D479A"/>
    <w:rsid w:val="006D481E"/>
    <w:rsid w:val="006D4AFE"/>
    <w:rsid w:val="006D4C31"/>
    <w:rsid w:val="006D4FCE"/>
    <w:rsid w:val="006D50ED"/>
    <w:rsid w:val="006D53E1"/>
    <w:rsid w:val="006D54FD"/>
    <w:rsid w:val="006D55E9"/>
    <w:rsid w:val="006D5892"/>
    <w:rsid w:val="006D5A6F"/>
    <w:rsid w:val="006D5C60"/>
    <w:rsid w:val="006D5C97"/>
    <w:rsid w:val="006D6188"/>
    <w:rsid w:val="006D6422"/>
    <w:rsid w:val="006D67E4"/>
    <w:rsid w:val="006D6945"/>
    <w:rsid w:val="006D6D43"/>
    <w:rsid w:val="006D6D8F"/>
    <w:rsid w:val="006D6DB0"/>
    <w:rsid w:val="006D7454"/>
    <w:rsid w:val="006D74D8"/>
    <w:rsid w:val="006D7893"/>
    <w:rsid w:val="006D790E"/>
    <w:rsid w:val="006D7920"/>
    <w:rsid w:val="006D7CAF"/>
    <w:rsid w:val="006D7DF0"/>
    <w:rsid w:val="006E01E3"/>
    <w:rsid w:val="006E0330"/>
    <w:rsid w:val="006E08F8"/>
    <w:rsid w:val="006E0920"/>
    <w:rsid w:val="006E0A9C"/>
    <w:rsid w:val="006E0DB8"/>
    <w:rsid w:val="006E0DE3"/>
    <w:rsid w:val="006E10CB"/>
    <w:rsid w:val="006E127E"/>
    <w:rsid w:val="006E1444"/>
    <w:rsid w:val="006E14A9"/>
    <w:rsid w:val="006E169B"/>
    <w:rsid w:val="006E173C"/>
    <w:rsid w:val="006E178F"/>
    <w:rsid w:val="006E199A"/>
    <w:rsid w:val="006E2217"/>
    <w:rsid w:val="006E2267"/>
    <w:rsid w:val="006E232C"/>
    <w:rsid w:val="006E2903"/>
    <w:rsid w:val="006E2DF4"/>
    <w:rsid w:val="006E2EE1"/>
    <w:rsid w:val="006E2F2B"/>
    <w:rsid w:val="006E312C"/>
    <w:rsid w:val="006E32F0"/>
    <w:rsid w:val="006E3426"/>
    <w:rsid w:val="006E34F8"/>
    <w:rsid w:val="006E3686"/>
    <w:rsid w:val="006E3733"/>
    <w:rsid w:val="006E3D11"/>
    <w:rsid w:val="006E3E24"/>
    <w:rsid w:val="006E3EEF"/>
    <w:rsid w:val="006E4269"/>
    <w:rsid w:val="006E439A"/>
    <w:rsid w:val="006E43CD"/>
    <w:rsid w:val="006E4760"/>
    <w:rsid w:val="006E48E1"/>
    <w:rsid w:val="006E4965"/>
    <w:rsid w:val="006E4FE2"/>
    <w:rsid w:val="006E50D1"/>
    <w:rsid w:val="006E563F"/>
    <w:rsid w:val="006E56CB"/>
    <w:rsid w:val="006E57D0"/>
    <w:rsid w:val="006E5841"/>
    <w:rsid w:val="006E597D"/>
    <w:rsid w:val="006E5A3D"/>
    <w:rsid w:val="006E5B95"/>
    <w:rsid w:val="006E5C21"/>
    <w:rsid w:val="006E611D"/>
    <w:rsid w:val="006E61CB"/>
    <w:rsid w:val="006E6485"/>
    <w:rsid w:val="006E6501"/>
    <w:rsid w:val="006E66A8"/>
    <w:rsid w:val="006E692B"/>
    <w:rsid w:val="006E6D39"/>
    <w:rsid w:val="006E6EB5"/>
    <w:rsid w:val="006E6F65"/>
    <w:rsid w:val="006E76BD"/>
    <w:rsid w:val="006E7746"/>
    <w:rsid w:val="006E7B22"/>
    <w:rsid w:val="006E7ED5"/>
    <w:rsid w:val="006F00AD"/>
    <w:rsid w:val="006F0212"/>
    <w:rsid w:val="006F05B1"/>
    <w:rsid w:val="006F0B26"/>
    <w:rsid w:val="006F0C7A"/>
    <w:rsid w:val="006F0DC8"/>
    <w:rsid w:val="006F0E0E"/>
    <w:rsid w:val="006F1004"/>
    <w:rsid w:val="006F1061"/>
    <w:rsid w:val="006F1666"/>
    <w:rsid w:val="006F1836"/>
    <w:rsid w:val="006F1AEF"/>
    <w:rsid w:val="006F1C65"/>
    <w:rsid w:val="006F1DE6"/>
    <w:rsid w:val="006F219E"/>
    <w:rsid w:val="006F25B7"/>
    <w:rsid w:val="006F26CC"/>
    <w:rsid w:val="006F29C5"/>
    <w:rsid w:val="006F2CA4"/>
    <w:rsid w:val="006F2F23"/>
    <w:rsid w:val="006F3015"/>
    <w:rsid w:val="006F316C"/>
    <w:rsid w:val="006F31A4"/>
    <w:rsid w:val="006F3406"/>
    <w:rsid w:val="006F343E"/>
    <w:rsid w:val="006F383F"/>
    <w:rsid w:val="006F40B5"/>
    <w:rsid w:val="006F40F0"/>
    <w:rsid w:val="006F41AD"/>
    <w:rsid w:val="006F423B"/>
    <w:rsid w:val="006F42E5"/>
    <w:rsid w:val="006F4464"/>
    <w:rsid w:val="006F4603"/>
    <w:rsid w:val="006F488E"/>
    <w:rsid w:val="006F48D6"/>
    <w:rsid w:val="006F4B56"/>
    <w:rsid w:val="006F4EA9"/>
    <w:rsid w:val="006F4F26"/>
    <w:rsid w:val="006F5AB1"/>
    <w:rsid w:val="006F5ADF"/>
    <w:rsid w:val="006F5C51"/>
    <w:rsid w:val="006F5CA6"/>
    <w:rsid w:val="006F5D1A"/>
    <w:rsid w:val="006F5D71"/>
    <w:rsid w:val="006F643B"/>
    <w:rsid w:val="006F6751"/>
    <w:rsid w:val="006F68F9"/>
    <w:rsid w:val="006F6CAD"/>
    <w:rsid w:val="006F6D4A"/>
    <w:rsid w:val="006F7033"/>
    <w:rsid w:val="006F7323"/>
    <w:rsid w:val="006F74AE"/>
    <w:rsid w:val="006F7C94"/>
    <w:rsid w:val="006F7E44"/>
    <w:rsid w:val="00700009"/>
    <w:rsid w:val="00700067"/>
    <w:rsid w:val="00700314"/>
    <w:rsid w:val="00700358"/>
    <w:rsid w:val="0070045A"/>
    <w:rsid w:val="007005C0"/>
    <w:rsid w:val="00700AB4"/>
    <w:rsid w:val="00700B0E"/>
    <w:rsid w:val="00700D7C"/>
    <w:rsid w:val="00701102"/>
    <w:rsid w:val="00701222"/>
    <w:rsid w:val="0070156C"/>
    <w:rsid w:val="00701670"/>
    <w:rsid w:val="0070180D"/>
    <w:rsid w:val="007019EA"/>
    <w:rsid w:val="00701B1F"/>
    <w:rsid w:val="00701BC9"/>
    <w:rsid w:val="00701EC9"/>
    <w:rsid w:val="00701FB5"/>
    <w:rsid w:val="00701FFC"/>
    <w:rsid w:val="00702856"/>
    <w:rsid w:val="00702987"/>
    <w:rsid w:val="00702B39"/>
    <w:rsid w:val="00702CE2"/>
    <w:rsid w:val="00702D0F"/>
    <w:rsid w:val="00703051"/>
    <w:rsid w:val="00703120"/>
    <w:rsid w:val="00703178"/>
    <w:rsid w:val="007031CE"/>
    <w:rsid w:val="00703424"/>
    <w:rsid w:val="00703A93"/>
    <w:rsid w:val="00703B3B"/>
    <w:rsid w:val="00703DE4"/>
    <w:rsid w:val="00704001"/>
    <w:rsid w:val="007040B7"/>
    <w:rsid w:val="0070442A"/>
    <w:rsid w:val="00704AA7"/>
    <w:rsid w:val="00704B85"/>
    <w:rsid w:val="00704C41"/>
    <w:rsid w:val="00704E4E"/>
    <w:rsid w:val="00704ECA"/>
    <w:rsid w:val="00704EDF"/>
    <w:rsid w:val="00704FD5"/>
    <w:rsid w:val="0070501D"/>
    <w:rsid w:val="00705376"/>
    <w:rsid w:val="0070538D"/>
    <w:rsid w:val="00705A82"/>
    <w:rsid w:val="00705B77"/>
    <w:rsid w:val="00705E9B"/>
    <w:rsid w:val="00706106"/>
    <w:rsid w:val="0070663A"/>
    <w:rsid w:val="00706B82"/>
    <w:rsid w:val="00706F0E"/>
    <w:rsid w:val="007076D6"/>
    <w:rsid w:val="007077F2"/>
    <w:rsid w:val="00707A02"/>
    <w:rsid w:val="00707A03"/>
    <w:rsid w:val="00707A05"/>
    <w:rsid w:val="007101A7"/>
    <w:rsid w:val="007101B1"/>
    <w:rsid w:val="007101F0"/>
    <w:rsid w:val="00710213"/>
    <w:rsid w:val="0071023D"/>
    <w:rsid w:val="00710355"/>
    <w:rsid w:val="007104FB"/>
    <w:rsid w:val="00710B28"/>
    <w:rsid w:val="00710C74"/>
    <w:rsid w:val="00710DB8"/>
    <w:rsid w:val="00710ED6"/>
    <w:rsid w:val="00710F45"/>
    <w:rsid w:val="00710FDD"/>
    <w:rsid w:val="00711016"/>
    <w:rsid w:val="007110AA"/>
    <w:rsid w:val="00711180"/>
    <w:rsid w:val="007111BA"/>
    <w:rsid w:val="00711626"/>
    <w:rsid w:val="0071289D"/>
    <w:rsid w:val="00712DC6"/>
    <w:rsid w:val="00713067"/>
    <w:rsid w:val="0071348B"/>
    <w:rsid w:val="007135A5"/>
    <w:rsid w:val="00713780"/>
    <w:rsid w:val="00713F0A"/>
    <w:rsid w:val="00713FFA"/>
    <w:rsid w:val="00714BB3"/>
    <w:rsid w:val="00714EF5"/>
    <w:rsid w:val="007150EF"/>
    <w:rsid w:val="0071550A"/>
    <w:rsid w:val="00715595"/>
    <w:rsid w:val="0071583C"/>
    <w:rsid w:val="007158F6"/>
    <w:rsid w:val="00715BBC"/>
    <w:rsid w:val="00715CE8"/>
    <w:rsid w:val="007161CD"/>
    <w:rsid w:val="007161EA"/>
    <w:rsid w:val="007162EF"/>
    <w:rsid w:val="00716532"/>
    <w:rsid w:val="0071660B"/>
    <w:rsid w:val="007168DE"/>
    <w:rsid w:val="00716911"/>
    <w:rsid w:val="00716BFB"/>
    <w:rsid w:val="007172A6"/>
    <w:rsid w:val="00717891"/>
    <w:rsid w:val="00717B9D"/>
    <w:rsid w:val="00717E1C"/>
    <w:rsid w:val="00717F4E"/>
    <w:rsid w:val="00720C4B"/>
    <w:rsid w:val="00720FFA"/>
    <w:rsid w:val="00721079"/>
    <w:rsid w:val="00721252"/>
    <w:rsid w:val="00721877"/>
    <w:rsid w:val="00721C4F"/>
    <w:rsid w:val="00721D62"/>
    <w:rsid w:val="00721FB9"/>
    <w:rsid w:val="00721FC0"/>
    <w:rsid w:val="007221B4"/>
    <w:rsid w:val="00722385"/>
    <w:rsid w:val="00722403"/>
    <w:rsid w:val="0072287D"/>
    <w:rsid w:val="0072299B"/>
    <w:rsid w:val="00722B83"/>
    <w:rsid w:val="00722E4E"/>
    <w:rsid w:val="007231E1"/>
    <w:rsid w:val="00723385"/>
    <w:rsid w:val="00723524"/>
    <w:rsid w:val="007235B6"/>
    <w:rsid w:val="007237DF"/>
    <w:rsid w:val="00723A31"/>
    <w:rsid w:val="00723BC6"/>
    <w:rsid w:val="00723BDB"/>
    <w:rsid w:val="00723D79"/>
    <w:rsid w:val="00723E24"/>
    <w:rsid w:val="00724028"/>
    <w:rsid w:val="00724149"/>
    <w:rsid w:val="00724156"/>
    <w:rsid w:val="007242F5"/>
    <w:rsid w:val="007245F2"/>
    <w:rsid w:val="0072487E"/>
    <w:rsid w:val="00724A46"/>
    <w:rsid w:val="00724AD6"/>
    <w:rsid w:val="00724CD9"/>
    <w:rsid w:val="0072563D"/>
    <w:rsid w:val="0072570F"/>
    <w:rsid w:val="00725744"/>
    <w:rsid w:val="00725C91"/>
    <w:rsid w:val="0072657E"/>
    <w:rsid w:val="00726852"/>
    <w:rsid w:val="00726A00"/>
    <w:rsid w:val="00726BB0"/>
    <w:rsid w:val="00726DE3"/>
    <w:rsid w:val="00726EEE"/>
    <w:rsid w:val="007270E5"/>
    <w:rsid w:val="00727262"/>
    <w:rsid w:val="00727438"/>
    <w:rsid w:val="0072743E"/>
    <w:rsid w:val="00727724"/>
    <w:rsid w:val="00727967"/>
    <w:rsid w:val="00727B12"/>
    <w:rsid w:val="00727B8B"/>
    <w:rsid w:val="00727CA6"/>
    <w:rsid w:val="00727EEC"/>
    <w:rsid w:val="00730036"/>
    <w:rsid w:val="007300C5"/>
    <w:rsid w:val="0073056D"/>
    <w:rsid w:val="00730622"/>
    <w:rsid w:val="007306C4"/>
    <w:rsid w:val="007308A7"/>
    <w:rsid w:val="00730C63"/>
    <w:rsid w:val="00730D37"/>
    <w:rsid w:val="00731353"/>
    <w:rsid w:val="007313FA"/>
    <w:rsid w:val="007317AE"/>
    <w:rsid w:val="007320D3"/>
    <w:rsid w:val="00732279"/>
    <w:rsid w:val="00732703"/>
    <w:rsid w:val="007328B5"/>
    <w:rsid w:val="00732C37"/>
    <w:rsid w:val="00732CDA"/>
    <w:rsid w:val="00732CDB"/>
    <w:rsid w:val="00732D9B"/>
    <w:rsid w:val="0073302E"/>
    <w:rsid w:val="007330FF"/>
    <w:rsid w:val="00733B58"/>
    <w:rsid w:val="00733C6E"/>
    <w:rsid w:val="00733CD0"/>
    <w:rsid w:val="00733FFC"/>
    <w:rsid w:val="007340B6"/>
    <w:rsid w:val="007340B9"/>
    <w:rsid w:val="00734230"/>
    <w:rsid w:val="00734312"/>
    <w:rsid w:val="00734387"/>
    <w:rsid w:val="007346E9"/>
    <w:rsid w:val="0073476B"/>
    <w:rsid w:val="007347C0"/>
    <w:rsid w:val="0073484E"/>
    <w:rsid w:val="00734C28"/>
    <w:rsid w:val="00734CF3"/>
    <w:rsid w:val="0073508A"/>
    <w:rsid w:val="007354DC"/>
    <w:rsid w:val="0073556A"/>
    <w:rsid w:val="00735E3C"/>
    <w:rsid w:val="0073608A"/>
    <w:rsid w:val="007362F1"/>
    <w:rsid w:val="0073646C"/>
    <w:rsid w:val="0073668C"/>
    <w:rsid w:val="00736971"/>
    <w:rsid w:val="00736A3B"/>
    <w:rsid w:val="00736B12"/>
    <w:rsid w:val="00736C70"/>
    <w:rsid w:val="00736E10"/>
    <w:rsid w:val="0073708C"/>
    <w:rsid w:val="0073735F"/>
    <w:rsid w:val="007377F8"/>
    <w:rsid w:val="00737C29"/>
    <w:rsid w:val="00737DF4"/>
    <w:rsid w:val="00740157"/>
    <w:rsid w:val="00740205"/>
    <w:rsid w:val="00740301"/>
    <w:rsid w:val="0074041E"/>
    <w:rsid w:val="00740568"/>
    <w:rsid w:val="00740DC9"/>
    <w:rsid w:val="0074100F"/>
    <w:rsid w:val="007416D7"/>
    <w:rsid w:val="00741858"/>
    <w:rsid w:val="0074186E"/>
    <w:rsid w:val="007419BC"/>
    <w:rsid w:val="00741A30"/>
    <w:rsid w:val="00742137"/>
    <w:rsid w:val="007423EB"/>
    <w:rsid w:val="0074245B"/>
    <w:rsid w:val="0074283F"/>
    <w:rsid w:val="00742B10"/>
    <w:rsid w:val="007430AE"/>
    <w:rsid w:val="0074337C"/>
    <w:rsid w:val="00743728"/>
    <w:rsid w:val="00743B73"/>
    <w:rsid w:val="00743BBF"/>
    <w:rsid w:val="00743D44"/>
    <w:rsid w:val="00743E2A"/>
    <w:rsid w:val="007449CA"/>
    <w:rsid w:val="00744C88"/>
    <w:rsid w:val="00744EEF"/>
    <w:rsid w:val="0074506C"/>
    <w:rsid w:val="007450BE"/>
    <w:rsid w:val="007450CF"/>
    <w:rsid w:val="007451C2"/>
    <w:rsid w:val="00745492"/>
    <w:rsid w:val="0074557F"/>
    <w:rsid w:val="007457EF"/>
    <w:rsid w:val="00745898"/>
    <w:rsid w:val="007458A2"/>
    <w:rsid w:val="00745906"/>
    <w:rsid w:val="0074594F"/>
    <w:rsid w:val="00746286"/>
    <w:rsid w:val="007463AD"/>
    <w:rsid w:val="007463D5"/>
    <w:rsid w:val="00746653"/>
    <w:rsid w:val="007469CC"/>
    <w:rsid w:val="00746AEC"/>
    <w:rsid w:val="00746BEE"/>
    <w:rsid w:val="00746C72"/>
    <w:rsid w:val="00746D63"/>
    <w:rsid w:val="00746DEE"/>
    <w:rsid w:val="00746E33"/>
    <w:rsid w:val="007475D0"/>
    <w:rsid w:val="00747B7F"/>
    <w:rsid w:val="00747D31"/>
    <w:rsid w:val="00747D5D"/>
    <w:rsid w:val="00750445"/>
    <w:rsid w:val="007504FE"/>
    <w:rsid w:val="00750800"/>
    <w:rsid w:val="00750938"/>
    <w:rsid w:val="007509B9"/>
    <w:rsid w:val="00750A31"/>
    <w:rsid w:val="00750B6D"/>
    <w:rsid w:val="00750B6F"/>
    <w:rsid w:val="00750EB1"/>
    <w:rsid w:val="00750F9B"/>
    <w:rsid w:val="0075163E"/>
    <w:rsid w:val="00751670"/>
    <w:rsid w:val="00751B6D"/>
    <w:rsid w:val="00751BF8"/>
    <w:rsid w:val="00751DF0"/>
    <w:rsid w:val="00751E07"/>
    <w:rsid w:val="0075255A"/>
    <w:rsid w:val="0075276B"/>
    <w:rsid w:val="0075284F"/>
    <w:rsid w:val="007529D7"/>
    <w:rsid w:val="00752BF8"/>
    <w:rsid w:val="00752C24"/>
    <w:rsid w:val="00752CA1"/>
    <w:rsid w:val="007530CF"/>
    <w:rsid w:val="00753134"/>
    <w:rsid w:val="0075325D"/>
    <w:rsid w:val="0075335B"/>
    <w:rsid w:val="0075357E"/>
    <w:rsid w:val="00753623"/>
    <w:rsid w:val="00753643"/>
    <w:rsid w:val="00753708"/>
    <w:rsid w:val="0075387C"/>
    <w:rsid w:val="007541FC"/>
    <w:rsid w:val="00754A6D"/>
    <w:rsid w:val="007550BD"/>
    <w:rsid w:val="007551D7"/>
    <w:rsid w:val="0075546A"/>
    <w:rsid w:val="00755C53"/>
    <w:rsid w:val="00755E74"/>
    <w:rsid w:val="007561E2"/>
    <w:rsid w:val="007568AA"/>
    <w:rsid w:val="00756E62"/>
    <w:rsid w:val="00756FE6"/>
    <w:rsid w:val="00757AD0"/>
    <w:rsid w:val="00757C52"/>
    <w:rsid w:val="00757C84"/>
    <w:rsid w:val="00757DB2"/>
    <w:rsid w:val="00757EDA"/>
    <w:rsid w:val="00760102"/>
    <w:rsid w:val="007603A5"/>
    <w:rsid w:val="007603D2"/>
    <w:rsid w:val="007605E2"/>
    <w:rsid w:val="007609C1"/>
    <w:rsid w:val="00760A8F"/>
    <w:rsid w:val="00760B31"/>
    <w:rsid w:val="00760FA0"/>
    <w:rsid w:val="00761107"/>
    <w:rsid w:val="0076131C"/>
    <w:rsid w:val="007617A0"/>
    <w:rsid w:val="00761AFA"/>
    <w:rsid w:val="00761BF8"/>
    <w:rsid w:val="007621DE"/>
    <w:rsid w:val="007623B0"/>
    <w:rsid w:val="007624E7"/>
    <w:rsid w:val="0076298D"/>
    <w:rsid w:val="00762B69"/>
    <w:rsid w:val="00762BD0"/>
    <w:rsid w:val="00762D62"/>
    <w:rsid w:val="00762E61"/>
    <w:rsid w:val="0076314B"/>
    <w:rsid w:val="00763211"/>
    <w:rsid w:val="007632EA"/>
    <w:rsid w:val="00763784"/>
    <w:rsid w:val="007638F2"/>
    <w:rsid w:val="00763A99"/>
    <w:rsid w:val="00763BB8"/>
    <w:rsid w:val="007641B9"/>
    <w:rsid w:val="0076437E"/>
    <w:rsid w:val="00764A7A"/>
    <w:rsid w:val="00764ED7"/>
    <w:rsid w:val="007659F8"/>
    <w:rsid w:val="00765A19"/>
    <w:rsid w:val="00765A4F"/>
    <w:rsid w:val="00765D4F"/>
    <w:rsid w:val="00765DF8"/>
    <w:rsid w:val="00765F2D"/>
    <w:rsid w:val="00766DB6"/>
    <w:rsid w:val="00766ECF"/>
    <w:rsid w:val="00767007"/>
    <w:rsid w:val="0076722C"/>
    <w:rsid w:val="0076746A"/>
    <w:rsid w:val="00767B00"/>
    <w:rsid w:val="00767E44"/>
    <w:rsid w:val="00767FFC"/>
    <w:rsid w:val="0077024D"/>
    <w:rsid w:val="00770274"/>
    <w:rsid w:val="00770336"/>
    <w:rsid w:val="00770562"/>
    <w:rsid w:val="007709F6"/>
    <w:rsid w:val="00770CC0"/>
    <w:rsid w:val="007710E4"/>
    <w:rsid w:val="00771163"/>
    <w:rsid w:val="0077127C"/>
    <w:rsid w:val="0077139C"/>
    <w:rsid w:val="007715D5"/>
    <w:rsid w:val="00771AC6"/>
    <w:rsid w:val="00771CE4"/>
    <w:rsid w:val="00771F1F"/>
    <w:rsid w:val="007720E8"/>
    <w:rsid w:val="00772219"/>
    <w:rsid w:val="007723EC"/>
    <w:rsid w:val="00772653"/>
    <w:rsid w:val="00772952"/>
    <w:rsid w:val="00772D18"/>
    <w:rsid w:val="00772EF1"/>
    <w:rsid w:val="007730CE"/>
    <w:rsid w:val="00773828"/>
    <w:rsid w:val="007739D9"/>
    <w:rsid w:val="00773D4E"/>
    <w:rsid w:val="0077418C"/>
    <w:rsid w:val="0077420F"/>
    <w:rsid w:val="007744D4"/>
    <w:rsid w:val="00774774"/>
    <w:rsid w:val="00774785"/>
    <w:rsid w:val="007749B1"/>
    <w:rsid w:val="00774F46"/>
    <w:rsid w:val="0077520D"/>
    <w:rsid w:val="007762CE"/>
    <w:rsid w:val="007763CA"/>
    <w:rsid w:val="0077659A"/>
    <w:rsid w:val="00776780"/>
    <w:rsid w:val="007768F5"/>
    <w:rsid w:val="00776D07"/>
    <w:rsid w:val="00777010"/>
    <w:rsid w:val="00777059"/>
    <w:rsid w:val="007779C5"/>
    <w:rsid w:val="00777C19"/>
    <w:rsid w:val="00777C4F"/>
    <w:rsid w:val="00777F1C"/>
    <w:rsid w:val="00777FCD"/>
    <w:rsid w:val="00780146"/>
    <w:rsid w:val="007801D5"/>
    <w:rsid w:val="007802F9"/>
    <w:rsid w:val="0078045F"/>
    <w:rsid w:val="007808C9"/>
    <w:rsid w:val="007809DA"/>
    <w:rsid w:val="00780C4B"/>
    <w:rsid w:val="00781044"/>
    <w:rsid w:val="00781A57"/>
    <w:rsid w:val="00781AB8"/>
    <w:rsid w:val="00781BEF"/>
    <w:rsid w:val="00781C54"/>
    <w:rsid w:val="00781ED5"/>
    <w:rsid w:val="00781F8D"/>
    <w:rsid w:val="007820DE"/>
    <w:rsid w:val="007828D9"/>
    <w:rsid w:val="00782A72"/>
    <w:rsid w:val="007833C3"/>
    <w:rsid w:val="0078360F"/>
    <w:rsid w:val="007836A8"/>
    <w:rsid w:val="00783807"/>
    <w:rsid w:val="00783F0F"/>
    <w:rsid w:val="00784062"/>
    <w:rsid w:val="00784138"/>
    <w:rsid w:val="007843B6"/>
    <w:rsid w:val="00784497"/>
    <w:rsid w:val="0078452D"/>
    <w:rsid w:val="00784667"/>
    <w:rsid w:val="007848FD"/>
    <w:rsid w:val="00784D47"/>
    <w:rsid w:val="00784D92"/>
    <w:rsid w:val="007850E3"/>
    <w:rsid w:val="007853A3"/>
    <w:rsid w:val="007853A6"/>
    <w:rsid w:val="007855DF"/>
    <w:rsid w:val="007856AC"/>
    <w:rsid w:val="00785A81"/>
    <w:rsid w:val="0078662C"/>
    <w:rsid w:val="00786AB3"/>
    <w:rsid w:val="00786CC0"/>
    <w:rsid w:val="00786DED"/>
    <w:rsid w:val="00786ED5"/>
    <w:rsid w:val="00787452"/>
    <w:rsid w:val="007876EA"/>
    <w:rsid w:val="007879F8"/>
    <w:rsid w:val="00787B2C"/>
    <w:rsid w:val="00787F21"/>
    <w:rsid w:val="0079079D"/>
    <w:rsid w:val="00790A29"/>
    <w:rsid w:val="00790F43"/>
    <w:rsid w:val="00791419"/>
    <w:rsid w:val="007915C7"/>
    <w:rsid w:val="007916D5"/>
    <w:rsid w:val="007919E9"/>
    <w:rsid w:val="00791B7C"/>
    <w:rsid w:val="00791C24"/>
    <w:rsid w:val="00791E57"/>
    <w:rsid w:val="00791F4D"/>
    <w:rsid w:val="00792273"/>
    <w:rsid w:val="007924A5"/>
    <w:rsid w:val="007925BE"/>
    <w:rsid w:val="00792694"/>
    <w:rsid w:val="007927D2"/>
    <w:rsid w:val="007928CC"/>
    <w:rsid w:val="007928E7"/>
    <w:rsid w:val="007929E8"/>
    <w:rsid w:val="00792BA5"/>
    <w:rsid w:val="00792BB2"/>
    <w:rsid w:val="00792F1C"/>
    <w:rsid w:val="0079341C"/>
    <w:rsid w:val="0079369B"/>
    <w:rsid w:val="00793CA7"/>
    <w:rsid w:val="00794089"/>
    <w:rsid w:val="0079441F"/>
    <w:rsid w:val="00794792"/>
    <w:rsid w:val="00794D27"/>
    <w:rsid w:val="00795779"/>
    <w:rsid w:val="007957AB"/>
    <w:rsid w:val="00795C81"/>
    <w:rsid w:val="00795F91"/>
    <w:rsid w:val="00796130"/>
    <w:rsid w:val="0079618B"/>
    <w:rsid w:val="0079655A"/>
    <w:rsid w:val="00796E71"/>
    <w:rsid w:val="00796FD8"/>
    <w:rsid w:val="007975A1"/>
    <w:rsid w:val="00797AB1"/>
    <w:rsid w:val="00797B53"/>
    <w:rsid w:val="00797C3B"/>
    <w:rsid w:val="007A04B8"/>
    <w:rsid w:val="007A060D"/>
    <w:rsid w:val="007A07C6"/>
    <w:rsid w:val="007A0D0A"/>
    <w:rsid w:val="007A0D94"/>
    <w:rsid w:val="007A0D98"/>
    <w:rsid w:val="007A0D9A"/>
    <w:rsid w:val="007A0FEA"/>
    <w:rsid w:val="007A108E"/>
    <w:rsid w:val="007A129E"/>
    <w:rsid w:val="007A1393"/>
    <w:rsid w:val="007A171D"/>
    <w:rsid w:val="007A195A"/>
    <w:rsid w:val="007A1AC4"/>
    <w:rsid w:val="007A1AC5"/>
    <w:rsid w:val="007A1B3C"/>
    <w:rsid w:val="007A1F2C"/>
    <w:rsid w:val="007A250E"/>
    <w:rsid w:val="007A2904"/>
    <w:rsid w:val="007A36F4"/>
    <w:rsid w:val="007A3792"/>
    <w:rsid w:val="007A37B2"/>
    <w:rsid w:val="007A39BA"/>
    <w:rsid w:val="007A3A1B"/>
    <w:rsid w:val="007A3DD5"/>
    <w:rsid w:val="007A3EE2"/>
    <w:rsid w:val="007A4128"/>
    <w:rsid w:val="007A465C"/>
    <w:rsid w:val="007A470F"/>
    <w:rsid w:val="007A482B"/>
    <w:rsid w:val="007A4A8E"/>
    <w:rsid w:val="007A4B14"/>
    <w:rsid w:val="007A4BD6"/>
    <w:rsid w:val="007A509A"/>
    <w:rsid w:val="007A50BA"/>
    <w:rsid w:val="007A5239"/>
    <w:rsid w:val="007A54BD"/>
    <w:rsid w:val="007A58FF"/>
    <w:rsid w:val="007A5B18"/>
    <w:rsid w:val="007A5CEA"/>
    <w:rsid w:val="007A5D55"/>
    <w:rsid w:val="007A60DF"/>
    <w:rsid w:val="007A6A87"/>
    <w:rsid w:val="007A6DE7"/>
    <w:rsid w:val="007A71AC"/>
    <w:rsid w:val="007A73DF"/>
    <w:rsid w:val="007A767E"/>
    <w:rsid w:val="007A7A35"/>
    <w:rsid w:val="007A7CD4"/>
    <w:rsid w:val="007A7DE4"/>
    <w:rsid w:val="007A7DFB"/>
    <w:rsid w:val="007B00F6"/>
    <w:rsid w:val="007B0145"/>
    <w:rsid w:val="007B015C"/>
    <w:rsid w:val="007B01A3"/>
    <w:rsid w:val="007B01D2"/>
    <w:rsid w:val="007B0231"/>
    <w:rsid w:val="007B023A"/>
    <w:rsid w:val="007B0290"/>
    <w:rsid w:val="007B078B"/>
    <w:rsid w:val="007B0E0F"/>
    <w:rsid w:val="007B128C"/>
    <w:rsid w:val="007B15A1"/>
    <w:rsid w:val="007B16EA"/>
    <w:rsid w:val="007B19AD"/>
    <w:rsid w:val="007B1B80"/>
    <w:rsid w:val="007B2043"/>
    <w:rsid w:val="007B20E0"/>
    <w:rsid w:val="007B2163"/>
    <w:rsid w:val="007B23F7"/>
    <w:rsid w:val="007B2CEF"/>
    <w:rsid w:val="007B2F08"/>
    <w:rsid w:val="007B2F78"/>
    <w:rsid w:val="007B31A2"/>
    <w:rsid w:val="007B3371"/>
    <w:rsid w:val="007B3785"/>
    <w:rsid w:val="007B37D2"/>
    <w:rsid w:val="007B37E6"/>
    <w:rsid w:val="007B38B5"/>
    <w:rsid w:val="007B3902"/>
    <w:rsid w:val="007B41BA"/>
    <w:rsid w:val="007B4290"/>
    <w:rsid w:val="007B42F1"/>
    <w:rsid w:val="007B4885"/>
    <w:rsid w:val="007B4B2D"/>
    <w:rsid w:val="007B4E5F"/>
    <w:rsid w:val="007B4F62"/>
    <w:rsid w:val="007B5084"/>
    <w:rsid w:val="007B5798"/>
    <w:rsid w:val="007B5C9D"/>
    <w:rsid w:val="007B5D43"/>
    <w:rsid w:val="007B5F74"/>
    <w:rsid w:val="007B5F85"/>
    <w:rsid w:val="007B6323"/>
    <w:rsid w:val="007B63AC"/>
    <w:rsid w:val="007B664C"/>
    <w:rsid w:val="007B66A5"/>
    <w:rsid w:val="007B6EEA"/>
    <w:rsid w:val="007B6F1C"/>
    <w:rsid w:val="007B6F3F"/>
    <w:rsid w:val="007B7228"/>
    <w:rsid w:val="007B764E"/>
    <w:rsid w:val="007B7913"/>
    <w:rsid w:val="007B7A76"/>
    <w:rsid w:val="007B7BDB"/>
    <w:rsid w:val="007B7BEE"/>
    <w:rsid w:val="007B7F5E"/>
    <w:rsid w:val="007C0131"/>
    <w:rsid w:val="007C0185"/>
    <w:rsid w:val="007C04EC"/>
    <w:rsid w:val="007C0671"/>
    <w:rsid w:val="007C0C9F"/>
    <w:rsid w:val="007C0E02"/>
    <w:rsid w:val="007C0E1D"/>
    <w:rsid w:val="007C0EAF"/>
    <w:rsid w:val="007C0FAF"/>
    <w:rsid w:val="007C1118"/>
    <w:rsid w:val="007C1184"/>
    <w:rsid w:val="007C15E4"/>
    <w:rsid w:val="007C1991"/>
    <w:rsid w:val="007C19E8"/>
    <w:rsid w:val="007C1CBC"/>
    <w:rsid w:val="007C1CF3"/>
    <w:rsid w:val="007C1EF9"/>
    <w:rsid w:val="007C1FC9"/>
    <w:rsid w:val="007C1FD8"/>
    <w:rsid w:val="007C2297"/>
    <w:rsid w:val="007C2C78"/>
    <w:rsid w:val="007C2CC9"/>
    <w:rsid w:val="007C2EDD"/>
    <w:rsid w:val="007C3219"/>
    <w:rsid w:val="007C3265"/>
    <w:rsid w:val="007C3695"/>
    <w:rsid w:val="007C3CA5"/>
    <w:rsid w:val="007C3E32"/>
    <w:rsid w:val="007C3E7D"/>
    <w:rsid w:val="007C3EE5"/>
    <w:rsid w:val="007C3F6C"/>
    <w:rsid w:val="007C432B"/>
    <w:rsid w:val="007C461E"/>
    <w:rsid w:val="007C471E"/>
    <w:rsid w:val="007C4722"/>
    <w:rsid w:val="007C49D2"/>
    <w:rsid w:val="007C4A99"/>
    <w:rsid w:val="007C4BCF"/>
    <w:rsid w:val="007C5265"/>
    <w:rsid w:val="007C5350"/>
    <w:rsid w:val="007C5545"/>
    <w:rsid w:val="007C55E0"/>
    <w:rsid w:val="007C57BE"/>
    <w:rsid w:val="007C582F"/>
    <w:rsid w:val="007C5AE7"/>
    <w:rsid w:val="007C5F22"/>
    <w:rsid w:val="007C6459"/>
    <w:rsid w:val="007C6A43"/>
    <w:rsid w:val="007C6B7F"/>
    <w:rsid w:val="007C6D84"/>
    <w:rsid w:val="007C70DC"/>
    <w:rsid w:val="007C7574"/>
    <w:rsid w:val="007C7853"/>
    <w:rsid w:val="007C794B"/>
    <w:rsid w:val="007C79FD"/>
    <w:rsid w:val="007C7DFF"/>
    <w:rsid w:val="007D06D1"/>
    <w:rsid w:val="007D0720"/>
    <w:rsid w:val="007D0995"/>
    <w:rsid w:val="007D0A32"/>
    <w:rsid w:val="007D0D50"/>
    <w:rsid w:val="007D163C"/>
    <w:rsid w:val="007D188A"/>
    <w:rsid w:val="007D1BB8"/>
    <w:rsid w:val="007D1E16"/>
    <w:rsid w:val="007D2435"/>
    <w:rsid w:val="007D282D"/>
    <w:rsid w:val="007D316A"/>
    <w:rsid w:val="007D3291"/>
    <w:rsid w:val="007D3306"/>
    <w:rsid w:val="007D33A9"/>
    <w:rsid w:val="007D3506"/>
    <w:rsid w:val="007D35E4"/>
    <w:rsid w:val="007D3C69"/>
    <w:rsid w:val="007D3EC8"/>
    <w:rsid w:val="007D3F1E"/>
    <w:rsid w:val="007D404B"/>
    <w:rsid w:val="007D4184"/>
    <w:rsid w:val="007D433E"/>
    <w:rsid w:val="007D4363"/>
    <w:rsid w:val="007D453E"/>
    <w:rsid w:val="007D49DF"/>
    <w:rsid w:val="007D4A40"/>
    <w:rsid w:val="007D4A6B"/>
    <w:rsid w:val="007D4B65"/>
    <w:rsid w:val="007D4CB7"/>
    <w:rsid w:val="007D4D80"/>
    <w:rsid w:val="007D4E56"/>
    <w:rsid w:val="007D55DA"/>
    <w:rsid w:val="007D5758"/>
    <w:rsid w:val="007D5CB0"/>
    <w:rsid w:val="007D5D7B"/>
    <w:rsid w:val="007D5F21"/>
    <w:rsid w:val="007D5FFD"/>
    <w:rsid w:val="007D627D"/>
    <w:rsid w:val="007D6720"/>
    <w:rsid w:val="007D6CEB"/>
    <w:rsid w:val="007D6E99"/>
    <w:rsid w:val="007D6F82"/>
    <w:rsid w:val="007D70DF"/>
    <w:rsid w:val="007D75AB"/>
    <w:rsid w:val="007D75FF"/>
    <w:rsid w:val="007D7E21"/>
    <w:rsid w:val="007D7EA2"/>
    <w:rsid w:val="007E01B6"/>
    <w:rsid w:val="007E01E5"/>
    <w:rsid w:val="007E0285"/>
    <w:rsid w:val="007E07DF"/>
    <w:rsid w:val="007E0C87"/>
    <w:rsid w:val="007E0F03"/>
    <w:rsid w:val="007E1005"/>
    <w:rsid w:val="007E1483"/>
    <w:rsid w:val="007E15B1"/>
    <w:rsid w:val="007E1668"/>
    <w:rsid w:val="007E1911"/>
    <w:rsid w:val="007E1CA2"/>
    <w:rsid w:val="007E21F2"/>
    <w:rsid w:val="007E2349"/>
    <w:rsid w:val="007E2810"/>
    <w:rsid w:val="007E283E"/>
    <w:rsid w:val="007E2D52"/>
    <w:rsid w:val="007E2DD2"/>
    <w:rsid w:val="007E2F7C"/>
    <w:rsid w:val="007E3541"/>
    <w:rsid w:val="007E35A3"/>
    <w:rsid w:val="007E3632"/>
    <w:rsid w:val="007E36CC"/>
    <w:rsid w:val="007E3851"/>
    <w:rsid w:val="007E39C2"/>
    <w:rsid w:val="007E3A67"/>
    <w:rsid w:val="007E3CF6"/>
    <w:rsid w:val="007E432E"/>
    <w:rsid w:val="007E443E"/>
    <w:rsid w:val="007E4EFD"/>
    <w:rsid w:val="007E4F41"/>
    <w:rsid w:val="007E5010"/>
    <w:rsid w:val="007E5144"/>
    <w:rsid w:val="007E534F"/>
    <w:rsid w:val="007E5472"/>
    <w:rsid w:val="007E57BA"/>
    <w:rsid w:val="007E582A"/>
    <w:rsid w:val="007E5A4A"/>
    <w:rsid w:val="007E5B1B"/>
    <w:rsid w:val="007E5B76"/>
    <w:rsid w:val="007E5ED9"/>
    <w:rsid w:val="007E6153"/>
    <w:rsid w:val="007E6392"/>
    <w:rsid w:val="007E6418"/>
    <w:rsid w:val="007E658E"/>
    <w:rsid w:val="007E68DB"/>
    <w:rsid w:val="007E6A60"/>
    <w:rsid w:val="007E6B1D"/>
    <w:rsid w:val="007E6CF9"/>
    <w:rsid w:val="007E6D41"/>
    <w:rsid w:val="007E6DB8"/>
    <w:rsid w:val="007E7133"/>
    <w:rsid w:val="007E71E6"/>
    <w:rsid w:val="007E7281"/>
    <w:rsid w:val="007E741E"/>
    <w:rsid w:val="007E74AF"/>
    <w:rsid w:val="007E7688"/>
    <w:rsid w:val="007E768E"/>
    <w:rsid w:val="007E7722"/>
    <w:rsid w:val="007E7999"/>
    <w:rsid w:val="007E7B22"/>
    <w:rsid w:val="007E7BB9"/>
    <w:rsid w:val="007E7BE3"/>
    <w:rsid w:val="007E7C61"/>
    <w:rsid w:val="007E7C6F"/>
    <w:rsid w:val="007E7FF0"/>
    <w:rsid w:val="007F0025"/>
    <w:rsid w:val="007F0182"/>
    <w:rsid w:val="007F01B8"/>
    <w:rsid w:val="007F063C"/>
    <w:rsid w:val="007F0795"/>
    <w:rsid w:val="007F0894"/>
    <w:rsid w:val="007F1004"/>
    <w:rsid w:val="007F10D1"/>
    <w:rsid w:val="007F144F"/>
    <w:rsid w:val="007F14AD"/>
    <w:rsid w:val="007F1958"/>
    <w:rsid w:val="007F197C"/>
    <w:rsid w:val="007F19F5"/>
    <w:rsid w:val="007F1C26"/>
    <w:rsid w:val="007F1CDB"/>
    <w:rsid w:val="007F1E59"/>
    <w:rsid w:val="007F2984"/>
    <w:rsid w:val="007F2A6A"/>
    <w:rsid w:val="007F2B08"/>
    <w:rsid w:val="007F2C00"/>
    <w:rsid w:val="007F2E5E"/>
    <w:rsid w:val="007F3095"/>
    <w:rsid w:val="007F3283"/>
    <w:rsid w:val="007F3513"/>
    <w:rsid w:val="007F35B5"/>
    <w:rsid w:val="007F362D"/>
    <w:rsid w:val="007F37B3"/>
    <w:rsid w:val="007F39F6"/>
    <w:rsid w:val="007F3B22"/>
    <w:rsid w:val="007F406A"/>
    <w:rsid w:val="007F40ED"/>
    <w:rsid w:val="007F41B5"/>
    <w:rsid w:val="007F422C"/>
    <w:rsid w:val="007F428F"/>
    <w:rsid w:val="007F46E2"/>
    <w:rsid w:val="007F49A5"/>
    <w:rsid w:val="007F4DE5"/>
    <w:rsid w:val="007F4E8C"/>
    <w:rsid w:val="007F50BC"/>
    <w:rsid w:val="007F50BE"/>
    <w:rsid w:val="007F5187"/>
    <w:rsid w:val="007F53B5"/>
    <w:rsid w:val="007F5742"/>
    <w:rsid w:val="007F5AAA"/>
    <w:rsid w:val="007F5B04"/>
    <w:rsid w:val="007F6025"/>
    <w:rsid w:val="007F608A"/>
    <w:rsid w:val="007F60B8"/>
    <w:rsid w:val="007F62E8"/>
    <w:rsid w:val="007F68E3"/>
    <w:rsid w:val="007F6B62"/>
    <w:rsid w:val="007F6C9B"/>
    <w:rsid w:val="007F7142"/>
    <w:rsid w:val="007F7CB9"/>
    <w:rsid w:val="007F7DD8"/>
    <w:rsid w:val="0080009A"/>
    <w:rsid w:val="008000FB"/>
    <w:rsid w:val="0080011A"/>
    <w:rsid w:val="00800499"/>
    <w:rsid w:val="008005E9"/>
    <w:rsid w:val="0080079E"/>
    <w:rsid w:val="00800B5E"/>
    <w:rsid w:val="00800B8F"/>
    <w:rsid w:val="00800C53"/>
    <w:rsid w:val="00801020"/>
    <w:rsid w:val="0080105B"/>
    <w:rsid w:val="00801219"/>
    <w:rsid w:val="008015E4"/>
    <w:rsid w:val="00801682"/>
    <w:rsid w:val="00801913"/>
    <w:rsid w:val="00801B2F"/>
    <w:rsid w:val="00801E0F"/>
    <w:rsid w:val="0080235E"/>
    <w:rsid w:val="008023EC"/>
    <w:rsid w:val="00802427"/>
    <w:rsid w:val="008026A9"/>
    <w:rsid w:val="00802801"/>
    <w:rsid w:val="00802852"/>
    <w:rsid w:val="0080285C"/>
    <w:rsid w:val="00803159"/>
    <w:rsid w:val="00803235"/>
    <w:rsid w:val="00803317"/>
    <w:rsid w:val="0080366B"/>
    <w:rsid w:val="00803812"/>
    <w:rsid w:val="0080388F"/>
    <w:rsid w:val="0080390B"/>
    <w:rsid w:val="0080390C"/>
    <w:rsid w:val="00803B1C"/>
    <w:rsid w:val="00803DB6"/>
    <w:rsid w:val="00803E98"/>
    <w:rsid w:val="00804032"/>
    <w:rsid w:val="0080439F"/>
    <w:rsid w:val="008043F7"/>
    <w:rsid w:val="00804448"/>
    <w:rsid w:val="008046D8"/>
    <w:rsid w:val="0080488A"/>
    <w:rsid w:val="008049A8"/>
    <w:rsid w:val="00804F95"/>
    <w:rsid w:val="008052F3"/>
    <w:rsid w:val="0080574E"/>
    <w:rsid w:val="00805C3F"/>
    <w:rsid w:val="00805CB2"/>
    <w:rsid w:val="00805D52"/>
    <w:rsid w:val="0080604A"/>
    <w:rsid w:val="00806095"/>
    <w:rsid w:val="008065F1"/>
    <w:rsid w:val="008068B3"/>
    <w:rsid w:val="0080695A"/>
    <w:rsid w:val="00806CF2"/>
    <w:rsid w:val="00806D81"/>
    <w:rsid w:val="0080745A"/>
    <w:rsid w:val="0080770A"/>
    <w:rsid w:val="00807971"/>
    <w:rsid w:val="00807B66"/>
    <w:rsid w:val="00810096"/>
    <w:rsid w:val="00810144"/>
    <w:rsid w:val="008101E5"/>
    <w:rsid w:val="00810521"/>
    <w:rsid w:val="00810712"/>
    <w:rsid w:val="008108FA"/>
    <w:rsid w:val="00810969"/>
    <w:rsid w:val="00810D08"/>
    <w:rsid w:val="00810E3B"/>
    <w:rsid w:val="00810F40"/>
    <w:rsid w:val="00811653"/>
    <w:rsid w:val="008117D1"/>
    <w:rsid w:val="00811AE0"/>
    <w:rsid w:val="00811C24"/>
    <w:rsid w:val="00811C56"/>
    <w:rsid w:val="0081228D"/>
    <w:rsid w:val="00812822"/>
    <w:rsid w:val="0081286C"/>
    <w:rsid w:val="008128DC"/>
    <w:rsid w:val="008129C3"/>
    <w:rsid w:val="00812A41"/>
    <w:rsid w:val="00812C60"/>
    <w:rsid w:val="00812E3D"/>
    <w:rsid w:val="00812EE7"/>
    <w:rsid w:val="00812F55"/>
    <w:rsid w:val="00812F62"/>
    <w:rsid w:val="00813041"/>
    <w:rsid w:val="00813054"/>
    <w:rsid w:val="008130D4"/>
    <w:rsid w:val="008130F6"/>
    <w:rsid w:val="0081329E"/>
    <w:rsid w:val="008132E6"/>
    <w:rsid w:val="00813643"/>
    <w:rsid w:val="00813A3C"/>
    <w:rsid w:val="00813D10"/>
    <w:rsid w:val="00813E9B"/>
    <w:rsid w:val="00813F7E"/>
    <w:rsid w:val="0081405E"/>
    <w:rsid w:val="0081420A"/>
    <w:rsid w:val="00814427"/>
    <w:rsid w:val="0081467C"/>
    <w:rsid w:val="008147D7"/>
    <w:rsid w:val="00814912"/>
    <w:rsid w:val="00814B16"/>
    <w:rsid w:val="00814BDA"/>
    <w:rsid w:val="00814C9B"/>
    <w:rsid w:val="0081537A"/>
    <w:rsid w:val="008155E8"/>
    <w:rsid w:val="00815A74"/>
    <w:rsid w:val="00815D42"/>
    <w:rsid w:val="0081679D"/>
    <w:rsid w:val="008169FE"/>
    <w:rsid w:val="00816A29"/>
    <w:rsid w:val="00816A94"/>
    <w:rsid w:val="00816AA6"/>
    <w:rsid w:val="00816C33"/>
    <w:rsid w:val="008171CC"/>
    <w:rsid w:val="0081759D"/>
    <w:rsid w:val="008175BE"/>
    <w:rsid w:val="00817779"/>
    <w:rsid w:val="00817CC2"/>
    <w:rsid w:val="00820234"/>
    <w:rsid w:val="008202E8"/>
    <w:rsid w:val="0082036B"/>
    <w:rsid w:val="008204CB"/>
    <w:rsid w:val="008204EF"/>
    <w:rsid w:val="0082062A"/>
    <w:rsid w:val="00820696"/>
    <w:rsid w:val="0082074E"/>
    <w:rsid w:val="00820AA4"/>
    <w:rsid w:val="00821537"/>
    <w:rsid w:val="008216FB"/>
    <w:rsid w:val="0082176B"/>
    <w:rsid w:val="008218BD"/>
    <w:rsid w:val="0082193E"/>
    <w:rsid w:val="008219A2"/>
    <w:rsid w:val="00821CB5"/>
    <w:rsid w:val="00822101"/>
    <w:rsid w:val="008222F9"/>
    <w:rsid w:val="00822382"/>
    <w:rsid w:val="0082248C"/>
    <w:rsid w:val="00822594"/>
    <w:rsid w:val="008227E9"/>
    <w:rsid w:val="00822896"/>
    <w:rsid w:val="00822F9E"/>
    <w:rsid w:val="00822FE1"/>
    <w:rsid w:val="0082346D"/>
    <w:rsid w:val="00823EAB"/>
    <w:rsid w:val="0082442D"/>
    <w:rsid w:val="00824872"/>
    <w:rsid w:val="008249C6"/>
    <w:rsid w:val="00824A7D"/>
    <w:rsid w:val="00824AB3"/>
    <w:rsid w:val="00824F4C"/>
    <w:rsid w:val="0082507B"/>
    <w:rsid w:val="008251B7"/>
    <w:rsid w:val="008253A9"/>
    <w:rsid w:val="008254E0"/>
    <w:rsid w:val="00825B40"/>
    <w:rsid w:val="00825D2D"/>
    <w:rsid w:val="00825FA4"/>
    <w:rsid w:val="00826448"/>
    <w:rsid w:val="00826522"/>
    <w:rsid w:val="00826564"/>
    <w:rsid w:val="008265C0"/>
    <w:rsid w:val="008265E4"/>
    <w:rsid w:val="00826765"/>
    <w:rsid w:val="0082690E"/>
    <w:rsid w:val="00826A1F"/>
    <w:rsid w:val="00826E36"/>
    <w:rsid w:val="008270A8"/>
    <w:rsid w:val="0082715D"/>
    <w:rsid w:val="008271B1"/>
    <w:rsid w:val="0082742E"/>
    <w:rsid w:val="008274BC"/>
    <w:rsid w:val="00827589"/>
    <w:rsid w:val="008275A7"/>
    <w:rsid w:val="0082773E"/>
    <w:rsid w:val="00827984"/>
    <w:rsid w:val="00827C1A"/>
    <w:rsid w:val="00827D5E"/>
    <w:rsid w:val="00827F05"/>
    <w:rsid w:val="00830049"/>
    <w:rsid w:val="008302DD"/>
    <w:rsid w:val="0083058D"/>
    <w:rsid w:val="00830641"/>
    <w:rsid w:val="008306CF"/>
    <w:rsid w:val="008307ED"/>
    <w:rsid w:val="008307F0"/>
    <w:rsid w:val="00830804"/>
    <w:rsid w:val="008309D0"/>
    <w:rsid w:val="00830E20"/>
    <w:rsid w:val="0083148F"/>
    <w:rsid w:val="00831697"/>
    <w:rsid w:val="00831903"/>
    <w:rsid w:val="008319EE"/>
    <w:rsid w:val="00831BB5"/>
    <w:rsid w:val="00831C17"/>
    <w:rsid w:val="00831FC7"/>
    <w:rsid w:val="00832237"/>
    <w:rsid w:val="00832646"/>
    <w:rsid w:val="0083266C"/>
    <w:rsid w:val="00832933"/>
    <w:rsid w:val="00832CB6"/>
    <w:rsid w:val="00832E69"/>
    <w:rsid w:val="00832EA3"/>
    <w:rsid w:val="00832EA4"/>
    <w:rsid w:val="00833686"/>
    <w:rsid w:val="00833793"/>
    <w:rsid w:val="008338E1"/>
    <w:rsid w:val="00833980"/>
    <w:rsid w:val="00833DF6"/>
    <w:rsid w:val="0083413B"/>
    <w:rsid w:val="00834268"/>
    <w:rsid w:val="00834501"/>
    <w:rsid w:val="008346F6"/>
    <w:rsid w:val="00834BB6"/>
    <w:rsid w:val="00834C6D"/>
    <w:rsid w:val="00834C9D"/>
    <w:rsid w:val="00834DF2"/>
    <w:rsid w:val="00834E37"/>
    <w:rsid w:val="00834E3D"/>
    <w:rsid w:val="00834E9D"/>
    <w:rsid w:val="00834F33"/>
    <w:rsid w:val="0083504E"/>
    <w:rsid w:val="0083514F"/>
    <w:rsid w:val="00835458"/>
    <w:rsid w:val="008356D9"/>
    <w:rsid w:val="0083575D"/>
    <w:rsid w:val="008357E7"/>
    <w:rsid w:val="00835BC7"/>
    <w:rsid w:val="00835FC1"/>
    <w:rsid w:val="00836092"/>
    <w:rsid w:val="00836150"/>
    <w:rsid w:val="008362F6"/>
    <w:rsid w:val="00836606"/>
    <w:rsid w:val="008369B5"/>
    <w:rsid w:val="00836A59"/>
    <w:rsid w:val="00836B99"/>
    <w:rsid w:val="00836D25"/>
    <w:rsid w:val="00836ED2"/>
    <w:rsid w:val="008372DB"/>
    <w:rsid w:val="008373B8"/>
    <w:rsid w:val="0083742B"/>
    <w:rsid w:val="00837AB3"/>
    <w:rsid w:val="00837C33"/>
    <w:rsid w:val="00837DAE"/>
    <w:rsid w:val="00840057"/>
    <w:rsid w:val="008400A6"/>
    <w:rsid w:val="00840592"/>
    <w:rsid w:val="00840989"/>
    <w:rsid w:val="00840CF1"/>
    <w:rsid w:val="00840E6F"/>
    <w:rsid w:val="00840EF6"/>
    <w:rsid w:val="00840FA1"/>
    <w:rsid w:val="00841493"/>
    <w:rsid w:val="00841683"/>
    <w:rsid w:val="0084168C"/>
    <w:rsid w:val="008418B4"/>
    <w:rsid w:val="00841D53"/>
    <w:rsid w:val="0084208D"/>
    <w:rsid w:val="00842147"/>
    <w:rsid w:val="00842323"/>
    <w:rsid w:val="008424C7"/>
    <w:rsid w:val="00842518"/>
    <w:rsid w:val="00842817"/>
    <w:rsid w:val="00842D52"/>
    <w:rsid w:val="00842D56"/>
    <w:rsid w:val="00842D5D"/>
    <w:rsid w:val="00842D6B"/>
    <w:rsid w:val="00842D94"/>
    <w:rsid w:val="00842F01"/>
    <w:rsid w:val="0084307F"/>
    <w:rsid w:val="00843092"/>
    <w:rsid w:val="00843134"/>
    <w:rsid w:val="008432C4"/>
    <w:rsid w:val="008433A5"/>
    <w:rsid w:val="00843418"/>
    <w:rsid w:val="00843451"/>
    <w:rsid w:val="0084392B"/>
    <w:rsid w:val="00843952"/>
    <w:rsid w:val="008439EE"/>
    <w:rsid w:val="00843D98"/>
    <w:rsid w:val="00843F7F"/>
    <w:rsid w:val="00844166"/>
    <w:rsid w:val="00844419"/>
    <w:rsid w:val="008444E5"/>
    <w:rsid w:val="0084453D"/>
    <w:rsid w:val="008448E2"/>
    <w:rsid w:val="0084496C"/>
    <w:rsid w:val="008449A3"/>
    <w:rsid w:val="00844F00"/>
    <w:rsid w:val="0084555B"/>
    <w:rsid w:val="0084566F"/>
    <w:rsid w:val="0084584B"/>
    <w:rsid w:val="00845B0E"/>
    <w:rsid w:val="00845BC7"/>
    <w:rsid w:val="00845D49"/>
    <w:rsid w:val="00846383"/>
    <w:rsid w:val="008464F0"/>
    <w:rsid w:val="00846D62"/>
    <w:rsid w:val="008471D4"/>
    <w:rsid w:val="00847230"/>
    <w:rsid w:val="0084782B"/>
    <w:rsid w:val="008479BA"/>
    <w:rsid w:val="00847D62"/>
    <w:rsid w:val="00850188"/>
    <w:rsid w:val="008501E8"/>
    <w:rsid w:val="008502BE"/>
    <w:rsid w:val="0085066D"/>
    <w:rsid w:val="00850995"/>
    <w:rsid w:val="0085129A"/>
    <w:rsid w:val="00851365"/>
    <w:rsid w:val="008513F1"/>
    <w:rsid w:val="00851837"/>
    <w:rsid w:val="00851971"/>
    <w:rsid w:val="008519B3"/>
    <w:rsid w:val="00851D64"/>
    <w:rsid w:val="00851E42"/>
    <w:rsid w:val="00851E99"/>
    <w:rsid w:val="00851EF4"/>
    <w:rsid w:val="008524EB"/>
    <w:rsid w:val="008525AF"/>
    <w:rsid w:val="00852670"/>
    <w:rsid w:val="00852805"/>
    <w:rsid w:val="00852B84"/>
    <w:rsid w:val="00852CE9"/>
    <w:rsid w:val="00853152"/>
    <w:rsid w:val="00853640"/>
    <w:rsid w:val="00853987"/>
    <w:rsid w:val="0085399D"/>
    <w:rsid w:val="00853C93"/>
    <w:rsid w:val="0085429C"/>
    <w:rsid w:val="0085447E"/>
    <w:rsid w:val="0085455C"/>
    <w:rsid w:val="00854D26"/>
    <w:rsid w:val="00854DBD"/>
    <w:rsid w:val="00854DCF"/>
    <w:rsid w:val="00854E9B"/>
    <w:rsid w:val="00854EC4"/>
    <w:rsid w:val="00854FA8"/>
    <w:rsid w:val="008550A3"/>
    <w:rsid w:val="00855395"/>
    <w:rsid w:val="00855399"/>
    <w:rsid w:val="008557E3"/>
    <w:rsid w:val="00855ACA"/>
    <w:rsid w:val="00855B02"/>
    <w:rsid w:val="00855CBA"/>
    <w:rsid w:val="00855F58"/>
    <w:rsid w:val="00856268"/>
    <w:rsid w:val="0085630D"/>
    <w:rsid w:val="0085651B"/>
    <w:rsid w:val="008566B4"/>
    <w:rsid w:val="0085674C"/>
    <w:rsid w:val="00856823"/>
    <w:rsid w:val="008568DA"/>
    <w:rsid w:val="00856EBC"/>
    <w:rsid w:val="008570BB"/>
    <w:rsid w:val="00857163"/>
    <w:rsid w:val="00857374"/>
    <w:rsid w:val="00857583"/>
    <w:rsid w:val="008575AA"/>
    <w:rsid w:val="00857978"/>
    <w:rsid w:val="00857A08"/>
    <w:rsid w:val="00857A3D"/>
    <w:rsid w:val="00857C7F"/>
    <w:rsid w:val="00857F65"/>
    <w:rsid w:val="00860027"/>
    <w:rsid w:val="008600E3"/>
    <w:rsid w:val="00860336"/>
    <w:rsid w:val="00860B29"/>
    <w:rsid w:val="0086122C"/>
    <w:rsid w:val="00861302"/>
    <w:rsid w:val="00861389"/>
    <w:rsid w:val="00861686"/>
    <w:rsid w:val="00861791"/>
    <w:rsid w:val="00861A5D"/>
    <w:rsid w:val="00861BF6"/>
    <w:rsid w:val="00861D3D"/>
    <w:rsid w:val="00861E0F"/>
    <w:rsid w:val="00862262"/>
    <w:rsid w:val="0086234B"/>
    <w:rsid w:val="0086281A"/>
    <w:rsid w:val="00862916"/>
    <w:rsid w:val="00862A93"/>
    <w:rsid w:val="00862BD9"/>
    <w:rsid w:val="00862E11"/>
    <w:rsid w:val="008631E2"/>
    <w:rsid w:val="008633C7"/>
    <w:rsid w:val="00863462"/>
    <w:rsid w:val="00863540"/>
    <w:rsid w:val="0086363C"/>
    <w:rsid w:val="00863798"/>
    <w:rsid w:val="00863A6C"/>
    <w:rsid w:val="00864022"/>
    <w:rsid w:val="0086422D"/>
    <w:rsid w:val="008643BB"/>
    <w:rsid w:val="00864553"/>
    <w:rsid w:val="008645C2"/>
    <w:rsid w:val="00864AC5"/>
    <w:rsid w:val="00864D97"/>
    <w:rsid w:val="00864E1D"/>
    <w:rsid w:val="00864E80"/>
    <w:rsid w:val="00864FF2"/>
    <w:rsid w:val="00865520"/>
    <w:rsid w:val="00865669"/>
    <w:rsid w:val="00865E3D"/>
    <w:rsid w:val="00865EC4"/>
    <w:rsid w:val="00866192"/>
    <w:rsid w:val="00866324"/>
    <w:rsid w:val="008664C9"/>
    <w:rsid w:val="0086699B"/>
    <w:rsid w:val="00866AEE"/>
    <w:rsid w:val="00866CBC"/>
    <w:rsid w:val="00866F55"/>
    <w:rsid w:val="008672BD"/>
    <w:rsid w:val="008674C8"/>
    <w:rsid w:val="00867C22"/>
    <w:rsid w:val="00867CF0"/>
    <w:rsid w:val="00867E68"/>
    <w:rsid w:val="00867EA8"/>
    <w:rsid w:val="00870626"/>
    <w:rsid w:val="0087076E"/>
    <w:rsid w:val="00870957"/>
    <w:rsid w:val="00870ABF"/>
    <w:rsid w:val="008711D3"/>
    <w:rsid w:val="008714BB"/>
    <w:rsid w:val="0087160E"/>
    <w:rsid w:val="00871BD0"/>
    <w:rsid w:val="00871FE9"/>
    <w:rsid w:val="00872269"/>
    <w:rsid w:val="00872431"/>
    <w:rsid w:val="008725A0"/>
    <w:rsid w:val="00872EB3"/>
    <w:rsid w:val="00873A01"/>
    <w:rsid w:val="0087402A"/>
    <w:rsid w:val="00874035"/>
    <w:rsid w:val="008743F7"/>
    <w:rsid w:val="00874674"/>
    <w:rsid w:val="00874DCA"/>
    <w:rsid w:val="00874E15"/>
    <w:rsid w:val="00874E9E"/>
    <w:rsid w:val="00874F45"/>
    <w:rsid w:val="0087511D"/>
    <w:rsid w:val="0087521E"/>
    <w:rsid w:val="0087531B"/>
    <w:rsid w:val="00875406"/>
    <w:rsid w:val="0087572E"/>
    <w:rsid w:val="00875841"/>
    <w:rsid w:val="008758AD"/>
    <w:rsid w:val="00875B9C"/>
    <w:rsid w:val="00875CFF"/>
    <w:rsid w:val="00875D3C"/>
    <w:rsid w:val="00875ED7"/>
    <w:rsid w:val="00875F6D"/>
    <w:rsid w:val="00876041"/>
    <w:rsid w:val="00876097"/>
    <w:rsid w:val="008761D3"/>
    <w:rsid w:val="0087664E"/>
    <w:rsid w:val="0087693F"/>
    <w:rsid w:val="008769E1"/>
    <w:rsid w:val="00876AA8"/>
    <w:rsid w:val="00876CD0"/>
    <w:rsid w:val="00876E1F"/>
    <w:rsid w:val="00877135"/>
    <w:rsid w:val="00877138"/>
    <w:rsid w:val="00877147"/>
    <w:rsid w:val="00877176"/>
    <w:rsid w:val="008776B3"/>
    <w:rsid w:val="00877B19"/>
    <w:rsid w:val="00877BCC"/>
    <w:rsid w:val="00877DEF"/>
    <w:rsid w:val="00877F9F"/>
    <w:rsid w:val="00880056"/>
    <w:rsid w:val="00880274"/>
    <w:rsid w:val="0088027D"/>
    <w:rsid w:val="0088062D"/>
    <w:rsid w:val="008808BE"/>
    <w:rsid w:val="00880ACB"/>
    <w:rsid w:val="00880CE0"/>
    <w:rsid w:val="00880F4D"/>
    <w:rsid w:val="00880F7A"/>
    <w:rsid w:val="00880FCC"/>
    <w:rsid w:val="00881016"/>
    <w:rsid w:val="008810E0"/>
    <w:rsid w:val="00881447"/>
    <w:rsid w:val="00881461"/>
    <w:rsid w:val="0088177F"/>
    <w:rsid w:val="00881839"/>
    <w:rsid w:val="00882160"/>
    <w:rsid w:val="00882898"/>
    <w:rsid w:val="00882B2B"/>
    <w:rsid w:val="00882BB3"/>
    <w:rsid w:val="00882D2D"/>
    <w:rsid w:val="008830B3"/>
    <w:rsid w:val="008831C6"/>
    <w:rsid w:val="008834FF"/>
    <w:rsid w:val="0088386A"/>
    <w:rsid w:val="008838D9"/>
    <w:rsid w:val="00883A6B"/>
    <w:rsid w:val="00883A75"/>
    <w:rsid w:val="00884056"/>
    <w:rsid w:val="008840BF"/>
    <w:rsid w:val="008840FC"/>
    <w:rsid w:val="00884674"/>
    <w:rsid w:val="00884697"/>
    <w:rsid w:val="0088593F"/>
    <w:rsid w:val="00885C58"/>
    <w:rsid w:val="00885CE2"/>
    <w:rsid w:val="00885D40"/>
    <w:rsid w:val="00885F99"/>
    <w:rsid w:val="008865A6"/>
    <w:rsid w:val="00886B96"/>
    <w:rsid w:val="00886D7C"/>
    <w:rsid w:val="00886E34"/>
    <w:rsid w:val="008872EC"/>
    <w:rsid w:val="0088764B"/>
    <w:rsid w:val="008879B0"/>
    <w:rsid w:val="008902B4"/>
    <w:rsid w:val="00890309"/>
    <w:rsid w:val="00890592"/>
    <w:rsid w:val="00890901"/>
    <w:rsid w:val="00890957"/>
    <w:rsid w:val="00890A2F"/>
    <w:rsid w:val="008910D7"/>
    <w:rsid w:val="00891572"/>
    <w:rsid w:val="00891708"/>
    <w:rsid w:val="008917B3"/>
    <w:rsid w:val="008918A3"/>
    <w:rsid w:val="008918C6"/>
    <w:rsid w:val="008919E8"/>
    <w:rsid w:val="00891B87"/>
    <w:rsid w:val="00891BB9"/>
    <w:rsid w:val="00891F77"/>
    <w:rsid w:val="00891FCC"/>
    <w:rsid w:val="008920A4"/>
    <w:rsid w:val="008921F0"/>
    <w:rsid w:val="0089223B"/>
    <w:rsid w:val="00892380"/>
    <w:rsid w:val="008924F5"/>
    <w:rsid w:val="00892699"/>
    <w:rsid w:val="0089271D"/>
    <w:rsid w:val="008930A1"/>
    <w:rsid w:val="00893153"/>
    <w:rsid w:val="008933AD"/>
    <w:rsid w:val="00893511"/>
    <w:rsid w:val="0089378E"/>
    <w:rsid w:val="00893FCD"/>
    <w:rsid w:val="0089401D"/>
    <w:rsid w:val="00894307"/>
    <w:rsid w:val="0089466B"/>
    <w:rsid w:val="00894713"/>
    <w:rsid w:val="0089496B"/>
    <w:rsid w:val="008949A4"/>
    <w:rsid w:val="00894B8E"/>
    <w:rsid w:val="008950C1"/>
    <w:rsid w:val="00895257"/>
    <w:rsid w:val="0089527D"/>
    <w:rsid w:val="0089564F"/>
    <w:rsid w:val="008957F7"/>
    <w:rsid w:val="00895C0E"/>
    <w:rsid w:val="00895D56"/>
    <w:rsid w:val="00895E31"/>
    <w:rsid w:val="0089640E"/>
    <w:rsid w:val="00896DF9"/>
    <w:rsid w:val="00897196"/>
    <w:rsid w:val="008975B7"/>
    <w:rsid w:val="00897B56"/>
    <w:rsid w:val="00897CA3"/>
    <w:rsid w:val="00897D6F"/>
    <w:rsid w:val="008A007A"/>
    <w:rsid w:val="008A0365"/>
    <w:rsid w:val="008A04B0"/>
    <w:rsid w:val="008A05FF"/>
    <w:rsid w:val="008A0656"/>
    <w:rsid w:val="008A072C"/>
    <w:rsid w:val="008A0A85"/>
    <w:rsid w:val="008A0D4B"/>
    <w:rsid w:val="008A0E4A"/>
    <w:rsid w:val="008A0E65"/>
    <w:rsid w:val="008A11D4"/>
    <w:rsid w:val="008A1420"/>
    <w:rsid w:val="008A1423"/>
    <w:rsid w:val="008A1490"/>
    <w:rsid w:val="008A18BC"/>
    <w:rsid w:val="008A1B78"/>
    <w:rsid w:val="008A1CC6"/>
    <w:rsid w:val="008A1D8B"/>
    <w:rsid w:val="008A1FF6"/>
    <w:rsid w:val="008A20EB"/>
    <w:rsid w:val="008A21E9"/>
    <w:rsid w:val="008A233B"/>
    <w:rsid w:val="008A2373"/>
    <w:rsid w:val="008A237A"/>
    <w:rsid w:val="008A244F"/>
    <w:rsid w:val="008A24A7"/>
    <w:rsid w:val="008A25BA"/>
    <w:rsid w:val="008A2846"/>
    <w:rsid w:val="008A3091"/>
    <w:rsid w:val="008A35E3"/>
    <w:rsid w:val="008A360E"/>
    <w:rsid w:val="008A3803"/>
    <w:rsid w:val="008A389A"/>
    <w:rsid w:val="008A3B45"/>
    <w:rsid w:val="008A3C02"/>
    <w:rsid w:val="008A3C0E"/>
    <w:rsid w:val="008A3DF1"/>
    <w:rsid w:val="008A3ED8"/>
    <w:rsid w:val="008A3F46"/>
    <w:rsid w:val="008A3F90"/>
    <w:rsid w:val="008A41D8"/>
    <w:rsid w:val="008A41EF"/>
    <w:rsid w:val="008A4275"/>
    <w:rsid w:val="008A4327"/>
    <w:rsid w:val="008A442D"/>
    <w:rsid w:val="008A4572"/>
    <w:rsid w:val="008A47F3"/>
    <w:rsid w:val="008A489A"/>
    <w:rsid w:val="008A4A49"/>
    <w:rsid w:val="008A4E95"/>
    <w:rsid w:val="008A50BC"/>
    <w:rsid w:val="008A55EB"/>
    <w:rsid w:val="008A5628"/>
    <w:rsid w:val="008A5668"/>
    <w:rsid w:val="008A5E65"/>
    <w:rsid w:val="008A5FB8"/>
    <w:rsid w:val="008A6023"/>
    <w:rsid w:val="008A6178"/>
    <w:rsid w:val="008A61AB"/>
    <w:rsid w:val="008A61AC"/>
    <w:rsid w:val="008A61C9"/>
    <w:rsid w:val="008A6224"/>
    <w:rsid w:val="008A62AC"/>
    <w:rsid w:val="008A69C1"/>
    <w:rsid w:val="008A6AA9"/>
    <w:rsid w:val="008A6DF4"/>
    <w:rsid w:val="008A6FDE"/>
    <w:rsid w:val="008A71EA"/>
    <w:rsid w:val="008A731A"/>
    <w:rsid w:val="008A7560"/>
    <w:rsid w:val="008A771C"/>
    <w:rsid w:val="008A7748"/>
    <w:rsid w:val="008A7834"/>
    <w:rsid w:val="008A7915"/>
    <w:rsid w:val="008A791E"/>
    <w:rsid w:val="008A7C69"/>
    <w:rsid w:val="008A7FBD"/>
    <w:rsid w:val="008B005D"/>
    <w:rsid w:val="008B01F0"/>
    <w:rsid w:val="008B02DF"/>
    <w:rsid w:val="008B0372"/>
    <w:rsid w:val="008B0610"/>
    <w:rsid w:val="008B0861"/>
    <w:rsid w:val="008B0A95"/>
    <w:rsid w:val="008B0E07"/>
    <w:rsid w:val="008B10DC"/>
    <w:rsid w:val="008B147C"/>
    <w:rsid w:val="008B1646"/>
    <w:rsid w:val="008B1673"/>
    <w:rsid w:val="008B16F4"/>
    <w:rsid w:val="008B21FE"/>
    <w:rsid w:val="008B23B8"/>
    <w:rsid w:val="008B2624"/>
    <w:rsid w:val="008B2631"/>
    <w:rsid w:val="008B2664"/>
    <w:rsid w:val="008B2819"/>
    <w:rsid w:val="008B2A9A"/>
    <w:rsid w:val="008B2B73"/>
    <w:rsid w:val="008B2BAA"/>
    <w:rsid w:val="008B2EA2"/>
    <w:rsid w:val="008B2F40"/>
    <w:rsid w:val="008B3098"/>
    <w:rsid w:val="008B3192"/>
    <w:rsid w:val="008B336F"/>
    <w:rsid w:val="008B38A0"/>
    <w:rsid w:val="008B3CB0"/>
    <w:rsid w:val="008B42E2"/>
    <w:rsid w:val="008B4758"/>
    <w:rsid w:val="008B494B"/>
    <w:rsid w:val="008B49A8"/>
    <w:rsid w:val="008B4D27"/>
    <w:rsid w:val="008B4F0B"/>
    <w:rsid w:val="008B519E"/>
    <w:rsid w:val="008B56C0"/>
    <w:rsid w:val="008B5A64"/>
    <w:rsid w:val="008B5A97"/>
    <w:rsid w:val="008B5C90"/>
    <w:rsid w:val="008B5D22"/>
    <w:rsid w:val="008B5D47"/>
    <w:rsid w:val="008B5DF1"/>
    <w:rsid w:val="008B60A8"/>
    <w:rsid w:val="008B6231"/>
    <w:rsid w:val="008B656B"/>
    <w:rsid w:val="008B6A1A"/>
    <w:rsid w:val="008B6B42"/>
    <w:rsid w:val="008B7054"/>
    <w:rsid w:val="008B72D3"/>
    <w:rsid w:val="008B7694"/>
    <w:rsid w:val="008B7798"/>
    <w:rsid w:val="008B77F1"/>
    <w:rsid w:val="008B7A33"/>
    <w:rsid w:val="008B7AE6"/>
    <w:rsid w:val="008B7B07"/>
    <w:rsid w:val="008B7D24"/>
    <w:rsid w:val="008B7D9B"/>
    <w:rsid w:val="008C063F"/>
    <w:rsid w:val="008C0699"/>
    <w:rsid w:val="008C0A0B"/>
    <w:rsid w:val="008C0ABC"/>
    <w:rsid w:val="008C0C86"/>
    <w:rsid w:val="008C103A"/>
    <w:rsid w:val="008C10F0"/>
    <w:rsid w:val="008C137A"/>
    <w:rsid w:val="008C194E"/>
    <w:rsid w:val="008C19AE"/>
    <w:rsid w:val="008C1AD4"/>
    <w:rsid w:val="008C1CAE"/>
    <w:rsid w:val="008C228A"/>
    <w:rsid w:val="008C2385"/>
    <w:rsid w:val="008C2841"/>
    <w:rsid w:val="008C2945"/>
    <w:rsid w:val="008C2A11"/>
    <w:rsid w:val="008C2A5E"/>
    <w:rsid w:val="008C2D91"/>
    <w:rsid w:val="008C2EF7"/>
    <w:rsid w:val="008C3414"/>
    <w:rsid w:val="008C3AD3"/>
    <w:rsid w:val="008C3D69"/>
    <w:rsid w:val="008C3D88"/>
    <w:rsid w:val="008C4365"/>
    <w:rsid w:val="008C4437"/>
    <w:rsid w:val="008C496D"/>
    <w:rsid w:val="008C4A3B"/>
    <w:rsid w:val="008C4A6B"/>
    <w:rsid w:val="008C4C18"/>
    <w:rsid w:val="008C548E"/>
    <w:rsid w:val="008C55BC"/>
    <w:rsid w:val="008C55EB"/>
    <w:rsid w:val="008C59DA"/>
    <w:rsid w:val="008C5CA5"/>
    <w:rsid w:val="008C5D7F"/>
    <w:rsid w:val="008C5F53"/>
    <w:rsid w:val="008C61ED"/>
    <w:rsid w:val="008C6264"/>
    <w:rsid w:val="008C6448"/>
    <w:rsid w:val="008C66CE"/>
    <w:rsid w:val="008C69D1"/>
    <w:rsid w:val="008C6B08"/>
    <w:rsid w:val="008C6E85"/>
    <w:rsid w:val="008C6F31"/>
    <w:rsid w:val="008C6FCA"/>
    <w:rsid w:val="008C70FC"/>
    <w:rsid w:val="008C719F"/>
    <w:rsid w:val="008C75A1"/>
    <w:rsid w:val="008C7626"/>
    <w:rsid w:val="008C79B2"/>
    <w:rsid w:val="008C7CE1"/>
    <w:rsid w:val="008C7E75"/>
    <w:rsid w:val="008D00BA"/>
    <w:rsid w:val="008D00DD"/>
    <w:rsid w:val="008D087A"/>
    <w:rsid w:val="008D0B14"/>
    <w:rsid w:val="008D0B25"/>
    <w:rsid w:val="008D0D3A"/>
    <w:rsid w:val="008D0D69"/>
    <w:rsid w:val="008D0E31"/>
    <w:rsid w:val="008D0F7B"/>
    <w:rsid w:val="008D1797"/>
    <w:rsid w:val="008D17F9"/>
    <w:rsid w:val="008D195A"/>
    <w:rsid w:val="008D1962"/>
    <w:rsid w:val="008D1AD1"/>
    <w:rsid w:val="008D1F38"/>
    <w:rsid w:val="008D1F4F"/>
    <w:rsid w:val="008D2453"/>
    <w:rsid w:val="008D27E3"/>
    <w:rsid w:val="008D2860"/>
    <w:rsid w:val="008D2E36"/>
    <w:rsid w:val="008D3077"/>
    <w:rsid w:val="008D31F8"/>
    <w:rsid w:val="008D324B"/>
    <w:rsid w:val="008D33AA"/>
    <w:rsid w:val="008D366A"/>
    <w:rsid w:val="008D37D3"/>
    <w:rsid w:val="008D3968"/>
    <w:rsid w:val="008D3A96"/>
    <w:rsid w:val="008D3BF6"/>
    <w:rsid w:val="008D3EA3"/>
    <w:rsid w:val="008D3EFE"/>
    <w:rsid w:val="008D40A8"/>
    <w:rsid w:val="008D41B3"/>
    <w:rsid w:val="008D4518"/>
    <w:rsid w:val="008D46A3"/>
    <w:rsid w:val="008D46F9"/>
    <w:rsid w:val="008D48DE"/>
    <w:rsid w:val="008D4AA1"/>
    <w:rsid w:val="008D4CAE"/>
    <w:rsid w:val="008D4CEA"/>
    <w:rsid w:val="008D4F78"/>
    <w:rsid w:val="008D53DF"/>
    <w:rsid w:val="008D54A1"/>
    <w:rsid w:val="008D54D3"/>
    <w:rsid w:val="008D55FB"/>
    <w:rsid w:val="008D5723"/>
    <w:rsid w:val="008D5C43"/>
    <w:rsid w:val="008D6556"/>
    <w:rsid w:val="008D69BB"/>
    <w:rsid w:val="008D77B2"/>
    <w:rsid w:val="008D7AC9"/>
    <w:rsid w:val="008D7C83"/>
    <w:rsid w:val="008D7CC0"/>
    <w:rsid w:val="008E0127"/>
    <w:rsid w:val="008E0139"/>
    <w:rsid w:val="008E0719"/>
    <w:rsid w:val="008E08EA"/>
    <w:rsid w:val="008E0A61"/>
    <w:rsid w:val="008E0B5B"/>
    <w:rsid w:val="008E0B7A"/>
    <w:rsid w:val="008E0C3A"/>
    <w:rsid w:val="008E0DC2"/>
    <w:rsid w:val="008E0F5A"/>
    <w:rsid w:val="008E10E0"/>
    <w:rsid w:val="008E1117"/>
    <w:rsid w:val="008E11EF"/>
    <w:rsid w:val="008E1316"/>
    <w:rsid w:val="008E14D5"/>
    <w:rsid w:val="008E14F1"/>
    <w:rsid w:val="008E18D7"/>
    <w:rsid w:val="008E1B33"/>
    <w:rsid w:val="008E1D9D"/>
    <w:rsid w:val="008E2196"/>
    <w:rsid w:val="008E21B0"/>
    <w:rsid w:val="008E2278"/>
    <w:rsid w:val="008E2490"/>
    <w:rsid w:val="008E25AD"/>
    <w:rsid w:val="008E265E"/>
    <w:rsid w:val="008E28C7"/>
    <w:rsid w:val="008E28F2"/>
    <w:rsid w:val="008E2978"/>
    <w:rsid w:val="008E2C53"/>
    <w:rsid w:val="008E2CF3"/>
    <w:rsid w:val="008E2D30"/>
    <w:rsid w:val="008E2D7F"/>
    <w:rsid w:val="008E2F2E"/>
    <w:rsid w:val="008E2F97"/>
    <w:rsid w:val="008E32D9"/>
    <w:rsid w:val="008E34E7"/>
    <w:rsid w:val="008E3CEA"/>
    <w:rsid w:val="008E4209"/>
    <w:rsid w:val="008E4494"/>
    <w:rsid w:val="008E44F6"/>
    <w:rsid w:val="008E4659"/>
    <w:rsid w:val="008E4668"/>
    <w:rsid w:val="008E4F14"/>
    <w:rsid w:val="008E4F4F"/>
    <w:rsid w:val="008E51C1"/>
    <w:rsid w:val="008E530B"/>
    <w:rsid w:val="008E55B4"/>
    <w:rsid w:val="008E57C1"/>
    <w:rsid w:val="008E5976"/>
    <w:rsid w:val="008E5C17"/>
    <w:rsid w:val="008E5C4A"/>
    <w:rsid w:val="008E60A1"/>
    <w:rsid w:val="008E6416"/>
    <w:rsid w:val="008E64AE"/>
    <w:rsid w:val="008E65E7"/>
    <w:rsid w:val="008E674E"/>
    <w:rsid w:val="008E6981"/>
    <w:rsid w:val="008E6BAA"/>
    <w:rsid w:val="008E6BED"/>
    <w:rsid w:val="008E6F2D"/>
    <w:rsid w:val="008E700E"/>
    <w:rsid w:val="008E711B"/>
    <w:rsid w:val="008E727E"/>
    <w:rsid w:val="008E74C2"/>
    <w:rsid w:val="008E7594"/>
    <w:rsid w:val="008E7920"/>
    <w:rsid w:val="008E7947"/>
    <w:rsid w:val="008E7A97"/>
    <w:rsid w:val="008E7E18"/>
    <w:rsid w:val="008F0486"/>
    <w:rsid w:val="008F04D4"/>
    <w:rsid w:val="008F0799"/>
    <w:rsid w:val="008F09FF"/>
    <w:rsid w:val="008F0A7F"/>
    <w:rsid w:val="008F0AAB"/>
    <w:rsid w:val="008F0AF7"/>
    <w:rsid w:val="008F0B07"/>
    <w:rsid w:val="008F0CA6"/>
    <w:rsid w:val="008F0CBE"/>
    <w:rsid w:val="008F0DB5"/>
    <w:rsid w:val="008F0EAF"/>
    <w:rsid w:val="008F13C9"/>
    <w:rsid w:val="008F1855"/>
    <w:rsid w:val="008F198E"/>
    <w:rsid w:val="008F2052"/>
    <w:rsid w:val="008F22ED"/>
    <w:rsid w:val="008F2414"/>
    <w:rsid w:val="008F27A8"/>
    <w:rsid w:val="008F2ADF"/>
    <w:rsid w:val="008F2BE7"/>
    <w:rsid w:val="008F32F5"/>
    <w:rsid w:val="008F367B"/>
    <w:rsid w:val="008F36FC"/>
    <w:rsid w:val="008F3837"/>
    <w:rsid w:val="008F394A"/>
    <w:rsid w:val="008F39CA"/>
    <w:rsid w:val="008F3A4C"/>
    <w:rsid w:val="008F3C38"/>
    <w:rsid w:val="008F3DBC"/>
    <w:rsid w:val="008F3E2C"/>
    <w:rsid w:val="008F3F58"/>
    <w:rsid w:val="008F403A"/>
    <w:rsid w:val="008F407A"/>
    <w:rsid w:val="008F4757"/>
    <w:rsid w:val="008F4970"/>
    <w:rsid w:val="008F49C8"/>
    <w:rsid w:val="008F4BDB"/>
    <w:rsid w:val="008F500A"/>
    <w:rsid w:val="008F5053"/>
    <w:rsid w:val="008F51F4"/>
    <w:rsid w:val="008F51F9"/>
    <w:rsid w:val="008F5880"/>
    <w:rsid w:val="008F5AF1"/>
    <w:rsid w:val="008F5DB6"/>
    <w:rsid w:val="008F6044"/>
    <w:rsid w:val="008F619E"/>
    <w:rsid w:val="008F6500"/>
    <w:rsid w:val="008F6550"/>
    <w:rsid w:val="008F664B"/>
    <w:rsid w:val="008F6880"/>
    <w:rsid w:val="008F69C0"/>
    <w:rsid w:val="008F6E84"/>
    <w:rsid w:val="008F6EB7"/>
    <w:rsid w:val="008F6F97"/>
    <w:rsid w:val="008F77F1"/>
    <w:rsid w:val="008F79CF"/>
    <w:rsid w:val="008F7FCB"/>
    <w:rsid w:val="0090001A"/>
    <w:rsid w:val="009004D7"/>
    <w:rsid w:val="0090054F"/>
    <w:rsid w:val="009005D2"/>
    <w:rsid w:val="00900789"/>
    <w:rsid w:val="009007B7"/>
    <w:rsid w:val="00900C0B"/>
    <w:rsid w:val="00901607"/>
    <w:rsid w:val="00901770"/>
    <w:rsid w:val="009018BA"/>
    <w:rsid w:val="00901C15"/>
    <w:rsid w:val="00901D5C"/>
    <w:rsid w:val="00901E8A"/>
    <w:rsid w:val="00901EE1"/>
    <w:rsid w:val="00901FFB"/>
    <w:rsid w:val="00902178"/>
    <w:rsid w:val="009023C6"/>
    <w:rsid w:val="009024AF"/>
    <w:rsid w:val="00902783"/>
    <w:rsid w:val="009028A5"/>
    <w:rsid w:val="00902AB7"/>
    <w:rsid w:val="00902CB7"/>
    <w:rsid w:val="00902ED2"/>
    <w:rsid w:val="00902EF1"/>
    <w:rsid w:val="00902F68"/>
    <w:rsid w:val="00903105"/>
    <w:rsid w:val="009031AD"/>
    <w:rsid w:val="009033DE"/>
    <w:rsid w:val="009035A5"/>
    <w:rsid w:val="009036FB"/>
    <w:rsid w:val="009038CC"/>
    <w:rsid w:val="009039B5"/>
    <w:rsid w:val="009039F3"/>
    <w:rsid w:val="00903A7B"/>
    <w:rsid w:val="00904114"/>
    <w:rsid w:val="00904116"/>
    <w:rsid w:val="00904441"/>
    <w:rsid w:val="00904599"/>
    <w:rsid w:val="00904B58"/>
    <w:rsid w:val="00904D29"/>
    <w:rsid w:val="00904DA0"/>
    <w:rsid w:val="00904E0B"/>
    <w:rsid w:val="00905095"/>
    <w:rsid w:val="009052F3"/>
    <w:rsid w:val="0090535B"/>
    <w:rsid w:val="0090543A"/>
    <w:rsid w:val="0090548F"/>
    <w:rsid w:val="00905766"/>
    <w:rsid w:val="009059D4"/>
    <w:rsid w:val="00905B59"/>
    <w:rsid w:val="00905C2A"/>
    <w:rsid w:val="00905DEF"/>
    <w:rsid w:val="00905FE9"/>
    <w:rsid w:val="0090690C"/>
    <w:rsid w:val="009069E5"/>
    <w:rsid w:val="00906BF5"/>
    <w:rsid w:val="00906E5F"/>
    <w:rsid w:val="00906F0E"/>
    <w:rsid w:val="0090729E"/>
    <w:rsid w:val="00907621"/>
    <w:rsid w:val="00907899"/>
    <w:rsid w:val="00907BBE"/>
    <w:rsid w:val="00910758"/>
    <w:rsid w:val="009107EF"/>
    <w:rsid w:val="00910819"/>
    <w:rsid w:val="009108E1"/>
    <w:rsid w:val="00910AFA"/>
    <w:rsid w:val="00910E66"/>
    <w:rsid w:val="009114CD"/>
    <w:rsid w:val="00911646"/>
    <w:rsid w:val="0091165F"/>
    <w:rsid w:val="009118F5"/>
    <w:rsid w:val="00911A98"/>
    <w:rsid w:val="00911B74"/>
    <w:rsid w:val="00911DDE"/>
    <w:rsid w:val="00911E8A"/>
    <w:rsid w:val="00912237"/>
    <w:rsid w:val="009124E0"/>
    <w:rsid w:val="00912503"/>
    <w:rsid w:val="0091250B"/>
    <w:rsid w:val="009125E5"/>
    <w:rsid w:val="00912ED7"/>
    <w:rsid w:val="00913284"/>
    <w:rsid w:val="009132FE"/>
    <w:rsid w:val="00913596"/>
    <w:rsid w:val="00913A76"/>
    <w:rsid w:val="00913ADB"/>
    <w:rsid w:val="00913E9F"/>
    <w:rsid w:val="009140FD"/>
    <w:rsid w:val="00914438"/>
    <w:rsid w:val="009148E4"/>
    <w:rsid w:val="00914B80"/>
    <w:rsid w:val="00914B86"/>
    <w:rsid w:val="00914B88"/>
    <w:rsid w:val="00914EBA"/>
    <w:rsid w:val="0091504B"/>
    <w:rsid w:val="009154DC"/>
    <w:rsid w:val="00915548"/>
    <w:rsid w:val="009158E7"/>
    <w:rsid w:val="00915936"/>
    <w:rsid w:val="00915CBE"/>
    <w:rsid w:val="00915E20"/>
    <w:rsid w:val="00915E4F"/>
    <w:rsid w:val="00916720"/>
    <w:rsid w:val="009167D0"/>
    <w:rsid w:val="0091689C"/>
    <w:rsid w:val="00916B24"/>
    <w:rsid w:val="00916D1A"/>
    <w:rsid w:val="009170F8"/>
    <w:rsid w:val="009171CE"/>
    <w:rsid w:val="00917281"/>
    <w:rsid w:val="00917534"/>
    <w:rsid w:val="009176EB"/>
    <w:rsid w:val="009178DD"/>
    <w:rsid w:val="00917B45"/>
    <w:rsid w:val="0092002D"/>
    <w:rsid w:val="00920082"/>
    <w:rsid w:val="0092008C"/>
    <w:rsid w:val="009200A2"/>
    <w:rsid w:val="009200D5"/>
    <w:rsid w:val="0092013D"/>
    <w:rsid w:val="0092028F"/>
    <w:rsid w:val="009202D7"/>
    <w:rsid w:val="009207A1"/>
    <w:rsid w:val="00920821"/>
    <w:rsid w:val="00920863"/>
    <w:rsid w:val="00920992"/>
    <w:rsid w:val="00920A30"/>
    <w:rsid w:val="00920F75"/>
    <w:rsid w:val="00920F96"/>
    <w:rsid w:val="00921174"/>
    <w:rsid w:val="009215D1"/>
    <w:rsid w:val="0092178E"/>
    <w:rsid w:val="00921B40"/>
    <w:rsid w:val="00921FE2"/>
    <w:rsid w:val="009220D9"/>
    <w:rsid w:val="0092221D"/>
    <w:rsid w:val="009222F0"/>
    <w:rsid w:val="0092232F"/>
    <w:rsid w:val="00922392"/>
    <w:rsid w:val="00922C59"/>
    <w:rsid w:val="0092307B"/>
    <w:rsid w:val="009232DA"/>
    <w:rsid w:val="00923FBB"/>
    <w:rsid w:val="009247D4"/>
    <w:rsid w:val="0092487F"/>
    <w:rsid w:val="00924BE0"/>
    <w:rsid w:val="00924D7A"/>
    <w:rsid w:val="00924E35"/>
    <w:rsid w:val="00924F16"/>
    <w:rsid w:val="009250D1"/>
    <w:rsid w:val="00925660"/>
    <w:rsid w:val="009259C0"/>
    <w:rsid w:val="00925A4F"/>
    <w:rsid w:val="00925DED"/>
    <w:rsid w:val="00925F8A"/>
    <w:rsid w:val="0092600D"/>
    <w:rsid w:val="009262C0"/>
    <w:rsid w:val="0092640E"/>
    <w:rsid w:val="00926452"/>
    <w:rsid w:val="0092666B"/>
    <w:rsid w:val="00926DC2"/>
    <w:rsid w:val="00926DEB"/>
    <w:rsid w:val="009271C8"/>
    <w:rsid w:val="009271CA"/>
    <w:rsid w:val="009272C9"/>
    <w:rsid w:val="00927530"/>
    <w:rsid w:val="0092755D"/>
    <w:rsid w:val="009275E6"/>
    <w:rsid w:val="00927CC4"/>
    <w:rsid w:val="00927EEB"/>
    <w:rsid w:val="009301D6"/>
    <w:rsid w:val="009301E8"/>
    <w:rsid w:val="009302EA"/>
    <w:rsid w:val="0093035D"/>
    <w:rsid w:val="009304E8"/>
    <w:rsid w:val="00930C71"/>
    <w:rsid w:val="0093125F"/>
    <w:rsid w:val="00931698"/>
    <w:rsid w:val="00931B7A"/>
    <w:rsid w:val="00931BDA"/>
    <w:rsid w:val="00931C2D"/>
    <w:rsid w:val="00931F1F"/>
    <w:rsid w:val="00932175"/>
    <w:rsid w:val="00932176"/>
    <w:rsid w:val="009321D5"/>
    <w:rsid w:val="0093238E"/>
    <w:rsid w:val="009327ED"/>
    <w:rsid w:val="00932BF7"/>
    <w:rsid w:val="00932D47"/>
    <w:rsid w:val="00932F67"/>
    <w:rsid w:val="00933200"/>
    <w:rsid w:val="00933367"/>
    <w:rsid w:val="0093337D"/>
    <w:rsid w:val="00933699"/>
    <w:rsid w:val="009339AD"/>
    <w:rsid w:val="00933D12"/>
    <w:rsid w:val="00933F29"/>
    <w:rsid w:val="009341F9"/>
    <w:rsid w:val="00934699"/>
    <w:rsid w:val="0093470C"/>
    <w:rsid w:val="00934AA8"/>
    <w:rsid w:val="00934F23"/>
    <w:rsid w:val="00934F38"/>
    <w:rsid w:val="00935290"/>
    <w:rsid w:val="00935310"/>
    <w:rsid w:val="009355BA"/>
    <w:rsid w:val="009355F3"/>
    <w:rsid w:val="00935776"/>
    <w:rsid w:val="00935A1C"/>
    <w:rsid w:val="00935AC8"/>
    <w:rsid w:val="00935BB8"/>
    <w:rsid w:val="00935C4C"/>
    <w:rsid w:val="00936167"/>
    <w:rsid w:val="0093634B"/>
    <w:rsid w:val="009363F1"/>
    <w:rsid w:val="009365BA"/>
    <w:rsid w:val="009366CC"/>
    <w:rsid w:val="00936BBA"/>
    <w:rsid w:val="00936E38"/>
    <w:rsid w:val="009372D7"/>
    <w:rsid w:val="009372FB"/>
    <w:rsid w:val="009377B8"/>
    <w:rsid w:val="0093793C"/>
    <w:rsid w:val="00937943"/>
    <w:rsid w:val="00937B77"/>
    <w:rsid w:val="00937CAF"/>
    <w:rsid w:val="00937CC4"/>
    <w:rsid w:val="00937D8E"/>
    <w:rsid w:val="009408EB"/>
    <w:rsid w:val="00940BBF"/>
    <w:rsid w:val="00941051"/>
    <w:rsid w:val="009410BB"/>
    <w:rsid w:val="009410EC"/>
    <w:rsid w:val="00941139"/>
    <w:rsid w:val="00941282"/>
    <w:rsid w:val="0094143B"/>
    <w:rsid w:val="00941BED"/>
    <w:rsid w:val="00941E62"/>
    <w:rsid w:val="00941FB3"/>
    <w:rsid w:val="009420BB"/>
    <w:rsid w:val="009420C9"/>
    <w:rsid w:val="00942168"/>
    <w:rsid w:val="00942186"/>
    <w:rsid w:val="0094224C"/>
    <w:rsid w:val="00942A7A"/>
    <w:rsid w:val="00942C3E"/>
    <w:rsid w:val="009431B0"/>
    <w:rsid w:val="00943306"/>
    <w:rsid w:val="0094354B"/>
    <w:rsid w:val="009436E2"/>
    <w:rsid w:val="00943BCC"/>
    <w:rsid w:val="00943C41"/>
    <w:rsid w:val="00943F68"/>
    <w:rsid w:val="009444FA"/>
    <w:rsid w:val="00944718"/>
    <w:rsid w:val="0094584C"/>
    <w:rsid w:val="00945AB9"/>
    <w:rsid w:val="0094600D"/>
    <w:rsid w:val="00946100"/>
    <w:rsid w:val="00946176"/>
    <w:rsid w:val="0094639C"/>
    <w:rsid w:val="0094657D"/>
    <w:rsid w:val="00946684"/>
    <w:rsid w:val="0094697A"/>
    <w:rsid w:val="00946BDD"/>
    <w:rsid w:val="00946E39"/>
    <w:rsid w:val="009472AA"/>
    <w:rsid w:val="009479F9"/>
    <w:rsid w:val="00947D07"/>
    <w:rsid w:val="00947E76"/>
    <w:rsid w:val="00950232"/>
    <w:rsid w:val="00950244"/>
    <w:rsid w:val="0095049D"/>
    <w:rsid w:val="009504B6"/>
    <w:rsid w:val="009506D0"/>
    <w:rsid w:val="0095076D"/>
    <w:rsid w:val="0095089B"/>
    <w:rsid w:val="0095125F"/>
    <w:rsid w:val="00951260"/>
    <w:rsid w:val="00951503"/>
    <w:rsid w:val="0095159C"/>
    <w:rsid w:val="00951889"/>
    <w:rsid w:val="009519F4"/>
    <w:rsid w:val="00951BC7"/>
    <w:rsid w:val="00951EA4"/>
    <w:rsid w:val="009521DB"/>
    <w:rsid w:val="00952226"/>
    <w:rsid w:val="0095248E"/>
    <w:rsid w:val="0095258B"/>
    <w:rsid w:val="0095282C"/>
    <w:rsid w:val="00952E6E"/>
    <w:rsid w:val="00952FFD"/>
    <w:rsid w:val="00953158"/>
    <w:rsid w:val="00953446"/>
    <w:rsid w:val="0095396C"/>
    <w:rsid w:val="00953BAA"/>
    <w:rsid w:val="00953D18"/>
    <w:rsid w:val="00953DD1"/>
    <w:rsid w:val="00954269"/>
    <w:rsid w:val="0095429C"/>
    <w:rsid w:val="00954566"/>
    <w:rsid w:val="009548A2"/>
    <w:rsid w:val="00954A75"/>
    <w:rsid w:val="00954C18"/>
    <w:rsid w:val="00954CF2"/>
    <w:rsid w:val="00954FB4"/>
    <w:rsid w:val="00955471"/>
    <w:rsid w:val="00955A08"/>
    <w:rsid w:val="009566DB"/>
    <w:rsid w:val="0095694B"/>
    <w:rsid w:val="00956B0E"/>
    <w:rsid w:val="00956C34"/>
    <w:rsid w:val="00956D1B"/>
    <w:rsid w:val="00956D3F"/>
    <w:rsid w:val="00956FD2"/>
    <w:rsid w:val="00957044"/>
    <w:rsid w:val="009573F9"/>
    <w:rsid w:val="0095771A"/>
    <w:rsid w:val="0095778F"/>
    <w:rsid w:val="0096049D"/>
    <w:rsid w:val="00960516"/>
    <w:rsid w:val="009605EF"/>
    <w:rsid w:val="0096070D"/>
    <w:rsid w:val="00960C79"/>
    <w:rsid w:val="00960C91"/>
    <w:rsid w:val="009611DC"/>
    <w:rsid w:val="00961242"/>
    <w:rsid w:val="00961511"/>
    <w:rsid w:val="009619F3"/>
    <w:rsid w:val="00961DF0"/>
    <w:rsid w:val="00962472"/>
    <w:rsid w:val="0096257D"/>
    <w:rsid w:val="0096259F"/>
    <w:rsid w:val="0096264F"/>
    <w:rsid w:val="00962727"/>
    <w:rsid w:val="00962B9F"/>
    <w:rsid w:val="0096328A"/>
    <w:rsid w:val="00963477"/>
    <w:rsid w:val="009635C5"/>
    <w:rsid w:val="0096392F"/>
    <w:rsid w:val="00963B6A"/>
    <w:rsid w:val="00963C04"/>
    <w:rsid w:val="00963D0F"/>
    <w:rsid w:val="00963F1D"/>
    <w:rsid w:val="00963F58"/>
    <w:rsid w:val="00964178"/>
    <w:rsid w:val="0096495C"/>
    <w:rsid w:val="00964A74"/>
    <w:rsid w:val="00964E2A"/>
    <w:rsid w:val="0096501D"/>
    <w:rsid w:val="009651F1"/>
    <w:rsid w:val="00965211"/>
    <w:rsid w:val="009655C3"/>
    <w:rsid w:val="009659BC"/>
    <w:rsid w:val="00966179"/>
    <w:rsid w:val="009666CE"/>
    <w:rsid w:val="0096671D"/>
    <w:rsid w:val="009668FB"/>
    <w:rsid w:val="009669E2"/>
    <w:rsid w:val="00966B8F"/>
    <w:rsid w:val="00966D6C"/>
    <w:rsid w:val="00967543"/>
    <w:rsid w:val="009676A1"/>
    <w:rsid w:val="00967B09"/>
    <w:rsid w:val="00967D10"/>
    <w:rsid w:val="00967DD3"/>
    <w:rsid w:val="00970637"/>
    <w:rsid w:val="0097066F"/>
    <w:rsid w:val="00970715"/>
    <w:rsid w:val="009708B7"/>
    <w:rsid w:val="00970926"/>
    <w:rsid w:val="00970E1C"/>
    <w:rsid w:val="00970FD0"/>
    <w:rsid w:val="00970FD1"/>
    <w:rsid w:val="00971103"/>
    <w:rsid w:val="009711AA"/>
    <w:rsid w:val="0097139B"/>
    <w:rsid w:val="009718B4"/>
    <w:rsid w:val="00971904"/>
    <w:rsid w:val="00971DD9"/>
    <w:rsid w:val="0097237E"/>
    <w:rsid w:val="009723D4"/>
    <w:rsid w:val="00972439"/>
    <w:rsid w:val="00972442"/>
    <w:rsid w:val="0097257A"/>
    <w:rsid w:val="009726AB"/>
    <w:rsid w:val="00972728"/>
    <w:rsid w:val="00972861"/>
    <w:rsid w:val="00972946"/>
    <w:rsid w:val="00972F77"/>
    <w:rsid w:val="0097312B"/>
    <w:rsid w:val="00973B46"/>
    <w:rsid w:val="00973D4E"/>
    <w:rsid w:val="0097420C"/>
    <w:rsid w:val="009744AD"/>
    <w:rsid w:val="00974588"/>
    <w:rsid w:val="00974674"/>
    <w:rsid w:val="009746C4"/>
    <w:rsid w:val="00974A45"/>
    <w:rsid w:val="00974A54"/>
    <w:rsid w:val="00974B4B"/>
    <w:rsid w:val="00974C6B"/>
    <w:rsid w:val="00974E6A"/>
    <w:rsid w:val="00974EB0"/>
    <w:rsid w:val="00974EBF"/>
    <w:rsid w:val="00974F37"/>
    <w:rsid w:val="009753B8"/>
    <w:rsid w:val="0097553A"/>
    <w:rsid w:val="009756B8"/>
    <w:rsid w:val="00975721"/>
    <w:rsid w:val="0097578C"/>
    <w:rsid w:val="009758B1"/>
    <w:rsid w:val="0097594B"/>
    <w:rsid w:val="00975959"/>
    <w:rsid w:val="00975C89"/>
    <w:rsid w:val="009761B7"/>
    <w:rsid w:val="0097657E"/>
    <w:rsid w:val="00976949"/>
    <w:rsid w:val="00976B63"/>
    <w:rsid w:val="00976EBD"/>
    <w:rsid w:val="00976F98"/>
    <w:rsid w:val="009770AC"/>
    <w:rsid w:val="009772B2"/>
    <w:rsid w:val="00977404"/>
    <w:rsid w:val="00977683"/>
    <w:rsid w:val="009776AB"/>
    <w:rsid w:val="00977AEF"/>
    <w:rsid w:val="00977B09"/>
    <w:rsid w:val="00977B31"/>
    <w:rsid w:val="00977BCF"/>
    <w:rsid w:val="00977D52"/>
    <w:rsid w:val="00977F7B"/>
    <w:rsid w:val="00980187"/>
    <w:rsid w:val="0098036C"/>
    <w:rsid w:val="00980449"/>
    <w:rsid w:val="00980503"/>
    <w:rsid w:val="00980676"/>
    <w:rsid w:val="009807EF"/>
    <w:rsid w:val="00980F2C"/>
    <w:rsid w:val="00980F5F"/>
    <w:rsid w:val="0098102F"/>
    <w:rsid w:val="0098116A"/>
    <w:rsid w:val="00981218"/>
    <w:rsid w:val="00981546"/>
    <w:rsid w:val="00981636"/>
    <w:rsid w:val="00981646"/>
    <w:rsid w:val="00981693"/>
    <w:rsid w:val="009817D9"/>
    <w:rsid w:val="0098184B"/>
    <w:rsid w:val="00981B28"/>
    <w:rsid w:val="00981E5E"/>
    <w:rsid w:val="009821C9"/>
    <w:rsid w:val="00982219"/>
    <w:rsid w:val="009822AE"/>
    <w:rsid w:val="00982575"/>
    <w:rsid w:val="009825BF"/>
    <w:rsid w:val="00982613"/>
    <w:rsid w:val="009826C5"/>
    <w:rsid w:val="00982842"/>
    <w:rsid w:val="009828E8"/>
    <w:rsid w:val="00983035"/>
    <w:rsid w:val="0098398D"/>
    <w:rsid w:val="00983A91"/>
    <w:rsid w:val="009841BF"/>
    <w:rsid w:val="00984284"/>
    <w:rsid w:val="00984708"/>
    <w:rsid w:val="009847F0"/>
    <w:rsid w:val="00984D78"/>
    <w:rsid w:val="00984E7B"/>
    <w:rsid w:val="00984F7C"/>
    <w:rsid w:val="00985086"/>
    <w:rsid w:val="0098514C"/>
    <w:rsid w:val="009851B0"/>
    <w:rsid w:val="009855EF"/>
    <w:rsid w:val="009859AE"/>
    <w:rsid w:val="00985ADB"/>
    <w:rsid w:val="00985C00"/>
    <w:rsid w:val="00985D64"/>
    <w:rsid w:val="00985E0E"/>
    <w:rsid w:val="00986337"/>
    <w:rsid w:val="00986387"/>
    <w:rsid w:val="0098670D"/>
    <w:rsid w:val="009867E6"/>
    <w:rsid w:val="0098698D"/>
    <w:rsid w:val="00986BCB"/>
    <w:rsid w:val="00986BCE"/>
    <w:rsid w:val="00986C8F"/>
    <w:rsid w:val="00986DFB"/>
    <w:rsid w:val="00986E6A"/>
    <w:rsid w:val="00987212"/>
    <w:rsid w:val="00987313"/>
    <w:rsid w:val="00987358"/>
    <w:rsid w:val="009873AD"/>
    <w:rsid w:val="00987517"/>
    <w:rsid w:val="0098763C"/>
    <w:rsid w:val="00987675"/>
    <w:rsid w:val="00987EAE"/>
    <w:rsid w:val="00990142"/>
    <w:rsid w:val="00990459"/>
    <w:rsid w:val="009904F9"/>
    <w:rsid w:val="00990565"/>
    <w:rsid w:val="0099064F"/>
    <w:rsid w:val="00990898"/>
    <w:rsid w:val="00990927"/>
    <w:rsid w:val="00990E1B"/>
    <w:rsid w:val="00990F1A"/>
    <w:rsid w:val="009910D3"/>
    <w:rsid w:val="00991233"/>
    <w:rsid w:val="009912C7"/>
    <w:rsid w:val="009914A2"/>
    <w:rsid w:val="0099151A"/>
    <w:rsid w:val="009915B6"/>
    <w:rsid w:val="009917D7"/>
    <w:rsid w:val="009917E1"/>
    <w:rsid w:val="009917EA"/>
    <w:rsid w:val="00991EFC"/>
    <w:rsid w:val="00992070"/>
    <w:rsid w:val="00992283"/>
    <w:rsid w:val="009922BF"/>
    <w:rsid w:val="009923A1"/>
    <w:rsid w:val="00992864"/>
    <w:rsid w:val="00992936"/>
    <w:rsid w:val="00992BF0"/>
    <w:rsid w:val="00992DFD"/>
    <w:rsid w:val="00993032"/>
    <w:rsid w:val="0099321F"/>
    <w:rsid w:val="009932FD"/>
    <w:rsid w:val="009933C4"/>
    <w:rsid w:val="0099355E"/>
    <w:rsid w:val="00993A17"/>
    <w:rsid w:val="00993A2F"/>
    <w:rsid w:val="00993B2B"/>
    <w:rsid w:val="00993E73"/>
    <w:rsid w:val="00994110"/>
    <w:rsid w:val="00994163"/>
    <w:rsid w:val="00994620"/>
    <w:rsid w:val="009946C8"/>
    <w:rsid w:val="0099487B"/>
    <w:rsid w:val="00994AC4"/>
    <w:rsid w:val="00994AF8"/>
    <w:rsid w:val="00994E4B"/>
    <w:rsid w:val="009951A9"/>
    <w:rsid w:val="00995449"/>
    <w:rsid w:val="009958BA"/>
    <w:rsid w:val="00995982"/>
    <w:rsid w:val="00995D03"/>
    <w:rsid w:val="00995F66"/>
    <w:rsid w:val="009964A7"/>
    <w:rsid w:val="00996597"/>
    <w:rsid w:val="00996666"/>
    <w:rsid w:val="0099677D"/>
    <w:rsid w:val="00996AF1"/>
    <w:rsid w:val="00997151"/>
    <w:rsid w:val="009973C8"/>
    <w:rsid w:val="0099786B"/>
    <w:rsid w:val="00997CD8"/>
    <w:rsid w:val="00997DF2"/>
    <w:rsid w:val="00997E42"/>
    <w:rsid w:val="009A035D"/>
    <w:rsid w:val="009A0857"/>
    <w:rsid w:val="009A09E3"/>
    <w:rsid w:val="009A0AA2"/>
    <w:rsid w:val="009A0B87"/>
    <w:rsid w:val="009A0E89"/>
    <w:rsid w:val="009A117B"/>
    <w:rsid w:val="009A1247"/>
    <w:rsid w:val="009A12F6"/>
    <w:rsid w:val="009A1ABF"/>
    <w:rsid w:val="009A1DB6"/>
    <w:rsid w:val="009A1E57"/>
    <w:rsid w:val="009A1EAD"/>
    <w:rsid w:val="009A1FBD"/>
    <w:rsid w:val="009A2202"/>
    <w:rsid w:val="009A24B1"/>
    <w:rsid w:val="009A28D6"/>
    <w:rsid w:val="009A2902"/>
    <w:rsid w:val="009A2F69"/>
    <w:rsid w:val="009A2FC2"/>
    <w:rsid w:val="009A308E"/>
    <w:rsid w:val="009A321C"/>
    <w:rsid w:val="009A3288"/>
    <w:rsid w:val="009A354A"/>
    <w:rsid w:val="009A36DD"/>
    <w:rsid w:val="009A3826"/>
    <w:rsid w:val="009A3A50"/>
    <w:rsid w:val="009A44A1"/>
    <w:rsid w:val="009A4985"/>
    <w:rsid w:val="009A49AC"/>
    <w:rsid w:val="009A4B0F"/>
    <w:rsid w:val="009A4CCB"/>
    <w:rsid w:val="009A4E50"/>
    <w:rsid w:val="009A4FEA"/>
    <w:rsid w:val="009A510D"/>
    <w:rsid w:val="009A5151"/>
    <w:rsid w:val="009A51DA"/>
    <w:rsid w:val="009A526B"/>
    <w:rsid w:val="009A552E"/>
    <w:rsid w:val="009A5CA2"/>
    <w:rsid w:val="009A5F91"/>
    <w:rsid w:val="009A61F3"/>
    <w:rsid w:val="009A6217"/>
    <w:rsid w:val="009A63FB"/>
    <w:rsid w:val="009A673B"/>
    <w:rsid w:val="009A6AC0"/>
    <w:rsid w:val="009A6AD3"/>
    <w:rsid w:val="009A6C26"/>
    <w:rsid w:val="009A6E13"/>
    <w:rsid w:val="009A6F89"/>
    <w:rsid w:val="009A7058"/>
    <w:rsid w:val="009A7119"/>
    <w:rsid w:val="009A728E"/>
    <w:rsid w:val="009A72E9"/>
    <w:rsid w:val="009A7347"/>
    <w:rsid w:val="009A76ED"/>
    <w:rsid w:val="009A7A9D"/>
    <w:rsid w:val="009A7BB1"/>
    <w:rsid w:val="009A7C35"/>
    <w:rsid w:val="009A7C71"/>
    <w:rsid w:val="009A7F28"/>
    <w:rsid w:val="009B006F"/>
    <w:rsid w:val="009B058F"/>
    <w:rsid w:val="009B059F"/>
    <w:rsid w:val="009B07AE"/>
    <w:rsid w:val="009B0AAF"/>
    <w:rsid w:val="009B0B15"/>
    <w:rsid w:val="009B0BB8"/>
    <w:rsid w:val="009B0F49"/>
    <w:rsid w:val="009B11D1"/>
    <w:rsid w:val="009B133A"/>
    <w:rsid w:val="009B1541"/>
    <w:rsid w:val="009B1DD7"/>
    <w:rsid w:val="009B2089"/>
    <w:rsid w:val="009B21EB"/>
    <w:rsid w:val="009B22C8"/>
    <w:rsid w:val="009B2302"/>
    <w:rsid w:val="009B2303"/>
    <w:rsid w:val="009B2498"/>
    <w:rsid w:val="009B25D3"/>
    <w:rsid w:val="009B2755"/>
    <w:rsid w:val="009B2B18"/>
    <w:rsid w:val="009B2D6B"/>
    <w:rsid w:val="009B2D78"/>
    <w:rsid w:val="009B2E3F"/>
    <w:rsid w:val="009B3099"/>
    <w:rsid w:val="009B36C8"/>
    <w:rsid w:val="009B3ACA"/>
    <w:rsid w:val="009B3C2A"/>
    <w:rsid w:val="009B3F10"/>
    <w:rsid w:val="009B3F99"/>
    <w:rsid w:val="009B41D2"/>
    <w:rsid w:val="009B4251"/>
    <w:rsid w:val="009B42F3"/>
    <w:rsid w:val="009B4358"/>
    <w:rsid w:val="009B4464"/>
    <w:rsid w:val="009B46B1"/>
    <w:rsid w:val="009B4A7C"/>
    <w:rsid w:val="009B4B68"/>
    <w:rsid w:val="009B4F45"/>
    <w:rsid w:val="009B5042"/>
    <w:rsid w:val="009B533E"/>
    <w:rsid w:val="009B538B"/>
    <w:rsid w:val="009B5487"/>
    <w:rsid w:val="009B5643"/>
    <w:rsid w:val="009B57A2"/>
    <w:rsid w:val="009B57EC"/>
    <w:rsid w:val="009B584D"/>
    <w:rsid w:val="009B5C2A"/>
    <w:rsid w:val="009B6221"/>
    <w:rsid w:val="009B641D"/>
    <w:rsid w:val="009B676D"/>
    <w:rsid w:val="009B68BD"/>
    <w:rsid w:val="009B6D86"/>
    <w:rsid w:val="009B6E33"/>
    <w:rsid w:val="009B7419"/>
    <w:rsid w:val="009B74A1"/>
    <w:rsid w:val="009B76B9"/>
    <w:rsid w:val="009B7E6C"/>
    <w:rsid w:val="009C0295"/>
    <w:rsid w:val="009C0806"/>
    <w:rsid w:val="009C0A26"/>
    <w:rsid w:val="009C0C15"/>
    <w:rsid w:val="009C0F6E"/>
    <w:rsid w:val="009C1085"/>
    <w:rsid w:val="009C1588"/>
    <w:rsid w:val="009C169C"/>
    <w:rsid w:val="009C1719"/>
    <w:rsid w:val="009C17A4"/>
    <w:rsid w:val="009C17BA"/>
    <w:rsid w:val="009C17F9"/>
    <w:rsid w:val="009C1810"/>
    <w:rsid w:val="009C1DA3"/>
    <w:rsid w:val="009C1ECD"/>
    <w:rsid w:val="009C2835"/>
    <w:rsid w:val="009C2B20"/>
    <w:rsid w:val="009C2CBD"/>
    <w:rsid w:val="009C3141"/>
    <w:rsid w:val="009C31F9"/>
    <w:rsid w:val="009C363D"/>
    <w:rsid w:val="009C3718"/>
    <w:rsid w:val="009C3D01"/>
    <w:rsid w:val="009C3DB1"/>
    <w:rsid w:val="009C3DDF"/>
    <w:rsid w:val="009C4085"/>
    <w:rsid w:val="009C4150"/>
    <w:rsid w:val="009C42D7"/>
    <w:rsid w:val="009C450C"/>
    <w:rsid w:val="009C4D9B"/>
    <w:rsid w:val="009C4F7F"/>
    <w:rsid w:val="009C51E8"/>
    <w:rsid w:val="009C53B2"/>
    <w:rsid w:val="009C56C9"/>
    <w:rsid w:val="009C58F5"/>
    <w:rsid w:val="009C59B3"/>
    <w:rsid w:val="009C5B7E"/>
    <w:rsid w:val="009C5CA0"/>
    <w:rsid w:val="009C5FDF"/>
    <w:rsid w:val="009C5FF9"/>
    <w:rsid w:val="009C60F4"/>
    <w:rsid w:val="009C6258"/>
    <w:rsid w:val="009C6370"/>
    <w:rsid w:val="009C64AE"/>
    <w:rsid w:val="009C6675"/>
    <w:rsid w:val="009C697F"/>
    <w:rsid w:val="009C6B93"/>
    <w:rsid w:val="009C6C41"/>
    <w:rsid w:val="009C6D27"/>
    <w:rsid w:val="009C6D7C"/>
    <w:rsid w:val="009C7161"/>
    <w:rsid w:val="009C719A"/>
    <w:rsid w:val="009C73D0"/>
    <w:rsid w:val="009C7A42"/>
    <w:rsid w:val="009C7D4B"/>
    <w:rsid w:val="009D0181"/>
    <w:rsid w:val="009D043F"/>
    <w:rsid w:val="009D04D7"/>
    <w:rsid w:val="009D058E"/>
    <w:rsid w:val="009D0891"/>
    <w:rsid w:val="009D08C2"/>
    <w:rsid w:val="009D0A2C"/>
    <w:rsid w:val="009D0B1E"/>
    <w:rsid w:val="009D0F9E"/>
    <w:rsid w:val="009D11CB"/>
    <w:rsid w:val="009D1962"/>
    <w:rsid w:val="009D1ECD"/>
    <w:rsid w:val="009D1F7F"/>
    <w:rsid w:val="009D20DF"/>
    <w:rsid w:val="009D22AA"/>
    <w:rsid w:val="009D24BB"/>
    <w:rsid w:val="009D25E3"/>
    <w:rsid w:val="009D2817"/>
    <w:rsid w:val="009D28DA"/>
    <w:rsid w:val="009D28DF"/>
    <w:rsid w:val="009D2A16"/>
    <w:rsid w:val="009D2B7A"/>
    <w:rsid w:val="009D2EFB"/>
    <w:rsid w:val="009D2F5F"/>
    <w:rsid w:val="009D39CE"/>
    <w:rsid w:val="009D3A52"/>
    <w:rsid w:val="009D3CBC"/>
    <w:rsid w:val="009D42C1"/>
    <w:rsid w:val="009D437E"/>
    <w:rsid w:val="009D45F9"/>
    <w:rsid w:val="009D4649"/>
    <w:rsid w:val="009D465F"/>
    <w:rsid w:val="009D4731"/>
    <w:rsid w:val="009D4799"/>
    <w:rsid w:val="009D4906"/>
    <w:rsid w:val="009D4A1E"/>
    <w:rsid w:val="009D4A57"/>
    <w:rsid w:val="009D4B30"/>
    <w:rsid w:val="009D503A"/>
    <w:rsid w:val="009D52B6"/>
    <w:rsid w:val="009D555A"/>
    <w:rsid w:val="009D560C"/>
    <w:rsid w:val="009D5662"/>
    <w:rsid w:val="009D566F"/>
    <w:rsid w:val="009D56A6"/>
    <w:rsid w:val="009D5856"/>
    <w:rsid w:val="009D58E3"/>
    <w:rsid w:val="009D5BF0"/>
    <w:rsid w:val="009D5E9D"/>
    <w:rsid w:val="009D641C"/>
    <w:rsid w:val="009D644F"/>
    <w:rsid w:val="009D6468"/>
    <w:rsid w:val="009D65C4"/>
    <w:rsid w:val="009D6E69"/>
    <w:rsid w:val="009D703A"/>
    <w:rsid w:val="009D72CC"/>
    <w:rsid w:val="009D786F"/>
    <w:rsid w:val="009D79B8"/>
    <w:rsid w:val="009D7C66"/>
    <w:rsid w:val="009D7C9E"/>
    <w:rsid w:val="009D7CD5"/>
    <w:rsid w:val="009D7DC5"/>
    <w:rsid w:val="009D7F34"/>
    <w:rsid w:val="009D7F46"/>
    <w:rsid w:val="009E0574"/>
    <w:rsid w:val="009E0625"/>
    <w:rsid w:val="009E0642"/>
    <w:rsid w:val="009E0AAA"/>
    <w:rsid w:val="009E0B40"/>
    <w:rsid w:val="009E0C69"/>
    <w:rsid w:val="009E0EF0"/>
    <w:rsid w:val="009E10A8"/>
    <w:rsid w:val="009E11E5"/>
    <w:rsid w:val="009E143E"/>
    <w:rsid w:val="009E15B5"/>
    <w:rsid w:val="009E1AD2"/>
    <w:rsid w:val="009E1D00"/>
    <w:rsid w:val="009E210B"/>
    <w:rsid w:val="009E2336"/>
    <w:rsid w:val="009E243C"/>
    <w:rsid w:val="009E2467"/>
    <w:rsid w:val="009E252B"/>
    <w:rsid w:val="009E25B5"/>
    <w:rsid w:val="009E2839"/>
    <w:rsid w:val="009E2949"/>
    <w:rsid w:val="009E2C17"/>
    <w:rsid w:val="009E2C4E"/>
    <w:rsid w:val="009E33BE"/>
    <w:rsid w:val="009E34C3"/>
    <w:rsid w:val="009E3807"/>
    <w:rsid w:val="009E3942"/>
    <w:rsid w:val="009E3AF1"/>
    <w:rsid w:val="009E406D"/>
    <w:rsid w:val="009E4CBB"/>
    <w:rsid w:val="009E50C6"/>
    <w:rsid w:val="009E513B"/>
    <w:rsid w:val="009E5158"/>
    <w:rsid w:val="009E52B7"/>
    <w:rsid w:val="009E5465"/>
    <w:rsid w:val="009E5477"/>
    <w:rsid w:val="009E54C4"/>
    <w:rsid w:val="009E54EC"/>
    <w:rsid w:val="009E56E8"/>
    <w:rsid w:val="009E5B7F"/>
    <w:rsid w:val="009E5C6C"/>
    <w:rsid w:val="009E5CEB"/>
    <w:rsid w:val="009E5F3B"/>
    <w:rsid w:val="009E5F51"/>
    <w:rsid w:val="009E60F2"/>
    <w:rsid w:val="009E618A"/>
    <w:rsid w:val="009E64A6"/>
    <w:rsid w:val="009E6579"/>
    <w:rsid w:val="009E6A45"/>
    <w:rsid w:val="009E6B8F"/>
    <w:rsid w:val="009E6F70"/>
    <w:rsid w:val="009E6FFB"/>
    <w:rsid w:val="009E73C8"/>
    <w:rsid w:val="009E74B5"/>
    <w:rsid w:val="009E7831"/>
    <w:rsid w:val="009E7C95"/>
    <w:rsid w:val="009E7D99"/>
    <w:rsid w:val="009F030F"/>
    <w:rsid w:val="009F0396"/>
    <w:rsid w:val="009F087B"/>
    <w:rsid w:val="009F08EE"/>
    <w:rsid w:val="009F0B6F"/>
    <w:rsid w:val="009F0C4F"/>
    <w:rsid w:val="009F1039"/>
    <w:rsid w:val="009F10DE"/>
    <w:rsid w:val="009F16F0"/>
    <w:rsid w:val="009F18B8"/>
    <w:rsid w:val="009F1C1E"/>
    <w:rsid w:val="009F1CE8"/>
    <w:rsid w:val="009F1FF9"/>
    <w:rsid w:val="009F2050"/>
    <w:rsid w:val="009F21C3"/>
    <w:rsid w:val="009F2779"/>
    <w:rsid w:val="009F28B4"/>
    <w:rsid w:val="009F2D20"/>
    <w:rsid w:val="009F3530"/>
    <w:rsid w:val="009F3A3B"/>
    <w:rsid w:val="009F3D2A"/>
    <w:rsid w:val="009F3D80"/>
    <w:rsid w:val="009F4054"/>
    <w:rsid w:val="009F4103"/>
    <w:rsid w:val="009F4552"/>
    <w:rsid w:val="009F455B"/>
    <w:rsid w:val="009F4CE9"/>
    <w:rsid w:val="009F4CEE"/>
    <w:rsid w:val="009F533A"/>
    <w:rsid w:val="009F541B"/>
    <w:rsid w:val="009F571C"/>
    <w:rsid w:val="009F57F7"/>
    <w:rsid w:val="009F589B"/>
    <w:rsid w:val="009F596E"/>
    <w:rsid w:val="009F5AB5"/>
    <w:rsid w:val="009F5ED3"/>
    <w:rsid w:val="009F64B0"/>
    <w:rsid w:val="009F654B"/>
    <w:rsid w:val="009F66CD"/>
    <w:rsid w:val="009F68DB"/>
    <w:rsid w:val="009F69ED"/>
    <w:rsid w:val="009F6A1D"/>
    <w:rsid w:val="009F6BA5"/>
    <w:rsid w:val="009F768C"/>
    <w:rsid w:val="009F77EC"/>
    <w:rsid w:val="009F7BDA"/>
    <w:rsid w:val="009F7D52"/>
    <w:rsid w:val="00A000D3"/>
    <w:rsid w:val="00A0014B"/>
    <w:rsid w:val="00A007F0"/>
    <w:rsid w:val="00A007F4"/>
    <w:rsid w:val="00A00B6F"/>
    <w:rsid w:val="00A00BBD"/>
    <w:rsid w:val="00A00EB8"/>
    <w:rsid w:val="00A01A33"/>
    <w:rsid w:val="00A01B03"/>
    <w:rsid w:val="00A02271"/>
    <w:rsid w:val="00A023E8"/>
    <w:rsid w:val="00A024F3"/>
    <w:rsid w:val="00A0251D"/>
    <w:rsid w:val="00A0274F"/>
    <w:rsid w:val="00A02983"/>
    <w:rsid w:val="00A02CF3"/>
    <w:rsid w:val="00A02D0D"/>
    <w:rsid w:val="00A02DD5"/>
    <w:rsid w:val="00A03178"/>
    <w:rsid w:val="00A032D9"/>
    <w:rsid w:val="00A035C0"/>
    <w:rsid w:val="00A037F5"/>
    <w:rsid w:val="00A03A86"/>
    <w:rsid w:val="00A03D31"/>
    <w:rsid w:val="00A03D4B"/>
    <w:rsid w:val="00A03EAE"/>
    <w:rsid w:val="00A041AF"/>
    <w:rsid w:val="00A045C8"/>
    <w:rsid w:val="00A048E4"/>
    <w:rsid w:val="00A048EA"/>
    <w:rsid w:val="00A04A9C"/>
    <w:rsid w:val="00A04B3C"/>
    <w:rsid w:val="00A05121"/>
    <w:rsid w:val="00A0538A"/>
    <w:rsid w:val="00A058A4"/>
    <w:rsid w:val="00A05A79"/>
    <w:rsid w:val="00A05C2D"/>
    <w:rsid w:val="00A05CDF"/>
    <w:rsid w:val="00A05E66"/>
    <w:rsid w:val="00A06048"/>
    <w:rsid w:val="00A061EC"/>
    <w:rsid w:val="00A06210"/>
    <w:rsid w:val="00A063EB"/>
    <w:rsid w:val="00A06B57"/>
    <w:rsid w:val="00A06E74"/>
    <w:rsid w:val="00A06FDA"/>
    <w:rsid w:val="00A07470"/>
    <w:rsid w:val="00A0795B"/>
    <w:rsid w:val="00A07AEA"/>
    <w:rsid w:val="00A07D85"/>
    <w:rsid w:val="00A07D8B"/>
    <w:rsid w:val="00A10216"/>
    <w:rsid w:val="00A10248"/>
    <w:rsid w:val="00A10521"/>
    <w:rsid w:val="00A10678"/>
    <w:rsid w:val="00A10888"/>
    <w:rsid w:val="00A109DE"/>
    <w:rsid w:val="00A10A6B"/>
    <w:rsid w:val="00A10B02"/>
    <w:rsid w:val="00A1121B"/>
    <w:rsid w:val="00A1149A"/>
    <w:rsid w:val="00A11669"/>
    <w:rsid w:val="00A11716"/>
    <w:rsid w:val="00A11737"/>
    <w:rsid w:val="00A118EC"/>
    <w:rsid w:val="00A11B48"/>
    <w:rsid w:val="00A11CDB"/>
    <w:rsid w:val="00A11D0D"/>
    <w:rsid w:val="00A11D52"/>
    <w:rsid w:val="00A1211A"/>
    <w:rsid w:val="00A12563"/>
    <w:rsid w:val="00A12869"/>
    <w:rsid w:val="00A12A77"/>
    <w:rsid w:val="00A12DCD"/>
    <w:rsid w:val="00A131AD"/>
    <w:rsid w:val="00A13552"/>
    <w:rsid w:val="00A138AE"/>
    <w:rsid w:val="00A13A3E"/>
    <w:rsid w:val="00A13AAD"/>
    <w:rsid w:val="00A13D9C"/>
    <w:rsid w:val="00A13EB6"/>
    <w:rsid w:val="00A1403D"/>
    <w:rsid w:val="00A142FD"/>
    <w:rsid w:val="00A14310"/>
    <w:rsid w:val="00A14332"/>
    <w:rsid w:val="00A143FD"/>
    <w:rsid w:val="00A14439"/>
    <w:rsid w:val="00A1446D"/>
    <w:rsid w:val="00A1448B"/>
    <w:rsid w:val="00A1453C"/>
    <w:rsid w:val="00A147B1"/>
    <w:rsid w:val="00A14924"/>
    <w:rsid w:val="00A14D9C"/>
    <w:rsid w:val="00A14F90"/>
    <w:rsid w:val="00A14FC2"/>
    <w:rsid w:val="00A14FCA"/>
    <w:rsid w:val="00A1539C"/>
    <w:rsid w:val="00A15729"/>
    <w:rsid w:val="00A15772"/>
    <w:rsid w:val="00A15B39"/>
    <w:rsid w:val="00A15C69"/>
    <w:rsid w:val="00A15D77"/>
    <w:rsid w:val="00A15EFA"/>
    <w:rsid w:val="00A167AD"/>
    <w:rsid w:val="00A16A3D"/>
    <w:rsid w:val="00A16A45"/>
    <w:rsid w:val="00A16D67"/>
    <w:rsid w:val="00A16F81"/>
    <w:rsid w:val="00A16FEE"/>
    <w:rsid w:val="00A1738C"/>
    <w:rsid w:val="00A17593"/>
    <w:rsid w:val="00A17737"/>
    <w:rsid w:val="00A178F7"/>
    <w:rsid w:val="00A17C38"/>
    <w:rsid w:val="00A17E0F"/>
    <w:rsid w:val="00A17F7A"/>
    <w:rsid w:val="00A2070E"/>
    <w:rsid w:val="00A20AAC"/>
    <w:rsid w:val="00A20FE5"/>
    <w:rsid w:val="00A21337"/>
    <w:rsid w:val="00A21458"/>
    <w:rsid w:val="00A214E7"/>
    <w:rsid w:val="00A21972"/>
    <w:rsid w:val="00A219A1"/>
    <w:rsid w:val="00A21EDB"/>
    <w:rsid w:val="00A220A9"/>
    <w:rsid w:val="00A22161"/>
    <w:rsid w:val="00A2246E"/>
    <w:rsid w:val="00A22499"/>
    <w:rsid w:val="00A227EF"/>
    <w:rsid w:val="00A22B24"/>
    <w:rsid w:val="00A23005"/>
    <w:rsid w:val="00A23143"/>
    <w:rsid w:val="00A23228"/>
    <w:rsid w:val="00A232B5"/>
    <w:rsid w:val="00A23309"/>
    <w:rsid w:val="00A23461"/>
    <w:rsid w:val="00A235CD"/>
    <w:rsid w:val="00A23709"/>
    <w:rsid w:val="00A23857"/>
    <w:rsid w:val="00A23957"/>
    <w:rsid w:val="00A23960"/>
    <w:rsid w:val="00A23ABF"/>
    <w:rsid w:val="00A23DE1"/>
    <w:rsid w:val="00A23E13"/>
    <w:rsid w:val="00A23EEE"/>
    <w:rsid w:val="00A23F01"/>
    <w:rsid w:val="00A240AA"/>
    <w:rsid w:val="00A2426A"/>
    <w:rsid w:val="00A24390"/>
    <w:rsid w:val="00A247F9"/>
    <w:rsid w:val="00A24A5E"/>
    <w:rsid w:val="00A24AB8"/>
    <w:rsid w:val="00A24B92"/>
    <w:rsid w:val="00A24C48"/>
    <w:rsid w:val="00A24E22"/>
    <w:rsid w:val="00A24F20"/>
    <w:rsid w:val="00A25157"/>
    <w:rsid w:val="00A2540A"/>
    <w:rsid w:val="00A261AD"/>
    <w:rsid w:val="00A261BF"/>
    <w:rsid w:val="00A2620C"/>
    <w:rsid w:val="00A2642B"/>
    <w:rsid w:val="00A26800"/>
    <w:rsid w:val="00A2680B"/>
    <w:rsid w:val="00A269AC"/>
    <w:rsid w:val="00A26B2C"/>
    <w:rsid w:val="00A26C98"/>
    <w:rsid w:val="00A26D22"/>
    <w:rsid w:val="00A27003"/>
    <w:rsid w:val="00A2701C"/>
    <w:rsid w:val="00A270BA"/>
    <w:rsid w:val="00A27118"/>
    <w:rsid w:val="00A271AE"/>
    <w:rsid w:val="00A27304"/>
    <w:rsid w:val="00A27576"/>
    <w:rsid w:val="00A275B9"/>
    <w:rsid w:val="00A27DA6"/>
    <w:rsid w:val="00A27E4A"/>
    <w:rsid w:val="00A27E99"/>
    <w:rsid w:val="00A27F21"/>
    <w:rsid w:val="00A27F68"/>
    <w:rsid w:val="00A30056"/>
    <w:rsid w:val="00A301B2"/>
    <w:rsid w:val="00A303AB"/>
    <w:rsid w:val="00A30456"/>
    <w:rsid w:val="00A307DA"/>
    <w:rsid w:val="00A3094B"/>
    <w:rsid w:val="00A30A13"/>
    <w:rsid w:val="00A311DF"/>
    <w:rsid w:val="00A312EB"/>
    <w:rsid w:val="00A31375"/>
    <w:rsid w:val="00A313B7"/>
    <w:rsid w:val="00A31651"/>
    <w:rsid w:val="00A318DA"/>
    <w:rsid w:val="00A31A01"/>
    <w:rsid w:val="00A31C2D"/>
    <w:rsid w:val="00A31C8A"/>
    <w:rsid w:val="00A3211C"/>
    <w:rsid w:val="00A3218E"/>
    <w:rsid w:val="00A3219B"/>
    <w:rsid w:val="00A32334"/>
    <w:rsid w:val="00A324C6"/>
    <w:rsid w:val="00A32722"/>
    <w:rsid w:val="00A3286A"/>
    <w:rsid w:val="00A32897"/>
    <w:rsid w:val="00A32FAC"/>
    <w:rsid w:val="00A3368C"/>
    <w:rsid w:val="00A3381B"/>
    <w:rsid w:val="00A33B1D"/>
    <w:rsid w:val="00A33D3D"/>
    <w:rsid w:val="00A33E0A"/>
    <w:rsid w:val="00A33EAA"/>
    <w:rsid w:val="00A33F31"/>
    <w:rsid w:val="00A33F8A"/>
    <w:rsid w:val="00A34435"/>
    <w:rsid w:val="00A3451B"/>
    <w:rsid w:val="00A346C9"/>
    <w:rsid w:val="00A34C1C"/>
    <w:rsid w:val="00A34C3B"/>
    <w:rsid w:val="00A34DE6"/>
    <w:rsid w:val="00A34E60"/>
    <w:rsid w:val="00A34F6E"/>
    <w:rsid w:val="00A358CC"/>
    <w:rsid w:val="00A35AB7"/>
    <w:rsid w:val="00A35B06"/>
    <w:rsid w:val="00A35B7D"/>
    <w:rsid w:val="00A35CFA"/>
    <w:rsid w:val="00A35D3F"/>
    <w:rsid w:val="00A35FF4"/>
    <w:rsid w:val="00A362C7"/>
    <w:rsid w:val="00A3644F"/>
    <w:rsid w:val="00A365F3"/>
    <w:rsid w:val="00A36787"/>
    <w:rsid w:val="00A372D7"/>
    <w:rsid w:val="00A37442"/>
    <w:rsid w:val="00A3760C"/>
    <w:rsid w:val="00A37BE1"/>
    <w:rsid w:val="00A37EF8"/>
    <w:rsid w:val="00A400EF"/>
    <w:rsid w:val="00A40112"/>
    <w:rsid w:val="00A40180"/>
    <w:rsid w:val="00A4027D"/>
    <w:rsid w:val="00A40391"/>
    <w:rsid w:val="00A40608"/>
    <w:rsid w:val="00A4071F"/>
    <w:rsid w:val="00A408FB"/>
    <w:rsid w:val="00A40978"/>
    <w:rsid w:val="00A40B7F"/>
    <w:rsid w:val="00A40C71"/>
    <w:rsid w:val="00A4177A"/>
    <w:rsid w:val="00A41B2A"/>
    <w:rsid w:val="00A41CD8"/>
    <w:rsid w:val="00A41D7F"/>
    <w:rsid w:val="00A41E59"/>
    <w:rsid w:val="00A42099"/>
    <w:rsid w:val="00A4250E"/>
    <w:rsid w:val="00A4253C"/>
    <w:rsid w:val="00A425E5"/>
    <w:rsid w:val="00A42667"/>
    <w:rsid w:val="00A42714"/>
    <w:rsid w:val="00A4286C"/>
    <w:rsid w:val="00A428FD"/>
    <w:rsid w:val="00A42A2B"/>
    <w:rsid w:val="00A42A95"/>
    <w:rsid w:val="00A42AC4"/>
    <w:rsid w:val="00A42D35"/>
    <w:rsid w:val="00A42DF6"/>
    <w:rsid w:val="00A430F6"/>
    <w:rsid w:val="00A4316D"/>
    <w:rsid w:val="00A435DA"/>
    <w:rsid w:val="00A43708"/>
    <w:rsid w:val="00A437E1"/>
    <w:rsid w:val="00A43990"/>
    <w:rsid w:val="00A439C5"/>
    <w:rsid w:val="00A43D61"/>
    <w:rsid w:val="00A43DAB"/>
    <w:rsid w:val="00A43EA3"/>
    <w:rsid w:val="00A441E2"/>
    <w:rsid w:val="00A44338"/>
    <w:rsid w:val="00A444E9"/>
    <w:rsid w:val="00A44664"/>
    <w:rsid w:val="00A4468E"/>
    <w:rsid w:val="00A4480F"/>
    <w:rsid w:val="00A44951"/>
    <w:rsid w:val="00A44BAA"/>
    <w:rsid w:val="00A44E87"/>
    <w:rsid w:val="00A44EDC"/>
    <w:rsid w:val="00A450B0"/>
    <w:rsid w:val="00A453C4"/>
    <w:rsid w:val="00A453E3"/>
    <w:rsid w:val="00A45617"/>
    <w:rsid w:val="00A456DE"/>
    <w:rsid w:val="00A45B38"/>
    <w:rsid w:val="00A45D95"/>
    <w:rsid w:val="00A45DA9"/>
    <w:rsid w:val="00A45E42"/>
    <w:rsid w:val="00A45E6E"/>
    <w:rsid w:val="00A45F96"/>
    <w:rsid w:val="00A46203"/>
    <w:rsid w:val="00A4677D"/>
    <w:rsid w:val="00A46785"/>
    <w:rsid w:val="00A46960"/>
    <w:rsid w:val="00A46ABB"/>
    <w:rsid w:val="00A46B4A"/>
    <w:rsid w:val="00A46F3E"/>
    <w:rsid w:val="00A4704C"/>
    <w:rsid w:val="00A47074"/>
    <w:rsid w:val="00A470E7"/>
    <w:rsid w:val="00A474BB"/>
    <w:rsid w:val="00A5032B"/>
    <w:rsid w:val="00A503B4"/>
    <w:rsid w:val="00A50715"/>
    <w:rsid w:val="00A50B0E"/>
    <w:rsid w:val="00A50D16"/>
    <w:rsid w:val="00A5100F"/>
    <w:rsid w:val="00A51453"/>
    <w:rsid w:val="00A514E0"/>
    <w:rsid w:val="00A5167A"/>
    <w:rsid w:val="00A516D2"/>
    <w:rsid w:val="00A51CD0"/>
    <w:rsid w:val="00A51E98"/>
    <w:rsid w:val="00A52117"/>
    <w:rsid w:val="00A52155"/>
    <w:rsid w:val="00A52412"/>
    <w:rsid w:val="00A525A0"/>
    <w:rsid w:val="00A52AAB"/>
    <w:rsid w:val="00A52C09"/>
    <w:rsid w:val="00A52C40"/>
    <w:rsid w:val="00A52DA8"/>
    <w:rsid w:val="00A52F29"/>
    <w:rsid w:val="00A530D6"/>
    <w:rsid w:val="00A531E3"/>
    <w:rsid w:val="00A536AB"/>
    <w:rsid w:val="00A53763"/>
    <w:rsid w:val="00A53830"/>
    <w:rsid w:val="00A538F9"/>
    <w:rsid w:val="00A53BE1"/>
    <w:rsid w:val="00A53CEC"/>
    <w:rsid w:val="00A53FEA"/>
    <w:rsid w:val="00A54034"/>
    <w:rsid w:val="00A542C2"/>
    <w:rsid w:val="00A54877"/>
    <w:rsid w:val="00A54B21"/>
    <w:rsid w:val="00A54BFB"/>
    <w:rsid w:val="00A54EEC"/>
    <w:rsid w:val="00A550F4"/>
    <w:rsid w:val="00A553D5"/>
    <w:rsid w:val="00A55990"/>
    <w:rsid w:val="00A55F02"/>
    <w:rsid w:val="00A560CD"/>
    <w:rsid w:val="00A5616A"/>
    <w:rsid w:val="00A565D9"/>
    <w:rsid w:val="00A56606"/>
    <w:rsid w:val="00A5683C"/>
    <w:rsid w:val="00A56BAF"/>
    <w:rsid w:val="00A56DAA"/>
    <w:rsid w:val="00A573F4"/>
    <w:rsid w:val="00A577BB"/>
    <w:rsid w:val="00A577F2"/>
    <w:rsid w:val="00A57849"/>
    <w:rsid w:val="00A57930"/>
    <w:rsid w:val="00A57967"/>
    <w:rsid w:val="00A57B1B"/>
    <w:rsid w:val="00A57B4A"/>
    <w:rsid w:val="00A57E35"/>
    <w:rsid w:val="00A60085"/>
    <w:rsid w:val="00A6015C"/>
    <w:rsid w:val="00A60173"/>
    <w:rsid w:val="00A6024B"/>
    <w:rsid w:val="00A602A6"/>
    <w:rsid w:val="00A60483"/>
    <w:rsid w:val="00A60B6B"/>
    <w:rsid w:val="00A612D1"/>
    <w:rsid w:val="00A614C9"/>
    <w:rsid w:val="00A6174B"/>
    <w:rsid w:val="00A6177F"/>
    <w:rsid w:val="00A61DA1"/>
    <w:rsid w:val="00A61F14"/>
    <w:rsid w:val="00A61F2E"/>
    <w:rsid w:val="00A61F41"/>
    <w:rsid w:val="00A62085"/>
    <w:rsid w:val="00A62191"/>
    <w:rsid w:val="00A622FE"/>
    <w:rsid w:val="00A623D6"/>
    <w:rsid w:val="00A6286F"/>
    <w:rsid w:val="00A62944"/>
    <w:rsid w:val="00A62D63"/>
    <w:rsid w:val="00A62D78"/>
    <w:rsid w:val="00A62F9E"/>
    <w:rsid w:val="00A63402"/>
    <w:rsid w:val="00A63590"/>
    <w:rsid w:val="00A63846"/>
    <w:rsid w:val="00A6391F"/>
    <w:rsid w:val="00A639E3"/>
    <w:rsid w:val="00A63A06"/>
    <w:rsid w:val="00A63A32"/>
    <w:rsid w:val="00A63E9C"/>
    <w:rsid w:val="00A64122"/>
    <w:rsid w:val="00A64743"/>
    <w:rsid w:val="00A648D0"/>
    <w:rsid w:val="00A648D8"/>
    <w:rsid w:val="00A64B1C"/>
    <w:rsid w:val="00A64CB5"/>
    <w:rsid w:val="00A6505C"/>
    <w:rsid w:val="00A652A7"/>
    <w:rsid w:val="00A65376"/>
    <w:rsid w:val="00A65767"/>
    <w:rsid w:val="00A65816"/>
    <w:rsid w:val="00A65CE2"/>
    <w:rsid w:val="00A65E0D"/>
    <w:rsid w:val="00A66291"/>
    <w:rsid w:val="00A66306"/>
    <w:rsid w:val="00A66670"/>
    <w:rsid w:val="00A66892"/>
    <w:rsid w:val="00A67347"/>
    <w:rsid w:val="00A67448"/>
    <w:rsid w:val="00A675F1"/>
    <w:rsid w:val="00A6768B"/>
    <w:rsid w:val="00A6788B"/>
    <w:rsid w:val="00A67970"/>
    <w:rsid w:val="00A70137"/>
    <w:rsid w:val="00A70552"/>
    <w:rsid w:val="00A7077A"/>
    <w:rsid w:val="00A708DA"/>
    <w:rsid w:val="00A708F5"/>
    <w:rsid w:val="00A70948"/>
    <w:rsid w:val="00A70D0D"/>
    <w:rsid w:val="00A70D2D"/>
    <w:rsid w:val="00A71311"/>
    <w:rsid w:val="00A7132F"/>
    <w:rsid w:val="00A714BC"/>
    <w:rsid w:val="00A716B3"/>
    <w:rsid w:val="00A71920"/>
    <w:rsid w:val="00A72233"/>
    <w:rsid w:val="00A7257C"/>
    <w:rsid w:val="00A728F6"/>
    <w:rsid w:val="00A72A5B"/>
    <w:rsid w:val="00A72B5E"/>
    <w:rsid w:val="00A72F64"/>
    <w:rsid w:val="00A73041"/>
    <w:rsid w:val="00A730EC"/>
    <w:rsid w:val="00A73357"/>
    <w:rsid w:val="00A7355F"/>
    <w:rsid w:val="00A737DD"/>
    <w:rsid w:val="00A7381F"/>
    <w:rsid w:val="00A73A5F"/>
    <w:rsid w:val="00A73BB9"/>
    <w:rsid w:val="00A73BDE"/>
    <w:rsid w:val="00A74009"/>
    <w:rsid w:val="00A74046"/>
    <w:rsid w:val="00A740CF"/>
    <w:rsid w:val="00A74215"/>
    <w:rsid w:val="00A7451A"/>
    <w:rsid w:val="00A745EB"/>
    <w:rsid w:val="00A74A6C"/>
    <w:rsid w:val="00A75247"/>
    <w:rsid w:val="00A752CA"/>
    <w:rsid w:val="00A754E5"/>
    <w:rsid w:val="00A7551D"/>
    <w:rsid w:val="00A75B7A"/>
    <w:rsid w:val="00A75F9F"/>
    <w:rsid w:val="00A75FF8"/>
    <w:rsid w:val="00A76340"/>
    <w:rsid w:val="00A763E2"/>
    <w:rsid w:val="00A7642B"/>
    <w:rsid w:val="00A76433"/>
    <w:rsid w:val="00A76942"/>
    <w:rsid w:val="00A772A5"/>
    <w:rsid w:val="00A776EA"/>
    <w:rsid w:val="00A779D5"/>
    <w:rsid w:val="00A77DA4"/>
    <w:rsid w:val="00A80086"/>
    <w:rsid w:val="00A800F4"/>
    <w:rsid w:val="00A803B1"/>
    <w:rsid w:val="00A80417"/>
    <w:rsid w:val="00A80528"/>
    <w:rsid w:val="00A805F9"/>
    <w:rsid w:val="00A80824"/>
    <w:rsid w:val="00A80BA4"/>
    <w:rsid w:val="00A80F83"/>
    <w:rsid w:val="00A81027"/>
    <w:rsid w:val="00A81028"/>
    <w:rsid w:val="00A812DD"/>
    <w:rsid w:val="00A813AC"/>
    <w:rsid w:val="00A81407"/>
    <w:rsid w:val="00A81A44"/>
    <w:rsid w:val="00A81E61"/>
    <w:rsid w:val="00A82199"/>
    <w:rsid w:val="00A8281D"/>
    <w:rsid w:val="00A82AA6"/>
    <w:rsid w:val="00A82BA2"/>
    <w:rsid w:val="00A82BCA"/>
    <w:rsid w:val="00A82C1F"/>
    <w:rsid w:val="00A8329B"/>
    <w:rsid w:val="00A8342B"/>
    <w:rsid w:val="00A83430"/>
    <w:rsid w:val="00A834C9"/>
    <w:rsid w:val="00A834D9"/>
    <w:rsid w:val="00A83608"/>
    <w:rsid w:val="00A8363D"/>
    <w:rsid w:val="00A836D6"/>
    <w:rsid w:val="00A8387E"/>
    <w:rsid w:val="00A838A5"/>
    <w:rsid w:val="00A83A7A"/>
    <w:rsid w:val="00A83DC1"/>
    <w:rsid w:val="00A8414B"/>
    <w:rsid w:val="00A84178"/>
    <w:rsid w:val="00A84238"/>
    <w:rsid w:val="00A843D4"/>
    <w:rsid w:val="00A84520"/>
    <w:rsid w:val="00A84683"/>
    <w:rsid w:val="00A846E8"/>
    <w:rsid w:val="00A848A5"/>
    <w:rsid w:val="00A84A8A"/>
    <w:rsid w:val="00A84B77"/>
    <w:rsid w:val="00A84F4B"/>
    <w:rsid w:val="00A854EC"/>
    <w:rsid w:val="00A85674"/>
    <w:rsid w:val="00A85C3C"/>
    <w:rsid w:val="00A85C5D"/>
    <w:rsid w:val="00A85E9D"/>
    <w:rsid w:val="00A85F01"/>
    <w:rsid w:val="00A8611C"/>
    <w:rsid w:val="00A86279"/>
    <w:rsid w:val="00A862F7"/>
    <w:rsid w:val="00A867A1"/>
    <w:rsid w:val="00A86A69"/>
    <w:rsid w:val="00A86B97"/>
    <w:rsid w:val="00A86BA1"/>
    <w:rsid w:val="00A86EFE"/>
    <w:rsid w:val="00A86FF3"/>
    <w:rsid w:val="00A87C66"/>
    <w:rsid w:val="00A87CD1"/>
    <w:rsid w:val="00A87E0A"/>
    <w:rsid w:val="00A87E6B"/>
    <w:rsid w:val="00A9026D"/>
    <w:rsid w:val="00A9048F"/>
    <w:rsid w:val="00A907D2"/>
    <w:rsid w:val="00A90948"/>
    <w:rsid w:val="00A9095A"/>
    <w:rsid w:val="00A9099F"/>
    <w:rsid w:val="00A90B08"/>
    <w:rsid w:val="00A90F12"/>
    <w:rsid w:val="00A91415"/>
    <w:rsid w:val="00A914B6"/>
    <w:rsid w:val="00A91D9A"/>
    <w:rsid w:val="00A91DE1"/>
    <w:rsid w:val="00A91F13"/>
    <w:rsid w:val="00A91F71"/>
    <w:rsid w:val="00A9249B"/>
    <w:rsid w:val="00A926D4"/>
    <w:rsid w:val="00A926ED"/>
    <w:rsid w:val="00A926FA"/>
    <w:rsid w:val="00A92711"/>
    <w:rsid w:val="00A92A7E"/>
    <w:rsid w:val="00A92CE4"/>
    <w:rsid w:val="00A92CE6"/>
    <w:rsid w:val="00A92D93"/>
    <w:rsid w:val="00A92F13"/>
    <w:rsid w:val="00A932BA"/>
    <w:rsid w:val="00A932EC"/>
    <w:rsid w:val="00A9346F"/>
    <w:rsid w:val="00A93645"/>
    <w:rsid w:val="00A937C3"/>
    <w:rsid w:val="00A93925"/>
    <w:rsid w:val="00A93B02"/>
    <w:rsid w:val="00A93DB7"/>
    <w:rsid w:val="00A94103"/>
    <w:rsid w:val="00A941B6"/>
    <w:rsid w:val="00A9425F"/>
    <w:rsid w:val="00A94646"/>
    <w:rsid w:val="00A9491C"/>
    <w:rsid w:val="00A949C5"/>
    <w:rsid w:val="00A94B79"/>
    <w:rsid w:val="00A94D48"/>
    <w:rsid w:val="00A94E86"/>
    <w:rsid w:val="00A94F65"/>
    <w:rsid w:val="00A952B4"/>
    <w:rsid w:val="00A958D2"/>
    <w:rsid w:val="00A959DD"/>
    <w:rsid w:val="00A95BC0"/>
    <w:rsid w:val="00A95C7C"/>
    <w:rsid w:val="00A96062"/>
    <w:rsid w:val="00A961A7"/>
    <w:rsid w:val="00A9623F"/>
    <w:rsid w:val="00A96373"/>
    <w:rsid w:val="00A96463"/>
    <w:rsid w:val="00A96543"/>
    <w:rsid w:val="00A965B3"/>
    <w:rsid w:val="00A9671A"/>
    <w:rsid w:val="00A96C17"/>
    <w:rsid w:val="00A96D1A"/>
    <w:rsid w:val="00A970E8"/>
    <w:rsid w:val="00A974DD"/>
    <w:rsid w:val="00A97BCD"/>
    <w:rsid w:val="00A97D91"/>
    <w:rsid w:val="00A97DAD"/>
    <w:rsid w:val="00A97DBE"/>
    <w:rsid w:val="00A97F0C"/>
    <w:rsid w:val="00A97FEC"/>
    <w:rsid w:val="00AA038B"/>
    <w:rsid w:val="00AA0606"/>
    <w:rsid w:val="00AA07ED"/>
    <w:rsid w:val="00AA0899"/>
    <w:rsid w:val="00AA08B8"/>
    <w:rsid w:val="00AA0D3D"/>
    <w:rsid w:val="00AA0F3B"/>
    <w:rsid w:val="00AA10EF"/>
    <w:rsid w:val="00AA1118"/>
    <w:rsid w:val="00AA1420"/>
    <w:rsid w:val="00AA18D5"/>
    <w:rsid w:val="00AA190A"/>
    <w:rsid w:val="00AA1A05"/>
    <w:rsid w:val="00AA1A16"/>
    <w:rsid w:val="00AA1ECD"/>
    <w:rsid w:val="00AA1F10"/>
    <w:rsid w:val="00AA1F71"/>
    <w:rsid w:val="00AA205E"/>
    <w:rsid w:val="00AA23CE"/>
    <w:rsid w:val="00AA2534"/>
    <w:rsid w:val="00AA2756"/>
    <w:rsid w:val="00AA2788"/>
    <w:rsid w:val="00AA2972"/>
    <w:rsid w:val="00AA2A25"/>
    <w:rsid w:val="00AA2ED3"/>
    <w:rsid w:val="00AA305D"/>
    <w:rsid w:val="00AA33F9"/>
    <w:rsid w:val="00AA34C2"/>
    <w:rsid w:val="00AA3583"/>
    <w:rsid w:val="00AA35BB"/>
    <w:rsid w:val="00AA36A8"/>
    <w:rsid w:val="00AA3A76"/>
    <w:rsid w:val="00AA3BC4"/>
    <w:rsid w:val="00AA3D2D"/>
    <w:rsid w:val="00AA3DDE"/>
    <w:rsid w:val="00AA48E1"/>
    <w:rsid w:val="00AA4F71"/>
    <w:rsid w:val="00AA504B"/>
    <w:rsid w:val="00AA505D"/>
    <w:rsid w:val="00AA5282"/>
    <w:rsid w:val="00AA5314"/>
    <w:rsid w:val="00AA545A"/>
    <w:rsid w:val="00AA55AC"/>
    <w:rsid w:val="00AA5609"/>
    <w:rsid w:val="00AA57B6"/>
    <w:rsid w:val="00AA5AAF"/>
    <w:rsid w:val="00AA5D0B"/>
    <w:rsid w:val="00AA5FAF"/>
    <w:rsid w:val="00AA6066"/>
    <w:rsid w:val="00AA607F"/>
    <w:rsid w:val="00AA6891"/>
    <w:rsid w:val="00AA69DE"/>
    <w:rsid w:val="00AA6B8D"/>
    <w:rsid w:val="00AA7034"/>
    <w:rsid w:val="00AA7085"/>
    <w:rsid w:val="00AA7431"/>
    <w:rsid w:val="00AA7A25"/>
    <w:rsid w:val="00AA7C77"/>
    <w:rsid w:val="00AA7E1A"/>
    <w:rsid w:val="00AB0594"/>
    <w:rsid w:val="00AB07C6"/>
    <w:rsid w:val="00AB0AF1"/>
    <w:rsid w:val="00AB0CF7"/>
    <w:rsid w:val="00AB0D9B"/>
    <w:rsid w:val="00AB0F49"/>
    <w:rsid w:val="00AB10DC"/>
    <w:rsid w:val="00AB10E2"/>
    <w:rsid w:val="00AB1123"/>
    <w:rsid w:val="00AB1149"/>
    <w:rsid w:val="00AB15BB"/>
    <w:rsid w:val="00AB171F"/>
    <w:rsid w:val="00AB181D"/>
    <w:rsid w:val="00AB186F"/>
    <w:rsid w:val="00AB18B0"/>
    <w:rsid w:val="00AB1A7D"/>
    <w:rsid w:val="00AB1DDA"/>
    <w:rsid w:val="00AB2307"/>
    <w:rsid w:val="00AB2448"/>
    <w:rsid w:val="00AB261F"/>
    <w:rsid w:val="00AB2730"/>
    <w:rsid w:val="00AB274C"/>
    <w:rsid w:val="00AB28C7"/>
    <w:rsid w:val="00AB2A14"/>
    <w:rsid w:val="00AB2AB3"/>
    <w:rsid w:val="00AB2BE3"/>
    <w:rsid w:val="00AB2D07"/>
    <w:rsid w:val="00AB2F19"/>
    <w:rsid w:val="00AB307F"/>
    <w:rsid w:val="00AB32A6"/>
    <w:rsid w:val="00AB32D0"/>
    <w:rsid w:val="00AB3619"/>
    <w:rsid w:val="00AB37BF"/>
    <w:rsid w:val="00AB3C77"/>
    <w:rsid w:val="00AB3CFF"/>
    <w:rsid w:val="00AB41A1"/>
    <w:rsid w:val="00AB4292"/>
    <w:rsid w:val="00AB42B5"/>
    <w:rsid w:val="00AB4348"/>
    <w:rsid w:val="00AB456E"/>
    <w:rsid w:val="00AB4784"/>
    <w:rsid w:val="00AB4984"/>
    <w:rsid w:val="00AB4A42"/>
    <w:rsid w:val="00AB4EDD"/>
    <w:rsid w:val="00AB4EE1"/>
    <w:rsid w:val="00AB4EFE"/>
    <w:rsid w:val="00AB4F09"/>
    <w:rsid w:val="00AB5318"/>
    <w:rsid w:val="00AB580E"/>
    <w:rsid w:val="00AB5E18"/>
    <w:rsid w:val="00AB5ECF"/>
    <w:rsid w:val="00AB6033"/>
    <w:rsid w:val="00AB634E"/>
    <w:rsid w:val="00AB6839"/>
    <w:rsid w:val="00AB68E8"/>
    <w:rsid w:val="00AB6971"/>
    <w:rsid w:val="00AB7148"/>
    <w:rsid w:val="00AB71CC"/>
    <w:rsid w:val="00AB72D4"/>
    <w:rsid w:val="00AB73AA"/>
    <w:rsid w:val="00AB7640"/>
    <w:rsid w:val="00AB7CA0"/>
    <w:rsid w:val="00AC01EF"/>
    <w:rsid w:val="00AC01FA"/>
    <w:rsid w:val="00AC04EC"/>
    <w:rsid w:val="00AC054C"/>
    <w:rsid w:val="00AC079D"/>
    <w:rsid w:val="00AC0CA6"/>
    <w:rsid w:val="00AC0D03"/>
    <w:rsid w:val="00AC0DAD"/>
    <w:rsid w:val="00AC152A"/>
    <w:rsid w:val="00AC16BD"/>
    <w:rsid w:val="00AC18FC"/>
    <w:rsid w:val="00AC1AB2"/>
    <w:rsid w:val="00AC1BD7"/>
    <w:rsid w:val="00AC228C"/>
    <w:rsid w:val="00AC22DD"/>
    <w:rsid w:val="00AC244E"/>
    <w:rsid w:val="00AC246F"/>
    <w:rsid w:val="00AC274E"/>
    <w:rsid w:val="00AC2771"/>
    <w:rsid w:val="00AC2798"/>
    <w:rsid w:val="00AC2CD6"/>
    <w:rsid w:val="00AC2F8F"/>
    <w:rsid w:val="00AC3109"/>
    <w:rsid w:val="00AC36B2"/>
    <w:rsid w:val="00AC37DE"/>
    <w:rsid w:val="00AC38C0"/>
    <w:rsid w:val="00AC3A98"/>
    <w:rsid w:val="00AC3B6D"/>
    <w:rsid w:val="00AC3D67"/>
    <w:rsid w:val="00AC3E81"/>
    <w:rsid w:val="00AC4691"/>
    <w:rsid w:val="00AC470A"/>
    <w:rsid w:val="00AC4773"/>
    <w:rsid w:val="00AC49D1"/>
    <w:rsid w:val="00AC539F"/>
    <w:rsid w:val="00AC5493"/>
    <w:rsid w:val="00AC565B"/>
    <w:rsid w:val="00AC5BD1"/>
    <w:rsid w:val="00AC5F28"/>
    <w:rsid w:val="00AC5FC6"/>
    <w:rsid w:val="00AC606D"/>
    <w:rsid w:val="00AC60BB"/>
    <w:rsid w:val="00AC61E9"/>
    <w:rsid w:val="00AC62B3"/>
    <w:rsid w:val="00AC651F"/>
    <w:rsid w:val="00AC6850"/>
    <w:rsid w:val="00AC6E2C"/>
    <w:rsid w:val="00AC7204"/>
    <w:rsid w:val="00AC77EB"/>
    <w:rsid w:val="00AC79A6"/>
    <w:rsid w:val="00AC7A2B"/>
    <w:rsid w:val="00AC7AA4"/>
    <w:rsid w:val="00AC7B17"/>
    <w:rsid w:val="00AC7B31"/>
    <w:rsid w:val="00AC7CF5"/>
    <w:rsid w:val="00AC7FAD"/>
    <w:rsid w:val="00AD001B"/>
    <w:rsid w:val="00AD0021"/>
    <w:rsid w:val="00AD022B"/>
    <w:rsid w:val="00AD0723"/>
    <w:rsid w:val="00AD09D3"/>
    <w:rsid w:val="00AD0A2B"/>
    <w:rsid w:val="00AD0B2C"/>
    <w:rsid w:val="00AD1045"/>
    <w:rsid w:val="00AD10A2"/>
    <w:rsid w:val="00AD10E5"/>
    <w:rsid w:val="00AD11EE"/>
    <w:rsid w:val="00AD1558"/>
    <w:rsid w:val="00AD171F"/>
    <w:rsid w:val="00AD18D3"/>
    <w:rsid w:val="00AD1B09"/>
    <w:rsid w:val="00AD1BBF"/>
    <w:rsid w:val="00AD1EF6"/>
    <w:rsid w:val="00AD1F4D"/>
    <w:rsid w:val="00AD2191"/>
    <w:rsid w:val="00AD3056"/>
    <w:rsid w:val="00AD30BC"/>
    <w:rsid w:val="00AD34F7"/>
    <w:rsid w:val="00AD362B"/>
    <w:rsid w:val="00AD376F"/>
    <w:rsid w:val="00AD47CE"/>
    <w:rsid w:val="00AD483F"/>
    <w:rsid w:val="00AD49E1"/>
    <w:rsid w:val="00AD4C1F"/>
    <w:rsid w:val="00AD4C84"/>
    <w:rsid w:val="00AD4D89"/>
    <w:rsid w:val="00AD4DAE"/>
    <w:rsid w:val="00AD5214"/>
    <w:rsid w:val="00AD532B"/>
    <w:rsid w:val="00AD54FB"/>
    <w:rsid w:val="00AD574A"/>
    <w:rsid w:val="00AD5CF2"/>
    <w:rsid w:val="00AD5ED9"/>
    <w:rsid w:val="00AD6197"/>
    <w:rsid w:val="00AD636C"/>
    <w:rsid w:val="00AD6608"/>
    <w:rsid w:val="00AD6FB7"/>
    <w:rsid w:val="00AD72AD"/>
    <w:rsid w:val="00AD769B"/>
    <w:rsid w:val="00AD7993"/>
    <w:rsid w:val="00AD7AF9"/>
    <w:rsid w:val="00AD7BF4"/>
    <w:rsid w:val="00AD7D1D"/>
    <w:rsid w:val="00AE04EA"/>
    <w:rsid w:val="00AE0579"/>
    <w:rsid w:val="00AE057E"/>
    <w:rsid w:val="00AE05A7"/>
    <w:rsid w:val="00AE05E5"/>
    <w:rsid w:val="00AE067D"/>
    <w:rsid w:val="00AE091F"/>
    <w:rsid w:val="00AE0ED6"/>
    <w:rsid w:val="00AE1489"/>
    <w:rsid w:val="00AE1601"/>
    <w:rsid w:val="00AE17E3"/>
    <w:rsid w:val="00AE17E4"/>
    <w:rsid w:val="00AE1A35"/>
    <w:rsid w:val="00AE1F1C"/>
    <w:rsid w:val="00AE21AB"/>
    <w:rsid w:val="00AE2648"/>
    <w:rsid w:val="00AE26B8"/>
    <w:rsid w:val="00AE27C1"/>
    <w:rsid w:val="00AE27FA"/>
    <w:rsid w:val="00AE29F0"/>
    <w:rsid w:val="00AE2AD6"/>
    <w:rsid w:val="00AE2B15"/>
    <w:rsid w:val="00AE2CD0"/>
    <w:rsid w:val="00AE2F21"/>
    <w:rsid w:val="00AE3034"/>
    <w:rsid w:val="00AE30DA"/>
    <w:rsid w:val="00AE37F9"/>
    <w:rsid w:val="00AE3B96"/>
    <w:rsid w:val="00AE3DFE"/>
    <w:rsid w:val="00AE3F9E"/>
    <w:rsid w:val="00AE4254"/>
    <w:rsid w:val="00AE4291"/>
    <w:rsid w:val="00AE42A1"/>
    <w:rsid w:val="00AE432F"/>
    <w:rsid w:val="00AE48B9"/>
    <w:rsid w:val="00AE4CF9"/>
    <w:rsid w:val="00AE4E2D"/>
    <w:rsid w:val="00AE5274"/>
    <w:rsid w:val="00AE528A"/>
    <w:rsid w:val="00AE6060"/>
    <w:rsid w:val="00AE6095"/>
    <w:rsid w:val="00AE6379"/>
    <w:rsid w:val="00AE63B0"/>
    <w:rsid w:val="00AE6A09"/>
    <w:rsid w:val="00AE6B4E"/>
    <w:rsid w:val="00AE714A"/>
    <w:rsid w:val="00AE7257"/>
    <w:rsid w:val="00AE73B9"/>
    <w:rsid w:val="00AE75CF"/>
    <w:rsid w:val="00AE76E2"/>
    <w:rsid w:val="00AE771E"/>
    <w:rsid w:val="00AE77E2"/>
    <w:rsid w:val="00AE78AA"/>
    <w:rsid w:val="00AE7CE4"/>
    <w:rsid w:val="00AE7D61"/>
    <w:rsid w:val="00AE7DE5"/>
    <w:rsid w:val="00AE7F73"/>
    <w:rsid w:val="00AF01DD"/>
    <w:rsid w:val="00AF0203"/>
    <w:rsid w:val="00AF034A"/>
    <w:rsid w:val="00AF042A"/>
    <w:rsid w:val="00AF04E9"/>
    <w:rsid w:val="00AF0C88"/>
    <w:rsid w:val="00AF0EAB"/>
    <w:rsid w:val="00AF0EB2"/>
    <w:rsid w:val="00AF100F"/>
    <w:rsid w:val="00AF10BE"/>
    <w:rsid w:val="00AF1490"/>
    <w:rsid w:val="00AF1A25"/>
    <w:rsid w:val="00AF1AA3"/>
    <w:rsid w:val="00AF1D93"/>
    <w:rsid w:val="00AF21B8"/>
    <w:rsid w:val="00AF257F"/>
    <w:rsid w:val="00AF2628"/>
    <w:rsid w:val="00AF2D13"/>
    <w:rsid w:val="00AF3363"/>
    <w:rsid w:val="00AF33AC"/>
    <w:rsid w:val="00AF3411"/>
    <w:rsid w:val="00AF3914"/>
    <w:rsid w:val="00AF39F4"/>
    <w:rsid w:val="00AF3A45"/>
    <w:rsid w:val="00AF3B3E"/>
    <w:rsid w:val="00AF3EA9"/>
    <w:rsid w:val="00AF3F9D"/>
    <w:rsid w:val="00AF40AA"/>
    <w:rsid w:val="00AF4174"/>
    <w:rsid w:val="00AF41B3"/>
    <w:rsid w:val="00AF42C2"/>
    <w:rsid w:val="00AF42CD"/>
    <w:rsid w:val="00AF44B9"/>
    <w:rsid w:val="00AF453D"/>
    <w:rsid w:val="00AF4A15"/>
    <w:rsid w:val="00AF4DDC"/>
    <w:rsid w:val="00AF4F62"/>
    <w:rsid w:val="00AF505B"/>
    <w:rsid w:val="00AF5FEC"/>
    <w:rsid w:val="00AF6039"/>
    <w:rsid w:val="00AF6226"/>
    <w:rsid w:val="00AF6431"/>
    <w:rsid w:val="00AF64DC"/>
    <w:rsid w:val="00AF6830"/>
    <w:rsid w:val="00AF6A54"/>
    <w:rsid w:val="00AF6A96"/>
    <w:rsid w:val="00AF6AFA"/>
    <w:rsid w:val="00AF6B53"/>
    <w:rsid w:val="00AF6D44"/>
    <w:rsid w:val="00AF6E89"/>
    <w:rsid w:val="00AF717F"/>
    <w:rsid w:val="00AF7181"/>
    <w:rsid w:val="00AF71FA"/>
    <w:rsid w:val="00AF73A2"/>
    <w:rsid w:val="00AF7EA4"/>
    <w:rsid w:val="00B000C1"/>
    <w:rsid w:val="00B00157"/>
    <w:rsid w:val="00B00513"/>
    <w:rsid w:val="00B00518"/>
    <w:rsid w:val="00B0083B"/>
    <w:rsid w:val="00B00853"/>
    <w:rsid w:val="00B008B1"/>
    <w:rsid w:val="00B00DC8"/>
    <w:rsid w:val="00B00F30"/>
    <w:rsid w:val="00B00FFE"/>
    <w:rsid w:val="00B01403"/>
    <w:rsid w:val="00B01481"/>
    <w:rsid w:val="00B01670"/>
    <w:rsid w:val="00B01684"/>
    <w:rsid w:val="00B018AE"/>
    <w:rsid w:val="00B01B1D"/>
    <w:rsid w:val="00B01D2E"/>
    <w:rsid w:val="00B01EBA"/>
    <w:rsid w:val="00B023EF"/>
    <w:rsid w:val="00B023F2"/>
    <w:rsid w:val="00B02531"/>
    <w:rsid w:val="00B02663"/>
    <w:rsid w:val="00B028FB"/>
    <w:rsid w:val="00B02CB0"/>
    <w:rsid w:val="00B02F66"/>
    <w:rsid w:val="00B03340"/>
    <w:rsid w:val="00B0335C"/>
    <w:rsid w:val="00B042EC"/>
    <w:rsid w:val="00B044B6"/>
    <w:rsid w:val="00B052A2"/>
    <w:rsid w:val="00B056BB"/>
    <w:rsid w:val="00B059A9"/>
    <w:rsid w:val="00B059E5"/>
    <w:rsid w:val="00B05B35"/>
    <w:rsid w:val="00B05DCD"/>
    <w:rsid w:val="00B068F1"/>
    <w:rsid w:val="00B06E2E"/>
    <w:rsid w:val="00B0707F"/>
    <w:rsid w:val="00B07352"/>
    <w:rsid w:val="00B0759B"/>
    <w:rsid w:val="00B0790E"/>
    <w:rsid w:val="00B07BE0"/>
    <w:rsid w:val="00B101E5"/>
    <w:rsid w:val="00B10405"/>
    <w:rsid w:val="00B106C3"/>
    <w:rsid w:val="00B10C26"/>
    <w:rsid w:val="00B10C3E"/>
    <w:rsid w:val="00B1109F"/>
    <w:rsid w:val="00B112CF"/>
    <w:rsid w:val="00B116F5"/>
    <w:rsid w:val="00B117E0"/>
    <w:rsid w:val="00B117F7"/>
    <w:rsid w:val="00B11951"/>
    <w:rsid w:val="00B11EAF"/>
    <w:rsid w:val="00B1224D"/>
    <w:rsid w:val="00B12351"/>
    <w:rsid w:val="00B126D1"/>
    <w:rsid w:val="00B12A9A"/>
    <w:rsid w:val="00B12B4A"/>
    <w:rsid w:val="00B12B87"/>
    <w:rsid w:val="00B132F6"/>
    <w:rsid w:val="00B1335A"/>
    <w:rsid w:val="00B133B3"/>
    <w:rsid w:val="00B133BB"/>
    <w:rsid w:val="00B13450"/>
    <w:rsid w:val="00B1366C"/>
    <w:rsid w:val="00B13910"/>
    <w:rsid w:val="00B13B14"/>
    <w:rsid w:val="00B13C41"/>
    <w:rsid w:val="00B13CA2"/>
    <w:rsid w:val="00B13F49"/>
    <w:rsid w:val="00B145BA"/>
    <w:rsid w:val="00B147F9"/>
    <w:rsid w:val="00B14971"/>
    <w:rsid w:val="00B14BF9"/>
    <w:rsid w:val="00B14C4B"/>
    <w:rsid w:val="00B14C7F"/>
    <w:rsid w:val="00B14D89"/>
    <w:rsid w:val="00B14EA9"/>
    <w:rsid w:val="00B153DC"/>
    <w:rsid w:val="00B15472"/>
    <w:rsid w:val="00B15629"/>
    <w:rsid w:val="00B156D2"/>
    <w:rsid w:val="00B15732"/>
    <w:rsid w:val="00B157F9"/>
    <w:rsid w:val="00B1584E"/>
    <w:rsid w:val="00B15923"/>
    <w:rsid w:val="00B15EEA"/>
    <w:rsid w:val="00B15FD3"/>
    <w:rsid w:val="00B162FF"/>
    <w:rsid w:val="00B164C8"/>
    <w:rsid w:val="00B164F0"/>
    <w:rsid w:val="00B16867"/>
    <w:rsid w:val="00B1690E"/>
    <w:rsid w:val="00B16A2A"/>
    <w:rsid w:val="00B16BA8"/>
    <w:rsid w:val="00B16ECE"/>
    <w:rsid w:val="00B16F8D"/>
    <w:rsid w:val="00B17096"/>
    <w:rsid w:val="00B173F2"/>
    <w:rsid w:val="00B17496"/>
    <w:rsid w:val="00B175F2"/>
    <w:rsid w:val="00B1770D"/>
    <w:rsid w:val="00B17A80"/>
    <w:rsid w:val="00B17CA9"/>
    <w:rsid w:val="00B17D29"/>
    <w:rsid w:val="00B17FF3"/>
    <w:rsid w:val="00B204B0"/>
    <w:rsid w:val="00B204D9"/>
    <w:rsid w:val="00B205B4"/>
    <w:rsid w:val="00B207BE"/>
    <w:rsid w:val="00B20F05"/>
    <w:rsid w:val="00B20F5F"/>
    <w:rsid w:val="00B211A8"/>
    <w:rsid w:val="00B212FC"/>
    <w:rsid w:val="00B212FE"/>
    <w:rsid w:val="00B214D0"/>
    <w:rsid w:val="00B215C0"/>
    <w:rsid w:val="00B21860"/>
    <w:rsid w:val="00B219E9"/>
    <w:rsid w:val="00B21B48"/>
    <w:rsid w:val="00B21C9B"/>
    <w:rsid w:val="00B21D45"/>
    <w:rsid w:val="00B21E0F"/>
    <w:rsid w:val="00B21E31"/>
    <w:rsid w:val="00B21FCF"/>
    <w:rsid w:val="00B21FE8"/>
    <w:rsid w:val="00B22072"/>
    <w:rsid w:val="00B222BF"/>
    <w:rsid w:val="00B22339"/>
    <w:rsid w:val="00B2254B"/>
    <w:rsid w:val="00B22A14"/>
    <w:rsid w:val="00B22E9A"/>
    <w:rsid w:val="00B2301D"/>
    <w:rsid w:val="00B2312A"/>
    <w:rsid w:val="00B23239"/>
    <w:rsid w:val="00B236C0"/>
    <w:rsid w:val="00B23B4A"/>
    <w:rsid w:val="00B23E24"/>
    <w:rsid w:val="00B24056"/>
    <w:rsid w:val="00B24283"/>
    <w:rsid w:val="00B242B3"/>
    <w:rsid w:val="00B2435F"/>
    <w:rsid w:val="00B247B8"/>
    <w:rsid w:val="00B24985"/>
    <w:rsid w:val="00B24D27"/>
    <w:rsid w:val="00B24D9E"/>
    <w:rsid w:val="00B24DB2"/>
    <w:rsid w:val="00B2512E"/>
    <w:rsid w:val="00B2568D"/>
    <w:rsid w:val="00B256D6"/>
    <w:rsid w:val="00B257A6"/>
    <w:rsid w:val="00B2582A"/>
    <w:rsid w:val="00B25A96"/>
    <w:rsid w:val="00B25AF8"/>
    <w:rsid w:val="00B25B16"/>
    <w:rsid w:val="00B25C33"/>
    <w:rsid w:val="00B25E61"/>
    <w:rsid w:val="00B261DC"/>
    <w:rsid w:val="00B26274"/>
    <w:rsid w:val="00B270A0"/>
    <w:rsid w:val="00B27281"/>
    <w:rsid w:val="00B2735C"/>
    <w:rsid w:val="00B274A0"/>
    <w:rsid w:val="00B27A63"/>
    <w:rsid w:val="00B301B2"/>
    <w:rsid w:val="00B30436"/>
    <w:rsid w:val="00B30709"/>
    <w:rsid w:val="00B307C5"/>
    <w:rsid w:val="00B30835"/>
    <w:rsid w:val="00B30C94"/>
    <w:rsid w:val="00B30D9D"/>
    <w:rsid w:val="00B30E06"/>
    <w:rsid w:val="00B30E3D"/>
    <w:rsid w:val="00B31032"/>
    <w:rsid w:val="00B31050"/>
    <w:rsid w:val="00B312A1"/>
    <w:rsid w:val="00B3155E"/>
    <w:rsid w:val="00B31C4F"/>
    <w:rsid w:val="00B31CB4"/>
    <w:rsid w:val="00B31CDC"/>
    <w:rsid w:val="00B3225E"/>
    <w:rsid w:val="00B322A4"/>
    <w:rsid w:val="00B32CD8"/>
    <w:rsid w:val="00B32D6C"/>
    <w:rsid w:val="00B32EAB"/>
    <w:rsid w:val="00B33A18"/>
    <w:rsid w:val="00B33D07"/>
    <w:rsid w:val="00B33F56"/>
    <w:rsid w:val="00B33FFC"/>
    <w:rsid w:val="00B340A7"/>
    <w:rsid w:val="00B340D4"/>
    <w:rsid w:val="00B341A3"/>
    <w:rsid w:val="00B342EB"/>
    <w:rsid w:val="00B34506"/>
    <w:rsid w:val="00B345AC"/>
    <w:rsid w:val="00B345D6"/>
    <w:rsid w:val="00B347AF"/>
    <w:rsid w:val="00B347CF"/>
    <w:rsid w:val="00B34B69"/>
    <w:rsid w:val="00B34CDA"/>
    <w:rsid w:val="00B34E58"/>
    <w:rsid w:val="00B35154"/>
    <w:rsid w:val="00B355E7"/>
    <w:rsid w:val="00B356A2"/>
    <w:rsid w:val="00B3598D"/>
    <w:rsid w:val="00B35EDD"/>
    <w:rsid w:val="00B35EF4"/>
    <w:rsid w:val="00B36145"/>
    <w:rsid w:val="00B361EF"/>
    <w:rsid w:val="00B36326"/>
    <w:rsid w:val="00B365BE"/>
    <w:rsid w:val="00B36CB1"/>
    <w:rsid w:val="00B36D90"/>
    <w:rsid w:val="00B36E59"/>
    <w:rsid w:val="00B370AE"/>
    <w:rsid w:val="00B37114"/>
    <w:rsid w:val="00B37501"/>
    <w:rsid w:val="00B375D7"/>
    <w:rsid w:val="00B376AA"/>
    <w:rsid w:val="00B377E0"/>
    <w:rsid w:val="00B3794B"/>
    <w:rsid w:val="00B3799E"/>
    <w:rsid w:val="00B379D9"/>
    <w:rsid w:val="00B40171"/>
    <w:rsid w:val="00B404C8"/>
    <w:rsid w:val="00B407CE"/>
    <w:rsid w:val="00B4087C"/>
    <w:rsid w:val="00B409F3"/>
    <w:rsid w:val="00B4134F"/>
    <w:rsid w:val="00B415AB"/>
    <w:rsid w:val="00B41608"/>
    <w:rsid w:val="00B41808"/>
    <w:rsid w:val="00B418B5"/>
    <w:rsid w:val="00B41997"/>
    <w:rsid w:val="00B41AD8"/>
    <w:rsid w:val="00B41C1A"/>
    <w:rsid w:val="00B41C53"/>
    <w:rsid w:val="00B41E71"/>
    <w:rsid w:val="00B422E5"/>
    <w:rsid w:val="00B4255E"/>
    <w:rsid w:val="00B4258E"/>
    <w:rsid w:val="00B42EE0"/>
    <w:rsid w:val="00B4355D"/>
    <w:rsid w:val="00B435C0"/>
    <w:rsid w:val="00B43603"/>
    <w:rsid w:val="00B43723"/>
    <w:rsid w:val="00B43CC0"/>
    <w:rsid w:val="00B43E31"/>
    <w:rsid w:val="00B440E8"/>
    <w:rsid w:val="00B4434D"/>
    <w:rsid w:val="00B44391"/>
    <w:rsid w:val="00B44462"/>
    <w:rsid w:val="00B44629"/>
    <w:rsid w:val="00B448AE"/>
    <w:rsid w:val="00B44E61"/>
    <w:rsid w:val="00B44FB5"/>
    <w:rsid w:val="00B450E9"/>
    <w:rsid w:val="00B4518F"/>
    <w:rsid w:val="00B4571D"/>
    <w:rsid w:val="00B45D13"/>
    <w:rsid w:val="00B4606F"/>
    <w:rsid w:val="00B4635E"/>
    <w:rsid w:val="00B4695C"/>
    <w:rsid w:val="00B46E00"/>
    <w:rsid w:val="00B46EAF"/>
    <w:rsid w:val="00B46F89"/>
    <w:rsid w:val="00B4750A"/>
    <w:rsid w:val="00B47727"/>
    <w:rsid w:val="00B478EB"/>
    <w:rsid w:val="00B47919"/>
    <w:rsid w:val="00B479C1"/>
    <w:rsid w:val="00B47BD4"/>
    <w:rsid w:val="00B47D53"/>
    <w:rsid w:val="00B47EF2"/>
    <w:rsid w:val="00B47F2A"/>
    <w:rsid w:val="00B5084F"/>
    <w:rsid w:val="00B50983"/>
    <w:rsid w:val="00B50BAD"/>
    <w:rsid w:val="00B50C78"/>
    <w:rsid w:val="00B50E6B"/>
    <w:rsid w:val="00B50FCB"/>
    <w:rsid w:val="00B51007"/>
    <w:rsid w:val="00B51160"/>
    <w:rsid w:val="00B51197"/>
    <w:rsid w:val="00B515AE"/>
    <w:rsid w:val="00B515FF"/>
    <w:rsid w:val="00B5190C"/>
    <w:rsid w:val="00B519F8"/>
    <w:rsid w:val="00B51A3C"/>
    <w:rsid w:val="00B51D75"/>
    <w:rsid w:val="00B51F94"/>
    <w:rsid w:val="00B52384"/>
    <w:rsid w:val="00B52483"/>
    <w:rsid w:val="00B525E9"/>
    <w:rsid w:val="00B52849"/>
    <w:rsid w:val="00B529C7"/>
    <w:rsid w:val="00B52FCA"/>
    <w:rsid w:val="00B533AD"/>
    <w:rsid w:val="00B5382B"/>
    <w:rsid w:val="00B5391A"/>
    <w:rsid w:val="00B53AEA"/>
    <w:rsid w:val="00B53F6B"/>
    <w:rsid w:val="00B541F3"/>
    <w:rsid w:val="00B54380"/>
    <w:rsid w:val="00B543D8"/>
    <w:rsid w:val="00B54403"/>
    <w:rsid w:val="00B54677"/>
    <w:rsid w:val="00B54741"/>
    <w:rsid w:val="00B5474B"/>
    <w:rsid w:val="00B54939"/>
    <w:rsid w:val="00B54991"/>
    <w:rsid w:val="00B54D1C"/>
    <w:rsid w:val="00B54D79"/>
    <w:rsid w:val="00B55203"/>
    <w:rsid w:val="00B558DF"/>
    <w:rsid w:val="00B55E7A"/>
    <w:rsid w:val="00B55F20"/>
    <w:rsid w:val="00B56245"/>
    <w:rsid w:val="00B5641E"/>
    <w:rsid w:val="00B566B0"/>
    <w:rsid w:val="00B577B3"/>
    <w:rsid w:val="00B577F4"/>
    <w:rsid w:val="00B57831"/>
    <w:rsid w:val="00B57ABB"/>
    <w:rsid w:val="00B57D3F"/>
    <w:rsid w:val="00B57F13"/>
    <w:rsid w:val="00B60053"/>
    <w:rsid w:val="00B602D6"/>
    <w:rsid w:val="00B606CA"/>
    <w:rsid w:val="00B60731"/>
    <w:rsid w:val="00B60780"/>
    <w:rsid w:val="00B6084C"/>
    <w:rsid w:val="00B60D64"/>
    <w:rsid w:val="00B60E0F"/>
    <w:rsid w:val="00B612E8"/>
    <w:rsid w:val="00B613EB"/>
    <w:rsid w:val="00B614D0"/>
    <w:rsid w:val="00B6150B"/>
    <w:rsid w:val="00B6150C"/>
    <w:rsid w:val="00B6150F"/>
    <w:rsid w:val="00B61635"/>
    <w:rsid w:val="00B6166E"/>
    <w:rsid w:val="00B616D9"/>
    <w:rsid w:val="00B620EF"/>
    <w:rsid w:val="00B62459"/>
    <w:rsid w:val="00B6273A"/>
    <w:rsid w:val="00B6299F"/>
    <w:rsid w:val="00B629CE"/>
    <w:rsid w:val="00B62C83"/>
    <w:rsid w:val="00B62E12"/>
    <w:rsid w:val="00B62FA1"/>
    <w:rsid w:val="00B63031"/>
    <w:rsid w:val="00B634C8"/>
    <w:rsid w:val="00B63839"/>
    <w:rsid w:val="00B638AB"/>
    <w:rsid w:val="00B63C4F"/>
    <w:rsid w:val="00B63F21"/>
    <w:rsid w:val="00B641AF"/>
    <w:rsid w:val="00B643A6"/>
    <w:rsid w:val="00B643AC"/>
    <w:rsid w:val="00B644F8"/>
    <w:rsid w:val="00B645BC"/>
    <w:rsid w:val="00B645D8"/>
    <w:rsid w:val="00B64CF7"/>
    <w:rsid w:val="00B65297"/>
    <w:rsid w:val="00B65600"/>
    <w:rsid w:val="00B657F7"/>
    <w:rsid w:val="00B65997"/>
    <w:rsid w:val="00B65C82"/>
    <w:rsid w:val="00B65CBC"/>
    <w:rsid w:val="00B65D35"/>
    <w:rsid w:val="00B65DEE"/>
    <w:rsid w:val="00B65F2B"/>
    <w:rsid w:val="00B65FDC"/>
    <w:rsid w:val="00B661CC"/>
    <w:rsid w:val="00B662C3"/>
    <w:rsid w:val="00B664FB"/>
    <w:rsid w:val="00B66582"/>
    <w:rsid w:val="00B665E2"/>
    <w:rsid w:val="00B66706"/>
    <w:rsid w:val="00B667F3"/>
    <w:rsid w:val="00B66818"/>
    <w:rsid w:val="00B669D1"/>
    <w:rsid w:val="00B671D2"/>
    <w:rsid w:val="00B67206"/>
    <w:rsid w:val="00B672A7"/>
    <w:rsid w:val="00B6757A"/>
    <w:rsid w:val="00B6760B"/>
    <w:rsid w:val="00B67994"/>
    <w:rsid w:val="00B67CAD"/>
    <w:rsid w:val="00B707CA"/>
    <w:rsid w:val="00B71454"/>
    <w:rsid w:val="00B714EF"/>
    <w:rsid w:val="00B715D7"/>
    <w:rsid w:val="00B71927"/>
    <w:rsid w:val="00B71A99"/>
    <w:rsid w:val="00B71CCA"/>
    <w:rsid w:val="00B7228D"/>
    <w:rsid w:val="00B7237C"/>
    <w:rsid w:val="00B72404"/>
    <w:rsid w:val="00B724B4"/>
    <w:rsid w:val="00B72871"/>
    <w:rsid w:val="00B729D4"/>
    <w:rsid w:val="00B72E4B"/>
    <w:rsid w:val="00B736A3"/>
    <w:rsid w:val="00B73787"/>
    <w:rsid w:val="00B737BB"/>
    <w:rsid w:val="00B73A3E"/>
    <w:rsid w:val="00B73E04"/>
    <w:rsid w:val="00B7402B"/>
    <w:rsid w:val="00B74183"/>
    <w:rsid w:val="00B741BA"/>
    <w:rsid w:val="00B7445D"/>
    <w:rsid w:val="00B74890"/>
    <w:rsid w:val="00B748BF"/>
    <w:rsid w:val="00B748EF"/>
    <w:rsid w:val="00B749DE"/>
    <w:rsid w:val="00B74B31"/>
    <w:rsid w:val="00B74E15"/>
    <w:rsid w:val="00B74FB2"/>
    <w:rsid w:val="00B75198"/>
    <w:rsid w:val="00B753C0"/>
    <w:rsid w:val="00B756EE"/>
    <w:rsid w:val="00B75B57"/>
    <w:rsid w:val="00B75F4B"/>
    <w:rsid w:val="00B76422"/>
    <w:rsid w:val="00B766E6"/>
    <w:rsid w:val="00B767B4"/>
    <w:rsid w:val="00B76879"/>
    <w:rsid w:val="00B76EA4"/>
    <w:rsid w:val="00B770C4"/>
    <w:rsid w:val="00B7714C"/>
    <w:rsid w:val="00B775B1"/>
    <w:rsid w:val="00B77CF0"/>
    <w:rsid w:val="00B77CF9"/>
    <w:rsid w:val="00B77F8A"/>
    <w:rsid w:val="00B80076"/>
    <w:rsid w:val="00B80462"/>
    <w:rsid w:val="00B805F2"/>
    <w:rsid w:val="00B80D1C"/>
    <w:rsid w:val="00B81094"/>
    <w:rsid w:val="00B81176"/>
    <w:rsid w:val="00B811E9"/>
    <w:rsid w:val="00B81303"/>
    <w:rsid w:val="00B81CCF"/>
    <w:rsid w:val="00B81F8F"/>
    <w:rsid w:val="00B825AC"/>
    <w:rsid w:val="00B827AF"/>
    <w:rsid w:val="00B82AB5"/>
    <w:rsid w:val="00B82D6C"/>
    <w:rsid w:val="00B82EA2"/>
    <w:rsid w:val="00B83142"/>
    <w:rsid w:val="00B831A9"/>
    <w:rsid w:val="00B839A8"/>
    <w:rsid w:val="00B83E1C"/>
    <w:rsid w:val="00B84348"/>
    <w:rsid w:val="00B84579"/>
    <w:rsid w:val="00B846B2"/>
    <w:rsid w:val="00B847F6"/>
    <w:rsid w:val="00B84826"/>
    <w:rsid w:val="00B8486B"/>
    <w:rsid w:val="00B84E3B"/>
    <w:rsid w:val="00B85453"/>
    <w:rsid w:val="00B85A83"/>
    <w:rsid w:val="00B8620B"/>
    <w:rsid w:val="00B8627C"/>
    <w:rsid w:val="00B86326"/>
    <w:rsid w:val="00B86432"/>
    <w:rsid w:val="00B865FA"/>
    <w:rsid w:val="00B866A7"/>
    <w:rsid w:val="00B86804"/>
    <w:rsid w:val="00B868B9"/>
    <w:rsid w:val="00B86F01"/>
    <w:rsid w:val="00B871B9"/>
    <w:rsid w:val="00B872C8"/>
    <w:rsid w:val="00B874B9"/>
    <w:rsid w:val="00B8757D"/>
    <w:rsid w:val="00B87837"/>
    <w:rsid w:val="00B87E7C"/>
    <w:rsid w:val="00B904F2"/>
    <w:rsid w:val="00B90588"/>
    <w:rsid w:val="00B9093F"/>
    <w:rsid w:val="00B909FF"/>
    <w:rsid w:val="00B90A38"/>
    <w:rsid w:val="00B90D5E"/>
    <w:rsid w:val="00B90D60"/>
    <w:rsid w:val="00B90E50"/>
    <w:rsid w:val="00B9131F"/>
    <w:rsid w:val="00B91330"/>
    <w:rsid w:val="00B913D0"/>
    <w:rsid w:val="00B914A6"/>
    <w:rsid w:val="00B91623"/>
    <w:rsid w:val="00B917B1"/>
    <w:rsid w:val="00B919DC"/>
    <w:rsid w:val="00B91A19"/>
    <w:rsid w:val="00B91F42"/>
    <w:rsid w:val="00B91F8D"/>
    <w:rsid w:val="00B91FCD"/>
    <w:rsid w:val="00B92159"/>
    <w:rsid w:val="00B92166"/>
    <w:rsid w:val="00B92501"/>
    <w:rsid w:val="00B92806"/>
    <w:rsid w:val="00B928C5"/>
    <w:rsid w:val="00B92974"/>
    <w:rsid w:val="00B92DD2"/>
    <w:rsid w:val="00B92E69"/>
    <w:rsid w:val="00B93599"/>
    <w:rsid w:val="00B9367E"/>
    <w:rsid w:val="00B93A5D"/>
    <w:rsid w:val="00B93C95"/>
    <w:rsid w:val="00B93D6F"/>
    <w:rsid w:val="00B93EB8"/>
    <w:rsid w:val="00B9472E"/>
    <w:rsid w:val="00B94CDA"/>
    <w:rsid w:val="00B94D33"/>
    <w:rsid w:val="00B951D1"/>
    <w:rsid w:val="00B9531A"/>
    <w:rsid w:val="00B95486"/>
    <w:rsid w:val="00B9583B"/>
    <w:rsid w:val="00B95A19"/>
    <w:rsid w:val="00B95A63"/>
    <w:rsid w:val="00B95F0E"/>
    <w:rsid w:val="00B95F8D"/>
    <w:rsid w:val="00B960C5"/>
    <w:rsid w:val="00B961F0"/>
    <w:rsid w:val="00B969FB"/>
    <w:rsid w:val="00B96B3D"/>
    <w:rsid w:val="00B96C9E"/>
    <w:rsid w:val="00B96DDA"/>
    <w:rsid w:val="00B97016"/>
    <w:rsid w:val="00B971A9"/>
    <w:rsid w:val="00B9734E"/>
    <w:rsid w:val="00B973EB"/>
    <w:rsid w:val="00B9742F"/>
    <w:rsid w:val="00B976F8"/>
    <w:rsid w:val="00B97BF3"/>
    <w:rsid w:val="00B97CAF"/>
    <w:rsid w:val="00B97DA7"/>
    <w:rsid w:val="00BA03C1"/>
    <w:rsid w:val="00BA0402"/>
    <w:rsid w:val="00BA0410"/>
    <w:rsid w:val="00BA0486"/>
    <w:rsid w:val="00BA06FD"/>
    <w:rsid w:val="00BA08B9"/>
    <w:rsid w:val="00BA0C92"/>
    <w:rsid w:val="00BA0E86"/>
    <w:rsid w:val="00BA12C6"/>
    <w:rsid w:val="00BA17E2"/>
    <w:rsid w:val="00BA1831"/>
    <w:rsid w:val="00BA1985"/>
    <w:rsid w:val="00BA19D0"/>
    <w:rsid w:val="00BA1CA9"/>
    <w:rsid w:val="00BA1D3F"/>
    <w:rsid w:val="00BA2053"/>
    <w:rsid w:val="00BA24CC"/>
    <w:rsid w:val="00BA2714"/>
    <w:rsid w:val="00BA2B7E"/>
    <w:rsid w:val="00BA2B84"/>
    <w:rsid w:val="00BA32CD"/>
    <w:rsid w:val="00BA37F5"/>
    <w:rsid w:val="00BA3942"/>
    <w:rsid w:val="00BA3D65"/>
    <w:rsid w:val="00BA44E9"/>
    <w:rsid w:val="00BA4A27"/>
    <w:rsid w:val="00BA5298"/>
    <w:rsid w:val="00BA52C1"/>
    <w:rsid w:val="00BA57AE"/>
    <w:rsid w:val="00BA5B2B"/>
    <w:rsid w:val="00BA5D68"/>
    <w:rsid w:val="00BA5F43"/>
    <w:rsid w:val="00BA6039"/>
    <w:rsid w:val="00BA6051"/>
    <w:rsid w:val="00BA617D"/>
    <w:rsid w:val="00BA6251"/>
    <w:rsid w:val="00BA63F8"/>
    <w:rsid w:val="00BA6418"/>
    <w:rsid w:val="00BA695D"/>
    <w:rsid w:val="00BA6A35"/>
    <w:rsid w:val="00BA6EE0"/>
    <w:rsid w:val="00BA70FB"/>
    <w:rsid w:val="00BA736E"/>
    <w:rsid w:val="00BA73D2"/>
    <w:rsid w:val="00BA75BB"/>
    <w:rsid w:val="00BA761E"/>
    <w:rsid w:val="00BA7B57"/>
    <w:rsid w:val="00BA7CB5"/>
    <w:rsid w:val="00BA7ECD"/>
    <w:rsid w:val="00BB0040"/>
    <w:rsid w:val="00BB00DD"/>
    <w:rsid w:val="00BB011E"/>
    <w:rsid w:val="00BB02F0"/>
    <w:rsid w:val="00BB0378"/>
    <w:rsid w:val="00BB08BE"/>
    <w:rsid w:val="00BB0DCD"/>
    <w:rsid w:val="00BB0FC5"/>
    <w:rsid w:val="00BB104C"/>
    <w:rsid w:val="00BB1241"/>
    <w:rsid w:val="00BB127F"/>
    <w:rsid w:val="00BB1306"/>
    <w:rsid w:val="00BB1727"/>
    <w:rsid w:val="00BB19A9"/>
    <w:rsid w:val="00BB1F52"/>
    <w:rsid w:val="00BB1FAA"/>
    <w:rsid w:val="00BB2097"/>
    <w:rsid w:val="00BB22F5"/>
    <w:rsid w:val="00BB247D"/>
    <w:rsid w:val="00BB25D7"/>
    <w:rsid w:val="00BB287E"/>
    <w:rsid w:val="00BB2DE3"/>
    <w:rsid w:val="00BB30E9"/>
    <w:rsid w:val="00BB319A"/>
    <w:rsid w:val="00BB31E0"/>
    <w:rsid w:val="00BB363D"/>
    <w:rsid w:val="00BB3657"/>
    <w:rsid w:val="00BB3737"/>
    <w:rsid w:val="00BB3A6A"/>
    <w:rsid w:val="00BB3AC8"/>
    <w:rsid w:val="00BB4413"/>
    <w:rsid w:val="00BB493B"/>
    <w:rsid w:val="00BB4A4E"/>
    <w:rsid w:val="00BB4C6F"/>
    <w:rsid w:val="00BB4DAD"/>
    <w:rsid w:val="00BB4DD7"/>
    <w:rsid w:val="00BB4DE6"/>
    <w:rsid w:val="00BB5098"/>
    <w:rsid w:val="00BB52E8"/>
    <w:rsid w:val="00BB568C"/>
    <w:rsid w:val="00BB5982"/>
    <w:rsid w:val="00BB5D11"/>
    <w:rsid w:val="00BB6353"/>
    <w:rsid w:val="00BB6487"/>
    <w:rsid w:val="00BB6B25"/>
    <w:rsid w:val="00BB6F01"/>
    <w:rsid w:val="00BB78FC"/>
    <w:rsid w:val="00BB7FB9"/>
    <w:rsid w:val="00BC0217"/>
    <w:rsid w:val="00BC0565"/>
    <w:rsid w:val="00BC0658"/>
    <w:rsid w:val="00BC06C0"/>
    <w:rsid w:val="00BC0772"/>
    <w:rsid w:val="00BC0AD5"/>
    <w:rsid w:val="00BC0B30"/>
    <w:rsid w:val="00BC0CEE"/>
    <w:rsid w:val="00BC0ED0"/>
    <w:rsid w:val="00BC11B6"/>
    <w:rsid w:val="00BC125F"/>
    <w:rsid w:val="00BC1319"/>
    <w:rsid w:val="00BC1752"/>
    <w:rsid w:val="00BC1EFD"/>
    <w:rsid w:val="00BC1F29"/>
    <w:rsid w:val="00BC2047"/>
    <w:rsid w:val="00BC20FE"/>
    <w:rsid w:val="00BC2840"/>
    <w:rsid w:val="00BC2A2E"/>
    <w:rsid w:val="00BC2D33"/>
    <w:rsid w:val="00BC2E38"/>
    <w:rsid w:val="00BC30CD"/>
    <w:rsid w:val="00BC3276"/>
    <w:rsid w:val="00BC32CD"/>
    <w:rsid w:val="00BC33F3"/>
    <w:rsid w:val="00BC36F8"/>
    <w:rsid w:val="00BC383D"/>
    <w:rsid w:val="00BC3B55"/>
    <w:rsid w:val="00BC3EFB"/>
    <w:rsid w:val="00BC4059"/>
    <w:rsid w:val="00BC4534"/>
    <w:rsid w:val="00BC46ED"/>
    <w:rsid w:val="00BC4D40"/>
    <w:rsid w:val="00BC4DA0"/>
    <w:rsid w:val="00BC4FBA"/>
    <w:rsid w:val="00BC56CB"/>
    <w:rsid w:val="00BC5BCF"/>
    <w:rsid w:val="00BC5C43"/>
    <w:rsid w:val="00BC5F93"/>
    <w:rsid w:val="00BC689D"/>
    <w:rsid w:val="00BC6A20"/>
    <w:rsid w:val="00BC6A67"/>
    <w:rsid w:val="00BC6C5A"/>
    <w:rsid w:val="00BC6CA6"/>
    <w:rsid w:val="00BC6DDA"/>
    <w:rsid w:val="00BC6E34"/>
    <w:rsid w:val="00BC7100"/>
    <w:rsid w:val="00BC7134"/>
    <w:rsid w:val="00BC7776"/>
    <w:rsid w:val="00BC7B98"/>
    <w:rsid w:val="00BC7D22"/>
    <w:rsid w:val="00BC7D5C"/>
    <w:rsid w:val="00BC7DF3"/>
    <w:rsid w:val="00BC7FD1"/>
    <w:rsid w:val="00BD050F"/>
    <w:rsid w:val="00BD05C9"/>
    <w:rsid w:val="00BD0B4A"/>
    <w:rsid w:val="00BD1080"/>
    <w:rsid w:val="00BD1226"/>
    <w:rsid w:val="00BD14E3"/>
    <w:rsid w:val="00BD15B0"/>
    <w:rsid w:val="00BD1805"/>
    <w:rsid w:val="00BD195B"/>
    <w:rsid w:val="00BD1B22"/>
    <w:rsid w:val="00BD1D76"/>
    <w:rsid w:val="00BD2109"/>
    <w:rsid w:val="00BD235B"/>
    <w:rsid w:val="00BD25B1"/>
    <w:rsid w:val="00BD2A92"/>
    <w:rsid w:val="00BD2B3F"/>
    <w:rsid w:val="00BD2BC7"/>
    <w:rsid w:val="00BD2EFD"/>
    <w:rsid w:val="00BD300A"/>
    <w:rsid w:val="00BD31C1"/>
    <w:rsid w:val="00BD32EE"/>
    <w:rsid w:val="00BD3348"/>
    <w:rsid w:val="00BD336C"/>
    <w:rsid w:val="00BD347C"/>
    <w:rsid w:val="00BD3489"/>
    <w:rsid w:val="00BD3B11"/>
    <w:rsid w:val="00BD3BC3"/>
    <w:rsid w:val="00BD3BDC"/>
    <w:rsid w:val="00BD3E5F"/>
    <w:rsid w:val="00BD413D"/>
    <w:rsid w:val="00BD4492"/>
    <w:rsid w:val="00BD4621"/>
    <w:rsid w:val="00BD4922"/>
    <w:rsid w:val="00BD4B9E"/>
    <w:rsid w:val="00BD4BEC"/>
    <w:rsid w:val="00BD4C7C"/>
    <w:rsid w:val="00BD4D56"/>
    <w:rsid w:val="00BD4E32"/>
    <w:rsid w:val="00BD503B"/>
    <w:rsid w:val="00BD53F7"/>
    <w:rsid w:val="00BD5412"/>
    <w:rsid w:val="00BD54E0"/>
    <w:rsid w:val="00BD5A6B"/>
    <w:rsid w:val="00BD5BBC"/>
    <w:rsid w:val="00BD5D0B"/>
    <w:rsid w:val="00BD6065"/>
    <w:rsid w:val="00BD6571"/>
    <w:rsid w:val="00BD657C"/>
    <w:rsid w:val="00BD6E50"/>
    <w:rsid w:val="00BD6F13"/>
    <w:rsid w:val="00BD6F60"/>
    <w:rsid w:val="00BD739F"/>
    <w:rsid w:val="00BD763A"/>
    <w:rsid w:val="00BD77D6"/>
    <w:rsid w:val="00BD7817"/>
    <w:rsid w:val="00BE01FB"/>
    <w:rsid w:val="00BE038B"/>
    <w:rsid w:val="00BE03A0"/>
    <w:rsid w:val="00BE042B"/>
    <w:rsid w:val="00BE0571"/>
    <w:rsid w:val="00BE0A73"/>
    <w:rsid w:val="00BE0D20"/>
    <w:rsid w:val="00BE0E7A"/>
    <w:rsid w:val="00BE0FD3"/>
    <w:rsid w:val="00BE122C"/>
    <w:rsid w:val="00BE125B"/>
    <w:rsid w:val="00BE16B7"/>
    <w:rsid w:val="00BE17E8"/>
    <w:rsid w:val="00BE19AA"/>
    <w:rsid w:val="00BE19C6"/>
    <w:rsid w:val="00BE1B71"/>
    <w:rsid w:val="00BE1BC9"/>
    <w:rsid w:val="00BE1D2E"/>
    <w:rsid w:val="00BE1ECD"/>
    <w:rsid w:val="00BE205E"/>
    <w:rsid w:val="00BE229E"/>
    <w:rsid w:val="00BE22F7"/>
    <w:rsid w:val="00BE2A61"/>
    <w:rsid w:val="00BE2D71"/>
    <w:rsid w:val="00BE2ECD"/>
    <w:rsid w:val="00BE330A"/>
    <w:rsid w:val="00BE3585"/>
    <w:rsid w:val="00BE35EF"/>
    <w:rsid w:val="00BE36D5"/>
    <w:rsid w:val="00BE3839"/>
    <w:rsid w:val="00BE396D"/>
    <w:rsid w:val="00BE3B28"/>
    <w:rsid w:val="00BE3CF4"/>
    <w:rsid w:val="00BE46CB"/>
    <w:rsid w:val="00BE47CE"/>
    <w:rsid w:val="00BE48DE"/>
    <w:rsid w:val="00BE48E0"/>
    <w:rsid w:val="00BE4BBB"/>
    <w:rsid w:val="00BE5092"/>
    <w:rsid w:val="00BE50D7"/>
    <w:rsid w:val="00BE5153"/>
    <w:rsid w:val="00BE51EE"/>
    <w:rsid w:val="00BE548D"/>
    <w:rsid w:val="00BE568F"/>
    <w:rsid w:val="00BE56A0"/>
    <w:rsid w:val="00BE57D8"/>
    <w:rsid w:val="00BE5F06"/>
    <w:rsid w:val="00BE6269"/>
    <w:rsid w:val="00BE6450"/>
    <w:rsid w:val="00BE6F4C"/>
    <w:rsid w:val="00BE7300"/>
    <w:rsid w:val="00BE734F"/>
    <w:rsid w:val="00BE7535"/>
    <w:rsid w:val="00BE771A"/>
    <w:rsid w:val="00BF01A9"/>
    <w:rsid w:val="00BF0B22"/>
    <w:rsid w:val="00BF0D2D"/>
    <w:rsid w:val="00BF0DF6"/>
    <w:rsid w:val="00BF0FA0"/>
    <w:rsid w:val="00BF1015"/>
    <w:rsid w:val="00BF19AD"/>
    <w:rsid w:val="00BF19F3"/>
    <w:rsid w:val="00BF1B9B"/>
    <w:rsid w:val="00BF1DDE"/>
    <w:rsid w:val="00BF1DE4"/>
    <w:rsid w:val="00BF1F30"/>
    <w:rsid w:val="00BF2074"/>
    <w:rsid w:val="00BF2629"/>
    <w:rsid w:val="00BF28EF"/>
    <w:rsid w:val="00BF2A69"/>
    <w:rsid w:val="00BF2D25"/>
    <w:rsid w:val="00BF2FD1"/>
    <w:rsid w:val="00BF3087"/>
    <w:rsid w:val="00BF339A"/>
    <w:rsid w:val="00BF3540"/>
    <w:rsid w:val="00BF3D40"/>
    <w:rsid w:val="00BF3F56"/>
    <w:rsid w:val="00BF4414"/>
    <w:rsid w:val="00BF449F"/>
    <w:rsid w:val="00BF4725"/>
    <w:rsid w:val="00BF47C7"/>
    <w:rsid w:val="00BF54E5"/>
    <w:rsid w:val="00BF584E"/>
    <w:rsid w:val="00BF58EA"/>
    <w:rsid w:val="00BF591E"/>
    <w:rsid w:val="00BF594F"/>
    <w:rsid w:val="00BF5A5B"/>
    <w:rsid w:val="00BF5D20"/>
    <w:rsid w:val="00BF5D9E"/>
    <w:rsid w:val="00BF607C"/>
    <w:rsid w:val="00BF615F"/>
    <w:rsid w:val="00BF6162"/>
    <w:rsid w:val="00BF6375"/>
    <w:rsid w:val="00BF68B5"/>
    <w:rsid w:val="00BF6C0C"/>
    <w:rsid w:val="00BF6D65"/>
    <w:rsid w:val="00BF6E28"/>
    <w:rsid w:val="00BF6EBD"/>
    <w:rsid w:val="00BF6F11"/>
    <w:rsid w:val="00BF73A3"/>
    <w:rsid w:val="00BF7690"/>
    <w:rsid w:val="00BF79CA"/>
    <w:rsid w:val="00BF7AB7"/>
    <w:rsid w:val="00BF7CA1"/>
    <w:rsid w:val="00C000E1"/>
    <w:rsid w:val="00C00420"/>
    <w:rsid w:val="00C0061B"/>
    <w:rsid w:val="00C00EBE"/>
    <w:rsid w:val="00C01631"/>
    <w:rsid w:val="00C0180D"/>
    <w:rsid w:val="00C019EB"/>
    <w:rsid w:val="00C01A13"/>
    <w:rsid w:val="00C01AED"/>
    <w:rsid w:val="00C0212C"/>
    <w:rsid w:val="00C02597"/>
    <w:rsid w:val="00C026CA"/>
    <w:rsid w:val="00C0296D"/>
    <w:rsid w:val="00C02C1C"/>
    <w:rsid w:val="00C02E3F"/>
    <w:rsid w:val="00C02F1A"/>
    <w:rsid w:val="00C03181"/>
    <w:rsid w:val="00C036C9"/>
    <w:rsid w:val="00C03702"/>
    <w:rsid w:val="00C038CC"/>
    <w:rsid w:val="00C03B12"/>
    <w:rsid w:val="00C03D53"/>
    <w:rsid w:val="00C04280"/>
    <w:rsid w:val="00C043DD"/>
    <w:rsid w:val="00C04524"/>
    <w:rsid w:val="00C046DB"/>
    <w:rsid w:val="00C04BA0"/>
    <w:rsid w:val="00C050DC"/>
    <w:rsid w:val="00C052F2"/>
    <w:rsid w:val="00C055AB"/>
    <w:rsid w:val="00C05659"/>
    <w:rsid w:val="00C05B5A"/>
    <w:rsid w:val="00C06039"/>
    <w:rsid w:val="00C0610D"/>
    <w:rsid w:val="00C06300"/>
    <w:rsid w:val="00C0662F"/>
    <w:rsid w:val="00C06719"/>
    <w:rsid w:val="00C06787"/>
    <w:rsid w:val="00C06A99"/>
    <w:rsid w:val="00C06D30"/>
    <w:rsid w:val="00C06DE2"/>
    <w:rsid w:val="00C06E28"/>
    <w:rsid w:val="00C06F1A"/>
    <w:rsid w:val="00C07388"/>
    <w:rsid w:val="00C07512"/>
    <w:rsid w:val="00C07581"/>
    <w:rsid w:val="00C076EA"/>
    <w:rsid w:val="00C07FEE"/>
    <w:rsid w:val="00C10123"/>
    <w:rsid w:val="00C102C7"/>
    <w:rsid w:val="00C1057B"/>
    <w:rsid w:val="00C1062C"/>
    <w:rsid w:val="00C10785"/>
    <w:rsid w:val="00C10A18"/>
    <w:rsid w:val="00C10AF4"/>
    <w:rsid w:val="00C10F48"/>
    <w:rsid w:val="00C10F56"/>
    <w:rsid w:val="00C113BF"/>
    <w:rsid w:val="00C11669"/>
    <w:rsid w:val="00C11C55"/>
    <w:rsid w:val="00C122AE"/>
    <w:rsid w:val="00C1241B"/>
    <w:rsid w:val="00C124CB"/>
    <w:rsid w:val="00C12657"/>
    <w:rsid w:val="00C12BA6"/>
    <w:rsid w:val="00C12BB7"/>
    <w:rsid w:val="00C12BCE"/>
    <w:rsid w:val="00C12CFB"/>
    <w:rsid w:val="00C12EB2"/>
    <w:rsid w:val="00C13156"/>
    <w:rsid w:val="00C13706"/>
    <w:rsid w:val="00C138D5"/>
    <w:rsid w:val="00C13A1F"/>
    <w:rsid w:val="00C13CD1"/>
    <w:rsid w:val="00C13F96"/>
    <w:rsid w:val="00C1483F"/>
    <w:rsid w:val="00C1487F"/>
    <w:rsid w:val="00C149EB"/>
    <w:rsid w:val="00C14B03"/>
    <w:rsid w:val="00C14D39"/>
    <w:rsid w:val="00C14EFE"/>
    <w:rsid w:val="00C15665"/>
    <w:rsid w:val="00C15B0B"/>
    <w:rsid w:val="00C15B9B"/>
    <w:rsid w:val="00C15CFD"/>
    <w:rsid w:val="00C15DF3"/>
    <w:rsid w:val="00C15E6E"/>
    <w:rsid w:val="00C15F74"/>
    <w:rsid w:val="00C163E1"/>
    <w:rsid w:val="00C16496"/>
    <w:rsid w:val="00C1651E"/>
    <w:rsid w:val="00C1655D"/>
    <w:rsid w:val="00C16737"/>
    <w:rsid w:val="00C16756"/>
    <w:rsid w:val="00C16B4F"/>
    <w:rsid w:val="00C16C2E"/>
    <w:rsid w:val="00C16CD2"/>
    <w:rsid w:val="00C170EB"/>
    <w:rsid w:val="00C1755D"/>
    <w:rsid w:val="00C1762C"/>
    <w:rsid w:val="00C177FD"/>
    <w:rsid w:val="00C206C1"/>
    <w:rsid w:val="00C2074C"/>
    <w:rsid w:val="00C207BA"/>
    <w:rsid w:val="00C214FE"/>
    <w:rsid w:val="00C2180B"/>
    <w:rsid w:val="00C21A53"/>
    <w:rsid w:val="00C22013"/>
    <w:rsid w:val="00C2206C"/>
    <w:rsid w:val="00C220A9"/>
    <w:rsid w:val="00C22236"/>
    <w:rsid w:val="00C22283"/>
    <w:rsid w:val="00C22436"/>
    <w:rsid w:val="00C22668"/>
    <w:rsid w:val="00C22810"/>
    <w:rsid w:val="00C22B7E"/>
    <w:rsid w:val="00C22BCC"/>
    <w:rsid w:val="00C22E79"/>
    <w:rsid w:val="00C23441"/>
    <w:rsid w:val="00C234BA"/>
    <w:rsid w:val="00C236D9"/>
    <w:rsid w:val="00C23776"/>
    <w:rsid w:val="00C239A4"/>
    <w:rsid w:val="00C23C06"/>
    <w:rsid w:val="00C23D42"/>
    <w:rsid w:val="00C23E3A"/>
    <w:rsid w:val="00C241D9"/>
    <w:rsid w:val="00C24216"/>
    <w:rsid w:val="00C2431D"/>
    <w:rsid w:val="00C2457C"/>
    <w:rsid w:val="00C245FA"/>
    <w:rsid w:val="00C247A0"/>
    <w:rsid w:val="00C2489B"/>
    <w:rsid w:val="00C24A3E"/>
    <w:rsid w:val="00C24B42"/>
    <w:rsid w:val="00C24BDE"/>
    <w:rsid w:val="00C24E15"/>
    <w:rsid w:val="00C24F6F"/>
    <w:rsid w:val="00C24F80"/>
    <w:rsid w:val="00C251D5"/>
    <w:rsid w:val="00C25681"/>
    <w:rsid w:val="00C256CA"/>
    <w:rsid w:val="00C256CC"/>
    <w:rsid w:val="00C25D8A"/>
    <w:rsid w:val="00C26147"/>
    <w:rsid w:val="00C26361"/>
    <w:rsid w:val="00C2641F"/>
    <w:rsid w:val="00C2643A"/>
    <w:rsid w:val="00C26467"/>
    <w:rsid w:val="00C2656B"/>
    <w:rsid w:val="00C26850"/>
    <w:rsid w:val="00C269A4"/>
    <w:rsid w:val="00C26A13"/>
    <w:rsid w:val="00C26FCA"/>
    <w:rsid w:val="00C271A5"/>
    <w:rsid w:val="00C27382"/>
    <w:rsid w:val="00C275C6"/>
    <w:rsid w:val="00C276F3"/>
    <w:rsid w:val="00C2783B"/>
    <w:rsid w:val="00C27856"/>
    <w:rsid w:val="00C27AB3"/>
    <w:rsid w:val="00C27D63"/>
    <w:rsid w:val="00C27EA8"/>
    <w:rsid w:val="00C30009"/>
    <w:rsid w:val="00C30380"/>
    <w:rsid w:val="00C3050B"/>
    <w:rsid w:val="00C3051C"/>
    <w:rsid w:val="00C306AC"/>
    <w:rsid w:val="00C306D0"/>
    <w:rsid w:val="00C30A8B"/>
    <w:rsid w:val="00C311A1"/>
    <w:rsid w:val="00C31536"/>
    <w:rsid w:val="00C31925"/>
    <w:rsid w:val="00C31A95"/>
    <w:rsid w:val="00C31B60"/>
    <w:rsid w:val="00C31C16"/>
    <w:rsid w:val="00C326E5"/>
    <w:rsid w:val="00C327CA"/>
    <w:rsid w:val="00C32B30"/>
    <w:rsid w:val="00C32BF3"/>
    <w:rsid w:val="00C32C42"/>
    <w:rsid w:val="00C32FA6"/>
    <w:rsid w:val="00C32FC9"/>
    <w:rsid w:val="00C33210"/>
    <w:rsid w:val="00C3362D"/>
    <w:rsid w:val="00C33986"/>
    <w:rsid w:val="00C33B06"/>
    <w:rsid w:val="00C33B09"/>
    <w:rsid w:val="00C33BE9"/>
    <w:rsid w:val="00C341A4"/>
    <w:rsid w:val="00C341E9"/>
    <w:rsid w:val="00C34615"/>
    <w:rsid w:val="00C34B99"/>
    <w:rsid w:val="00C34C54"/>
    <w:rsid w:val="00C34D26"/>
    <w:rsid w:val="00C34D3D"/>
    <w:rsid w:val="00C35657"/>
    <w:rsid w:val="00C35863"/>
    <w:rsid w:val="00C35AB5"/>
    <w:rsid w:val="00C35AFF"/>
    <w:rsid w:val="00C35B47"/>
    <w:rsid w:val="00C35B5B"/>
    <w:rsid w:val="00C35F91"/>
    <w:rsid w:val="00C3616B"/>
    <w:rsid w:val="00C365B5"/>
    <w:rsid w:val="00C367EB"/>
    <w:rsid w:val="00C36ABB"/>
    <w:rsid w:val="00C36E3F"/>
    <w:rsid w:val="00C3711B"/>
    <w:rsid w:val="00C3715F"/>
    <w:rsid w:val="00C37197"/>
    <w:rsid w:val="00C3722D"/>
    <w:rsid w:val="00C372EB"/>
    <w:rsid w:val="00C37501"/>
    <w:rsid w:val="00C376FC"/>
    <w:rsid w:val="00C3788A"/>
    <w:rsid w:val="00C37D04"/>
    <w:rsid w:val="00C37E6C"/>
    <w:rsid w:val="00C4076C"/>
    <w:rsid w:val="00C407A9"/>
    <w:rsid w:val="00C40CB6"/>
    <w:rsid w:val="00C40EC6"/>
    <w:rsid w:val="00C40FB9"/>
    <w:rsid w:val="00C41160"/>
    <w:rsid w:val="00C41567"/>
    <w:rsid w:val="00C416F4"/>
    <w:rsid w:val="00C41934"/>
    <w:rsid w:val="00C41A54"/>
    <w:rsid w:val="00C41AC9"/>
    <w:rsid w:val="00C41AFC"/>
    <w:rsid w:val="00C42065"/>
    <w:rsid w:val="00C42113"/>
    <w:rsid w:val="00C42535"/>
    <w:rsid w:val="00C426E0"/>
    <w:rsid w:val="00C42943"/>
    <w:rsid w:val="00C42CA6"/>
    <w:rsid w:val="00C42EA2"/>
    <w:rsid w:val="00C42F28"/>
    <w:rsid w:val="00C4303A"/>
    <w:rsid w:val="00C43190"/>
    <w:rsid w:val="00C43206"/>
    <w:rsid w:val="00C433E4"/>
    <w:rsid w:val="00C4390D"/>
    <w:rsid w:val="00C43A3E"/>
    <w:rsid w:val="00C43B72"/>
    <w:rsid w:val="00C4411D"/>
    <w:rsid w:val="00C445AC"/>
    <w:rsid w:val="00C44911"/>
    <w:rsid w:val="00C44E67"/>
    <w:rsid w:val="00C44ED9"/>
    <w:rsid w:val="00C451D9"/>
    <w:rsid w:val="00C4540D"/>
    <w:rsid w:val="00C45AE9"/>
    <w:rsid w:val="00C45CEA"/>
    <w:rsid w:val="00C45E59"/>
    <w:rsid w:val="00C45FB1"/>
    <w:rsid w:val="00C46442"/>
    <w:rsid w:val="00C4667D"/>
    <w:rsid w:val="00C466E6"/>
    <w:rsid w:val="00C46D8E"/>
    <w:rsid w:val="00C46DBF"/>
    <w:rsid w:val="00C46E30"/>
    <w:rsid w:val="00C46E7F"/>
    <w:rsid w:val="00C46F4B"/>
    <w:rsid w:val="00C471D4"/>
    <w:rsid w:val="00C47224"/>
    <w:rsid w:val="00C479DC"/>
    <w:rsid w:val="00C47B6E"/>
    <w:rsid w:val="00C47D2E"/>
    <w:rsid w:val="00C47D55"/>
    <w:rsid w:val="00C47F3F"/>
    <w:rsid w:val="00C5005D"/>
    <w:rsid w:val="00C502CE"/>
    <w:rsid w:val="00C5065A"/>
    <w:rsid w:val="00C507C8"/>
    <w:rsid w:val="00C50AF4"/>
    <w:rsid w:val="00C50EF9"/>
    <w:rsid w:val="00C51134"/>
    <w:rsid w:val="00C51163"/>
    <w:rsid w:val="00C511ED"/>
    <w:rsid w:val="00C5158D"/>
    <w:rsid w:val="00C51658"/>
    <w:rsid w:val="00C51725"/>
    <w:rsid w:val="00C5193A"/>
    <w:rsid w:val="00C519BD"/>
    <w:rsid w:val="00C51B03"/>
    <w:rsid w:val="00C51FB1"/>
    <w:rsid w:val="00C520F6"/>
    <w:rsid w:val="00C5212A"/>
    <w:rsid w:val="00C52408"/>
    <w:rsid w:val="00C5252C"/>
    <w:rsid w:val="00C52B85"/>
    <w:rsid w:val="00C52BA3"/>
    <w:rsid w:val="00C52DF3"/>
    <w:rsid w:val="00C52E0D"/>
    <w:rsid w:val="00C52E2B"/>
    <w:rsid w:val="00C52EA9"/>
    <w:rsid w:val="00C52F84"/>
    <w:rsid w:val="00C53581"/>
    <w:rsid w:val="00C539C6"/>
    <w:rsid w:val="00C53C55"/>
    <w:rsid w:val="00C53CCA"/>
    <w:rsid w:val="00C53E8B"/>
    <w:rsid w:val="00C54130"/>
    <w:rsid w:val="00C541AD"/>
    <w:rsid w:val="00C54571"/>
    <w:rsid w:val="00C549DA"/>
    <w:rsid w:val="00C54D03"/>
    <w:rsid w:val="00C54DBC"/>
    <w:rsid w:val="00C54E51"/>
    <w:rsid w:val="00C550E9"/>
    <w:rsid w:val="00C55196"/>
    <w:rsid w:val="00C554D9"/>
    <w:rsid w:val="00C557DC"/>
    <w:rsid w:val="00C55827"/>
    <w:rsid w:val="00C55860"/>
    <w:rsid w:val="00C558A9"/>
    <w:rsid w:val="00C55927"/>
    <w:rsid w:val="00C55B6B"/>
    <w:rsid w:val="00C55BC0"/>
    <w:rsid w:val="00C55D07"/>
    <w:rsid w:val="00C5648A"/>
    <w:rsid w:val="00C5653D"/>
    <w:rsid w:val="00C565CC"/>
    <w:rsid w:val="00C568F5"/>
    <w:rsid w:val="00C56B84"/>
    <w:rsid w:val="00C56BE9"/>
    <w:rsid w:val="00C57421"/>
    <w:rsid w:val="00C574CB"/>
    <w:rsid w:val="00C57668"/>
    <w:rsid w:val="00C5784C"/>
    <w:rsid w:val="00C57A50"/>
    <w:rsid w:val="00C57E35"/>
    <w:rsid w:val="00C57F4B"/>
    <w:rsid w:val="00C57F50"/>
    <w:rsid w:val="00C60043"/>
    <w:rsid w:val="00C60379"/>
    <w:rsid w:val="00C607CD"/>
    <w:rsid w:val="00C60873"/>
    <w:rsid w:val="00C60A12"/>
    <w:rsid w:val="00C60B48"/>
    <w:rsid w:val="00C60EFD"/>
    <w:rsid w:val="00C60FB8"/>
    <w:rsid w:val="00C610FE"/>
    <w:rsid w:val="00C6135F"/>
    <w:rsid w:val="00C6141F"/>
    <w:rsid w:val="00C61766"/>
    <w:rsid w:val="00C61832"/>
    <w:rsid w:val="00C61879"/>
    <w:rsid w:val="00C61AA9"/>
    <w:rsid w:val="00C61D26"/>
    <w:rsid w:val="00C61D93"/>
    <w:rsid w:val="00C620A9"/>
    <w:rsid w:val="00C62174"/>
    <w:rsid w:val="00C62691"/>
    <w:rsid w:val="00C62865"/>
    <w:rsid w:val="00C62AA6"/>
    <w:rsid w:val="00C62B32"/>
    <w:rsid w:val="00C62EA5"/>
    <w:rsid w:val="00C62FB9"/>
    <w:rsid w:val="00C6306E"/>
    <w:rsid w:val="00C63147"/>
    <w:rsid w:val="00C633A1"/>
    <w:rsid w:val="00C6350E"/>
    <w:rsid w:val="00C63514"/>
    <w:rsid w:val="00C6365B"/>
    <w:rsid w:val="00C63731"/>
    <w:rsid w:val="00C63806"/>
    <w:rsid w:val="00C63956"/>
    <w:rsid w:val="00C63962"/>
    <w:rsid w:val="00C63EB6"/>
    <w:rsid w:val="00C64088"/>
    <w:rsid w:val="00C641E1"/>
    <w:rsid w:val="00C642DC"/>
    <w:rsid w:val="00C6478A"/>
    <w:rsid w:val="00C648A6"/>
    <w:rsid w:val="00C648D5"/>
    <w:rsid w:val="00C64AB2"/>
    <w:rsid w:val="00C64B5B"/>
    <w:rsid w:val="00C64DD0"/>
    <w:rsid w:val="00C6502A"/>
    <w:rsid w:val="00C650E4"/>
    <w:rsid w:val="00C65814"/>
    <w:rsid w:val="00C65952"/>
    <w:rsid w:val="00C659B2"/>
    <w:rsid w:val="00C65D0B"/>
    <w:rsid w:val="00C65D79"/>
    <w:rsid w:val="00C65E22"/>
    <w:rsid w:val="00C65EFC"/>
    <w:rsid w:val="00C6603D"/>
    <w:rsid w:val="00C6627F"/>
    <w:rsid w:val="00C663C6"/>
    <w:rsid w:val="00C664A2"/>
    <w:rsid w:val="00C664BE"/>
    <w:rsid w:val="00C665C0"/>
    <w:rsid w:val="00C66C02"/>
    <w:rsid w:val="00C66C89"/>
    <w:rsid w:val="00C67408"/>
    <w:rsid w:val="00C6765F"/>
    <w:rsid w:val="00C67888"/>
    <w:rsid w:val="00C67A01"/>
    <w:rsid w:val="00C67ABD"/>
    <w:rsid w:val="00C67C5E"/>
    <w:rsid w:val="00C67FC7"/>
    <w:rsid w:val="00C7010C"/>
    <w:rsid w:val="00C70664"/>
    <w:rsid w:val="00C70AB1"/>
    <w:rsid w:val="00C70F05"/>
    <w:rsid w:val="00C71027"/>
    <w:rsid w:val="00C71150"/>
    <w:rsid w:val="00C71239"/>
    <w:rsid w:val="00C715DD"/>
    <w:rsid w:val="00C7160B"/>
    <w:rsid w:val="00C71842"/>
    <w:rsid w:val="00C7184C"/>
    <w:rsid w:val="00C71953"/>
    <w:rsid w:val="00C71ADC"/>
    <w:rsid w:val="00C71C67"/>
    <w:rsid w:val="00C71C7E"/>
    <w:rsid w:val="00C71D05"/>
    <w:rsid w:val="00C72086"/>
    <w:rsid w:val="00C72867"/>
    <w:rsid w:val="00C72959"/>
    <w:rsid w:val="00C729DF"/>
    <w:rsid w:val="00C72B88"/>
    <w:rsid w:val="00C7303A"/>
    <w:rsid w:val="00C73062"/>
    <w:rsid w:val="00C73146"/>
    <w:rsid w:val="00C733ED"/>
    <w:rsid w:val="00C73B05"/>
    <w:rsid w:val="00C73DE2"/>
    <w:rsid w:val="00C73E32"/>
    <w:rsid w:val="00C74058"/>
    <w:rsid w:val="00C74148"/>
    <w:rsid w:val="00C7440C"/>
    <w:rsid w:val="00C74444"/>
    <w:rsid w:val="00C748FB"/>
    <w:rsid w:val="00C749D5"/>
    <w:rsid w:val="00C74CD8"/>
    <w:rsid w:val="00C74D34"/>
    <w:rsid w:val="00C74F09"/>
    <w:rsid w:val="00C75042"/>
    <w:rsid w:val="00C751F1"/>
    <w:rsid w:val="00C7556D"/>
    <w:rsid w:val="00C757DF"/>
    <w:rsid w:val="00C75B54"/>
    <w:rsid w:val="00C75B76"/>
    <w:rsid w:val="00C75EA0"/>
    <w:rsid w:val="00C762A5"/>
    <w:rsid w:val="00C762FC"/>
    <w:rsid w:val="00C76414"/>
    <w:rsid w:val="00C7641A"/>
    <w:rsid w:val="00C76B80"/>
    <w:rsid w:val="00C76C40"/>
    <w:rsid w:val="00C76CF9"/>
    <w:rsid w:val="00C76F77"/>
    <w:rsid w:val="00C77146"/>
    <w:rsid w:val="00C771B5"/>
    <w:rsid w:val="00C7764B"/>
    <w:rsid w:val="00C7764D"/>
    <w:rsid w:val="00C77652"/>
    <w:rsid w:val="00C77A68"/>
    <w:rsid w:val="00C77C15"/>
    <w:rsid w:val="00C77E39"/>
    <w:rsid w:val="00C77E8C"/>
    <w:rsid w:val="00C80059"/>
    <w:rsid w:val="00C805D9"/>
    <w:rsid w:val="00C80792"/>
    <w:rsid w:val="00C8090E"/>
    <w:rsid w:val="00C80A93"/>
    <w:rsid w:val="00C80F6C"/>
    <w:rsid w:val="00C810D8"/>
    <w:rsid w:val="00C810F7"/>
    <w:rsid w:val="00C81124"/>
    <w:rsid w:val="00C811B7"/>
    <w:rsid w:val="00C813CB"/>
    <w:rsid w:val="00C813F9"/>
    <w:rsid w:val="00C81C52"/>
    <w:rsid w:val="00C81D33"/>
    <w:rsid w:val="00C822AD"/>
    <w:rsid w:val="00C82531"/>
    <w:rsid w:val="00C8260E"/>
    <w:rsid w:val="00C82620"/>
    <w:rsid w:val="00C8262B"/>
    <w:rsid w:val="00C8270D"/>
    <w:rsid w:val="00C82757"/>
    <w:rsid w:val="00C82786"/>
    <w:rsid w:val="00C82A10"/>
    <w:rsid w:val="00C82AE8"/>
    <w:rsid w:val="00C82BD3"/>
    <w:rsid w:val="00C82C89"/>
    <w:rsid w:val="00C82EE7"/>
    <w:rsid w:val="00C82F04"/>
    <w:rsid w:val="00C8323F"/>
    <w:rsid w:val="00C83733"/>
    <w:rsid w:val="00C83B1F"/>
    <w:rsid w:val="00C83B8A"/>
    <w:rsid w:val="00C83C0B"/>
    <w:rsid w:val="00C83D76"/>
    <w:rsid w:val="00C83F9D"/>
    <w:rsid w:val="00C84016"/>
    <w:rsid w:val="00C840EE"/>
    <w:rsid w:val="00C846B2"/>
    <w:rsid w:val="00C84803"/>
    <w:rsid w:val="00C84B52"/>
    <w:rsid w:val="00C84E0F"/>
    <w:rsid w:val="00C8509A"/>
    <w:rsid w:val="00C8535A"/>
    <w:rsid w:val="00C8554D"/>
    <w:rsid w:val="00C85718"/>
    <w:rsid w:val="00C857A2"/>
    <w:rsid w:val="00C85A19"/>
    <w:rsid w:val="00C85FB8"/>
    <w:rsid w:val="00C8600F"/>
    <w:rsid w:val="00C86645"/>
    <w:rsid w:val="00C866B9"/>
    <w:rsid w:val="00C86ECF"/>
    <w:rsid w:val="00C86F08"/>
    <w:rsid w:val="00C87034"/>
    <w:rsid w:val="00C8732B"/>
    <w:rsid w:val="00C87563"/>
    <w:rsid w:val="00C876A6"/>
    <w:rsid w:val="00C8781B"/>
    <w:rsid w:val="00C87828"/>
    <w:rsid w:val="00C8792B"/>
    <w:rsid w:val="00C87AA1"/>
    <w:rsid w:val="00C87BD9"/>
    <w:rsid w:val="00C87C0E"/>
    <w:rsid w:val="00C87E14"/>
    <w:rsid w:val="00C900E8"/>
    <w:rsid w:val="00C90751"/>
    <w:rsid w:val="00C90B39"/>
    <w:rsid w:val="00C90BFE"/>
    <w:rsid w:val="00C90C9F"/>
    <w:rsid w:val="00C90CBA"/>
    <w:rsid w:val="00C90D22"/>
    <w:rsid w:val="00C9127B"/>
    <w:rsid w:val="00C91475"/>
    <w:rsid w:val="00C91D5A"/>
    <w:rsid w:val="00C92671"/>
    <w:rsid w:val="00C9278C"/>
    <w:rsid w:val="00C92F44"/>
    <w:rsid w:val="00C9303D"/>
    <w:rsid w:val="00C93181"/>
    <w:rsid w:val="00C93634"/>
    <w:rsid w:val="00C93CF9"/>
    <w:rsid w:val="00C93D1C"/>
    <w:rsid w:val="00C93E0A"/>
    <w:rsid w:val="00C93F4A"/>
    <w:rsid w:val="00C93FE7"/>
    <w:rsid w:val="00C9417B"/>
    <w:rsid w:val="00C941C4"/>
    <w:rsid w:val="00C942B6"/>
    <w:rsid w:val="00C94368"/>
    <w:rsid w:val="00C9476C"/>
    <w:rsid w:val="00C94F6D"/>
    <w:rsid w:val="00C94FCE"/>
    <w:rsid w:val="00C951A6"/>
    <w:rsid w:val="00C95277"/>
    <w:rsid w:val="00C9585C"/>
    <w:rsid w:val="00C95AD9"/>
    <w:rsid w:val="00C95AE3"/>
    <w:rsid w:val="00C95CFE"/>
    <w:rsid w:val="00C960F7"/>
    <w:rsid w:val="00C961CF"/>
    <w:rsid w:val="00C966CB"/>
    <w:rsid w:val="00C96BC6"/>
    <w:rsid w:val="00C96BFF"/>
    <w:rsid w:val="00C96E79"/>
    <w:rsid w:val="00C96E8B"/>
    <w:rsid w:val="00C96F19"/>
    <w:rsid w:val="00C96FB1"/>
    <w:rsid w:val="00C97240"/>
    <w:rsid w:val="00C9726C"/>
    <w:rsid w:val="00C9769B"/>
    <w:rsid w:val="00C97A20"/>
    <w:rsid w:val="00C97F9B"/>
    <w:rsid w:val="00CA000C"/>
    <w:rsid w:val="00CA01C0"/>
    <w:rsid w:val="00CA03D4"/>
    <w:rsid w:val="00CA0512"/>
    <w:rsid w:val="00CA0589"/>
    <w:rsid w:val="00CA05AA"/>
    <w:rsid w:val="00CA088D"/>
    <w:rsid w:val="00CA0936"/>
    <w:rsid w:val="00CA0C2F"/>
    <w:rsid w:val="00CA105F"/>
    <w:rsid w:val="00CA1156"/>
    <w:rsid w:val="00CA125F"/>
    <w:rsid w:val="00CA14CB"/>
    <w:rsid w:val="00CA20A0"/>
    <w:rsid w:val="00CA24F0"/>
    <w:rsid w:val="00CA25F1"/>
    <w:rsid w:val="00CA2925"/>
    <w:rsid w:val="00CA295E"/>
    <w:rsid w:val="00CA2A42"/>
    <w:rsid w:val="00CA3528"/>
    <w:rsid w:val="00CA3D12"/>
    <w:rsid w:val="00CA3DB2"/>
    <w:rsid w:val="00CA3EB0"/>
    <w:rsid w:val="00CA3EDB"/>
    <w:rsid w:val="00CA41DF"/>
    <w:rsid w:val="00CA41E5"/>
    <w:rsid w:val="00CA4340"/>
    <w:rsid w:val="00CA463B"/>
    <w:rsid w:val="00CA50DC"/>
    <w:rsid w:val="00CA5153"/>
    <w:rsid w:val="00CA531F"/>
    <w:rsid w:val="00CA546B"/>
    <w:rsid w:val="00CA5886"/>
    <w:rsid w:val="00CA5CD9"/>
    <w:rsid w:val="00CA619A"/>
    <w:rsid w:val="00CA6688"/>
    <w:rsid w:val="00CA6A05"/>
    <w:rsid w:val="00CA6C92"/>
    <w:rsid w:val="00CA6FB4"/>
    <w:rsid w:val="00CA721F"/>
    <w:rsid w:val="00CA72C1"/>
    <w:rsid w:val="00CA73F4"/>
    <w:rsid w:val="00CA741F"/>
    <w:rsid w:val="00CA758D"/>
    <w:rsid w:val="00CA75C3"/>
    <w:rsid w:val="00CA7E33"/>
    <w:rsid w:val="00CB013D"/>
    <w:rsid w:val="00CB038A"/>
    <w:rsid w:val="00CB09DA"/>
    <w:rsid w:val="00CB12E2"/>
    <w:rsid w:val="00CB18B1"/>
    <w:rsid w:val="00CB1A55"/>
    <w:rsid w:val="00CB1C79"/>
    <w:rsid w:val="00CB1C98"/>
    <w:rsid w:val="00CB1EA1"/>
    <w:rsid w:val="00CB1F0A"/>
    <w:rsid w:val="00CB202A"/>
    <w:rsid w:val="00CB20D4"/>
    <w:rsid w:val="00CB223B"/>
    <w:rsid w:val="00CB2250"/>
    <w:rsid w:val="00CB2595"/>
    <w:rsid w:val="00CB2894"/>
    <w:rsid w:val="00CB28D4"/>
    <w:rsid w:val="00CB3651"/>
    <w:rsid w:val="00CB3D14"/>
    <w:rsid w:val="00CB3F50"/>
    <w:rsid w:val="00CB45B3"/>
    <w:rsid w:val="00CB4F0E"/>
    <w:rsid w:val="00CB515E"/>
    <w:rsid w:val="00CB527F"/>
    <w:rsid w:val="00CB5298"/>
    <w:rsid w:val="00CB55F2"/>
    <w:rsid w:val="00CB56DD"/>
    <w:rsid w:val="00CB5DB5"/>
    <w:rsid w:val="00CB5EA8"/>
    <w:rsid w:val="00CB625E"/>
    <w:rsid w:val="00CB639D"/>
    <w:rsid w:val="00CB63B4"/>
    <w:rsid w:val="00CB65B5"/>
    <w:rsid w:val="00CB65E8"/>
    <w:rsid w:val="00CB66AB"/>
    <w:rsid w:val="00CB68FD"/>
    <w:rsid w:val="00CB6C22"/>
    <w:rsid w:val="00CB6E94"/>
    <w:rsid w:val="00CB70A9"/>
    <w:rsid w:val="00CB722E"/>
    <w:rsid w:val="00CB7A21"/>
    <w:rsid w:val="00CB7CEE"/>
    <w:rsid w:val="00CB7E51"/>
    <w:rsid w:val="00CB7E77"/>
    <w:rsid w:val="00CB7E9C"/>
    <w:rsid w:val="00CC01C8"/>
    <w:rsid w:val="00CC0307"/>
    <w:rsid w:val="00CC0322"/>
    <w:rsid w:val="00CC08C2"/>
    <w:rsid w:val="00CC10B0"/>
    <w:rsid w:val="00CC1270"/>
    <w:rsid w:val="00CC1744"/>
    <w:rsid w:val="00CC1CA5"/>
    <w:rsid w:val="00CC1F03"/>
    <w:rsid w:val="00CC2209"/>
    <w:rsid w:val="00CC23EB"/>
    <w:rsid w:val="00CC24DC"/>
    <w:rsid w:val="00CC2720"/>
    <w:rsid w:val="00CC282F"/>
    <w:rsid w:val="00CC2A63"/>
    <w:rsid w:val="00CC2A76"/>
    <w:rsid w:val="00CC2D67"/>
    <w:rsid w:val="00CC2E15"/>
    <w:rsid w:val="00CC2E82"/>
    <w:rsid w:val="00CC31B4"/>
    <w:rsid w:val="00CC34DE"/>
    <w:rsid w:val="00CC365F"/>
    <w:rsid w:val="00CC3749"/>
    <w:rsid w:val="00CC3922"/>
    <w:rsid w:val="00CC3AE4"/>
    <w:rsid w:val="00CC3B0B"/>
    <w:rsid w:val="00CC3BEA"/>
    <w:rsid w:val="00CC3F09"/>
    <w:rsid w:val="00CC3F76"/>
    <w:rsid w:val="00CC47B8"/>
    <w:rsid w:val="00CC4AFD"/>
    <w:rsid w:val="00CC4D48"/>
    <w:rsid w:val="00CC4D7F"/>
    <w:rsid w:val="00CC5149"/>
    <w:rsid w:val="00CC5222"/>
    <w:rsid w:val="00CC52D3"/>
    <w:rsid w:val="00CC53CD"/>
    <w:rsid w:val="00CC53EC"/>
    <w:rsid w:val="00CC580A"/>
    <w:rsid w:val="00CC5BBB"/>
    <w:rsid w:val="00CC5C79"/>
    <w:rsid w:val="00CC5F31"/>
    <w:rsid w:val="00CC5FC8"/>
    <w:rsid w:val="00CC6276"/>
    <w:rsid w:val="00CC67F1"/>
    <w:rsid w:val="00CC6D93"/>
    <w:rsid w:val="00CC6E32"/>
    <w:rsid w:val="00CC6EAB"/>
    <w:rsid w:val="00CC71F4"/>
    <w:rsid w:val="00CC7237"/>
    <w:rsid w:val="00CC7336"/>
    <w:rsid w:val="00CC74E1"/>
    <w:rsid w:val="00CC750F"/>
    <w:rsid w:val="00CC78FE"/>
    <w:rsid w:val="00CC7FB6"/>
    <w:rsid w:val="00CD01F7"/>
    <w:rsid w:val="00CD0677"/>
    <w:rsid w:val="00CD07C1"/>
    <w:rsid w:val="00CD08C3"/>
    <w:rsid w:val="00CD126E"/>
    <w:rsid w:val="00CD1654"/>
    <w:rsid w:val="00CD171C"/>
    <w:rsid w:val="00CD18C1"/>
    <w:rsid w:val="00CD1ACD"/>
    <w:rsid w:val="00CD1E89"/>
    <w:rsid w:val="00CD233F"/>
    <w:rsid w:val="00CD2542"/>
    <w:rsid w:val="00CD28B8"/>
    <w:rsid w:val="00CD2BB1"/>
    <w:rsid w:val="00CD2BB5"/>
    <w:rsid w:val="00CD2CEF"/>
    <w:rsid w:val="00CD2D2A"/>
    <w:rsid w:val="00CD310E"/>
    <w:rsid w:val="00CD315B"/>
    <w:rsid w:val="00CD3172"/>
    <w:rsid w:val="00CD3830"/>
    <w:rsid w:val="00CD397A"/>
    <w:rsid w:val="00CD3E43"/>
    <w:rsid w:val="00CD3F04"/>
    <w:rsid w:val="00CD3F39"/>
    <w:rsid w:val="00CD4001"/>
    <w:rsid w:val="00CD421D"/>
    <w:rsid w:val="00CD4754"/>
    <w:rsid w:val="00CD4770"/>
    <w:rsid w:val="00CD4B1E"/>
    <w:rsid w:val="00CD501A"/>
    <w:rsid w:val="00CD566D"/>
    <w:rsid w:val="00CD59BF"/>
    <w:rsid w:val="00CD59C2"/>
    <w:rsid w:val="00CD5AA7"/>
    <w:rsid w:val="00CD5BE0"/>
    <w:rsid w:val="00CD5BF3"/>
    <w:rsid w:val="00CD5C28"/>
    <w:rsid w:val="00CD5CA9"/>
    <w:rsid w:val="00CD5ECD"/>
    <w:rsid w:val="00CD646B"/>
    <w:rsid w:val="00CD672B"/>
    <w:rsid w:val="00CD673D"/>
    <w:rsid w:val="00CD68D4"/>
    <w:rsid w:val="00CD6BD6"/>
    <w:rsid w:val="00CD6E46"/>
    <w:rsid w:val="00CD7238"/>
    <w:rsid w:val="00CD730C"/>
    <w:rsid w:val="00CD73D0"/>
    <w:rsid w:val="00CD7436"/>
    <w:rsid w:val="00CD74DC"/>
    <w:rsid w:val="00CD7731"/>
    <w:rsid w:val="00CD7770"/>
    <w:rsid w:val="00CD7D35"/>
    <w:rsid w:val="00CD7F72"/>
    <w:rsid w:val="00CD7FF9"/>
    <w:rsid w:val="00CE012B"/>
    <w:rsid w:val="00CE025C"/>
    <w:rsid w:val="00CE0777"/>
    <w:rsid w:val="00CE0B32"/>
    <w:rsid w:val="00CE0C1D"/>
    <w:rsid w:val="00CE0CCD"/>
    <w:rsid w:val="00CE0D36"/>
    <w:rsid w:val="00CE0ECE"/>
    <w:rsid w:val="00CE10F7"/>
    <w:rsid w:val="00CE1142"/>
    <w:rsid w:val="00CE1245"/>
    <w:rsid w:val="00CE1983"/>
    <w:rsid w:val="00CE26FE"/>
    <w:rsid w:val="00CE271E"/>
    <w:rsid w:val="00CE2848"/>
    <w:rsid w:val="00CE2A03"/>
    <w:rsid w:val="00CE2B31"/>
    <w:rsid w:val="00CE2E01"/>
    <w:rsid w:val="00CE2E8C"/>
    <w:rsid w:val="00CE2F6E"/>
    <w:rsid w:val="00CE31B0"/>
    <w:rsid w:val="00CE31B7"/>
    <w:rsid w:val="00CE31FD"/>
    <w:rsid w:val="00CE3210"/>
    <w:rsid w:val="00CE3215"/>
    <w:rsid w:val="00CE3377"/>
    <w:rsid w:val="00CE3407"/>
    <w:rsid w:val="00CE380D"/>
    <w:rsid w:val="00CE390D"/>
    <w:rsid w:val="00CE39D3"/>
    <w:rsid w:val="00CE407E"/>
    <w:rsid w:val="00CE43B7"/>
    <w:rsid w:val="00CE4946"/>
    <w:rsid w:val="00CE4A2C"/>
    <w:rsid w:val="00CE4C48"/>
    <w:rsid w:val="00CE4E4C"/>
    <w:rsid w:val="00CE5182"/>
    <w:rsid w:val="00CE51F8"/>
    <w:rsid w:val="00CE51FF"/>
    <w:rsid w:val="00CE52B3"/>
    <w:rsid w:val="00CE55BE"/>
    <w:rsid w:val="00CE5722"/>
    <w:rsid w:val="00CE5733"/>
    <w:rsid w:val="00CE5745"/>
    <w:rsid w:val="00CE58B8"/>
    <w:rsid w:val="00CE591E"/>
    <w:rsid w:val="00CE5A00"/>
    <w:rsid w:val="00CE5C06"/>
    <w:rsid w:val="00CE5DEB"/>
    <w:rsid w:val="00CE6442"/>
    <w:rsid w:val="00CE6752"/>
    <w:rsid w:val="00CE6870"/>
    <w:rsid w:val="00CE6E3A"/>
    <w:rsid w:val="00CE6E63"/>
    <w:rsid w:val="00CE718A"/>
    <w:rsid w:val="00CE7471"/>
    <w:rsid w:val="00CE764F"/>
    <w:rsid w:val="00CE7715"/>
    <w:rsid w:val="00CE7741"/>
    <w:rsid w:val="00CE7E2E"/>
    <w:rsid w:val="00CE7E66"/>
    <w:rsid w:val="00CE7FEC"/>
    <w:rsid w:val="00CF0152"/>
    <w:rsid w:val="00CF057D"/>
    <w:rsid w:val="00CF0D47"/>
    <w:rsid w:val="00CF127C"/>
    <w:rsid w:val="00CF12B5"/>
    <w:rsid w:val="00CF14D4"/>
    <w:rsid w:val="00CF161A"/>
    <w:rsid w:val="00CF1720"/>
    <w:rsid w:val="00CF1B92"/>
    <w:rsid w:val="00CF1B9C"/>
    <w:rsid w:val="00CF1BAA"/>
    <w:rsid w:val="00CF1D92"/>
    <w:rsid w:val="00CF1E63"/>
    <w:rsid w:val="00CF23C3"/>
    <w:rsid w:val="00CF26C9"/>
    <w:rsid w:val="00CF278F"/>
    <w:rsid w:val="00CF2975"/>
    <w:rsid w:val="00CF298C"/>
    <w:rsid w:val="00CF2EDB"/>
    <w:rsid w:val="00CF2F1D"/>
    <w:rsid w:val="00CF34AB"/>
    <w:rsid w:val="00CF34F1"/>
    <w:rsid w:val="00CF36BE"/>
    <w:rsid w:val="00CF36D0"/>
    <w:rsid w:val="00CF3B98"/>
    <w:rsid w:val="00CF3E36"/>
    <w:rsid w:val="00CF3EA3"/>
    <w:rsid w:val="00CF3ED9"/>
    <w:rsid w:val="00CF3F4A"/>
    <w:rsid w:val="00CF4175"/>
    <w:rsid w:val="00CF438D"/>
    <w:rsid w:val="00CF4BDA"/>
    <w:rsid w:val="00CF4D81"/>
    <w:rsid w:val="00CF4F85"/>
    <w:rsid w:val="00CF523B"/>
    <w:rsid w:val="00CF5372"/>
    <w:rsid w:val="00CF5429"/>
    <w:rsid w:val="00CF54AD"/>
    <w:rsid w:val="00CF55FC"/>
    <w:rsid w:val="00CF564F"/>
    <w:rsid w:val="00CF57A0"/>
    <w:rsid w:val="00CF587C"/>
    <w:rsid w:val="00CF5C85"/>
    <w:rsid w:val="00CF5E4C"/>
    <w:rsid w:val="00CF5EA4"/>
    <w:rsid w:val="00CF61B4"/>
    <w:rsid w:val="00CF6572"/>
    <w:rsid w:val="00CF65F5"/>
    <w:rsid w:val="00CF6913"/>
    <w:rsid w:val="00CF6A80"/>
    <w:rsid w:val="00CF6A8A"/>
    <w:rsid w:val="00CF6BC8"/>
    <w:rsid w:val="00CF7223"/>
    <w:rsid w:val="00CF731F"/>
    <w:rsid w:val="00CF752F"/>
    <w:rsid w:val="00CF76E1"/>
    <w:rsid w:val="00CF77C7"/>
    <w:rsid w:val="00CF78EC"/>
    <w:rsid w:val="00CF7D56"/>
    <w:rsid w:val="00CF7DCB"/>
    <w:rsid w:val="00D00041"/>
    <w:rsid w:val="00D007F7"/>
    <w:rsid w:val="00D00B3F"/>
    <w:rsid w:val="00D010EB"/>
    <w:rsid w:val="00D01221"/>
    <w:rsid w:val="00D016E0"/>
    <w:rsid w:val="00D0193D"/>
    <w:rsid w:val="00D0198B"/>
    <w:rsid w:val="00D01CDD"/>
    <w:rsid w:val="00D01EDF"/>
    <w:rsid w:val="00D01F2D"/>
    <w:rsid w:val="00D0214B"/>
    <w:rsid w:val="00D021E9"/>
    <w:rsid w:val="00D02441"/>
    <w:rsid w:val="00D024A9"/>
    <w:rsid w:val="00D0256A"/>
    <w:rsid w:val="00D027AD"/>
    <w:rsid w:val="00D02946"/>
    <w:rsid w:val="00D0294D"/>
    <w:rsid w:val="00D0297C"/>
    <w:rsid w:val="00D02A63"/>
    <w:rsid w:val="00D02C17"/>
    <w:rsid w:val="00D02DBA"/>
    <w:rsid w:val="00D02DE1"/>
    <w:rsid w:val="00D02E2F"/>
    <w:rsid w:val="00D02E5A"/>
    <w:rsid w:val="00D032BF"/>
    <w:rsid w:val="00D0331C"/>
    <w:rsid w:val="00D034CB"/>
    <w:rsid w:val="00D0365E"/>
    <w:rsid w:val="00D036C8"/>
    <w:rsid w:val="00D03CCC"/>
    <w:rsid w:val="00D03D25"/>
    <w:rsid w:val="00D03D74"/>
    <w:rsid w:val="00D03FE8"/>
    <w:rsid w:val="00D04400"/>
    <w:rsid w:val="00D047C8"/>
    <w:rsid w:val="00D04881"/>
    <w:rsid w:val="00D04A9F"/>
    <w:rsid w:val="00D05015"/>
    <w:rsid w:val="00D051E9"/>
    <w:rsid w:val="00D0538D"/>
    <w:rsid w:val="00D05C9F"/>
    <w:rsid w:val="00D05D5A"/>
    <w:rsid w:val="00D05E0B"/>
    <w:rsid w:val="00D0643F"/>
    <w:rsid w:val="00D06445"/>
    <w:rsid w:val="00D06632"/>
    <w:rsid w:val="00D06941"/>
    <w:rsid w:val="00D069B8"/>
    <w:rsid w:val="00D06AE3"/>
    <w:rsid w:val="00D06E30"/>
    <w:rsid w:val="00D06E7E"/>
    <w:rsid w:val="00D071F0"/>
    <w:rsid w:val="00D0731A"/>
    <w:rsid w:val="00D073C0"/>
    <w:rsid w:val="00D07454"/>
    <w:rsid w:val="00D074A1"/>
    <w:rsid w:val="00D07880"/>
    <w:rsid w:val="00D07A48"/>
    <w:rsid w:val="00D07D7F"/>
    <w:rsid w:val="00D103FE"/>
    <w:rsid w:val="00D106EC"/>
    <w:rsid w:val="00D107FC"/>
    <w:rsid w:val="00D108D9"/>
    <w:rsid w:val="00D109C0"/>
    <w:rsid w:val="00D10AA1"/>
    <w:rsid w:val="00D10B1F"/>
    <w:rsid w:val="00D10C1C"/>
    <w:rsid w:val="00D110DB"/>
    <w:rsid w:val="00D1142C"/>
    <w:rsid w:val="00D11B64"/>
    <w:rsid w:val="00D11BAB"/>
    <w:rsid w:val="00D11D5C"/>
    <w:rsid w:val="00D12226"/>
    <w:rsid w:val="00D1261E"/>
    <w:rsid w:val="00D128B6"/>
    <w:rsid w:val="00D12934"/>
    <w:rsid w:val="00D12D40"/>
    <w:rsid w:val="00D12D57"/>
    <w:rsid w:val="00D132C3"/>
    <w:rsid w:val="00D13465"/>
    <w:rsid w:val="00D13624"/>
    <w:rsid w:val="00D1380F"/>
    <w:rsid w:val="00D139C6"/>
    <w:rsid w:val="00D13A48"/>
    <w:rsid w:val="00D13FD3"/>
    <w:rsid w:val="00D14238"/>
    <w:rsid w:val="00D15321"/>
    <w:rsid w:val="00D153FC"/>
    <w:rsid w:val="00D156D8"/>
    <w:rsid w:val="00D15F8F"/>
    <w:rsid w:val="00D160C8"/>
    <w:rsid w:val="00D16287"/>
    <w:rsid w:val="00D162D4"/>
    <w:rsid w:val="00D16392"/>
    <w:rsid w:val="00D163B6"/>
    <w:rsid w:val="00D16577"/>
    <w:rsid w:val="00D16690"/>
    <w:rsid w:val="00D16AC1"/>
    <w:rsid w:val="00D16B09"/>
    <w:rsid w:val="00D16BEE"/>
    <w:rsid w:val="00D16CCF"/>
    <w:rsid w:val="00D17080"/>
    <w:rsid w:val="00D17284"/>
    <w:rsid w:val="00D17E33"/>
    <w:rsid w:val="00D201CA"/>
    <w:rsid w:val="00D202C6"/>
    <w:rsid w:val="00D204D4"/>
    <w:rsid w:val="00D20609"/>
    <w:rsid w:val="00D2077C"/>
    <w:rsid w:val="00D20797"/>
    <w:rsid w:val="00D208E0"/>
    <w:rsid w:val="00D20AE3"/>
    <w:rsid w:val="00D20BC6"/>
    <w:rsid w:val="00D20E30"/>
    <w:rsid w:val="00D211A9"/>
    <w:rsid w:val="00D2137C"/>
    <w:rsid w:val="00D213C8"/>
    <w:rsid w:val="00D2149E"/>
    <w:rsid w:val="00D214C7"/>
    <w:rsid w:val="00D215DF"/>
    <w:rsid w:val="00D21618"/>
    <w:rsid w:val="00D21658"/>
    <w:rsid w:val="00D21931"/>
    <w:rsid w:val="00D21A00"/>
    <w:rsid w:val="00D21D04"/>
    <w:rsid w:val="00D21FF1"/>
    <w:rsid w:val="00D220C2"/>
    <w:rsid w:val="00D22343"/>
    <w:rsid w:val="00D226FA"/>
    <w:rsid w:val="00D2278E"/>
    <w:rsid w:val="00D228F1"/>
    <w:rsid w:val="00D229FB"/>
    <w:rsid w:val="00D22A42"/>
    <w:rsid w:val="00D22A49"/>
    <w:rsid w:val="00D22B32"/>
    <w:rsid w:val="00D22C1C"/>
    <w:rsid w:val="00D22D44"/>
    <w:rsid w:val="00D22FBD"/>
    <w:rsid w:val="00D230F2"/>
    <w:rsid w:val="00D23C41"/>
    <w:rsid w:val="00D23DE1"/>
    <w:rsid w:val="00D24046"/>
    <w:rsid w:val="00D240F1"/>
    <w:rsid w:val="00D24336"/>
    <w:rsid w:val="00D246BC"/>
    <w:rsid w:val="00D248C4"/>
    <w:rsid w:val="00D24A75"/>
    <w:rsid w:val="00D24D45"/>
    <w:rsid w:val="00D24D59"/>
    <w:rsid w:val="00D24EBD"/>
    <w:rsid w:val="00D257EE"/>
    <w:rsid w:val="00D25C03"/>
    <w:rsid w:val="00D25C93"/>
    <w:rsid w:val="00D25D77"/>
    <w:rsid w:val="00D25F38"/>
    <w:rsid w:val="00D261B0"/>
    <w:rsid w:val="00D263C1"/>
    <w:rsid w:val="00D26701"/>
    <w:rsid w:val="00D268D0"/>
    <w:rsid w:val="00D26942"/>
    <w:rsid w:val="00D27084"/>
    <w:rsid w:val="00D2731D"/>
    <w:rsid w:val="00D27369"/>
    <w:rsid w:val="00D273D1"/>
    <w:rsid w:val="00D27417"/>
    <w:rsid w:val="00D27914"/>
    <w:rsid w:val="00D27E26"/>
    <w:rsid w:val="00D30319"/>
    <w:rsid w:val="00D30397"/>
    <w:rsid w:val="00D307FD"/>
    <w:rsid w:val="00D30FF2"/>
    <w:rsid w:val="00D312F0"/>
    <w:rsid w:val="00D31339"/>
    <w:rsid w:val="00D313D8"/>
    <w:rsid w:val="00D3148E"/>
    <w:rsid w:val="00D31C95"/>
    <w:rsid w:val="00D31D1E"/>
    <w:rsid w:val="00D31D38"/>
    <w:rsid w:val="00D32130"/>
    <w:rsid w:val="00D32163"/>
    <w:rsid w:val="00D322B9"/>
    <w:rsid w:val="00D323DD"/>
    <w:rsid w:val="00D325DE"/>
    <w:rsid w:val="00D32773"/>
    <w:rsid w:val="00D32A07"/>
    <w:rsid w:val="00D32CD5"/>
    <w:rsid w:val="00D32CF4"/>
    <w:rsid w:val="00D330CD"/>
    <w:rsid w:val="00D331F0"/>
    <w:rsid w:val="00D33223"/>
    <w:rsid w:val="00D33269"/>
    <w:rsid w:val="00D334E9"/>
    <w:rsid w:val="00D33B04"/>
    <w:rsid w:val="00D33C27"/>
    <w:rsid w:val="00D33C82"/>
    <w:rsid w:val="00D33FF2"/>
    <w:rsid w:val="00D34133"/>
    <w:rsid w:val="00D346C2"/>
    <w:rsid w:val="00D346D9"/>
    <w:rsid w:val="00D3470B"/>
    <w:rsid w:val="00D3472F"/>
    <w:rsid w:val="00D34847"/>
    <w:rsid w:val="00D354EE"/>
    <w:rsid w:val="00D35AA3"/>
    <w:rsid w:val="00D35BE2"/>
    <w:rsid w:val="00D35E24"/>
    <w:rsid w:val="00D35EDA"/>
    <w:rsid w:val="00D362CE"/>
    <w:rsid w:val="00D36468"/>
    <w:rsid w:val="00D364C1"/>
    <w:rsid w:val="00D365E6"/>
    <w:rsid w:val="00D36922"/>
    <w:rsid w:val="00D371D2"/>
    <w:rsid w:val="00D37331"/>
    <w:rsid w:val="00D3735C"/>
    <w:rsid w:val="00D37565"/>
    <w:rsid w:val="00D37B7F"/>
    <w:rsid w:val="00D37F4F"/>
    <w:rsid w:val="00D405A5"/>
    <w:rsid w:val="00D407B0"/>
    <w:rsid w:val="00D40FF3"/>
    <w:rsid w:val="00D415DB"/>
    <w:rsid w:val="00D416CB"/>
    <w:rsid w:val="00D417A3"/>
    <w:rsid w:val="00D41804"/>
    <w:rsid w:val="00D41AD8"/>
    <w:rsid w:val="00D41C38"/>
    <w:rsid w:val="00D41D31"/>
    <w:rsid w:val="00D41EAB"/>
    <w:rsid w:val="00D42230"/>
    <w:rsid w:val="00D42487"/>
    <w:rsid w:val="00D42532"/>
    <w:rsid w:val="00D4263C"/>
    <w:rsid w:val="00D42A48"/>
    <w:rsid w:val="00D42B56"/>
    <w:rsid w:val="00D42BC4"/>
    <w:rsid w:val="00D42C69"/>
    <w:rsid w:val="00D432C0"/>
    <w:rsid w:val="00D43432"/>
    <w:rsid w:val="00D43617"/>
    <w:rsid w:val="00D43ABC"/>
    <w:rsid w:val="00D43CEB"/>
    <w:rsid w:val="00D43EF1"/>
    <w:rsid w:val="00D440C7"/>
    <w:rsid w:val="00D44408"/>
    <w:rsid w:val="00D449DE"/>
    <w:rsid w:val="00D44A97"/>
    <w:rsid w:val="00D44BAB"/>
    <w:rsid w:val="00D44BB9"/>
    <w:rsid w:val="00D44C29"/>
    <w:rsid w:val="00D44D20"/>
    <w:rsid w:val="00D44E3E"/>
    <w:rsid w:val="00D44F42"/>
    <w:rsid w:val="00D45380"/>
    <w:rsid w:val="00D4540D"/>
    <w:rsid w:val="00D45A7D"/>
    <w:rsid w:val="00D45B62"/>
    <w:rsid w:val="00D45BB5"/>
    <w:rsid w:val="00D45C7B"/>
    <w:rsid w:val="00D4658A"/>
    <w:rsid w:val="00D46695"/>
    <w:rsid w:val="00D4676C"/>
    <w:rsid w:val="00D4709A"/>
    <w:rsid w:val="00D47286"/>
    <w:rsid w:val="00D4756B"/>
    <w:rsid w:val="00D47F5E"/>
    <w:rsid w:val="00D500B5"/>
    <w:rsid w:val="00D50110"/>
    <w:rsid w:val="00D5038B"/>
    <w:rsid w:val="00D506F9"/>
    <w:rsid w:val="00D50747"/>
    <w:rsid w:val="00D507D3"/>
    <w:rsid w:val="00D5082E"/>
    <w:rsid w:val="00D50A44"/>
    <w:rsid w:val="00D50EF8"/>
    <w:rsid w:val="00D5104A"/>
    <w:rsid w:val="00D5110C"/>
    <w:rsid w:val="00D5149B"/>
    <w:rsid w:val="00D515E1"/>
    <w:rsid w:val="00D51BE3"/>
    <w:rsid w:val="00D522C2"/>
    <w:rsid w:val="00D52439"/>
    <w:rsid w:val="00D52645"/>
    <w:rsid w:val="00D52725"/>
    <w:rsid w:val="00D52960"/>
    <w:rsid w:val="00D52A9E"/>
    <w:rsid w:val="00D52B7D"/>
    <w:rsid w:val="00D52D8E"/>
    <w:rsid w:val="00D52DB9"/>
    <w:rsid w:val="00D52FBA"/>
    <w:rsid w:val="00D530CF"/>
    <w:rsid w:val="00D535B9"/>
    <w:rsid w:val="00D5377F"/>
    <w:rsid w:val="00D53802"/>
    <w:rsid w:val="00D53851"/>
    <w:rsid w:val="00D53AEF"/>
    <w:rsid w:val="00D53F76"/>
    <w:rsid w:val="00D542CB"/>
    <w:rsid w:val="00D54485"/>
    <w:rsid w:val="00D5472F"/>
    <w:rsid w:val="00D54A4D"/>
    <w:rsid w:val="00D54A67"/>
    <w:rsid w:val="00D54CC2"/>
    <w:rsid w:val="00D54CDB"/>
    <w:rsid w:val="00D54D9C"/>
    <w:rsid w:val="00D54FAA"/>
    <w:rsid w:val="00D5515C"/>
    <w:rsid w:val="00D555F3"/>
    <w:rsid w:val="00D557F4"/>
    <w:rsid w:val="00D55D08"/>
    <w:rsid w:val="00D561CC"/>
    <w:rsid w:val="00D565B5"/>
    <w:rsid w:val="00D5660D"/>
    <w:rsid w:val="00D566C0"/>
    <w:rsid w:val="00D56AB0"/>
    <w:rsid w:val="00D5708B"/>
    <w:rsid w:val="00D5731F"/>
    <w:rsid w:val="00D5737E"/>
    <w:rsid w:val="00D573C4"/>
    <w:rsid w:val="00D574E7"/>
    <w:rsid w:val="00D57829"/>
    <w:rsid w:val="00D5790C"/>
    <w:rsid w:val="00D579CF"/>
    <w:rsid w:val="00D57C1A"/>
    <w:rsid w:val="00D57C71"/>
    <w:rsid w:val="00D57CF3"/>
    <w:rsid w:val="00D57D89"/>
    <w:rsid w:val="00D57DF9"/>
    <w:rsid w:val="00D57F2A"/>
    <w:rsid w:val="00D60277"/>
    <w:rsid w:val="00D6040A"/>
    <w:rsid w:val="00D60813"/>
    <w:rsid w:val="00D60897"/>
    <w:rsid w:val="00D60E24"/>
    <w:rsid w:val="00D60FAE"/>
    <w:rsid w:val="00D614CD"/>
    <w:rsid w:val="00D615C2"/>
    <w:rsid w:val="00D61ACF"/>
    <w:rsid w:val="00D61B42"/>
    <w:rsid w:val="00D61F3A"/>
    <w:rsid w:val="00D61FF0"/>
    <w:rsid w:val="00D62022"/>
    <w:rsid w:val="00D621F1"/>
    <w:rsid w:val="00D62945"/>
    <w:rsid w:val="00D629FA"/>
    <w:rsid w:val="00D62CA0"/>
    <w:rsid w:val="00D62FB6"/>
    <w:rsid w:val="00D6314C"/>
    <w:rsid w:val="00D633E9"/>
    <w:rsid w:val="00D6380D"/>
    <w:rsid w:val="00D63AB3"/>
    <w:rsid w:val="00D63CAC"/>
    <w:rsid w:val="00D63F03"/>
    <w:rsid w:val="00D6412E"/>
    <w:rsid w:val="00D64264"/>
    <w:rsid w:val="00D6450F"/>
    <w:rsid w:val="00D64740"/>
    <w:rsid w:val="00D64764"/>
    <w:rsid w:val="00D64A67"/>
    <w:rsid w:val="00D64AB5"/>
    <w:rsid w:val="00D64C09"/>
    <w:rsid w:val="00D6575B"/>
    <w:rsid w:val="00D6596B"/>
    <w:rsid w:val="00D65FD3"/>
    <w:rsid w:val="00D662E7"/>
    <w:rsid w:val="00D66314"/>
    <w:rsid w:val="00D664D2"/>
    <w:rsid w:val="00D66779"/>
    <w:rsid w:val="00D66B59"/>
    <w:rsid w:val="00D66C74"/>
    <w:rsid w:val="00D66FB8"/>
    <w:rsid w:val="00D674D4"/>
    <w:rsid w:val="00D674FE"/>
    <w:rsid w:val="00D67B1F"/>
    <w:rsid w:val="00D67B72"/>
    <w:rsid w:val="00D67CF5"/>
    <w:rsid w:val="00D67EC3"/>
    <w:rsid w:val="00D70084"/>
    <w:rsid w:val="00D701D0"/>
    <w:rsid w:val="00D707B3"/>
    <w:rsid w:val="00D70B85"/>
    <w:rsid w:val="00D70DE5"/>
    <w:rsid w:val="00D70EA3"/>
    <w:rsid w:val="00D71389"/>
    <w:rsid w:val="00D7167B"/>
    <w:rsid w:val="00D718D3"/>
    <w:rsid w:val="00D7218B"/>
    <w:rsid w:val="00D724C9"/>
    <w:rsid w:val="00D72718"/>
    <w:rsid w:val="00D72753"/>
    <w:rsid w:val="00D7287A"/>
    <w:rsid w:val="00D7290F"/>
    <w:rsid w:val="00D72B06"/>
    <w:rsid w:val="00D72CCE"/>
    <w:rsid w:val="00D72E5F"/>
    <w:rsid w:val="00D72F3D"/>
    <w:rsid w:val="00D72FB1"/>
    <w:rsid w:val="00D733FE"/>
    <w:rsid w:val="00D7370D"/>
    <w:rsid w:val="00D738F7"/>
    <w:rsid w:val="00D73B2E"/>
    <w:rsid w:val="00D740D8"/>
    <w:rsid w:val="00D745F3"/>
    <w:rsid w:val="00D74607"/>
    <w:rsid w:val="00D74617"/>
    <w:rsid w:val="00D7465B"/>
    <w:rsid w:val="00D7486F"/>
    <w:rsid w:val="00D74AAB"/>
    <w:rsid w:val="00D74D13"/>
    <w:rsid w:val="00D74EBB"/>
    <w:rsid w:val="00D74F22"/>
    <w:rsid w:val="00D75128"/>
    <w:rsid w:val="00D75149"/>
    <w:rsid w:val="00D75427"/>
    <w:rsid w:val="00D756D7"/>
    <w:rsid w:val="00D75760"/>
    <w:rsid w:val="00D75930"/>
    <w:rsid w:val="00D75CF0"/>
    <w:rsid w:val="00D75D21"/>
    <w:rsid w:val="00D76050"/>
    <w:rsid w:val="00D76100"/>
    <w:rsid w:val="00D763CB"/>
    <w:rsid w:val="00D76507"/>
    <w:rsid w:val="00D765FB"/>
    <w:rsid w:val="00D76A3A"/>
    <w:rsid w:val="00D76DA3"/>
    <w:rsid w:val="00D76ED2"/>
    <w:rsid w:val="00D772FA"/>
    <w:rsid w:val="00D7751D"/>
    <w:rsid w:val="00D775BB"/>
    <w:rsid w:val="00D77716"/>
    <w:rsid w:val="00D777B2"/>
    <w:rsid w:val="00D779A4"/>
    <w:rsid w:val="00D77A6D"/>
    <w:rsid w:val="00D77F7D"/>
    <w:rsid w:val="00D800D8"/>
    <w:rsid w:val="00D80706"/>
    <w:rsid w:val="00D80D4E"/>
    <w:rsid w:val="00D80E99"/>
    <w:rsid w:val="00D80EF6"/>
    <w:rsid w:val="00D80FB3"/>
    <w:rsid w:val="00D81235"/>
    <w:rsid w:val="00D81371"/>
    <w:rsid w:val="00D81680"/>
    <w:rsid w:val="00D817A6"/>
    <w:rsid w:val="00D81BF2"/>
    <w:rsid w:val="00D81CEC"/>
    <w:rsid w:val="00D81F49"/>
    <w:rsid w:val="00D81F83"/>
    <w:rsid w:val="00D82131"/>
    <w:rsid w:val="00D822AA"/>
    <w:rsid w:val="00D82447"/>
    <w:rsid w:val="00D82669"/>
    <w:rsid w:val="00D82905"/>
    <w:rsid w:val="00D82D34"/>
    <w:rsid w:val="00D8350A"/>
    <w:rsid w:val="00D83623"/>
    <w:rsid w:val="00D83726"/>
    <w:rsid w:val="00D842D9"/>
    <w:rsid w:val="00D84539"/>
    <w:rsid w:val="00D8465D"/>
    <w:rsid w:val="00D84957"/>
    <w:rsid w:val="00D84C6F"/>
    <w:rsid w:val="00D84D42"/>
    <w:rsid w:val="00D84D93"/>
    <w:rsid w:val="00D85B1C"/>
    <w:rsid w:val="00D85BDF"/>
    <w:rsid w:val="00D85C5B"/>
    <w:rsid w:val="00D85DEA"/>
    <w:rsid w:val="00D85E4C"/>
    <w:rsid w:val="00D85F6D"/>
    <w:rsid w:val="00D85FCF"/>
    <w:rsid w:val="00D86084"/>
    <w:rsid w:val="00D86231"/>
    <w:rsid w:val="00D86359"/>
    <w:rsid w:val="00D863F9"/>
    <w:rsid w:val="00D8640C"/>
    <w:rsid w:val="00D864EA"/>
    <w:rsid w:val="00D86581"/>
    <w:rsid w:val="00D868C4"/>
    <w:rsid w:val="00D86AB9"/>
    <w:rsid w:val="00D86B63"/>
    <w:rsid w:val="00D87159"/>
    <w:rsid w:val="00D87519"/>
    <w:rsid w:val="00D8751E"/>
    <w:rsid w:val="00D87530"/>
    <w:rsid w:val="00D876A2"/>
    <w:rsid w:val="00D87714"/>
    <w:rsid w:val="00D8794F"/>
    <w:rsid w:val="00D87BEA"/>
    <w:rsid w:val="00D9044A"/>
    <w:rsid w:val="00D904DF"/>
    <w:rsid w:val="00D904E7"/>
    <w:rsid w:val="00D90554"/>
    <w:rsid w:val="00D90857"/>
    <w:rsid w:val="00D90951"/>
    <w:rsid w:val="00D90B79"/>
    <w:rsid w:val="00D90ED9"/>
    <w:rsid w:val="00D90FC9"/>
    <w:rsid w:val="00D91124"/>
    <w:rsid w:val="00D913D4"/>
    <w:rsid w:val="00D9175C"/>
    <w:rsid w:val="00D91795"/>
    <w:rsid w:val="00D91907"/>
    <w:rsid w:val="00D91B0F"/>
    <w:rsid w:val="00D91F8C"/>
    <w:rsid w:val="00D921A0"/>
    <w:rsid w:val="00D92385"/>
    <w:rsid w:val="00D92423"/>
    <w:rsid w:val="00D92446"/>
    <w:rsid w:val="00D9244A"/>
    <w:rsid w:val="00D924FB"/>
    <w:rsid w:val="00D925AD"/>
    <w:rsid w:val="00D928B2"/>
    <w:rsid w:val="00D928D7"/>
    <w:rsid w:val="00D928EA"/>
    <w:rsid w:val="00D92A10"/>
    <w:rsid w:val="00D92B36"/>
    <w:rsid w:val="00D92B46"/>
    <w:rsid w:val="00D92DDB"/>
    <w:rsid w:val="00D93114"/>
    <w:rsid w:val="00D931A0"/>
    <w:rsid w:val="00D9325B"/>
    <w:rsid w:val="00D932F7"/>
    <w:rsid w:val="00D933EA"/>
    <w:rsid w:val="00D93566"/>
    <w:rsid w:val="00D93703"/>
    <w:rsid w:val="00D9386C"/>
    <w:rsid w:val="00D9386F"/>
    <w:rsid w:val="00D93A10"/>
    <w:rsid w:val="00D93A2E"/>
    <w:rsid w:val="00D93ACE"/>
    <w:rsid w:val="00D94035"/>
    <w:rsid w:val="00D9407D"/>
    <w:rsid w:val="00D9410D"/>
    <w:rsid w:val="00D9447D"/>
    <w:rsid w:val="00D94537"/>
    <w:rsid w:val="00D948AD"/>
    <w:rsid w:val="00D94982"/>
    <w:rsid w:val="00D94A75"/>
    <w:rsid w:val="00D94AF4"/>
    <w:rsid w:val="00D95013"/>
    <w:rsid w:val="00D95034"/>
    <w:rsid w:val="00D9504D"/>
    <w:rsid w:val="00D9530A"/>
    <w:rsid w:val="00D958B4"/>
    <w:rsid w:val="00D95A01"/>
    <w:rsid w:val="00D95A51"/>
    <w:rsid w:val="00D95A7A"/>
    <w:rsid w:val="00D95B9B"/>
    <w:rsid w:val="00D95C81"/>
    <w:rsid w:val="00D95D3B"/>
    <w:rsid w:val="00D95E58"/>
    <w:rsid w:val="00D95EC7"/>
    <w:rsid w:val="00D95ED8"/>
    <w:rsid w:val="00D96050"/>
    <w:rsid w:val="00D9635D"/>
    <w:rsid w:val="00D964D9"/>
    <w:rsid w:val="00D96A16"/>
    <w:rsid w:val="00D96C70"/>
    <w:rsid w:val="00D96E1B"/>
    <w:rsid w:val="00D96F52"/>
    <w:rsid w:val="00D9722F"/>
    <w:rsid w:val="00D97424"/>
    <w:rsid w:val="00D9754B"/>
    <w:rsid w:val="00D97555"/>
    <w:rsid w:val="00D978E9"/>
    <w:rsid w:val="00D97FB9"/>
    <w:rsid w:val="00DA0105"/>
    <w:rsid w:val="00DA0219"/>
    <w:rsid w:val="00DA0680"/>
    <w:rsid w:val="00DA0B57"/>
    <w:rsid w:val="00DA0CCB"/>
    <w:rsid w:val="00DA0DE5"/>
    <w:rsid w:val="00DA0E44"/>
    <w:rsid w:val="00DA1030"/>
    <w:rsid w:val="00DA13B9"/>
    <w:rsid w:val="00DA16A7"/>
    <w:rsid w:val="00DA185D"/>
    <w:rsid w:val="00DA196E"/>
    <w:rsid w:val="00DA1AF1"/>
    <w:rsid w:val="00DA1DB3"/>
    <w:rsid w:val="00DA1FAF"/>
    <w:rsid w:val="00DA2689"/>
    <w:rsid w:val="00DA277D"/>
    <w:rsid w:val="00DA2887"/>
    <w:rsid w:val="00DA34AE"/>
    <w:rsid w:val="00DA40B1"/>
    <w:rsid w:val="00DA43C6"/>
    <w:rsid w:val="00DA4691"/>
    <w:rsid w:val="00DA4EDE"/>
    <w:rsid w:val="00DA4F14"/>
    <w:rsid w:val="00DA510E"/>
    <w:rsid w:val="00DA5611"/>
    <w:rsid w:val="00DA568A"/>
    <w:rsid w:val="00DA575E"/>
    <w:rsid w:val="00DA5CD3"/>
    <w:rsid w:val="00DA5F17"/>
    <w:rsid w:val="00DA5F21"/>
    <w:rsid w:val="00DA61D6"/>
    <w:rsid w:val="00DA6400"/>
    <w:rsid w:val="00DA6908"/>
    <w:rsid w:val="00DA695F"/>
    <w:rsid w:val="00DA7006"/>
    <w:rsid w:val="00DA7071"/>
    <w:rsid w:val="00DA7168"/>
    <w:rsid w:val="00DA791E"/>
    <w:rsid w:val="00DA7C29"/>
    <w:rsid w:val="00DA7CC0"/>
    <w:rsid w:val="00DA7FCD"/>
    <w:rsid w:val="00DB01DD"/>
    <w:rsid w:val="00DB066A"/>
    <w:rsid w:val="00DB0867"/>
    <w:rsid w:val="00DB10F7"/>
    <w:rsid w:val="00DB1538"/>
    <w:rsid w:val="00DB15A7"/>
    <w:rsid w:val="00DB15EF"/>
    <w:rsid w:val="00DB18CC"/>
    <w:rsid w:val="00DB1B01"/>
    <w:rsid w:val="00DB1E59"/>
    <w:rsid w:val="00DB2043"/>
    <w:rsid w:val="00DB2483"/>
    <w:rsid w:val="00DB277D"/>
    <w:rsid w:val="00DB2D78"/>
    <w:rsid w:val="00DB2F76"/>
    <w:rsid w:val="00DB3107"/>
    <w:rsid w:val="00DB3161"/>
    <w:rsid w:val="00DB3195"/>
    <w:rsid w:val="00DB319F"/>
    <w:rsid w:val="00DB31BF"/>
    <w:rsid w:val="00DB33E0"/>
    <w:rsid w:val="00DB3682"/>
    <w:rsid w:val="00DB3711"/>
    <w:rsid w:val="00DB396E"/>
    <w:rsid w:val="00DB39B5"/>
    <w:rsid w:val="00DB3B50"/>
    <w:rsid w:val="00DB3CDC"/>
    <w:rsid w:val="00DB3D3C"/>
    <w:rsid w:val="00DB3D8D"/>
    <w:rsid w:val="00DB3DA9"/>
    <w:rsid w:val="00DB3DBB"/>
    <w:rsid w:val="00DB3EDC"/>
    <w:rsid w:val="00DB3F1F"/>
    <w:rsid w:val="00DB40E6"/>
    <w:rsid w:val="00DB40FF"/>
    <w:rsid w:val="00DB4378"/>
    <w:rsid w:val="00DB4386"/>
    <w:rsid w:val="00DB49F6"/>
    <w:rsid w:val="00DB4A66"/>
    <w:rsid w:val="00DB4DBC"/>
    <w:rsid w:val="00DB5348"/>
    <w:rsid w:val="00DB557D"/>
    <w:rsid w:val="00DB55B1"/>
    <w:rsid w:val="00DB58B3"/>
    <w:rsid w:val="00DB5B53"/>
    <w:rsid w:val="00DB5C16"/>
    <w:rsid w:val="00DB5C8B"/>
    <w:rsid w:val="00DB5D3F"/>
    <w:rsid w:val="00DB601E"/>
    <w:rsid w:val="00DB621A"/>
    <w:rsid w:val="00DB6368"/>
    <w:rsid w:val="00DB6615"/>
    <w:rsid w:val="00DB67C6"/>
    <w:rsid w:val="00DB694F"/>
    <w:rsid w:val="00DB6DB5"/>
    <w:rsid w:val="00DB6E54"/>
    <w:rsid w:val="00DB71F3"/>
    <w:rsid w:val="00DB7216"/>
    <w:rsid w:val="00DB74D4"/>
    <w:rsid w:val="00DB7522"/>
    <w:rsid w:val="00DB77AA"/>
    <w:rsid w:val="00DB78E1"/>
    <w:rsid w:val="00DB7A8B"/>
    <w:rsid w:val="00DB7BBA"/>
    <w:rsid w:val="00DB7C64"/>
    <w:rsid w:val="00DC01D3"/>
    <w:rsid w:val="00DC052D"/>
    <w:rsid w:val="00DC0721"/>
    <w:rsid w:val="00DC07C7"/>
    <w:rsid w:val="00DC094C"/>
    <w:rsid w:val="00DC0A99"/>
    <w:rsid w:val="00DC0F28"/>
    <w:rsid w:val="00DC1131"/>
    <w:rsid w:val="00DC125D"/>
    <w:rsid w:val="00DC150A"/>
    <w:rsid w:val="00DC16F3"/>
    <w:rsid w:val="00DC1928"/>
    <w:rsid w:val="00DC1C6E"/>
    <w:rsid w:val="00DC1F6D"/>
    <w:rsid w:val="00DC20E2"/>
    <w:rsid w:val="00DC2239"/>
    <w:rsid w:val="00DC231C"/>
    <w:rsid w:val="00DC2C62"/>
    <w:rsid w:val="00DC2CDC"/>
    <w:rsid w:val="00DC2D55"/>
    <w:rsid w:val="00DC2F2F"/>
    <w:rsid w:val="00DC324F"/>
    <w:rsid w:val="00DC34D2"/>
    <w:rsid w:val="00DC351E"/>
    <w:rsid w:val="00DC3588"/>
    <w:rsid w:val="00DC35BE"/>
    <w:rsid w:val="00DC3756"/>
    <w:rsid w:val="00DC38FD"/>
    <w:rsid w:val="00DC4163"/>
    <w:rsid w:val="00DC44F3"/>
    <w:rsid w:val="00DC494E"/>
    <w:rsid w:val="00DC4994"/>
    <w:rsid w:val="00DC4ABC"/>
    <w:rsid w:val="00DC4B4D"/>
    <w:rsid w:val="00DC4E5F"/>
    <w:rsid w:val="00DC5793"/>
    <w:rsid w:val="00DC59A1"/>
    <w:rsid w:val="00DC5B07"/>
    <w:rsid w:val="00DC5B0B"/>
    <w:rsid w:val="00DC5BC3"/>
    <w:rsid w:val="00DC5EB4"/>
    <w:rsid w:val="00DC5EE7"/>
    <w:rsid w:val="00DC5FC0"/>
    <w:rsid w:val="00DC6218"/>
    <w:rsid w:val="00DC6266"/>
    <w:rsid w:val="00DC629F"/>
    <w:rsid w:val="00DC6BD1"/>
    <w:rsid w:val="00DC73EB"/>
    <w:rsid w:val="00DC7489"/>
    <w:rsid w:val="00DC75A9"/>
    <w:rsid w:val="00DC76FF"/>
    <w:rsid w:val="00DC7722"/>
    <w:rsid w:val="00DC77A6"/>
    <w:rsid w:val="00DC79B9"/>
    <w:rsid w:val="00DC79D2"/>
    <w:rsid w:val="00DC7B8D"/>
    <w:rsid w:val="00DC7D32"/>
    <w:rsid w:val="00DC7D5E"/>
    <w:rsid w:val="00DC7E08"/>
    <w:rsid w:val="00DD07E4"/>
    <w:rsid w:val="00DD1154"/>
    <w:rsid w:val="00DD11A3"/>
    <w:rsid w:val="00DD11CC"/>
    <w:rsid w:val="00DD17AA"/>
    <w:rsid w:val="00DD17B4"/>
    <w:rsid w:val="00DD18B4"/>
    <w:rsid w:val="00DD1915"/>
    <w:rsid w:val="00DD19AF"/>
    <w:rsid w:val="00DD1D4A"/>
    <w:rsid w:val="00DD1E7A"/>
    <w:rsid w:val="00DD1FE3"/>
    <w:rsid w:val="00DD27BE"/>
    <w:rsid w:val="00DD29BF"/>
    <w:rsid w:val="00DD2A34"/>
    <w:rsid w:val="00DD2D49"/>
    <w:rsid w:val="00DD2E8C"/>
    <w:rsid w:val="00DD3074"/>
    <w:rsid w:val="00DD3156"/>
    <w:rsid w:val="00DD3169"/>
    <w:rsid w:val="00DD3436"/>
    <w:rsid w:val="00DD35D5"/>
    <w:rsid w:val="00DD39AA"/>
    <w:rsid w:val="00DD39D1"/>
    <w:rsid w:val="00DD39F3"/>
    <w:rsid w:val="00DD3C26"/>
    <w:rsid w:val="00DD3CCB"/>
    <w:rsid w:val="00DD3EE5"/>
    <w:rsid w:val="00DD4299"/>
    <w:rsid w:val="00DD4406"/>
    <w:rsid w:val="00DD44EF"/>
    <w:rsid w:val="00DD45AF"/>
    <w:rsid w:val="00DD45DD"/>
    <w:rsid w:val="00DD4955"/>
    <w:rsid w:val="00DD49B7"/>
    <w:rsid w:val="00DD49BD"/>
    <w:rsid w:val="00DD49FD"/>
    <w:rsid w:val="00DD4D25"/>
    <w:rsid w:val="00DD4EEF"/>
    <w:rsid w:val="00DD4FAB"/>
    <w:rsid w:val="00DD5575"/>
    <w:rsid w:val="00DD587F"/>
    <w:rsid w:val="00DD5A5F"/>
    <w:rsid w:val="00DD5A8B"/>
    <w:rsid w:val="00DD5D03"/>
    <w:rsid w:val="00DD5F82"/>
    <w:rsid w:val="00DD5FA3"/>
    <w:rsid w:val="00DD6078"/>
    <w:rsid w:val="00DD61D0"/>
    <w:rsid w:val="00DD651C"/>
    <w:rsid w:val="00DD6642"/>
    <w:rsid w:val="00DD6710"/>
    <w:rsid w:val="00DD6B3B"/>
    <w:rsid w:val="00DD6C88"/>
    <w:rsid w:val="00DD700B"/>
    <w:rsid w:val="00DD7152"/>
    <w:rsid w:val="00DD7226"/>
    <w:rsid w:val="00DD72CE"/>
    <w:rsid w:val="00DD7378"/>
    <w:rsid w:val="00DD7406"/>
    <w:rsid w:val="00DD7914"/>
    <w:rsid w:val="00DD7A3B"/>
    <w:rsid w:val="00DD7BDD"/>
    <w:rsid w:val="00DD7EA6"/>
    <w:rsid w:val="00DE0038"/>
    <w:rsid w:val="00DE0519"/>
    <w:rsid w:val="00DE0E8F"/>
    <w:rsid w:val="00DE151E"/>
    <w:rsid w:val="00DE1627"/>
    <w:rsid w:val="00DE16DC"/>
    <w:rsid w:val="00DE1C6C"/>
    <w:rsid w:val="00DE1CC0"/>
    <w:rsid w:val="00DE25BA"/>
    <w:rsid w:val="00DE26D0"/>
    <w:rsid w:val="00DE289A"/>
    <w:rsid w:val="00DE2C1A"/>
    <w:rsid w:val="00DE315B"/>
    <w:rsid w:val="00DE321E"/>
    <w:rsid w:val="00DE366B"/>
    <w:rsid w:val="00DE36B9"/>
    <w:rsid w:val="00DE392D"/>
    <w:rsid w:val="00DE3B97"/>
    <w:rsid w:val="00DE3D1F"/>
    <w:rsid w:val="00DE3EDF"/>
    <w:rsid w:val="00DE42AB"/>
    <w:rsid w:val="00DE42DC"/>
    <w:rsid w:val="00DE433F"/>
    <w:rsid w:val="00DE44A0"/>
    <w:rsid w:val="00DE4597"/>
    <w:rsid w:val="00DE45A0"/>
    <w:rsid w:val="00DE4985"/>
    <w:rsid w:val="00DE4CBB"/>
    <w:rsid w:val="00DE4E42"/>
    <w:rsid w:val="00DE4E63"/>
    <w:rsid w:val="00DE4FE7"/>
    <w:rsid w:val="00DE506A"/>
    <w:rsid w:val="00DE527B"/>
    <w:rsid w:val="00DE55F3"/>
    <w:rsid w:val="00DE569E"/>
    <w:rsid w:val="00DE5B5B"/>
    <w:rsid w:val="00DE5FBB"/>
    <w:rsid w:val="00DE6239"/>
    <w:rsid w:val="00DE6349"/>
    <w:rsid w:val="00DE643E"/>
    <w:rsid w:val="00DE648E"/>
    <w:rsid w:val="00DE65A7"/>
    <w:rsid w:val="00DE6A98"/>
    <w:rsid w:val="00DE6AFC"/>
    <w:rsid w:val="00DE6F51"/>
    <w:rsid w:val="00DE70E1"/>
    <w:rsid w:val="00DE729E"/>
    <w:rsid w:val="00DE76E1"/>
    <w:rsid w:val="00DE7829"/>
    <w:rsid w:val="00DE7878"/>
    <w:rsid w:val="00DE799D"/>
    <w:rsid w:val="00DE7B43"/>
    <w:rsid w:val="00DE7BC0"/>
    <w:rsid w:val="00DE7D0D"/>
    <w:rsid w:val="00DE7F78"/>
    <w:rsid w:val="00DF0065"/>
    <w:rsid w:val="00DF00B7"/>
    <w:rsid w:val="00DF0318"/>
    <w:rsid w:val="00DF032E"/>
    <w:rsid w:val="00DF05A8"/>
    <w:rsid w:val="00DF0818"/>
    <w:rsid w:val="00DF095D"/>
    <w:rsid w:val="00DF0ECB"/>
    <w:rsid w:val="00DF0F38"/>
    <w:rsid w:val="00DF0FF3"/>
    <w:rsid w:val="00DF103D"/>
    <w:rsid w:val="00DF1200"/>
    <w:rsid w:val="00DF144E"/>
    <w:rsid w:val="00DF1577"/>
    <w:rsid w:val="00DF1683"/>
    <w:rsid w:val="00DF1774"/>
    <w:rsid w:val="00DF1941"/>
    <w:rsid w:val="00DF1C8B"/>
    <w:rsid w:val="00DF1F99"/>
    <w:rsid w:val="00DF2253"/>
    <w:rsid w:val="00DF2311"/>
    <w:rsid w:val="00DF25BB"/>
    <w:rsid w:val="00DF28B5"/>
    <w:rsid w:val="00DF28CA"/>
    <w:rsid w:val="00DF28DE"/>
    <w:rsid w:val="00DF2C5A"/>
    <w:rsid w:val="00DF2DE7"/>
    <w:rsid w:val="00DF2EC5"/>
    <w:rsid w:val="00DF30AC"/>
    <w:rsid w:val="00DF30C2"/>
    <w:rsid w:val="00DF33E2"/>
    <w:rsid w:val="00DF3402"/>
    <w:rsid w:val="00DF37E8"/>
    <w:rsid w:val="00DF3AB4"/>
    <w:rsid w:val="00DF40DD"/>
    <w:rsid w:val="00DF4223"/>
    <w:rsid w:val="00DF46CD"/>
    <w:rsid w:val="00DF48F6"/>
    <w:rsid w:val="00DF4992"/>
    <w:rsid w:val="00DF4B5D"/>
    <w:rsid w:val="00DF529D"/>
    <w:rsid w:val="00DF5662"/>
    <w:rsid w:val="00DF58A4"/>
    <w:rsid w:val="00DF5974"/>
    <w:rsid w:val="00DF5A86"/>
    <w:rsid w:val="00DF5C49"/>
    <w:rsid w:val="00DF5E5B"/>
    <w:rsid w:val="00DF5EEB"/>
    <w:rsid w:val="00DF6206"/>
    <w:rsid w:val="00DF630C"/>
    <w:rsid w:val="00DF6462"/>
    <w:rsid w:val="00DF6E4D"/>
    <w:rsid w:val="00DF6ECB"/>
    <w:rsid w:val="00DF7297"/>
    <w:rsid w:val="00DF7603"/>
    <w:rsid w:val="00DF793D"/>
    <w:rsid w:val="00DF7BBF"/>
    <w:rsid w:val="00DF7C4A"/>
    <w:rsid w:val="00DF7C8B"/>
    <w:rsid w:val="00DF7CE5"/>
    <w:rsid w:val="00DF7D9D"/>
    <w:rsid w:val="00DF7E75"/>
    <w:rsid w:val="00E0015B"/>
    <w:rsid w:val="00E00238"/>
    <w:rsid w:val="00E002C5"/>
    <w:rsid w:val="00E002EB"/>
    <w:rsid w:val="00E00333"/>
    <w:rsid w:val="00E00388"/>
    <w:rsid w:val="00E004F0"/>
    <w:rsid w:val="00E00B31"/>
    <w:rsid w:val="00E00BE2"/>
    <w:rsid w:val="00E00E71"/>
    <w:rsid w:val="00E01241"/>
    <w:rsid w:val="00E012F8"/>
    <w:rsid w:val="00E01622"/>
    <w:rsid w:val="00E01765"/>
    <w:rsid w:val="00E01BE3"/>
    <w:rsid w:val="00E01BF9"/>
    <w:rsid w:val="00E01C56"/>
    <w:rsid w:val="00E020EB"/>
    <w:rsid w:val="00E024DF"/>
    <w:rsid w:val="00E02862"/>
    <w:rsid w:val="00E02C99"/>
    <w:rsid w:val="00E02EA7"/>
    <w:rsid w:val="00E02FF1"/>
    <w:rsid w:val="00E02FFD"/>
    <w:rsid w:val="00E030FE"/>
    <w:rsid w:val="00E031C9"/>
    <w:rsid w:val="00E0327E"/>
    <w:rsid w:val="00E03507"/>
    <w:rsid w:val="00E0385B"/>
    <w:rsid w:val="00E03B04"/>
    <w:rsid w:val="00E04811"/>
    <w:rsid w:val="00E04B98"/>
    <w:rsid w:val="00E04BAE"/>
    <w:rsid w:val="00E04F10"/>
    <w:rsid w:val="00E05064"/>
    <w:rsid w:val="00E0512A"/>
    <w:rsid w:val="00E05159"/>
    <w:rsid w:val="00E054D1"/>
    <w:rsid w:val="00E056D3"/>
    <w:rsid w:val="00E058B8"/>
    <w:rsid w:val="00E05A16"/>
    <w:rsid w:val="00E05D22"/>
    <w:rsid w:val="00E05E1F"/>
    <w:rsid w:val="00E062DA"/>
    <w:rsid w:val="00E06952"/>
    <w:rsid w:val="00E06A7B"/>
    <w:rsid w:val="00E06B08"/>
    <w:rsid w:val="00E06BCD"/>
    <w:rsid w:val="00E06FCE"/>
    <w:rsid w:val="00E0724F"/>
    <w:rsid w:val="00E07941"/>
    <w:rsid w:val="00E07B59"/>
    <w:rsid w:val="00E07F0B"/>
    <w:rsid w:val="00E10095"/>
    <w:rsid w:val="00E1060C"/>
    <w:rsid w:val="00E1065A"/>
    <w:rsid w:val="00E1071F"/>
    <w:rsid w:val="00E10ABE"/>
    <w:rsid w:val="00E10C1E"/>
    <w:rsid w:val="00E10C5D"/>
    <w:rsid w:val="00E10D81"/>
    <w:rsid w:val="00E10E07"/>
    <w:rsid w:val="00E10E7C"/>
    <w:rsid w:val="00E1102F"/>
    <w:rsid w:val="00E11162"/>
    <w:rsid w:val="00E1133B"/>
    <w:rsid w:val="00E11771"/>
    <w:rsid w:val="00E11CCA"/>
    <w:rsid w:val="00E11E52"/>
    <w:rsid w:val="00E123BA"/>
    <w:rsid w:val="00E13023"/>
    <w:rsid w:val="00E130FF"/>
    <w:rsid w:val="00E13509"/>
    <w:rsid w:val="00E1352F"/>
    <w:rsid w:val="00E13634"/>
    <w:rsid w:val="00E1385D"/>
    <w:rsid w:val="00E1399E"/>
    <w:rsid w:val="00E13D14"/>
    <w:rsid w:val="00E13D8D"/>
    <w:rsid w:val="00E13DB4"/>
    <w:rsid w:val="00E13DBD"/>
    <w:rsid w:val="00E140C1"/>
    <w:rsid w:val="00E142E4"/>
    <w:rsid w:val="00E147CF"/>
    <w:rsid w:val="00E14A01"/>
    <w:rsid w:val="00E14B32"/>
    <w:rsid w:val="00E14EAA"/>
    <w:rsid w:val="00E15032"/>
    <w:rsid w:val="00E150E2"/>
    <w:rsid w:val="00E15732"/>
    <w:rsid w:val="00E158E6"/>
    <w:rsid w:val="00E1633E"/>
    <w:rsid w:val="00E1643F"/>
    <w:rsid w:val="00E167CB"/>
    <w:rsid w:val="00E16CD3"/>
    <w:rsid w:val="00E16DE8"/>
    <w:rsid w:val="00E17385"/>
    <w:rsid w:val="00E174D5"/>
    <w:rsid w:val="00E17509"/>
    <w:rsid w:val="00E175E2"/>
    <w:rsid w:val="00E1785B"/>
    <w:rsid w:val="00E17B76"/>
    <w:rsid w:val="00E17C87"/>
    <w:rsid w:val="00E17E96"/>
    <w:rsid w:val="00E17EDA"/>
    <w:rsid w:val="00E2000F"/>
    <w:rsid w:val="00E2007D"/>
    <w:rsid w:val="00E20B77"/>
    <w:rsid w:val="00E20CF2"/>
    <w:rsid w:val="00E20ED5"/>
    <w:rsid w:val="00E20F16"/>
    <w:rsid w:val="00E211B8"/>
    <w:rsid w:val="00E21247"/>
    <w:rsid w:val="00E2129F"/>
    <w:rsid w:val="00E2154C"/>
    <w:rsid w:val="00E215C4"/>
    <w:rsid w:val="00E21711"/>
    <w:rsid w:val="00E218B0"/>
    <w:rsid w:val="00E21926"/>
    <w:rsid w:val="00E21A58"/>
    <w:rsid w:val="00E21AB1"/>
    <w:rsid w:val="00E21DE5"/>
    <w:rsid w:val="00E2218E"/>
    <w:rsid w:val="00E223FD"/>
    <w:rsid w:val="00E224EF"/>
    <w:rsid w:val="00E224F0"/>
    <w:rsid w:val="00E2272B"/>
    <w:rsid w:val="00E2290E"/>
    <w:rsid w:val="00E2356E"/>
    <w:rsid w:val="00E236F2"/>
    <w:rsid w:val="00E23867"/>
    <w:rsid w:val="00E23B35"/>
    <w:rsid w:val="00E23DA6"/>
    <w:rsid w:val="00E23DF0"/>
    <w:rsid w:val="00E23E12"/>
    <w:rsid w:val="00E23EF1"/>
    <w:rsid w:val="00E23FAA"/>
    <w:rsid w:val="00E241DD"/>
    <w:rsid w:val="00E24771"/>
    <w:rsid w:val="00E24C09"/>
    <w:rsid w:val="00E24C2B"/>
    <w:rsid w:val="00E24C6F"/>
    <w:rsid w:val="00E24FD7"/>
    <w:rsid w:val="00E2518D"/>
    <w:rsid w:val="00E25708"/>
    <w:rsid w:val="00E259A8"/>
    <w:rsid w:val="00E25BE1"/>
    <w:rsid w:val="00E25C34"/>
    <w:rsid w:val="00E26003"/>
    <w:rsid w:val="00E26186"/>
    <w:rsid w:val="00E26977"/>
    <w:rsid w:val="00E26BA8"/>
    <w:rsid w:val="00E26F82"/>
    <w:rsid w:val="00E27157"/>
    <w:rsid w:val="00E271CE"/>
    <w:rsid w:val="00E2729A"/>
    <w:rsid w:val="00E27980"/>
    <w:rsid w:val="00E279A8"/>
    <w:rsid w:val="00E279CE"/>
    <w:rsid w:val="00E27C00"/>
    <w:rsid w:val="00E27E73"/>
    <w:rsid w:val="00E30380"/>
    <w:rsid w:val="00E306A5"/>
    <w:rsid w:val="00E30A69"/>
    <w:rsid w:val="00E30A99"/>
    <w:rsid w:val="00E30DFB"/>
    <w:rsid w:val="00E3159F"/>
    <w:rsid w:val="00E31B71"/>
    <w:rsid w:val="00E32084"/>
    <w:rsid w:val="00E3232B"/>
    <w:rsid w:val="00E32581"/>
    <w:rsid w:val="00E3269E"/>
    <w:rsid w:val="00E3273F"/>
    <w:rsid w:val="00E329C6"/>
    <w:rsid w:val="00E32C04"/>
    <w:rsid w:val="00E32C07"/>
    <w:rsid w:val="00E33152"/>
    <w:rsid w:val="00E334B2"/>
    <w:rsid w:val="00E33575"/>
    <w:rsid w:val="00E33740"/>
    <w:rsid w:val="00E339CA"/>
    <w:rsid w:val="00E33A15"/>
    <w:rsid w:val="00E33A4F"/>
    <w:rsid w:val="00E33AA5"/>
    <w:rsid w:val="00E33D0A"/>
    <w:rsid w:val="00E33F01"/>
    <w:rsid w:val="00E33FAD"/>
    <w:rsid w:val="00E33FB9"/>
    <w:rsid w:val="00E34418"/>
    <w:rsid w:val="00E344A6"/>
    <w:rsid w:val="00E34910"/>
    <w:rsid w:val="00E34CBE"/>
    <w:rsid w:val="00E34CC1"/>
    <w:rsid w:val="00E34E6B"/>
    <w:rsid w:val="00E3501D"/>
    <w:rsid w:val="00E351CC"/>
    <w:rsid w:val="00E3527A"/>
    <w:rsid w:val="00E3532A"/>
    <w:rsid w:val="00E35562"/>
    <w:rsid w:val="00E35897"/>
    <w:rsid w:val="00E3592A"/>
    <w:rsid w:val="00E35D13"/>
    <w:rsid w:val="00E362B1"/>
    <w:rsid w:val="00E36366"/>
    <w:rsid w:val="00E367D2"/>
    <w:rsid w:val="00E36930"/>
    <w:rsid w:val="00E369DC"/>
    <w:rsid w:val="00E36BEE"/>
    <w:rsid w:val="00E36C9F"/>
    <w:rsid w:val="00E36CC0"/>
    <w:rsid w:val="00E37094"/>
    <w:rsid w:val="00E372B9"/>
    <w:rsid w:val="00E374D8"/>
    <w:rsid w:val="00E375EE"/>
    <w:rsid w:val="00E37699"/>
    <w:rsid w:val="00E376CC"/>
    <w:rsid w:val="00E37785"/>
    <w:rsid w:val="00E37E10"/>
    <w:rsid w:val="00E37E30"/>
    <w:rsid w:val="00E37F96"/>
    <w:rsid w:val="00E400A0"/>
    <w:rsid w:val="00E40183"/>
    <w:rsid w:val="00E404EE"/>
    <w:rsid w:val="00E406BF"/>
    <w:rsid w:val="00E40726"/>
    <w:rsid w:val="00E407D0"/>
    <w:rsid w:val="00E409F1"/>
    <w:rsid w:val="00E40D42"/>
    <w:rsid w:val="00E40E3D"/>
    <w:rsid w:val="00E40E8C"/>
    <w:rsid w:val="00E40EE2"/>
    <w:rsid w:val="00E4148B"/>
    <w:rsid w:val="00E41817"/>
    <w:rsid w:val="00E41950"/>
    <w:rsid w:val="00E41CC6"/>
    <w:rsid w:val="00E41D72"/>
    <w:rsid w:val="00E41DF4"/>
    <w:rsid w:val="00E41E19"/>
    <w:rsid w:val="00E41EF1"/>
    <w:rsid w:val="00E42114"/>
    <w:rsid w:val="00E42412"/>
    <w:rsid w:val="00E42577"/>
    <w:rsid w:val="00E42E2E"/>
    <w:rsid w:val="00E42E3A"/>
    <w:rsid w:val="00E42F28"/>
    <w:rsid w:val="00E43248"/>
    <w:rsid w:val="00E43346"/>
    <w:rsid w:val="00E43422"/>
    <w:rsid w:val="00E4352A"/>
    <w:rsid w:val="00E43751"/>
    <w:rsid w:val="00E4394A"/>
    <w:rsid w:val="00E43F9F"/>
    <w:rsid w:val="00E43FAA"/>
    <w:rsid w:val="00E444BC"/>
    <w:rsid w:val="00E44590"/>
    <w:rsid w:val="00E44753"/>
    <w:rsid w:val="00E447E9"/>
    <w:rsid w:val="00E44C55"/>
    <w:rsid w:val="00E452F1"/>
    <w:rsid w:val="00E453F4"/>
    <w:rsid w:val="00E4593D"/>
    <w:rsid w:val="00E45F5C"/>
    <w:rsid w:val="00E46356"/>
    <w:rsid w:val="00E4682A"/>
    <w:rsid w:val="00E46CEF"/>
    <w:rsid w:val="00E470A2"/>
    <w:rsid w:val="00E47196"/>
    <w:rsid w:val="00E471C9"/>
    <w:rsid w:val="00E4731C"/>
    <w:rsid w:val="00E4741B"/>
    <w:rsid w:val="00E474B4"/>
    <w:rsid w:val="00E474E9"/>
    <w:rsid w:val="00E47592"/>
    <w:rsid w:val="00E47C14"/>
    <w:rsid w:val="00E47DDA"/>
    <w:rsid w:val="00E5037B"/>
    <w:rsid w:val="00E503CE"/>
    <w:rsid w:val="00E5080A"/>
    <w:rsid w:val="00E50819"/>
    <w:rsid w:val="00E50922"/>
    <w:rsid w:val="00E5097C"/>
    <w:rsid w:val="00E50A09"/>
    <w:rsid w:val="00E50B5E"/>
    <w:rsid w:val="00E50C6A"/>
    <w:rsid w:val="00E50D0B"/>
    <w:rsid w:val="00E50F44"/>
    <w:rsid w:val="00E50FBE"/>
    <w:rsid w:val="00E5146F"/>
    <w:rsid w:val="00E51927"/>
    <w:rsid w:val="00E51BF9"/>
    <w:rsid w:val="00E51F95"/>
    <w:rsid w:val="00E5205B"/>
    <w:rsid w:val="00E527FD"/>
    <w:rsid w:val="00E52803"/>
    <w:rsid w:val="00E52CEA"/>
    <w:rsid w:val="00E52DA2"/>
    <w:rsid w:val="00E52F19"/>
    <w:rsid w:val="00E52F54"/>
    <w:rsid w:val="00E535E8"/>
    <w:rsid w:val="00E537EE"/>
    <w:rsid w:val="00E538B6"/>
    <w:rsid w:val="00E53C31"/>
    <w:rsid w:val="00E53D6E"/>
    <w:rsid w:val="00E53E19"/>
    <w:rsid w:val="00E548D9"/>
    <w:rsid w:val="00E54CEC"/>
    <w:rsid w:val="00E54E21"/>
    <w:rsid w:val="00E5519D"/>
    <w:rsid w:val="00E55248"/>
    <w:rsid w:val="00E55343"/>
    <w:rsid w:val="00E554E8"/>
    <w:rsid w:val="00E55648"/>
    <w:rsid w:val="00E55938"/>
    <w:rsid w:val="00E55969"/>
    <w:rsid w:val="00E5596D"/>
    <w:rsid w:val="00E55F01"/>
    <w:rsid w:val="00E56055"/>
    <w:rsid w:val="00E5608C"/>
    <w:rsid w:val="00E562FF"/>
    <w:rsid w:val="00E5643E"/>
    <w:rsid w:val="00E5688D"/>
    <w:rsid w:val="00E56BC5"/>
    <w:rsid w:val="00E56F0B"/>
    <w:rsid w:val="00E57139"/>
    <w:rsid w:val="00E57400"/>
    <w:rsid w:val="00E5756F"/>
    <w:rsid w:val="00E575F6"/>
    <w:rsid w:val="00E5773F"/>
    <w:rsid w:val="00E57829"/>
    <w:rsid w:val="00E57899"/>
    <w:rsid w:val="00E57A4A"/>
    <w:rsid w:val="00E57E19"/>
    <w:rsid w:val="00E60031"/>
    <w:rsid w:val="00E601AC"/>
    <w:rsid w:val="00E60225"/>
    <w:rsid w:val="00E606C3"/>
    <w:rsid w:val="00E60B1F"/>
    <w:rsid w:val="00E60E49"/>
    <w:rsid w:val="00E61069"/>
    <w:rsid w:val="00E6191C"/>
    <w:rsid w:val="00E61CBD"/>
    <w:rsid w:val="00E61E4B"/>
    <w:rsid w:val="00E620DC"/>
    <w:rsid w:val="00E6226C"/>
    <w:rsid w:val="00E626E1"/>
    <w:rsid w:val="00E62809"/>
    <w:rsid w:val="00E62DB4"/>
    <w:rsid w:val="00E62EF2"/>
    <w:rsid w:val="00E6308E"/>
    <w:rsid w:val="00E63481"/>
    <w:rsid w:val="00E6354A"/>
    <w:rsid w:val="00E6357B"/>
    <w:rsid w:val="00E63715"/>
    <w:rsid w:val="00E63991"/>
    <w:rsid w:val="00E63BCC"/>
    <w:rsid w:val="00E63C65"/>
    <w:rsid w:val="00E63CD6"/>
    <w:rsid w:val="00E63ED3"/>
    <w:rsid w:val="00E63F6A"/>
    <w:rsid w:val="00E64071"/>
    <w:rsid w:val="00E6424C"/>
    <w:rsid w:val="00E6427D"/>
    <w:rsid w:val="00E6436C"/>
    <w:rsid w:val="00E649E0"/>
    <w:rsid w:val="00E64B19"/>
    <w:rsid w:val="00E64B8D"/>
    <w:rsid w:val="00E64BFA"/>
    <w:rsid w:val="00E64C94"/>
    <w:rsid w:val="00E6518A"/>
    <w:rsid w:val="00E652B5"/>
    <w:rsid w:val="00E6530D"/>
    <w:rsid w:val="00E653E1"/>
    <w:rsid w:val="00E655E1"/>
    <w:rsid w:val="00E6562A"/>
    <w:rsid w:val="00E65651"/>
    <w:rsid w:val="00E659B9"/>
    <w:rsid w:val="00E65A63"/>
    <w:rsid w:val="00E65A93"/>
    <w:rsid w:val="00E65F24"/>
    <w:rsid w:val="00E66061"/>
    <w:rsid w:val="00E6610D"/>
    <w:rsid w:val="00E663DF"/>
    <w:rsid w:val="00E666DF"/>
    <w:rsid w:val="00E66866"/>
    <w:rsid w:val="00E66A0B"/>
    <w:rsid w:val="00E66A48"/>
    <w:rsid w:val="00E66AFE"/>
    <w:rsid w:val="00E66E42"/>
    <w:rsid w:val="00E67069"/>
    <w:rsid w:val="00E6728F"/>
    <w:rsid w:val="00E672AF"/>
    <w:rsid w:val="00E67517"/>
    <w:rsid w:val="00E678A0"/>
    <w:rsid w:val="00E67AA1"/>
    <w:rsid w:val="00E67B0D"/>
    <w:rsid w:val="00E67D47"/>
    <w:rsid w:val="00E70071"/>
    <w:rsid w:val="00E7033D"/>
    <w:rsid w:val="00E705C7"/>
    <w:rsid w:val="00E70705"/>
    <w:rsid w:val="00E70A31"/>
    <w:rsid w:val="00E70C6F"/>
    <w:rsid w:val="00E70DF5"/>
    <w:rsid w:val="00E70E5E"/>
    <w:rsid w:val="00E712D9"/>
    <w:rsid w:val="00E71618"/>
    <w:rsid w:val="00E7170B"/>
    <w:rsid w:val="00E71882"/>
    <w:rsid w:val="00E71906"/>
    <w:rsid w:val="00E71C7A"/>
    <w:rsid w:val="00E72127"/>
    <w:rsid w:val="00E7216E"/>
    <w:rsid w:val="00E721DC"/>
    <w:rsid w:val="00E722D5"/>
    <w:rsid w:val="00E722F7"/>
    <w:rsid w:val="00E723A1"/>
    <w:rsid w:val="00E72778"/>
    <w:rsid w:val="00E72961"/>
    <w:rsid w:val="00E729D0"/>
    <w:rsid w:val="00E72A1C"/>
    <w:rsid w:val="00E72A37"/>
    <w:rsid w:val="00E72BBC"/>
    <w:rsid w:val="00E72E83"/>
    <w:rsid w:val="00E731D8"/>
    <w:rsid w:val="00E733EF"/>
    <w:rsid w:val="00E7350F"/>
    <w:rsid w:val="00E738A0"/>
    <w:rsid w:val="00E73B24"/>
    <w:rsid w:val="00E73EFA"/>
    <w:rsid w:val="00E7400D"/>
    <w:rsid w:val="00E74266"/>
    <w:rsid w:val="00E742B6"/>
    <w:rsid w:val="00E748A1"/>
    <w:rsid w:val="00E74DDD"/>
    <w:rsid w:val="00E7510D"/>
    <w:rsid w:val="00E751E1"/>
    <w:rsid w:val="00E75219"/>
    <w:rsid w:val="00E752BC"/>
    <w:rsid w:val="00E752CE"/>
    <w:rsid w:val="00E754CD"/>
    <w:rsid w:val="00E7556F"/>
    <w:rsid w:val="00E75967"/>
    <w:rsid w:val="00E759BD"/>
    <w:rsid w:val="00E75D6A"/>
    <w:rsid w:val="00E75F8F"/>
    <w:rsid w:val="00E76426"/>
    <w:rsid w:val="00E76662"/>
    <w:rsid w:val="00E766AD"/>
    <w:rsid w:val="00E76730"/>
    <w:rsid w:val="00E7677B"/>
    <w:rsid w:val="00E767D4"/>
    <w:rsid w:val="00E76987"/>
    <w:rsid w:val="00E76BF8"/>
    <w:rsid w:val="00E76D60"/>
    <w:rsid w:val="00E76D85"/>
    <w:rsid w:val="00E76DF7"/>
    <w:rsid w:val="00E77070"/>
    <w:rsid w:val="00E770A6"/>
    <w:rsid w:val="00E7742D"/>
    <w:rsid w:val="00E77462"/>
    <w:rsid w:val="00E77A8B"/>
    <w:rsid w:val="00E77BA7"/>
    <w:rsid w:val="00E77EB4"/>
    <w:rsid w:val="00E80001"/>
    <w:rsid w:val="00E80198"/>
    <w:rsid w:val="00E801A7"/>
    <w:rsid w:val="00E80205"/>
    <w:rsid w:val="00E80657"/>
    <w:rsid w:val="00E8066F"/>
    <w:rsid w:val="00E806EB"/>
    <w:rsid w:val="00E8097C"/>
    <w:rsid w:val="00E809DC"/>
    <w:rsid w:val="00E809E4"/>
    <w:rsid w:val="00E80B1F"/>
    <w:rsid w:val="00E80BE9"/>
    <w:rsid w:val="00E80C30"/>
    <w:rsid w:val="00E80DCE"/>
    <w:rsid w:val="00E80DF2"/>
    <w:rsid w:val="00E80E7A"/>
    <w:rsid w:val="00E80F61"/>
    <w:rsid w:val="00E81166"/>
    <w:rsid w:val="00E8155F"/>
    <w:rsid w:val="00E815D4"/>
    <w:rsid w:val="00E81BDE"/>
    <w:rsid w:val="00E81EFF"/>
    <w:rsid w:val="00E82123"/>
    <w:rsid w:val="00E8266B"/>
    <w:rsid w:val="00E82AA0"/>
    <w:rsid w:val="00E82F5A"/>
    <w:rsid w:val="00E83085"/>
    <w:rsid w:val="00E830A1"/>
    <w:rsid w:val="00E83439"/>
    <w:rsid w:val="00E835AD"/>
    <w:rsid w:val="00E83643"/>
    <w:rsid w:val="00E8382C"/>
    <w:rsid w:val="00E83CD5"/>
    <w:rsid w:val="00E83D0B"/>
    <w:rsid w:val="00E84118"/>
    <w:rsid w:val="00E8413E"/>
    <w:rsid w:val="00E84485"/>
    <w:rsid w:val="00E84675"/>
    <w:rsid w:val="00E84968"/>
    <w:rsid w:val="00E84B93"/>
    <w:rsid w:val="00E84D0C"/>
    <w:rsid w:val="00E84DE7"/>
    <w:rsid w:val="00E84E86"/>
    <w:rsid w:val="00E8518B"/>
    <w:rsid w:val="00E85296"/>
    <w:rsid w:val="00E85EC3"/>
    <w:rsid w:val="00E85F59"/>
    <w:rsid w:val="00E861A4"/>
    <w:rsid w:val="00E861EA"/>
    <w:rsid w:val="00E86993"/>
    <w:rsid w:val="00E86C6C"/>
    <w:rsid w:val="00E86E87"/>
    <w:rsid w:val="00E870B1"/>
    <w:rsid w:val="00E8736B"/>
    <w:rsid w:val="00E8750C"/>
    <w:rsid w:val="00E879B1"/>
    <w:rsid w:val="00E87AF7"/>
    <w:rsid w:val="00E87F62"/>
    <w:rsid w:val="00E900AD"/>
    <w:rsid w:val="00E906FD"/>
    <w:rsid w:val="00E9092E"/>
    <w:rsid w:val="00E90A7C"/>
    <w:rsid w:val="00E90B4F"/>
    <w:rsid w:val="00E90B70"/>
    <w:rsid w:val="00E90C1C"/>
    <w:rsid w:val="00E90C2E"/>
    <w:rsid w:val="00E90DAE"/>
    <w:rsid w:val="00E90E29"/>
    <w:rsid w:val="00E90E3A"/>
    <w:rsid w:val="00E90F9C"/>
    <w:rsid w:val="00E91173"/>
    <w:rsid w:val="00E9130B"/>
    <w:rsid w:val="00E913FE"/>
    <w:rsid w:val="00E91850"/>
    <w:rsid w:val="00E918C9"/>
    <w:rsid w:val="00E91D1E"/>
    <w:rsid w:val="00E91F32"/>
    <w:rsid w:val="00E92084"/>
    <w:rsid w:val="00E920E3"/>
    <w:rsid w:val="00E925B5"/>
    <w:rsid w:val="00E92644"/>
    <w:rsid w:val="00E9271C"/>
    <w:rsid w:val="00E92757"/>
    <w:rsid w:val="00E92789"/>
    <w:rsid w:val="00E92830"/>
    <w:rsid w:val="00E92834"/>
    <w:rsid w:val="00E92A4F"/>
    <w:rsid w:val="00E92CB2"/>
    <w:rsid w:val="00E9300C"/>
    <w:rsid w:val="00E9316A"/>
    <w:rsid w:val="00E9336A"/>
    <w:rsid w:val="00E9347B"/>
    <w:rsid w:val="00E937BD"/>
    <w:rsid w:val="00E93804"/>
    <w:rsid w:val="00E93A4D"/>
    <w:rsid w:val="00E9414C"/>
    <w:rsid w:val="00E944D2"/>
    <w:rsid w:val="00E94909"/>
    <w:rsid w:val="00E94A53"/>
    <w:rsid w:val="00E94E71"/>
    <w:rsid w:val="00E94EFC"/>
    <w:rsid w:val="00E94F88"/>
    <w:rsid w:val="00E95007"/>
    <w:rsid w:val="00E95810"/>
    <w:rsid w:val="00E95AA2"/>
    <w:rsid w:val="00E95AB3"/>
    <w:rsid w:val="00E95E88"/>
    <w:rsid w:val="00E9704E"/>
    <w:rsid w:val="00E97627"/>
    <w:rsid w:val="00E9796E"/>
    <w:rsid w:val="00E97B13"/>
    <w:rsid w:val="00E97B3C"/>
    <w:rsid w:val="00E97D32"/>
    <w:rsid w:val="00E97F9F"/>
    <w:rsid w:val="00E97FEA"/>
    <w:rsid w:val="00EA021E"/>
    <w:rsid w:val="00EA0419"/>
    <w:rsid w:val="00EA0587"/>
    <w:rsid w:val="00EA0616"/>
    <w:rsid w:val="00EA0C1D"/>
    <w:rsid w:val="00EA0D85"/>
    <w:rsid w:val="00EA1114"/>
    <w:rsid w:val="00EA118F"/>
    <w:rsid w:val="00EA1905"/>
    <w:rsid w:val="00EA1E54"/>
    <w:rsid w:val="00EA21A8"/>
    <w:rsid w:val="00EA21AC"/>
    <w:rsid w:val="00EA2344"/>
    <w:rsid w:val="00EA2659"/>
    <w:rsid w:val="00EA270D"/>
    <w:rsid w:val="00EA27E4"/>
    <w:rsid w:val="00EA2B0A"/>
    <w:rsid w:val="00EA2BF9"/>
    <w:rsid w:val="00EA2DC8"/>
    <w:rsid w:val="00EA2FDD"/>
    <w:rsid w:val="00EA30B7"/>
    <w:rsid w:val="00EA31DC"/>
    <w:rsid w:val="00EA33D7"/>
    <w:rsid w:val="00EA3434"/>
    <w:rsid w:val="00EA36CC"/>
    <w:rsid w:val="00EA3846"/>
    <w:rsid w:val="00EA38D0"/>
    <w:rsid w:val="00EA3ABE"/>
    <w:rsid w:val="00EA3E48"/>
    <w:rsid w:val="00EA41A5"/>
    <w:rsid w:val="00EA41E6"/>
    <w:rsid w:val="00EA4230"/>
    <w:rsid w:val="00EA425B"/>
    <w:rsid w:val="00EA4265"/>
    <w:rsid w:val="00EA462D"/>
    <w:rsid w:val="00EA47FB"/>
    <w:rsid w:val="00EA4AD0"/>
    <w:rsid w:val="00EA4B11"/>
    <w:rsid w:val="00EA4B81"/>
    <w:rsid w:val="00EA4BF0"/>
    <w:rsid w:val="00EA4E2F"/>
    <w:rsid w:val="00EA5033"/>
    <w:rsid w:val="00EA5208"/>
    <w:rsid w:val="00EA52E3"/>
    <w:rsid w:val="00EA5673"/>
    <w:rsid w:val="00EA57AF"/>
    <w:rsid w:val="00EA57B9"/>
    <w:rsid w:val="00EA5855"/>
    <w:rsid w:val="00EA5AA8"/>
    <w:rsid w:val="00EA5D80"/>
    <w:rsid w:val="00EA649B"/>
    <w:rsid w:val="00EA6797"/>
    <w:rsid w:val="00EA6A50"/>
    <w:rsid w:val="00EA6B83"/>
    <w:rsid w:val="00EA6B8B"/>
    <w:rsid w:val="00EA6BC0"/>
    <w:rsid w:val="00EA72DB"/>
    <w:rsid w:val="00EA744E"/>
    <w:rsid w:val="00EA7734"/>
    <w:rsid w:val="00EA7C52"/>
    <w:rsid w:val="00EB02ED"/>
    <w:rsid w:val="00EB0389"/>
    <w:rsid w:val="00EB0450"/>
    <w:rsid w:val="00EB0460"/>
    <w:rsid w:val="00EB0A81"/>
    <w:rsid w:val="00EB0B0B"/>
    <w:rsid w:val="00EB0C4D"/>
    <w:rsid w:val="00EB0D6C"/>
    <w:rsid w:val="00EB10F1"/>
    <w:rsid w:val="00EB1CFD"/>
    <w:rsid w:val="00EB1EA0"/>
    <w:rsid w:val="00EB1EFB"/>
    <w:rsid w:val="00EB1F9D"/>
    <w:rsid w:val="00EB243F"/>
    <w:rsid w:val="00EB27B2"/>
    <w:rsid w:val="00EB27E0"/>
    <w:rsid w:val="00EB283F"/>
    <w:rsid w:val="00EB2AAB"/>
    <w:rsid w:val="00EB2DE4"/>
    <w:rsid w:val="00EB2DF1"/>
    <w:rsid w:val="00EB30B7"/>
    <w:rsid w:val="00EB30D5"/>
    <w:rsid w:val="00EB3340"/>
    <w:rsid w:val="00EB348E"/>
    <w:rsid w:val="00EB3493"/>
    <w:rsid w:val="00EB3656"/>
    <w:rsid w:val="00EB390D"/>
    <w:rsid w:val="00EB3A5A"/>
    <w:rsid w:val="00EB3C46"/>
    <w:rsid w:val="00EB450E"/>
    <w:rsid w:val="00EB45E2"/>
    <w:rsid w:val="00EB47D0"/>
    <w:rsid w:val="00EB48E2"/>
    <w:rsid w:val="00EB491D"/>
    <w:rsid w:val="00EB4DBA"/>
    <w:rsid w:val="00EB4EE2"/>
    <w:rsid w:val="00EB4FC0"/>
    <w:rsid w:val="00EB5036"/>
    <w:rsid w:val="00EB50EF"/>
    <w:rsid w:val="00EB50FA"/>
    <w:rsid w:val="00EB57C8"/>
    <w:rsid w:val="00EB5950"/>
    <w:rsid w:val="00EB5964"/>
    <w:rsid w:val="00EB5AFA"/>
    <w:rsid w:val="00EB6138"/>
    <w:rsid w:val="00EB616B"/>
    <w:rsid w:val="00EB61F0"/>
    <w:rsid w:val="00EB620E"/>
    <w:rsid w:val="00EB62A6"/>
    <w:rsid w:val="00EB63FB"/>
    <w:rsid w:val="00EB66D7"/>
    <w:rsid w:val="00EB6912"/>
    <w:rsid w:val="00EB6A1B"/>
    <w:rsid w:val="00EB6FA9"/>
    <w:rsid w:val="00EB702F"/>
    <w:rsid w:val="00EB7368"/>
    <w:rsid w:val="00EB74B8"/>
    <w:rsid w:val="00EB78C4"/>
    <w:rsid w:val="00EB7ACF"/>
    <w:rsid w:val="00EB7E61"/>
    <w:rsid w:val="00EB7FCB"/>
    <w:rsid w:val="00EC089F"/>
    <w:rsid w:val="00EC0A3D"/>
    <w:rsid w:val="00EC0B84"/>
    <w:rsid w:val="00EC0E0B"/>
    <w:rsid w:val="00EC1818"/>
    <w:rsid w:val="00EC1ACD"/>
    <w:rsid w:val="00EC1B86"/>
    <w:rsid w:val="00EC1DA8"/>
    <w:rsid w:val="00EC20FE"/>
    <w:rsid w:val="00EC23DC"/>
    <w:rsid w:val="00EC2885"/>
    <w:rsid w:val="00EC2A4E"/>
    <w:rsid w:val="00EC2D03"/>
    <w:rsid w:val="00EC30E8"/>
    <w:rsid w:val="00EC31E6"/>
    <w:rsid w:val="00EC33C2"/>
    <w:rsid w:val="00EC36C1"/>
    <w:rsid w:val="00EC3846"/>
    <w:rsid w:val="00EC3BB2"/>
    <w:rsid w:val="00EC3C85"/>
    <w:rsid w:val="00EC3FB9"/>
    <w:rsid w:val="00EC4224"/>
    <w:rsid w:val="00EC4253"/>
    <w:rsid w:val="00EC42FF"/>
    <w:rsid w:val="00EC4610"/>
    <w:rsid w:val="00EC482A"/>
    <w:rsid w:val="00EC4BDF"/>
    <w:rsid w:val="00EC4C21"/>
    <w:rsid w:val="00EC4CE5"/>
    <w:rsid w:val="00EC4E2B"/>
    <w:rsid w:val="00EC5375"/>
    <w:rsid w:val="00EC53DE"/>
    <w:rsid w:val="00EC5C71"/>
    <w:rsid w:val="00EC5F47"/>
    <w:rsid w:val="00EC63CC"/>
    <w:rsid w:val="00EC66C5"/>
    <w:rsid w:val="00EC6B42"/>
    <w:rsid w:val="00EC6C0C"/>
    <w:rsid w:val="00EC6C5B"/>
    <w:rsid w:val="00EC76B1"/>
    <w:rsid w:val="00EC77AF"/>
    <w:rsid w:val="00EC7ACA"/>
    <w:rsid w:val="00EC7B34"/>
    <w:rsid w:val="00EC7C2B"/>
    <w:rsid w:val="00EC7CC4"/>
    <w:rsid w:val="00ED00DD"/>
    <w:rsid w:val="00ED012D"/>
    <w:rsid w:val="00ED042D"/>
    <w:rsid w:val="00ED05A0"/>
    <w:rsid w:val="00ED06FA"/>
    <w:rsid w:val="00ED06FF"/>
    <w:rsid w:val="00ED0949"/>
    <w:rsid w:val="00ED0A7C"/>
    <w:rsid w:val="00ED0D2B"/>
    <w:rsid w:val="00ED1121"/>
    <w:rsid w:val="00ED135E"/>
    <w:rsid w:val="00ED1759"/>
    <w:rsid w:val="00ED1893"/>
    <w:rsid w:val="00ED1EA3"/>
    <w:rsid w:val="00ED2198"/>
    <w:rsid w:val="00ED2587"/>
    <w:rsid w:val="00ED2808"/>
    <w:rsid w:val="00ED283B"/>
    <w:rsid w:val="00ED2C1D"/>
    <w:rsid w:val="00ED2DC0"/>
    <w:rsid w:val="00ED2E85"/>
    <w:rsid w:val="00ED303E"/>
    <w:rsid w:val="00ED32EA"/>
    <w:rsid w:val="00ED33C4"/>
    <w:rsid w:val="00ED3538"/>
    <w:rsid w:val="00ED3721"/>
    <w:rsid w:val="00ED396D"/>
    <w:rsid w:val="00ED399C"/>
    <w:rsid w:val="00ED3BCA"/>
    <w:rsid w:val="00ED421C"/>
    <w:rsid w:val="00ED4342"/>
    <w:rsid w:val="00ED465E"/>
    <w:rsid w:val="00ED49E7"/>
    <w:rsid w:val="00ED4BE3"/>
    <w:rsid w:val="00ED4CDA"/>
    <w:rsid w:val="00ED4CE6"/>
    <w:rsid w:val="00ED5243"/>
    <w:rsid w:val="00ED532C"/>
    <w:rsid w:val="00ED5575"/>
    <w:rsid w:val="00ED5681"/>
    <w:rsid w:val="00ED56F7"/>
    <w:rsid w:val="00ED56F9"/>
    <w:rsid w:val="00ED59EB"/>
    <w:rsid w:val="00ED5AD3"/>
    <w:rsid w:val="00ED5DDC"/>
    <w:rsid w:val="00ED5E28"/>
    <w:rsid w:val="00ED5E56"/>
    <w:rsid w:val="00ED6346"/>
    <w:rsid w:val="00ED679B"/>
    <w:rsid w:val="00ED6832"/>
    <w:rsid w:val="00ED6859"/>
    <w:rsid w:val="00ED68BC"/>
    <w:rsid w:val="00ED6B57"/>
    <w:rsid w:val="00ED6C85"/>
    <w:rsid w:val="00ED7108"/>
    <w:rsid w:val="00ED71DE"/>
    <w:rsid w:val="00ED71F4"/>
    <w:rsid w:val="00ED7510"/>
    <w:rsid w:val="00ED763C"/>
    <w:rsid w:val="00ED7786"/>
    <w:rsid w:val="00ED7ADC"/>
    <w:rsid w:val="00ED7AEF"/>
    <w:rsid w:val="00ED7E32"/>
    <w:rsid w:val="00ED7EEC"/>
    <w:rsid w:val="00ED7FAC"/>
    <w:rsid w:val="00EE0252"/>
    <w:rsid w:val="00EE03AD"/>
    <w:rsid w:val="00EE0658"/>
    <w:rsid w:val="00EE1286"/>
    <w:rsid w:val="00EE128F"/>
    <w:rsid w:val="00EE148E"/>
    <w:rsid w:val="00EE18CF"/>
    <w:rsid w:val="00EE19F7"/>
    <w:rsid w:val="00EE1A4C"/>
    <w:rsid w:val="00EE1B86"/>
    <w:rsid w:val="00EE22B9"/>
    <w:rsid w:val="00EE249C"/>
    <w:rsid w:val="00EE2738"/>
    <w:rsid w:val="00EE2789"/>
    <w:rsid w:val="00EE28DA"/>
    <w:rsid w:val="00EE2A2E"/>
    <w:rsid w:val="00EE2A42"/>
    <w:rsid w:val="00EE2A44"/>
    <w:rsid w:val="00EE2EA7"/>
    <w:rsid w:val="00EE3214"/>
    <w:rsid w:val="00EE3298"/>
    <w:rsid w:val="00EE3681"/>
    <w:rsid w:val="00EE36C7"/>
    <w:rsid w:val="00EE37C1"/>
    <w:rsid w:val="00EE3971"/>
    <w:rsid w:val="00EE3ACC"/>
    <w:rsid w:val="00EE3DBD"/>
    <w:rsid w:val="00EE3ED2"/>
    <w:rsid w:val="00EE4177"/>
    <w:rsid w:val="00EE48B1"/>
    <w:rsid w:val="00EE48B4"/>
    <w:rsid w:val="00EE48DF"/>
    <w:rsid w:val="00EE4A12"/>
    <w:rsid w:val="00EE4BCB"/>
    <w:rsid w:val="00EE4C4E"/>
    <w:rsid w:val="00EE4CE4"/>
    <w:rsid w:val="00EE4ED3"/>
    <w:rsid w:val="00EE4F66"/>
    <w:rsid w:val="00EE50EB"/>
    <w:rsid w:val="00EE50F4"/>
    <w:rsid w:val="00EE5626"/>
    <w:rsid w:val="00EE59BD"/>
    <w:rsid w:val="00EE5D5B"/>
    <w:rsid w:val="00EE6156"/>
    <w:rsid w:val="00EE615F"/>
    <w:rsid w:val="00EE66E4"/>
    <w:rsid w:val="00EE6881"/>
    <w:rsid w:val="00EE6C2D"/>
    <w:rsid w:val="00EE6FB3"/>
    <w:rsid w:val="00EE70B5"/>
    <w:rsid w:val="00EE7254"/>
    <w:rsid w:val="00EE74AB"/>
    <w:rsid w:val="00EE7E2C"/>
    <w:rsid w:val="00EF0016"/>
    <w:rsid w:val="00EF010A"/>
    <w:rsid w:val="00EF0118"/>
    <w:rsid w:val="00EF02F7"/>
    <w:rsid w:val="00EF03C2"/>
    <w:rsid w:val="00EF06FD"/>
    <w:rsid w:val="00EF07C4"/>
    <w:rsid w:val="00EF07E2"/>
    <w:rsid w:val="00EF0B47"/>
    <w:rsid w:val="00EF0C59"/>
    <w:rsid w:val="00EF0D34"/>
    <w:rsid w:val="00EF1797"/>
    <w:rsid w:val="00EF1A7E"/>
    <w:rsid w:val="00EF1EA4"/>
    <w:rsid w:val="00EF23A1"/>
    <w:rsid w:val="00EF25ED"/>
    <w:rsid w:val="00EF271E"/>
    <w:rsid w:val="00EF2894"/>
    <w:rsid w:val="00EF2C2D"/>
    <w:rsid w:val="00EF2FFF"/>
    <w:rsid w:val="00EF32F2"/>
    <w:rsid w:val="00EF3535"/>
    <w:rsid w:val="00EF39E0"/>
    <w:rsid w:val="00EF3B56"/>
    <w:rsid w:val="00EF4639"/>
    <w:rsid w:val="00EF4743"/>
    <w:rsid w:val="00EF4843"/>
    <w:rsid w:val="00EF4930"/>
    <w:rsid w:val="00EF4C04"/>
    <w:rsid w:val="00EF4F6B"/>
    <w:rsid w:val="00EF4FB7"/>
    <w:rsid w:val="00EF5177"/>
    <w:rsid w:val="00EF5270"/>
    <w:rsid w:val="00EF531F"/>
    <w:rsid w:val="00EF5842"/>
    <w:rsid w:val="00EF58F4"/>
    <w:rsid w:val="00EF59D5"/>
    <w:rsid w:val="00EF5A66"/>
    <w:rsid w:val="00EF5B6C"/>
    <w:rsid w:val="00EF5EFA"/>
    <w:rsid w:val="00EF65E8"/>
    <w:rsid w:val="00EF6689"/>
    <w:rsid w:val="00EF6826"/>
    <w:rsid w:val="00EF683A"/>
    <w:rsid w:val="00EF757B"/>
    <w:rsid w:val="00EF7C9D"/>
    <w:rsid w:val="00EF7CA8"/>
    <w:rsid w:val="00EF7CE8"/>
    <w:rsid w:val="00EF7CF3"/>
    <w:rsid w:val="00EF7E20"/>
    <w:rsid w:val="00F00070"/>
    <w:rsid w:val="00F00225"/>
    <w:rsid w:val="00F0066B"/>
    <w:rsid w:val="00F0072E"/>
    <w:rsid w:val="00F00DBF"/>
    <w:rsid w:val="00F0168C"/>
    <w:rsid w:val="00F016AF"/>
    <w:rsid w:val="00F018D6"/>
    <w:rsid w:val="00F01BAF"/>
    <w:rsid w:val="00F01DF2"/>
    <w:rsid w:val="00F01E48"/>
    <w:rsid w:val="00F01F46"/>
    <w:rsid w:val="00F02318"/>
    <w:rsid w:val="00F02AE0"/>
    <w:rsid w:val="00F02F30"/>
    <w:rsid w:val="00F0326D"/>
    <w:rsid w:val="00F035D1"/>
    <w:rsid w:val="00F03953"/>
    <w:rsid w:val="00F039E5"/>
    <w:rsid w:val="00F03EAF"/>
    <w:rsid w:val="00F041D7"/>
    <w:rsid w:val="00F04231"/>
    <w:rsid w:val="00F04544"/>
    <w:rsid w:val="00F0454E"/>
    <w:rsid w:val="00F045B6"/>
    <w:rsid w:val="00F045D2"/>
    <w:rsid w:val="00F045E5"/>
    <w:rsid w:val="00F04742"/>
    <w:rsid w:val="00F047E3"/>
    <w:rsid w:val="00F04EE8"/>
    <w:rsid w:val="00F053EB"/>
    <w:rsid w:val="00F055A5"/>
    <w:rsid w:val="00F059FF"/>
    <w:rsid w:val="00F06563"/>
    <w:rsid w:val="00F0666A"/>
    <w:rsid w:val="00F06771"/>
    <w:rsid w:val="00F068F1"/>
    <w:rsid w:val="00F06AA4"/>
    <w:rsid w:val="00F06CF9"/>
    <w:rsid w:val="00F079A3"/>
    <w:rsid w:val="00F07AE3"/>
    <w:rsid w:val="00F07B39"/>
    <w:rsid w:val="00F07BCE"/>
    <w:rsid w:val="00F07C68"/>
    <w:rsid w:val="00F103E4"/>
    <w:rsid w:val="00F1050E"/>
    <w:rsid w:val="00F1055A"/>
    <w:rsid w:val="00F10E6D"/>
    <w:rsid w:val="00F1137F"/>
    <w:rsid w:val="00F1180E"/>
    <w:rsid w:val="00F11912"/>
    <w:rsid w:val="00F11C27"/>
    <w:rsid w:val="00F125D2"/>
    <w:rsid w:val="00F12734"/>
    <w:rsid w:val="00F1285A"/>
    <w:rsid w:val="00F12AF8"/>
    <w:rsid w:val="00F130EC"/>
    <w:rsid w:val="00F13161"/>
    <w:rsid w:val="00F133F9"/>
    <w:rsid w:val="00F13F60"/>
    <w:rsid w:val="00F140F6"/>
    <w:rsid w:val="00F1424A"/>
    <w:rsid w:val="00F142EA"/>
    <w:rsid w:val="00F14380"/>
    <w:rsid w:val="00F143BA"/>
    <w:rsid w:val="00F14452"/>
    <w:rsid w:val="00F1489A"/>
    <w:rsid w:val="00F14B02"/>
    <w:rsid w:val="00F14B13"/>
    <w:rsid w:val="00F14C98"/>
    <w:rsid w:val="00F150A8"/>
    <w:rsid w:val="00F152BB"/>
    <w:rsid w:val="00F15772"/>
    <w:rsid w:val="00F1589D"/>
    <w:rsid w:val="00F15927"/>
    <w:rsid w:val="00F1595D"/>
    <w:rsid w:val="00F15E61"/>
    <w:rsid w:val="00F16059"/>
    <w:rsid w:val="00F161C8"/>
    <w:rsid w:val="00F1627F"/>
    <w:rsid w:val="00F166CE"/>
    <w:rsid w:val="00F16CE5"/>
    <w:rsid w:val="00F16D9A"/>
    <w:rsid w:val="00F170D6"/>
    <w:rsid w:val="00F17175"/>
    <w:rsid w:val="00F172FC"/>
    <w:rsid w:val="00F1778B"/>
    <w:rsid w:val="00F17C20"/>
    <w:rsid w:val="00F17E69"/>
    <w:rsid w:val="00F17EC8"/>
    <w:rsid w:val="00F200BE"/>
    <w:rsid w:val="00F2043F"/>
    <w:rsid w:val="00F20455"/>
    <w:rsid w:val="00F20C86"/>
    <w:rsid w:val="00F20DF1"/>
    <w:rsid w:val="00F20F7B"/>
    <w:rsid w:val="00F211C8"/>
    <w:rsid w:val="00F21488"/>
    <w:rsid w:val="00F216BC"/>
    <w:rsid w:val="00F222FB"/>
    <w:rsid w:val="00F223E7"/>
    <w:rsid w:val="00F2265B"/>
    <w:rsid w:val="00F22F49"/>
    <w:rsid w:val="00F2311E"/>
    <w:rsid w:val="00F2333A"/>
    <w:rsid w:val="00F2368E"/>
    <w:rsid w:val="00F23F0F"/>
    <w:rsid w:val="00F2407D"/>
    <w:rsid w:val="00F2442E"/>
    <w:rsid w:val="00F2447D"/>
    <w:rsid w:val="00F2448F"/>
    <w:rsid w:val="00F24618"/>
    <w:rsid w:val="00F24681"/>
    <w:rsid w:val="00F247CF"/>
    <w:rsid w:val="00F2480A"/>
    <w:rsid w:val="00F24884"/>
    <w:rsid w:val="00F24931"/>
    <w:rsid w:val="00F24B04"/>
    <w:rsid w:val="00F24B64"/>
    <w:rsid w:val="00F24C42"/>
    <w:rsid w:val="00F24F76"/>
    <w:rsid w:val="00F251F8"/>
    <w:rsid w:val="00F252F5"/>
    <w:rsid w:val="00F253E4"/>
    <w:rsid w:val="00F2541B"/>
    <w:rsid w:val="00F255B7"/>
    <w:rsid w:val="00F25776"/>
    <w:rsid w:val="00F2578C"/>
    <w:rsid w:val="00F257DB"/>
    <w:rsid w:val="00F257E4"/>
    <w:rsid w:val="00F25982"/>
    <w:rsid w:val="00F25E8F"/>
    <w:rsid w:val="00F25F73"/>
    <w:rsid w:val="00F26038"/>
    <w:rsid w:val="00F26541"/>
    <w:rsid w:val="00F266C6"/>
    <w:rsid w:val="00F2678B"/>
    <w:rsid w:val="00F26D38"/>
    <w:rsid w:val="00F26DA9"/>
    <w:rsid w:val="00F2709A"/>
    <w:rsid w:val="00F27113"/>
    <w:rsid w:val="00F274BB"/>
    <w:rsid w:val="00F27520"/>
    <w:rsid w:val="00F27897"/>
    <w:rsid w:val="00F279AF"/>
    <w:rsid w:val="00F27CCC"/>
    <w:rsid w:val="00F27DCF"/>
    <w:rsid w:val="00F27F76"/>
    <w:rsid w:val="00F27F9E"/>
    <w:rsid w:val="00F30239"/>
    <w:rsid w:val="00F302E0"/>
    <w:rsid w:val="00F3089D"/>
    <w:rsid w:val="00F30C3C"/>
    <w:rsid w:val="00F30C48"/>
    <w:rsid w:val="00F3114B"/>
    <w:rsid w:val="00F3157E"/>
    <w:rsid w:val="00F3189C"/>
    <w:rsid w:val="00F3197B"/>
    <w:rsid w:val="00F31D33"/>
    <w:rsid w:val="00F31FC0"/>
    <w:rsid w:val="00F32096"/>
    <w:rsid w:val="00F32098"/>
    <w:rsid w:val="00F32155"/>
    <w:rsid w:val="00F32314"/>
    <w:rsid w:val="00F328C7"/>
    <w:rsid w:val="00F32F7A"/>
    <w:rsid w:val="00F33205"/>
    <w:rsid w:val="00F334F0"/>
    <w:rsid w:val="00F337F1"/>
    <w:rsid w:val="00F338F3"/>
    <w:rsid w:val="00F33912"/>
    <w:rsid w:val="00F339E3"/>
    <w:rsid w:val="00F33ABD"/>
    <w:rsid w:val="00F33E02"/>
    <w:rsid w:val="00F33F14"/>
    <w:rsid w:val="00F33F3D"/>
    <w:rsid w:val="00F343DD"/>
    <w:rsid w:val="00F343FB"/>
    <w:rsid w:val="00F34484"/>
    <w:rsid w:val="00F3453D"/>
    <w:rsid w:val="00F3461B"/>
    <w:rsid w:val="00F3474C"/>
    <w:rsid w:val="00F34765"/>
    <w:rsid w:val="00F34A9E"/>
    <w:rsid w:val="00F34AA0"/>
    <w:rsid w:val="00F34B6C"/>
    <w:rsid w:val="00F35243"/>
    <w:rsid w:val="00F35424"/>
    <w:rsid w:val="00F35578"/>
    <w:rsid w:val="00F358DD"/>
    <w:rsid w:val="00F361F1"/>
    <w:rsid w:val="00F364C7"/>
    <w:rsid w:val="00F36577"/>
    <w:rsid w:val="00F366B8"/>
    <w:rsid w:val="00F37029"/>
    <w:rsid w:val="00F3707A"/>
    <w:rsid w:val="00F370B8"/>
    <w:rsid w:val="00F372DA"/>
    <w:rsid w:val="00F37386"/>
    <w:rsid w:val="00F37413"/>
    <w:rsid w:val="00F374F4"/>
    <w:rsid w:val="00F3789D"/>
    <w:rsid w:val="00F3791B"/>
    <w:rsid w:val="00F37B89"/>
    <w:rsid w:val="00F37C0D"/>
    <w:rsid w:val="00F37C28"/>
    <w:rsid w:val="00F4004F"/>
    <w:rsid w:val="00F401A6"/>
    <w:rsid w:val="00F40449"/>
    <w:rsid w:val="00F40589"/>
    <w:rsid w:val="00F4071C"/>
    <w:rsid w:val="00F4098D"/>
    <w:rsid w:val="00F40C54"/>
    <w:rsid w:val="00F40EBE"/>
    <w:rsid w:val="00F41060"/>
    <w:rsid w:val="00F4129D"/>
    <w:rsid w:val="00F41330"/>
    <w:rsid w:val="00F41395"/>
    <w:rsid w:val="00F41641"/>
    <w:rsid w:val="00F4183D"/>
    <w:rsid w:val="00F41984"/>
    <w:rsid w:val="00F41B7E"/>
    <w:rsid w:val="00F41E2F"/>
    <w:rsid w:val="00F41FAF"/>
    <w:rsid w:val="00F42693"/>
    <w:rsid w:val="00F42CA6"/>
    <w:rsid w:val="00F42CD3"/>
    <w:rsid w:val="00F4377D"/>
    <w:rsid w:val="00F437E4"/>
    <w:rsid w:val="00F43A4B"/>
    <w:rsid w:val="00F44599"/>
    <w:rsid w:val="00F44637"/>
    <w:rsid w:val="00F4478D"/>
    <w:rsid w:val="00F4484A"/>
    <w:rsid w:val="00F44A92"/>
    <w:rsid w:val="00F44D49"/>
    <w:rsid w:val="00F44D63"/>
    <w:rsid w:val="00F44DA0"/>
    <w:rsid w:val="00F44DBB"/>
    <w:rsid w:val="00F45156"/>
    <w:rsid w:val="00F452F2"/>
    <w:rsid w:val="00F45B07"/>
    <w:rsid w:val="00F45CCE"/>
    <w:rsid w:val="00F45D23"/>
    <w:rsid w:val="00F463C9"/>
    <w:rsid w:val="00F46467"/>
    <w:rsid w:val="00F4658E"/>
    <w:rsid w:val="00F466D6"/>
    <w:rsid w:val="00F468BF"/>
    <w:rsid w:val="00F468C5"/>
    <w:rsid w:val="00F468CF"/>
    <w:rsid w:val="00F46A1E"/>
    <w:rsid w:val="00F46A2B"/>
    <w:rsid w:val="00F47151"/>
    <w:rsid w:val="00F47792"/>
    <w:rsid w:val="00F47AF5"/>
    <w:rsid w:val="00F47DD2"/>
    <w:rsid w:val="00F502AA"/>
    <w:rsid w:val="00F5036C"/>
    <w:rsid w:val="00F503E3"/>
    <w:rsid w:val="00F50597"/>
    <w:rsid w:val="00F5065D"/>
    <w:rsid w:val="00F507E1"/>
    <w:rsid w:val="00F508AE"/>
    <w:rsid w:val="00F50B15"/>
    <w:rsid w:val="00F50C8F"/>
    <w:rsid w:val="00F50DD0"/>
    <w:rsid w:val="00F50DF8"/>
    <w:rsid w:val="00F511AD"/>
    <w:rsid w:val="00F516E3"/>
    <w:rsid w:val="00F5193C"/>
    <w:rsid w:val="00F519D9"/>
    <w:rsid w:val="00F51BEF"/>
    <w:rsid w:val="00F52098"/>
    <w:rsid w:val="00F521B3"/>
    <w:rsid w:val="00F521FA"/>
    <w:rsid w:val="00F52581"/>
    <w:rsid w:val="00F52609"/>
    <w:rsid w:val="00F52659"/>
    <w:rsid w:val="00F5265E"/>
    <w:rsid w:val="00F527EF"/>
    <w:rsid w:val="00F52A8F"/>
    <w:rsid w:val="00F52E03"/>
    <w:rsid w:val="00F52FAC"/>
    <w:rsid w:val="00F52FB5"/>
    <w:rsid w:val="00F532D7"/>
    <w:rsid w:val="00F53688"/>
    <w:rsid w:val="00F536F8"/>
    <w:rsid w:val="00F53838"/>
    <w:rsid w:val="00F5439A"/>
    <w:rsid w:val="00F54808"/>
    <w:rsid w:val="00F54846"/>
    <w:rsid w:val="00F549A4"/>
    <w:rsid w:val="00F54A06"/>
    <w:rsid w:val="00F5513E"/>
    <w:rsid w:val="00F55250"/>
    <w:rsid w:val="00F552D7"/>
    <w:rsid w:val="00F55303"/>
    <w:rsid w:val="00F554F5"/>
    <w:rsid w:val="00F556C9"/>
    <w:rsid w:val="00F55B4C"/>
    <w:rsid w:val="00F55B98"/>
    <w:rsid w:val="00F55E63"/>
    <w:rsid w:val="00F55F5C"/>
    <w:rsid w:val="00F560FE"/>
    <w:rsid w:val="00F56191"/>
    <w:rsid w:val="00F562F1"/>
    <w:rsid w:val="00F56385"/>
    <w:rsid w:val="00F56930"/>
    <w:rsid w:val="00F56D17"/>
    <w:rsid w:val="00F56F0C"/>
    <w:rsid w:val="00F57072"/>
    <w:rsid w:val="00F571CC"/>
    <w:rsid w:val="00F571DA"/>
    <w:rsid w:val="00F5726A"/>
    <w:rsid w:val="00F57683"/>
    <w:rsid w:val="00F57686"/>
    <w:rsid w:val="00F5777D"/>
    <w:rsid w:val="00F5780B"/>
    <w:rsid w:val="00F57A8A"/>
    <w:rsid w:val="00F57B7C"/>
    <w:rsid w:val="00F57C8C"/>
    <w:rsid w:val="00F57F40"/>
    <w:rsid w:val="00F603C5"/>
    <w:rsid w:val="00F60507"/>
    <w:rsid w:val="00F60906"/>
    <w:rsid w:val="00F60CE4"/>
    <w:rsid w:val="00F60E78"/>
    <w:rsid w:val="00F6100C"/>
    <w:rsid w:val="00F611DA"/>
    <w:rsid w:val="00F61830"/>
    <w:rsid w:val="00F6190A"/>
    <w:rsid w:val="00F61F94"/>
    <w:rsid w:val="00F6228B"/>
    <w:rsid w:val="00F62779"/>
    <w:rsid w:val="00F62B48"/>
    <w:rsid w:val="00F62D1F"/>
    <w:rsid w:val="00F630D9"/>
    <w:rsid w:val="00F63564"/>
    <w:rsid w:val="00F637F9"/>
    <w:rsid w:val="00F63835"/>
    <w:rsid w:val="00F63A8E"/>
    <w:rsid w:val="00F63BF5"/>
    <w:rsid w:val="00F63CD2"/>
    <w:rsid w:val="00F63F77"/>
    <w:rsid w:val="00F6402C"/>
    <w:rsid w:val="00F640DA"/>
    <w:rsid w:val="00F64307"/>
    <w:rsid w:val="00F644A5"/>
    <w:rsid w:val="00F644F4"/>
    <w:rsid w:val="00F64591"/>
    <w:rsid w:val="00F6485B"/>
    <w:rsid w:val="00F64F64"/>
    <w:rsid w:val="00F65657"/>
    <w:rsid w:val="00F65C43"/>
    <w:rsid w:val="00F65D78"/>
    <w:rsid w:val="00F65D7C"/>
    <w:rsid w:val="00F65EEC"/>
    <w:rsid w:val="00F669A9"/>
    <w:rsid w:val="00F66E36"/>
    <w:rsid w:val="00F66EF2"/>
    <w:rsid w:val="00F66F36"/>
    <w:rsid w:val="00F66F7D"/>
    <w:rsid w:val="00F67055"/>
    <w:rsid w:val="00F67165"/>
    <w:rsid w:val="00F6731A"/>
    <w:rsid w:val="00F67763"/>
    <w:rsid w:val="00F677FB"/>
    <w:rsid w:val="00F678A1"/>
    <w:rsid w:val="00F678A2"/>
    <w:rsid w:val="00F67947"/>
    <w:rsid w:val="00F679CF"/>
    <w:rsid w:val="00F67B20"/>
    <w:rsid w:val="00F67C07"/>
    <w:rsid w:val="00F67CE6"/>
    <w:rsid w:val="00F67D4A"/>
    <w:rsid w:val="00F67DCD"/>
    <w:rsid w:val="00F67ED5"/>
    <w:rsid w:val="00F7017E"/>
    <w:rsid w:val="00F701CF"/>
    <w:rsid w:val="00F70405"/>
    <w:rsid w:val="00F7061F"/>
    <w:rsid w:val="00F70664"/>
    <w:rsid w:val="00F70697"/>
    <w:rsid w:val="00F70D42"/>
    <w:rsid w:val="00F71439"/>
    <w:rsid w:val="00F7152D"/>
    <w:rsid w:val="00F71532"/>
    <w:rsid w:val="00F716A2"/>
    <w:rsid w:val="00F71788"/>
    <w:rsid w:val="00F71856"/>
    <w:rsid w:val="00F725A6"/>
    <w:rsid w:val="00F725F7"/>
    <w:rsid w:val="00F727DA"/>
    <w:rsid w:val="00F72BA5"/>
    <w:rsid w:val="00F72D45"/>
    <w:rsid w:val="00F72D7C"/>
    <w:rsid w:val="00F73012"/>
    <w:rsid w:val="00F734D7"/>
    <w:rsid w:val="00F73C13"/>
    <w:rsid w:val="00F73D45"/>
    <w:rsid w:val="00F73E96"/>
    <w:rsid w:val="00F73F00"/>
    <w:rsid w:val="00F740B0"/>
    <w:rsid w:val="00F740C3"/>
    <w:rsid w:val="00F7417F"/>
    <w:rsid w:val="00F74557"/>
    <w:rsid w:val="00F745C2"/>
    <w:rsid w:val="00F745D5"/>
    <w:rsid w:val="00F74960"/>
    <w:rsid w:val="00F74DD0"/>
    <w:rsid w:val="00F74E1D"/>
    <w:rsid w:val="00F75192"/>
    <w:rsid w:val="00F75302"/>
    <w:rsid w:val="00F75E08"/>
    <w:rsid w:val="00F75FC6"/>
    <w:rsid w:val="00F76472"/>
    <w:rsid w:val="00F7657F"/>
    <w:rsid w:val="00F766D5"/>
    <w:rsid w:val="00F769D5"/>
    <w:rsid w:val="00F76D08"/>
    <w:rsid w:val="00F76F1A"/>
    <w:rsid w:val="00F76FAB"/>
    <w:rsid w:val="00F7778D"/>
    <w:rsid w:val="00F777E2"/>
    <w:rsid w:val="00F77995"/>
    <w:rsid w:val="00F779B2"/>
    <w:rsid w:val="00F77D96"/>
    <w:rsid w:val="00F804AC"/>
    <w:rsid w:val="00F80541"/>
    <w:rsid w:val="00F80731"/>
    <w:rsid w:val="00F8075C"/>
    <w:rsid w:val="00F80BAE"/>
    <w:rsid w:val="00F80BFC"/>
    <w:rsid w:val="00F80D38"/>
    <w:rsid w:val="00F81002"/>
    <w:rsid w:val="00F8129E"/>
    <w:rsid w:val="00F81409"/>
    <w:rsid w:val="00F81474"/>
    <w:rsid w:val="00F8155D"/>
    <w:rsid w:val="00F815E4"/>
    <w:rsid w:val="00F81761"/>
    <w:rsid w:val="00F81768"/>
    <w:rsid w:val="00F81A43"/>
    <w:rsid w:val="00F81AD9"/>
    <w:rsid w:val="00F81AFA"/>
    <w:rsid w:val="00F81D2B"/>
    <w:rsid w:val="00F81F3D"/>
    <w:rsid w:val="00F821BA"/>
    <w:rsid w:val="00F823A7"/>
    <w:rsid w:val="00F82562"/>
    <w:rsid w:val="00F8260D"/>
    <w:rsid w:val="00F826B6"/>
    <w:rsid w:val="00F8282A"/>
    <w:rsid w:val="00F829E5"/>
    <w:rsid w:val="00F831A7"/>
    <w:rsid w:val="00F836C8"/>
    <w:rsid w:val="00F83753"/>
    <w:rsid w:val="00F837B5"/>
    <w:rsid w:val="00F838F9"/>
    <w:rsid w:val="00F83BB4"/>
    <w:rsid w:val="00F841E8"/>
    <w:rsid w:val="00F8458A"/>
    <w:rsid w:val="00F84CF6"/>
    <w:rsid w:val="00F84E8D"/>
    <w:rsid w:val="00F84EC5"/>
    <w:rsid w:val="00F8550D"/>
    <w:rsid w:val="00F85B42"/>
    <w:rsid w:val="00F85D96"/>
    <w:rsid w:val="00F85F88"/>
    <w:rsid w:val="00F85F94"/>
    <w:rsid w:val="00F8613B"/>
    <w:rsid w:val="00F8619C"/>
    <w:rsid w:val="00F86416"/>
    <w:rsid w:val="00F8643C"/>
    <w:rsid w:val="00F864FA"/>
    <w:rsid w:val="00F8680B"/>
    <w:rsid w:val="00F86BDB"/>
    <w:rsid w:val="00F8752D"/>
    <w:rsid w:val="00F877EF"/>
    <w:rsid w:val="00F87946"/>
    <w:rsid w:val="00F87C4C"/>
    <w:rsid w:val="00F87C5B"/>
    <w:rsid w:val="00F87EF9"/>
    <w:rsid w:val="00F90128"/>
    <w:rsid w:val="00F90206"/>
    <w:rsid w:val="00F90329"/>
    <w:rsid w:val="00F908E0"/>
    <w:rsid w:val="00F90BF1"/>
    <w:rsid w:val="00F90C3F"/>
    <w:rsid w:val="00F90C8D"/>
    <w:rsid w:val="00F90EB7"/>
    <w:rsid w:val="00F9101C"/>
    <w:rsid w:val="00F91168"/>
    <w:rsid w:val="00F913D2"/>
    <w:rsid w:val="00F91598"/>
    <w:rsid w:val="00F91677"/>
    <w:rsid w:val="00F91756"/>
    <w:rsid w:val="00F919A3"/>
    <w:rsid w:val="00F919A5"/>
    <w:rsid w:val="00F91C0A"/>
    <w:rsid w:val="00F91C23"/>
    <w:rsid w:val="00F91E6D"/>
    <w:rsid w:val="00F91F47"/>
    <w:rsid w:val="00F91F91"/>
    <w:rsid w:val="00F9219C"/>
    <w:rsid w:val="00F9236F"/>
    <w:rsid w:val="00F92448"/>
    <w:rsid w:val="00F92817"/>
    <w:rsid w:val="00F928A8"/>
    <w:rsid w:val="00F92B30"/>
    <w:rsid w:val="00F92FB5"/>
    <w:rsid w:val="00F93187"/>
    <w:rsid w:val="00F93974"/>
    <w:rsid w:val="00F93AA3"/>
    <w:rsid w:val="00F94591"/>
    <w:rsid w:val="00F946BA"/>
    <w:rsid w:val="00F94800"/>
    <w:rsid w:val="00F94D37"/>
    <w:rsid w:val="00F94F16"/>
    <w:rsid w:val="00F951D9"/>
    <w:rsid w:val="00F95246"/>
    <w:rsid w:val="00F9551C"/>
    <w:rsid w:val="00F95870"/>
    <w:rsid w:val="00F95894"/>
    <w:rsid w:val="00F95D05"/>
    <w:rsid w:val="00F95E67"/>
    <w:rsid w:val="00F95F96"/>
    <w:rsid w:val="00F95FF3"/>
    <w:rsid w:val="00F9605C"/>
    <w:rsid w:val="00F9630D"/>
    <w:rsid w:val="00F963FB"/>
    <w:rsid w:val="00F96B1A"/>
    <w:rsid w:val="00F96D0B"/>
    <w:rsid w:val="00F96D71"/>
    <w:rsid w:val="00F96E72"/>
    <w:rsid w:val="00F972B4"/>
    <w:rsid w:val="00F97476"/>
    <w:rsid w:val="00F978AE"/>
    <w:rsid w:val="00F978F9"/>
    <w:rsid w:val="00F97996"/>
    <w:rsid w:val="00F9799A"/>
    <w:rsid w:val="00F97D18"/>
    <w:rsid w:val="00F97D83"/>
    <w:rsid w:val="00F97DE7"/>
    <w:rsid w:val="00F97E93"/>
    <w:rsid w:val="00F97ECE"/>
    <w:rsid w:val="00FA0329"/>
    <w:rsid w:val="00FA06F8"/>
    <w:rsid w:val="00FA0816"/>
    <w:rsid w:val="00FA0845"/>
    <w:rsid w:val="00FA093A"/>
    <w:rsid w:val="00FA0A7A"/>
    <w:rsid w:val="00FA0ACB"/>
    <w:rsid w:val="00FA0B84"/>
    <w:rsid w:val="00FA0CDE"/>
    <w:rsid w:val="00FA10C5"/>
    <w:rsid w:val="00FA1503"/>
    <w:rsid w:val="00FA1A72"/>
    <w:rsid w:val="00FA1C59"/>
    <w:rsid w:val="00FA23EC"/>
    <w:rsid w:val="00FA24A9"/>
    <w:rsid w:val="00FA25D6"/>
    <w:rsid w:val="00FA26D9"/>
    <w:rsid w:val="00FA2774"/>
    <w:rsid w:val="00FA29B9"/>
    <w:rsid w:val="00FA2AD3"/>
    <w:rsid w:val="00FA2D0F"/>
    <w:rsid w:val="00FA2D72"/>
    <w:rsid w:val="00FA4042"/>
    <w:rsid w:val="00FA43B1"/>
    <w:rsid w:val="00FA4561"/>
    <w:rsid w:val="00FA46F9"/>
    <w:rsid w:val="00FA49A1"/>
    <w:rsid w:val="00FA4A2D"/>
    <w:rsid w:val="00FA4E2B"/>
    <w:rsid w:val="00FA52F9"/>
    <w:rsid w:val="00FA53ED"/>
    <w:rsid w:val="00FA571F"/>
    <w:rsid w:val="00FA57EC"/>
    <w:rsid w:val="00FA5801"/>
    <w:rsid w:val="00FA62AF"/>
    <w:rsid w:val="00FA62D4"/>
    <w:rsid w:val="00FA66FB"/>
    <w:rsid w:val="00FA684F"/>
    <w:rsid w:val="00FA6B0A"/>
    <w:rsid w:val="00FA6CD2"/>
    <w:rsid w:val="00FA706E"/>
    <w:rsid w:val="00FA7186"/>
    <w:rsid w:val="00FA73E4"/>
    <w:rsid w:val="00FA7502"/>
    <w:rsid w:val="00FA7507"/>
    <w:rsid w:val="00FA7514"/>
    <w:rsid w:val="00FA783A"/>
    <w:rsid w:val="00FA78B5"/>
    <w:rsid w:val="00FA79A8"/>
    <w:rsid w:val="00FA7A8F"/>
    <w:rsid w:val="00FA7D6F"/>
    <w:rsid w:val="00FB020B"/>
    <w:rsid w:val="00FB02CF"/>
    <w:rsid w:val="00FB0A95"/>
    <w:rsid w:val="00FB0AA7"/>
    <w:rsid w:val="00FB0BE1"/>
    <w:rsid w:val="00FB0CC8"/>
    <w:rsid w:val="00FB0F46"/>
    <w:rsid w:val="00FB0F5B"/>
    <w:rsid w:val="00FB16DB"/>
    <w:rsid w:val="00FB1710"/>
    <w:rsid w:val="00FB1799"/>
    <w:rsid w:val="00FB17D9"/>
    <w:rsid w:val="00FB1A9B"/>
    <w:rsid w:val="00FB1BD5"/>
    <w:rsid w:val="00FB1C47"/>
    <w:rsid w:val="00FB21CA"/>
    <w:rsid w:val="00FB27B7"/>
    <w:rsid w:val="00FB2A8A"/>
    <w:rsid w:val="00FB2BE1"/>
    <w:rsid w:val="00FB2D52"/>
    <w:rsid w:val="00FB2EB6"/>
    <w:rsid w:val="00FB3001"/>
    <w:rsid w:val="00FB317D"/>
    <w:rsid w:val="00FB3206"/>
    <w:rsid w:val="00FB321A"/>
    <w:rsid w:val="00FB3266"/>
    <w:rsid w:val="00FB346B"/>
    <w:rsid w:val="00FB349E"/>
    <w:rsid w:val="00FB381D"/>
    <w:rsid w:val="00FB395D"/>
    <w:rsid w:val="00FB3972"/>
    <w:rsid w:val="00FB3C63"/>
    <w:rsid w:val="00FB3DFF"/>
    <w:rsid w:val="00FB3F2B"/>
    <w:rsid w:val="00FB40F8"/>
    <w:rsid w:val="00FB441E"/>
    <w:rsid w:val="00FB45EC"/>
    <w:rsid w:val="00FB48D7"/>
    <w:rsid w:val="00FB5100"/>
    <w:rsid w:val="00FB512E"/>
    <w:rsid w:val="00FB52A3"/>
    <w:rsid w:val="00FB538F"/>
    <w:rsid w:val="00FB56B7"/>
    <w:rsid w:val="00FB5A28"/>
    <w:rsid w:val="00FB5ABF"/>
    <w:rsid w:val="00FB5BC4"/>
    <w:rsid w:val="00FB605D"/>
    <w:rsid w:val="00FB63E1"/>
    <w:rsid w:val="00FB6735"/>
    <w:rsid w:val="00FB6958"/>
    <w:rsid w:val="00FB6CF9"/>
    <w:rsid w:val="00FB6DE8"/>
    <w:rsid w:val="00FB73B5"/>
    <w:rsid w:val="00FB7762"/>
    <w:rsid w:val="00FB7798"/>
    <w:rsid w:val="00FB7C59"/>
    <w:rsid w:val="00FC00E8"/>
    <w:rsid w:val="00FC010A"/>
    <w:rsid w:val="00FC04B0"/>
    <w:rsid w:val="00FC0570"/>
    <w:rsid w:val="00FC0999"/>
    <w:rsid w:val="00FC0B1C"/>
    <w:rsid w:val="00FC0BBF"/>
    <w:rsid w:val="00FC0CA2"/>
    <w:rsid w:val="00FC0CA5"/>
    <w:rsid w:val="00FC0CED"/>
    <w:rsid w:val="00FC0DA1"/>
    <w:rsid w:val="00FC107D"/>
    <w:rsid w:val="00FC13F9"/>
    <w:rsid w:val="00FC1722"/>
    <w:rsid w:val="00FC1965"/>
    <w:rsid w:val="00FC1A36"/>
    <w:rsid w:val="00FC1C37"/>
    <w:rsid w:val="00FC1DCF"/>
    <w:rsid w:val="00FC1E7A"/>
    <w:rsid w:val="00FC23DC"/>
    <w:rsid w:val="00FC2590"/>
    <w:rsid w:val="00FC25F1"/>
    <w:rsid w:val="00FC25F3"/>
    <w:rsid w:val="00FC269D"/>
    <w:rsid w:val="00FC2CEF"/>
    <w:rsid w:val="00FC2DFC"/>
    <w:rsid w:val="00FC2FA4"/>
    <w:rsid w:val="00FC3086"/>
    <w:rsid w:val="00FC3287"/>
    <w:rsid w:val="00FC33E7"/>
    <w:rsid w:val="00FC341A"/>
    <w:rsid w:val="00FC351F"/>
    <w:rsid w:val="00FC356F"/>
    <w:rsid w:val="00FC37F1"/>
    <w:rsid w:val="00FC3936"/>
    <w:rsid w:val="00FC3B60"/>
    <w:rsid w:val="00FC3C56"/>
    <w:rsid w:val="00FC3E2D"/>
    <w:rsid w:val="00FC436F"/>
    <w:rsid w:val="00FC43FC"/>
    <w:rsid w:val="00FC45BA"/>
    <w:rsid w:val="00FC476D"/>
    <w:rsid w:val="00FC4A80"/>
    <w:rsid w:val="00FC4D99"/>
    <w:rsid w:val="00FC52F4"/>
    <w:rsid w:val="00FC53CF"/>
    <w:rsid w:val="00FC565F"/>
    <w:rsid w:val="00FC5CFF"/>
    <w:rsid w:val="00FC5D6A"/>
    <w:rsid w:val="00FC5DDA"/>
    <w:rsid w:val="00FC5F75"/>
    <w:rsid w:val="00FC5F8C"/>
    <w:rsid w:val="00FC62B2"/>
    <w:rsid w:val="00FC6695"/>
    <w:rsid w:val="00FC67CE"/>
    <w:rsid w:val="00FC6874"/>
    <w:rsid w:val="00FC69D9"/>
    <w:rsid w:val="00FC6A15"/>
    <w:rsid w:val="00FC6AAC"/>
    <w:rsid w:val="00FC6D9F"/>
    <w:rsid w:val="00FC6DCB"/>
    <w:rsid w:val="00FC70D4"/>
    <w:rsid w:val="00FC79B5"/>
    <w:rsid w:val="00FD004C"/>
    <w:rsid w:val="00FD0474"/>
    <w:rsid w:val="00FD0C5B"/>
    <w:rsid w:val="00FD0E02"/>
    <w:rsid w:val="00FD0E4D"/>
    <w:rsid w:val="00FD0F53"/>
    <w:rsid w:val="00FD1078"/>
    <w:rsid w:val="00FD112D"/>
    <w:rsid w:val="00FD1338"/>
    <w:rsid w:val="00FD1377"/>
    <w:rsid w:val="00FD1395"/>
    <w:rsid w:val="00FD17C5"/>
    <w:rsid w:val="00FD181F"/>
    <w:rsid w:val="00FD1929"/>
    <w:rsid w:val="00FD1A07"/>
    <w:rsid w:val="00FD1C80"/>
    <w:rsid w:val="00FD1CF2"/>
    <w:rsid w:val="00FD1DE7"/>
    <w:rsid w:val="00FD1F1B"/>
    <w:rsid w:val="00FD1FDF"/>
    <w:rsid w:val="00FD2395"/>
    <w:rsid w:val="00FD23E2"/>
    <w:rsid w:val="00FD27A0"/>
    <w:rsid w:val="00FD2D93"/>
    <w:rsid w:val="00FD2F94"/>
    <w:rsid w:val="00FD3031"/>
    <w:rsid w:val="00FD3339"/>
    <w:rsid w:val="00FD3A3A"/>
    <w:rsid w:val="00FD4194"/>
    <w:rsid w:val="00FD5049"/>
    <w:rsid w:val="00FD5279"/>
    <w:rsid w:val="00FD55A2"/>
    <w:rsid w:val="00FD55E8"/>
    <w:rsid w:val="00FD5869"/>
    <w:rsid w:val="00FD5997"/>
    <w:rsid w:val="00FD5AB7"/>
    <w:rsid w:val="00FD6083"/>
    <w:rsid w:val="00FD61D5"/>
    <w:rsid w:val="00FD634C"/>
    <w:rsid w:val="00FD64F9"/>
    <w:rsid w:val="00FD6977"/>
    <w:rsid w:val="00FD6C68"/>
    <w:rsid w:val="00FD6D3D"/>
    <w:rsid w:val="00FD6DAC"/>
    <w:rsid w:val="00FD6EAE"/>
    <w:rsid w:val="00FD7657"/>
    <w:rsid w:val="00FD7CC4"/>
    <w:rsid w:val="00FD7F41"/>
    <w:rsid w:val="00FD7F69"/>
    <w:rsid w:val="00FE00E0"/>
    <w:rsid w:val="00FE020F"/>
    <w:rsid w:val="00FE030B"/>
    <w:rsid w:val="00FE06AA"/>
    <w:rsid w:val="00FE0895"/>
    <w:rsid w:val="00FE0A5B"/>
    <w:rsid w:val="00FE0AAA"/>
    <w:rsid w:val="00FE0B8A"/>
    <w:rsid w:val="00FE0CE0"/>
    <w:rsid w:val="00FE0ED5"/>
    <w:rsid w:val="00FE1238"/>
    <w:rsid w:val="00FE143F"/>
    <w:rsid w:val="00FE167B"/>
    <w:rsid w:val="00FE193F"/>
    <w:rsid w:val="00FE1A78"/>
    <w:rsid w:val="00FE1B02"/>
    <w:rsid w:val="00FE1BEC"/>
    <w:rsid w:val="00FE1E1B"/>
    <w:rsid w:val="00FE1E2E"/>
    <w:rsid w:val="00FE223B"/>
    <w:rsid w:val="00FE22C8"/>
    <w:rsid w:val="00FE2395"/>
    <w:rsid w:val="00FE2405"/>
    <w:rsid w:val="00FE244F"/>
    <w:rsid w:val="00FE2503"/>
    <w:rsid w:val="00FE25C1"/>
    <w:rsid w:val="00FE267A"/>
    <w:rsid w:val="00FE27A4"/>
    <w:rsid w:val="00FE2837"/>
    <w:rsid w:val="00FE294A"/>
    <w:rsid w:val="00FE2C8D"/>
    <w:rsid w:val="00FE2D30"/>
    <w:rsid w:val="00FE2E39"/>
    <w:rsid w:val="00FE2F2C"/>
    <w:rsid w:val="00FE31A7"/>
    <w:rsid w:val="00FE331F"/>
    <w:rsid w:val="00FE338C"/>
    <w:rsid w:val="00FE347F"/>
    <w:rsid w:val="00FE391D"/>
    <w:rsid w:val="00FE3A3C"/>
    <w:rsid w:val="00FE3B78"/>
    <w:rsid w:val="00FE3D81"/>
    <w:rsid w:val="00FE3F04"/>
    <w:rsid w:val="00FE3FB9"/>
    <w:rsid w:val="00FE420B"/>
    <w:rsid w:val="00FE4224"/>
    <w:rsid w:val="00FE45C4"/>
    <w:rsid w:val="00FE45D0"/>
    <w:rsid w:val="00FE4702"/>
    <w:rsid w:val="00FE47C9"/>
    <w:rsid w:val="00FE52D6"/>
    <w:rsid w:val="00FE5A61"/>
    <w:rsid w:val="00FE5A8A"/>
    <w:rsid w:val="00FE5B31"/>
    <w:rsid w:val="00FE5DEF"/>
    <w:rsid w:val="00FE631E"/>
    <w:rsid w:val="00FE64BC"/>
    <w:rsid w:val="00FE6607"/>
    <w:rsid w:val="00FE67C3"/>
    <w:rsid w:val="00FE68D1"/>
    <w:rsid w:val="00FE6B2F"/>
    <w:rsid w:val="00FE6C19"/>
    <w:rsid w:val="00FE6C69"/>
    <w:rsid w:val="00FE6D5E"/>
    <w:rsid w:val="00FE6FFB"/>
    <w:rsid w:val="00FE7016"/>
    <w:rsid w:val="00FE7582"/>
    <w:rsid w:val="00FE775C"/>
    <w:rsid w:val="00FE7CDD"/>
    <w:rsid w:val="00FF0009"/>
    <w:rsid w:val="00FF0108"/>
    <w:rsid w:val="00FF016F"/>
    <w:rsid w:val="00FF05BE"/>
    <w:rsid w:val="00FF07C3"/>
    <w:rsid w:val="00FF0857"/>
    <w:rsid w:val="00FF08F4"/>
    <w:rsid w:val="00FF0C3E"/>
    <w:rsid w:val="00FF0F69"/>
    <w:rsid w:val="00FF0FA3"/>
    <w:rsid w:val="00FF138C"/>
    <w:rsid w:val="00FF1BB0"/>
    <w:rsid w:val="00FF1C53"/>
    <w:rsid w:val="00FF1CDA"/>
    <w:rsid w:val="00FF209D"/>
    <w:rsid w:val="00FF21AC"/>
    <w:rsid w:val="00FF24DD"/>
    <w:rsid w:val="00FF26A9"/>
    <w:rsid w:val="00FF26F8"/>
    <w:rsid w:val="00FF281E"/>
    <w:rsid w:val="00FF285E"/>
    <w:rsid w:val="00FF2A85"/>
    <w:rsid w:val="00FF321F"/>
    <w:rsid w:val="00FF3381"/>
    <w:rsid w:val="00FF3CD8"/>
    <w:rsid w:val="00FF3D4E"/>
    <w:rsid w:val="00FF4177"/>
    <w:rsid w:val="00FF42C9"/>
    <w:rsid w:val="00FF4506"/>
    <w:rsid w:val="00FF4718"/>
    <w:rsid w:val="00FF4DD7"/>
    <w:rsid w:val="00FF4F0B"/>
    <w:rsid w:val="00FF4F92"/>
    <w:rsid w:val="00FF52F7"/>
    <w:rsid w:val="00FF55CC"/>
    <w:rsid w:val="00FF5A79"/>
    <w:rsid w:val="00FF6004"/>
    <w:rsid w:val="00FF606D"/>
    <w:rsid w:val="00FF6179"/>
    <w:rsid w:val="00FF62ED"/>
    <w:rsid w:val="00FF67FF"/>
    <w:rsid w:val="00FF6B8E"/>
    <w:rsid w:val="00FF6CA2"/>
    <w:rsid w:val="00FF6E68"/>
    <w:rsid w:val="00FF718C"/>
    <w:rsid w:val="00FF7310"/>
    <w:rsid w:val="00FF75C1"/>
    <w:rsid w:val="00FF765E"/>
    <w:rsid w:val="00FF76A4"/>
    <w:rsid w:val="00FF7971"/>
    <w:rsid w:val="00FF7B2D"/>
    <w:rsid w:val="00FF7B82"/>
    <w:rsid w:val="00FF7B93"/>
    <w:rsid w:val="00FF7C3F"/>
    <w:rsid w:val="00FF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5AA4A25"/>
  <w15:docId w15:val="{0D09B296-842A-48BF-A269-96DFCFD3D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743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0D6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0D6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0D6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0D6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0D6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22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5578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27D5E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5788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5788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578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5788"/>
    <w:rPr>
      <w:rFonts w:ascii="Calibri" w:eastAsia="Times New Roman" w:hAnsi="Calibri" w:cs="Cordia New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578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5788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5788"/>
    <w:rPr>
      <w:rFonts w:ascii="Cambria" w:eastAsia="Times New Roman" w:hAnsi="Cambria" w:cs="Angsana New"/>
    </w:rPr>
  </w:style>
  <w:style w:type="paragraph" w:styleId="Header">
    <w:name w:val="header"/>
    <w:basedOn w:val="Normal"/>
    <w:link w:val="HeaderChar"/>
    <w:uiPriority w:val="99"/>
    <w:rsid w:val="00B90D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31D3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uiPriority w:val="99"/>
    <w:rsid w:val="00B90D60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90D60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90D6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5788"/>
    <w:rPr>
      <w:rFonts w:ascii="Arial" w:hAnsi="Arial"/>
      <w:sz w:val="18"/>
      <w:szCs w:val="22"/>
    </w:rPr>
  </w:style>
  <w:style w:type="paragraph" w:styleId="Caption">
    <w:name w:val="caption"/>
    <w:basedOn w:val="Normal"/>
    <w:next w:val="Normal"/>
    <w:uiPriority w:val="99"/>
    <w:qFormat/>
    <w:rsid w:val="00B90D60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90D6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B90D6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B90D6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B90D60"/>
    <w:pPr>
      <w:tabs>
        <w:tab w:val="left" w:pos="1134"/>
        <w:tab w:val="num" w:pos="1209"/>
      </w:tabs>
      <w:ind w:left="1209" w:hanging="360"/>
    </w:pPr>
  </w:style>
  <w:style w:type="paragraph" w:styleId="ListNumber">
    <w:name w:val="List Number"/>
    <w:basedOn w:val="Normal"/>
    <w:uiPriority w:val="99"/>
    <w:rsid w:val="00B90D6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90D6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90D6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90D60"/>
    <w:pPr>
      <w:ind w:left="284"/>
    </w:pPr>
  </w:style>
  <w:style w:type="paragraph" w:customStyle="1" w:styleId="AAFrameAddress">
    <w:name w:val="AA Frame Address"/>
    <w:basedOn w:val="Heading1"/>
    <w:uiPriority w:val="99"/>
    <w:rsid w:val="00B90D6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90D6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90D6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90D6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90D6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90D6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90D6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90D6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90D6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90D6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90D6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90D6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90D60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B90D6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90D6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90D6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90D6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90D6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90D6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90D60"/>
    <w:pPr>
      <w:ind w:left="567" w:hanging="567"/>
    </w:pPr>
  </w:style>
  <w:style w:type="paragraph" w:styleId="ListBullet5">
    <w:name w:val="List Bullet 5"/>
    <w:basedOn w:val="Normal"/>
    <w:uiPriority w:val="99"/>
    <w:rsid w:val="00B90D60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90D60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3715EB"/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90D60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A55788"/>
    <w:rPr>
      <w:rFonts w:ascii="Arial" w:hAnsi="Arial" w:cs="Times New Roman"/>
      <w:sz w:val="18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90D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55788"/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90D60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A55788"/>
    <w:rPr>
      <w:rFonts w:ascii="Arial" w:hAnsi="Arial"/>
      <w:sz w:val="18"/>
      <w:szCs w:val="22"/>
    </w:rPr>
  </w:style>
  <w:style w:type="character" w:styleId="Strong">
    <w:name w:val="Strong"/>
    <w:basedOn w:val="DefaultParagraphFont"/>
    <w:uiPriority w:val="99"/>
    <w:qFormat/>
    <w:rsid w:val="00B90D6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90D6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90D6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B90D60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90D6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90D6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90D6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90D6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90D6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90D6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90D6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90D6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90D6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90D6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rsid w:val="00A55788"/>
    <w:rPr>
      <w:rFonts w:ascii="Arial" w:hAnsi="Arial"/>
      <w:sz w:val="18"/>
      <w:szCs w:val="22"/>
    </w:rPr>
  </w:style>
  <w:style w:type="paragraph" w:styleId="BodyText3">
    <w:name w:val="Body Text 3"/>
    <w:basedOn w:val="Normal"/>
    <w:link w:val="BodyText3Cha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28"/>
      <w:szCs w:val="28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715EB"/>
    <w:rPr>
      <w:rFonts w:cs="EucrosiaUPC"/>
      <w:sz w:val="28"/>
      <w:szCs w:val="28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 w:cs="EucrosiaUPC"/>
      <w:sz w:val="28"/>
      <w:szCs w:val="28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55788"/>
    <w:rPr>
      <w:rFonts w:ascii="Arial" w:hAnsi="Arial"/>
      <w:sz w:val="18"/>
      <w:szCs w:val="22"/>
    </w:rPr>
  </w:style>
  <w:style w:type="character" w:styleId="PageNumber">
    <w:name w:val="page number"/>
    <w:basedOn w:val="DefaultParagraphFont"/>
    <w:uiPriority w:val="99"/>
    <w:rsid w:val="00B90D60"/>
    <w:rPr>
      <w:rFonts w:cs="Times New Roman"/>
    </w:rPr>
  </w:style>
  <w:style w:type="paragraph" w:customStyle="1" w:styleId="a2">
    <w:name w:val="Åº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lockText">
    <w:name w:val="Block Text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right="288" w:hanging="18"/>
    </w:pPr>
    <w:rPr>
      <w:rFonts w:ascii="Times New Roman" w:hAnsi="Times New Roman" w:cs="EucrosiaUPC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90"/>
      </w:tabs>
      <w:ind w:hanging="540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55788"/>
    <w:rPr>
      <w:rFonts w:ascii="Arial" w:hAnsi="Arial"/>
      <w:sz w:val="16"/>
      <w:szCs w:val="20"/>
    </w:rPr>
  </w:style>
  <w:style w:type="paragraph" w:customStyle="1" w:styleId="10">
    <w:name w:val="10"/>
    <w:basedOn w:val="Normal"/>
    <w:uiPriority w:val="99"/>
    <w:rsid w:val="00B90D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B90D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55788"/>
    <w:rPr>
      <w:rFonts w:ascii="Courier New" w:hAnsi="Courier New"/>
      <w:lang w:val="en-AU" w:eastAsia="en-US" w:bidi="th-TH"/>
    </w:rPr>
  </w:style>
  <w:style w:type="paragraph" w:customStyle="1" w:styleId="a3">
    <w:name w:val="??"/>
    <w:basedOn w:val="Normal"/>
    <w:uiPriority w:val="99"/>
    <w:rsid w:val="009007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Cordia New"/>
      <w:sz w:val="28"/>
      <w:szCs w:val="28"/>
    </w:rPr>
  </w:style>
  <w:style w:type="character" w:customStyle="1" w:styleId="Char">
    <w:name w:val="??? Char"/>
    <w:basedOn w:val="DefaultParagraphFont"/>
    <w:uiPriority w:val="99"/>
    <w:rsid w:val="00900789"/>
    <w:rPr>
      <w:rFonts w:cs="Angsana New"/>
      <w:sz w:val="22"/>
      <w:szCs w:val="22"/>
      <w:lang w:val="th-TH" w:eastAsia="en-US" w:bidi="th-TH"/>
    </w:rPr>
  </w:style>
  <w:style w:type="table" w:styleId="TableGrid">
    <w:name w:val="Table Grid"/>
    <w:basedOn w:val="TableNormal"/>
    <w:uiPriority w:val="39"/>
    <w:rsid w:val="002B49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3B59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788"/>
    <w:rPr>
      <w:sz w:val="0"/>
      <w:szCs w:val="0"/>
    </w:rPr>
  </w:style>
  <w:style w:type="paragraph" w:styleId="DocumentMap">
    <w:name w:val="Document Map"/>
    <w:basedOn w:val="Normal"/>
    <w:link w:val="DocumentMapChar"/>
    <w:uiPriority w:val="99"/>
    <w:semiHidden/>
    <w:rsid w:val="00D573C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55788"/>
    <w:rPr>
      <w:sz w:val="0"/>
      <w:szCs w:val="0"/>
    </w:rPr>
  </w:style>
  <w:style w:type="paragraph" w:customStyle="1" w:styleId="index">
    <w:name w:val="index"/>
    <w:aliases w:val="ix"/>
    <w:basedOn w:val="BodyText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9F21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170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64"/>
        <w:tab w:val="left" w:pos="540"/>
      </w:tabs>
      <w:spacing w:after="0" w:line="240" w:lineRule="auto"/>
      <w:ind w:left="567" w:right="11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6170FE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customStyle="1" w:styleId="block">
    <w:name w:val="block"/>
    <w:aliases w:val="b"/>
    <w:basedOn w:val="BodyText"/>
    <w:rsid w:val="00DD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7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D50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F26D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uiPriority w:val="99"/>
    <w:rsid w:val="00F26D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Normal"/>
    <w:uiPriority w:val="99"/>
    <w:rsid w:val="00F26D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F26D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4">
    <w:name w:val="???????"/>
    <w:basedOn w:val="Normal"/>
    <w:uiPriority w:val="99"/>
    <w:rsid w:val="00F07C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nomination2">
    <w:name w:val="Denomination2"/>
    <w:basedOn w:val="Normal"/>
    <w:uiPriority w:val="99"/>
    <w:rsid w:val="00315D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B91F8D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B91F8D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5788"/>
    <w:rPr>
      <w:rFonts w:ascii="Arial" w:hAnsi="Arial"/>
      <w:sz w:val="20"/>
      <w:szCs w:val="25"/>
    </w:rPr>
  </w:style>
  <w:style w:type="paragraph" w:customStyle="1" w:styleId="AppendixHeader">
    <w:name w:val="Appendix Header"/>
    <w:basedOn w:val="Normal"/>
    <w:uiPriority w:val="99"/>
    <w:rsid w:val="0069771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after="440" w:line="240" w:lineRule="auto"/>
    </w:pPr>
    <w:rPr>
      <w:rFonts w:ascii="Times New Roman" w:hAnsi="Times New Roman"/>
      <w:b/>
      <w:bCs/>
      <w:sz w:val="26"/>
      <w:szCs w:val="26"/>
      <w:lang w:val="en-GB"/>
    </w:rPr>
  </w:style>
  <w:style w:type="paragraph" w:styleId="E-mailSignature">
    <w:name w:val="E-mail Signature"/>
    <w:basedOn w:val="Normal"/>
    <w:link w:val="E-mailSignatureChar"/>
    <w:uiPriority w:val="99"/>
    <w:rsid w:val="00297B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8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A55788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467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5788"/>
    <w:rPr>
      <w:rFonts w:ascii="Arial" w:hAnsi="Arial"/>
      <w:b/>
      <w:bCs/>
      <w:sz w:val="20"/>
      <w:szCs w:val="25"/>
    </w:rPr>
  </w:style>
  <w:style w:type="character" w:customStyle="1" w:styleId="viewnewsarticle1">
    <w:name w:val="viewnewsarticle1"/>
    <w:basedOn w:val="DefaultParagraphFont"/>
    <w:uiPriority w:val="99"/>
    <w:rsid w:val="008A1FF6"/>
    <w:rPr>
      <w:rFonts w:ascii="Tahoma" w:hAnsi="Tahoma" w:cs="Tahoma"/>
      <w:color w:val="000000"/>
    </w:rPr>
  </w:style>
  <w:style w:type="paragraph" w:styleId="NormalWeb">
    <w:name w:val="Normal (Web)"/>
    <w:basedOn w:val="Normal"/>
    <w:uiPriority w:val="99"/>
    <w:rsid w:val="003B64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116FBD"/>
    <w:pPr>
      <w:ind w:left="720"/>
    </w:pPr>
    <w:rPr>
      <w:szCs w:val="22"/>
    </w:rPr>
  </w:style>
  <w:style w:type="paragraph" w:styleId="Signature">
    <w:name w:val="Signature"/>
    <w:basedOn w:val="Normal"/>
    <w:link w:val="SignatureChar1"/>
    <w:uiPriority w:val="99"/>
    <w:rsid w:val="00D72718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locked/>
    <w:rsid w:val="00D72718"/>
    <w:rPr>
      <w:rFonts w:ascii="Arial" w:hAnsi="Arial" w:cs="Times New Roman"/>
      <w:sz w:val="22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locked/>
    <w:rsid w:val="00D72718"/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D67C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22"/>
      <w:szCs w:val="22"/>
    </w:rPr>
  </w:style>
  <w:style w:type="character" w:customStyle="1" w:styleId="AccPolicyalternativeChar">
    <w:name w:val="Acc Policy alternative Char"/>
    <w:basedOn w:val="DefaultParagraphFont"/>
    <w:link w:val="AccPolicyalternative"/>
    <w:uiPriority w:val="99"/>
    <w:locked/>
    <w:rsid w:val="00D67CF5"/>
    <w:rPr>
      <w:rFonts w:ascii="Angsana New" w:hAnsi="Angsana New"/>
      <w:sz w:val="22"/>
      <w:szCs w:val="22"/>
    </w:rPr>
  </w:style>
  <w:style w:type="paragraph" w:customStyle="1" w:styleId="Default">
    <w:name w:val="Default"/>
    <w:rsid w:val="00C5005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E74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9E74B5"/>
    <w:rPr>
      <w:rFonts w:ascii="Angsana New" w:eastAsia="Times New Roman" w:hAnsi="Angsana New" w:cs="Times New Roman"/>
      <w:sz w:val="30"/>
      <w:szCs w:val="30"/>
    </w:rPr>
  </w:style>
  <w:style w:type="character" w:customStyle="1" w:styleId="BodyText2Char1">
    <w:name w:val="Body Text 2 Char1"/>
    <w:basedOn w:val="DefaultParagraphFont"/>
    <w:link w:val="BodyText2"/>
    <w:locked/>
    <w:rsid w:val="0072570F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DE31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PlaceholderText">
    <w:name w:val="Placeholder Text"/>
    <w:basedOn w:val="DefaultParagraphFont"/>
    <w:uiPriority w:val="99"/>
    <w:semiHidden/>
    <w:rsid w:val="00DE315B"/>
    <w:rPr>
      <w:color w:val="808080"/>
    </w:rPr>
  </w:style>
  <w:style w:type="paragraph" w:customStyle="1" w:styleId="acctreadnote">
    <w:name w:val="acct read note"/>
    <w:aliases w:val="ar"/>
    <w:basedOn w:val="BodyText"/>
    <w:uiPriority w:val="99"/>
    <w:rsid w:val="00E34910"/>
  </w:style>
  <w:style w:type="paragraph" w:styleId="PlainText">
    <w:name w:val="Plain Text"/>
    <w:basedOn w:val="Normal"/>
    <w:link w:val="PlainTextChar"/>
    <w:uiPriority w:val="99"/>
    <w:rsid w:val="00E349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E34910"/>
    <w:rPr>
      <w:rFonts w:ascii="Consolas" w:hAnsi="Consolas"/>
      <w:sz w:val="21"/>
      <w:szCs w:val="26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340698"/>
    <w:rPr>
      <w:rFonts w:ascii="Arial" w:hAnsi="Arial"/>
      <w:sz w:val="18"/>
      <w:szCs w:val="18"/>
    </w:rPr>
  </w:style>
  <w:style w:type="paragraph" w:customStyle="1" w:styleId="acctdividends">
    <w:name w:val="acct dividends"/>
    <w:aliases w:val="ad"/>
    <w:basedOn w:val="Normal"/>
    <w:uiPriority w:val="99"/>
    <w:rsid w:val="002332F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B36E59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ccountingPolicy">
    <w:name w:val="Accounting Policy"/>
    <w:basedOn w:val="Normal"/>
    <w:link w:val="AccountingPolicyChar1"/>
    <w:rsid w:val="00C81C5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81C5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22D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6E6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6E6D39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6E6D39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EB59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C04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675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6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51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33252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4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9274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58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84714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34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3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9381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5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661058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78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6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997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1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474530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78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62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1087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4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13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6085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343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6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727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572309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1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06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870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3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11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51571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79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7563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2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77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829600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34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98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0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74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81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112169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1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097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3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528059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5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4257381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02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91893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42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90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0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80612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67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45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8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8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563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2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42700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0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8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3DE28-9D0E-4447-8673-D4000559E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120</Pages>
  <Words>22767</Words>
  <Characters>129776</Characters>
  <Application>Microsoft Office Word</Application>
  <DocSecurity>0</DocSecurity>
  <Lines>1081</Lines>
  <Paragraphs>304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ไทยออยล์ จำกัด และบริษัทย่อย</vt:lpstr>
    </vt:vector>
  </TitlesOfParts>
  <Company>KPMG</Company>
  <LinksUpToDate>false</LinksUpToDate>
  <CharactersWithSpaces>152239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ไทยออยล์ จำกัด และบริษัทย่อย</dc:title>
  <dc:subject/>
  <dc:creator>tadsong_h22</dc:creator>
  <cp:keywords/>
  <dc:description/>
  <cp:lastModifiedBy>Nutthawat, Sirichantaradilok</cp:lastModifiedBy>
  <cp:revision>5</cp:revision>
  <cp:lastPrinted>2019-02-08T06:41:00Z</cp:lastPrinted>
  <dcterms:created xsi:type="dcterms:W3CDTF">2019-02-13T07:06:00Z</dcterms:created>
  <dcterms:modified xsi:type="dcterms:W3CDTF">2019-02-15T09:26:00Z</dcterms:modified>
</cp:coreProperties>
</file>